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2AA96F17"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943CD3">
              <w:t>9</w:t>
            </w:r>
            <w:r w:rsidRPr="009C4728">
              <w:t>.</w:t>
            </w:r>
            <w:bookmarkEnd w:id="3"/>
            <w:r w:rsidRPr="009C4728">
              <w:t xml:space="preserve">0 </w:t>
            </w:r>
            <w:r w:rsidRPr="009C4728">
              <w:rPr>
                <w:sz w:val="32"/>
              </w:rPr>
              <w:t>(</w:t>
            </w:r>
            <w:bookmarkStart w:id="4" w:name="issueDate"/>
            <w:r w:rsidR="00943CD3" w:rsidRPr="009C4728">
              <w:rPr>
                <w:sz w:val="32"/>
              </w:rPr>
              <w:t>202</w:t>
            </w:r>
            <w:r w:rsidR="00943CD3">
              <w:rPr>
                <w:sz w:val="32"/>
              </w:rPr>
              <w:t>1</w:t>
            </w:r>
            <w:r w:rsidRPr="009C4728">
              <w:rPr>
                <w:sz w:val="32"/>
              </w:rPr>
              <w:t>-</w:t>
            </w:r>
            <w:bookmarkEnd w:id="4"/>
            <w:r w:rsidR="00943CD3">
              <w:rPr>
                <w:sz w:val="32"/>
              </w:rPr>
              <w:t>03</w:t>
            </w:r>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31C734BF"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943CD3">
              <w:rPr>
                <w:noProof/>
                <w:sz w:val="18"/>
              </w:rPr>
              <w:t>1</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27E9198E" w14:textId="3D7CC638" w:rsidR="00FE04A6" w:rsidRDefault="00FE04A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_Toc66807940 \h </w:instrText>
      </w:r>
      <w:r>
        <w:fldChar w:fldCharType="separate"/>
      </w:r>
      <w:r>
        <w:t>6</w:t>
      </w:r>
      <w:r>
        <w:fldChar w:fldCharType="end"/>
      </w:r>
    </w:p>
    <w:p w14:paraId="3486214C" w14:textId="7AFF496A" w:rsidR="00FE04A6" w:rsidRDefault="00FE04A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_Toc66807941 \h </w:instrText>
      </w:r>
      <w:r>
        <w:fldChar w:fldCharType="separate"/>
      </w:r>
      <w:r>
        <w:t>8</w:t>
      </w:r>
      <w:r>
        <w:fldChar w:fldCharType="end"/>
      </w:r>
    </w:p>
    <w:p w14:paraId="18B840BF" w14:textId="29D6359F" w:rsidR="00FE04A6" w:rsidRDefault="00FE04A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_Toc66807942 \h </w:instrText>
      </w:r>
      <w:r>
        <w:fldChar w:fldCharType="separate"/>
      </w:r>
      <w:r>
        <w:t>8</w:t>
      </w:r>
      <w:r>
        <w:fldChar w:fldCharType="end"/>
      </w:r>
    </w:p>
    <w:p w14:paraId="6F989495" w14:textId="01D45252" w:rsidR="00FE04A6" w:rsidRDefault="00FE04A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_Toc66807943 \h </w:instrText>
      </w:r>
      <w:r>
        <w:fldChar w:fldCharType="separate"/>
      </w:r>
      <w:r>
        <w:t>9</w:t>
      </w:r>
      <w:r>
        <w:fldChar w:fldCharType="end"/>
      </w:r>
    </w:p>
    <w:p w14:paraId="4B8916FB" w14:textId="0F930FC5" w:rsidR="00FE04A6" w:rsidRDefault="00FE04A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_Toc66807944 \h </w:instrText>
      </w:r>
      <w:r>
        <w:fldChar w:fldCharType="separate"/>
      </w:r>
      <w:r>
        <w:t>9</w:t>
      </w:r>
      <w:r>
        <w:fldChar w:fldCharType="end"/>
      </w:r>
    </w:p>
    <w:p w14:paraId="654388F4" w14:textId="67CC3033" w:rsidR="00FE04A6" w:rsidRDefault="00FE04A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_Toc66807945 \h </w:instrText>
      </w:r>
      <w:r>
        <w:fldChar w:fldCharType="separate"/>
      </w:r>
      <w:r>
        <w:t>12</w:t>
      </w:r>
      <w:r>
        <w:fldChar w:fldCharType="end"/>
      </w:r>
    </w:p>
    <w:p w14:paraId="6AE9D673" w14:textId="60B92C13" w:rsidR="00FE04A6" w:rsidRDefault="00FE04A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_Toc66807946 \h </w:instrText>
      </w:r>
      <w:r>
        <w:fldChar w:fldCharType="separate"/>
      </w:r>
      <w:r>
        <w:t>14</w:t>
      </w:r>
      <w:r>
        <w:fldChar w:fldCharType="end"/>
      </w:r>
    </w:p>
    <w:p w14:paraId="27D4E381" w14:textId="59D777FA" w:rsidR="00FE04A6" w:rsidRDefault="00FE04A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_Toc66807947 \h </w:instrText>
      </w:r>
      <w:r>
        <w:fldChar w:fldCharType="separate"/>
      </w:r>
      <w:r>
        <w:t>16</w:t>
      </w:r>
      <w:r>
        <w:fldChar w:fldCharType="end"/>
      </w:r>
    </w:p>
    <w:p w14:paraId="2D288ABB" w14:textId="7614F60D" w:rsidR="00FE04A6" w:rsidRDefault="00FE04A6">
      <w:pPr>
        <w:pStyle w:val="TOC2"/>
        <w:rPr>
          <w:rFonts w:asciiTheme="minorHAnsi" w:eastAsiaTheme="minorEastAsia" w:hAnsiTheme="minorHAnsi" w:cstheme="minorBidi"/>
          <w:sz w:val="22"/>
          <w:szCs w:val="22"/>
          <w:lang w:eastAsia="en-GB"/>
        </w:rPr>
      </w:pPr>
      <w:r w:rsidRPr="005A7143">
        <w:rPr>
          <w:snapToGrid w:val="0"/>
        </w:rPr>
        <w:t>4.1</w:t>
      </w:r>
      <w:r>
        <w:rPr>
          <w:rFonts w:asciiTheme="minorHAnsi" w:eastAsiaTheme="minorEastAsia" w:hAnsiTheme="minorHAnsi" w:cstheme="minorBidi"/>
          <w:sz w:val="22"/>
          <w:szCs w:val="22"/>
          <w:lang w:eastAsia="en-GB"/>
        </w:rPr>
        <w:tab/>
      </w:r>
      <w:r w:rsidRPr="005A7143">
        <w:rPr>
          <w:snapToGrid w:val="0"/>
        </w:rPr>
        <w:t>Relation between the MSR specification and the single-RAT specifications</w:t>
      </w:r>
      <w:r>
        <w:tab/>
      </w:r>
      <w:r>
        <w:fldChar w:fldCharType="begin"/>
      </w:r>
      <w:r>
        <w:instrText xml:space="preserve"> PAGEREF _Toc66807948 \h </w:instrText>
      </w:r>
      <w:r>
        <w:fldChar w:fldCharType="separate"/>
      </w:r>
      <w:r>
        <w:t>16</w:t>
      </w:r>
      <w:r>
        <w:fldChar w:fldCharType="end"/>
      </w:r>
    </w:p>
    <w:p w14:paraId="075EEAA0" w14:textId="7E88F930" w:rsidR="00FE04A6" w:rsidRDefault="00FE04A6">
      <w:pPr>
        <w:pStyle w:val="TOC2"/>
        <w:rPr>
          <w:rFonts w:asciiTheme="minorHAnsi" w:eastAsiaTheme="minorEastAsia" w:hAnsiTheme="minorHAnsi" w:cstheme="minorBidi"/>
          <w:sz w:val="22"/>
          <w:szCs w:val="22"/>
          <w:lang w:eastAsia="en-GB"/>
        </w:rPr>
      </w:pPr>
      <w:r w:rsidRPr="005A7143">
        <w:rPr>
          <w:snapToGrid w:val="0"/>
        </w:rPr>
        <w:t>4.2</w:t>
      </w:r>
      <w:r>
        <w:rPr>
          <w:rFonts w:asciiTheme="minorHAnsi" w:eastAsiaTheme="minorEastAsia" w:hAnsiTheme="minorHAnsi" w:cstheme="minorBidi"/>
          <w:sz w:val="22"/>
          <w:szCs w:val="22"/>
          <w:lang w:eastAsia="en-GB"/>
        </w:rPr>
        <w:tab/>
      </w:r>
      <w:r w:rsidRPr="005A7143">
        <w:rPr>
          <w:snapToGrid w:val="0"/>
        </w:rPr>
        <w:t>Relationship between minimum requirements and test requirements</w:t>
      </w:r>
      <w:r>
        <w:tab/>
      </w:r>
      <w:r>
        <w:fldChar w:fldCharType="begin"/>
      </w:r>
      <w:r>
        <w:instrText xml:space="preserve"> PAGEREF _Toc66807949 \h </w:instrText>
      </w:r>
      <w:r>
        <w:fldChar w:fldCharType="separate"/>
      </w:r>
      <w:r>
        <w:t>16</w:t>
      </w:r>
      <w:r>
        <w:fldChar w:fldCharType="end"/>
      </w:r>
    </w:p>
    <w:p w14:paraId="5F5BA290" w14:textId="7692015B" w:rsidR="00FE04A6" w:rsidRDefault="00FE04A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_Toc66807950 \h </w:instrText>
      </w:r>
      <w:r>
        <w:fldChar w:fldCharType="separate"/>
      </w:r>
      <w:r>
        <w:t>16</w:t>
      </w:r>
      <w:r>
        <w:fldChar w:fldCharType="end"/>
      </w:r>
    </w:p>
    <w:p w14:paraId="59784F1E" w14:textId="209DC48B" w:rsidR="00FE04A6" w:rsidRDefault="00FE04A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_Toc66807951 \h </w:instrText>
      </w:r>
      <w:r>
        <w:fldChar w:fldCharType="separate"/>
      </w:r>
      <w:r>
        <w:t>17</w:t>
      </w:r>
      <w:r>
        <w:fldChar w:fldCharType="end"/>
      </w:r>
    </w:p>
    <w:p w14:paraId="778025CF" w14:textId="4B4B784C" w:rsidR="00FE04A6" w:rsidRDefault="00FE04A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_Toc66807952 \h </w:instrText>
      </w:r>
      <w:r>
        <w:fldChar w:fldCharType="separate"/>
      </w:r>
      <w:r>
        <w:t>18</w:t>
      </w:r>
      <w:r>
        <w:fldChar w:fldCharType="end"/>
      </w:r>
    </w:p>
    <w:p w14:paraId="0A377655" w14:textId="45FA15A6" w:rsidR="00FE04A6" w:rsidRDefault="00FE04A6">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_Toc66807953 \h </w:instrText>
      </w:r>
      <w:r>
        <w:fldChar w:fldCharType="separate"/>
      </w:r>
      <w:r>
        <w:t>23</w:t>
      </w:r>
      <w:r>
        <w:fldChar w:fldCharType="end"/>
      </w:r>
    </w:p>
    <w:p w14:paraId="0CC33F5F" w14:textId="22954D4F" w:rsidR="00FE04A6" w:rsidRDefault="00FE04A6">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_Toc66807954 \h </w:instrText>
      </w:r>
      <w:r>
        <w:fldChar w:fldCharType="separate"/>
      </w:r>
      <w:r>
        <w:t>23</w:t>
      </w:r>
      <w:r>
        <w:fldChar w:fldCharType="end"/>
      </w:r>
    </w:p>
    <w:p w14:paraId="3962E499" w14:textId="0A563C0B" w:rsidR="00FE04A6" w:rsidRDefault="00FE04A6">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_Toc66807955 \h </w:instrText>
      </w:r>
      <w:r>
        <w:fldChar w:fldCharType="separate"/>
      </w:r>
      <w:r>
        <w:t>23</w:t>
      </w:r>
      <w:r>
        <w:fldChar w:fldCharType="end"/>
      </w:r>
    </w:p>
    <w:p w14:paraId="21E88731" w14:textId="29FA93BF" w:rsidR="00FE04A6" w:rsidRDefault="00FE04A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_Toc66807956 \h </w:instrText>
      </w:r>
      <w:r>
        <w:fldChar w:fldCharType="separate"/>
      </w:r>
      <w:r>
        <w:t>23</w:t>
      </w:r>
      <w:r>
        <w:fldChar w:fldCharType="end"/>
      </w:r>
    </w:p>
    <w:p w14:paraId="709732D2" w14:textId="2BDF3CBD" w:rsidR="00FE04A6" w:rsidRDefault="00FE04A6">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_Toc66807957 \h </w:instrText>
      </w:r>
      <w:r>
        <w:fldChar w:fldCharType="separate"/>
      </w:r>
      <w:r>
        <w:t>23</w:t>
      </w:r>
      <w:r>
        <w:fldChar w:fldCharType="end"/>
      </w:r>
    </w:p>
    <w:p w14:paraId="7385A230" w14:textId="1AC7E5F5" w:rsidR="00FE04A6" w:rsidRDefault="00FE04A6">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_Toc66807958 \h </w:instrText>
      </w:r>
      <w:r>
        <w:fldChar w:fldCharType="separate"/>
      </w:r>
      <w:r>
        <w:t>24</w:t>
      </w:r>
      <w:r>
        <w:fldChar w:fldCharType="end"/>
      </w:r>
    </w:p>
    <w:p w14:paraId="68AC0E09" w14:textId="0CAB2164" w:rsidR="00FE04A6" w:rsidRDefault="00FE04A6">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_Toc66807959 \h </w:instrText>
      </w:r>
      <w:r>
        <w:fldChar w:fldCharType="separate"/>
      </w:r>
      <w:r>
        <w:t>25</w:t>
      </w:r>
      <w:r>
        <w:fldChar w:fldCharType="end"/>
      </w:r>
    </w:p>
    <w:p w14:paraId="2BA36030" w14:textId="26E9899B" w:rsidR="00FE04A6" w:rsidRDefault="00FE04A6">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_Toc66807960 \h </w:instrText>
      </w:r>
      <w:r>
        <w:fldChar w:fldCharType="separate"/>
      </w:r>
      <w:r>
        <w:t>25</w:t>
      </w:r>
      <w:r>
        <w:fldChar w:fldCharType="end"/>
      </w:r>
    </w:p>
    <w:p w14:paraId="35ADE103" w14:textId="2B2C5195" w:rsidR="00FE04A6" w:rsidRDefault="00FE04A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_Toc66807961 \h </w:instrText>
      </w:r>
      <w:r>
        <w:fldChar w:fldCharType="separate"/>
      </w:r>
      <w:r>
        <w:t>26</w:t>
      </w:r>
      <w:r>
        <w:fldChar w:fldCharType="end"/>
      </w:r>
    </w:p>
    <w:p w14:paraId="6A9E062E" w14:textId="1F047DD0" w:rsidR="00FE04A6" w:rsidRDefault="00FE04A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_Toc66807962 \h </w:instrText>
      </w:r>
      <w:r>
        <w:fldChar w:fldCharType="separate"/>
      </w:r>
      <w:r>
        <w:t>26</w:t>
      </w:r>
      <w:r>
        <w:fldChar w:fldCharType="end"/>
      </w:r>
    </w:p>
    <w:p w14:paraId="4B600799" w14:textId="469706C9" w:rsidR="00FE04A6" w:rsidRDefault="00FE04A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_Toc66807963 \h </w:instrText>
      </w:r>
      <w:r>
        <w:fldChar w:fldCharType="separate"/>
      </w:r>
      <w:r>
        <w:t>27</w:t>
      </w:r>
      <w:r>
        <w:fldChar w:fldCharType="end"/>
      </w:r>
    </w:p>
    <w:p w14:paraId="3E106035" w14:textId="202DAECD" w:rsidR="00FE04A6" w:rsidRDefault="00FE04A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_Toc66807964 \h </w:instrText>
      </w:r>
      <w:r>
        <w:fldChar w:fldCharType="separate"/>
      </w:r>
      <w:r>
        <w:t>27</w:t>
      </w:r>
      <w:r>
        <w:fldChar w:fldCharType="end"/>
      </w:r>
    </w:p>
    <w:p w14:paraId="1547B31D" w14:textId="3DA0FE8F" w:rsidR="00FE04A6" w:rsidRDefault="00FE04A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_Toc66807965 \h </w:instrText>
      </w:r>
      <w:r>
        <w:fldChar w:fldCharType="separate"/>
      </w:r>
      <w:r>
        <w:t>30</w:t>
      </w:r>
      <w:r>
        <w:fldChar w:fldCharType="end"/>
      </w:r>
    </w:p>
    <w:p w14:paraId="7AAF1B8D" w14:textId="03CC53E4" w:rsidR="00FE04A6" w:rsidRDefault="00FE04A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_Toc66807966 \h </w:instrText>
      </w:r>
      <w:r>
        <w:fldChar w:fldCharType="separate"/>
      </w:r>
      <w:r>
        <w:t>33</w:t>
      </w:r>
      <w:r>
        <w:fldChar w:fldCharType="end"/>
      </w:r>
    </w:p>
    <w:p w14:paraId="2AC0DD05" w14:textId="1B1DFF1C" w:rsidR="00FE04A6" w:rsidRDefault="00FE04A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_Toc66807967 \h </w:instrText>
      </w:r>
      <w:r>
        <w:fldChar w:fldCharType="separate"/>
      </w:r>
      <w:r>
        <w:t>36</w:t>
      </w:r>
      <w:r>
        <w:fldChar w:fldCharType="end"/>
      </w:r>
    </w:p>
    <w:p w14:paraId="43EBD8C4" w14:textId="1C82FA19" w:rsidR="00FE04A6" w:rsidRDefault="00FE04A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_Toc66807968 \h </w:instrText>
      </w:r>
      <w:r>
        <w:fldChar w:fldCharType="separate"/>
      </w:r>
      <w:r>
        <w:t>36</w:t>
      </w:r>
      <w:r>
        <w:fldChar w:fldCharType="end"/>
      </w:r>
    </w:p>
    <w:p w14:paraId="49E7A9C6" w14:textId="34A92F7C" w:rsidR="00FE04A6" w:rsidRDefault="00FE04A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_Toc66807969 \h </w:instrText>
      </w:r>
      <w:r>
        <w:fldChar w:fldCharType="separate"/>
      </w:r>
      <w:r>
        <w:t>36</w:t>
      </w:r>
      <w:r>
        <w:fldChar w:fldCharType="end"/>
      </w:r>
    </w:p>
    <w:p w14:paraId="5768F136" w14:textId="5EBE3677" w:rsidR="00FE04A6" w:rsidRDefault="00FE04A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_Toc66807970 \h </w:instrText>
      </w:r>
      <w:r>
        <w:fldChar w:fldCharType="separate"/>
      </w:r>
      <w:r>
        <w:t>37</w:t>
      </w:r>
      <w:r>
        <w:fldChar w:fldCharType="end"/>
      </w:r>
    </w:p>
    <w:p w14:paraId="6FFA8E1D" w14:textId="345C3BBB" w:rsidR="00FE04A6" w:rsidRDefault="00FE04A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_Toc66807971 \h </w:instrText>
      </w:r>
      <w:r>
        <w:fldChar w:fldCharType="separate"/>
      </w:r>
      <w:r>
        <w:t>37</w:t>
      </w:r>
      <w:r>
        <w:fldChar w:fldCharType="end"/>
      </w:r>
    </w:p>
    <w:p w14:paraId="7A2AE525" w14:textId="019117E1" w:rsidR="00FE04A6" w:rsidRDefault="00FE04A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_Toc66807972 \h </w:instrText>
      </w:r>
      <w:r>
        <w:fldChar w:fldCharType="separate"/>
      </w:r>
      <w:r>
        <w:t>37</w:t>
      </w:r>
      <w:r>
        <w:fldChar w:fldCharType="end"/>
      </w:r>
    </w:p>
    <w:p w14:paraId="5AA5AAF6" w14:textId="625CD934" w:rsidR="00FE04A6" w:rsidRDefault="00FE04A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_Toc66807973 \h </w:instrText>
      </w:r>
      <w:r>
        <w:fldChar w:fldCharType="separate"/>
      </w:r>
      <w:r>
        <w:t>38</w:t>
      </w:r>
      <w:r>
        <w:fldChar w:fldCharType="end"/>
      </w:r>
    </w:p>
    <w:p w14:paraId="209C7636" w14:textId="1B9477CD" w:rsidR="00FE04A6" w:rsidRDefault="00FE04A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_Toc66807974 \h </w:instrText>
      </w:r>
      <w:r>
        <w:fldChar w:fldCharType="separate"/>
      </w:r>
      <w:r>
        <w:t>38</w:t>
      </w:r>
      <w:r>
        <w:fldChar w:fldCharType="end"/>
      </w:r>
    </w:p>
    <w:p w14:paraId="2D6FBD1A" w14:textId="4BA08C19" w:rsidR="00FE04A6" w:rsidRDefault="00FE04A6">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_Toc66807975 \h </w:instrText>
      </w:r>
      <w:r>
        <w:fldChar w:fldCharType="separate"/>
      </w:r>
      <w:r>
        <w:t>38</w:t>
      </w:r>
      <w:r>
        <w:fldChar w:fldCharType="end"/>
      </w:r>
    </w:p>
    <w:p w14:paraId="32B64CDD" w14:textId="58407A3C" w:rsidR="00FE04A6" w:rsidRDefault="00FE04A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_Toc66807976 \h </w:instrText>
      </w:r>
      <w:r>
        <w:fldChar w:fldCharType="separate"/>
      </w:r>
      <w:r>
        <w:t>38</w:t>
      </w:r>
      <w:r>
        <w:fldChar w:fldCharType="end"/>
      </w:r>
    </w:p>
    <w:p w14:paraId="16AF7987" w14:textId="373DEC1F" w:rsidR="00FE04A6" w:rsidRDefault="00FE04A6">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_Toc66807977 \h </w:instrText>
      </w:r>
      <w:r>
        <w:fldChar w:fldCharType="separate"/>
      </w:r>
      <w:r>
        <w:t>38</w:t>
      </w:r>
      <w:r>
        <w:fldChar w:fldCharType="end"/>
      </w:r>
    </w:p>
    <w:p w14:paraId="64D5EF35" w14:textId="6422BD91" w:rsidR="00FE04A6" w:rsidRDefault="00FE04A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_Toc66807978 \h </w:instrText>
      </w:r>
      <w:r>
        <w:fldChar w:fldCharType="separate"/>
      </w:r>
      <w:r>
        <w:t>38</w:t>
      </w:r>
      <w:r>
        <w:fldChar w:fldCharType="end"/>
      </w:r>
    </w:p>
    <w:p w14:paraId="7E46A2CF" w14:textId="1861ECE2" w:rsidR="00FE04A6" w:rsidRDefault="00FE04A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_Toc66807979 \h </w:instrText>
      </w:r>
      <w:r>
        <w:fldChar w:fldCharType="separate"/>
      </w:r>
      <w:r>
        <w:t>38</w:t>
      </w:r>
      <w:r>
        <w:fldChar w:fldCharType="end"/>
      </w:r>
    </w:p>
    <w:p w14:paraId="76E0E83D" w14:textId="13CCF1FE" w:rsidR="00FE04A6" w:rsidRDefault="00FE04A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_Toc66807980 \h </w:instrText>
      </w:r>
      <w:r>
        <w:fldChar w:fldCharType="separate"/>
      </w:r>
      <w:r>
        <w:t>38</w:t>
      </w:r>
      <w:r>
        <w:fldChar w:fldCharType="end"/>
      </w:r>
    </w:p>
    <w:p w14:paraId="2D3A74E8" w14:textId="5628AEE3" w:rsidR="00FE04A6" w:rsidRDefault="00FE04A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_Toc66807981 \h </w:instrText>
      </w:r>
      <w:r>
        <w:fldChar w:fldCharType="separate"/>
      </w:r>
      <w:r>
        <w:t>39</w:t>
      </w:r>
      <w:r>
        <w:fldChar w:fldCharType="end"/>
      </w:r>
    </w:p>
    <w:p w14:paraId="36A3AECA" w14:textId="4DA78765" w:rsidR="00FE04A6" w:rsidRDefault="00FE04A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_Toc66807982 \h </w:instrText>
      </w:r>
      <w:r>
        <w:fldChar w:fldCharType="separate"/>
      </w:r>
      <w:r>
        <w:t>39</w:t>
      </w:r>
      <w:r>
        <w:fldChar w:fldCharType="end"/>
      </w:r>
    </w:p>
    <w:p w14:paraId="4075524D" w14:textId="0C8BE357" w:rsidR="00FE04A6" w:rsidRDefault="00FE04A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_Toc66807983 \h </w:instrText>
      </w:r>
      <w:r>
        <w:fldChar w:fldCharType="separate"/>
      </w:r>
      <w:r>
        <w:t>39</w:t>
      </w:r>
      <w:r>
        <w:fldChar w:fldCharType="end"/>
      </w:r>
    </w:p>
    <w:p w14:paraId="6FE3226C" w14:textId="2624E6A8" w:rsidR="00FE04A6" w:rsidRDefault="00FE04A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_Toc66807984 \h </w:instrText>
      </w:r>
      <w:r>
        <w:fldChar w:fldCharType="separate"/>
      </w:r>
      <w:r>
        <w:t>39</w:t>
      </w:r>
      <w:r>
        <w:fldChar w:fldCharType="end"/>
      </w:r>
    </w:p>
    <w:p w14:paraId="77AC69E4" w14:textId="09426364" w:rsidR="00FE04A6" w:rsidRDefault="00FE04A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_Toc66807985 \h </w:instrText>
      </w:r>
      <w:r>
        <w:fldChar w:fldCharType="separate"/>
      </w:r>
      <w:r>
        <w:t>39</w:t>
      </w:r>
      <w:r>
        <w:fldChar w:fldCharType="end"/>
      </w:r>
    </w:p>
    <w:p w14:paraId="2C6735F5" w14:textId="44AFDF34" w:rsidR="00FE04A6" w:rsidRDefault="00FE04A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_Toc66807986 \h </w:instrText>
      </w:r>
      <w:r>
        <w:fldChar w:fldCharType="separate"/>
      </w:r>
      <w:r>
        <w:t>39</w:t>
      </w:r>
      <w:r>
        <w:fldChar w:fldCharType="end"/>
      </w:r>
    </w:p>
    <w:p w14:paraId="0E8DC1A9" w14:textId="717CF78C" w:rsidR="00FE04A6" w:rsidRDefault="00FE04A6">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_Toc66807987 \h </w:instrText>
      </w:r>
      <w:r>
        <w:fldChar w:fldCharType="separate"/>
      </w:r>
      <w:r>
        <w:t>39</w:t>
      </w:r>
      <w:r>
        <w:fldChar w:fldCharType="end"/>
      </w:r>
    </w:p>
    <w:p w14:paraId="6F4B3913" w14:textId="723DB355" w:rsidR="00FE04A6" w:rsidRDefault="00FE04A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_Toc66807988 \h </w:instrText>
      </w:r>
      <w:r>
        <w:fldChar w:fldCharType="separate"/>
      </w:r>
      <w:r>
        <w:t>39</w:t>
      </w:r>
      <w:r>
        <w:fldChar w:fldCharType="end"/>
      </w:r>
    </w:p>
    <w:p w14:paraId="33D96F16" w14:textId="6FD09A13" w:rsidR="00FE04A6" w:rsidRDefault="00FE04A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_Toc66807989 \h </w:instrText>
      </w:r>
      <w:r>
        <w:fldChar w:fldCharType="separate"/>
      </w:r>
      <w:r>
        <w:t>40</w:t>
      </w:r>
      <w:r>
        <w:fldChar w:fldCharType="end"/>
      </w:r>
    </w:p>
    <w:p w14:paraId="37876919" w14:textId="42998E21" w:rsidR="00FE04A6" w:rsidRDefault="00FE04A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_Toc66807990 \h </w:instrText>
      </w:r>
      <w:r>
        <w:fldChar w:fldCharType="separate"/>
      </w:r>
      <w:r>
        <w:t>41</w:t>
      </w:r>
      <w:r>
        <w:fldChar w:fldCharType="end"/>
      </w:r>
    </w:p>
    <w:p w14:paraId="60D7B035" w14:textId="1F814206" w:rsidR="00FE04A6" w:rsidRDefault="00FE04A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_Toc66807991 \h </w:instrText>
      </w:r>
      <w:r>
        <w:fldChar w:fldCharType="separate"/>
      </w:r>
      <w:r>
        <w:t>41</w:t>
      </w:r>
      <w:r>
        <w:fldChar w:fldCharType="end"/>
      </w:r>
    </w:p>
    <w:p w14:paraId="4D8FD013" w14:textId="18798730" w:rsidR="00FE04A6" w:rsidRDefault="00FE04A6">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_Toc66807992 \h </w:instrText>
      </w:r>
      <w:r>
        <w:fldChar w:fldCharType="separate"/>
      </w:r>
      <w:r>
        <w:t>41</w:t>
      </w:r>
      <w:r>
        <w:fldChar w:fldCharType="end"/>
      </w:r>
    </w:p>
    <w:p w14:paraId="212E352E" w14:textId="363C4983" w:rsidR="00FE04A6" w:rsidRDefault="00FE04A6">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_Toc66807993 \h </w:instrText>
      </w:r>
      <w:r>
        <w:fldChar w:fldCharType="separate"/>
      </w:r>
      <w:r>
        <w:t>41</w:t>
      </w:r>
      <w:r>
        <w:fldChar w:fldCharType="end"/>
      </w:r>
    </w:p>
    <w:p w14:paraId="04BAFC1B" w14:textId="3E0C3FB7" w:rsidR="00FE04A6" w:rsidRDefault="00FE04A6">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_Toc66807994 \h </w:instrText>
      </w:r>
      <w:r>
        <w:fldChar w:fldCharType="separate"/>
      </w:r>
      <w:r>
        <w:t>41</w:t>
      </w:r>
      <w:r>
        <w:fldChar w:fldCharType="end"/>
      </w:r>
    </w:p>
    <w:p w14:paraId="14665BD9" w14:textId="5D6683C7" w:rsidR="00FE04A6" w:rsidRDefault="00FE04A6">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_Toc66807995 \h </w:instrText>
      </w:r>
      <w:r>
        <w:fldChar w:fldCharType="separate"/>
      </w:r>
      <w:r>
        <w:t>41</w:t>
      </w:r>
      <w:r>
        <w:fldChar w:fldCharType="end"/>
      </w:r>
    </w:p>
    <w:p w14:paraId="35DE449C" w14:textId="0D74E00F" w:rsidR="00FE04A6" w:rsidRDefault="00FE04A6">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_Toc66807996 \h </w:instrText>
      </w:r>
      <w:r>
        <w:fldChar w:fldCharType="separate"/>
      </w:r>
      <w:r>
        <w:t>41</w:t>
      </w:r>
      <w:r>
        <w:fldChar w:fldCharType="end"/>
      </w:r>
    </w:p>
    <w:p w14:paraId="2AFAF807" w14:textId="75051654" w:rsidR="00FE04A6" w:rsidRDefault="00FE04A6">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_Toc66807997 \h </w:instrText>
      </w:r>
      <w:r>
        <w:fldChar w:fldCharType="separate"/>
      </w:r>
      <w:r>
        <w:t>41</w:t>
      </w:r>
      <w:r>
        <w:fldChar w:fldCharType="end"/>
      </w:r>
    </w:p>
    <w:p w14:paraId="7909F8D6" w14:textId="051E5229" w:rsidR="00FE04A6" w:rsidRDefault="00FE04A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_Toc66807998 \h </w:instrText>
      </w:r>
      <w:r>
        <w:fldChar w:fldCharType="separate"/>
      </w:r>
      <w:r>
        <w:t>41</w:t>
      </w:r>
      <w:r>
        <w:fldChar w:fldCharType="end"/>
      </w:r>
    </w:p>
    <w:p w14:paraId="0E9C10D9" w14:textId="7F5BFB8F" w:rsidR="00FE04A6" w:rsidRDefault="00FE04A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_Toc66807999 \h </w:instrText>
      </w:r>
      <w:r>
        <w:fldChar w:fldCharType="separate"/>
      </w:r>
      <w:r>
        <w:t>41</w:t>
      </w:r>
      <w:r>
        <w:fldChar w:fldCharType="end"/>
      </w:r>
    </w:p>
    <w:p w14:paraId="143F05EA" w14:textId="1004A1A9" w:rsidR="00FE04A6" w:rsidRDefault="00FE04A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_Toc66808000 \h </w:instrText>
      </w:r>
      <w:r>
        <w:fldChar w:fldCharType="separate"/>
      </w:r>
      <w:r>
        <w:t>41</w:t>
      </w:r>
      <w:r>
        <w:fldChar w:fldCharType="end"/>
      </w:r>
    </w:p>
    <w:p w14:paraId="50D29482" w14:textId="640DA50D" w:rsidR="00FE04A6" w:rsidRDefault="00FE04A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_Toc66808001 \h </w:instrText>
      </w:r>
      <w:r>
        <w:fldChar w:fldCharType="separate"/>
      </w:r>
      <w:r>
        <w:t>42</w:t>
      </w:r>
      <w:r>
        <w:fldChar w:fldCharType="end"/>
      </w:r>
    </w:p>
    <w:p w14:paraId="39982967" w14:textId="2851BD71" w:rsidR="00FE04A6" w:rsidRDefault="00FE04A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_Toc66808002 \h </w:instrText>
      </w:r>
      <w:r>
        <w:fldChar w:fldCharType="separate"/>
      </w:r>
      <w:r>
        <w:t>42</w:t>
      </w:r>
      <w:r>
        <w:fldChar w:fldCharType="end"/>
      </w:r>
    </w:p>
    <w:p w14:paraId="1D7916A8" w14:textId="195B4BC7" w:rsidR="00FE04A6" w:rsidRDefault="00FE04A6">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_Toc66808003 \h </w:instrText>
      </w:r>
      <w:r>
        <w:fldChar w:fldCharType="separate"/>
      </w:r>
      <w:r>
        <w:t>42</w:t>
      </w:r>
      <w:r>
        <w:fldChar w:fldCharType="end"/>
      </w:r>
    </w:p>
    <w:p w14:paraId="4966F463" w14:textId="4CADE9F4" w:rsidR="00FE04A6" w:rsidRDefault="00FE04A6">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_Toc66808004 \h </w:instrText>
      </w:r>
      <w:r>
        <w:fldChar w:fldCharType="separate"/>
      </w:r>
      <w:r>
        <w:t>42</w:t>
      </w:r>
      <w:r>
        <w:fldChar w:fldCharType="end"/>
      </w:r>
    </w:p>
    <w:p w14:paraId="0DBA4D23" w14:textId="7A5C516D" w:rsidR="00FE04A6" w:rsidRDefault="00FE04A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_Toc66808005 \h </w:instrText>
      </w:r>
      <w:r>
        <w:fldChar w:fldCharType="separate"/>
      </w:r>
      <w:r>
        <w:t>42</w:t>
      </w:r>
      <w:r>
        <w:fldChar w:fldCharType="end"/>
      </w:r>
    </w:p>
    <w:p w14:paraId="3F2E0305" w14:textId="210D6994" w:rsidR="00FE04A6" w:rsidRDefault="00FE04A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_Toc66808006 \h </w:instrText>
      </w:r>
      <w:r>
        <w:fldChar w:fldCharType="separate"/>
      </w:r>
      <w:r>
        <w:t>42</w:t>
      </w:r>
      <w:r>
        <w:fldChar w:fldCharType="end"/>
      </w:r>
    </w:p>
    <w:p w14:paraId="63369F58" w14:textId="0AAC6CB1" w:rsidR="00FE04A6" w:rsidRDefault="00FE04A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_Toc66808007 \h </w:instrText>
      </w:r>
      <w:r>
        <w:fldChar w:fldCharType="separate"/>
      </w:r>
      <w:r>
        <w:t>42</w:t>
      </w:r>
      <w:r>
        <w:fldChar w:fldCharType="end"/>
      </w:r>
    </w:p>
    <w:p w14:paraId="418BEC94" w14:textId="464843B4" w:rsidR="00FE04A6" w:rsidRDefault="00FE04A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_Toc66808008 \h </w:instrText>
      </w:r>
      <w:r>
        <w:fldChar w:fldCharType="separate"/>
      </w:r>
      <w:r>
        <w:t>42</w:t>
      </w:r>
      <w:r>
        <w:fldChar w:fldCharType="end"/>
      </w:r>
    </w:p>
    <w:p w14:paraId="2FFFBC0A" w14:textId="3A45FC0B" w:rsidR="00FE04A6" w:rsidRDefault="00FE04A6">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_Toc66808009 \h </w:instrText>
      </w:r>
      <w:r>
        <w:fldChar w:fldCharType="separate"/>
      </w:r>
      <w:r>
        <w:t>42</w:t>
      </w:r>
      <w:r>
        <w:fldChar w:fldCharType="end"/>
      </w:r>
    </w:p>
    <w:p w14:paraId="00DD900C" w14:textId="6F205011" w:rsidR="00FE04A6" w:rsidRDefault="00FE04A6">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_Toc66808010 \h </w:instrText>
      </w:r>
      <w:r>
        <w:fldChar w:fldCharType="separate"/>
      </w:r>
      <w:r>
        <w:t>42</w:t>
      </w:r>
      <w:r>
        <w:fldChar w:fldCharType="end"/>
      </w:r>
    </w:p>
    <w:p w14:paraId="4EEBC99E" w14:textId="28B117B8" w:rsidR="00FE04A6" w:rsidRDefault="00FE04A6">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_Toc66808011 \h </w:instrText>
      </w:r>
      <w:r>
        <w:fldChar w:fldCharType="separate"/>
      </w:r>
      <w:r>
        <w:t>43</w:t>
      </w:r>
      <w:r>
        <w:fldChar w:fldCharType="end"/>
      </w:r>
    </w:p>
    <w:p w14:paraId="46A28126" w14:textId="3A8C084E" w:rsidR="00FE04A6" w:rsidRDefault="00FE04A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_Toc66808012 \h </w:instrText>
      </w:r>
      <w:r>
        <w:fldChar w:fldCharType="separate"/>
      </w:r>
      <w:r>
        <w:t>43</w:t>
      </w:r>
      <w:r>
        <w:fldChar w:fldCharType="end"/>
      </w:r>
    </w:p>
    <w:p w14:paraId="6341706F" w14:textId="3295964F" w:rsidR="00FE04A6" w:rsidRDefault="00FE04A6">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_Toc66808013 \h </w:instrText>
      </w:r>
      <w:r>
        <w:fldChar w:fldCharType="separate"/>
      </w:r>
      <w:r>
        <w:t>44</w:t>
      </w:r>
      <w:r>
        <w:fldChar w:fldCharType="end"/>
      </w:r>
    </w:p>
    <w:p w14:paraId="60834629" w14:textId="613743B8" w:rsidR="00FE04A6" w:rsidRDefault="00FE04A6">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_Toc66808014 \h </w:instrText>
      </w:r>
      <w:r>
        <w:fldChar w:fldCharType="separate"/>
      </w:r>
      <w:r>
        <w:t>44</w:t>
      </w:r>
      <w:r>
        <w:fldChar w:fldCharType="end"/>
      </w:r>
    </w:p>
    <w:p w14:paraId="27278C0E" w14:textId="5ECB4BBE" w:rsidR="00FE04A6" w:rsidRDefault="00FE04A6">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_Toc66808015 \h </w:instrText>
      </w:r>
      <w:r>
        <w:fldChar w:fldCharType="separate"/>
      </w:r>
      <w:r>
        <w:t>44</w:t>
      </w:r>
      <w:r>
        <w:fldChar w:fldCharType="end"/>
      </w:r>
    </w:p>
    <w:p w14:paraId="3334C3E9" w14:textId="36C44C9F" w:rsidR="00FE04A6" w:rsidRDefault="00FE04A6">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_Toc66808016 \h </w:instrText>
      </w:r>
      <w:r>
        <w:fldChar w:fldCharType="separate"/>
      </w:r>
      <w:r>
        <w:t>44</w:t>
      </w:r>
      <w:r>
        <w:fldChar w:fldCharType="end"/>
      </w:r>
    </w:p>
    <w:p w14:paraId="0A4C9EC9" w14:textId="05EEACD8" w:rsidR="00FE04A6" w:rsidRDefault="00FE04A6">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_Toc66808017 \h </w:instrText>
      </w:r>
      <w:r>
        <w:fldChar w:fldCharType="separate"/>
      </w:r>
      <w:r>
        <w:t>45</w:t>
      </w:r>
      <w:r>
        <w:fldChar w:fldCharType="end"/>
      </w:r>
    </w:p>
    <w:p w14:paraId="38743007" w14:textId="15BEF910" w:rsidR="00FE04A6" w:rsidRDefault="00FE04A6">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_Toc66808018 \h </w:instrText>
      </w:r>
      <w:r>
        <w:fldChar w:fldCharType="separate"/>
      </w:r>
      <w:r>
        <w:t>45</w:t>
      </w:r>
      <w:r>
        <w:fldChar w:fldCharType="end"/>
      </w:r>
    </w:p>
    <w:p w14:paraId="5C63606C" w14:textId="2B1EADE1" w:rsidR="00FE04A6" w:rsidRDefault="00FE04A6">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_Toc66808019 \h </w:instrText>
      </w:r>
      <w:r>
        <w:fldChar w:fldCharType="separate"/>
      </w:r>
      <w:r>
        <w:t>45</w:t>
      </w:r>
      <w:r>
        <w:fldChar w:fldCharType="end"/>
      </w:r>
    </w:p>
    <w:p w14:paraId="6B76EDF1" w14:textId="6A64EC7A" w:rsidR="00FE04A6" w:rsidRDefault="00FE04A6">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_Toc66808020 \h </w:instrText>
      </w:r>
      <w:r>
        <w:fldChar w:fldCharType="separate"/>
      </w:r>
      <w:r>
        <w:t>45</w:t>
      </w:r>
      <w:r>
        <w:fldChar w:fldCharType="end"/>
      </w:r>
    </w:p>
    <w:p w14:paraId="4C93272B" w14:textId="60743FF5" w:rsidR="00FE04A6" w:rsidRDefault="00FE04A6">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_Toc66808021 \h </w:instrText>
      </w:r>
      <w:r>
        <w:fldChar w:fldCharType="separate"/>
      </w:r>
      <w:r>
        <w:t>54</w:t>
      </w:r>
      <w:r>
        <w:fldChar w:fldCharType="end"/>
      </w:r>
    </w:p>
    <w:p w14:paraId="445276C3" w14:textId="6680BBCB" w:rsidR="00FE04A6" w:rsidRDefault="00FE04A6">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_Toc66808022 \h </w:instrText>
      </w:r>
      <w:r>
        <w:fldChar w:fldCharType="separate"/>
      </w:r>
      <w:r>
        <w:t>55</w:t>
      </w:r>
      <w:r>
        <w:fldChar w:fldCharType="end"/>
      </w:r>
    </w:p>
    <w:p w14:paraId="2AA2DE06" w14:textId="7BC50B40" w:rsidR="00FE04A6" w:rsidRDefault="00FE04A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_Toc66808023 \h </w:instrText>
      </w:r>
      <w:r>
        <w:fldChar w:fldCharType="separate"/>
      </w:r>
      <w:r>
        <w:t>61</w:t>
      </w:r>
      <w:r>
        <w:fldChar w:fldCharType="end"/>
      </w:r>
    </w:p>
    <w:p w14:paraId="452C5516" w14:textId="15E277A4" w:rsidR="00FE04A6" w:rsidRDefault="00FE04A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_Toc66808024 \h </w:instrText>
      </w:r>
      <w:r>
        <w:fldChar w:fldCharType="separate"/>
      </w:r>
      <w:r>
        <w:t>61</w:t>
      </w:r>
      <w:r>
        <w:fldChar w:fldCharType="end"/>
      </w:r>
    </w:p>
    <w:p w14:paraId="50C8FCB7" w14:textId="02237FE6" w:rsidR="00FE04A6" w:rsidRDefault="00FE04A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_Toc66808025 \h </w:instrText>
      </w:r>
      <w:r>
        <w:fldChar w:fldCharType="separate"/>
      </w:r>
      <w:r>
        <w:t>68</w:t>
      </w:r>
      <w:r>
        <w:fldChar w:fldCharType="end"/>
      </w:r>
    </w:p>
    <w:p w14:paraId="4993DC82" w14:textId="136DFB43" w:rsidR="00FE04A6" w:rsidRDefault="00FE04A6">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_Toc66808026 \h </w:instrText>
      </w:r>
      <w:r>
        <w:fldChar w:fldCharType="separate"/>
      </w:r>
      <w:r>
        <w:t>76</w:t>
      </w:r>
      <w:r>
        <w:fldChar w:fldCharType="end"/>
      </w:r>
    </w:p>
    <w:p w14:paraId="487F53DF" w14:textId="5A23CFCA" w:rsidR="00FE04A6" w:rsidRDefault="00FE04A6">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_Toc66808027 \h </w:instrText>
      </w:r>
      <w:r>
        <w:fldChar w:fldCharType="separate"/>
      </w:r>
      <w:r>
        <w:t>76</w:t>
      </w:r>
      <w:r>
        <w:fldChar w:fldCharType="end"/>
      </w:r>
    </w:p>
    <w:p w14:paraId="57C17A63" w14:textId="53AE1818" w:rsidR="00FE04A6" w:rsidRDefault="00FE04A6">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_Toc66808028 \h </w:instrText>
      </w:r>
      <w:r>
        <w:fldChar w:fldCharType="separate"/>
      </w:r>
      <w:r>
        <w:t>76</w:t>
      </w:r>
      <w:r>
        <w:fldChar w:fldCharType="end"/>
      </w:r>
    </w:p>
    <w:p w14:paraId="348102C7" w14:textId="55069A61" w:rsidR="00FE04A6" w:rsidRDefault="00FE04A6">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_Toc66808029 \h </w:instrText>
      </w:r>
      <w:r>
        <w:fldChar w:fldCharType="separate"/>
      </w:r>
      <w:r>
        <w:t>76</w:t>
      </w:r>
      <w:r>
        <w:fldChar w:fldCharType="end"/>
      </w:r>
    </w:p>
    <w:p w14:paraId="54546BD3" w14:textId="18DFC1B4" w:rsidR="00FE04A6" w:rsidRDefault="00FE04A6">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_Toc66808030 \h </w:instrText>
      </w:r>
      <w:r>
        <w:fldChar w:fldCharType="separate"/>
      </w:r>
      <w:r>
        <w:t>76</w:t>
      </w:r>
      <w:r>
        <w:fldChar w:fldCharType="end"/>
      </w:r>
    </w:p>
    <w:p w14:paraId="45B96E32" w14:textId="6A7C8135" w:rsidR="00FE04A6" w:rsidRDefault="00FE04A6">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_Toc66808031 \h </w:instrText>
      </w:r>
      <w:r>
        <w:fldChar w:fldCharType="separate"/>
      </w:r>
      <w:r>
        <w:t>77</w:t>
      </w:r>
      <w:r>
        <w:fldChar w:fldCharType="end"/>
      </w:r>
    </w:p>
    <w:p w14:paraId="75C54742" w14:textId="259495C3" w:rsidR="00FE04A6" w:rsidRDefault="00FE04A6">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_Toc66808032 \h </w:instrText>
      </w:r>
      <w:r>
        <w:fldChar w:fldCharType="separate"/>
      </w:r>
      <w:r>
        <w:t>77</w:t>
      </w:r>
      <w:r>
        <w:fldChar w:fldCharType="end"/>
      </w:r>
    </w:p>
    <w:p w14:paraId="2C4B99AD" w14:textId="687DCF96" w:rsidR="00FE04A6" w:rsidRDefault="00FE04A6">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_Toc66808033 \h </w:instrText>
      </w:r>
      <w:r>
        <w:fldChar w:fldCharType="separate"/>
      </w:r>
      <w:r>
        <w:t>78</w:t>
      </w:r>
      <w:r>
        <w:fldChar w:fldCharType="end"/>
      </w:r>
    </w:p>
    <w:p w14:paraId="6B534E7F" w14:textId="4EA3B01F" w:rsidR="00FE04A6" w:rsidRDefault="00FE04A6">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_Toc66808034 \h </w:instrText>
      </w:r>
      <w:r>
        <w:fldChar w:fldCharType="separate"/>
      </w:r>
      <w:r>
        <w:t>78</w:t>
      </w:r>
      <w:r>
        <w:fldChar w:fldCharType="end"/>
      </w:r>
    </w:p>
    <w:p w14:paraId="75F7575E" w14:textId="4049EFD4" w:rsidR="00FE04A6" w:rsidRDefault="00FE04A6">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_Toc66808035 \h </w:instrText>
      </w:r>
      <w:r>
        <w:fldChar w:fldCharType="separate"/>
      </w:r>
      <w:r>
        <w:t>79</w:t>
      </w:r>
      <w:r>
        <w:fldChar w:fldCharType="end"/>
      </w:r>
    </w:p>
    <w:p w14:paraId="2CDFAD75" w14:textId="2262D8E7" w:rsidR="00FE04A6" w:rsidRDefault="00FE04A6">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_Toc66808036 \h </w:instrText>
      </w:r>
      <w:r>
        <w:fldChar w:fldCharType="separate"/>
      </w:r>
      <w:r>
        <w:t>80</w:t>
      </w:r>
      <w:r>
        <w:fldChar w:fldCharType="end"/>
      </w:r>
    </w:p>
    <w:p w14:paraId="1C0E222B" w14:textId="42D0EA5E" w:rsidR="00FE04A6" w:rsidRDefault="00FE04A6">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_Toc66808037 \h </w:instrText>
      </w:r>
      <w:r>
        <w:fldChar w:fldCharType="separate"/>
      </w:r>
      <w:r>
        <w:t>80</w:t>
      </w:r>
      <w:r>
        <w:fldChar w:fldCharType="end"/>
      </w:r>
    </w:p>
    <w:p w14:paraId="65419C18" w14:textId="2DE1CD68" w:rsidR="00FE04A6" w:rsidRDefault="00FE04A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_Toc66808038 \h </w:instrText>
      </w:r>
      <w:r>
        <w:fldChar w:fldCharType="separate"/>
      </w:r>
      <w:r>
        <w:t>80</w:t>
      </w:r>
      <w:r>
        <w:fldChar w:fldCharType="end"/>
      </w:r>
    </w:p>
    <w:p w14:paraId="210E21B5" w14:textId="044B971D" w:rsidR="00FE04A6" w:rsidRDefault="00FE04A6">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_Toc66808039 \h </w:instrText>
      </w:r>
      <w:r>
        <w:fldChar w:fldCharType="separate"/>
      </w:r>
      <w:r>
        <w:t>81</w:t>
      </w:r>
      <w:r>
        <w:fldChar w:fldCharType="end"/>
      </w:r>
    </w:p>
    <w:p w14:paraId="362FE031" w14:textId="694A6C36" w:rsidR="00FE04A6" w:rsidRDefault="00FE04A6">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_Toc66808040 \h </w:instrText>
      </w:r>
      <w:r>
        <w:fldChar w:fldCharType="separate"/>
      </w:r>
      <w:r>
        <w:t>81</w:t>
      </w:r>
      <w:r>
        <w:fldChar w:fldCharType="end"/>
      </w:r>
    </w:p>
    <w:p w14:paraId="65B87D8F" w14:textId="1B79ACA0" w:rsidR="00FE04A6" w:rsidRDefault="00FE04A6">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_Toc66808041 \h </w:instrText>
      </w:r>
      <w:r>
        <w:fldChar w:fldCharType="separate"/>
      </w:r>
      <w:r>
        <w:t>81</w:t>
      </w:r>
      <w:r>
        <w:fldChar w:fldCharType="end"/>
      </w:r>
    </w:p>
    <w:p w14:paraId="71B5B4E8" w14:textId="3C3D8122" w:rsidR="00FE04A6" w:rsidRDefault="00FE04A6">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_Toc66808042 \h </w:instrText>
      </w:r>
      <w:r>
        <w:fldChar w:fldCharType="separate"/>
      </w:r>
      <w:r>
        <w:t>83</w:t>
      </w:r>
      <w:r>
        <w:fldChar w:fldCharType="end"/>
      </w:r>
    </w:p>
    <w:p w14:paraId="62EA1FF1" w14:textId="2D4D23EE" w:rsidR="00FE04A6" w:rsidRDefault="00FE04A6">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_Toc66808043 \h </w:instrText>
      </w:r>
      <w:r>
        <w:fldChar w:fldCharType="separate"/>
      </w:r>
      <w:r>
        <w:t>83</w:t>
      </w:r>
      <w:r>
        <w:fldChar w:fldCharType="end"/>
      </w:r>
    </w:p>
    <w:p w14:paraId="4AD83D89" w14:textId="41EADF40" w:rsidR="00FE04A6" w:rsidRDefault="00FE04A6">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_Toc66808044 \h </w:instrText>
      </w:r>
      <w:r>
        <w:fldChar w:fldCharType="separate"/>
      </w:r>
      <w:r>
        <w:t>83</w:t>
      </w:r>
      <w:r>
        <w:fldChar w:fldCharType="end"/>
      </w:r>
    </w:p>
    <w:p w14:paraId="64BD9A91" w14:textId="1832EA7E" w:rsidR="00FE04A6" w:rsidRDefault="00FE04A6">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_Toc66808045 \h </w:instrText>
      </w:r>
      <w:r>
        <w:fldChar w:fldCharType="separate"/>
      </w:r>
      <w:r>
        <w:t>85</w:t>
      </w:r>
      <w:r>
        <w:fldChar w:fldCharType="end"/>
      </w:r>
    </w:p>
    <w:p w14:paraId="58DF98CC" w14:textId="15D82FF7" w:rsidR="00FE04A6" w:rsidRDefault="00FE04A6">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_Toc66808046 \h </w:instrText>
      </w:r>
      <w:r>
        <w:fldChar w:fldCharType="separate"/>
      </w:r>
      <w:r>
        <w:t>85</w:t>
      </w:r>
      <w:r>
        <w:fldChar w:fldCharType="end"/>
      </w:r>
    </w:p>
    <w:p w14:paraId="14F5A813" w14:textId="18BCBD1A" w:rsidR="00FE04A6" w:rsidRDefault="00FE04A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_Toc66808047 \h </w:instrText>
      </w:r>
      <w:r>
        <w:fldChar w:fldCharType="separate"/>
      </w:r>
      <w:r>
        <w:t>86</w:t>
      </w:r>
      <w:r>
        <w:fldChar w:fldCharType="end"/>
      </w:r>
    </w:p>
    <w:p w14:paraId="2F3D8BD6" w14:textId="1932E830" w:rsidR="00FE04A6" w:rsidRDefault="00FE04A6">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_Toc66808048 \h </w:instrText>
      </w:r>
      <w:r>
        <w:fldChar w:fldCharType="separate"/>
      </w:r>
      <w:r>
        <w:t>87</w:t>
      </w:r>
      <w:r>
        <w:fldChar w:fldCharType="end"/>
      </w:r>
    </w:p>
    <w:p w14:paraId="672A6DA7" w14:textId="6D40EE8C" w:rsidR="00FE04A6" w:rsidRDefault="00FE04A6">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_Toc66808049 \h </w:instrText>
      </w:r>
      <w:r>
        <w:fldChar w:fldCharType="separate"/>
      </w:r>
      <w:r>
        <w:t>87</w:t>
      </w:r>
      <w:r>
        <w:fldChar w:fldCharType="end"/>
      </w:r>
    </w:p>
    <w:p w14:paraId="61BD827F" w14:textId="2A107919" w:rsidR="00FE04A6" w:rsidRDefault="00FE04A6">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_Toc66808050 \h </w:instrText>
      </w:r>
      <w:r>
        <w:fldChar w:fldCharType="separate"/>
      </w:r>
      <w:r>
        <w:t>88</w:t>
      </w:r>
      <w:r>
        <w:fldChar w:fldCharType="end"/>
      </w:r>
    </w:p>
    <w:p w14:paraId="3E443261" w14:textId="0A8FEB90" w:rsidR="00FE04A6" w:rsidRDefault="00FE04A6">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_Toc66808051 \h </w:instrText>
      </w:r>
      <w:r>
        <w:fldChar w:fldCharType="separate"/>
      </w:r>
      <w:r>
        <w:t>88</w:t>
      </w:r>
      <w:r>
        <w:fldChar w:fldCharType="end"/>
      </w:r>
    </w:p>
    <w:p w14:paraId="594D90D3" w14:textId="7567D460" w:rsidR="00FE04A6" w:rsidRDefault="00FE04A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_Toc66808052 \h </w:instrText>
      </w:r>
      <w:r>
        <w:fldChar w:fldCharType="separate"/>
      </w:r>
      <w:r>
        <w:t>89</w:t>
      </w:r>
      <w:r>
        <w:fldChar w:fldCharType="end"/>
      </w:r>
    </w:p>
    <w:p w14:paraId="0FB9C379" w14:textId="5B4128D0" w:rsidR="00FE04A6" w:rsidRDefault="00FE04A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_Toc66808053 \h </w:instrText>
      </w:r>
      <w:r>
        <w:fldChar w:fldCharType="separate"/>
      </w:r>
      <w:r>
        <w:t>89</w:t>
      </w:r>
      <w:r>
        <w:fldChar w:fldCharType="end"/>
      </w:r>
    </w:p>
    <w:p w14:paraId="648CC41C" w14:textId="5F694798" w:rsidR="00FE04A6" w:rsidRDefault="00FE04A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_Toc66808054 \h </w:instrText>
      </w:r>
      <w:r>
        <w:fldChar w:fldCharType="separate"/>
      </w:r>
      <w:r>
        <w:t>89</w:t>
      </w:r>
      <w:r>
        <w:fldChar w:fldCharType="end"/>
      </w:r>
    </w:p>
    <w:p w14:paraId="074C4722" w14:textId="4042E3D4" w:rsidR="00FE04A6" w:rsidRDefault="00FE04A6">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_Toc66808055 \h </w:instrText>
      </w:r>
      <w:r>
        <w:fldChar w:fldCharType="separate"/>
      </w:r>
      <w:r>
        <w:t>89</w:t>
      </w:r>
      <w:r>
        <w:fldChar w:fldCharType="end"/>
      </w:r>
    </w:p>
    <w:p w14:paraId="1451987B" w14:textId="45E59CA4" w:rsidR="00FE04A6" w:rsidRDefault="00FE04A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_Toc66808056 \h </w:instrText>
      </w:r>
      <w:r>
        <w:fldChar w:fldCharType="separate"/>
      </w:r>
      <w:r>
        <w:t>89</w:t>
      </w:r>
      <w:r>
        <w:fldChar w:fldCharType="end"/>
      </w:r>
    </w:p>
    <w:p w14:paraId="195351D8" w14:textId="4744B2E7" w:rsidR="00FE04A6" w:rsidRDefault="00FE04A6">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_Toc66808057 \h </w:instrText>
      </w:r>
      <w:r>
        <w:fldChar w:fldCharType="separate"/>
      </w:r>
      <w:r>
        <w:t>90</w:t>
      </w:r>
      <w:r>
        <w:fldChar w:fldCharType="end"/>
      </w:r>
    </w:p>
    <w:p w14:paraId="2C7796EC" w14:textId="186C253C" w:rsidR="00FE04A6" w:rsidRDefault="00FE04A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_Toc66808058 \h </w:instrText>
      </w:r>
      <w:r>
        <w:fldChar w:fldCharType="separate"/>
      </w:r>
      <w:r>
        <w:t>90</w:t>
      </w:r>
      <w:r>
        <w:fldChar w:fldCharType="end"/>
      </w:r>
    </w:p>
    <w:p w14:paraId="02E5B235" w14:textId="30548FF6" w:rsidR="00FE04A6" w:rsidRDefault="00FE04A6">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_Toc66808059 \h </w:instrText>
      </w:r>
      <w:r>
        <w:fldChar w:fldCharType="separate"/>
      </w:r>
      <w:r>
        <w:t>90</w:t>
      </w:r>
      <w:r>
        <w:fldChar w:fldCharType="end"/>
      </w:r>
    </w:p>
    <w:p w14:paraId="40F23FE5" w14:textId="6CD230F9" w:rsidR="00FE04A6" w:rsidRDefault="00FE04A6">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_Toc66808060 \h </w:instrText>
      </w:r>
      <w:r>
        <w:fldChar w:fldCharType="separate"/>
      </w:r>
      <w:r>
        <w:t>90</w:t>
      </w:r>
      <w:r>
        <w:fldChar w:fldCharType="end"/>
      </w:r>
    </w:p>
    <w:p w14:paraId="288A0737" w14:textId="3AA378C7" w:rsidR="00FE04A6" w:rsidRDefault="00FE04A6">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_Toc66808061 \h </w:instrText>
      </w:r>
      <w:r>
        <w:fldChar w:fldCharType="separate"/>
      </w:r>
      <w:r>
        <w:t>90</w:t>
      </w:r>
      <w:r>
        <w:fldChar w:fldCharType="end"/>
      </w:r>
    </w:p>
    <w:p w14:paraId="52439D59" w14:textId="31071C42" w:rsidR="00FE04A6" w:rsidRDefault="00FE04A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_Toc66808062 \h </w:instrText>
      </w:r>
      <w:r>
        <w:fldChar w:fldCharType="separate"/>
      </w:r>
      <w:r>
        <w:t>90</w:t>
      </w:r>
      <w:r>
        <w:fldChar w:fldCharType="end"/>
      </w:r>
    </w:p>
    <w:p w14:paraId="06F84D68" w14:textId="43A4236F" w:rsidR="00FE04A6" w:rsidRDefault="00FE04A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_Toc66808063 \h </w:instrText>
      </w:r>
      <w:r>
        <w:fldChar w:fldCharType="separate"/>
      </w:r>
      <w:r>
        <w:t>90</w:t>
      </w:r>
      <w:r>
        <w:fldChar w:fldCharType="end"/>
      </w:r>
    </w:p>
    <w:p w14:paraId="7EBE3BBC" w14:textId="69EECD79" w:rsidR="00FE04A6" w:rsidRDefault="00FE04A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_Toc66808064 \h </w:instrText>
      </w:r>
      <w:r>
        <w:fldChar w:fldCharType="separate"/>
      </w:r>
      <w:r>
        <w:t>90</w:t>
      </w:r>
      <w:r>
        <w:fldChar w:fldCharType="end"/>
      </w:r>
    </w:p>
    <w:p w14:paraId="63069AE6" w14:textId="0A43E523" w:rsidR="00FE04A6" w:rsidRDefault="00FE04A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_Toc66808065 \h </w:instrText>
      </w:r>
      <w:r>
        <w:fldChar w:fldCharType="separate"/>
      </w:r>
      <w:r>
        <w:t>90</w:t>
      </w:r>
      <w:r>
        <w:fldChar w:fldCharType="end"/>
      </w:r>
    </w:p>
    <w:p w14:paraId="0F715049" w14:textId="6DB7AA78" w:rsidR="00FE04A6" w:rsidRDefault="00FE04A6">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_Toc66808066 \h </w:instrText>
      </w:r>
      <w:r>
        <w:fldChar w:fldCharType="separate"/>
      </w:r>
      <w:r>
        <w:t>90</w:t>
      </w:r>
      <w:r>
        <w:fldChar w:fldCharType="end"/>
      </w:r>
    </w:p>
    <w:p w14:paraId="0921B51F" w14:textId="10069C9F" w:rsidR="00FE04A6" w:rsidRDefault="00FE04A6">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_Toc66808067 \h </w:instrText>
      </w:r>
      <w:r>
        <w:fldChar w:fldCharType="separate"/>
      </w:r>
      <w:r>
        <w:t>90</w:t>
      </w:r>
      <w:r>
        <w:fldChar w:fldCharType="end"/>
      </w:r>
    </w:p>
    <w:p w14:paraId="6D2E2D5E" w14:textId="67BC6C9F" w:rsidR="00FE04A6" w:rsidRDefault="00FE04A6">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_Toc66808068 \h </w:instrText>
      </w:r>
      <w:r>
        <w:fldChar w:fldCharType="separate"/>
      </w:r>
      <w:r>
        <w:t>90</w:t>
      </w:r>
      <w:r>
        <w:fldChar w:fldCharType="end"/>
      </w:r>
    </w:p>
    <w:p w14:paraId="1F8F5773" w14:textId="5ACA06F8" w:rsidR="00FE04A6" w:rsidRDefault="00FE04A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_Toc66808069 \h </w:instrText>
      </w:r>
      <w:r>
        <w:fldChar w:fldCharType="separate"/>
      </w:r>
      <w:r>
        <w:t>91</w:t>
      </w:r>
      <w:r>
        <w:fldChar w:fldCharType="end"/>
      </w:r>
    </w:p>
    <w:p w14:paraId="591AAA9F" w14:textId="27DE5E5A" w:rsidR="00FE04A6" w:rsidRDefault="00FE04A6">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_Toc66808070 \h </w:instrText>
      </w:r>
      <w:r>
        <w:fldChar w:fldCharType="separate"/>
      </w:r>
      <w:r>
        <w:t>91</w:t>
      </w:r>
      <w:r>
        <w:fldChar w:fldCharType="end"/>
      </w:r>
    </w:p>
    <w:p w14:paraId="6F10796A" w14:textId="4FD9D572" w:rsidR="00FE04A6" w:rsidRDefault="00FE04A6">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_Toc66808071 \h </w:instrText>
      </w:r>
      <w:r>
        <w:fldChar w:fldCharType="separate"/>
      </w:r>
      <w:r>
        <w:t>92</w:t>
      </w:r>
      <w:r>
        <w:fldChar w:fldCharType="end"/>
      </w:r>
    </w:p>
    <w:p w14:paraId="660EC7AC" w14:textId="35D167DE" w:rsidR="00FE04A6" w:rsidRDefault="00FE04A6">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_Toc66808072 \h </w:instrText>
      </w:r>
      <w:r>
        <w:fldChar w:fldCharType="separate"/>
      </w:r>
      <w:r>
        <w:t>94</w:t>
      </w:r>
      <w:r>
        <w:fldChar w:fldCharType="end"/>
      </w:r>
    </w:p>
    <w:p w14:paraId="600F0E8A" w14:textId="672DA9AD" w:rsidR="00FE04A6" w:rsidRDefault="00FE04A6">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_Toc66808073 \h </w:instrText>
      </w:r>
      <w:r>
        <w:fldChar w:fldCharType="separate"/>
      </w:r>
      <w:r>
        <w:t>94</w:t>
      </w:r>
      <w:r>
        <w:fldChar w:fldCharType="end"/>
      </w:r>
    </w:p>
    <w:p w14:paraId="3CADA40B" w14:textId="205CA8AF" w:rsidR="00FE04A6" w:rsidRDefault="00FE04A6">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_Toc66808074 \h </w:instrText>
      </w:r>
      <w:r>
        <w:fldChar w:fldCharType="separate"/>
      </w:r>
      <w:r>
        <w:t>94</w:t>
      </w:r>
      <w:r>
        <w:fldChar w:fldCharType="end"/>
      </w:r>
    </w:p>
    <w:p w14:paraId="6C7B00A7" w14:textId="3D7B6C68" w:rsidR="00FE04A6" w:rsidRDefault="00FE04A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_Toc66808075 \h </w:instrText>
      </w:r>
      <w:r>
        <w:fldChar w:fldCharType="separate"/>
      </w:r>
      <w:r>
        <w:t>95</w:t>
      </w:r>
      <w:r>
        <w:fldChar w:fldCharType="end"/>
      </w:r>
    </w:p>
    <w:p w14:paraId="45D4EB85" w14:textId="5EBD0120" w:rsidR="00FE04A6" w:rsidRDefault="00FE04A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_Toc66808076 \h </w:instrText>
      </w:r>
      <w:r>
        <w:fldChar w:fldCharType="separate"/>
      </w:r>
      <w:r>
        <w:t>95</w:t>
      </w:r>
      <w:r>
        <w:fldChar w:fldCharType="end"/>
      </w:r>
    </w:p>
    <w:p w14:paraId="145C3A0A" w14:textId="0E70094D" w:rsidR="00FE04A6" w:rsidRDefault="00FE04A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_Toc66808077 \h </w:instrText>
      </w:r>
      <w:r>
        <w:fldChar w:fldCharType="separate"/>
      </w:r>
      <w:r>
        <w:t>96</w:t>
      </w:r>
      <w:r>
        <w:fldChar w:fldCharType="end"/>
      </w:r>
    </w:p>
    <w:p w14:paraId="312B5A9D" w14:textId="27767534" w:rsidR="00FE04A6" w:rsidRDefault="00FE04A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_Toc66808078 \h </w:instrText>
      </w:r>
      <w:r>
        <w:fldChar w:fldCharType="separate"/>
      </w:r>
      <w:r>
        <w:t>100</w:t>
      </w:r>
      <w:r>
        <w:fldChar w:fldCharType="end"/>
      </w:r>
    </w:p>
    <w:p w14:paraId="67400FBA" w14:textId="7E019EAB" w:rsidR="00FE04A6" w:rsidRDefault="00FE04A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_Toc66808079 \h </w:instrText>
      </w:r>
      <w:r>
        <w:fldChar w:fldCharType="separate"/>
      </w:r>
      <w:r>
        <w:t>101</w:t>
      </w:r>
      <w:r>
        <w:fldChar w:fldCharType="end"/>
      </w:r>
    </w:p>
    <w:p w14:paraId="1FA8327B" w14:textId="7B54D4C9" w:rsidR="00FE04A6" w:rsidRDefault="00FE04A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_Toc66808080 \h </w:instrText>
      </w:r>
      <w:r>
        <w:fldChar w:fldCharType="separate"/>
      </w:r>
      <w:r>
        <w:t>101</w:t>
      </w:r>
      <w:r>
        <w:fldChar w:fldCharType="end"/>
      </w:r>
    </w:p>
    <w:p w14:paraId="12A55F58" w14:textId="7AD01DD8" w:rsidR="00FE04A6" w:rsidRDefault="00FE04A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_Toc66808081 \h </w:instrText>
      </w:r>
      <w:r>
        <w:fldChar w:fldCharType="separate"/>
      </w:r>
      <w:r>
        <w:t>101</w:t>
      </w:r>
      <w:r>
        <w:fldChar w:fldCharType="end"/>
      </w:r>
    </w:p>
    <w:p w14:paraId="6D477175" w14:textId="6ADB0572" w:rsidR="00FE04A6" w:rsidRDefault="00FE04A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_Toc66808082 \h </w:instrText>
      </w:r>
      <w:r>
        <w:fldChar w:fldCharType="separate"/>
      </w:r>
      <w:r>
        <w:t>101</w:t>
      </w:r>
      <w:r>
        <w:fldChar w:fldCharType="end"/>
      </w:r>
    </w:p>
    <w:p w14:paraId="68D88213" w14:textId="48D6A988" w:rsidR="00FE04A6" w:rsidRDefault="00FE04A6">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_Toc66808083 \h </w:instrText>
      </w:r>
      <w:r>
        <w:fldChar w:fldCharType="separate"/>
      </w:r>
      <w:r>
        <w:t>105</w:t>
      </w:r>
      <w:r>
        <w:fldChar w:fldCharType="end"/>
      </w:r>
    </w:p>
    <w:p w14:paraId="5502F462" w14:textId="3375137D" w:rsidR="00FE04A6" w:rsidRDefault="00FE04A6">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_Toc66808084 \h </w:instrText>
      </w:r>
      <w:r>
        <w:fldChar w:fldCharType="separate"/>
      </w:r>
      <w:r>
        <w:t>108</w:t>
      </w:r>
      <w:r>
        <w:fldChar w:fldCharType="end"/>
      </w:r>
    </w:p>
    <w:p w14:paraId="6D663980" w14:textId="6A4E7848" w:rsidR="00FE04A6" w:rsidRDefault="00FE04A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_Toc66808085 \h </w:instrText>
      </w:r>
      <w:r>
        <w:fldChar w:fldCharType="separate"/>
      </w:r>
      <w:r>
        <w:t>108</w:t>
      </w:r>
      <w:r>
        <w:fldChar w:fldCharType="end"/>
      </w:r>
    </w:p>
    <w:p w14:paraId="05B8E4E8" w14:textId="47BA7FEB" w:rsidR="00FE04A6" w:rsidRDefault="00FE04A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_Toc66808086 \h </w:instrText>
      </w:r>
      <w:r>
        <w:fldChar w:fldCharType="separate"/>
      </w:r>
      <w:r>
        <w:t>108</w:t>
      </w:r>
      <w:r>
        <w:fldChar w:fldCharType="end"/>
      </w:r>
    </w:p>
    <w:p w14:paraId="21324012" w14:textId="5B1C144B" w:rsidR="00FE04A6" w:rsidRDefault="00FE04A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_Toc66808087 \h </w:instrText>
      </w:r>
      <w:r>
        <w:fldChar w:fldCharType="separate"/>
      </w:r>
      <w:r>
        <w:t>108</w:t>
      </w:r>
      <w:r>
        <w:fldChar w:fldCharType="end"/>
      </w:r>
    </w:p>
    <w:p w14:paraId="1FD0B753" w14:textId="0053C12F" w:rsidR="00FE04A6" w:rsidRDefault="00FE04A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_Toc66808088 \h </w:instrText>
      </w:r>
      <w:r>
        <w:fldChar w:fldCharType="separate"/>
      </w:r>
      <w:r>
        <w:t>109</w:t>
      </w:r>
      <w:r>
        <w:fldChar w:fldCharType="end"/>
      </w:r>
    </w:p>
    <w:p w14:paraId="2515BB41" w14:textId="1BC03314" w:rsidR="00FE04A6" w:rsidRDefault="00FE04A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_Toc66808089 \h </w:instrText>
      </w:r>
      <w:r>
        <w:fldChar w:fldCharType="separate"/>
      </w:r>
      <w:r>
        <w:t>109</w:t>
      </w:r>
      <w:r>
        <w:fldChar w:fldCharType="end"/>
      </w:r>
    </w:p>
    <w:p w14:paraId="4DBD66C2" w14:textId="30ABEC8E" w:rsidR="00FE04A6" w:rsidRDefault="00FE04A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_Toc66808090 \h </w:instrText>
      </w:r>
      <w:r>
        <w:fldChar w:fldCharType="separate"/>
      </w:r>
      <w:r>
        <w:t>109</w:t>
      </w:r>
      <w:r>
        <w:fldChar w:fldCharType="end"/>
      </w:r>
    </w:p>
    <w:p w14:paraId="761BF884" w14:textId="0071D116" w:rsidR="00FE04A6" w:rsidRDefault="00FE04A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_Toc66808091 \h </w:instrText>
      </w:r>
      <w:r>
        <w:fldChar w:fldCharType="separate"/>
      </w:r>
      <w:r>
        <w:t>109</w:t>
      </w:r>
      <w:r>
        <w:fldChar w:fldCharType="end"/>
      </w:r>
    </w:p>
    <w:p w14:paraId="2A19CA34" w14:textId="23640222" w:rsidR="00FE04A6" w:rsidRDefault="00FE04A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_Toc66808092 \h </w:instrText>
      </w:r>
      <w:r>
        <w:fldChar w:fldCharType="separate"/>
      </w:r>
      <w:r>
        <w:t>109</w:t>
      </w:r>
      <w:r>
        <w:fldChar w:fldCharType="end"/>
      </w:r>
    </w:p>
    <w:p w14:paraId="3A6EF63F" w14:textId="5810E298" w:rsidR="00FE04A6" w:rsidRDefault="00FE04A6">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_Toc66808093 \h </w:instrText>
      </w:r>
      <w:r>
        <w:fldChar w:fldCharType="separate"/>
      </w:r>
      <w:r>
        <w:t>109</w:t>
      </w:r>
      <w:r>
        <w:fldChar w:fldCharType="end"/>
      </w:r>
    </w:p>
    <w:p w14:paraId="4DE9A20E" w14:textId="3A0070A8" w:rsidR="00FE04A6" w:rsidRDefault="00FE04A6">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_Toc66808094 \h </w:instrText>
      </w:r>
      <w:r>
        <w:fldChar w:fldCharType="separate"/>
      </w:r>
      <w:r>
        <w:t>109</w:t>
      </w:r>
      <w:r>
        <w:fldChar w:fldCharType="end"/>
      </w:r>
    </w:p>
    <w:p w14:paraId="16FAE4C1" w14:textId="4B7F03CE" w:rsidR="00FE04A6" w:rsidRDefault="00FE04A6">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_Toc66808095 \h </w:instrText>
      </w:r>
      <w:r>
        <w:fldChar w:fldCharType="separate"/>
      </w:r>
      <w:r>
        <w:t>110</w:t>
      </w:r>
      <w:r>
        <w:fldChar w:fldCharType="end"/>
      </w:r>
    </w:p>
    <w:p w14:paraId="322688A5" w14:textId="11D639E4" w:rsidR="00FE04A6" w:rsidRDefault="00FE04A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_Toc66808096 \h </w:instrText>
      </w:r>
      <w:r>
        <w:fldChar w:fldCharType="separate"/>
      </w:r>
      <w:r>
        <w:t>110</w:t>
      </w:r>
      <w:r>
        <w:fldChar w:fldCharType="end"/>
      </w:r>
    </w:p>
    <w:p w14:paraId="0B54F531" w14:textId="668F97ED" w:rsidR="00FE04A6" w:rsidRDefault="00FE04A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_Toc66808097 \h </w:instrText>
      </w:r>
      <w:r>
        <w:fldChar w:fldCharType="separate"/>
      </w:r>
      <w:r>
        <w:t>110</w:t>
      </w:r>
      <w:r>
        <w:fldChar w:fldCharType="end"/>
      </w:r>
    </w:p>
    <w:p w14:paraId="554F04B5" w14:textId="51AD1C55" w:rsidR="00FE04A6" w:rsidRDefault="00FE04A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_Toc66808098 \h </w:instrText>
      </w:r>
      <w:r>
        <w:fldChar w:fldCharType="separate"/>
      </w:r>
      <w:r>
        <w:t>110</w:t>
      </w:r>
      <w:r>
        <w:fldChar w:fldCharType="end"/>
      </w:r>
    </w:p>
    <w:p w14:paraId="53747E87" w14:textId="37AEB960" w:rsidR="00FE04A6" w:rsidRDefault="00FE04A6">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_Toc66808099 \h </w:instrText>
      </w:r>
      <w:r>
        <w:fldChar w:fldCharType="separate"/>
      </w:r>
      <w:r>
        <w:t>111</w:t>
      </w:r>
      <w:r>
        <w:fldChar w:fldCharType="end"/>
      </w:r>
    </w:p>
    <w:p w14:paraId="3726D4AA" w14:textId="2BA40DAA" w:rsidR="00FE04A6" w:rsidRDefault="00FE04A6">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_Toc66808100 \h </w:instrText>
      </w:r>
      <w:r>
        <w:fldChar w:fldCharType="separate"/>
      </w:r>
      <w:r>
        <w:t>112</w:t>
      </w:r>
      <w:r>
        <w:fldChar w:fldCharType="end"/>
      </w:r>
    </w:p>
    <w:p w14:paraId="5F5442C5" w14:textId="0159BAEE" w:rsidR="00080512" w:rsidRPr="009C4728" w:rsidRDefault="00FE04A6">
      <w:r>
        <w:rPr>
          <w:noProof/>
          <w:sz w:val="22"/>
        </w:rP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r w:rsidR="00C53C29" w:rsidRPr="009C4728">
        <w:lastRenderedPageBreak/>
        <w:t>Foreword</w:t>
      </w:r>
      <w:bookmarkEnd w:id="14"/>
      <w:bookmarkEnd w:id="15"/>
      <w:bookmarkEnd w:id="16"/>
      <w:bookmarkEnd w:id="17"/>
      <w:bookmarkEnd w:id="18"/>
      <w:bookmarkEnd w:id="19"/>
      <w:bookmarkEnd w:id="20"/>
    </w:p>
    <w:p w14:paraId="5F5442C7" w14:textId="77777777" w:rsidR="00875760" w:rsidRPr="004D3578" w:rsidRDefault="00875760" w:rsidP="00875760">
      <w:r w:rsidRPr="004D3578">
        <w:t xml:space="preserve">This Technical </w:t>
      </w:r>
      <w:bookmarkStart w:id="21" w:name="spectype3"/>
      <w:r w:rsidRPr="00875760">
        <w:t>Specification</w:t>
      </w:r>
      <w:bookmarkEnd w:id="21"/>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22" w:name="introduction"/>
      <w:bookmarkEnd w:id="22"/>
      <w:r w:rsidRPr="009C4728">
        <w:br w:type="page"/>
      </w:r>
      <w:bookmarkStart w:id="23" w:name="scope"/>
      <w:bookmarkStart w:id="24" w:name="_Toc21093109"/>
      <w:bookmarkStart w:id="25" w:name="_Toc29762638"/>
      <w:bookmarkStart w:id="26" w:name="_Toc36025813"/>
      <w:bookmarkStart w:id="27" w:name="_Toc44584683"/>
      <w:bookmarkStart w:id="28" w:name="_Toc45868976"/>
      <w:bookmarkStart w:id="29" w:name="_Toc52553535"/>
      <w:bookmarkStart w:id="30" w:name="_Toc61111555"/>
      <w:bookmarkStart w:id="31" w:name="_Toc66807941"/>
      <w:bookmarkEnd w:id="23"/>
      <w:r w:rsidR="00C53C29" w:rsidRPr="009C4728">
        <w:lastRenderedPageBreak/>
        <w:t>1</w:t>
      </w:r>
      <w:r w:rsidR="00C53C29" w:rsidRPr="009C4728">
        <w:tab/>
        <w:t>Scope</w:t>
      </w:r>
      <w:bookmarkEnd w:id="24"/>
      <w:bookmarkEnd w:id="25"/>
      <w:bookmarkEnd w:id="26"/>
      <w:bookmarkEnd w:id="27"/>
      <w:bookmarkEnd w:id="28"/>
      <w:bookmarkEnd w:id="29"/>
      <w:bookmarkEnd w:id="30"/>
      <w:bookmarkEnd w:id="31"/>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32" w:name="_Toc21093110"/>
      <w:bookmarkStart w:id="33" w:name="_Toc29762639"/>
      <w:bookmarkStart w:id="34" w:name="_Toc36025814"/>
      <w:bookmarkStart w:id="35" w:name="_Toc44584684"/>
      <w:bookmarkStart w:id="36" w:name="_Toc45868977"/>
      <w:bookmarkStart w:id="37" w:name="_Toc52553536"/>
      <w:bookmarkStart w:id="38" w:name="_Toc61111556"/>
      <w:bookmarkStart w:id="39" w:name="_Toc66807942"/>
      <w:r w:rsidRPr="009C4728">
        <w:t>2</w:t>
      </w:r>
      <w:r w:rsidRPr="009C4728">
        <w:tab/>
        <w:t>References</w:t>
      </w:r>
      <w:bookmarkEnd w:id="32"/>
      <w:bookmarkEnd w:id="33"/>
      <w:bookmarkEnd w:id="34"/>
      <w:bookmarkEnd w:id="35"/>
      <w:bookmarkEnd w:id="36"/>
      <w:bookmarkEnd w:id="37"/>
      <w:bookmarkEnd w:id="38"/>
      <w:bookmarkEnd w:id="39"/>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40" w:name="_Hlk36026108"/>
      <w:r w:rsidRPr="009C4728">
        <w:t>[18]</w:t>
      </w:r>
      <w:r w:rsidRPr="009C4728">
        <w:tab/>
        <w:t>3GPP TS 36.101: "Evolved Universal Terrestrial Radio Access (E-UTRA); User Equipment (UE) radio transmission and reception".</w:t>
      </w:r>
    </w:p>
    <w:bookmarkEnd w:id="40"/>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41" w:name="_Toc21093111"/>
      <w:bookmarkStart w:id="42" w:name="_Toc29762640"/>
      <w:bookmarkStart w:id="43" w:name="_Toc36025815"/>
      <w:bookmarkStart w:id="44" w:name="_Toc44584685"/>
      <w:bookmarkStart w:id="45" w:name="_Toc45868978"/>
      <w:bookmarkStart w:id="46" w:name="_Toc52553537"/>
      <w:bookmarkStart w:id="47" w:name="_Toc61111557"/>
      <w:bookmarkStart w:id="48" w:name="_Toc66807943"/>
      <w:r w:rsidRPr="009C4728">
        <w:t>3</w:t>
      </w:r>
      <w:r w:rsidRPr="009C4728">
        <w:tab/>
        <w:t>Definitions, symbols and abbreviations</w:t>
      </w:r>
      <w:bookmarkEnd w:id="41"/>
      <w:bookmarkEnd w:id="42"/>
      <w:bookmarkEnd w:id="43"/>
      <w:bookmarkEnd w:id="44"/>
      <w:bookmarkEnd w:id="45"/>
      <w:bookmarkEnd w:id="46"/>
      <w:bookmarkEnd w:id="47"/>
      <w:bookmarkEnd w:id="48"/>
    </w:p>
    <w:p w14:paraId="5F544302" w14:textId="77777777" w:rsidR="00C53C29" w:rsidRPr="009C4728" w:rsidRDefault="00C53C29" w:rsidP="00C53C29">
      <w:pPr>
        <w:pStyle w:val="Heading2"/>
      </w:pPr>
      <w:bookmarkStart w:id="49" w:name="_Toc21093112"/>
      <w:bookmarkStart w:id="50" w:name="_Toc29762641"/>
      <w:bookmarkStart w:id="51" w:name="_Toc36025816"/>
      <w:bookmarkStart w:id="52" w:name="_Toc44584686"/>
      <w:bookmarkStart w:id="53" w:name="_Toc45868979"/>
      <w:bookmarkStart w:id="54" w:name="_Toc52553538"/>
      <w:bookmarkStart w:id="55" w:name="_Toc61111558"/>
      <w:bookmarkStart w:id="56" w:name="_Toc66807944"/>
      <w:r w:rsidRPr="009C4728">
        <w:t>3.1</w:t>
      </w:r>
      <w:r w:rsidRPr="009C4728">
        <w:tab/>
        <w:t>Definitions</w:t>
      </w:r>
      <w:bookmarkEnd w:id="49"/>
      <w:bookmarkEnd w:id="50"/>
      <w:bookmarkEnd w:id="51"/>
      <w:bookmarkEnd w:id="52"/>
      <w:bookmarkEnd w:id="53"/>
      <w:bookmarkEnd w:id="54"/>
      <w:bookmarkEnd w:id="55"/>
      <w:bookmarkEnd w:id="56"/>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57" w:name="OLE_LINK44"/>
      <w:bookmarkStart w:id="58" w:name="OLE_LINK45"/>
      <w:r w:rsidRPr="009C4728">
        <w:t>NOTE:</w:t>
      </w:r>
      <w:r w:rsidRPr="009C4728">
        <w:tab/>
        <w:t>In single carrier operation, the Base Station RF Bandwidth is equal to the channel bandwidth.</w:t>
      </w:r>
      <w:bookmarkEnd w:id="57"/>
      <w:bookmarkEnd w:id="58"/>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59" w:name="_Toc21093113"/>
      <w:bookmarkStart w:id="60" w:name="_Toc29762642"/>
      <w:bookmarkStart w:id="61" w:name="_Toc36025817"/>
      <w:bookmarkStart w:id="62" w:name="_Toc44584687"/>
      <w:bookmarkStart w:id="63" w:name="_Toc45868980"/>
      <w:bookmarkStart w:id="64" w:name="_Toc52553539"/>
      <w:bookmarkStart w:id="65" w:name="_Toc61111559"/>
      <w:bookmarkStart w:id="66" w:name="_Toc66807945"/>
      <w:r w:rsidRPr="009C4728">
        <w:t>3.2</w:t>
      </w:r>
      <w:r w:rsidRPr="009C4728">
        <w:tab/>
        <w:t>Symbols</w:t>
      </w:r>
      <w:bookmarkEnd w:id="59"/>
      <w:bookmarkEnd w:id="60"/>
      <w:bookmarkEnd w:id="61"/>
      <w:bookmarkEnd w:id="62"/>
      <w:bookmarkEnd w:id="63"/>
      <w:bookmarkEnd w:id="64"/>
      <w:bookmarkEnd w:id="65"/>
      <w:bookmarkEnd w:id="66"/>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67" w:name="_MON_1334991447"/>
    <w:bookmarkEnd w:id="67"/>
    <w:bookmarkStart w:id="68" w:name="_MON_1326001305"/>
    <w:bookmarkEnd w:id="68"/>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1" o:title=""/>
          </v:shape>
          <o:OLEObject Type="Embed" ProgID="Word.Picture.8" ShapeID="_x0000_i1025" DrawAspect="Content" ObjectID="_1679385970"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69" w:name="_MON_1351612452"/>
    <w:bookmarkEnd w:id="69"/>
    <w:bookmarkStart w:id="70" w:name="_MON_1351612194"/>
    <w:bookmarkEnd w:id="70"/>
    <w:p w14:paraId="5F544377" w14:textId="77777777" w:rsidR="00C53C29" w:rsidRPr="009C4728" w:rsidRDefault="00C53C29" w:rsidP="00C53C29">
      <w:pPr>
        <w:pStyle w:val="TH"/>
      </w:pPr>
      <w:r w:rsidRPr="009C4728">
        <w:object w:dxaOrig="10500" w:dyaOrig="5039" w14:anchorId="5F5466F8">
          <v:shape id="_x0000_i1026" type="#_x0000_t75" style="width:482.7pt;height:229.75pt" o:ole="">
            <v:imagedata r:id="rId13" o:title=""/>
          </v:shape>
          <o:OLEObject Type="Embed" ProgID="Word.Picture.8" ShapeID="_x0000_i1026" DrawAspect="Content" ObjectID="_1679385971"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71" w:name="_MON_1448782975"/>
    <w:bookmarkEnd w:id="71"/>
    <w:p w14:paraId="5F544379" w14:textId="77777777" w:rsidR="00C53C29" w:rsidRPr="009C4728" w:rsidRDefault="00C53C29" w:rsidP="00C53C29">
      <w:pPr>
        <w:pStyle w:val="TH"/>
      </w:pPr>
      <w:r w:rsidRPr="009C4728">
        <w:object w:dxaOrig="10500" w:dyaOrig="5040" w14:anchorId="5F5466F9">
          <v:shape id="_x0000_i1027" type="#_x0000_t75" style="width:482.7pt;height:229.75pt" o:ole="">
            <v:imagedata r:id="rId15" o:title=""/>
          </v:shape>
          <o:OLEObject Type="Embed" ProgID="Word.Picture.8" ShapeID="_x0000_i1027" DrawAspect="Content" ObjectID="_1679385972"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72" w:name="_Toc21093114"/>
      <w:bookmarkStart w:id="73" w:name="_Toc29762643"/>
      <w:bookmarkStart w:id="74" w:name="_Toc36025818"/>
      <w:bookmarkStart w:id="75" w:name="_Toc44584688"/>
      <w:bookmarkStart w:id="76" w:name="_Toc45868981"/>
      <w:bookmarkStart w:id="77" w:name="_Toc52553540"/>
      <w:bookmarkStart w:id="78" w:name="_Toc61111560"/>
      <w:bookmarkStart w:id="79" w:name="_Toc66807946"/>
      <w:r w:rsidRPr="009C4728">
        <w:t>3.3</w:t>
      </w:r>
      <w:r w:rsidRPr="009C4728">
        <w:tab/>
        <w:t>Abbreviations</w:t>
      </w:r>
      <w:bookmarkEnd w:id="72"/>
      <w:bookmarkEnd w:id="73"/>
      <w:bookmarkEnd w:id="74"/>
      <w:bookmarkEnd w:id="75"/>
      <w:bookmarkEnd w:id="76"/>
      <w:bookmarkEnd w:id="77"/>
      <w:bookmarkEnd w:id="78"/>
      <w:bookmarkEnd w:id="79"/>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80" w:name="_Toc21093115"/>
      <w:bookmarkStart w:id="81" w:name="_Toc29762644"/>
      <w:bookmarkStart w:id="82" w:name="_Toc36025819"/>
      <w:bookmarkStart w:id="83" w:name="_Toc44584689"/>
      <w:bookmarkStart w:id="84" w:name="_Toc45868982"/>
      <w:bookmarkStart w:id="85" w:name="_Toc52553541"/>
      <w:bookmarkStart w:id="86" w:name="_Toc61111561"/>
      <w:bookmarkStart w:id="87" w:name="_Toc66807947"/>
      <w:r w:rsidRPr="009C4728">
        <w:lastRenderedPageBreak/>
        <w:t>4</w:t>
      </w:r>
      <w:r w:rsidRPr="009C4728">
        <w:tab/>
        <w:t>General</w:t>
      </w:r>
      <w:bookmarkEnd w:id="80"/>
      <w:bookmarkEnd w:id="81"/>
      <w:bookmarkEnd w:id="82"/>
      <w:bookmarkEnd w:id="83"/>
      <w:bookmarkEnd w:id="84"/>
      <w:bookmarkEnd w:id="85"/>
      <w:bookmarkEnd w:id="86"/>
      <w:bookmarkEnd w:id="87"/>
    </w:p>
    <w:p w14:paraId="5F5443BA" w14:textId="77777777" w:rsidR="00C53C29" w:rsidRPr="009C4728" w:rsidRDefault="00C53C29" w:rsidP="00C53C29">
      <w:pPr>
        <w:pStyle w:val="Heading2"/>
        <w:rPr>
          <w:snapToGrid w:val="0"/>
        </w:rPr>
      </w:pPr>
      <w:bookmarkStart w:id="88" w:name="_Toc21093116"/>
      <w:bookmarkStart w:id="89" w:name="_Toc29762645"/>
      <w:bookmarkStart w:id="90" w:name="_Toc36025820"/>
      <w:bookmarkStart w:id="91" w:name="_Toc44584690"/>
      <w:bookmarkStart w:id="92" w:name="_Toc45868983"/>
      <w:bookmarkStart w:id="93" w:name="_Toc52553542"/>
      <w:bookmarkStart w:id="94" w:name="_Toc61111562"/>
      <w:bookmarkStart w:id="95" w:name="_Toc66807948"/>
      <w:r w:rsidRPr="009C4728">
        <w:rPr>
          <w:snapToGrid w:val="0"/>
        </w:rPr>
        <w:t>4.1</w:t>
      </w:r>
      <w:r w:rsidRPr="009C4728">
        <w:rPr>
          <w:snapToGrid w:val="0"/>
        </w:rPr>
        <w:tab/>
        <w:t>Relation between the MSR specification and the single-RAT specifications</w:t>
      </w:r>
      <w:bookmarkEnd w:id="88"/>
      <w:bookmarkEnd w:id="89"/>
      <w:bookmarkEnd w:id="90"/>
      <w:bookmarkEnd w:id="91"/>
      <w:bookmarkEnd w:id="92"/>
      <w:bookmarkEnd w:id="93"/>
      <w:bookmarkEnd w:id="94"/>
      <w:bookmarkEnd w:id="95"/>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96" w:name="_Toc21093117"/>
      <w:bookmarkStart w:id="97" w:name="_Toc29762646"/>
      <w:bookmarkStart w:id="98" w:name="_Toc36025821"/>
      <w:bookmarkStart w:id="99" w:name="_Toc44584691"/>
      <w:bookmarkStart w:id="100" w:name="_Toc45868984"/>
      <w:bookmarkStart w:id="101" w:name="_Toc52553543"/>
      <w:bookmarkStart w:id="102" w:name="_Toc61111563"/>
      <w:bookmarkStart w:id="103" w:name="_Toc66807949"/>
      <w:r w:rsidRPr="009C4728">
        <w:rPr>
          <w:snapToGrid w:val="0"/>
        </w:rPr>
        <w:t>4.2</w:t>
      </w:r>
      <w:r w:rsidRPr="009C4728">
        <w:rPr>
          <w:snapToGrid w:val="0"/>
        </w:rPr>
        <w:tab/>
        <w:t>Relationship between minimum requirements and test requirements</w:t>
      </w:r>
      <w:bookmarkEnd w:id="96"/>
      <w:bookmarkEnd w:id="97"/>
      <w:bookmarkEnd w:id="98"/>
      <w:bookmarkEnd w:id="99"/>
      <w:bookmarkEnd w:id="100"/>
      <w:bookmarkEnd w:id="101"/>
      <w:bookmarkEnd w:id="102"/>
      <w:bookmarkEnd w:id="103"/>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104" w:name="_Toc21093118"/>
      <w:bookmarkStart w:id="105" w:name="_Toc29762647"/>
      <w:bookmarkStart w:id="106" w:name="_Toc36025822"/>
      <w:bookmarkStart w:id="107" w:name="_Toc44584692"/>
      <w:bookmarkStart w:id="108" w:name="_Toc45868985"/>
      <w:bookmarkStart w:id="109" w:name="_Toc52553544"/>
      <w:bookmarkStart w:id="110" w:name="_Toc61111564"/>
      <w:bookmarkStart w:id="111" w:name="_Toc66807950"/>
      <w:r w:rsidRPr="009C4728">
        <w:t>4.3</w:t>
      </w:r>
      <w:r w:rsidRPr="009C4728">
        <w:tab/>
        <w:t>Base station classes</w:t>
      </w:r>
      <w:bookmarkEnd w:id="104"/>
      <w:bookmarkEnd w:id="105"/>
      <w:bookmarkEnd w:id="106"/>
      <w:bookmarkEnd w:id="107"/>
      <w:bookmarkEnd w:id="108"/>
      <w:bookmarkEnd w:id="109"/>
      <w:bookmarkEnd w:id="110"/>
      <w:bookmarkEnd w:id="111"/>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112" w:name="_Toc21093119"/>
      <w:bookmarkStart w:id="113" w:name="_Toc29762648"/>
      <w:bookmarkStart w:id="114" w:name="_Toc36025823"/>
      <w:bookmarkStart w:id="115" w:name="_Toc44584693"/>
      <w:bookmarkStart w:id="116" w:name="_Toc45868986"/>
      <w:bookmarkStart w:id="117" w:name="_Toc52553545"/>
      <w:bookmarkStart w:id="118" w:name="_Toc61111565"/>
      <w:bookmarkStart w:id="119" w:name="_Toc66807951"/>
      <w:r w:rsidRPr="009C4728">
        <w:lastRenderedPageBreak/>
        <w:t>4.4</w:t>
      </w:r>
      <w:r w:rsidRPr="009C4728">
        <w:tab/>
        <w:t>Regional requirements</w:t>
      </w:r>
      <w:bookmarkEnd w:id="112"/>
      <w:bookmarkEnd w:id="113"/>
      <w:bookmarkEnd w:id="114"/>
      <w:bookmarkEnd w:id="115"/>
      <w:bookmarkEnd w:id="116"/>
      <w:bookmarkEnd w:id="117"/>
      <w:bookmarkEnd w:id="118"/>
      <w:bookmarkEnd w:id="119"/>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14:paraId="5F5443D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5F5443D8" w14:textId="77777777"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14:paraId="5F5443D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14:paraId="5F5443E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3F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FA" w14:textId="77777777"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14:paraId="5F5443FB" w14:textId="77777777"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FC" w14:textId="77777777"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14:paraId="5F544401" w14:textId="77777777"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14:paraId="5F54440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120" w:name="_Toc21093120"/>
      <w:bookmarkStart w:id="121" w:name="_Toc29762649"/>
      <w:bookmarkStart w:id="122" w:name="_Toc36025824"/>
      <w:bookmarkStart w:id="123" w:name="_Toc44584694"/>
      <w:bookmarkStart w:id="124" w:name="_Toc45868987"/>
      <w:bookmarkStart w:id="125" w:name="_Toc52553546"/>
      <w:bookmarkStart w:id="126" w:name="_Toc61111566"/>
      <w:bookmarkStart w:id="127" w:name="_Toc66807952"/>
      <w:r w:rsidRPr="009C4728">
        <w:lastRenderedPageBreak/>
        <w:t>4.5</w:t>
      </w:r>
      <w:r w:rsidRPr="009C4728">
        <w:tab/>
        <w:t>Operating bands and Band Categories</w:t>
      </w:r>
      <w:bookmarkEnd w:id="120"/>
      <w:bookmarkEnd w:id="121"/>
      <w:bookmarkEnd w:id="122"/>
      <w:bookmarkEnd w:id="123"/>
      <w:bookmarkEnd w:id="124"/>
      <w:bookmarkEnd w:id="125"/>
      <w:bookmarkEnd w:id="126"/>
      <w:bookmarkEnd w:id="127"/>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77777777"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5F544416"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14:paraId="5F54441F" w14:textId="77777777"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17" w14:textId="77777777"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14:paraId="5F544418" w14:textId="77777777"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19" w14:textId="77777777"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5F54441A" w14:textId="77777777" w:rsidR="00C53C29" w:rsidRPr="009C4728" w:rsidRDefault="00C53C29" w:rsidP="0021138B">
            <w:pPr>
              <w:pStyle w:val="TAH"/>
              <w:rPr>
                <w:rFonts w:cs="Arial"/>
              </w:rPr>
            </w:pPr>
            <w:r w:rsidRPr="009C4728">
              <w:rPr>
                <w:rFonts w:cs="Arial"/>
              </w:rPr>
              <w:t>GSM/EDGE</w:t>
            </w:r>
          </w:p>
          <w:p w14:paraId="5F54441B" w14:textId="77777777"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5F54441C"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14:paraId="5F54441D"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14:paraId="5F54441E" w14:textId="77777777" w:rsidR="00C53C29" w:rsidRPr="009C4728" w:rsidRDefault="00C53C29" w:rsidP="0021138B">
            <w:pPr>
              <w:pStyle w:val="TAH"/>
              <w:rPr>
                <w:rFonts w:cs="Arial"/>
              </w:rPr>
            </w:pPr>
            <w:r w:rsidRPr="009C4728">
              <w:rPr>
                <w:rFonts w:cs="Arial"/>
              </w:rPr>
              <w:t>Band category</w:t>
            </w:r>
          </w:p>
        </w:tc>
      </w:tr>
      <w:tr w:rsidR="00C53C29" w:rsidRPr="009C4728" w14:paraId="5F54442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0" w14:textId="77777777"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14:paraId="5F544421" w14:textId="77777777"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22" w14:textId="77777777"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5F54442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24"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5F54442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26" w14:textId="77777777"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5F544427"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2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29" w14:textId="77777777"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5F54442A" w14:textId="77777777" w:rsidR="00C53C29" w:rsidRPr="009C4728" w:rsidRDefault="00C53C29" w:rsidP="0021138B">
            <w:pPr>
              <w:pStyle w:val="TAC"/>
              <w:rPr>
                <w:rFonts w:cs="Arial"/>
              </w:rPr>
            </w:pPr>
            <w:r w:rsidRPr="009C4728">
              <w:rPr>
                <w:rFonts w:cs="Arial"/>
              </w:rPr>
              <w:t>1</w:t>
            </w:r>
          </w:p>
        </w:tc>
      </w:tr>
      <w:tr w:rsidR="00C53C29" w:rsidRPr="009C4728" w14:paraId="5F54443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C" w14:textId="77777777"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14:paraId="5F54442D" w14:textId="77777777"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2E" w14:textId="77777777"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5F54442F" w14:textId="77777777"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5F544430"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5F54443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32" w14:textId="77777777"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5F544433"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5F544434"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35" w14:textId="77777777"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14:paraId="5F544436" w14:textId="77777777" w:rsidR="00C53C29" w:rsidRPr="009C4728" w:rsidRDefault="00C53C29" w:rsidP="0021138B">
            <w:pPr>
              <w:pStyle w:val="TAC"/>
              <w:rPr>
                <w:rFonts w:cs="Arial"/>
              </w:rPr>
            </w:pPr>
            <w:r w:rsidRPr="009C4728">
              <w:rPr>
                <w:rFonts w:cs="Arial"/>
              </w:rPr>
              <w:t>2</w:t>
            </w:r>
          </w:p>
        </w:tc>
      </w:tr>
      <w:tr w:rsidR="00C53C29" w:rsidRPr="009C4728" w14:paraId="5F54444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38" w14:textId="77777777"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14:paraId="5F544439" w14:textId="77777777"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3A" w14:textId="77777777"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5F54443B" w14:textId="77777777"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5F54443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3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3E" w14:textId="77777777"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5F54443F" w14:textId="77777777"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5F54444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41" w14:textId="77777777"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14:paraId="5F544442" w14:textId="77777777" w:rsidR="00C53C29" w:rsidRPr="009C4728" w:rsidRDefault="00C53C29" w:rsidP="0021138B">
            <w:pPr>
              <w:pStyle w:val="TAC"/>
              <w:rPr>
                <w:rFonts w:cs="Arial"/>
              </w:rPr>
            </w:pPr>
            <w:r w:rsidRPr="009C4728">
              <w:rPr>
                <w:rFonts w:cs="Arial"/>
              </w:rPr>
              <w:t>2</w:t>
            </w:r>
          </w:p>
        </w:tc>
      </w:tr>
      <w:tr w:rsidR="00C53C29" w:rsidRPr="009C4728" w14:paraId="5F54444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44" w14:textId="77777777"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5F54444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46" w14:textId="77777777"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5F54444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4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4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4A" w14:textId="77777777"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5F54444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4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4D" w14:textId="77777777"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14:paraId="5F54444E" w14:textId="77777777" w:rsidR="00C53C29" w:rsidRPr="009C4728" w:rsidRDefault="00C53C29" w:rsidP="0021138B">
            <w:pPr>
              <w:pStyle w:val="TAC"/>
            </w:pPr>
            <w:r w:rsidRPr="009C4728">
              <w:t>1</w:t>
            </w:r>
          </w:p>
        </w:tc>
      </w:tr>
      <w:tr w:rsidR="00C53C29" w:rsidRPr="009C4728" w14:paraId="5F54445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0" w14:textId="77777777"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14:paraId="5F544451" w14:textId="77777777"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52" w14:textId="77777777"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5F544453" w14:textId="77777777"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5F544454" w14:textId="77777777"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5F54445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56"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5F544457" w14:textId="77777777"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5F54445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59" w14:textId="77777777"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14:paraId="5F54445A" w14:textId="77777777" w:rsidR="00C53C29" w:rsidRPr="009C4728" w:rsidRDefault="00C53C29" w:rsidP="0021138B">
            <w:pPr>
              <w:pStyle w:val="TAC"/>
              <w:rPr>
                <w:rFonts w:cs="Arial"/>
              </w:rPr>
            </w:pPr>
            <w:r w:rsidRPr="009C4728">
              <w:rPr>
                <w:rFonts w:cs="Arial"/>
              </w:rPr>
              <w:t>2</w:t>
            </w:r>
          </w:p>
        </w:tc>
      </w:tr>
      <w:tr w:rsidR="00C53C29" w:rsidRPr="009C4728" w14:paraId="5F544469"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C" w14:textId="77777777" w:rsidR="00C53C29" w:rsidRPr="009C4728" w:rsidRDefault="00C53C29" w:rsidP="0021138B">
            <w:pPr>
              <w:pStyle w:val="TAC"/>
              <w:rPr>
                <w:rFonts w:cs="Arial"/>
                <w:vertAlign w:val="superscript"/>
              </w:rPr>
            </w:pPr>
            <w:r w:rsidRPr="009C4728">
              <w:rPr>
                <w:rFonts w:cs="Arial"/>
              </w:rPr>
              <w:t>6</w:t>
            </w:r>
          </w:p>
          <w:p w14:paraId="5F54445D" w14:textId="77777777"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5F54445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5F" w14:textId="77777777"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5F54446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61"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5F54446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63" w14:textId="77777777"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5F544464"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F544465"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66" w14:textId="77777777"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14:paraId="5F544467" w14:textId="77777777" w:rsidR="00C53C29" w:rsidRPr="009C4728" w:rsidRDefault="00C53C29" w:rsidP="0021138B">
            <w:pPr>
              <w:pStyle w:val="TAC"/>
              <w:rPr>
                <w:rFonts w:cs="Arial"/>
                <w:vertAlign w:val="superscript"/>
              </w:rPr>
            </w:pPr>
            <w:r w:rsidRPr="009C4728">
              <w:rPr>
                <w:rFonts w:cs="Arial"/>
              </w:rPr>
              <w:t>1</w:t>
            </w:r>
          </w:p>
          <w:p w14:paraId="5F544468" w14:textId="77777777" w:rsidR="00C53C29" w:rsidRPr="009C4728" w:rsidRDefault="00C53C29" w:rsidP="0021138B">
            <w:pPr>
              <w:pStyle w:val="TAC"/>
              <w:rPr>
                <w:rFonts w:cs="Arial"/>
              </w:rPr>
            </w:pPr>
            <w:r w:rsidRPr="009C4728">
              <w:rPr>
                <w:rFonts w:cs="Arial"/>
              </w:rPr>
              <w:t>(NOTE 1)</w:t>
            </w:r>
          </w:p>
        </w:tc>
      </w:tr>
      <w:tr w:rsidR="00C53C29" w:rsidRPr="009C4728" w14:paraId="5F54447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6A" w14:textId="77777777"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14:paraId="5F54446B" w14:textId="77777777"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6C" w14:textId="77777777"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5F54446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6E" w14:textId="77777777"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5F54446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70" w14:textId="77777777"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5F544471" w14:textId="77777777"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5F54447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73" w14:textId="77777777"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14:paraId="5F544474" w14:textId="77777777" w:rsidR="00C53C29" w:rsidRPr="009C4728" w:rsidRDefault="00C53C29" w:rsidP="0021138B">
            <w:pPr>
              <w:pStyle w:val="TAC"/>
              <w:rPr>
                <w:vertAlign w:val="superscript"/>
              </w:rPr>
            </w:pPr>
            <w:r w:rsidRPr="009C4728">
              <w:t>1</w:t>
            </w:r>
          </w:p>
          <w:p w14:paraId="5F544475" w14:textId="77777777" w:rsidR="00C53C29" w:rsidRPr="009C4728" w:rsidRDefault="00C53C29" w:rsidP="0021138B">
            <w:pPr>
              <w:pStyle w:val="TAC"/>
            </w:pPr>
          </w:p>
        </w:tc>
      </w:tr>
      <w:tr w:rsidR="00C53C29" w:rsidRPr="009C4728" w14:paraId="5F544482" w14:textId="77777777"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77" w14:textId="77777777"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14:paraId="5F544478" w14:textId="77777777"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79" w14:textId="77777777"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5F54447A" w14:textId="77777777"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5F54447B" w14:textId="77777777"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5F54447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7D" w14:textId="77777777"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5F54447E" w14:textId="77777777"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5F54447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80" w14:textId="77777777"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14:paraId="5F544481" w14:textId="77777777" w:rsidR="00C53C29" w:rsidRPr="009C4728" w:rsidRDefault="00C53C29" w:rsidP="0021138B">
            <w:pPr>
              <w:pStyle w:val="TAC"/>
            </w:pPr>
            <w:r w:rsidRPr="009C4728">
              <w:t>2</w:t>
            </w:r>
          </w:p>
        </w:tc>
      </w:tr>
      <w:tr w:rsidR="00C53C29" w:rsidRPr="009C4728" w14:paraId="5F54448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83" w14:textId="77777777"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5F54448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85" w14:textId="77777777"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5F54448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87" w14:textId="77777777"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5F54448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89" w14:textId="77777777"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5F54448A" w14:textId="77777777"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5F54448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8C" w14:textId="77777777"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14:paraId="5F54448D" w14:textId="77777777" w:rsidR="00C53C29" w:rsidRPr="009C4728" w:rsidRDefault="00C53C29" w:rsidP="0021138B">
            <w:pPr>
              <w:pStyle w:val="TAC"/>
              <w:rPr>
                <w:vertAlign w:val="superscript"/>
              </w:rPr>
            </w:pPr>
            <w:r w:rsidRPr="009C4728">
              <w:t>1</w:t>
            </w:r>
          </w:p>
          <w:p w14:paraId="5F54448E"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5F54449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0" w14:textId="77777777"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5F544491"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92" w14:textId="77777777"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5F54449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94"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9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96" w14:textId="77777777"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5F544497"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9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99" w14:textId="77777777"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5F54449A" w14:textId="77777777" w:rsidR="00C53C29" w:rsidRPr="009C4728" w:rsidRDefault="00C53C29" w:rsidP="0021138B">
            <w:pPr>
              <w:pStyle w:val="TAC"/>
              <w:rPr>
                <w:vertAlign w:val="superscript"/>
              </w:rPr>
            </w:pPr>
            <w:r w:rsidRPr="009C4728">
              <w:t>1</w:t>
            </w:r>
          </w:p>
          <w:p w14:paraId="5F54449B"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5F5444A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D" w14:textId="77777777"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5F54449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9F" w14:textId="77777777"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5F5444A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A1" w14:textId="77777777"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5F5444A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A3" w14:textId="77777777"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5F5444A4" w14:textId="77777777"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5F5444A5"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A6" w14:textId="77777777"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14:paraId="5F5444A7" w14:textId="77777777" w:rsidR="00C53C29" w:rsidRPr="009C4728" w:rsidRDefault="00C53C29" w:rsidP="0021138B">
            <w:pPr>
              <w:pStyle w:val="TAC"/>
            </w:pPr>
            <w:r w:rsidRPr="009C4728">
              <w:t>1</w:t>
            </w:r>
          </w:p>
        </w:tc>
      </w:tr>
      <w:tr w:rsidR="00C53C29" w:rsidRPr="009C4728" w14:paraId="5F5444B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A9" w14:textId="77777777"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14:paraId="5F5444AA" w14:textId="77777777"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AB" w14:textId="77777777"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5F5444A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AD" w14:textId="77777777"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5F5444A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AF"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F5444B0" w14:textId="77777777"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5F5444B1"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B2" w14:textId="77777777"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5F5444B3" w14:textId="77777777" w:rsidR="00C53C29" w:rsidRPr="009C4728" w:rsidRDefault="00C53C29" w:rsidP="0021138B">
            <w:pPr>
              <w:pStyle w:val="TAC"/>
            </w:pPr>
            <w:r w:rsidRPr="009C4728">
              <w:t>1</w:t>
            </w:r>
          </w:p>
        </w:tc>
      </w:tr>
      <w:tr w:rsidR="00C53C29" w:rsidRPr="009C4728" w14:paraId="5F5444C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B5" w14:textId="77777777"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5F5444B6"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B7" w14:textId="77777777"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5F5444B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B9" w14:textId="77777777"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5F5444B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BB" w14:textId="77777777"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5F5444BC" w14:textId="77777777"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5F5444BD"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BE" w14:textId="77777777"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14:paraId="5F5444BF" w14:textId="77777777" w:rsidR="00C53C29" w:rsidRPr="009C4728" w:rsidRDefault="00C53C29" w:rsidP="0021138B">
            <w:pPr>
              <w:pStyle w:val="TAC"/>
            </w:pPr>
            <w:r w:rsidRPr="009C4728">
              <w:t>1</w:t>
            </w:r>
          </w:p>
        </w:tc>
      </w:tr>
      <w:tr w:rsidR="00C53C29" w:rsidRPr="009C4728" w14:paraId="5F5444C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1" w14:textId="77777777"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14:paraId="5F5444C2" w14:textId="77777777"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C3" w14:textId="77777777"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5F5444C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C5" w14:textId="77777777"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5F5444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C7" w14:textId="77777777"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5F5444C8"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5F5444C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CA" w14:textId="77777777"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14:paraId="5F5444CB" w14:textId="77777777" w:rsidR="00C53C29" w:rsidRPr="009C4728" w:rsidRDefault="00C53C29" w:rsidP="0021138B">
            <w:pPr>
              <w:pStyle w:val="TAC"/>
            </w:pPr>
            <w:r w:rsidRPr="009C4728">
              <w:t>1</w:t>
            </w:r>
          </w:p>
        </w:tc>
      </w:tr>
      <w:tr w:rsidR="00C53C29" w:rsidRPr="009C4728" w14:paraId="5F5444D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D" w14:textId="77777777"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5F5444C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CF" w14:textId="77777777"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5F5444D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D1"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2"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5F5444D3"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4D4"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5" w14:textId="77777777"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14:paraId="5F5444D6" w14:textId="77777777"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F5444D7" w14:textId="77777777" w:rsidR="00C53C29" w:rsidRPr="009C4728" w:rsidRDefault="00C53C29" w:rsidP="0021138B">
            <w:pPr>
              <w:pStyle w:val="TAC"/>
              <w:rPr>
                <w:rFonts w:cs="Arial"/>
              </w:rPr>
            </w:pPr>
          </w:p>
        </w:tc>
      </w:tr>
      <w:tr w:rsidR="00C53C29" w:rsidRPr="009C4728" w14:paraId="5F5444E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D9" w14:textId="77777777"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5F5444DA"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DB" w14:textId="77777777"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5F5444D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DD"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E"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5F5444DF"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4E0"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E1" w14:textId="77777777"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14:paraId="5F5444E2" w14:textId="77777777"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F5444E3" w14:textId="77777777" w:rsidR="00C53C29" w:rsidRPr="009C4728" w:rsidRDefault="00C53C29" w:rsidP="0021138B">
            <w:pPr>
              <w:pStyle w:val="TAC"/>
              <w:rPr>
                <w:rFonts w:cs="Arial"/>
              </w:rPr>
            </w:pPr>
          </w:p>
        </w:tc>
      </w:tr>
      <w:tr w:rsidR="00C53C29" w:rsidRPr="009C4728" w14:paraId="5F5444F1"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E5" w14:textId="77777777"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5F5444E6"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E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4E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E9" w14:textId="77777777"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5F5444E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EB"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F5444EC" w14:textId="77777777"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5F5444ED"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EE" w14:textId="77777777"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5F5444EF" w14:textId="77777777" w:rsidR="00C53C29" w:rsidRPr="009C4728" w:rsidRDefault="00C53C29" w:rsidP="0021138B">
            <w:pPr>
              <w:pStyle w:val="TAC"/>
              <w:rPr>
                <w:rFonts w:cs="Arial"/>
                <w:vertAlign w:val="superscript"/>
              </w:rPr>
            </w:pPr>
            <w:r w:rsidRPr="009C4728">
              <w:rPr>
                <w:rFonts w:cs="Arial"/>
              </w:rPr>
              <w:t>1</w:t>
            </w:r>
          </w:p>
          <w:p w14:paraId="5F5444F0"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14:paraId="5F5444F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2" w14:textId="77777777"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14:paraId="5F5444F3" w14:textId="77777777"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F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4F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F6" w14:textId="77777777"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5F5444F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F8" w14:textId="77777777"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5F5444F9" w14:textId="77777777"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5F5444FA"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FB" w14:textId="77777777"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14:paraId="5F5444FC" w14:textId="77777777" w:rsidR="00C53C29" w:rsidRPr="009C4728" w:rsidRDefault="00C53C29" w:rsidP="0021138B">
            <w:pPr>
              <w:pStyle w:val="TAC"/>
              <w:rPr>
                <w:rFonts w:cs="Arial"/>
                <w:vertAlign w:val="superscript"/>
              </w:rPr>
            </w:pPr>
            <w:r w:rsidRPr="009C4728">
              <w:rPr>
                <w:rFonts w:cs="Arial"/>
              </w:rPr>
              <w:t>1</w:t>
            </w:r>
          </w:p>
          <w:p w14:paraId="5F5444FD" w14:textId="77777777" w:rsidR="00C53C29" w:rsidRPr="009C4728" w:rsidRDefault="00C53C29" w:rsidP="0021138B">
            <w:pPr>
              <w:pStyle w:val="TAC"/>
              <w:rPr>
                <w:rFonts w:cs="Arial"/>
              </w:rPr>
            </w:pPr>
            <w:r w:rsidRPr="009C4728">
              <w:rPr>
                <w:rFonts w:cs="Arial"/>
              </w:rPr>
              <w:t>(NOTE 4)</w:t>
            </w:r>
          </w:p>
        </w:tc>
      </w:tr>
      <w:tr w:rsidR="00C53C29" w:rsidRPr="009C4728" w14:paraId="5F54450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F" w14:textId="77777777"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5F544500"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01" w14:textId="77777777"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5F54450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03"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5F54450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05" w14:textId="77777777"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5F544506"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F544507"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08" w14:textId="77777777"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14:paraId="5F544509" w14:textId="77777777" w:rsidR="00C53C29" w:rsidRPr="009C4728" w:rsidRDefault="00C53C29" w:rsidP="0021138B">
            <w:pPr>
              <w:pStyle w:val="TAC"/>
              <w:rPr>
                <w:rFonts w:cs="Arial"/>
              </w:rPr>
            </w:pPr>
            <w:r w:rsidRPr="009C4728">
              <w:rPr>
                <w:rFonts w:cs="Arial"/>
              </w:rPr>
              <w:t>1</w:t>
            </w:r>
          </w:p>
        </w:tc>
      </w:tr>
      <w:tr w:rsidR="00C53C29" w:rsidRPr="009C4728" w14:paraId="5F5445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0B" w14:textId="77777777"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14:paraId="5F54450C" w14:textId="77777777"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0D" w14:textId="77777777"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5F54450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0F" w14:textId="77777777"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5F54451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11" w14:textId="77777777"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5F544512" w14:textId="77777777"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5F54451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14" w14:textId="77777777"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14:paraId="5F544515" w14:textId="77777777" w:rsidR="00C53C29" w:rsidRPr="009C4728" w:rsidRDefault="00C53C29" w:rsidP="0021138B">
            <w:pPr>
              <w:pStyle w:val="TAC"/>
              <w:rPr>
                <w:rFonts w:cs="Arial"/>
              </w:rPr>
            </w:pPr>
            <w:r w:rsidRPr="009C4728">
              <w:rPr>
                <w:rFonts w:cs="Arial"/>
              </w:rPr>
              <w:t>1</w:t>
            </w:r>
          </w:p>
        </w:tc>
      </w:tr>
      <w:tr w:rsidR="00C53C29" w:rsidRPr="009C4728" w14:paraId="5F54452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17" w14:textId="77777777"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5F544518"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19" w14:textId="77777777"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5F54451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1B" w14:textId="77777777"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5F54451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1D" w14:textId="77777777"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5F54451E" w14:textId="77777777"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5F54451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20" w14:textId="77777777"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14:paraId="5F544521" w14:textId="77777777" w:rsidR="00C53C29" w:rsidRPr="009C4728" w:rsidRDefault="00C53C29" w:rsidP="0021138B">
            <w:pPr>
              <w:pStyle w:val="TAC"/>
            </w:pPr>
            <w:r w:rsidRPr="009C4728">
              <w:t>1</w:t>
            </w:r>
          </w:p>
        </w:tc>
      </w:tr>
      <w:tr w:rsidR="00C53C29" w:rsidRPr="009C4728" w14:paraId="5F54452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23" w14:textId="77777777"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5F54452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25" w14:textId="77777777"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5F54452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27" w14:textId="77777777"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5F54452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29" w14:textId="77777777"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5F54452A" w14:textId="77777777"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5F54452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2C" w14:textId="77777777"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14:paraId="5F54452D" w14:textId="77777777" w:rsidR="00C53C29" w:rsidRPr="009C4728" w:rsidRDefault="00C53C29" w:rsidP="0021138B">
            <w:pPr>
              <w:pStyle w:val="TAC"/>
              <w:rPr>
                <w:vertAlign w:val="superscript"/>
              </w:rPr>
            </w:pPr>
            <w:r w:rsidRPr="009C4728">
              <w:t>1</w:t>
            </w:r>
          </w:p>
          <w:p w14:paraId="5F54452E"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5F54453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0" w14:textId="77777777"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5F544531"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3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3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34" w14:textId="77777777"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5F54453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36" w14:textId="77777777"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5F544537" w14:textId="77777777"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5F54453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39"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5F54453A" w14:textId="77777777" w:rsidR="00C53C29" w:rsidRPr="009C4728" w:rsidRDefault="00C53C29" w:rsidP="0021138B">
            <w:pPr>
              <w:pStyle w:val="TAC"/>
              <w:rPr>
                <w:rFonts w:cs="Arial"/>
                <w:vertAlign w:val="superscript"/>
              </w:rPr>
            </w:pPr>
            <w:r w:rsidRPr="009C4728">
              <w:rPr>
                <w:rFonts w:cs="Arial"/>
              </w:rPr>
              <w:t>1</w:t>
            </w:r>
          </w:p>
          <w:p w14:paraId="5F54453B" w14:textId="77777777" w:rsidR="00C53C29" w:rsidRPr="009C4728" w:rsidRDefault="00C53C29" w:rsidP="0021138B">
            <w:pPr>
              <w:pStyle w:val="TAC"/>
              <w:rPr>
                <w:rFonts w:cs="Arial"/>
              </w:rPr>
            </w:pPr>
            <w:r w:rsidRPr="009C4728">
              <w:rPr>
                <w:rFonts w:cs="Arial"/>
              </w:rPr>
              <w:t>(NOTE 2)</w:t>
            </w:r>
          </w:p>
        </w:tc>
      </w:tr>
      <w:tr w:rsidR="00C53C29" w:rsidRPr="009C4728" w14:paraId="5F544549"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D" w14:textId="7C03D829" w:rsidR="00C53C29" w:rsidRPr="009C4728" w:rsidRDefault="00C53C29" w:rsidP="0021138B">
            <w:pPr>
              <w:pStyle w:val="TAC"/>
              <w:rPr>
                <w:rFonts w:cs="Arial"/>
              </w:rPr>
            </w:pPr>
            <w:r w:rsidRPr="009C4728">
              <w:rPr>
                <w:rFonts w:cs="Arial"/>
              </w:rPr>
              <w:t>24</w:t>
            </w:r>
            <w:r w:rsidR="001D0322">
              <w:rPr>
                <w:rFonts w:cs="Arial"/>
                <w:lang w:eastAsia="en-GB"/>
              </w:rPr>
              <w:t xml:space="preserve"> (NOTE 10)</w:t>
            </w:r>
          </w:p>
        </w:tc>
        <w:tc>
          <w:tcPr>
            <w:tcW w:w="778" w:type="dxa"/>
            <w:tcBorders>
              <w:top w:val="single" w:sz="4" w:space="0" w:color="auto"/>
              <w:left w:val="single" w:sz="4" w:space="0" w:color="auto"/>
              <w:bottom w:val="single" w:sz="4" w:space="0" w:color="auto"/>
              <w:right w:val="single" w:sz="4" w:space="0" w:color="auto"/>
            </w:tcBorders>
          </w:tcPr>
          <w:p w14:paraId="5F54453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3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4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41" w14:textId="77777777"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5F54454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43" w14:textId="77777777"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5F544544" w14:textId="77777777"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5F544545"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46" w14:textId="77777777"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14:paraId="5F544547" w14:textId="77777777" w:rsidR="00C53C29" w:rsidRPr="009C4728" w:rsidRDefault="00C53C29" w:rsidP="0021138B">
            <w:pPr>
              <w:pStyle w:val="TAC"/>
              <w:rPr>
                <w:rFonts w:cs="Arial"/>
                <w:vertAlign w:val="superscript"/>
              </w:rPr>
            </w:pPr>
            <w:r w:rsidRPr="009C4728">
              <w:rPr>
                <w:rFonts w:cs="Arial"/>
              </w:rPr>
              <w:t>1</w:t>
            </w:r>
          </w:p>
          <w:p w14:paraId="5F544548" w14:textId="77777777" w:rsidR="00C53C29" w:rsidRPr="009C4728" w:rsidRDefault="00C53C29" w:rsidP="0021138B">
            <w:pPr>
              <w:pStyle w:val="TAC"/>
              <w:rPr>
                <w:rFonts w:cs="Arial"/>
              </w:rPr>
            </w:pPr>
            <w:r w:rsidRPr="009C4728">
              <w:rPr>
                <w:rFonts w:cs="Arial"/>
              </w:rPr>
              <w:t>(NOTE 2)</w:t>
            </w:r>
          </w:p>
        </w:tc>
      </w:tr>
      <w:tr w:rsidR="00C53C29" w:rsidRPr="009C4728" w14:paraId="5F544555"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4A" w14:textId="77777777"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14:paraId="5F54454B" w14:textId="77777777"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4C" w14:textId="77777777"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5F54454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4E"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5F54454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50" w14:textId="77777777"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5F544551"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5F54455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53" w14:textId="77777777"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14:paraId="5F544554" w14:textId="77777777" w:rsidR="00C53C29" w:rsidRPr="009C4728" w:rsidRDefault="00C53C29" w:rsidP="0021138B">
            <w:pPr>
              <w:pStyle w:val="TAC"/>
            </w:pPr>
            <w:r w:rsidRPr="009C4728">
              <w:t>1</w:t>
            </w:r>
          </w:p>
        </w:tc>
      </w:tr>
      <w:tr w:rsidR="00C53C29" w:rsidRPr="009C4728" w14:paraId="5F544561"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56" w14:textId="77777777"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5F544557" w14:textId="77777777"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58" w14:textId="77777777"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5F54455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5A" w14:textId="77777777"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5F54455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5C"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5F54455D" w14:textId="77777777"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5F54455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5F" w14:textId="77777777"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14:paraId="5F544560" w14:textId="77777777" w:rsidR="00C53C29" w:rsidRPr="009C4728" w:rsidRDefault="00C53C29" w:rsidP="0021138B">
            <w:pPr>
              <w:pStyle w:val="TAC"/>
              <w:rPr>
                <w:rFonts w:cs="Arial"/>
              </w:rPr>
            </w:pPr>
            <w:r w:rsidRPr="009C4728">
              <w:rPr>
                <w:rFonts w:cs="Arial"/>
              </w:rPr>
              <w:t>1</w:t>
            </w:r>
          </w:p>
        </w:tc>
      </w:tr>
      <w:tr w:rsidR="00C53C29" w:rsidRPr="009C4728" w14:paraId="5F54456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2" w14:textId="77777777"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5F544563"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6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6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66" w14:textId="77777777"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5F54456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68" w14:textId="77777777"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5F544569" w14:textId="77777777"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5F54456A"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6B" w14:textId="77777777"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14:paraId="5F54456C" w14:textId="77777777" w:rsidR="00C53C29" w:rsidRPr="009C4728" w:rsidRDefault="00C53C29" w:rsidP="0021138B">
            <w:pPr>
              <w:pStyle w:val="TAC"/>
              <w:rPr>
                <w:rFonts w:cs="Arial"/>
                <w:vertAlign w:val="superscript"/>
              </w:rPr>
            </w:pPr>
            <w:r w:rsidRPr="009C4728">
              <w:rPr>
                <w:rFonts w:cs="Arial"/>
              </w:rPr>
              <w:t>1</w:t>
            </w:r>
          </w:p>
          <w:p w14:paraId="5F54456D" w14:textId="77777777" w:rsidR="00C53C29" w:rsidRPr="009C4728" w:rsidRDefault="00C53C29" w:rsidP="0021138B">
            <w:pPr>
              <w:pStyle w:val="TAC"/>
              <w:rPr>
                <w:rFonts w:cs="Arial"/>
              </w:rPr>
            </w:pPr>
            <w:r w:rsidRPr="009C4728">
              <w:rPr>
                <w:rFonts w:cs="Arial"/>
              </w:rPr>
              <w:t>(NOTE 2)</w:t>
            </w:r>
          </w:p>
        </w:tc>
      </w:tr>
      <w:tr w:rsidR="00C53C29" w:rsidRPr="009C4728" w14:paraId="5F54457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F" w14:textId="77777777"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14:paraId="5F544570" w14:textId="77777777"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7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7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73" w14:textId="77777777"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5F54457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75" w14:textId="77777777"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5F544576"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5F544577"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78" w14:textId="77777777"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14:paraId="5F544579" w14:textId="77777777" w:rsidR="00C53C29" w:rsidRPr="009C4728" w:rsidRDefault="00C53C29" w:rsidP="0021138B">
            <w:pPr>
              <w:pStyle w:val="TAC"/>
              <w:rPr>
                <w:rFonts w:cs="Arial"/>
                <w:vertAlign w:val="superscript"/>
              </w:rPr>
            </w:pPr>
            <w:r w:rsidRPr="009C4728">
              <w:rPr>
                <w:rFonts w:cs="Arial"/>
              </w:rPr>
              <w:t>1</w:t>
            </w:r>
          </w:p>
          <w:p w14:paraId="5F54457A"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14:paraId="5F54458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7C" w14:textId="77777777"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5F54457D" w14:textId="77777777"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7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7F" w14:textId="77777777"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5F544580"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5F544581" w14:textId="77777777"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5F54458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83" w14:textId="77777777"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14:paraId="5F544584" w14:textId="77777777" w:rsidR="00C53C29" w:rsidRPr="009C4728" w:rsidRDefault="00C53C29" w:rsidP="0021138B">
            <w:pPr>
              <w:pStyle w:val="TAC"/>
              <w:rPr>
                <w:rFonts w:cs="Arial"/>
              </w:rPr>
            </w:pPr>
            <w:r w:rsidRPr="009C4728">
              <w:rPr>
                <w:rFonts w:cs="Arial"/>
              </w:rPr>
              <w:t>1</w:t>
            </w:r>
          </w:p>
          <w:p w14:paraId="5F544585" w14:textId="77777777"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14:paraId="5F54459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87" w14:textId="77777777"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14:paraId="5F544588" w14:textId="77777777"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8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8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8B" w14:textId="77777777"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5F54458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8D" w14:textId="77777777"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5F54458E" w14:textId="77777777"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5F54458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90" w14:textId="77777777"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14:paraId="5F544591" w14:textId="77777777" w:rsidR="00C53C29" w:rsidRPr="009C4728" w:rsidRDefault="00C53C29" w:rsidP="0021138B">
            <w:pPr>
              <w:pStyle w:val="TAC"/>
              <w:rPr>
                <w:rFonts w:cs="Arial"/>
                <w:vertAlign w:val="superscript"/>
              </w:rPr>
            </w:pPr>
            <w:r w:rsidRPr="009C4728">
              <w:rPr>
                <w:rFonts w:cs="Arial"/>
              </w:rPr>
              <w:t>1</w:t>
            </w:r>
          </w:p>
          <w:p w14:paraId="5F544592" w14:textId="77777777" w:rsidR="00C53C29" w:rsidRPr="009C4728" w:rsidRDefault="00C53C29" w:rsidP="0021138B">
            <w:pPr>
              <w:pStyle w:val="TAC"/>
              <w:rPr>
                <w:rFonts w:cs="Arial"/>
              </w:rPr>
            </w:pPr>
            <w:r w:rsidRPr="009C4728">
              <w:rPr>
                <w:rFonts w:cs="Arial"/>
              </w:rPr>
              <w:t>(NOTE 2)</w:t>
            </w:r>
          </w:p>
        </w:tc>
      </w:tr>
      <w:tr w:rsidR="00C53C29" w:rsidRPr="009C4728" w14:paraId="5F5445A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94" w14:textId="77777777"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5F54459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9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9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98" w14:textId="77777777"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5F54459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9A" w14:textId="77777777"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5F54459B" w14:textId="77777777"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5F54459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9D" w14:textId="77777777"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14:paraId="5F54459E" w14:textId="77777777" w:rsidR="00C53C29" w:rsidRPr="009C4728" w:rsidRDefault="00C53C29" w:rsidP="0021138B">
            <w:pPr>
              <w:pStyle w:val="TAC"/>
              <w:rPr>
                <w:rFonts w:cs="Arial"/>
                <w:vertAlign w:val="superscript"/>
              </w:rPr>
            </w:pPr>
            <w:r w:rsidRPr="009C4728">
              <w:rPr>
                <w:rFonts w:cs="Arial"/>
              </w:rPr>
              <w:t>1</w:t>
            </w:r>
          </w:p>
          <w:p w14:paraId="5F54459F" w14:textId="77777777" w:rsidR="00C53C29" w:rsidRPr="009C4728" w:rsidRDefault="00C53C29" w:rsidP="0021138B">
            <w:pPr>
              <w:pStyle w:val="TAC"/>
              <w:rPr>
                <w:rFonts w:cs="Arial"/>
              </w:rPr>
            </w:pPr>
            <w:r w:rsidRPr="009C4728">
              <w:rPr>
                <w:rFonts w:cs="Arial"/>
              </w:rPr>
              <w:t>(NOTE 4)</w:t>
            </w:r>
          </w:p>
        </w:tc>
      </w:tr>
      <w:tr w:rsidR="00C53C29" w:rsidRPr="009C4728" w14:paraId="5F5445A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1" w14:textId="77777777" w:rsidR="00C53C29" w:rsidRPr="009C4728" w:rsidRDefault="00C53C29" w:rsidP="0021138B">
            <w:pPr>
              <w:pStyle w:val="TAC"/>
              <w:rPr>
                <w:rFonts w:cs="Arial"/>
              </w:rPr>
            </w:pPr>
            <w:r w:rsidRPr="009C4728">
              <w:rPr>
                <w:rFonts w:cs="Arial"/>
              </w:rPr>
              <w:t>32</w:t>
            </w:r>
          </w:p>
          <w:p w14:paraId="5F5445A2"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5A3"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A4" w14:textId="77777777"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A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A6"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5A7"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A8"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5A9" w14:textId="77777777"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5F5445AA"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AB" w14:textId="77777777"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14:paraId="5F5445AC" w14:textId="77777777" w:rsidR="00C53C29" w:rsidRPr="009C4728" w:rsidRDefault="00C53C29" w:rsidP="0021138B">
            <w:pPr>
              <w:pStyle w:val="TAC"/>
              <w:rPr>
                <w:vertAlign w:val="superscript"/>
              </w:rPr>
            </w:pPr>
            <w:r w:rsidRPr="009C4728">
              <w:t>1</w:t>
            </w:r>
          </w:p>
          <w:p w14:paraId="5F5445AD"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5F5445B5"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F" w14:textId="77777777"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14:paraId="5F5445B0"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B1" w14:textId="77777777"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F5445B2" w14:textId="77777777"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14:paraId="5F5445B3" w14:textId="77777777"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5F5445B4" w14:textId="77777777" w:rsidR="00C53C29" w:rsidRPr="009C4728" w:rsidRDefault="00C53C29" w:rsidP="0021138B">
            <w:pPr>
              <w:pStyle w:val="TAC"/>
              <w:rPr>
                <w:rFonts w:cs="Arial"/>
              </w:rPr>
            </w:pPr>
          </w:p>
        </w:tc>
      </w:tr>
      <w:tr w:rsidR="00C53C29" w:rsidRPr="009C4728" w14:paraId="5F5445C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B6" w14:textId="77777777"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14:paraId="5F5445B7" w14:textId="77777777"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B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B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BA"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5F5445B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BC" w14:textId="77777777"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5F5445BD"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5B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BF"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5F5445C0" w14:textId="77777777" w:rsidR="00C53C29" w:rsidRPr="009C4728" w:rsidRDefault="00C53C29" w:rsidP="0021138B">
            <w:pPr>
              <w:pStyle w:val="TAC"/>
              <w:rPr>
                <w:rFonts w:cs="Arial"/>
              </w:rPr>
            </w:pPr>
            <w:r w:rsidRPr="009C4728">
              <w:rPr>
                <w:rFonts w:cs="Arial"/>
              </w:rPr>
              <w:t>1</w:t>
            </w:r>
          </w:p>
          <w:p w14:paraId="5F5445C1" w14:textId="77777777" w:rsidR="00C53C29" w:rsidRPr="009C4728" w:rsidRDefault="00C53C29" w:rsidP="0021138B">
            <w:pPr>
              <w:pStyle w:val="TAC"/>
              <w:rPr>
                <w:rFonts w:cs="Arial"/>
              </w:rPr>
            </w:pPr>
            <w:r w:rsidRPr="009C4728">
              <w:rPr>
                <w:rFonts w:cs="Arial"/>
              </w:rPr>
              <w:t>(NOTE 4)</w:t>
            </w:r>
          </w:p>
        </w:tc>
      </w:tr>
      <w:tr w:rsidR="00C53C29" w:rsidRPr="009C4728" w14:paraId="5F5445D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C3" w14:textId="77777777" w:rsidR="00C53C29" w:rsidRPr="009C4728" w:rsidRDefault="00C53C29" w:rsidP="0021138B">
            <w:pPr>
              <w:pStyle w:val="TAC"/>
              <w:rPr>
                <w:rFonts w:cs="Arial"/>
              </w:rPr>
            </w:pPr>
            <w:r w:rsidRPr="009C4728">
              <w:rPr>
                <w:rFonts w:cs="Arial"/>
              </w:rPr>
              <w:t>66</w:t>
            </w:r>
          </w:p>
          <w:p w14:paraId="5F5445C4"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5C5" w14:textId="77777777"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C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C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5C9"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5F5445CA" w14:textId="77777777"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5F5445C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5C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CD"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5F5445CE" w14:textId="77777777" w:rsidR="00C53C29" w:rsidRPr="009C4728" w:rsidRDefault="00C53C29" w:rsidP="0021138B">
            <w:pPr>
              <w:pStyle w:val="TAC"/>
              <w:rPr>
                <w:rFonts w:cs="Arial"/>
                <w:vertAlign w:val="superscript"/>
              </w:rPr>
            </w:pPr>
            <w:r w:rsidRPr="009C4728">
              <w:rPr>
                <w:rFonts w:cs="Arial"/>
              </w:rPr>
              <w:t>1</w:t>
            </w:r>
          </w:p>
          <w:p w14:paraId="5F5445CF" w14:textId="77777777" w:rsidR="00C53C29" w:rsidRPr="009C4728" w:rsidRDefault="00C53C29" w:rsidP="0021138B">
            <w:pPr>
              <w:pStyle w:val="TAC"/>
              <w:rPr>
                <w:rFonts w:cs="Arial"/>
              </w:rPr>
            </w:pPr>
            <w:r w:rsidRPr="009C4728">
              <w:rPr>
                <w:rFonts w:cs="Arial"/>
              </w:rPr>
              <w:t>(NOTE 4)</w:t>
            </w:r>
          </w:p>
        </w:tc>
      </w:tr>
      <w:tr w:rsidR="00C53C29" w:rsidRPr="009C4728" w14:paraId="5F5445D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1" w14:textId="77777777" w:rsidR="00C53C29" w:rsidRPr="009C4728" w:rsidRDefault="00C53C29" w:rsidP="0021138B">
            <w:pPr>
              <w:pStyle w:val="TAC"/>
              <w:rPr>
                <w:rFonts w:cs="Arial"/>
              </w:rPr>
            </w:pPr>
            <w:r w:rsidRPr="009C4728">
              <w:rPr>
                <w:rFonts w:cs="Arial"/>
              </w:rPr>
              <w:t>67</w:t>
            </w:r>
          </w:p>
          <w:p w14:paraId="5F5445D2"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5D3"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D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D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D6"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5D7"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D8"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5D9" w14:textId="77777777"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5F5445DA"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DB" w14:textId="77777777"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14:paraId="5F5445DC" w14:textId="77777777" w:rsidR="00C53C29" w:rsidRPr="009C4728" w:rsidRDefault="00C53C29" w:rsidP="0021138B">
            <w:pPr>
              <w:pStyle w:val="TAC"/>
              <w:rPr>
                <w:rFonts w:cs="Arial"/>
              </w:rPr>
            </w:pPr>
            <w:r w:rsidRPr="009C4728">
              <w:rPr>
                <w:rFonts w:cs="Arial"/>
              </w:rPr>
              <w:t>1</w:t>
            </w:r>
          </w:p>
          <w:p w14:paraId="5F5445DD" w14:textId="77777777" w:rsidR="00C53C29" w:rsidRPr="009C4728" w:rsidRDefault="00C53C29" w:rsidP="0021138B">
            <w:pPr>
              <w:pStyle w:val="TAC"/>
              <w:rPr>
                <w:rFonts w:cs="Arial"/>
              </w:rPr>
            </w:pPr>
            <w:r w:rsidRPr="009C4728">
              <w:rPr>
                <w:rFonts w:cs="Arial"/>
              </w:rPr>
              <w:t>(NOTE 2)</w:t>
            </w:r>
          </w:p>
        </w:tc>
      </w:tr>
      <w:tr w:rsidR="00C53C29" w:rsidRPr="009C4728" w14:paraId="5F5445E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F" w14:textId="77777777"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5F5445E0"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E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E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E3" w14:textId="77777777"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5F5445E4"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5F5445E5" w14:textId="77777777"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5F5445E6" w14:textId="77777777"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5F5445E7"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E8" w14:textId="77777777"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14:paraId="5F5445E9" w14:textId="77777777" w:rsidR="00C53C29" w:rsidRPr="009C4728" w:rsidRDefault="00C53C29" w:rsidP="0021138B">
            <w:pPr>
              <w:pStyle w:val="TAC"/>
              <w:rPr>
                <w:rFonts w:cs="Arial"/>
                <w:vertAlign w:val="superscript"/>
              </w:rPr>
            </w:pPr>
            <w:r w:rsidRPr="009C4728">
              <w:rPr>
                <w:rFonts w:cs="Arial"/>
              </w:rPr>
              <w:t>1</w:t>
            </w:r>
          </w:p>
          <w:p w14:paraId="5F5445EA" w14:textId="77777777" w:rsidR="00C53C29" w:rsidRPr="009C4728" w:rsidRDefault="00C53C29" w:rsidP="0021138B">
            <w:pPr>
              <w:pStyle w:val="TAC"/>
              <w:rPr>
                <w:rFonts w:cs="Arial"/>
              </w:rPr>
            </w:pPr>
            <w:r w:rsidRPr="009C4728">
              <w:rPr>
                <w:rFonts w:cs="Arial"/>
              </w:rPr>
              <w:t>(NOTE 2)</w:t>
            </w:r>
          </w:p>
        </w:tc>
      </w:tr>
      <w:tr w:rsidR="00C53C29" w:rsidRPr="009C4728" w14:paraId="5F5445F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EC" w14:textId="77777777"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5F5445ED"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E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E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F0"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5F1"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F2"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5F3" w14:textId="77777777"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5F5445F4"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F5" w14:textId="77777777"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14:paraId="5F5445F6" w14:textId="77777777" w:rsidR="00C53C29" w:rsidRPr="009C4728" w:rsidRDefault="00C53C29" w:rsidP="0021138B">
            <w:pPr>
              <w:pStyle w:val="TAC"/>
              <w:rPr>
                <w:rFonts w:cs="Arial"/>
              </w:rPr>
            </w:pPr>
            <w:r w:rsidRPr="009C4728">
              <w:rPr>
                <w:rFonts w:cs="Arial"/>
              </w:rPr>
              <w:t>1</w:t>
            </w:r>
          </w:p>
          <w:p w14:paraId="5F5445F7" w14:textId="77777777" w:rsidR="00C53C29" w:rsidRPr="009C4728" w:rsidRDefault="00C53C29" w:rsidP="0021138B">
            <w:pPr>
              <w:pStyle w:val="TAC"/>
              <w:rPr>
                <w:rFonts w:cs="Arial"/>
              </w:rPr>
            </w:pPr>
            <w:r w:rsidRPr="009C4728">
              <w:rPr>
                <w:rFonts w:cs="Arial"/>
              </w:rPr>
              <w:t>(NOTE 2, NOTE 5)</w:t>
            </w:r>
          </w:p>
        </w:tc>
      </w:tr>
      <w:tr w:rsidR="00C53C29" w:rsidRPr="009C4728" w14:paraId="5F54460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F9" w14:textId="77777777" w:rsidR="00C53C29" w:rsidRPr="009C4728" w:rsidRDefault="00C53C29" w:rsidP="0021138B">
            <w:pPr>
              <w:pStyle w:val="TAC"/>
              <w:rPr>
                <w:rFonts w:cs="Arial"/>
              </w:rPr>
            </w:pPr>
            <w:r w:rsidRPr="009C4728">
              <w:rPr>
                <w:rFonts w:cs="Arial"/>
              </w:rPr>
              <w:t>70</w:t>
            </w:r>
          </w:p>
          <w:p w14:paraId="5F5445FA" w14:textId="77777777"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14:paraId="5F5445FB" w14:textId="77777777"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F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F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FE" w14:textId="77777777"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5F5445F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00" w14:textId="77777777"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5F544601" w14:textId="77777777"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5F54460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03" w14:textId="77777777"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14:paraId="5F544604" w14:textId="77777777" w:rsidR="00C53C29" w:rsidRPr="009C4728" w:rsidRDefault="00C53C29" w:rsidP="0021138B">
            <w:pPr>
              <w:pStyle w:val="TAC"/>
              <w:rPr>
                <w:rFonts w:cs="Arial"/>
                <w:vertAlign w:val="superscript"/>
              </w:rPr>
            </w:pPr>
            <w:r w:rsidRPr="009C4728">
              <w:rPr>
                <w:rFonts w:cs="Arial"/>
              </w:rPr>
              <w:t>1</w:t>
            </w:r>
          </w:p>
          <w:p w14:paraId="5F544605" w14:textId="77777777" w:rsidR="00C53C29" w:rsidRPr="009C4728" w:rsidRDefault="00C53C29" w:rsidP="0021138B">
            <w:pPr>
              <w:pStyle w:val="TAC"/>
              <w:rPr>
                <w:rFonts w:cs="Arial"/>
              </w:rPr>
            </w:pPr>
            <w:r w:rsidRPr="009C4728">
              <w:rPr>
                <w:rFonts w:cs="Arial"/>
              </w:rPr>
              <w:t>(NOTE 4)</w:t>
            </w:r>
          </w:p>
        </w:tc>
      </w:tr>
      <w:tr w:rsidR="00C53C29" w:rsidRPr="009C4728" w14:paraId="5F54461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07" w14:textId="77777777"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14:paraId="5F544608" w14:textId="77777777"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0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0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0B" w14:textId="77777777"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5F54460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0D" w14:textId="77777777"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5F54460E" w14:textId="77777777"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5F54460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10" w14:textId="77777777"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14:paraId="5F544611" w14:textId="77777777" w:rsidR="00C53C29" w:rsidRPr="009C4728" w:rsidRDefault="00C53C29" w:rsidP="0021138B">
            <w:pPr>
              <w:pStyle w:val="TAC"/>
              <w:rPr>
                <w:rFonts w:cs="Arial"/>
                <w:vertAlign w:val="superscript"/>
              </w:rPr>
            </w:pPr>
            <w:r w:rsidRPr="009C4728">
              <w:rPr>
                <w:rFonts w:cs="Arial"/>
              </w:rPr>
              <w:t>1</w:t>
            </w:r>
          </w:p>
          <w:p w14:paraId="5F544612" w14:textId="77777777" w:rsidR="00C53C29" w:rsidRPr="009C4728" w:rsidRDefault="00C53C29" w:rsidP="0021138B">
            <w:pPr>
              <w:pStyle w:val="TAC"/>
              <w:rPr>
                <w:rFonts w:cs="Arial"/>
              </w:rPr>
            </w:pPr>
            <w:r w:rsidRPr="009C4728">
              <w:rPr>
                <w:rFonts w:cs="Arial"/>
              </w:rPr>
              <w:t>(NOTE 4)</w:t>
            </w:r>
          </w:p>
        </w:tc>
      </w:tr>
      <w:tr w:rsidR="00C53C29" w:rsidRPr="009C4728" w14:paraId="5F54462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14" w14:textId="77777777"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14:paraId="5F54461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1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1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18" w14:textId="77777777"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5F54461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1A" w14:textId="77777777"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5F54461B" w14:textId="77777777"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5F54461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1D" w14:textId="77777777"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14:paraId="5F54461E" w14:textId="77777777" w:rsidR="00C53C29" w:rsidRPr="009C4728" w:rsidRDefault="00C53C29" w:rsidP="0021138B">
            <w:pPr>
              <w:pStyle w:val="TAC"/>
              <w:rPr>
                <w:rFonts w:cs="Arial"/>
                <w:vertAlign w:val="superscript"/>
              </w:rPr>
            </w:pPr>
            <w:r w:rsidRPr="009C4728">
              <w:rPr>
                <w:rFonts w:cs="Arial"/>
              </w:rPr>
              <w:t>1</w:t>
            </w:r>
          </w:p>
          <w:p w14:paraId="5F54461F" w14:textId="77777777" w:rsidR="00C53C29" w:rsidRPr="009C4728" w:rsidRDefault="00C53C29" w:rsidP="0021138B">
            <w:pPr>
              <w:pStyle w:val="TAC"/>
              <w:rPr>
                <w:rFonts w:cs="Arial"/>
              </w:rPr>
            </w:pPr>
            <w:r w:rsidRPr="009C4728">
              <w:rPr>
                <w:rFonts w:cs="Arial"/>
              </w:rPr>
              <w:t>(NOTE 4)</w:t>
            </w:r>
          </w:p>
        </w:tc>
      </w:tr>
      <w:tr w:rsidR="00C53C29" w:rsidRPr="009C4728" w14:paraId="5F54462D"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1" w14:textId="77777777"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5F544622"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2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2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25" w14:textId="77777777"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5F54462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27" w14:textId="77777777"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5F544628" w14:textId="77777777"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5F54462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2A" w14:textId="77777777"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14:paraId="5F54462B" w14:textId="77777777" w:rsidR="00C53C29" w:rsidRPr="009C4728" w:rsidRDefault="00C53C29" w:rsidP="0021138B">
            <w:pPr>
              <w:pStyle w:val="TAC"/>
              <w:rPr>
                <w:rFonts w:cs="Arial"/>
                <w:vertAlign w:val="superscript"/>
              </w:rPr>
            </w:pPr>
            <w:r w:rsidRPr="009C4728">
              <w:rPr>
                <w:rFonts w:cs="Arial"/>
              </w:rPr>
              <w:t>1</w:t>
            </w:r>
          </w:p>
          <w:p w14:paraId="5F54462C" w14:textId="77777777" w:rsidR="00C53C29" w:rsidRPr="009C4728" w:rsidRDefault="00C53C29" w:rsidP="0021138B">
            <w:pPr>
              <w:pStyle w:val="TAC"/>
              <w:rPr>
                <w:rFonts w:cs="Arial"/>
              </w:rPr>
            </w:pPr>
            <w:r w:rsidRPr="009C4728">
              <w:rPr>
                <w:rFonts w:cs="Arial"/>
              </w:rPr>
              <w:t>(NOTE 4)</w:t>
            </w:r>
          </w:p>
        </w:tc>
      </w:tr>
      <w:tr w:rsidR="00C53C29" w:rsidRPr="009C4728" w14:paraId="5F54463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E"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14:paraId="5F54462F"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3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F54463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5F544632"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5F544633"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5F544634"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5F544635"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5F544636"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14:paraId="5F544637"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14:paraId="5F544638"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14:paraId="5F544639"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14:paraId="5F54464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3B" w14:textId="77777777" w:rsidR="00C53C29" w:rsidRPr="009C4728" w:rsidRDefault="00C53C29" w:rsidP="0021138B">
            <w:pPr>
              <w:pStyle w:val="TAC"/>
              <w:rPr>
                <w:rFonts w:cs="Arial"/>
              </w:rPr>
            </w:pPr>
            <w:r w:rsidRPr="009C4728">
              <w:rPr>
                <w:rFonts w:cs="Arial"/>
              </w:rPr>
              <w:t>75</w:t>
            </w:r>
          </w:p>
          <w:p w14:paraId="5F54463C"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63D" w14:textId="77777777"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3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3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40"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641"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642"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643" w14:textId="77777777"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5F544644"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45" w14:textId="77777777"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14:paraId="5F544646" w14:textId="77777777" w:rsidR="00C53C29" w:rsidRPr="009C4728" w:rsidRDefault="00C53C29" w:rsidP="0021138B">
            <w:pPr>
              <w:pStyle w:val="TAC"/>
              <w:rPr>
                <w:rFonts w:cs="Arial"/>
                <w:vertAlign w:val="superscript"/>
              </w:rPr>
            </w:pPr>
            <w:r w:rsidRPr="009C4728">
              <w:rPr>
                <w:rFonts w:cs="Arial"/>
              </w:rPr>
              <w:t>1</w:t>
            </w:r>
          </w:p>
          <w:p w14:paraId="5F544647" w14:textId="77777777" w:rsidR="00C53C29" w:rsidRPr="009C4728" w:rsidRDefault="00C53C29" w:rsidP="0021138B">
            <w:pPr>
              <w:pStyle w:val="TAC"/>
              <w:rPr>
                <w:rFonts w:cs="Arial"/>
              </w:rPr>
            </w:pPr>
            <w:r w:rsidRPr="009C4728">
              <w:rPr>
                <w:rFonts w:cs="Arial"/>
              </w:rPr>
              <w:t>(NOTE 2)</w:t>
            </w:r>
          </w:p>
        </w:tc>
      </w:tr>
      <w:tr w:rsidR="00C53C29" w:rsidRPr="009C4728" w14:paraId="5F54465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49" w14:textId="77777777" w:rsidR="00C53C29" w:rsidRPr="009C4728" w:rsidRDefault="00C53C29" w:rsidP="0021138B">
            <w:pPr>
              <w:pStyle w:val="TAC"/>
              <w:rPr>
                <w:rFonts w:cs="Arial"/>
              </w:rPr>
            </w:pPr>
            <w:r w:rsidRPr="009C4728">
              <w:rPr>
                <w:rFonts w:cs="Arial"/>
              </w:rPr>
              <w:t>76</w:t>
            </w:r>
          </w:p>
          <w:p w14:paraId="5F54464A"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64B" w14:textId="77777777"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4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4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4E"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64F"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650"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651" w14:textId="77777777"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5F54465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53" w14:textId="77777777"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14:paraId="5F544654" w14:textId="77777777" w:rsidR="00C53C29" w:rsidRPr="009C4728" w:rsidRDefault="00C53C29" w:rsidP="0021138B">
            <w:pPr>
              <w:pStyle w:val="TAC"/>
              <w:rPr>
                <w:rFonts w:cs="Arial"/>
                <w:vertAlign w:val="superscript"/>
              </w:rPr>
            </w:pPr>
            <w:r w:rsidRPr="009C4728">
              <w:rPr>
                <w:rFonts w:cs="Arial"/>
              </w:rPr>
              <w:t>1</w:t>
            </w:r>
          </w:p>
          <w:p w14:paraId="5F544655" w14:textId="77777777" w:rsidR="00C53C29" w:rsidRPr="009C4728" w:rsidRDefault="00C53C29" w:rsidP="0021138B">
            <w:pPr>
              <w:pStyle w:val="TAC"/>
              <w:rPr>
                <w:rFonts w:cs="Arial"/>
              </w:rPr>
            </w:pPr>
            <w:r w:rsidRPr="009C4728">
              <w:rPr>
                <w:rFonts w:cs="Arial"/>
              </w:rPr>
              <w:t>(NOTE 2)</w:t>
            </w:r>
          </w:p>
        </w:tc>
      </w:tr>
      <w:tr w:rsidR="00C53C29" w:rsidRPr="009C4728" w14:paraId="5F54466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57" w14:textId="77777777"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14:paraId="5F544658"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59" w14:textId="77777777"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5A" w14:textId="77777777"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5F54465B" w14:textId="77777777"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14:paraId="5F54465C"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5F54465D" w14:textId="77777777"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14:paraId="5F54465E" w14:textId="77777777"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14:paraId="5F54465F"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5F544660" w14:textId="77777777"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14:paraId="5F544661" w14:textId="77777777" w:rsidR="00C53C29" w:rsidRPr="009C4728" w:rsidRDefault="00C53C29" w:rsidP="0021138B">
            <w:pPr>
              <w:pStyle w:val="TAC"/>
              <w:rPr>
                <w:lang w:eastAsia="ja-JP"/>
              </w:rPr>
            </w:pPr>
            <w:r w:rsidRPr="009C4728">
              <w:rPr>
                <w:lang w:eastAsia="ja-JP"/>
              </w:rPr>
              <w:t>1</w:t>
            </w:r>
          </w:p>
          <w:p w14:paraId="5F544662" w14:textId="77777777" w:rsidR="00C53C29" w:rsidRPr="009C4728" w:rsidRDefault="00C53C29" w:rsidP="0021138B">
            <w:pPr>
              <w:pStyle w:val="TAC"/>
              <w:rPr>
                <w:lang w:eastAsia="ja-JP"/>
              </w:rPr>
            </w:pPr>
            <w:r w:rsidRPr="009C4728">
              <w:rPr>
                <w:lang w:eastAsia="ja-JP"/>
              </w:rPr>
              <w:t>(NOTE 4)</w:t>
            </w:r>
          </w:p>
        </w:tc>
      </w:tr>
      <w:tr w:rsidR="00C53C29" w:rsidRPr="009C4728" w14:paraId="5F54467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64" w14:textId="77777777"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14:paraId="5F544665"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66"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67"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14:paraId="5F544668" w14:textId="77777777"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14:paraId="5F544669"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5F54466A" w14:textId="77777777"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14:paraId="5F54466B" w14:textId="77777777"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14:paraId="5F54466C"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5F54466D" w14:textId="77777777"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14:paraId="5F54466E" w14:textId="77777777" w:rsidR="00C53C29" w:rsidRPr="009C4728" w:rsidRDefault="00C53C29" w:rsidP="0021138B">
            <w:pPr>
              <w:pStyle w:val="TAC"/>
              <w:rPr>
                <w:lang w:eastAsia="ja-JP"/>
              </w:rPr>
            </w:pPr>
            <w:r w:rsidRPr="009C4728">
              <w:rPr>
                <w:lang w:eastAsia="ja-JP"/>
              </w:rPr>
              <w:t>1</w:t>
            </w:r>
          </w:p>
          <w:p w14:paraId="5F54466F" w14:textId="77777777" w:rsidR="00C53C29" w:rsidRPr="009C4728" w:rsidRDefault="00C53C29" w:rsidP="0021138B">
            <w:pPr>
              <w:pStyle w:val="TAC"/>
              <w:rPr>
                <w:lang w:eastAsia="ja-JP"/>
              </w:rPr>
            </w:pPr>
            <w:r w:rsidRPr="009C4728">
              <w:rPr>
                <w:lang w:eastAsia="ja-JP"/>
              </w:rPr>
              <w:t>(NOTE 4)</w:t>
            </w:r>
          </w:p>
        </w:tc>
      </w:tr>
      <w:tr w:rsidR="00C53C29" w:rsidRPr="009C4728" w14:paraId="5F54467D"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71" w14:textId="77777777"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14:paraId="5F544672"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73"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74"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14:paraId="5F544675" w14:textId="77777777"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14:paraId="5F544676"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5F544677" w14:textId="77777777"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14:paraId="5F544678" w14:textId="77777777"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14:paraId="5F544679"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5F54467A" w14:textId="77777777"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14:paraId="5F54467B" w14:textId="77777777" w:rsidR="00C53C29" w:rsidRPr="009C4728" w:rsidRDefault="00C53C29" w:rsidP="0021138B">
            <w:pPr>
              <w:pStyle w:val="TAC"/>
              <w:rPr>
                <w:lang w:eastAsia="ja-JP"/>
              </w:rPr>
            </w:pPr>
            <w:r w:rsidRPr="009C4728">
              <w:rPr>
                <w:lang w:eastAsia="ja-JP"/>
              </w:rPr>
              <w:t>1</w:t>
            </w:r>
          </w:p>
          <w:p w14:paraId="5F54467C" w14:textId="77777777" w:rsidR="00C53C29" w:rsidRPr="009C4728" w:rsidRDefault="00C53C29" w:rsidP="0021138B">
            <w:pPr>
              <w:pStyle w:val="TAC"/>
              <w:rPr>
                <w:lang w:eastAsia="ja-JP"/>
              </w:rPr>
            </w:pPr>
            <w:r w:rsidRPr="009C4728">
              <w:rPr>
                <w:lang w:eastAsia="ja-JP"/>
              </w:rPr>
              <w:t>(NOTE 4)</w:t>
            </w:r>
          </w:p>
        </w:tc>
      </w:tr>
      <w:tr w:rsidR="00C53C29" w:rsidRPr="009C4728" w14:paraId="5F544687" w14:textId="77777777"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5F54467E" w14:textId="77777777"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14:paraId="5F54467F" w14:textId="77777777"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14:paraId="5F544680"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5F544681"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5F544682"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5F544683" w14:textId="77777777"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5F544684" w14:textId="77777777"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5F544685" w14:textId="77777777" w:rsidR="00C53C29" w:rsidRPr="009C4728" w:rsidRDefault="00C53C29" w:rsidP="0021138B">
            <w:pPr>
              <w:pStyle w:val="TAN"/>
              <w:rPr>
                <w:rFonts w:cs="Arial"/>
              </w:rPr>
            </w:pPr>
            <w:r w:rsidRPr="009C4728">
              <w:rPr>
                <w:rFonts w:cs="Arial"/>
              </w:rPr>
              <w:t>NOTE 8:</w:t>
            </w:r>
            <w:r w:rsidRPr="009C4728">
              <w:rPr>
                <w:rFonts w:cs="Arial"/>
              </w:rPr>
              <w:tab/>
              <w:t>Band 23 is not applicable.</w:t>
            </w:r>
          </w:p>
          <w:p w14:paraId="243A51AB" w14:textId="77777777" w:rsidR="00C53C29"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5F544686" w14:textId="2F2A7535" w:rsidR="001D0322" w:rsidRPr="009C4728" w:rsidRDefault="001D0322" w:rsidP="001D0322">
            <w:pPr>
              <w:pStyle w:val="TAN"/>
              <w:rPr>
                <w:rFonts w:cs="Arial"/>
              </w:rPr>
            </w:pPr>
            <w:r>
              <w:t>NOTE 10:</w:t>
            </w:r>
            <w:r w:rsidRPr="009C4728">
              <w:rPr>
                <w:rFonts w:cs="Arial"/>
              </w:rPr>
              <w:tab/>
            </w:r>
            <w:r w:rsidRPr="009C4728">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tc>
      </w:tr>
    </w:tbl>
    <w:p w14:paraId="5F544688" w14:textId="77777777" w:rsidR="00C53C29" w:rsidRPr="009C4728" w:rsidRDefault="00C53C29"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14:paraId="5F54469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8C" w14:textId="77777777"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5F54468D" w14:textId="77777777"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5F54468E" w14:textId="77777777"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5F54468F"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5F544690"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5F544691" w14:textId="77777777" w:rsidR="00C53C29" w:rsidRPr="009C4728" w:rsidRDefault="00C53C29" w:rsidP="0021138B">
            <w:pPr>
              <w:pStyle w:val="TAH"/>
              <w:rPr>
                <w:rFonts w:cs="Arial"/>
              </w:rPr>
            </w:pPr>
            <w:r w:rsidRPr="009C4728">
              <w:rPr>
                <w:rFonts w:cs="Arial"/>
              </w:rPr>
              <w:t>Band category</w:t>
            </w:r>
          </w:p>
        </w:tc>
      </w:tr>
      <w:tr w:rsidR="00C53C29" w:rsidRPr="009C4728" w14:paraId="5F54469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3" w14:textId="77777777"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5F54469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95"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96"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98"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99"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9B"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9C" w14:textId="77777777" w:rsidR="00C53C29" w:rsidRPr="009C4728" w:rsidRDefault="00C53C29" w:rsidP="0021138B">
            <w:pPr>
              <w:pStyle w:val="TAC"/>
              <w:rPr>
                <w:rFonts w:cs="Arial"/>
              </w:rPr>
            </w:pPr>
            <w:r w:rsidRPr="009C4728">
              <w:rPr>
                <w:rFonts w:cs="Arial"/>
              </w:rPr>
              <w:t>3</w:t>
            </w:r>
          </w:p>
        </w:tc>
      </w:tr>
      <w:tr w:rsidR="00C53C29" w:rsidRPr="009C4728" w14:paraId="5F5446A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E" w14:textId="77777777"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5F54469F" w14:textId="77777777"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5F5446A0"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A1" w14:textId="77777777"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14:paraId="5F5446A2"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3" w14:textId="77777777"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5F5446A4" w14:textId="77777777"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5F5446A5"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A6" w14:textId="77777777"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5F5446A7" w14:textId="77777777" w:rsidR="00C53C29" w:rsidRPr="009C4728" w:rsidRDefault="00C53C29" w:rsidP="0021138B">
            <w:pPr>
              <w:pStyle w:val="TAC"/>
              <w:rPr>
                <w:rFonts w:cs="Arial"/>
              </w:rPr>
            </w:pPr>
            <w:r w:rsidRPr="009C4728">
              <w:rPr>
                <w:rFonts w:cs="Arial"/>
              </w:rPr>
              <w:t>3</w:t>
            </w:r>
          </w:p>
        </w:tc>
      </w:tr>
      <w:tr w:rsidR="00C53C29" w:rsidRPr="009C4728" w14:paraId="5F5446B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A9" w14:textId="77777777"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5F5446AA"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AB"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AC"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AD"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E" w14:textId="77777777"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5F5446AF"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B0"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1" w14:textId="77777777"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5F5446B2" w14:textId="77777777" w:rsidR="00C53C29" w:rsidRPr="009C4728" w:rsidRDefault="00C53C29" w:rsidP="0021138B">
            <w:pPr>
              <w:pStyle w:val="TAC"/>
              <w:rPr>
                <w:rFonts w:cs="Arial"/>
              </w:rPr>
            </w:pPr>
            <w:r w:rsidRPr="009C4728">
              <w:rPr>
                <w:rFonts w:cs="Arial"/>
              </w:rPr>
              <w:t>3</w:t>
            </w:r>
          </w:p>
        </w:tc>
      </w:tr>
      <w:tr w:rsidR="00C53C29" w:rsidRPr="009C4728" w14:paraId="5F5446B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4" w14:textId="77777777"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5F5446B5"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B6"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B7"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8"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B9" w14:textId="77777777"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14:paraId="5F5446BA"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B"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C" w14:textId="77777777"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5F5446BD" w14:textId="77777777" w:rsidR="00C53C29" w:rsidRPr="009C4728" w:rsidRDefault="00C53C29" w:rsidP="0021138B">
            <w:pPr>
              <w:pStyle w:val="TAC"/>
              <w:rPr>
                <w:rFonts w:cs="Arial"/>
              </w:rPr>
            </w:pPr>
            <w:r w:rsidRPr="009C4728">
              <w:rPr>
                <w:rFonts w:cs="Arial"/>
              </w:rPr>
              <w:t>3</w:t>
            </w:r>
          </w:p>
        </w:tc>
      </w:tr>
      <w:tr w:rsidR="00C53C29" w:rsidRPr="009C4728" w14:paraId="5F5446C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F" w14:textId="77777777"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5F5446C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C1" w14:textId="77777777"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5F5446C2"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4" w14:textId="77777777"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14:paraId="5F5446C5"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C7" w14:textId="77777777"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5F5446C8" w14:textId="77777777" w:rsidR="00C53C29" w:rsidRPr="009C4728" w:rsidRDefault="00C53C29" w:rsidP="0021138B">
            <w:pPr>
              <w:pStyle w:val="TAC"/>
              <w:rPr>
                <w:rFonts w:cs="Arial"/>
              </w:rPr>
            </w:pPr>
            <w:r w:rsidRPr="009C4728">
              <w:rPr>
                <w:rFonts w:cs="Arial"/>
              </w:rPr>
              <w:t>3</w:t>
            </w:r>
          </w:p>
        </w:tc>
      </w:tr>
      <w:tr w:rsidR="00C53C29" w:rsidRPr="009C4728" w14:paraId="5F5446D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CA" w14:textId="77777777"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5F5446CB" w14:textId="77777777"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5F5446CC" w14:textId="77777777"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5F5446CD"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CE"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F" w14:textId="77777777"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14:paraId="5F5446D0"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D1"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2" w14:textId="77777777"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F5446D3" w14:textId="77777777" w:rsidR="00C53C29" w:rsidRPr="009C4728" w:rsidRDefault="00C53C29" w:rsidP="0021138B">
            <w:pPr>
              <w:pStyle w:val="TAC"/>
              <w:rPr>
                <w:rFonts w:cs="Arial"/>
              </w:rPr>
            </w:pPr>
            <w:r w:rsidRPr="009C4728">
              <w:rPr>
                <w:rFonts w:cs="Arial"/>
              </w:rPr>
              <w:t>3</w:t>
            </w:r>
          </w:p>
        </w:tc>
      </w:tr>
      <w:tr w:rsidR="00C53C29" w:rsidRPr="009C4728" w14:paraId="5F5446D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D5" w14:textId="77777777"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5F5446D6" w14:textId="77777777"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5F5446D7" w14:textId="77777777"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5F5446D8"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9"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DA"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DB"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C"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D"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DE" w14:textId="77777777" w:rsidR="00C53C29" w:rsidRPr="009C4728" w:rsidRDefault="00C53C29" w:rsidP="0021138B">
            <w:pPr>
              <w:pStyle w:val="TAC"/>
              <w:rPr>
                <w:rFonts w:cs="Arial"/>
              </w:rPr>
            </w:pPr>
            <w:r w:rsidRPr="009C4728">
              <w:rPr>
                <w:rFonts w:cs="Arial"/>
              </w:rPr>
              <w:t>3</w:t>
            </w:r>
          </w:p>
        </w:tc>
      </w:tr>
      <w:tr w:rsidR="00C53C29" w:rsidRPr="009C4728" w14:paraId="5F5446E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0" w14:textId="77777777"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5F5446E1" w14:textId="77777777"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5F5446E2" w14:textId="77777777"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5F5446E3"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4"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E5" w14:textId="77777777"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14:paraId="5F5446E6"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7"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E8" w14:textId="77777777"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5F5446E9" w14:textId="77777777" w:rsidR="00C53C29" w:rsidRPr="009C4728" w:rsidRDefault="00C53C29" w:rsidP="0021138B">
            <w:pPr>
              <w:pStyle w:val="TAC"/>
              <w:rPr>
                <w:rFonts w:cs="Arial"/>
              </w:rPr>
            </w:pPr>
            <w:r w:rsidRPr="009C4728">
              <w:rPr>
                <w:rFonts w:cs="Arial"/>
              </w:rPr>
              <w:t>3</w:t>
            </w:r>
          </w:p>
        </w:tc>
      </w:tr>
      <w:tr w:rsidR="00C53C29" w:rsidRPr="009C4728" w14:paraId="5F5446F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B" w14:textId="77777777"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5F5446EC" w14:textId="77777777"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5F5446ED"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EE"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EF"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0" w14:textId="77777777"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14:paraId="5F5446F1"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F2"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3" w14:textId="77777777"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F5446F4" w14:textId="77777777" w:rsidR="00C53C29" w:rsidRPr="009C4728" w:rsidRDefault="00C53C29" w:rsidP="0021138B">
            <w:pPr>
              <w:pStyle w:val="TAC"/>
              <w:rPr>
                <w:rFonts w:cs="Arial"/>
              </w:rPr>
            </w:pPr>
            <w:r w:rsidRPr="009C4728">
              <w:rPr>
                <w:rFonts w:cs="Arial"/>
              </w:rPr>
              <w:t>3</w:t>
            </w:r>
          </w:p>
          <w:p w14:paraId="5F5446F5" w14:textId="77777777" w:rsidR="00C53C29" w:rsidRPr="009C4728" w:rsidRDefault="00C53C29" w:rsidP="0021138B">
            <w:pPr>
              <w:pStyle w:val="TAC"/>
              <w:rPr>
                <w:rFonts w:cs="Arial"/>
              </w:rPr>
            </w:pPr>
            <w:r w:rsidRPr="009C4728">
              <w:rPr>
                <w:rFonts w:cs="Arial"/>
              </w:rPr>
              <w:t>(NOTE 1)</w:t>
            </w:r>
          </w:p>
        </w:tc>
      </w:tr>
      <w:tr w:rsidR="00C53C29" w:rsidRPr="009C4728" w14:paraId="5F54470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F7" w14:textId="77777777"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5F5446F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6F9"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FA"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C" w14:textId="77777777"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14:paraId="5F5446FD"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F" w14:textId="77777777"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5F544700" w14:textId="77777777" w:rsidR="00C53C29" w:rsidRPr="009C4728" w:rsidRDefault="00C53C29" w:rsidP="0021138B">
            <w:pPr>
              <w:pStyle w:val="TAC"/>
              <w:rPr>
                <w:rFonts w:cs="Arial"/>
              </w:rPr>
            </w:pPr>
            <w:r w:rsidRPr="009C4728">
              <w:rPr>
                <w:rFonts w:cs="Arial"/>
              </w:rPr>
              <w:t>3</w:t>
            </w:r>
          </w:p>
          <w:p w14:paraId="5F544701" w14:textId="77777777" w:rsidR="00C53C29" w:rsidRPr="009C4728" w:rsidRDefault="00C53C29" w:rsidP="0021138B">
            <w:pPr>
              <w:pStyle w:val="TAC"/>
              <w:rPr>
                <w:rFonts w:cs="Arial"/>
              </w:rPr>
            </w:pPr>
            <w:r w:rsidRPr="009C4728">
              <w:rPr>
                <w:rFonts w:cs="Arial"/>
              </w:rPr>
              <w:t>(NOTE 1)</w:t>
            </w:r>
          </w:p>
        </w:tc>
      </w:tr>
      <w:tr w:rsidR="00C53C29" w:rsidRPr="009C4728" w14:paraId="5F54470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3" w14:textId="77777777"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5F54470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05"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06"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08" w14:textId="77777777"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14:paraId="5F544709"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0B" w14:textId="77777777"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5F54470C" w14:textId="77777777" w:rsidR="00C53C29" w:rsidRPr="009C4728" w:rsidRDefault="00C53C29" w:rsidP="0021138B">
            <w:pPr>
              <w:pStyle w:val="TAC"/>
              <w:rPr>
                <w:rFonts w:cs="Arial"/>
              </w:rPr>
            </w:pPr>
            <w:r w:rsidRPr="009C4728">
              <w:rPr>
                <w:rFonts w:cs="Arial"/>
              </w:rPr>
              <w:t>3</w:t>
            </w:r>
          </w:p>
          <w:p w14:paraId="5F54470D" w14:textId="77777777" w:rsidR="00C53C29" w:rsidRPr="009C4728" w:rsidRDefault="00C53C29" w:rsidP="0021138B">
            <w:pPr>
              <w:pStyle w:val="TAC"/>
              <w:rPr>
                <w:rFonts w:cs="Arial"/>
              </w:rPr>
            </w:pPr>
            <w:r w:rsidRPr="009C4728">
              <w:rPr>
                <w:rFonts w:cs="Arial"/>
              </w:rPr>
              <w:t>(NOTE 1)</w:t>
            </w:r>
          </w:p>
        </w:tc>
      </w:tr>
      <w:tr w:rsidR="00C53C29" w:rsidRPr="009C4728" w14:paraId="5F54471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F" w14:textId="77777777"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F54471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11"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12"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14" w14:textId="77777777"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14:paraId="5F544715"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17" w14:textId="77777777"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5F544718" w14:textId="77777777" w:rsidR="00C53C29" w:rsidRPr="009C4728" w:rsidRDefault="00C53C29" w:rsidP="0021138B">
            <w:pPr>
              <w:pStyle w:val="TAC"/>
              <w:rPr>
                <w:rFonts w:cs="Arial"/>
              </w:rPr>
            </w:pPr>
            <w:r w:rsidRPr="009C4728">
              <w:rPr>
                <w:rFonts w:cs="Arial"/>
              </w:rPr>
              <w:t>3</w:t>
            </w:r>
          </w:p>
        </w:tc>
      </w:tr>
      <w:tr w:rsidR="00C53C29" w:rsidRPr="009C4728" w14:paraId="5F54472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1A" w14:textId="77777777"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F54471B" w14:textId="77777777"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54471C"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1D"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1E"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1F"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5F544720"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21"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2"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F544723" w14:textId="77777777" w:rsidR="00C53C29" w:rsidRPr="009C4728" w:rsidRDefault="00C53C29" w:rsidP="0021138B">
            <w:pPr>
              <w:pStyle w:val="TAC"/>
              <w:rPr>
                <w:lang w:eastAsia="ja-JP"/>
              </w:rPr>
            </w:pPr>
            <w:r w:rsidRPr="009C4728">
              <w:rPr>
                <w:lang w:eastAsia="ja-JP"/>
              </w:rPr>
              <w:t>3</w:t>
            </w:r>
          </w:p>
        </w:tc>
      </w:tr>
      <w:tr w:rsidR="00C53C29" w:rsidRPr="009C4728" w14:paraId="5F54472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25" w14:textId="77777777"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F544726" w14:textId="77777777"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5F544727"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28"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9"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2A" w14:textId="77777777"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5F54472B"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C"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D" w14:textId="77777777"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5F54472E" w14:textId="77777777" w:rsidR="00C53C29" w:rsidRPr="009C4728" w:rsidRDefault="00C53C29" w:rsidP="0021138B">
            <w:pPr>
              <w:pStyle w:val="TAC"/>
              <w:rPr>
                <w:lang w:eastAsia="ja-JP"/>
              </w:rPr>
            </w:pPr>
            <w:r w:rsidRPr="009C4728">
              <w:rPr>
                <w:lang w:eastAsia="ja-JP"/>
              </w:rPr>
              <w:t>3</w:t>
            </w:r>
          </w:p>
        </w:tc>
      </w:tr>
      <w:tr w:rsidR="00C53C29" w:rsidRPr="009C4728" w14:paraId="5F54473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0"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5F54473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5F54473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3"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35"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5F544736"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7"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38"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5F54473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45"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B"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5F54473C"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5F54473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E"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3F"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40"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5F544741"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4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43"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5F54474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50"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46" w14:textId="77777777"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5F544747" w14:textId="77777777"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14:paraId="5F544748" w14:textId="77777777"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5F544749"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A" w14:textId="77777777"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5F54474B" w14:textId="77777777"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14:paraId="5F54474C"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D" w14:textId="77777777"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5F54474E" w14:textId="77777777"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5F54474F" w14:textId="77777777" w:rsidR="00C53C29" w:rsidRPr="009C4728" w:rsidRDefault="00C53C29" w:rsidP="0021138B">
            <w:pPr>
              <w:pStyle w:val="TAC"/>
              <w:rPr>
                <w:lang w:eastAsia="ja-JP"/>
              </w:rPr>
            </w:pPr>
            <w:r w:rsidRPr="009C4728">
              <w:t>3</w:t>
            </w:r>
          </w:p>
        </w:tc>
      </w:tr>
      <w:tr w:rsidR="00C53C29" w:rsidRPr="009C4728" w14:paraId="5F54475B"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1" w14:textId="77777777"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5F544752" w14:textId="77777777"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5F544753"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4"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5" w14:textId="77777777"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14:paraId="5F544756" w14:textId="77777777"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14:paraId="5F544757"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8" w14:textId="77777777"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14:paraId="5F544759" w14:textId="77777777"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5F54475A" w14:textId="77777777" w:rsidR="00C53C29" w:rsidRPr="009C4728" w:rsidRDefault="00C53C29" w:rsidP="0021138B">
            <w:pPr>
              <w:pStyle w:val="TAC"/>
            </w:pPr>
            <w:r w:rsidRPr="009C4728">
              <w:t>3</w:t>
            </w:r>
          </w:p>
        </w:tc>
      </w:tr>
      <w:tr w:rsidR="00C53C29" w:rsidRPr="009C4728" w14:paraId="5F54476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C" w14:textId="77777777"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5F54475D" w14:textId="77777777"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5F54475E"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F"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0"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1" w14:textId="77777777"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14:paraId="5F544762"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3"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64" w14:textId="77777777"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F544765" w14:textId="77777777" w:rsidR="00C53C29" w:rsidRPr="009C4728" w:rsidRDefault="00C53C29" w:rsidP="0021138B">
            <w:pPr>
              <w:pStyle w:val="TAC"/>
              <w:rPr>
                <w:lang w:eastAsia="ja-JP"/>
              </w:rPr>
            </w:pPr>
            <w:r w:rsidRPr="009C4728">
              <w:rPr>
                <w:lang w:eastAsia="ja-JP"/>
              </w:rPr>
              <w:t>3</w:t>
            </w:r>
          </w:p>
          <w:p w14:paraId="5F544766" w14:textId="77777777" w:rsidR="00C53C29" w:rsidRPr="009C4728" w:rsidRDefault="00C53C29" w:rsidP="0021138B">
            <w:pPr>
              <w:pStyle w:val="TAC"/>
            </w:pPr>
            <w:r w:rsidRPr="009C4728">
              <w:rPr>
                <w:lang w:eastAsia="ja-JP"/>
              </w:rPr>
              <w:t>(NOTE 2)</w:t>
            </w:r>
          </w:p>
        </w:tc>
      </w:tr>
      <w:tr w:rsidR="00C53C29" w:rsidRPr="009C4728" w14:paraId="5F54477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68" w14:textId="77777777"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5F544769" w14:textId="77777777"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5F54476A"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6B"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C"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D" w14:textId="77777777"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14:paraId="5F54476E"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F"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70" w14:textId="77777777"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F544771" w14:textId="77777777" w:rsidR="00C53C29" w:rsidRPr="009C4728" w:rsidRDefault="00C53C29" w:rsidP="0021138B">
            <w:pPr>
              <w:pStyle w:val="TAC"/>
              <w:rPr>
                <w:lang w:eastAsia="ja-JP"/>
              </w:rPr>
            </w:pPr>
            <w:r w:rsidRPr="009C4728">
              <w:rPr>
                <w:lang w:eastAsia="ja-JP"/>
              </w:rPr>
              <w:t>3</w:t>
            </w:r>
          </w:p>
          <w:p w14:paraId="5F544772" w14:textId="77777777" w:rsidR="00C53C29" w:rsidRPr="009C4728" w:rsidRDefault="00C53C29" w:rsidP="0021138B">
            <w:pPr>
              <w:pStyle w:val="TAC"/>
            </w:pPr>
            <w:r w:rsidRPr="009C4728">
              <w:rPr>
                <w:lang w:eastAsia="ja-JP"/>
              </w:rPr>
              <w:t>(NOTE 2)</w:t>
            </w:r>
          </w:p>
        </w:tc>
      </w:tr>
      <w:tr w:rsidR="00C53C29" w:rsidRPr="009C4728" w14:paraId="5F544776" w14:textId="77777777"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F544774" w14:textId="77777777"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5F544775" w14:textId="77777777"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14:paraId="5F544777" w14:textId="77777777" w:rsidR="00C53C29" w:rsidRPr="009C4728" w:rsidRDefault="00C53C29"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128" w:name="_Toc21093121"/>
      <w:bookmarkStart w:id="129" w:name="_Toc29762650"/>
      <w:bookmarkStart w:id="130" w:name="_Toc36025825"/>
      <w:bookmarkStart w:id="131" w:name="_Toc44584695"/>
      <w:bookmarkStart w:id="132" w:name="_Toc45868988"/>
      <w:bookmarkStart w:id="133" w:name="_Toc52553547"/>
      <w:bookmarkStart w:id="134" w:name="_Toc61111567"/>
      <w:bookmarkStart w:id="135" w:name="_Toc66807953"/>
      <w:r w:rsidRPr="009C4728">
        <w:t>4.5.1</w:t>
      </w:r>
      <w:r w:rsidRPr="009C4728">
        <w:tab/>
        <w:t>Band category 1 aspects (BC1)</w:t>
      </w:r>
      <w:bookmarkEnd w:id="128"/>
      <w:bookmarkEnd w:id="129"/>
      <w:bookmarkEnd w:id="130"/>
      <w:bookmarkEnd w:id="131"/>
      <w:bookmarkEnd w:id="132"/>
      <w:bookmarkEnd w:id="133"/>
      <w:bookmarkEnd w:id="134"/>
      <w:bookmarkEnd w:id="135"/>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136" w:name="_Toc21093122"/>
      <w:bookmarkStart w:id="137" w:name="_Toc29762651"/>
      <w:bookmarkStart w:id="138" w:name="_Toc36025826"/>
      <w:bookmarkStart w:id="139" w:name="_Toc44584696"/>
      <w:bookmarkStart w:id="140" w:name="_Toc45868989"/>
      <w:bookmarkStart w:id="141" w:name="_Toc52553548"/>
      <w:bookmarkStart w:id="142" w:name="_Toc61111568"/>
      <w:bookmarkStart w:id="143" w:name="_Toc66807954"/>
      <w:r w:rsidRPr="009C4728">
        <w:t>4.5.2</w:t>
      </w:r>
      <w:r w:rsidRPr="009C4728">
        <w:tab/>
        <w:t>Band category 2 aspects (BC2)</w:t>
      </w:r>
      <w:bookmarkEnd w:id="136"/>
      <w:bookmarkEnd w:id="137"/>
      <w:bookmarkEnd w:id="138"/>
      <w:bookmarkEnd w:id="139"/>
      <w:bookmarkEnd w:id="140"/>
      <w:bookmarkEnd w:id="141"/>
      <w:bookmarkEnd w:id="142"/>
      <w:bookmarkEnd w:id="143"/>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144" w:name="_Toc21093123"/>
      <w:bookmarkStart w:id="145" w:name="_Toc29762652"/>
      <w:bookmarkStart w:id="146" w:name="_Toc36025827"/>
      <w:bookmarkStart w:id="147" w:name="_Toc44584697"/>
      <w:bookmarkStart w:id="148" w:name="_Toc45868990"/>
      <w:bookmarkStart w:id="149" w:name="_Toc52553549"/>
      <w:bookmarkStart w:id="150" w:name="_Toc61111569"/>
      <w:bookmarkStart w:id="151" w:name="_Toc66807955"/>
      <w:r w:rsidRPr="009C4728">
        <w:t>4.5.3</w:t>
      </w:r>
      <w:r w:rsidRPr="009C4728">
        <w:tab/>
        <w:t>Band category 3 aspects (BC3)</w:t>
      </w:r>
      <w:bookmarkEnd w:id="144"/>
      <w:bookmarkEnd w:id="145"/>
      <w:bookmarkEnd w:id="146"/>
      <w:bookmarkEnd w:id="147"/>
      <w:bookmarkEnd w:id="148"/>
      <w:bookmarkEnd w:id="149"/>
      <w:bookmarkEnd w:id="150"/>
      <w:bookmarkEnd w:id="151"/>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152" w:name="_Toc21093124"/>
      <w:bookmarkStart w:id="153" w:name="_Toc29762653"/>
      <w:bookmarkStart w:id="154" w:name="_Toc36025828"/>
      <w:bookmarkStart w:id="155" w:name="_Toc44584698"/>
      <w:bookmarkStart w:id="156" w:name="_Toc45868991"/>
      <w:bookmarkStart w:id="157" w:name="_Toc52553550"/>
      <w:bookmarkStart w:id="158" w:name="_Toc61111570"/>
      <w:bookmarkStart w:id="159" w:name="_Toc66807956"/>
      <w:r w:rsidRPr="009C4728">
        <w:t>4.6</w:t>
      </w:r>
      <w:r w:rsidRPr="009C4728">
        <w:tab/>
        <w:t>Channel arrangement</w:t>
      </w:r>
      <w:bookmarkEnd w:id="152"/>
      <w:bookmarkEnd w:id="153"/>
      <w:bookmarkEnd w:id="154"/>
      <w:bookmarkEnd w:id="155"/>
      <w:bookmarkEnd w:id="156"/>
      <w:bookmarkEnd w:id="157"/>
      <w:bookmarkEnd w:id="158"/>
      <w:bookmarkEnd w:id="159"/>
    </w:p>
    <w:p w14:paraId="5F5447B5" w14:textId="77777777" w:rsidR="00C53C29" w:rsidRPr="009C4728" w:rsidRDefault="00C53C29" w:rsidP="00C53C29">
      <w:pPr>
        <w:pStyle w:val="Heading3"/>
      </w:pPr>
      <w:bookmarkStart w:id="160" w:name="_Toc21093125"/>
      <w:bookmarkStart w:id="161" w:name="_Toc29762654"/>
      <w:bookmarkStart w:id="162" w:name="_Toc36025829"/>
      <w:bookmarkStart w:id="163" w:name="_Toc44584699"/>
      <w:bookmarkStart w:id="164" w:name="_Toc45868992"/>
      <w:bookmarkStart w:id="165" w:name="_Toc52553551"/>
      <w:bookmarkStart w:id="166" w:name="_Toc61111571"/>
      <w:bookmarkStart w:id="167" w:name="_Toc66807957"/>
      <w:r w:rsidRPr="009C4728">
        <w:t>4.6.1</w:t>
      </w:r>
      <w:r w:rsidRPr="009C4728">
        <w:tab/>
        <w:t>Channel spacing</w:t>
      </w:r>
      <w:bookmarkEnd w:id="160"/>
      <w:bookmarkEnd w:id="161"/>
      <w:bookmarkEnd w:id="162"/>
      <w:bookmarkEnd w:id="163"/>
      <w:bookmarkEnd w:id="164"/>
      <w:bookmarkEnd w:id="165"/>
      <w:bookmarkEnd w:id="166"/>
      <w:bookmarkEnd w:id="167"/>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168" w:name="_Toc21093126"/>
      <w:bookmarkStart w:id="169"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170" w:name="_Toc36025830"/>
      <w:bookmarkStart w:id="171" w:name="_Toc44584700"/>
      <w:bookmarkStart w:id="172" w:name="_Toc45868993"/>
      <w:bookmarkStart w:id="173" w:name="_Toc52553552"/>
      <w:bookmarkStart w:id="174" w:name="_Toc61111572"/>
      <w:bookmarkStart w:id="175" w:name="_Toc66807958"/>
      <w:r w:rsidRPr="009C4728">
        <w:t>4.6.1A</w:t>
      </w:r>
      <w:r w:rsidRPr="009C4728">
        <w:tab/>
        <w:t>CA Channel spacing</w:t>
      </w:r>
      <w:bookmarkEnd w:id="168"/>
      <w:bookmarkEnd w:id="169"/>
      <w:bookmarkEnd w:id="170"/>
      <w:bookmarkEnd w:id="171"/>
      <w:bookmarkEnd w:id="172"/>
      <w:bookmarkEnd w:id="173"/>
      <w:bookmarkEnd w:id="174"/>
      <w:bookmarkEnd w:id="175"/>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5F5466FA">
          <v:shape id="_x0000_i1028" type="#_x0000_t75" style="width:396.3pt;height:43.85pt" o:ole="">
            <v:imagedata r:id="rId17" o:title=""/>
          </v:shape>
          <o:OLEObject Type="Embed" ProgID="Equation.3" ShapeID="_x0000_i1028" DrawAspect="Content" ObjectID="_1679385973"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5pt;height:35.7pt;mso-position-horizontal-relative:page;mso-position-vertical-relative:page" o:ole="">
            <v:imagedata r:id="rId19" o:title=""/>
          </v:shape>
          <o:OLEObject Type="Embed" ProgID="Equation.3" ShapeID="对象 5" DrawAspect="Content" ObjectID="_1679385974"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10.1pt;height:35.7pt;mso-position-horizontal-relative:page;mso-position-vertical-relative:page" o:ole="">
            <v:imagedata r:id="rId21" o:title=""/>
          </v:shape>
          <o:OLEObject Type="Embed" ProgID="Equation.3" ShapeID="对象 6" DrawAspect="Content" ObjectID="_1679385975"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7pt;height:15.65pt;mso-wrap-style:square;mso-position-horizontal-relative:page;mso-position-vertical-relative:page" o:ole="">
            <v:fill o:detectmouseclick="t"/>
            <v:imagedata r:id="rId23" o:title=""/>
          </v:shape>
          <o:OLEObject Type="Embed" ProgID="Equation.3" ShapeID="对象 22" DrawAspect="Content" ObjectID="_1679385976" r:id="rId24">
            <o:FieldCodes>\* MERGEFORMAT</o:FieldCodes>
          </o:OLEObject>
        </w:object>
      </w:r>
    </w:p>
    <w:p w14:paraId="5F5447DA"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176" w:name="_Toc21093127"/>
      <w:bookmarkStart w:id="177" w:name="_Toc29762656"/>
      <w:bookmarkStart w:id="178" w:name="_Toc36025831"/>
      <w:bookmarkStart w:id="179" w:name="_Toc44584701"/>
      <w:bookmarkStart w:id="180" w:name="_Toc45868994"/>
      <w:bookmarkStart w:id="181" w:name="_Toc52553553"/>
      <w:bookmarkStart w:id="182" w:name="_Toc61111573"/>
      <w:bookmarkStart w:id="183" w:name="_Toc66807959"/>
      <w:r w:rsidRPr="009C4728">
        <w:t>4.6.2</w:t>
      </w:r>
      <w:r w:rsidRPr="009C4728">
        <w:tab/>
        <w:t>Channel raster</w:t>
      </w:r>
      <w:bookmarkEnd w:id="176"/>
      <w:bookmarkEnd w:id="177"/>
      <w:bookmarkEnd w:id="178"/>
      <w:bookmarkEnd w:id="179"/>
      <w:bookmarkEnd w:id="180"/>
      <w:bookmarkEnd w:id="181"/>
      <w:bookmarkEnd w:id="182"/>
      <w:bookmarkEnd w:id="183"/>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184" w:name="_Toc21093128"/>
      <w:bookmarkStart w:id="185" w:name="_Toc29762657"/>
      <w:bookmarkStart w:id="186" w:name="_Toc36025832"/>
      <w:bookmarkStart w:id="187" w:name="_Toc44584702"/>
      <w:bookmarkStart w:id="188" w:name="_Toc45868995"/>
      <w:bookmarkStart w:id="189" w:name="_Toc52553554"/>
      <w:bookmarkStart w:id="190" w:name="_Toc61111574"/>
      <w:bookmarkStart w:id="191" w:name="_Toc66807960"/>
      <w:r w:rsidRPr="009C4728">
        <w:t>4.6.3</w:t>
      </w:r>
      <w:r w:rsidRPr="009C4728">
        <w:tab/>
        <w:t>Carrier frequencies and numbering</w:t>
      </w:r>
      <w:bookmarkEnd w:id="184"/>
      <w:bookmarkEnd w:id="185"/>
      <w:bookmarkEnd w:id="186"/>
      <w:bookmarkEnd w:id="187"/>
      <w:bookmarkEnd w:id="188"/>
      <w:bookmarkEnd w:id="189"/>
      <w:bookmarkEnd w:id="190"/>
      <w:bookmarkEnd w:id="191"/>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lastRenderedPageBreak/>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192" w:name="_Toc21093129"/>
      <w:bookmarkStart w:id="193" w:name="_Toc29762658"/>
      <w:bookmarkStart w:id="194" w:name="_Toc36025833"/>
      <w:bookmarkStart w:id="195" w:name="_Toc44584703"/>
      <w:bookmarkStart w:id="196" w:name="_Toc45868996"/>
      <w:bookmarkStart w:id="197" w:name="_Toc52553555"/>
      <w:bookmarkStart w:id="198" w:name="_Toc61111575"/>
      <w:bookmarkStart w:id="199" w:name="_Toc66807961"/>
      <w:r w:rsidRPr="009C4728">
        <w:t>4.7</w:t>
      </w:r>
      <w:r w:rsidRPr="009C4728">
        <w:tab/>
        <w:t>Requirements for contiguous and non-contiguous spectrum</w:t>
      </w:r>
      <w:bookmarkEnd w:id="192"/>
      <w:bookmarkEnd w:id="193"/>
      <w:bookmarkEnd w:id="194"/>
      <w:bookmarkEnd w:id="195"/>
      <w:bookmarkEnd w:id="196"/>
      <w:bookmarkEnd w:id="197"/>
      <w:bookmarkEnd w:id="198"/>
      <w:bookmarkEnd w:id="199"/>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200" w:name="_Toc21093130"/>
      <w:bookmarkStart w:id="201" w:name="_Toc29762659"/>
      <w:bookmarkStart w:id="202" w:name="_Toc36025834"/>
      <w:bookmarkStart w:id="203" w:name="_Toc44584704"/>
      <w:bookmarkStart w:id="204" w:name="_Toc45868997"/>
      <w:bookmarkStart w:id="205" w:name="_Toc52553556"/>
      <w:bookmarkStart w:id="206" w:name="_Toc61111576"/>
      <w:bookmarkStart w:id="207" w:name="_Toc66807962"/>
      <w:r w:rsidRPr="009C4728">
        <w:t>4.8</w:t>
      </w:r>
      <w:r w:rsidRPr="009C4728">
        <w:tab/>
        <w:t>Requirements for BS capable of multi-band operation</w:t>
      </w:r>
      <w:bookmarkEnd w:id="200"/>
      <w:bookmarkEnd w:id="201"/>
      <w:bookmarkEnd w:id="202"/>
      <w:bookmarkEnd w:id="203"/>
      <w:bookmarkEnd w:id="204"/>
      <w:bookmarkEnd w:id="205"/>
      <w:bookmarkEnd w:id="206"/>
      <w:bookmarkEnd w:id="207"/>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208" w:name="_Toc21093131"/>
      <w:bookmarkStart w:id="209" w:name="_Toc29762660"/>
      <w:bookmarkStart w:id="210" w:name="_Toc36025835"/>
      <w:bookmarkStart w:id="211" w:name="_Toc44584705"/>
      <w:bookmarkStart w:id="212" w:name="_Toc45868998"/>
      <w:bookmarkStart w:id="213" w:name="_Toc52553557"/>
      <w:bookmarkStart w:id="214" w:name="_Toc61111577"/>
      <w:bookmarkStart w:id="215" w:name="_Toc66807963"/>
      <w:r w:rsidRPr="009C4728">
        <w:lastRenderedPageBreak/>
        <w:t>5</w:t>
      </w:r>
      <w:r w:rsidRPr="009C4728">
        <w:tab/>
        <w:t>Applicability of requirements</w:t>
      </w:r>
      <w:bookmarkEnd w:id="208"/>
      <w:bookmarkEnd w:id="209"/>
      <w:bookmarkEnd w:id="210"/>
      <w:bookmarkEnd w:id="211"/>
      <w:bookmarkEnd w:id="212"/>
      <w:bookmarkEnd w:id="213"/>
      <w:bookmarkEnd w:id="214"/>
      <w:bookmarkEnd w:id="215"/>
    </w:p>
    <w:p w14:paraId="5F5447F7" w14:textId="77777777" w:rsidR="00C53C29" w:rsidRPr="009C4728" w:rsidRDefault="00C53C29" w:rsidP="00C53C29">
      <w:pPr>
        <w:pStyle w:val="Heading2"/>
      </w:pPr>
      <w:bookmarkStart w:id="216" w:name="_Toc21093132"/>
      <w:bookmarkStart w:id="217" w:name="_Toc29762661"/>
      <w:bookmarkStart w:id="218" w:name="_Toc36025836"/>
      <w:bookmarkStart w:id="219" w:name="_Toc44584706"/>
      <w:bookmarkStart w:id="220" w:name="_Toc45868999"/>
      <w:bookmarkStart w:id="221" w:name="_Toc52553558"/>
      <w:bookmarkStart w:id="222" w:name="_Toc61111578"/>
      <w:bookmarkStart w:id="223" w:name="_Toc66807964"/>
      <w:r w:rsidRPr="009C4728">
        <w:t>5.1</w:t>
      </w:r>
      <w:r w:rsidRPr="009C4728">
        <w:tab/>
        <w:t>Band category 1</w:t>
      </w:r>
      <w:bookmarkEnd w:id="216"/>
      <w:bookmarkEnd w:id="217"/>
      <w:bookmarkEnd w:id="218"/>
      <w:bookmarkEnd w:id="219"/>
      <w:bookmarkEnd w:id="220"/>
      <w:bookmarkEnd w:id="221"/>
      <w:bookmarkEnd w:id="222"/>
      <w:bookmarkEnd w:id="223"/>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224" w:name="_Toc21093133"/>
      <w:bookmarkStart w:id="225" w:name="_Toc29762662"/>
      <w:bookmarkStart w:id="226" w:name="_Toc36025837"/>
      <w:bookmarkStart w:id="227" w:name="_Toc44584707"/>
      <w:bookmarkStart w:id="228" w:name="_Toc45869000"/>
      <w:bookmarkStart w:id="229" w:name="_Toc52553559"/>
      <w:bookmarkStart w:id="230" w:name="_Toc61111579"/>
      <w:bookmarkStart w:id="231" w:name="_Toc66807965"/>
      <w:r w:rsidRPr="009C4728">
        <w:t>5.2</w:t>
      </w:r>
      <w:r w:rsidRPr="009C4728">
        <w:tab/>
        <w:t>Band category 2</w:t>
      </w:r>
      <w:bookmarkEnd w:id="224"/>
      <w:bookmarkEnd w:id="225"/>
      <w:bookmarkEnd w:id="226"/>
      <w:bookmarkEnd w:id="227"/>
      <w:bookmarkEnd w:id="228"/>
      <w:bookmarkEnd w:id="229"/>
      <w:bookmarkEnd w:id="230"/>
      <w:bookmarkEnd w:id="231"/>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232" w:name="_Toc21093134"/>
      <w:bookmarkStart w:id="233" w:name="_Toc29762663"/>
      <w:bookmarkStart w:id="234" w:name="_Toc36025838"/>
      <w:bookmarkStart w:id="235" w:name="_Toc44584708"/>
      <w:bookmarkStart w:id="236" w:name="_Toc45869001"/>
      <w:bookmarkStart w:id="237" w:name="_Toc52553560"/>
      <w:bookmarkStart w:id="238" w:name="_Toc61111580"/>
      <w:bookmarkStart w:id="239" w:name="_Toc66807966"/>
      <w:r w:rsidRPr="009C4728">
        <w:t>5.3</w:t>
      </w:r>
      <w:r w:rsidRPr="009C4728">
        <w:tab/>
        <w:t>Band category 3</w:t>
      </w:r>
      <w:bookmarkEnd w:id="232"/>
      <w:bookmarkEnd w:id="233"/>
      <w:bookmarkEnd w:id="234"/>
      <w:bookmarkEnd w:id="235"/>
      <w:bookmarkEnd w:id="236"/>
      <w:bookmarkEnd w:id="237"/>
      <w:bookmarkEnd w:id="238"/>
      <w:bookmarkEnd w:id="239"/>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240" w:name="_Toc21093135"/>
      <w:bookmarkStart w:id="241" w:name="_Toc29762664"/>
      <w:bookmarkStart w:id="242" w:name="_Toc36025839"/>
      <w:bookmarkStart w:id="243" w:name="_Toc44584709"/>
      <w:bookmarkStart w:id="244" w:name="_Toc45869002"/>
      <w:bookmarkStart w:id="245" w:name="_Toc52553561"/>
      <w:bookmarkStart w:id="246" w:name="_Toc61111581"/>
      <w:bookmarkStart w:id="247" w:name="_Toc66807967"/>
      <w:r w:rsidRPr="009C4728">
        <w:t>5.4</w:t>
      </w:r>
      <w:r w:rsidRPr="009C4728">
        <w:tab/>
        <w:t>Inclusion of requirements by reference</w:t>
      </w:r>
      <w:bookmarkEnd w:id="240"/>
      <w:bookmarkEnd w:id="241"/>
      <w:bookmarkEnd w:id="242"/>
      <w:bookmarkEnd w:id="243"/>
      <w:bookmarkEnd w:id="244"/>
      <w:bookmarkEnd w:id="245"/>
      <w:bookmarkEnd w:id="246"/>
      <w:bookmarkEnd w:id="247"/>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248" w:name="_Toc21093136"/>
      <w:bookmarkStart w:id="249" w:name="_Toc29762665"/>
      <w:bookmarkStart w:id="250" w:name="_Toc36025840"/>
      <w:bookmarkStart w:id="251" w:name="_Toc44584710"/>
      <w:bookmarkStart w:id="252" w:name="_Toc45869003"/>
      <w:bookmarkStart w:id="253" w:name="_Toc52553562"/>
      <w:bookmarkStart w:id="254" w:name="_Toc61111582"/>
      <w:bookmarkStart w:id="255" w:name="_Toc66807968"/>
      <w:r w:rsidRPr="009C4728">
        <w:t>6</w:t>
      </w:r>
      <w:r w:rsidRPr="009C4728">
        <w:tab/>
        <w:t>Transmitter characteristics</w:t>
      </w:r>
      <w:bookmarkEnd w:id="248"/>
      <w:bookmarkEnd w:id="249"/>
      <w:bookmarkEnd w:id="250"/>
      <w:bookmarkEnd w:id="251"/>
      <w:bookmarkEnd w:id="252"/>
      <w:bookmarkEnd w:id="253"/>
      <w:bookmarkEnd w:id="254"/>
      <w:bookmarkEnd w:id="255"/>
    </w:p>
    <w:p w14:paraId="5F544AFC" w14:textId="77777777" w:rsidR="00C53C29" w:rsidRPr="009C4728" w:rsidRDefault="00C53C29" w:rsidP="00C53C29">
      <w:pPr>
        <w:pStyle w:val="Heading2"/>
      </w:pPr>
      <w:bookmarkStart w:id="256" w:name="_Toc21093137"/>
      <w:bookmarkStart w:id="257" w:name="_Toc29762666"/>
      <w:bookmarkStart w:id="258" w:name="_Toc36025841"/>
      <w:bookmarkStart w:id="259" w:name="_Toc44584711"/>
      <w:bookmarkStart w:id="260" w:name="_Toc45869004"/>
      <w:bookmarkStart w:id="261" w:name="_Toc52553563"/>
      <w:bookmarkStart w:id="262" w:name="_Toc61111583"/>
      <w:bookmarkStart w:id="263" w:name="_Toc66807969"/>
      <w:r w:rsidRPr="009C4728">
        <w:t>6.1</w:t>
      </w:r>
      <w:r w:rsidRPr="009C4728">
        <w:tab/>
        <w:t>General</w:t>
      </w:r>
      <w:bookmarkEnd w:id="256"/>
      <w:bookmarkEnd w:id="257"/>
      <w:bookmarkEnd w:id="258"/>
      <w:bookmarkEnd w:id="259"/>
      <w:bookmarkEnd w:id="260"/>
      <w:bookmarkEnd w:id="261"/>
      <w:bookmarkEnd w:id="262"/>
      <w:bookmarkEnd w:id="26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264" w:name="_Toc21093138"/>
      <w:bookmarkStart w:id="265" w:name="_Toc29762667"/>
      <w:bookmarkStart w:id="266" w:name="_Toc36025842"/>
      <w:bookmarkStart w:id="267" w:name="_Toc44584712"/>
      <w:bookmarkStart w:id="268" w:name="_Toc45869005"/>
      <w:bookmarkStart w:id="269" w:name="_Toc52553564"/>
      <w:bookmarkStart w:id="270" w:name="_Toc61111584"/>
      <w:bookmarkStart w:id="271" w:name="_Toc66807970"/>
      <w:r w:rsidRPr="009C4728">
        <w:t>6.2</w:t>
      </w:r>
      <w:r w:rsidRPr="009C4728">
        <w:tab/>
        <w:t>Base station output power</w:t>
      </w:r>
      <w:bookmarkEnd w:id="264"/>
      <w:bookmarkEnd w:id="265"/>
      <w:bookmarkEnd w:id="266"/>
      <w:bookmarkEnd w:id="267"/>
      <w:bookmarkEnd w:id="268"/>
      <w:bookmarkEnd w:id="269"/>
      <w:bookmarkEnd w:id="270"/>
      <w:bookmarkEnd w:id="271"/>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272"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272"/>
    </w:p>
    <w:p w14:paraId="5F544B1F" w14:textId="77777777" w:rsidR="00C53C29" w:rsidRPr="009C4728" w:rsidRDefault="00C53C29" w:rsidP="00C53C29">
      <w:pPr>
        <w:pStyle w:val="Heading3"/>
      </w:pPr>
      <w:bookmarkStart w:id="273" w:name="_Toc21093139"/>
      <w:bookmarkStart w:id="274" w:name="_Toc29762668"/>
      <w:bookmarkStart w:id="275" w:name="_Toc36025843"/>
      <w:bookmarkStart w:id="276" w:name="_Toc44584713"/>
      <w:bookmarkStart w:id="277" w:name="_Toc45869006"/>
      <w:bookmarkStart w:id="278" w:name="_Toc52553565"/>
      <w:bookmarkStart w:id="279" w:name="_Toc61111585"/>
      <w:bookmarkStart w:id="280" w:name="_Toc66807971"/>
      <w:r w:rsidRPr="009C4728">
        <w:t>6.2.1</w:t>
      </w:r>
      <w:r w:rsidRPr="009C4728">
        <w:tab/>
        <w:t>Minimum requirement</w:t>
      </w:r>
      <w:bookmarkEnd w:id="273"/>
      <w:bookmarkEnd w:id="274"/>
      <w:bookmarkEnd w:id="275"/>
      <w:bookmarkEnd w:id="276"/>
      <w:bookmarkEnd w:id="277"/>
      <w:bookmarkEnd w:id="278"/>
      <w:bookmarkEnd w:id="279"/>
      <w:bookmarkEnd w:id="280"/>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281" w:name="_Toc21093140"/>
      <w:bookmarkStart w:id="282" w:name="_Toc29762669"/>
      <w:bookmarkStart w:id="283" w:name="_Toc36025844"/>
      <w:bookmarkStart w:id="284" w:name="_Toc44584714"/>
      <w:bookmarkStart w:id="285" w:name="_Toc45869007"/>
      <w:bookmarkStart w:id="286" w:name="_Toc52553566"/>
      <w:bookmarkStart w:id="287" w:name="_Toc61111586"/>
      <w:bookmarkStart w:id="288" w:name="_Toc66807972"/>
      <w:r w:rsidRPr="009C4728">
        <w:t>6.2.2</w:t>
      </w:r>
      <w:r w:rsidRPr="009C4728">
        <w:tab/>
        <w:t>Additional requirement (regional)</w:t>
      </w:r>
      <w:bookmarkEnd w:id="281"/>
      <w:bookmarkEnd w:id="282"/>
      <w:bookmarkEnd w:id="283"/>
      <w:bookmarkEnd w:id="284"/>
      <w:bookmarkEnd w:id="285"/>
      <w:bookmarkEnd w:id="286"/>
      <w:bookmarkEnd w:id="287"/>
      <w:bookmarkEnd w:id="288"/>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5F544B38" w14:textId="77777777"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77777777" w:rsidR="00C53C29" w:rsidRPr="009C4728" w:rsidRDefault="00C53C29" w:rsidP="00C53C29"/>
    <w:p w14:paraId="5F544B4B" w14:textId="77777777" w:rsidR="00C53C29" w:rsidRPr="009C4728" w:rsidRDefault="00C53C29" w:rsidP="00C53C29">
      <w:pPr>
        <w:pStyle w:val="Heading3"/>
      </w:pPr>
      <w:bookmarkStart w:id="289" w:name="_Toc21093141"/>
      <w:bookmarkStart w:id="290" w:name="_Toc29762670"/>
      <w:bookmarkStart w:id="291" w:name="_Toc36025845"/>
      <w:bookmarkStart w:id="292" w:name="_Toc44584715"/>
      <w:bookmarkStart w:id="293" w:name="_Toc45869008"/>
      <w:bookmarkStart w:id="294" w:name="_Toc52553567"/>
      <w:bookmarkStart w:id="295" w:name="_Toc61111587"/>
      <w:bookmarkStart w:id="296" w:name="_Toc66807973"/>
      <w:r w:rsidRPr="009C4728">
        <w:t>6.2.3</w:t>
      </w:r>
      <w:r w:rsidRPr="009C4728">
        <w:tab/>
        <w:t>E-UTRA minimum requirement for DL RS power</w:t>
      </w:r>
      <w:bookmarkEnd w:id="289"/>
      <w:bookmarkEnd w:id="290"/>
      <w:bookmarkEnd w:id="291"/>
      <w:bookmarkEnd w:id="292"/>
      <w:bookmarkEnd w:id="293"/>
      <w:bookmarkEnd w:id="294"/>
      <w:bookmarkEnd w:id="295"/>
      <w:bookmarkEnd w:id="296"/>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297" w:name="_Toc21093142"/>
      <w:bookmarkStart w:id="298" w:name="_Toc29762671"/>
      <w:bookmarkStart w:id="299" w:name="_Toc36025846"/>
      <w:bookmarkStart w:id="300" w:name="_Toc44584716"/>
      <w:bookmarkStart w:id="301" w:name="_Toc45869009"/>
      <w:bookmarkStart w:id="302" w:name="_Toc52553568"/>
      <w:bookmarkStart w:id="303" w:name="_Toc61111588"/>
      <w:bookmarkStart w:id="304" w:name="_Toc66807974"/>
      <w:r w:rsidRPr="009C4728">
        <w:t>6.2.4</w:t>
      </w:r>
      <w:r w:rsidRPr="009C4728">
        <w:tab/>
        <w:t>UTRA FDD minimum requirement for primary CPICH power</w:t>
      </w:r>
      <w:bookmarkEnd w:id="297"/>
      <w:bookmarkEnd w:id="298"/>
      <w:bookmarkEnd w:id="299"/>
      <w:bookmarkEnd w:id="300"/>
      <w:bookmarkEnd w:id="301"/>
      <w:bookmarkEnd w:id="302"/>
      <w:bookmarkEnd w:id="303"/>
      <w:bookmarkEnd w:id="304"/>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305" w:name="_Toc21093143"/>
      <w:bookmarkStart w:id="306" w:name="_Toc29762672"/>
      <w:bookmarkStart w:id="307" w:name="_Toc36025847"/>
      <w:bookmarkStart w:id="308" w:name="_Toc44584717"/>
      <w:bookmarkStart w:id="309" w:name="_Toc45869010"/>
      <w:bookmarkStart w:id="310" w:name="_Toc52553569"/>
      <w:bookmarkStart w:id="311" w:name="_Toc61111589"/>
      <w:bookmarkStart w:id="312" w:name="_Toc66807975"/>
      <w:r w:rsidRPr="009C4728">
        <w:t>6.2.4A</w:t>
      </w:r>
      <w:r w:rsidRPr="009C4728">
        <w:tab/>
        <w:t>UTRA FDD minimum requirement for secondary CPICH power</w:t>
      </w:r>
      <w:bookmarkEnd w:id="305"/>
      <w:bookmarkEnd w:id="306"/>
      <w:bookmarkEnd w:id="307"/>
      <w:bookmarkEnd w:id="308"/>
      <w:bookmarkEnd w:id="309"/>
      <w:bookmarkEnd w:id="310"/>
      <w:bookmarkEnd w:id="311"/>
      <w:bookmarkEnd w:id="312"/>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313" w:name="_Toc21093144"/>
      <w:bookmarkStart w:id="314" w:name="_Toc29762673"/>
      <w:bookmarkStart w:id="315" w:name="_Toc36025848"/>
      <w:bookmarkStart w:id="316" w:name="_Toc44584718"/>
      <w:bookmarkStart w:id="317" w:name="_Toc45869011"/>
      <w:bookmarkStart w:id="318" w:name="_Toc52553570"/>
      <w:bookmarkStart w:id="319" w:name="_Toc61111590"/>
      <w:bookmarkStart w:id="320" w:name="_Toc66807976"/>
      <w:r w:rsidRPr="009C4728">
        <w:t>6.2.5</w:t>
      </w:r>
      <w:r w:rsidRPr="009C4728">
        <w:tab/>
        <w:t>UTRA TDD minimum requirement for primary CCPCH power</w:t>
      </w:r>
      <w:bookmarkEnd w:id="313"/>
      <w:bookmarkEnd w:id="314"/>
      <w:bookmarkEnd w:id="315"/>
      <w:bookmarkEnd w:id="316"/>
      <w:bookmarkEnd w:id="317"/>
      <w:bookmarkEnd w:id="318"/>
      <w:bookmarkEnd w:id="319"/>
      <w:bookmarkEnd w:id="320"/>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321" w:name="_Toc21093145"/>
      <w:bookmarkStart w:id="322" w:name="_Toc29762674"/>
      <w:bookmarkStart w:id="323" w:name="_Toc36025849"/>
      <w:bookmarkStart w:id="324" w:name="_Toc44584719"/>
      <w:bookmarkStart w:id="325" w:name="_Toc45869012"/>
      <w:bookmarkStart w:id="326" w:name="_Toc52553571"/>
      <w:bookmarkStart w:id="327" w:name="_Toc61111591"/>
      <w:bookmarkStart w:id="328" w:name="_Toc6680797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321"/>
      <w:bookmarkEnd w:id="322"/>
      <w:bookmarkEnd w:id="323"/>
      <w:bookmarkEnd w:id="324"/>
      <w:bookmarkEnd w:id="325"/>
      <w:bookmarkEnd w:id="326"/>
      <w:bookmarkEnd w:id="327"/>
      <w:bookmarkEnd w:id="328"/>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329" w:name="_Toc21093146"/>
      <w:bookmarkStart w:id="330" w:name="_Toc29762675"/>
      <w:bookmarkStart w:id="331" w:name="_Toc36025850"/>
      <w:bookmarkStart w:id="332" w:name="_Toc44584720"/>
      <w:bookmarkStart w:id="333" w:name="_Toc45869013"/>
      <w:bookmarkStart w:id="334" w:name="_Toc52553572"/>
      <w:bookmarkStart w:id="335" w:name="_Toc61111592"/>
      <w:bookmarkStart w:id="336" w:name="_Toc66807978"/>
      <w:r w:rsidRPr="009C4728">
        <w:t>6.3</w:t>
      </w:r>
      <w:r w:rsidRPr="009C4728">
        <w:tab/>
        <w:t>Output power dynamics</w:t>
      </w:r>
      <w:bookmarkEnd w:id="329"/>
      <w:bookmarkEnd w:id="330"/>
      <w:bookmarkEnd w:id="331"/>
      <w:bookmarkEnd w:id="332"/>
      <w:bookmarkEnd w:id="333"/>
      <w:bookmarkEnd w:id="334"/>
      <w:bookmarkEnd w:id="335"/>
      <w:bookmarkEnd w:id="336"/>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337" w:name="_Toc21093147"/>
      <w:bookmarkStart w:id="338" w:name="_Toc29762676"/>
      <w:bookmarkStart w:id="339" w:name="_Toc36025851"/>
      <w:bookmarkStart w:id="340" w:name="_Toc44584721"/>
      <w:bookmarkStart w:id="341" w:name="_Toc45869014"/>
      <w:bookmarkStart w:id="342" w:name="_Toc52553573"/>
      <w:bookmarkStart w:id="343" w:name="_Toc61111593"/>
      <w:bookmarkStart w:id="344" w:name="_Toc66807979"/>
      <w:r w:rsidRPr="009C4728">
        <w:t>6.3.1</w:t>
      </w:r>
      <w:r w:rsidRPr="009C4728">
        <w:tab/>
        <w:t>E-UTRA minimum requirement</w:t>
      </w:r>
      <w:bookmarkEnd w:id="337"/>
      <w:bookmarkEnd w:id="338"/>
      <w:bookmarkEnd w:id="339"/>
      <w:bookmarkEnd w:id="340"/>
      <w:bookmarkEnd w:id="341"/>
      <w:bookmarkEnd w:id="342"/>
      <w:bookmarkEnd w:id="343"/>
      <w:bookmarkEnd w:id="34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345" w:name="_Toc21093148"/>
      <w:bookmarkStart w:id="346" w:name="_Toc29762677"/>
      <w:bookmarkStart w:id="347" w:name="_Toc36025852"/>
      <w:bookmarkStart w:id="348" w:name="_Toc44584722"/>
      <w:bookmarkStart w:id="349" w:name="_Toc45869015"/>
      <w:bookmarkStart w:id="350" w:name="_Toc52553574"/>
      <w:bookmarkStart w:id="351" w:name="_Toc61111594"/>
      <w:bookmarkStart w:id="352" w:name="_Toc66807980"/>
      <w:r w:rsidRPr="009C4728">
        <w:t>6.3.2</w:t>
      </w:r>
      <w:r w:rsidRPr="009C4728">
        <w:tab/>
        <w:t>UTRA FDD minimum requirement</w:t>
      </w:r>
      <w:bookmarkEnd w:id="345"/>
      <w:bookmarkEnd w:id="346"/>
      <w:bookmarkEnd w:id="347"/>
      <w:bookmarkEnd w:id="348"/>
      <w:bookmarkEnd w:id="349"/>
      <w:bookmarkEnd w:id="350"/>
      <w:bookmarkEnd w:id="351"/>
      <w:bookmarkEnd w:id="352"/>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353" w:name="_Toc21093149"/>
      <w:bookmarkStart w:id="354" w:name="_Toc29762678"/>
      <w:bookmarkStart w:id="355" w:name="_Toc36025853"/>
      <w:bookmarkStart w:id="356" w:name="_Toc44584723"/>
      <w:bookmarkStart w:id="357" w:name="_Toc45869016"/>
      <w:bookmarkStart w:id="358" w:name="_Toc52553575"/>
      <w:bookmarkStart w:id="359" w:name="_Toc61111595"/>
      <w:bookmarkStart w:id="360" w:name="_Toc66807981"/>
      <w:r w:rsidRPr="009C4728">
        <w:lastRenderedPageBreak/>
        <w:t>6.3.3</w:t>
      </w:r>
      <w:r w:rsidRPr="009C4728">
        <w:tab/>
        <w:t>UTRA TDD minimum requirement</w:t>
      </w:r>
      <w:bookmarkEnd w:id="353"/>
      <w:bookmarkEnd w:id="354"/>
      <w:bookmarkEnd w:id="355"/>
      <w:bookmarkEnd w:id="356"/>
      <w:bookmarkEnd w:id="357"/>
      <w:bookmarkEnd w:id="358"/>
      <w:bookmarkEnd w:id="359"/>
      <w:bookmarkEnd w:id="360"/>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361" w:name="_Toc21093150"/>
      <w:bookmarkStart w:id="362" w:name="_Toc29762679"/>
      <w:bookmarkStart w:id="363" w:name="_Toc36025854"/>
      <w:bookmarkStart w:id="364" w:name="_Toc44584724"/>
      <w:bookmarkStart w:id="365" w:name="_Toc45869017"/>
      <w:bookmarkStart w:id="366" w:name="_Toc52553576"/>
      <w:bookmarkStart w:id="367" w:name="_Toc61111596"/>
      <w:bookmarkStart w:id="368" w:name="_Toc66807982"/>
      <w:r w:rsidRPr="009C4728">
        <w:t>6.3.4</w:t>
      </w:r>
      <w:r w:rsidRPr="009C4728">
        <w:tab/>
        <w:t>GSM/EDGE minimum requirement</w:t>
      </w:r>
      <w:bookmarkEnd w:id="361"/>
      <w:bookmarkEnd w:id="362"/>
      <w:bookmarkEnd w:id="363"/>
      <w:bookmarkEnd w:id="364"/>
      <w:bookmarkEnd w:id="365"/>
      <w:bookmarkEnd w:id="366"/>
      <w:bookmarkEnd w:id="367"/>
      <w:bookmarkEnd w:id="368"/>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369" w:name="_Toc21093151"/>
      <w:bookmarkStart w:id="370" w:name="_Toc29762680"/>
      <w:bookmarkStart w:id="371" w:name="_Toc36025855"/>
      <w:bookmarkStart w:id="372" w:name="_Toc44584725"/>
      <w:bookmarkStart w:id="373" w:name="_Toc45869018"/>
      <w:bookmarkStart w:id="374" w:name="_Toc52553577"/>
      <w:bookmarkStart w:id="375" w:name="_Toc61111597"/>
      <w:bookmarkStart w:id="376" w:name="_Toc66807983"/>
      <w:r w:rsidRPr="009C4728">
        <w:t>6.3.5</w:t>
      </w:r>
      <w:r w:rsidRPr="009C4728">
        <w:tab/>
        <w:t>NB-IoT minimum requirement</w:t>
      </w:r>
      <w:bookmarkEnd w:id="369"/>
      <w:bookmarkEnd w:id="370"/>
      <w:bookmarkEnd w:id="371"/>
      <w:bookmarkEnd w:id="372"/>
      <w:bookmarkEnd w:id="373"/>
      <w:bookmarkEnd w:id="374"/>
      <w:bookmarkEnd w:id="375"/>
      <w:bookmarkEnd w:id="376"/>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377" w:name="_Toc21093152"/>
      <w:bookmarkStart w:id="378" w:name="_Toc29762681"/>
      <w:bookmarkStart w:id="379" w:name="_Toc36025856"/>
      <w:bookmarkStart w:id="380" w:name="_Toc44584726"/>
      <w:bookmarkStart w:id="381" w:name="_Toc45869019"/>
      <w:bookmarkStart w:id="382" w:name="_Toc52553578"/>
      <w:bookmarkStart w:id="383" w:name="_Toc61111598"/>
      <w:bookmarkStart w:id="384" w:name="_Toc66807984"/>
      <w:r w:rsidRPr="009C4728">
        <w:t>6.3.6</w:t>
      </w:r>
      <w:r w:rsidRPr="009C4728">
        <w:tab/>
        <w:t>NR minimum requirement</w:t>
      </w:r>
      <w:bookmarkEnd w:id="377"/>
      <w:bookmarkEnd w:id="378"/>
      <w:bookmarkEnd w:id="379"/>
      <w:bookmarkEnd w:id="380"/>
      <w:bookmarkEnd w:id="381"/>
      <w:bookmarkEnd w:id="382"/>
      <w:bookmarkEnd w:id="383"/>
      <w:bookmarkEnd w:id="384"/>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385" w:name="_Toc21093153"/>
      <w:bookmarkStart w:id="386" w:name="_Toc29762682"/>
      <w:bookmarkStart w:id="387" w:name="_Toc36025857"/>
      <w:bookmarkStart w:id="388" w:name="_Toc44584727"/>
      <w:bookmarkStart w:id="389" w:name="_Toc45869020"/>
      <w:bookmarkStart w:id="390" w:name="_Toc52553579"/>
      <w:bookmarkStart w:id="391" w:name="_Toc61111599"/>
      <w:bookmarkStart w:id="392" w:name="_Toc66807985"/>
      <w:r w:rsidRPr="009C4728">
        <w:t>6.4</w:t>
      </w:r>
      <w:r w:rsidRPr="009C4728">
        <w:tab/>
        <w:t>Transmit ON/OFF power</w:t>
      </w:r>
      <w:bookmarkEnd w:id="385"/>
      <w:bookmarkEnd w:id="386"/>
      <w:bookmarkEnd w:id="387"/>
      <w:bookmarkEnd w:id="388"/>
      <w:bookmarkEnd w:id="389"/>
      <w:bookmarkEnd w:id="390"/>
      <w:bookmarkEnd w:id="391"/>
      <w:bookmarkEnd w:id="392"/>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393" w:name="_Toc21093154"/>
      <w:bookmarkStart w:id="394" w:name="_Toc29762683"/>
      <w:bookmarkStart w:id="395" w:name="_Toc36025858"/>
      <w:bookmarkStart w:id="396" w:name="_Toc44584728"/>
      <w:bookmarkStart w:id="397" w:name="_Toc45869021"/>
      <w:bookmarkStart w:id="398" w:name="_Toc52553580"/>
      <w:bookmarkStart w:id="399" w:name="_Toc61111600"/>
      <w:bookmarkStart w:id="400" w:name="_Toc66807986"/>
      <w:r w:rsidRPr="009C4728">
        <w:t>6.4.1</w:t>
      </w:r>
      <w:r w:rsidRPr="009C4728">
        <w:tab/>
        <w:t>Transmitter OFF power</w:t>
      </w:r>
      <w:bookmarkEnd w:id="393"/>
      <w:bookmarkEnd w:id="394"/>
      <w:bookmarkEnd w:id="395"/>
      <w:bookmarkEnd w:id="396"/>
      <w:bookmarkEnd w:id="397"/>
      <w:bookmarkEnd w:id="398"/>
      <w:bookmarkEnd w:id="399"/>
      <w:bookmarkEnd w:id="400"/>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401" w:name="_Toc21093155"/>
      <w:bookmarkStart w:id="402" w:name="_Toc29762684"/>
      <w:bookmarkStart w:id="403" w:name="_Toc36025859"/>
      <w:bookmarkStart w:id="404" w:name="_Toc44584729"/>
      <w:bookmarkStart w:id="405" w:name="_Toc45869022"/>
      <w:bookmarkStart w:id="406" w:name="_Toc52553581"/>
      <w:bookmarkStart w:id="407" w:name="_Toc61111601"/>
      <w:bookmarkStart w:id="408" w:name="_Toc66807987"/>
      <w:r w:rsidRPr="009C4728">
        <w:t>6.4.1.1</w:t>
      </w:r>
      <w:r w:rsidRPr="009C4728">
        <w:tab/>
        <w:t>Minimum Requirement</w:t>
      </w:r>
      <w:bookmarkEnd w:id="401"/>
      <w:bookmarkEnd w:id="402"/>
      <w:bookmarkEnd w:id="403"/>
      <w:bookmarkEnd w:id="404"/>
      <w:bookmarkEnd w:id="405"/>
      <w:bookmarkEnd w:id="406"/>
      <w:bookmarkEnd w:id="407"/>
      <w:bookmarkEnd w:id="408"/>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409" w:name="_Toc21093156"/>
      <w:bookmarkStart w:id="410" w:name="_Toc29762685"/>
      <w:bookmarkStart w:id="411" w:name="_Toc36025860"/>
      <w:bookmarkStart w:id="412" w:name="_Toc44584730"/>
      <w:bookmarkStart w:id="413" w:name="_Toc45869023"/>
      <w:bookmarkStart w:id="414" w:name="_Toc52553582"/>
      <w:bookmarkStart w:id="415" w:name="_Toc61111602"/>
      <w:bookmarkStart w:id="416" w:name="_Toc66807988"/>
      <w:r w:rsidRPr="009C4728">
        <w:t>6.4.2</w:t>
      </w:r>
      <w:r w:rsidRPr="009C4728">
        <w:tab/>
        <w:t>Transmitter transient period</w:t>
      </w:r>
      <w:bookmarkEnd w:id="409"/>
      <w:bookmarkEnd w:id="410"/>
      <w:bookmarkEnd w:id="411"/>
      <w:bookmarkEnd w:id="412"/>
      <w:bookmarkEnd w:id="413"/>
      <w:bookmarkEnd w:id="414"/>
      <w:bookmarkEnd w:id="415"/>
      <w:bookmarkEnd w:id="416"/>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417" w:name="_MON_1317316963"/>
    <w:bookmarkStart w:id="418" w:name="_MON_1323547975"/>
    <w:bookmarkEnd w:id="417"/>
    <w:bookmarkEnd w:id="418"/>
    <w:bookmarkStart w:id="419" w:name="_MON_1323726522"/>
    <w:bookmarkEnd w:id="419"/>
    <w:p w14:paraId="5F544B6F" w14:textId="77777777" w:rsidR="00C53C29" w:rsidRPr="009C4728" w:rsidRDefault="00C53C29" w:rsidP="00C53C29">
      <w:pPr>
        <w:pStyle w:val="TH"/>
      </w:pPr>
      <w:r w:rsidRPr="009C4728">
        <w:object w:dxaOrig="9719" w:dyaOrig="4691" w14:anchorId="5F546700">
          <v:shape id="_x0000_i1032" type="#_x0000_t75" style="width:467.7pt;height:236.65pt" o:ole="">
            <v:imagedata r:id="rId26" o:title=""/>
          </v:shape>
          <o:OLEObject Type="Embed" ProgID="Word.Picture.8" ShapeID="_x0000_i1032" DrawAspect="Content" ObjectID="_1679385977"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5B2AD0" w:rsidRDefault="005B2AD0"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5B2AD0" w:rsidRDefault="005B2AD0"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5B2AD0" w:rsidRDefault="005B2AD0"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5B2AD0" w:rsidRDefault="005B2AD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5B2AD0" w:rsidRDefault="005B2AD0"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5B2AD0" w:rsidRDefault="005B2AD0"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5B2AD0" w:rsidRDefault="005B2AD0"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5B2AD0" w:rsidRDefault="005B2AD0"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5B2AD0" w:rsidRDefault="005B2AD0"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5B2AD0" w:rsidRDefault="005B2AD0"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5B2AD0" w:rsidRDefault="005B2AD0"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5B2AD0" w:rsidRDefault="005B2AD0"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5B2AD0" w:rsidRDefault="005B2AD0"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5B2AD0" w:rsidRDefault="005B2AD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5B2AD0" w:rsidRDefault="005B2AD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5B2AD0" w:rsidRDefault="005B2AD0"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5B2AD0" w:rsidRDefault="005B2AD0"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5B2AD0" w:rsidRDefault="005B2AD0"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5B2AD0" w:rsidRDefault="005B2AD0"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5B2AD0" w:rsidRDefault="005B2AD0"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5B2AD0" w:rsidRDefault="005B2AD0"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5B2AD0" w:rsidRDefault="005B2AD0"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5B2AD0" w:rsidRDefault="005B2AD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5B2AD0" w:rsidRDefault="005B2AD0"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5B2AD0" w:rsidRDefault="005B2AD0"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5B2AD0" w:rsidRDefault="005B2AD0"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5B2AD0" w:rsidRDefault="005B2AD0"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5B2AD0" w:rsidRDefault="005B2AD0"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5B2AD0" w:rsidRDefault="005B2AD0"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5B2AD0" w:rsidRDefault="005B2AD0"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5B2AD0" w:rsidRDefault="005B2AD0"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5B2AD0" w:rsidRDefault="005B2AD0"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5B2AD0" w:rsidRDefault="005B2AD0"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5B2AD0" w:rsidRDefault="005B2AD0"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5B2AD0" w:rsidRDefault="005B2AD0"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5B2AD0" w:rsidRDefault="005B2AD0"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5B2AD0" w:rsidRDefault="005B2AD0"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5B2AD0" w:rsidRDefault="005B2AD0"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5B2AD0" w:rsidRDefault="005B2AD0"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5B2AD0" w:rsidRDefault="005B2AD0"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5B2AD0" w:rsidRDefault="005B2AD0"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5B2AD0" w:rsidRDefault="005B2AD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5B2AD0" w:rsidRDefault="005B2AD0"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5B2AD0" w:rsidRDefault="005B2AD0"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5B2AD0" w:rsidRDefault="005B2AD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5B2AD0" w:rsidRDefault="005B2AD0"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420" w:name="_Toc21093157"/>
      <w:bookmarkStart w:id="421" w:name="_Toc29762686"/>
      <w:bookmarkStart w:id="422" w:name="_Toc36025861"/>
      <w:bookmarkStart w:id="423" w:name="_Toc44584731"/>
      <w:bookmarkStart w:id="424" w:name="_Toc45869024"/>
      <w:bookmarkStart w:id="425" w:name="_Toc52553583"/>
      <w:bookmarkStart w:id="426" w:name="_Toc61111603"/>
      <w:bookmarkStart w:id="427" w:name="_Toc66807989"/>
      <w:r w:rsidRPr="009C4728">
        <w:t>6.4.2.1</w:t>
      </w:r>
      <w:r w:rsidRPr="009C4728">
        <w:tab/>
        <w:t>Minimum requirements</w:t>
      </w:r>
      <w:bookmarkEnd w:id="420"/>
      <w:bookmarkEnd w:id="421"/>
      <w:bookmarkEnd w:id="422"/>
      <w:bookmarkEnd w:id="423"/>
      <w:bookmarkEnd w:id="424"/>
      <w:bookmarkEnd w:id="425"/>
      <w:bookmarkEnd w:id="426"/>
      <w:bookmarkEnd w:id="427"/>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428" w:name="_Toc21093158"/>
      <w:bookmarkStart w:id="429" w:name="_Toc29762687"/>
      <w:bookmarkStart w:id="430" w:name="_Toc36025862"/>
      <w:bookmarkStart w:id="431" w:name="_Toc44584732"/>
      <w:bookmarkStart w:id="432" w:name="_Toc45869025"/>
      <w:bookmarkStart w:id="433" w:name="_Toc52553584"/>
      <w:bookmarkStart w:id="434" w:name="_Toc61111604"/>
      <w:bookmarkStart w:id="435" w:name="_Toc66807990"/>
      <w:r w:rsidRPr="009C4728">
        <w:t>6.5</w:t>
      </w:r>
      <w:r w:rsidRPr="009C4728">
        <w:tab/>
        <w:t>Transmitted signal quality</w:t>
      </w:r>
      <w:bookmarkEnd w:id="428"/>
      <w:bookmarkEnd w:id="429"/>
      <w:bookmarkEnd w:id="430"/>
      <w:bookmarkEnd w:id="431"/>
      <w:bookmarkEnd w:id="432"/>
      <w:bookmarkEnd w:id="433"/>
      <w:bookmarkEnd w:id="434"/>
      <w:bookmarkEnd w:id="435"/>
    </w:p>
    <w:p w14:paraId="5F544B8C" w14:textId="77777777" w:rsidR="00C53C29" w:rsidRPr="009C4728" w:rsidRDefault="00C53C29" w:rsidP="00C53C29">
      <w:pPr>
        <w:pStyle w:val="Heading3"/>
      </w:pPr>
      <w:bookmarkStart w:id="436" w:name="_Toc21093159"/>
      <w:bookmarkStart w:id="437" w:name="_Toc29762688"/>
      <w:bookmarkStart w:id="438" w:name="_Toc36025863"/>
      <w:bookmarkStart w:id="439" w:name="_Toc44584733"/>
      <w:bookmarkStart w:id="440" w:name="_Toc45869026"/>
      <w:bookmarkStart w:id="441" w:name="_Toc52553585"/>
      <w:bookmarkStart w:id="442" w:name="_Toc61111605"/>
      <w:bookmarkStart w:id="443" w:name="_Toc66807991"/>
      <w:r w:rsidRPr="009C4728">
        <w:t>6.5.1</w:t>
      </w:r>
      <w:r w:rsidRPr="009C4728">
        <w:tab/>
        <w:t>Modulation quality</w:t>
      </w:r>
      <w:bookmarkEnd w:id="436"/>
      <w:bookmarkEnd w:id="437"/>
      <w:bookmarkEnd w:id="438"/>
      <w:bookmarkEnd w:id="439"/>
      <w:bookmarkEnd w:id="440"/>
      <w:bookmarkEnd w:id="441"/>
      <w:bookmarkEnd w:id="442"/>
      <w:bookmarkEnd w:id="443"/>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444" w:name="_Toc21093160"/>
      <w:bookmarkStart w:id="445" w:name="_Toc29762689"/>
      <w:bookmarkStart w:id="446" w:name="_Toc36025864"/>
      <w:bookmarkStart w:id="447" w:name="_Toc44584734"/>
      <w:bookmarkStart w:id="448" w:name="_Toc45869027"/>
      <w:bookmarkStart w:id="449" w:name="_Toc52553586"/>
      <w:bookmarkStart w:id="450" w:name="_Toc61111606"/>
      <w:bookmarkStart w:id="451" w:name="_Toc66807992"/>
      <w:r w:rsidRPr="009C4728">
        <w:t>6.5.1.1</w:t>
      </w:r>
      <w:r w:rsidRPr="009C4728">
        <w:tab/>
        <w:t>E-UTRA minimum requirement</w:t>
      </w:r>
      <w:bookmarkEnd w:id="444"/>
      <w:bookmarkEnd w:id="445"/>
      <w:bookmarkEnd w:id="446"/>
      <w:bookmarkEnd w:id="447"/>
      <w:bookmarkEnd w:id="448"/>
      <w:bookmarkEnd w:id="449"/>
      <w:bookmarkEnd w:id="450"/>
      <w:bookmarkEnd w:id="451"/>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452" w:name="_Toc21093161"/>
      <w:bookmarkStart w:id="453" w:name="_Toc29762690"/>
      <w:bookmarkStart w:id="454" w:name="_Toc36025865"/>
      <w:bookmarkStart w:id="455" w:name="_Toc44584735"/>
      <w:bookmarkStart w:id="456" w:name="_Toc45869028"/>
      <w:bookmarkStart w:id="457" w:name="_Toc52553587"/>
      <w:bookmarkStart w:id="458" w:name="_Toc61111607"/>
      <w:bookmarkStart w:id="459" w:name="_Toc66807993"/>
      <w:r w:rsidRPr="009C4728">
        <w:t>6.5.1.2</w:t>
      </w:r>
      <w:r w:rsidRPr="009C4728">
        <w:tab/>
        <w:t>UTRA FDD minimum requirement</w:t>
      </w:r>
      <w:bookmarkEnd w:id="452"/>
      <w:bookmarkEnd w:id="453"/>
      <w:bookmarkEnd w:id="454"/>
      <w:bookmarkEnd w:id="455"/>
      <w:bookmarkEnd w:id="456"/>
      <w:bookmarkEnd w:id="457"/>
      <w:bookmarkEnd w:id="458"/>
      <w:bookmarkEnd w:id="459"/>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460" w:name="_Toc21093162"/>
      <w:bookmarkStart w:id="461" w:name="_Toc29762691"/>
      <w:bookmarkStart w:id="462" w:name="_Toc36025866"/>
      <w:bookmarkStart w:id="463" w:name="_Toc44584736"/>
      <w:bookmarkStart w:id="464" w:name="_Toc45869029"/>
      <w:bookmarkStart w:id="465" w:name="_Toc52553588"/>
      <w:bookmarkStart w:id="466" w:name="_Toc61111608"/>
      <w:bookmarkStart w:id="467" w:name="_Toc66807994"/>
      <w:r w:rsidRPr="009C4728">
        <w:t>6.5.1.3</w:t>
      </w:r>
      <w:r w:rsidRPr="009C4728">
        <w:tab/>
        <w:t>UTRA TDD minimum requirement</w:t>
      </w:r>
      <w:bookmarkEnd w:id="460"/>
      <w:bookmarkEnd w:id="461"/>
      <w:bookmarkEnd w:id="462"/>
      <w:bookmarkEnd w:id="463"/>
      <w:bookmarkEnd w:id="464"/>
      <w:bookmarkEnd w:id="465"/>
      <w:bookmarkEnd w:id="466"/>
      <w:bookmarkEnd w:id="467"/>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468" w:name="_Toc21093163"/>
      <w:bookmarkStart w:id="469" w:name="_Toc29762692"/>
      <w:bookmarkStart w:id="470" w:name="_Toc36025867"/>
      <w:bookmarkStart w:id="471" w:name="_Toc44584737"/>
      <w:bookmarkStart w:id="472" w:name="_Toc45869030"/>
      <w:bookmarkStart w:id="473" w:name="_Toc52553589"/>
      <w:bookmarkStart w:id="474" w:name="_Toc61111609"/>
      <w:bookmarkStart w:id="475" w:name="_Toc66807995"/>
      <w:r w:rsidRPr="009C4728">
        <w:t>6.5.1.4</w:t>
      </w:r>
      <w:r w:rsidRPr="009C4728">
        <w:tab/>
        <w:t>GSM/EDGE minimum requirement</w:t>
      </w:r>
      <w:bookmarkEnd w:id="468"/>
      <w:bookmarkEnd w:id="469"/>
      <w:bookmarkEnd w:id="470"/>
      <w:bookmarkEnd w:id="471"/>
      <w:bookmarkEnd w:id="472"/>
      <w:bookmarkEnd w:id="473"/>
      <w:bookmarkEnd w:id="474"/>
      <w:bookmarkEnd w:id="475"/>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476" w:name="_Toc21093164"/>
      <w:bookmarkStart w:id="477" w:name="_Toc29762693"/>
      <w:bookmarkStart w:id="478" w:name="_Toc36025868"/>
      <w:bookmarkStart w:id="479" w:name="_Toc44584738"/>
      <w:bookmarkStart w:id="480" w:name="_Toc45869031"/>
      <w:bookmarkStart w:id="481" w:name="_Toc52553590"/>
      <w:bookmarkStart w:id="482" w:name="_Toc61111610"/>
      <w:bookmarkStart w:id="483" w:name="_Toc66807996"/>
      <w:r w:rsidRPr="009C4728">
        <w:t>6.5.1.5</w:t>
      </w:r>
      <w:r w:rsidRPr="009C4728">
        <w:tab/>
        <w:t>NB-IoT minimum requirement</w:t>
      </w:r>
      <w:bookmarkEnd w:id="476"/>
      <w:bookmarkEnd w:id="477"/>
      <w:bookmarkEnd w:id="478"/>
      <w:bookmarkEnd w:id="479"/>
      <w:bookmarkEnd w:id="480"/>
      <w:bookmarkEnd w:id="481"/>
      <w:bookmarkEnd w:id="482"/>
      <w:bookmarkEnd w:id="483"/>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484" w:name="_Toc21093165"/>
      <w:bookmarkStart w:id="485" w:name="_Toc29762694"/>
      <w:bookmarkStart w:id="486" w:name="_Toc36025869"/>
      <w:bookmarkStart w:id="487" w:name="_Toc44584739"/>
      <w:bookmarkStart w:id="488" w:name="_Toc45869032"/>
      <w:bookmarkStart w:id="489" w:name="_Toc52553591"/>
      <w:bookmarkStart w:id="490" w:name="_Toc61111611"/>
      <w:bookmarkStart w:id="491" w:name="_Toc66807997"/>
      <w:r w:rsidRPr="009C4728">
        <w:t>6.5.1.6</w:t>
      </w:r>
      <w:r w:rsidRPr="009C4728">
        <w:tab/>
        <w:t>NR minimum requirement</w:t>
      </w:r>
      <w:bookmarkEnd w:id="484"/>
      <w:bookmarkEnd w:id="485"/>
      <w:bookmarkEnd w:id="486"/>
      <w:bookmarkEnd w:id="487"/>
      <w:bookmarkEnd w:id="488"/>
      <w:bookmarkEnd w:id="489"/>
      <w:bookmarkEnd w:id="490"/>
      <w:bookmarkEnd w:id="491"/>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492" w:name="_Toc21093166"/>
      <w:bookmarkStart w:id="493" w:name="_Toc29762695"/>
      <w:bookmarkStart w:id="494" w:name="_Toc36025870"/>
      <w:bookmarkStart w:id="495" w:name="_Toc44584740"/>
      <w:bookmarkStart w:id="496" w:name="_Toc45869033"/>
      <w:bookmarkStart w:id="497" w:name="_Toc52553592"/>
      <w:bookmarkStart w:id="498" w:name="_Toc61111612"/>
      <w:bookmarkStart w:id="499" w:name="_Toc66807998"/>
      <w:r w:rsidRPr="009C4728">
        <w:t>6.5.2</w:t>
      </w:r>
      <w:r w:rsidRPr="009C4728">
        <w:tab/>
        <w:t>Frequency error</w:t>
      </w:r>
      <w:bookmarkEnd w:id="492"/>
      <w:bookmarkEnd w:id="493"/>
      <w:bookmarkEnd w:id="494"/>
      <w:bookmarkEnd w:id="495"/>
      <w:bookmarkEnd w:id="496"/>
      <w:bookmarkEnd w:id="497"/>
      <w:bookmarkEnd w:id="498"/>
      <w:bookmarkEnd w:id="499"/>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500" w:name="_Toc21093167"/>
      <w:bookmarkStart w:id="501" w:name="_Toc29762696"/>
      <w:bookmarkStart w:id="502" w:name="_Toc36025871"/>
      <w:bookmarkStart w:id="503" w:name="_Toc44584741"/>
      <w:bookmarkStart w:id="504" w:name="_Toc45869034"/>
      <w:bookmarkStart w:id="505" w:name="_Toc52553593"/>
      <w:bookmarkStart w:id="506" w:name="_Toc61111613"/>
      <w:bookmarkStart w:id="507" w:name="_Toc66807999"/>
      <w:r w:rsidRPr="009C4728">
        <w:t>6.5.2.1</w:t>
      </w:r>
      <w:r w:rsidRPr="009C4728">
        <w:tab/>
        <w:t>E-UTRA minimum requirement</w:t>
      </w:r>
      <w:bookmarkEnd w:id="500"/>
      <w:bookmarkEnd w:id="501"/>
      <w:bookmarkEnd w:id="502"/>
      <w:bookmarkEnd w:id="503"/>
      <w:bookmarkEnd w:id="504"/>
      <w:bookmarkEnd w:id="505"/>
      <w:bookmarkEnd w:id="506"/>
      <w:bookmarkEnd w:id="50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508" w:name="_Toc21093168"/>
      <w:bookmarkStart w:id="509" w:name="_Toc29762697"/>
      <w:bookmarkStart w:id="510" w:name="_Toc36025872"/>
      <w:bookmarkStart w:id="511" w:name="_Toc44584742"/>
      <w:bookmarkStart w:id="512" w:name="_Toc45869035"/>
      <w:bookmarkStart w:id="513" w:name="_Toc52553594"/>
      <w:bookmarkStart w:id="514" w:name="_Toc61111614"/>
      <w:bookmarkStart w:id="515" w:name="_Toc66808000"/>
      <w:r w:rsidRPr="009C4728">
        <w:t>6.5.2.2</w:t>
      </w:r>
      <w:r w:rsidRPr="009C4728">
        <w:tab/>
        <w:t>UTRA FDD minimum requirement</w:t>
      </w:r>
      <w:bookmarkEnd w:id="508"/>
      <w:bookmarkEnd w:id="509"/>
      <w:bookmarkEnd w:id="510"/>
      <w:bookmarkEnd w:id="511"/>
      <w:bookmarkEnd w:id="512"/>
      <w:bookmarkEnd w:id="513"/>
      <w:bookmarkEnd w:id="514"/>
      <w:bookmarkEnd w:id="515"/>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516" w:name="_Toc21093169"/>
      <w:bookmarkStart w:id="517" w:name="_Toc29762698"/>
      <w:bookmarkStart w:id="518" w:name="_Toc36025873"/>
      <w:bookmarkStart w:id="519" w:name="_Toc44584743"/>
      <w:bookmarkStart w:id="520" w:name="_Toc45869036"/>
      <w:bookmarkStart w:id="521" w:name="_Toc52553595"/>
      <w:bookmarkStart w:id="522" w:name="_Toc61111615"/>
      <w:bookmarkStart w:id="523" w:name="_Toc66808001"/>
      <w:r w:rsidRPr="009C4728">
        <w:lastRenderedPageBreak/>
        <w:t>6.5.2.3</w:t>
      </w:r>
      <w:r w:rsidRPr="009C4728">
        <w:tab/>
        <w:t>UTRA TDD minimum requirement</w:t>
      </w:r>
      <w:bookmarkEnd w:id="516"/>
      <w:bookmarkEnd w:id="517"/>
      <w:bookmarkEnd w:id="518"/>
      <w:bookmarkEnd w:id="519"/>
      <w:bookmarkEnd w:id="520"/>
      <w:bookmarkEnd w:id="521"/>
      <w:bookmarkEnd w:id="522"/>
      <w:bookmarkEnd w:id="523"/>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524" w:name="_Toc21093170"/>
      <w:bookmarkStart w:id="525" w:name="_Toc29762699"/>
      <w:bookmarkStart w:id="526" w:name="_Toc36025874"/>
      <w:bookmarkStart w:id="527" w:name="_Toc44584744"/>
      <w:bookmarkStart w:id="528" w:name="_Toc45869037"/>
      <w:bookmarkStart w:id="529" w:name="_Toc52553596"/>
      <w:bookmarkStart w:id="530" w:name="_Toc61111616"/>
      <w:bookmarkStart w:id="531" w:name="_Toc66808002"/>
      <w:r w:rsidRPr="009C4728">
        <w:t>6.5.2.4</w:t>
      </w:r>
      <w:r w:rsidRPr="009C4728">
        <w:tab/>
        <w:t>GSM/EDGE minimum requirement</w:t>
      </w:r>
      <w:bookmarkEnd w:id="524"/>
      <w:bookmarkEnd w:id="525"/>
      <w:bookmarkEnd w:id="526"/>
      <w:bookmarkEnd w:id="527"/>
      <w:bookmarkEnd w:id="528"/>
      <w:bookmarkEnd w:id="529"/>
      <w:bookmarkEnd w:id="530"/>
      <w:bookmarkEnd w:id="531"/>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532" w:name="_Toc21093171"/>
      <w:bookmarkStart w:id="533" w:name="_Toc29762700"/>
      <w:bookmarkStart w:id="534" w:name="_Toc36025875"/>
      <w:bookmarkStart w:id="535" w:name="_Toc44584745"/>
      <w:bookmarkStart w:id="536" w:name="_Toc45869038"/>
      <w:bookmarkStart w:id="537" w:name="_Toc52553597"/>
      <w:bookmarkStart w:id="538" w:name="_Toc61111617"/>
      <w:bookmarkStart w:id="539" w:name="_Toc66808003"/>
      <w:r w:rsidRPr="009C4728">
        <w:t>6.5.2.5</w:t>
      </w:r>
      <w:r w:rsidRPr="009C4728">
        <w:tab/>
        <w:t>NB-IoT minimum requirement</w:t>
      </w:r>
      <w:bookmarkEnd w:id="532"/>
      <w:bookmarkEnd w:id="533"/>
      <w:bookmarkEnd w:id="534"/>
      <w:bookmarkEnd w:id="535"/>
      <w:bookmarkEnd w:id="536"/>
      <w:bookmarkEnd w:id="537"/>
      <w:bookmarkEnd w:id="538"/>
      <w:bookmarkEnd w:id="539"/>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540" w:name="_Toc21093172"/>
      <w:bookmarkStart w:id="541" w:name="_Toc29762701"/>
      <w:bookmarkStart w:id="542" w:name="_Toc36025876"/>
      <w:bookmarkStart w:id="543" w:name="_Toc44584746"/>
      <w:bookmarkStart w:id="544" w:name="_Toc45869039"/>
      <w:bookmarkStart w:id="545" w:name="_Toc52553598"/>
      <w:bookmarkStart w:id="546" w:name="_Toc61111618"/>
      <w:bookmarkStart w:id="547" w:name="_Toc66808004"/>
      <w:r w:rsidRPr="009C4728">
        <w:t>6.5.2.6</w:t>
      </w:r>
      <w:r w:rsidRPr="009C4728">
        <w:tab/>
        <w:t>NR minimum requirement</w:t>
      </w:r>
      <w:bookmarkEnd w:id="540"/>
      <w:bookmarkEnd w:id="541"/>
      <w:bookmarkEnd w:id="542"/>
      <w:bookmarkEnd w:id="543"/>
      <w:bookmarkEnd w:id="544"/>
      <w:bookmarkEnd w:id="545"/>
      <w:bookmarkEnd w:id="546"/>
      <w:bookmarkEnd w:id="547"/>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548" w:name="_Toc21093173"/>
      <w:bookmarkStart w:id="549" w:name="_Toc29762702"/>
      <w:bookmarkStart w:id="550" w:name="_Toc36025877"/>
      <w:bookmarkStart w:id="551" w:name="_Toc44584747"/>
      <w:bookmarkStart w:id="552" w:name="_Toc45869040"/>
      <w:bookmarkStart w:id="553" w:name="_Toc52553599"/>
      <w:bookmarkStart w:id="554" w:name="_Toc61111619"/>
      <w:bookmarkStart w:id="555" w:name="_Toc66808005"/>
      <w:r w:rsidRPr="009C4728">
        <w:t>6.5.3</w:t>
      </w:r>
      <w:r w:rsidRPr="009C4728">
        <w:tab/>
        <w:t>Time alignment error</w:t>
      </w:r>
      <w:bookmarkEnd w:id="548"/>
      <w:bookmarkEnd w:id="549"/>
      <w:bookmarkEnd w:id="550"/>
      <w:bookmarkEnd w:id="551"/>
      <w:bookmarkEnd w:id="552"/>
      <w:bookmarkEnd w:id="553"/>
      <w:bookmarkEnd w:id="554"/>
      <w:bookmarkEnd w:id="555"/>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556" w:name="_Toc21093174"/>
      <w:bookmarkStart w:id="557" w:name="_Toc29762703"/>
      <w:bookmarkStart w:id="558" w:name="_Toc36025878"/>
      <w:bookmarkStart w:id="559" w:name="_Toc44584748"/>
      <w:bookmarkStart w:id="560" w:name="_Toc45869041"/>
      <w:bookmarkStart w:id="561" w:name="_Toc52553600"/>
      <w:bookmarkStart w:id="562" w:name="_Toc61111620"/>
      <w:bookmarkStart w:id="563" w:name="_Toc66808006"/>
      <w:r w:rsidRPr="009C4728">
        <w:t>6.5.3.1</w:t>
      </w:r>
      <w:r w:rsidRPr="009C4728">
        <w:tab/>
        <w:t>E-UTRA minimum Requirement</w:t>
      </w:r>
      <w:bookmarkEnd w:id="556"/>
      <w:bookmarkEnd w:id="557"/>
      <w:bookmarkEnd w:id="558"/>
      <w:bookmarkEnd w:id="559"/>
      <w:bookmarkEnd w:id="560"/>
      <w:bookmarkEnd w:id="561"/>
      <w:bookmarkEnd w:id="562"/>
      <w:bookmarkEnd w:id="563"/>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564" w:name="_Toc21093175"/>
      <w:bookmarkStart w:id="565" w:name="_Toc29762704"/>
      <w:bookmarkStart w:id="566" w:name="_Toc36025879"/>
      <w:bookmarkStart w:id="567" w:name="_Toc44584749"/>
      <w:bookmarkStart w:id="568" w:name="_Toc45869042"/>
      <w:bookmarkStart w:id="569" w:name="_Toc52553601"/>
      <w:bookmarkStart w:id="570" w:name="_Toc61111621"/>
      <w:bookmarkStart w:id="571" w:name="_Toc66808007"/>
      <w:r w:rsidRPr="009C4728">
        <w:t>6.5.3.2</w:t>
      </w:r>
      <w:r w:rsidRPr="009C4728">
        <w:tab/>
        <w:t>UTRA FDD minimum requirement</w:t>
      </w:r>
      <w:bookmarkEnd w:id="564"/>
      <w:bookmarkEnd w:id="565"/>
      <w:bookmarkEnd w:id="566"/>
      <w:bookmarkEnd w:id="567"/>
      <w:bookmarkEnd w:id="568"/>
      <w:bookmarkEnd w:id="569"/>
      <w:bookmarkEnd w:id="570"/>
      <w:bookmarkEnd w:id="571"/>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572" w:name="_Toc21093176"/>
      <w:bookmarkStart w:id="573" w:name="_Toc29762705"/>
      <w:bookmarkStart w:id="574" w:name="_Toc36025880"/>
      <w:bookmarkStart w:id="575" w:name="_Toc44584750"/>
      <w:bookmarkStart w:id="576" w:name="_Toc45869043"/>
      <w:bookmarkStart w:id="577" w:name="_Toc52553602"/>
      <w:bookmarkStart w:id="578" w:name="_Toc61111622"/>
      <w:bookmarkStart w:id="579" w:name="_Toc66808008"/>
      <w:r w:rsidRPr="009C4728">
        <w:t>6.5.3.3</w:t>
      </w:r>
      <w:r w:rsidRPr="009C4728">
        <w:tab/>
        <w:t>UTRA TDD minimum requirement</w:t>
      </w:r>
      <w:bookmarkEnd w:id="572"/>
      <w:bookmarkEnd w:id="573"/>
      <w:bookmarkEnd w:id="574"/>
      <w:bookmarkEnd w:id="575"/>
      <w:bookmarkEnd w:id="576"/>
      <w:bookmarkEnd w:id="577"/>
      <w:bookmarkEnd w:id="578"/>
      <w:bookmarkEnd w:id="579"/>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580" w:name="_Toc21093177"/>
      <w:bookmarkStart w:id="581" w:name="_Toc29762706"/>
      <w:bookmarkStart w:id="582" w:name="_Toc36025881"/>
      <w:bookmarkStart w:id="583" w:name="_Toc44584751"/>
      <w:bookmarkStart w:id="584" w:name="_Toc45869044"/>
      <w:bookmarkStart w:id="585" w:name="_Toc52553603"/>
      <w:bookmarkStart w:id="586" w:name="_Toc61111623"/>
      <w:bookmarkStart w:id="587" w:name="_Toc66808009"/>
      <w:r w:rsidRPr="009C4728">
        <w:t>6.5.3.4</w:t>
      </w:r>
      <w:r w:rsidRPr="009C4728">
        <w:tab/>
        <w:t>NB-IoT minimum Requirement</w:t>
      </w:r>
      <w:bookmarkEnd w:id="580"/>
      <w:bookmarkEnd w:id="581"/>
      <w:bookmarkEnd w:id="582"/>
      <w:bookmarkEnd w:id="583"/>
      <w:bookmarkEnd w:id="584"/>
      <w:bookmarkEnd w:id="585"/>
      <w:bookmarkEnd w:id="586"/>
      <w:bookmarkEnd w:id="58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588" w:name="_Toc21093178"/>
      <w:bookmarkStart w:id="589" w:name="_Toc29762707"/>
      <w:bookmarkStart w:id="590" w:name="_Toc36025882"/>
      <w:bookmarkStart w:id="591" w:name="_Toc44584752"/>
      <w:bookmarkStart w:id="592" w:name="_Toc45869045"/>
      <w:bookmarkStart w:id="593" w:name="_Toc52553604"/>
      <w:bookmarkStart w:id="594" w:name="_Toc61111624"/>
      <w:bookmarkStart w:id="595" w:name="_Toc66808010"/>
      <w:r w:rsidRPr="009C4728">
        <w:t>6.5.3.5</w:t>
      </w:r>
      <w:r w:rsidRPr="009C4728">
        <w:tab/>
        <w:t>NR minimum Requirement</w:t>
      </w:r>
      <w:bookmarkEnd w:id="588"/>
      <w:bookmarkEnd w:id="589"/>
      <w:bookmarkEnd w:id="590"/>
      <w:bookmarkEnd w:id="591"/>
      <w:bookmarkEnd w:id="592"/>
      <w:bookmarkEnd w:id="593"/>
      <w:bookmarkEnd w:id="594"/>
      <w:bookmarkEnd w:id="595"/>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596" w:name="_Toc21093179"/>
      <w:bookmarkStart w:id="597" w:name="_Toc29762708"/>
      <w:bookmarkStart w:id="598" w:name="_Toc36025883"/>
      <w:bookmarkStart w:id="599" w:name="_Toc44584753"/>
      <w:bookmarkStart w:id="600" w:name="_Toc45869046"/>
      <w:bookmarkStart w:id="601" w:name="_Toc52553605"/>
      <w:bookmarkStart w:id="602" w:name="_Toc61111625"/>
      <w:bookmarkStart w:id="603" w:name="_Toc66808011"/>
      <w:r w:rsidRPr="009C4728">
        <w:lastRenderedPageBreak/>
        <w:t>6.6</w:t>
      </w:r>
      <w:r w:rsidRPr="009C4728">
        <w:tab/>
        <w:t>Unwanted emissions</w:t>
      </w:r>
      <w:bookmarkEnd w:id="596"/>
      <w:bookmarkEnd w:id="597"/>
      <w:bookmarkEnd w:id="598"/>
      <w:bookmarkEnd w:id="599"/>
      <w:bookmarkEnd w:id="600"/>
      <w:bookmarkEnd w:id="601"/>
      <w:bookmarkEnd w:id="602"/>
      <w:bookmarkEnd w:id="603"/>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604" w:name="OLE_LINK27"/>
            <w:bookmarkStart w:id="605" w:name="OLE_LINK28"/>
            <w:r w:rsidRPr="009C4728">
              <w:sym w:font="Symbol" w:char="00A3"/>
            </w:r>
            <w:bookmarkEnd w:id="604"/>
            <w:bookmarkEnd w:id="605"/>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606"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606"/>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607" w:name="_Toc21093180"/>
      <w:bookmarkStart w:id="608" w:name="_Toc29762709"/>
      <w:bookmarkStart w:id="609" w:name="_Toc36025884"/>
      <w:bookmarkStart w:id="610" w:name="_Toc44584754"/>
      <w:bookmarkStart w:id="611" w:name="_Toc45869047"/>
      <w:bookmarkStart w:id="612" w:name="_Toc52553606"/>
      <w:bookmarkStart w:id="613" w:name="_Toc61111626"/>
      <w:bookmarkStart w:id="614" w:name="_Toc66808012"/>
      <w:r w:rsidRPr="009C4728">
        <w:t>6.6.1</w:t>
      </w:r>
      <w:r w:rsidRPr="009C4728">
        <w:tab/>
        <w:t>Transmitter spurious emissions</w:t>
      </w:r>
      <w:bookmarkEnd w:id="607"/>
      <w:bookmarkEnd w:id="608"/>
      <w:bookmarkEnd w:id="609"/>
      <w:bookmarkEnd w:id="610"/>
      <w:bookmarkEnd w:id="611"/>
      <w:bookmarkEnd w:id="612"/>
      <w:bookmarkEnd w:id="613"/>
      <w:bookmarkEnd w:id="614"/>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615" w:name="_Toc21093181"/>
      <w:bookmarkStart w:id="616" w:name="_Toc29762710"/>
      <w:bookmarkStart w:id="617" w:name="_Toc36025885"/>
      <w:bookmarkStart w:id="618" w:name="_Toc44584755"/>
      <w:bookmarkStart w:id="619" w:name="_Toc45869048"/>
      <w:bookmarkStart w:id="620" w:name="_Toc52553607"/>
      <w:bookmarkStart w:id="621" w:name="_Toc61111627"/>
      <w:bookmarkStart w:id="622" w:name="_Toc66808013"/>
      <w:r w:rsidRPr="009C4728">
        <w:lastRenderedPageBreak/>
        <w:t>6.6.1.1</w:t>
      </w:r>
      <w:r w:rsidRPr="009C4728">
        <w:tab/>
        <w:t>Mandatory Requirements</w:t>
      </w:r>
      <w:bookmarkEnd w:id="615"/>
      <w:bookmarkEnd w:id="616"/>
      <w:bookmarkEnd w:id="617"/>
      <w:bookmarkEnd w:id="618"/>
      <w:bookmarkEnd w:id="619"/>
      <w:bookmarkEnd w:id="620"/>
      <w:bookmarkEnd w:id="621"/>
      <w:bookmarkEnd w:id="622"/>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623" w:name="_Toc21093182"/>
      <w:bookmarkStart w:id="624" w:name="_Toc29762711"/>
      <w:bookmarkStart w:id="625" w:name="_Toc36025886"/>
      <w:bookmarkStart w:id="626" w:name="_Toc44584756"/>
      <w:bookmarkStart w:id="627" w:name="_Toc45869049"/>
      <w:bookmarkStart w:id="628" w:name="_Toc52553608"/>
      <w:bookmarkStart w:id="629" w:name="_Toc61111628"/>
      <w:bookmarkStart w:id="630" w:name="_Toc66808014"/>
      <w:r w:rsidRPr="009C4728">
        <w:t>6.6.1.1.1</w:t>
      </w:r>
      <w:r w:rsidRPr="009C4728">
        <w:tab/>
        <w:t>Minimum requirement (Category A)</w:t>
      </w:r>
      <w:bookmarkEnd w:id="623"/>
      <w:bookmarkEnd w:id="624"/>
      <w:bookmarkEnd w:id="625"/>
      <w:bookmarkEnd w:id="626"/>
      <w:bookmarkEnd w:id="627"/>
      <w:bookmarkEnd w:id="628"/>
      <w:bookmarkEnd w:id="629"/>
      <w:bookmarkEnd w:id="630"/>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631" w:name="_Toc21093183"/>
      <w:bookmarkStart w:id="632" w:name="_Toc29762712"/>
      <w:bookmarkStart w:id="633" w:name="_Toc36025887"/>
      <w:bookmarkStart w:id="634" w:name="_Toc44584757"/>
      <w:bookmarkStart w:id="635" w:name="_Toc45869050"/>
      <w:bookmarkStart w:id="636" w:name="_Toc52553609"/>
      <w:bookmarkStart w:id="637" w:name="_Toc61111629"/>
      <w:bookmarkStart w:id="638" w:name="_Toc66808015"/>
      <w:r w:rsidRPr="009C4728">
        <w:t>6.6.1.1.2</w:t>
      </w:r>
      <w:r w:rsidRPr="009C4728">
        <w:tab/>
        <w:t>Minimum requirement (Category B)</w:t>
      </w:r>
      <w:bookmarkEnd w:id="631"/>
      <w:bookmarkEnd w:id="632"/>
      <w:bookmarkEnd w:id="633"/>
      <w:bookmarkEnd w:id="634"/>
      <w:bookmarkEnd w:id="635"/>
      <w:bookmarkEnd w:id="636"/>
      <w:bookmarkEnd w:id="637"/>
      <w:bookmarkEnd w:id="638"/>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639" w:name="_Toc21093184"/>
      <w:bookmarkStart w:id="640" w:name="_Toc29762713"/>
      <w:bookmarkStart w:id="641" w:name="_Toc36025888"/>
      <w:bookmarkStart w:id="642" w:name="_Toc44584758"/>
      <w:bookmarkStart w:id="643" w:name="_Toc45869051"/>
      <w:bookmarkStart w:id="644" w:name="_Toc52553610"/>
      <w:bookmarkStart w:id="645" w:name="_Toc61111630"/>
      <w:bookmarkStart w:id="646" w:name="_Toc66808016"/>
      <w:r w:rsidRPr="009C4728">
        <w:t>6.6.1.1.3</w:t>
      </w:r>
      <w:r w:rsidRPr="009C4728">
        <w:tab/>
        <w:t>Additional minimum requirement for BC2 (Category B)</w:t>
      </w:r>
      <w:bookmarkEnd w:id="639"/>
      <w:bookmarkEnd w:id="640"/>
      <w:bookmarkEnd w:id="641"/>
      <w:bookmarkEnd w:id="642"/>
      <w:bookmarkEnd w:id="643"/>
      <w:bookmarkEnd w:id="644"/>
      <w:bookmarkEnd w:id="645"/>
      <w:bookmarkEnd w:id="646"/>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647" w:name="_Toc21093185"/>
      <w:bookmarkStart w:id="648" w:name="_Toc29762714"/>
      <w:bookmarkStart w:id="649" w:name="_Toc36025889"/>
      <w:bookmarkStart w:id="650" w:name="_Toc44584759"/>
      <w:bookmarkStart w:id="651" w:name="_Toc45869052"/>
      <w:bookmarkStart w:id="652" w:name="_Toc52553611"/>
      <w:bookmarkStart w:id="653" w:name="_Toc61111631"/>
      <w:bookmarkStart w:id="654" w:name="_Toc66808017"/>
      <w:r w:rsidRPr="009C4728">
        <w:t>6.6.1.2</w:t>
      </w:r>
      <w:r w:rsidRPr="009C4728">
        <w:tab/>
        <w:t>Protection of the BS receiver of own or different BS</w:t>
      </w:r>
      <w:bookmarkEnd w:id="647"/>
      <w:bookmarkEnd w:id="648"/>
      <w:bookmarkEnd w:id="649"/>
      <w:bookmarkEnd w:id="650"/>
      <w:bookmarkEnd w:id="651"/>
      <w:bookmarkEnd w:id="652"/>
      <w:bookmarkEnd w:id="653"/>
      <w:bookmarkEnd w:id="654"/>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655" w:name="_Toc21093186"/>
      <w:bookmarkStart w:id="656" w:name="_Toc29762715"/>
      <w:bookmarkStart w:id="657" w:name="_Toc36025890"/>
      <w:bookmarkStart w:id="658" w:name="_Toc44584760"/>
      <w:bookmarkStart w:id="659" w:name="_Toc45869053"/>
      <w:bookmarkStart w:id="660" w:name="_Toc52553612"/>
      <w:bookmarkStart w:id="661" w:name="_Toc61111632"/>
      <w:bookmarkStart w:id="662" w:name="_Toc66808018"/>
      <w:r w:rsidRPr="009C4728">
        <w:t>6.6.1.2.1</w:t>
      </w:r>
      <w:r w:rsidRPr="009C4728">
        <w:tab/>
        <w:t>Minimum Requirement</w:t>
      </w:r>
      <w:bookmarkEnd w:id="655"/>
      <w:bookmarkEnd w:id="656"/>
      <w:bookmarkEnd w:id="657"/>
      <w:bookmarkEnd w:id="658"/>
      <w:bookmarkEnd w:id="659"/>
      <w:bookmarkEnd w:id="660"/>
      <w:bookmarkEnd w:id="661"/>
      <w:bookmarkEnd w:id="662"/>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663" w:name="_Toc21093187"/>
      <w:bookmarkStart w:id="664" w:name="_Toc29762716"/>
      <w:bookmarkStart w:id="665" w:name="_Toc36025891"/>
      <w:bookmarkStart w:id="666" w:name="_Toc44584761"/>
      <w:bookmarkStart w:id="667" w:name="_Toc45869054"/>
      <w:bookmarkStart w:id="668" w:name="_Toc52553613"/>
      <w:bookmarkStart w:id="669" w:name="_Toc61111633"/>
      <w:bookmarkStart w:id="670" w:name="_Toc66808019"/>
      <w:r w:rsidRPr="009C4728">
        <w:t>6.6.1.3</w:t>
      </w:r>
      <w:r w:rsidRPr="009C4728">
        <w:tab/>
        <w:t>Additional spurious emissions requirements</w:t>
      </w:r>
      <w:bookmarkEnd w:id="663"/>
      <w:bookmarkEnd w:id="664"/>
      <w:bookmarkEnd w:id="665"/>
      <w:bookmarkEnd w:id="666"/>
      <w:bookmarkEnd w:id="667"/>
      <w:bookmarkEnd w:id="668"/>
      <w:bookmarkEnd w:id="669"/>
      <w:bookmarkEnd w:id="67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671" w:name="_Toc21093188"/>
      <w:bookmarkStart w:id="672" w:name="_Toc29762717"/>
      <w:bookmarkStart w:id="673" w:name="_Toc36025892"/>
      <w:bookmarkStart w:id="674" w:name="_Toc44584762"/>
      <w:bookmarkStart w:id="675" w:name="_Toc45869055"/>
      <w:bookmarkStart w:id="676" w:name="_Toc52553614"/>
      <w:bookmarkStart w:id="677" w:name="_Toc61111634"/>
      <w:bookmarkStart w:id="678" w:name="_Toc66808020"/>
      <w:r w:rsidRPr="009C4728">
        <w:t>6.6.1.3.1</w:t>
      </w:r>
      <w:r w:rsidRPr="009C4728">
        <w:tab/>
        <w:t>Minimum Requirement</w:t>
      </w:r>
      <w:bookmarkEnd w:id="671"/>
      <w:bookmarkEnd w:id="672"/>
      <w:bookmarkEnd w:id="673"/>
      <w:bookmarkEnd w:id="674"/>
      <w:bookmarkEnd w:id="675"/>
      <w:bookmarkEnd w:id="676"/>
      <w:bookmarkEnd w:id="677"/>
      <w:bookmarkEnd w:id="678"/>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14:paraId="5F544C73" w14:textId="77777777" w:rsidTr="0021138B">
        <w:trPr>
          <w:gridBefore w:val="1"/>
          <w:gridAfter w:val="1"/>
          <w:wBefore w:w="489" w:type="dxa"/>
          <w:wAfter w:w="31" w:type="dxa"/>
          <w:cantSplit/>
          <w:trHeight w:val="113"/>
          <w:jc w:val="center"/>
        </w:trPr>
        <w:tc>
          <w:tcPr>
            <w:tcW w:w="1302" w:type="dxa"/>
            <w:gridSpan w:val="3"/>
            <w:shd w:val="clear" w:color="auto" w:fill="auto"/>
          </w:tcPr>
          <w:p w14:paraId="5F544C6E" w14:textId="77777777" w:rsidR="00C53C29" w:rsidRPr="009C4728" w:rsidRDefault="00C53C29" w:rsidP="0021138B">
            <w:pPr>
              <w:pStyle w:val="TAH"/>
              <w:rPr>
                <w:rFonts w:cs="Arial"/>
              </w:rPr>
            </w:pPr>
            <w:r w:rsidRPr="009C4728">
              <w:rPr>
                <w:rFonts w:cs="Arial"/>
              </w:rPr>
              <w:t>System type to co-exist with</w:t>
            </w:r>
          </w:p>
        </w:tc>
        <w:tc>
          <w:tcPr>
            <w:tcW w:w="1701" w:type="dxa"/>
            <w:gridSpan w:val="3"/>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7A" w14:textId="77777777" w:rsidR="00C53C29" w:rsidRPr="009C4728" w:rsidRDefault="00C53C29" w:rsidP="0021138B">
            <w:pPr>
              <w:pStyle w:val="TAC"/>
              <w:rPr>
                <w:rFonts w:cs="Arial"/>
              </w:rPr>
            </w:pPr>
          </w:p>
        </w:tc>
        <w:tc>
          <w:tcPr>
            <w:tcW w:w="1701" w:type="dxa"/>
            <w:gridSpan w:val="3"/>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86" w14:textId="77777777" w:rsidR="00C53C29" w:rsidRPr="009C4728" w:rsidRDefault="00C53C29" w:rsidP="0021138B">
            <w:pPr>
              <w:pStyle w:val="TAC"/>
              <w:rPr>
                <w:rFonts w:cs="Arial"/>
              </w:rPr>
            </w:pPr>
          </w:p>
        </w:tc>
        <w:tc>
          <w:tcPr>
            <w:tcW w:w="1701" w:type="dxa"/>
            <w:gridSpan w:val="3"/>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992" w:type="dxa"/>
            <w:gridSpan w:val="3"/>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93" w14:textId="77777777" w:rsidR="00C53C29" w:rsidRPr="009C4728" w:rsidRDefault="00C53C29" w:rsidP="0021138B">
            <w:pPr>
              <w:pStyle w:val="TAC"/>
              <w:rPr>
                <w:rFonts w:cs="Arial"/>
              </w:rPr>
            </w:pPr>
          </w:p>
        </w:tc>
        <w:tc>
          <w:tcPr>
            <w:tcW w:w="1701" w:type="dxa"/>
            <w:gridSpan w:val="3"/>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992" w:type="dxa"/>
            <w:gridSpan w:val="3"/>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0" w14:textId="77777777" w:rsidR="00C53C29" w:rsidRPr="009C4728" w:rsidRDefault="00C53C29" w:rsidP="0021138B">
            <w:pPr>
              <w:pStyle w:val="TAC"/>
              <w:rPr>
                <w:rFonts w:cs="Arial"/>
              </w:rPr>
            </w:pPr>
          </w:p>
        </w:tc>
        <w:tc>
          <w:tcPr>
            <w:tcW w:w="1701" w:type="dxa"/>
            <w:gridSpan w:val="3"/>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D" w14:textId="77777777" w:rsidR="00C53C29" w:rsidRPr="009C4728" w:rsidRDefault="00C53C29" w:rsidP="0021138B">
            <w:pPr>
              <w:pStyle w:val="TAC"/>
              <w:rPr>
                <w:rFonts w:cs="Arial"/>
              </w:rPr>
            </w:pPr>
          </w:p>
        </w:tc>
        <w:tc>
          <w:tcPr>
            <w:tcW w:w="1701" w:type="dxa"/>
            <w:gridSpan w:val="3"/>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992" w:type="dxa"/>
            <w:gridSpan w:val="3"/>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992" w:type="dxa"/>
            <w:gridSpan w:val="3"/>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BC" w14:textId="77777777" w:rsidR="00C53C29" w:rsidRPr="009C4728" w:rsidRDefault="00C53C29" w:rsidP="0021138B">
            <w:pPr>
              <w:pStyle w:val="TAC"/>
              <w:rPr>
                <w:rFonts w:cs="Arial"/>
              </w:rPr>
            </w:pPr>
          </w:p>
        </w:tc>
        <w:tc>
          <w:tcPr>
            <w:tcW w:w="1701" w:type="dxa"/>
            <w:gridSpan w:val="3"/>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992" w:type="dxa"/>
            <w:gridSpan w:val="3"/>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CA" w14:textId="77777777" w:rsidR="00C53C29" w:rsidRPr="009C4728" w:rsidRDefault="00C53C29" w:rsidP="0021138B">
            <w:pPr>
              <w:pStyle w:val="TAC"/>
              <w:rPr>
                <w:rFonts w:cs="Arial"/>
              </w:rPr>
            </w:pPr>
          </w:p>
        </w:tc>
        <w:tc>
          <w:tcPr>
            <w:tcW w:w="1701" w:type="dxa"/>
            <w:gridSpan w:val="3"/>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D8" w14:textId="77777777" w:rsidR="00C53C29" w:rsidRPr="009C4728" w:rsidRDefault="00C53C29" w:rsidP="0021138B">
            <w:pPr>
              <w:pStyle w:val="TAC"/>
              <w:rPr>
                <w:rFonts w:cs="Arial"/>
              </w:rPr>
            </w:pPr>
          </w:p>
        </w:tc>
        <w:tc>
          <w:tcPr>
            <w:tcW w:w="1701" w:type="dxa"/>
            <w:gridSpan w:val="3"/>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E5" w14:textId="77777777" w:rsidR="00C53C29" w:rsidRPr="009C4728" w:rsidRDefault="00C53C29" w:rsidP="0021138B">
            <w:pPr>
              <w:pStyle w:val="TAC"/>
              <w:rPr>
                <w:rFonts w:cs="Arial"/>
              </w:rPr>
            </w:pPr>
          </w:p>
        </w:tc>
        <w:tc>
          <w:tcPr>
            <w:tcW w:w="1701" w:type="dxa"/>
            <w:gridSpan w:val="3"/>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21138B">
        <w:trPr>
          <w:gridBefore w:val="1"/>
          <w:gridAfter w:val="1"/>
          <w:wBefore w:w="489" w:type="dxa"/>
          <w:wAfter w:w="31" w:type="dxa"/>
          <w:cantSplit/>
          <w:trHeight w:val="313"/>
          <w:jc w:val="center"/>
        </w:trPr>
        <w:tc>
          <w:tcPr>
            <w:tcW w:w="1302" w:type="dxa"/>
            <w:gridSpan w:val="3"/>
            <w:vMerge/>
            <w:shd w:val="clear" w:color="auto" w:fill="auto"/>
          </w:tcPr>
          <w:p w14:paraId="5F544CF2" w14:textId="77777777" w:rsidR="00C53C29" w:rsidRPr="009C4728" w:rsidRDefault="00C53C29" w:rsidP="0021138B">
            <w:pPr>
              <w:pStyle w:val="TAC"/>
              <w:rPr>
                <w:rFonts w:cs="Arial"/>
              </w:rPr>
            </w:pPr>
          </w:p>
        </w:tc>
        <w:tc>
          <w:tcPr>
            <w:tcW w:w="1701" w:type="dxa"/>
            <w:gridSpan w:val="3"/>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21138B">
        <w:trPr>
          <w:gridBefore w:val="1"/>
          <w:gridAfter w:val="1"/>
          <w:wBefore w:w="489" w:type="dxa"/>
          <w:wAfter w:w="31" w:type="dxa"/>
          <w:cantSplit/>
          <w:trHeight w:val="312"/>
          <w:jc w:val="center"/>
        </w:trPr>
        <w:tc>
          <w:tcPr>
            <w:tcW w:w="1302" w:type="dxa"/>
            <w:gridSpan w:val="3"/>
            <w:vMerge/>
            <w:shd w:val="clear" w:color="auto" w:fill="auto"/>
          </w:tcPr>
          <w:p w14:paraId="5F544CF8" w14:textId="77777777" w:rsidR="00C53C29" w:rsidRPr="009C4728" w:rsidRDefault="00C53C29" w:rsidP="0021138B">
            <w:pPr>
              <w:pStyle w:val="TAC"/>
              <w:rPr>
                <w:rFonts w:cs="Arial"/>
              </w:rPr>
            </w:pPr>
          </w:p>
        </w:tc>
        <w:tc>
          <w:tcPr>
            <w:tcW w:w="1701" w:type="dxa"/>
            <w:gridSpan w:val="3"/>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05" w14:textId="77777777" w:rsidR="00C53C29" w:rsidRPr="009C4728" w:rsidRDefault="00C53C29" w:rsidP="0021138B">
            <w:pPr>
              <w:pStyle w:val="TAC"/>
              <w:rPr>
                <w:rFonts w:cs="Arial"/>
              </w:rPr>
            </w:pPr>
          </w:p>
        </w:tc>
        <w:tc>
          <w:tcPr>
            <w:tcW w:w="1701" w:type="dxa"/>
            <w:gridSpan w:val="3"/>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2" w14:textId="77777777" w:rsidR="00C53C29" w:rsidRPr="009C4728" w:rsidRDefault="00C53C29" w:rsidP="0021138B">
            <w:pPr>
              <w:pStyle w:val="TAC"/>
              <w:rPr>
                <w:rFonts w:cs="Arial"/>
              </w:rPr>
            </w:pPr>
          </w:p>
        </w:tc>
        <w:tc>
          <w:tcPr>
            <w:tcW w:w="1701" w:type="dxa"/>
            <w:gridSpan w:val="3"/>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21138B">
        <w:trPr>
          <w:gridBefore w:val="1"/>
          <w:gridAfter w:val="1"/>
          <w:wBefore w:w="489" w:type="dxa"/>
          <w:wAfter w:w="31" w:type="dxa"/>
          <w:cantSplit/>
          <w:trHeight w:val="454"/>
          <w:jc w:val="center"/>
        </w:trPr>
        <w:tc>
          <w:tcPr>
            <w:tcW w:w="1302" w:type="dxa"/>
            <w:gridSpan w:val="3"/>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F" w14:textId="77777777" w:rsidR="00C53C29" w:rsidRPr="009C4728" w:rsidRDefault="00C53C29" w:rsidP="0021138B">
            <w:pPr>
              <w:pStyle w:val="TAC"/>
              <w:rPr>
                <w:rFonts w:cs="Arial"/>
              </w:rPr>
            </w:pPr>
          </w:p>
        </w:tc>
        <w:tc>
          <w:tcPr>
            <w:tcW w:w="1701" w:type="dxa"/>
            <w:gridSpan w:val="3"/>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701" w:type="dxa"/>
            <w:gridSpan w:val="3"/>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F" w14:textId="77777777"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14:paraId="5F544D9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5F544EF0"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B" w14:textId="77777777"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C" w14:textId="77777777"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F"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4EF6"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1" w14:textId="77777777"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2" w14:textId="77777777"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5"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4EFD"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701" w:type="dxa"/>
            <w:gridSpan w:val="3"/>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679" w:name="_Hlk506220100"/>
      <w:r w:rsidRPr="009C4728">
        <w:t>or E-UTRA Band 85 UL operating band</w:t>
      </w:r>
      <w:bookmarkEnd w:id="679"/>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5F544F9C" w14:textId="77777777"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14:paraId="5F544F9D" w14:textId="77777777" w:rsidR="00C53C29" w:rsidRPr="009C4728" w:rsidRDefault="00C53C29" w:rsidP="00C53C29">
      <w:pPr>
        <w:keepNext/>
        <w:rPr>
          <w:rFonts w:cs="v5.0.0"/>
        </w:rPr>
      </w:pPr>
      <w:r w:rsidRPr="009C4728">
        <w:rPr>
          <w:rFonts w:cs="v5.0.0"/>
        </w:rPr>
        <w:t>The power of any spurious emission shall not exceed:</w:t>
      </w:r>
    </w:p>
    <w:p w14:paraId="5F544F9E" w14:textId="77777777"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A3" w14:textId="77777777" w:rsidTr="0021138B">
        <w:trPr>
          <w:cantSplit/>
          <w:jc w:val="center"/>
        </w:trPr>
        <w:tc>
          <w:tcPr>
            <w:tcW w:w="2376" w:type="dxa"/>
          </w:tcPr>
          <w:p w14:paraId="5F544F9F" w14:textId="77777777" w:rsidR="00C53C29" w:rsidRPr="009C4728" w:rsidRDefault="00C53C29" w:rsidP="0021138B">
            <w:pPr>
              <w:pStyle w:val="TAH"/>
              <w:rPr>
                <w:rFonts w:cs="v5.0.0"/>
              </w:rPr>
            </w:pPr>
            <w:r w:rsidRPr="009C4728">
              <w:rPr>
                <w:rFonts w:cs="v5.0.0"/>
              </w:rPr>
              <w:t>Frequency range</w:t>
            </w:r>
          </w:p>
        </w:tc>
        <w:tc>
          <w:tcPr>
            <w:tcW w:w="1276" w:type="dxa"/>
          </w:tcPr>
          <w:p w14:paraId="5F544FA0" w14:textId="77777777" w:rsidR="00C53C29" w:rsidRPr="009C4728" w:rsidRDefault="00C53C29" w:rsidP="0021138B">
            <w:pPr>
              <w:pStyle w:val="TAH"/>
              <w:rPr>
                <w:rFonts w:cs="v5.0.0"/>
              </w:rPr>
            </w:pPr>
            <w:r w:rsidRPr="009C4728">
              <w:rPr>
                <w:rFonts w:cs="v5.0.0"/>
              </w:rPr>
              <w:t>Maximum Level</w:t>
            </w:r>
          </w:p>
        </w:tc>
        <w:tc>
          <w:tcPr>
            <w:tcW w:w="1418" w:type="dxa"/>
          </w:tcPr>
          <w:p w14:paraId="5F544FA1" w14:textId="77777777" w:rsidR="00C53C29" w:rsidRPr="009C4728" w:rsidRDefault="00C53C29" w:rsidP="0021138B">
            <w:pPr>
              <w:pStyle w:val="TAH"/>
              <w:rPr>
                <w:rFonts w:cs="v5.0.0"/>
              </w:rPr>
            </w:pPr>
            <w:r w:rsidRPr="009C4728">
              <w:rPr>
                <w:rFonts w:cs="v5.0.0"/>
              </w:rPr>
              <w:t>Measurement Bandwidth</w:t>
            </w:r>
          </w:p>
        </w:tc>
        <w:tc>
          <w:tcPr>
            <w:tcW w:w="1956" w:type="dxa"/>
          </w:tcPr>
          <w:p w14:paraId="5F544FA2" w14:textId="77777777" w:rsidR="00C53C29" w:rsidRPr="009C4728" w:rsidRDefault="00C53C29" w:rsidP="0021138B">
            <w:pPr>
              <w:pStyle w:val="TAH"/>
              <w:rPr>
                <w:rFonts w:cs="v5.0.0"/>
              </w:rPr>
            </w:pPr>
            <w:r w:rsidRPr="009C4728">
              <w:rPr>
                <w:rFonts w:cs="v5.0.0"/>
              </w:rPr>
              <w:t>Note</w:t>
            </w:r>
          </w:p>
        </w:tc>
      </w:tr>
      <w:tr w:rsidR="00C53C29" w:rsidRPr="009C4728" w14:paraId="5F544FA8" w14:textId="77777777" w:rsidTr="0021138B">
        <w:trPr>
          <w:cantSplit/>
          <w:jc w:val="center"/>
        </w:trPr>
        <w:tc>
          <w:tcPr>
            <w:tcW w:w="2376" w:type="dxa"/>
          </w:tcPr>
          <w:p w14:paraId="5F544FA4" w14:textId="77777777" w:rsidR="00C53C29" w:rsidRPr="009C4728" w:rsidRDefault="00C53C29" w:rsidP="0021138B">
            <w:pPr>
              <w:pStyle w:val="TAC"/>
              <w:rPr>
                <w:rFonts w:cs="v5.0.0"/>
              </w:rPr>
            </w:pPr>
            <w:r w:rsidRPr="009C4728">
              <w:rPr>
                <w:rFonts w:cs="Arial"/>
                <w:szCs w:val="21"/>
              </w:rPr>
              <w:t>2505MHz – 2535MHz</w:t>
            </w:r>
          </w:p>
        </w:tc>
        <w:tc>
          <w:tcPr>
            <w:tcW w:w="1276" w:type="dxa"/>
          </w:tcPr>
          <w:p w14:paraId="5F544FA5" w14:textId="77777777" w:rsidR="00C53C29" w:rsidRPr="009C4728" w:rsidRDefault="00C53C29" w:rsidP="0021138B">
            <w:pPr>
              <w:pStyle w:val="TAC"/>
              <w:rPr>
                <w:rFonts w:cs="v5.0.0"/>
              </w:rPr>
            </w:pPr>
            <w:r w:rsidRPr="009C4728">
              <w:rPr>
                <w:rFonts w:cs="Arial"/>
                <w:szCs w:val="21"/>
              </w:rPr>
              <w:t>-42dBm</w:t>
            </w:r>
          </w:p>
        </w:tc>
        <w:tc>
          <w:tcPr>
            <w:tcW w:w="1418" w:type="dxa"/>
          </w:tcPr>
          <w:p w14:paraId="5F544FA6"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Pr>
          <w:p w14:paraId="5F544FA7" w14:textId="77777777" w:rsidR="00C53C29" w:rsidRPr="009C4728" w:rsidRDefault="00C53C29" w:rsidP="0021138B">
            <w:pPr>
              <w:pStyle w:val="TAC"/>
              <w:rPr>
                <w:rFonts w:cs="v5.0.0"/>
              </w:rPr>
            </w:pPr>
          </w:p>
        </w:tc>
      </w:tr>
      <w:tr w:rsidR="00C53C29" w:rsidRPr="009C4728" w14:paraId="5F544FAD" w14:textId="77777777" w:rsidTr="0021138B">
        <w:trPr>
          <w:cantSplit/>
          <w:jc w:val="center"/>
        </w:trPr>
        <w:tc>
          <w:tcPr>
            <w:tcW w:w="2376" w:type="dxa"/>
          </w:tcPr>
          <w:p w14:paraId="5F544FA9" w14:textId="77777777" w:rsidR="00C53C29" w:rsidRPr="009C4728" w:rsidRDefault="00C53C29" w:rsidP="0021138B">
            <w:pPr>
              <w:pStyle w:val="TAC"/>
              <w:rPr>
                <w:rFonts w:cs="Arial"/>
                <w:szCs w:val="21"/>
              </w:rPr>
            </w:pPr>
            <w:r w:rsidRPr="009C4728">
              <w:rPr>
                <w:rFonts w:cs="Arial"/>
                <w:szCs w:val="21"/>
              </w:rPr>
              <w:t>2535MHz – 2655MHz</w:t>
            </w:r>
          </w:p>
        </w:tc>
        <w:tc>
          <w:tcPr>
            <w:tcW w:w="1276" w:type="dxa"/>
          </w:tcPr>
          <w:p w14:paraId="5F544FAA" w14:textId="77777777" w:rsidR="00C53C29" w:rsidRPr="009C4728" w:rsidRDefault="00C53C29" w:rsidP="0021138B">
            <w:pPr>
              <w:pStyle w:val="TAC"/>
              <w:rPr>
                <w:rFonts w:cs="Arial"/>
                <w:szCs w:val="21"/>
                <w:lang w:eastAsia="zh-CN"/>
              </w:rPr>
            </w:pPr>
            <w:r w:rsidRPr="009C4728">
              <w:rPr>
                <w:rFonts w:cs="Arial"/>
                <w:szCs w:val="21"/>
              </w:rPr>
              <w:t>-22dBm</w:t>
            </w:r>
          </w:p>
        </w:tc>
        <w:tc>
          <w:tcPr>
            <w:tcW w:w="1418" w:type="dxa"/>
          </w:tcPr>
          <w:p w14:paraId="5F544FAB" w14:textId="77777777" w:rsidR="00C53C29" w:rsidRPr="009C4728" w:rsidRDefault="00C53C29" w:rsidP="0021138B">
            <w:pPr>
              <w:pStyle w:val="TAC"/>
              <w:rPr>
                <w:rFonts w:cs="v5.0.0"/>
              </w:rPr>
            </w:pPr>
            <w:r w:rsidRPr="009C4728">
              <w:rPr>
                <w:rFonts w:cs="v5.0.0"/>
                <w:lang w:eastAsia="zh-CN"/>
              </w:rPr>
              <w:t>1 MHz</w:t>
            </w:r>
          </w:p>
        </w:tc>
        <w:tc>
          <w:tcPr>
            <w:tcW w:w="1956" w:type="dxa"/>
          </w:tcPr>
          <w:p w14:paraId="5F544FAC" w14:textId="77777777"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14:paraId="5F544FB2" w14:textId="77777777" w:rsidTr="0021138B">
        <w:trPr>
          <w:cantSplit/>
          <w:jc w:val="center"/>
        </w:trPr>
        <w:tc>
          <w:tcPr>
            <w:tcW w:w="2376" w:type="dxa"/>
          </w:tcPr>
          <w:p w14:paraId="5F544FAE" w14:textId="77777777" w:rsidR="00C53C29" w:rsidRPr="009C4728" w:rsidRDefault="00C53C29" w:rsidP="0021138B">
            <w:pPr>
              <w:pStyle w:val="TAC"/>
              <w:rPr>
                <w:rFonts w:cs="Arial"/>
                <w:szCs w:val="21"/>
              </w:rPr>
            </w:pPr>
          </w:p>
        </w:tc>
        <w:tc>
          <w:tcPr>
            <w:tcW w:w="1276" w:type="dxa"/>
          </w:tcPr>
          <w:p w14:paraId="5F544FAF" w14:textId="77777777" w:rsidR="00C53C29" w:rsidRPr="009C4728" w:rsidRDefault="00C53C29" w:rsidP="0021138B">
            <w:pPr>
              <w:pStyle w:val="TAC"/>
              <w:rPr>
                <w:rFonts w:cs="Arial"/>
                <w:szCs w:val="21"/>
                <w:lang w:eastAsia="zh-CN"/>
              </w:rPr>
            </w:pPr>
          </w:p>
        </w:tc>
        <w:tc>
          <w:tcPr>
            <w:tcW w:w="1418" w:type="dxa"/>
          </w:tcPr>
          <w:p w14:paraId="5F544FB0" w14:textId="77777777" w:rsidR="00C53C29" w:rsidRPr="009C4728" w:rsidRDefault="00C53C29" w:rsidP="0021138B">
            <w:pPr>
              <w:pStyle w:val="TAC"/>
              <w:rPr>
                <w:rFonts w:cs="v5.0.0"/>
              </w:rPr>
            </w:pPr>
          </w:p>
        </w:tc>
        <w:tc>
          <w:tcPr>
            <w:tcW w:w="1956" w:type="dxa"/>
          </w:tcPr>
          <w:p w14:paraId="5F544FB1" w14:textId="77777777" w:rsidR="00C53C29" w:rsidRPr="009C4728" w:rsidRDefault="00C53C29" w:rsidP="0021138B">
            <w:pPr>
              <w:pStyle w:val="TAC"/>
              <w:rPr>
                <w:rFonts w:cs="v5.0.0"/>
              </w:rPr>
            </w:pPr>
          </w:p>
        </w:tc>
      </w:tr>
      <w:tr w:rsidR="00C53C29" w:rsidRPr="009C4728" w14:paraId="5F544FB4" w14:textId="77777777" w:rsidTr="0021138B">
        <w:trPr>
          <w:cantSplit/>
          <w:jc w:val="center"/>
        </w:trPr>
        <w:tc>
          <w:tcPr>
            <w:tcW w:w="7026" w:type="dxa"/>
            <w:gridSpan w:val="4"/>
          </w:tcPr>
          <w:p w14:paraId="5F544FB3"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680" w:name="_Toc21093189"/>
      <w:bookmarkStart w:id="681" w:name="_Toc29762718"/>
      <w:bookmarkStart w:id="682" w:name="_Toc36025893"/>
      <w:bookmarkStart w:id="683" w:name="_Toc44584763"/>
      <w:bookmarkStart w:id="684" w:name="_Toc45869056"/>
      <w:bookmarkStart w:id="685" w:name="_Toc52553615"/>
      <w:bookmarkStart w:id="686" w:name="_Toc61111635"/>
      <w:bookmarkStart w:id="687" w:name="_Toc66808021"/>
      <w:r w:rsidRPr="009C4728">
        <w:t>6.6.1.4</w:t>
      </w:r>
      <w:r w:rsidRPr="009C4728">
        <w:tab/>
        <w:t>Co-location with other base stations</w:t>
      </w:r>
      <w:bookmarkEnd w:id="680"/>
      <w:bookmarkEnd w:id="681"/>
      <w:bookmarkEnd w:id="682"/>
      <w:bookmarkEnd w:id="683"/>
      <w:bookmarkEnd w:id="684"/>
      <w:bookmarkEnd w:id="685"/>
      <w:bookmarkEnd w:id="686"/>
      <w:bookmarkEnd w:id="687"/>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688" w:name="_Toc21093190"/>
      <w:bookmarkStart w:id="689" w:name="_Toc29762719"/>
      <w:bookmarkStart w:id="690" w:name="_Toc36025894"/>
      <w:bookmarkStart w:id="691" w:name="_Toc44584764"/>
      <w:bookmarkStart w:id="692" w:name="_Toc45869057"/>
      <w:bookmarkStart w:id="693" w:name="_Toc52553616"/>
      <w:bookmarkStart w:id="694" w:name="_Toc61111636"/>
      <w:bookmarkStart w:id="695" w:name="_Toc66808022"/>
      <w:r w:rsidRPr="009C4728">
        <w:t>6.6.1.4.1</w:t>
      </w:r>
      <w:r w:rsidRPr="009C4728">
        <w:tab/>
        <w:t>Minimum Requirement</w:t>
      </w:r>
      <w:bookmarkEnd w:id="688"/>
      <w:bookmarkEnd w:id="689"/>
      <w:bookmarkEnd w:id="690"/>
      <w:bookmarkEnd w:id="691"/>
      <w:bookmarkEnd w:id="692"/>
      <w:bookmarkEnd w:id="693"/>
      <w:bookmarkEnd w:id="694"/>
      <w:bookmarkEnd w:id="695"/>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5F5450B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5F5450B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2" w14:textId="77777777" w:rsidR="00C53C29" w:rsidRPr="009C4728" w:rsidRDefault="00C53C29" w:rsidP="0021138B">
            <w:pPr>
              <w:pStyle w:val="TAL"/>
              <w:jc w:val="center"/>
              <w:rPr>
                <w:rFonts w:cs="Arial"/>
              </w:rPr>
            </w:pP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696" w:name="_Toc21093191"/>
      <w:bookmarkStart w:id="697" w:name="_Toc29762720"/>
      <w:bookmarkStart w:id="698" w:name="_Toc36025895"/>
      <w:bookmarkStart w:id="699" w:name="_Toc44584765"/>
      <w:bookmarkStart w:id="700" w:name="_Toc45869058"/>
      <w:bookmarkStart w:id="701" w:name="_Toc52553617"/>
      <w:bookmarkStart w:id="702" w:name="_Toc61111637"/>
      <w:bookmarkStart w:id="703" w:name="_Toc66808023"/>
      <w:r w:rsidRPr="009C4728">
        <w:t>6.6.2</w:t>
      </w:r>
      <w:r w:rsidRPr="009C4728">
        <w:tab/>
        <w:t>Operating band unwanted emissions</w:t>
      </w:r>
      <w:bookmarkEnd w:id="696"/>
      <w:bookmarkEnd w:id="697"/>
      <w:bookmarkEnd w:id="698"/>
      <w:bookmarkEnd w:id="699"/>
      <w:bookmarkEnd w:id="700"/>
      <w:bookmarkEnd w:id="701"/>
      <w:bookmarkEnd w:id="702"/>
      <w:bookmarkEnd w:id="703"/>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704" w:name="_Toc21093192"/>
      <w:bookmarkStart w:id="705" w:name="_Toc29762721"/>
      <w:bookmarkStart w:id="706" w:name="_Toc36025896"/>
      <w:bookmarkStart w:id="707" w:name="_Toc44584766"/>
      <w:bookmarkStart w:id="708" w:name="_Toc45869059"/>
      <w:bookmarkStart w:id="709" w:name="_Toc52553618"/>
      <w:bookmarkStart w:id="710" w:name="_Toc61111638"/>
      <w:bookmarkStart w:id="711" w:name="_Toc66808024"/>
      <w:r w:rsidRPr="009C4728">
        <w:t>6.6.2.1</w:t>
      </w:r>
      <w:r w:rsidRPr="009C4728">
        <w:tab/>
        <w:t>General minimum requirement for Band Categories 1 and 3</w:t>
      </w:r>
      <w:bookmarkEnd w:id="704"/>
      <w:bookmarkEnd w:id="705"/>
      <w:bookmarkEnd w:id="706"/>
      <w:bookmarkEnd w:id="707"/>
      <w:bookmarkEnd w:id="708"/>
      <w:bookmarkEnd w:id="709"/>
      <w:bookmarkEnd w:id="710"/>
      <w:bookmarkEnd w:id="711"/>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712"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712"/>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1.5pt;height:28.8pt" o:ole="" fillcolor="window">
                  <v:imagedata r:id="rId29" o:title=""/>
                </v:shape>
                <o:OLEObject Type="Embed" ProgID="Equation.3" ShapeID="_x0000_i1033" DrawAspect="Content" ObjectID="_1679385978"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15pt;height:43.85pt" o:ole="" fillcolor="window">
                  <v:imagedata r:id="rId31" o:title=""/>
                </v:shape>
                <o:OLEObject Type="Embed" ProgID="Equation.3" ShapeID="_x0000_i1034" DrawAspect="Content" ObjectID="_1679385979"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7pt;height:43.85pt" o:ole="" fillcolor="window">
                  <v:imagedata r:id="rId33" o:title=""/>
                </v:shape>
                <o:OLEObject Type="Embed" ProgID="Equation.3" ShapeID="_x0000_i1035" DrawAspect="Content" ObjectID="_1679385980"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713" w:name="_Hlk510629516"/>
    </w:p>
    <w:p w14:paraId="5F5452ED" w14:textId="6A54DD2C" w:rsidR="00C53C29" w:rsidRPr="009C4728" w:rsidRDefault="00C53C29" w:rsidP="00C53C29">
      <w:pPr>
        <w:pStyle w:val="TH"/>
        <w:rPr>
          <w:rFonts w:cs="v5.0.0"/>
        </w:rPr>
      </w:pPr>
      <w:r w:rsidRPr="009C4728">
        <w:t xml:space="preserve">Table 6.6.2.1-1b: </w:t>
      </w:r>
      <w:bookmarkStart w:id="714"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71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5F54530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713"/>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715" w:name="_Hlk61613724"/>
      <w:r w:rsidR="004951D4" w:rsidRPr="00A07190">
        <w:t xml:space="preserve">BS </w:t>
      </w:r>
      <w:r w:rsidR="004951D4">
        <w:t xml:space="preserve">with </w:t>
      </w:r>
      <w:r w:rsidR="004951D4" w:rsidRPr="00A07190">
        <w:t xml:space="preserve">maximum output power </w:t>
      </w:r>
      <w:bookmarkEnd w:id="715"/>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716"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5F54537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37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7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716"/>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8.4pt;height:28.15pt" o:ole="">
                  <v:imagedata r:id="rId36" o:title=""/>
                </v:shape>
                <o:OLEObject Type="Embed" ProgID="Equation.DSMT4" ShapeID="_x0000_i1036" DrawAspect="Content" ObjectID="_1679385981"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1.5pt;height:28.15pt" o:ole="" fillcolor="window">
                  <v:imagedata r:id="rId38" o:title=""/>
                </v:shape>
                <o:OLEObject Type="Embed" ProgID="Equation.DSMT4" ShapeID="_x0000_i1037" DrawAspect="Content" ObjectID="_1679385982"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85pt" o:ole="" fillcolor="window">
                  <v:imagedata r:id="rId40" o:title=""/>
                </v:shape>
                <o:OLEObject Type="Embed" ProgID="Equation.3" ShapeID="_x0000_i1038" DrawAspect="Content" ObjectID="_1679385983"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pt;height:43.85pt" o:ole="" fillcolor="window">
                  <v:imagedata r:id="rId42" o:title=""/>
                </v:shape>
                <o:OLEObject Type="Embed" ProgID="Equation.3" ShapeID="_x0000_i1039" DrawAspect="Content" ObjectID="_1679385984"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717" w:name="_Hlk510629576"/>
    </w:p>
    <w:p w14:paraId="5F5453B7" w14:textId="232465FF"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6.5pt;height:28.15pt" o:ole="">
                  <v:imagedata r:id="rId44" o:title=""/>
                </v:shape>
                <o:OLEObject Type="Embed" ProgID="Equation.3" ShapeID="_x0000_i1040" DrawAspect="Content" ObjectID="_1679385985"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5F5453C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3C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C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717"/>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1.5pt;height:28.15pt" o:ole="">
                  <v:imagedata r:id="rId46" o:title=""/>
                </v:shape>
                <o:OLEObject Type="Embed" ProgID="Equation.3" ShapeID="_x0000_i1041" DrawAspect="Content" ObjectID="_1679385986"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1.5pt;height:43.85pt" o:ole="" fillcolor="window">
                  <v:imagedata r:id="rId48" o:title=""/>
                </v:shape>
                <o:OLEObject Type="Embed" ProgID="Equation.3" ShapeID="_x0000_i1042" DrawAspect="Content" ObjectID="_1679385987"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1pt;height:43.85pt" o:ole="" fillcolor="window">
                  <v:imagedata r:id="rId50" o:title=""/>
                </v:shape>
                <o:OLEObject Type="Embed" ProgID="Equation.3" ShapeID="_x0000_i1043" DrawAspect="Content" ObjectID="_1679385988"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718" w:name="_Toc21093193"/>
      <w:bookmarkStart w:id="719" w:name="_Toc29762722"/>
      <w:bookmarkStart w:id="720" w:name="_Toc36025897"/>
      <w:bookmarkStart w:id="721" w:name="_Toc44584767"/>
      <w:bookmarkStart w:id="722" w:name="_Toc45869060"/>
      <w:bookmarkStart w:id="723" w:name="_Toc52553619"/>
      <w:bookmarkStart w:id="724" w:name="_Toc61111639"/>
      <w:bookmarkStart w:id="725" w:name="_Toc66808025"/>
      <w:r w:rsidRPr="009C4728">
        <w:t>6.6.2.2</w:t>
      </w:r>
      <w:r w:rsidRPr="009C4728">
        <w:tab/>
        <w:t>General minimum requirement for Band Category 2</w:t>
      </w:r>
      <w:bookmarkEnd w:id="718"/>
      <w:bookmarkEnd w:id="719"/>
      <w:bookmarkEnd w:id="720"/>
      <w:bookmarkEnd w:id="721"/>
      <w:bookmarkEnd w:id="722"/>
      <w:bookmarkEnd w:id="723"/>
      <w:bookmarkEnd w:id="724"/>
      <w:bookmarkEnd w:id="725"/>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C53C29" w:rsidRPr="009C4728" w14:paraId="5F54542B" w14:textId="77777777" w:rsidTr="0021138B">
        <w:trPr>
          <w:cantSplit/>
          <w:jc w:val="center"/>
        </w:trPr>
        <w:tc>
          <w:tcPr>
            <w:tcW w:w="2127" w:type="dxa"/>
          </w:tcPr>
          <w:p w14:paraId="5F545428" w14:textId="77777777"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14:paraId="5F54542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A" w14:textId="77777777" w:rsidR="00C53C29" w:rsidRPr="009C4728" w:rsidRDefault="00C53C29" w:rsidP="0021138B">
            <w:pPr>
              <w:pStyle w:val="TAC"/>
              <w:rPr>
                <w:rFonts w:cs="Arial"/>
              </w:rPr>
            </w:pPr>
            <w:r w:rsidRPr="009C4728">
              <w:rPr>
                <w:rFonts w:cs="Arial"/>
              </w:rPr>
              <w:t>6.6.2.2-2a (option 1)</w:t>
            </w:r>
          </w:p>
        </w:tc>
      </w:tr>
      <w:tr w:rsidR="00C53C29" w:rsidRPr="009C4728" w14:paraId="5F54542F" w14:textId="77777777" w:rsidTr="0021138B">
        <w:trPr>
          <w:cantSplit/>
          <w:jc w:val="center"/>
        </w:trPr>
        <w:tc>
          <w:tcPr>
            <w:tcW w:w="2127" w:type="dxa"/>
          </w:tcPr>
          <w:p w14:paraId="5F54542C" w14:textId="77777777"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14:paraId="5F54542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E" w14:textId="77777777" w:rsidR="00C53C29" w:rsidRPr="009C4728" w:rsidRDefault="00C53C29" w:rsidP="0021138B">
            <w:pPr>
              <w:pStyle w:val="TAC"/>
              <w:rPr>
                <w:rFonts w:cs="Arial"/>
              </w:rPr>
            </w:pPr>
            <w:r w:rsidRPr="009C4728">
              <w:rPr>
                <w:rFonts w:cs="Arial"/>
              </w:rPr>
              <w:t>6.6.2.2-2b (option 1)</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1.5pt;height:28.8pt" o:ole="" fillcolor="window">
                  <v:imagedata r:id="rId29" o:title=""/>
                </v:shape>
                <o:OLEObject Type="Embed" ProgID="Equation.3" ShapeID="_x0000_i1044" DrawAspect="Content" ObjectID="_1679385989"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95pt;height:42.55pt" o:ole="" fillcolor="window">
                  <v:imagedata r:id="rId31" o:title=""/>
                </v:shape>
                <o:OLEObject Type="Embed" ProgID="Equation.3" ShapeID="_x0000_i1045" DrawAspect="Content" ObjectID="_1679385990"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3pt;height:42.55pt" o:ole="" fillcolor="window">
                  <v:imagedata r:id="rId33" o:title=""/>
                </v:shape>
                <o:OLEObject Type="Embed" ProgID="Equation.3" ShapeID="_x0000_i1046" DrawAspect="Content" ObjectID="_1679385991"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F54548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48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8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5F5454E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4E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4E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8.4pt;height:30.7pt" o:ole="">
                  <v:imagedata r:id="rId55" o:title=""/>
                </v:shape>
                <o:OLEObject Type="Embed" ProgID="Equation.DSMT4" ShapeID="_x0000_i1047" DrawAspect="Content" ObjectID="_1679385992"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0.9pt;height:28.15pt" o:ole="" fillcolor="window">
                  <v:imagedata r:id="rId38" o:title=""/>
                </v:shape>
                <o:OLEObject Type="Embed" ProgID="Equation.DSMT4" ShapeID="_x0000_i1048" DrawAspect="Content" ObjectID="_1679385993"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726"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726"/>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75pt;height:26.9pt" o:ole="">
                  <v:imagedata r:id="rId44" o:title=""/>
                </v:shape>
                <o:OLEObject Type="Embed" ProgID="Equation.3" ShapeID="_x0000_i1049" DrawAspect="Content" ObjectID="_1679385994"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5F54552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52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52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75pt;height:43.85pt" o:ole="" fillcolor="window">
                  <v:imagedata r:id="rId40" o:title=""/>
                </v:shape>
                <o:OLEObject Type="Embed" ProgID="Equation.3" ShapeID="_x0000_i1050" DrawAspect="Content" ObjectID="_1679385995"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4pt;height:43.85pt" o:ole="" fillcolor="window">
                  <v:imagedata r:id="rId42" o:title=""/>
                </v:shape>
                <o:OLEObject Type="Embed" ProgID="Equation.3" ShapeID="_x0000_i1051" DrawAspect="Content" ObjectID="_1679385996"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7pt" o:ole="">
                  <v:imagedata r:id="rId46" o:title=""/>
                </v:shape>
                <o:OLEObject Type="Embed" ProgID="Equation.3" ShapeID="_x0000_i1052" DrawAspect="Content" ObjectID="_1679385997"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65pt;height:43.85pt" o:ole="" fillcolor="window">
                  <v:imagedata r:id="rId48" o:title=""/>
                </v:shape>
                <o:OLEObject Type="Embed" ProgID="Equation.3" ShapeID="_x0000_i1053" DrawAspect="Content" ObjectID="_1679385998"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35pt;height:43.85pt" o:ole="" fillcolor="window">
                  <v:imagedata r:id="rId50" o:title=""/>
                </v:shape>
                <o:OLEObject Type="Embed" ProgID="Equation.3" ShapeID="_x0000_i1054" DrawAspect="Content" ObjectID="_1679385999"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727" w:name="_Hlk514071793"/>
      <w:r w:rsidRPr="009C4728">
        <w:t>Δf</w:t>
      </w:r>
      <w:r w:rsidRPr="009C4728">
        <w:rPr>
          <w:vertAlign w:val="subscript"/>
        </w:rPr>
        <w:t>OBUE</w:t>
      </w:r>
      <w:bookmarkEnd w:id="727"/>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728" w:name="_Toc21093194"/>
      <w:bookmarkStart w:id="729" w:name="_Toc29762723"/>
      <w:bookmarkStart w:id="730" w:name="_Toc36025898"/>
      <w:bookmarkStart w:id="731" w:name="_Toc44584768"/>
      <w:bookmarkStart w:id="732" w:name="_Toc45869061"/>
      <w:bookmarkStart w:id="733" w:name="_Toc52553620"/>
      <w:bookmarkStart w:id="734" w:name="_Toc61111640"/>
      <w:bookmarkStart w:id="735" w:name="_Toc66808026"/>
      <w:r w:rsidRPr="009C4728">
        <w:t>6.6.2.3</w:t>
      </w:r>
      <w:r w:rsidRPr="009C4728">
        <w:tab/>
        <w:t>GSM/EDGE single-RAT requirements</w:t>
      </w:r>
      <w:bookmarkEnd w:id="728"/>
      <w:bookmarkEnd w:id="729"/>
      <w:bookmarkEnd w:id="730"/>
      <w:bookmarkEnd w:id="731"/>
      <w:bookmarkEnd w:id="732"/>
      <w:bookmarkEnd w:id="733"/>
      <w:bookmarkEnd w:id="734"/>
      <w:bookmarkEnd w:id="735"/>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736" w:name="_Toc21093195"/>
      <w:bookmarkStart w:id="737" w:name="_Toc29762724"/>
      <w:bookmarkStart w:id="738" w:name="_Toc36025899"/>
      <w:bookmarkStart w:id="739" w:name="_Toc44584769"/>
      <w:bookmarkStart w:id="740" w:name="_Toc45869062"/>
      <w:bookmarkStart w:id="741" w:name="_Toc52553621"/>
      <w:bookmarkStart w:id="742" w:name="_Toc61111641"/>
      <w:bookmarkStart w:id="743" w:name="_Toc66808027"/>
      <w:r w:rsidRPr="009C4728">
        <w:t>6.6.2.4</w:t>
      </w:r>
      <w:r w:rsidRPr="009C4728">
        <w:tab/>
        <w:t>Additional requirements</w:t>
      </w:r>
      <w:bookmarkEnd w:id="736"/>
      <w:bookmarkEnd w:id="737"/>
      <w:bookmarkEnd w:id="738"/>
      <w:bookmarkEnd w:id="739"/>
      <w:bookmarkEnd w:id="740"/>
      <w:bookmarkEnd w:id="741"/>
      <w:bookmarkEnd w:id="742"/>
      <w:bookmarkEnd w:id="743"/>
    </w:p>
    <w:p w14:paraId="5F545598" w14:textId="77777777" w:rsidR="00C53C29" w:rsidRPr="009C4728" w:rsidRDefault="00C53C29" w:rsidP="00C53C29">
      <w:pPr>
        <w:pStyle w:val="Heading5"/>
      </w:pPr>
      <w:bookmarkStart w:id="744" w:name="_Toc21093196"/>
      <w:bookmarkStart w:id="745" w:name="_Toc29762725"/>
      <w:bookmarkStart w:id="746" w:name="_Toc36025900"/>
      <w:bookmarkStart w:id="747" w:name="_Toc44584770"/>
      <w:bookmarkStart w:id="748" w:name="_Toc45869063"/>
      <w:bookmarkStart w:id="749" w:name="_Toc52553622"/>
      <w:bookmarkStart w:id="750" w:name="_Toc61111642"/>
      <w:bookmarkStart w:id="751" w:name="_Toc66808028"/>
      <w:r w:rsidRPr="009C4728">
        <w:t>6.6.2.4.1</w:t>
      </w:r>
      <w:r w:rsidRPr="009C4728">
        <w:tab/>
        <w:t>Limits in FCC Title 47</w:t>
      </w:r>
      <w:bookmarkEnd w:id="744"/>
      <w:bookmarkEnd w:id="745"/>
      <w:bookmarkEnd w:id="746"/>
      <w:bookmarkEnd w:id="747"/>
      <w:bookmarkEnd w:id="748"/>
      <w:bookmarkEnd w:id="749"/>
      <w:bookmarkEnd w:id="750"/>
      <w:bookmarkEnd w:id="751"/>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752" w:name="_Toc21093197"/>
      <w:bookmarkStart w:id="753" w:name="_Toc29762726"/>
      <w:bookmarkStart w:id="754" w:name="_Toc36025901"/>
      <w:bookmarkStart w:id="755" w:name="_Toc44584771"/>
      <w:bookmarkStart w:id="756" w:name="_Toc45869064"/>
      <w:bookmarkStart w:id="757" w:name="_Toc52553623"/>
      <w:bookmarkStart w:id="758" w:name="_Toc61111643"/>
      <w:bookmarkStart w:id="759" w:name="_Toc66808029"/>
      <w:r w:rsidRPr="009C4728">
        <w:t>6.6.2.4.2</w:t>
      </w:r>
      <w:r w:rsidRPr="009C4728">
        <w:tab/>
        <w:t>Unsynchronized operation for BC3</w:t>
      </w:r>
      <w:bookmarkEnd w:id="752"/>
      <w:bookmarkEnd w:id="753"/>
      <w:bookmarkEnd w:id="754"/>
      <w:bookmarkEnd w:id="755"/>
      <w:bookmarkEnd w:id="756"/>
      <w:bookmarkEnd w:id="757"/>
      <w:bookmarkEnd w:id="758"/>
      <w:bookmarkEnd w:id="75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760" w:name="_Toc21093198"/>
      <w:bookmarkStart w:id="761" w:name="_Toc29762727"/>
      <w:bookmarkStart w:id="762" w:name="_Toc36025902"/>
      <w:bookmarkStart w:id="763" w:name="_Toc44584772"/>
      <w:bookmarkStart w:id="764" w:name="_Toc45869065"/>
      <w:bookmarkStart w:id="765" w:name="_Toc52553624"/>
      <w:bookmarkStart w:id="766" w:name="_Toc61111644"/>
      <w:bookmarkStart w:id="767" w:name="_Toc66808030"/>
      <w:r w:rsidRPr="009C4728">
        <w:t>6.6.2.4.3</w:t>
      </w:r>
      <w:r w:rsidRPr="009C4728">
        <w:tab/>
        <w:t>Protection of DTT</w:t>
      </w:r>
      <w:bookmarkEnd w:id="760"/>
      <w:bookmarkEnd w:id="761"/>
      <w:bookmarkEnd w:id="762"/>
      <w:bookmarkEnd w:id="763"/>
      <w:bookmarkEnd w:id="764"/>
      <w:bookmarkEnd w:id="765"/>
      <w:bookmarkEnd w:id="766"/>
      <w:bookmarkEnd w:id="767"/>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768" w:name="_Toc21093199"/>
      <w:bookmarkStart w:id="769" w:name="_Toc29762728"/>
      <w:bookmarkStart w:id="770" w:name="_Toc36025903"/>
      <w:bookmarkStart w:id="771" w:name="_Toc44584773"/>
      <w:bookmarkStart w:id="772" w:name="_Toc45869066"/>
      <w:bookmarkStart w:id="773" w:name="_Toc52553625"/>
      <w:bookmarkStart w:id="774" w:name="_Toc61111645"/>
      <w:bookmarkStart w:id="775" w:name="_Toc66808031"/>
      <w:r w:rsidRPr="009C4728">
        <w:t>6.6.2.4.4</w:t>
      </w:r>
      <w:r w:rsidRPr="009C4728">
        <w:tab/>
      </w:r>
      <w:bookmarkEnd w:id="768"/>
      <w:bookmarkEnd w:id="769"/>
      <w:bookmarkEnd w:id="770"/>
      <w:bookmarkEnd w:id="771"/>
      <w:bookmarkEnd w:id="772"/>
      <w:bookmarkEnd w:id="773"/>
      <w:r w:rsidR="00C0293B">
        <w:t>Void</w:t>
      </w:r>
      <w:bookmarkEnd w:id="774"/>
      <w:bookmarkEnd w:id="775"/>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776" w:name="_Toc21093200"/>
      <w:bookmarkStart w:id="777" w:name="_Toc29762729"/>
      <w:bookmarkStart w:id="778" w:name="_Toc36025904"/>
      <w:bookmarkStart w:id="779" w:name="_Toc44584774"/>
      <w:bookmarkStart w:id="780" w:name="_Toc45869067"/>
      <w:bookmarkStart w:id="781" w:name="_Toc52553626"/>
      <w:bookmarkStart w:id="782" w:name="_Toc61111646"/>
      <w:bookmarkStart w:id="783" w:name="_Toc66808032"/>
      <w:r w:rsidRPr="009C4728">
        <w:t>6.6.2.4.5</w:t>
      </w:r>
      <w:r w:rsidRPr="009C4728">
        <w:tab/>
        <w:t>Co-existence with RNSS/GPS services in North America</w:t>
      </w:r>
      <w:bookmarkEnd w:id="776"/>
      <w:bookmarkEnd w:id="777"/>
      <w:bookmarkEnd w:id="778"/>
      <w:bookmarkEnd w:id="779"/>
      <w:bookmarkEnd w:id="780"/>
      <w:bookmarkEnd w:id="781"/>
      <w:bookmarkEnd w:id="782"/>
      <w:bookmarkEnd w:id="783"/>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1F21C5">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1F21C5">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1F21C5">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784" w:name="_Toc21093201"/>
      <w:bookmarkStart w:id="785" w:name="_Toc29762730"/>
      <w:bookmarkStart w:id="786" w:name="_Toc36025905"/>
      <w:bookmarkStart w:id="787" w:name="_Toc44584775"/>
      <w:bookmarkStart w:id="788" w:name="_Toc45869068"/>
      <w:bookmarkStart w:id="789" w:name="_Toc52553627"/>
      <w:bookmarkStart w:id="790"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F5455C2" w14:textId="77777777" w:rsidR="00C53C29" w:rsidRPr="009C4728" w:rsidRDefault="00C53C29" w:rsidP="00C53C29">
      <w:pPr>
        <w:pStyle w:val="Heading5"/>
        <w:rPr>
          <w:lang w:eastAsia="zh-CN"/>
        </w:rPr>
      </w:pPr>
      <w:bookmarkStart w:id="791" w:name="_Toc66808033"/>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6</w:t>
      </w:r>
      <w:r w:rsidRPr="009C4728">
        <w:tab/>
        <w:t>Additional requirements for band 41</w:t>
      </w:r>
      <w:bookmarkEnd w:id="784"/>
      <w:bookmarkEnd w:id="785"/>
      <w:bookmarkEnd w:id="786"/>
      <w:bookmarkEnd w:id="787"/>
      <w:bookmarkEnd w:id="788"/>
      <w:bookmarkEnd w:id="789"/>
      <w:bookmarkEnd w:id="790"/>
      <w:bookmarkEnd w:id="791"/>
    </w:p>
    <w:p w14:paraId="5F5455C3" w14:textId="77777777"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14:paraId="5F5455C4"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5C5" w14:textId="77777777"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5C6" w14:textId="77777777" w:rsidR="00C53C29" w:rsidRPr="009C4728" w:rsidRDefault="00C53C29" w:rsidP="00C53C29">
      <w:pPr>
        <w:pStyle w:val="TH"/>
        <w:rPr>
          <w:rFonts w:cs="v5.0.0"/>
        </w:rPr>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5CC" w14:textId="77777777" w:rsidTr="0021138B">
        <w:trPr>
          <w:jc w:val="center"/>
        </w:trPr>
        <w:tc>
          <w:tcPr>
            <w:tcW w:w="1191" w:type="dxa"/>
          </w:tcPr>
          <w:p w14:paraId="5F5455C7" w14:textId="77777777" w:rsidR="00C53C29" w:rsidRPr="009C4728" w:rsidRDefault="00C53C29" w:rsidP="0021138B">
            <w:pPr>
              <w:pStyle w:val="TAH"/>
              <w:rPr>
                <w:rFonts w:cs="Arial"/>
              </w:rPr>
            </w:pPr>
            <w:r w:rsidRPr="009C4728">
              <w:rPr>
                <w:rFonts w:cs="Arial"/>
              </w:rPr>
              <w:t>Channel bandwidth</w:t>
            </w:r>
          </w:p>
        </w:tc>
        <w:tc>
          <w:tcPr>
            <w:tcW w:w="2126" w:type="dxa"/>
          </w:tcPr>
          <w:p w14:paraId="5F5455C8"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14:paraId="5F5455C9"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14:paraId="5F5455CA" w14:textId="77777777" w:rsidR="00C53C29" w:rsidRPr="009C4728" w:rsidRDefault="00C53C29" w:rsidP="0021138B">
            <w:pPr>
              <w:pStyle w:val="TAH"/>
              <w:rPr>
                <w:rFonts w:cs="v5.0.0"/>
              </w:rPr>
            </w:pPr>
            <w:r w:rsidRPr="009C4728">
              <w:rPr>
                <w:rFonts w:cs="v5.0.0"/>
              </w:rPr>
              <w:t>Minimum requirement</w:t>
            </w:r>
          </w:p>
        </w:tc>
        <w:tc>
          <w:tcPr>
            <w:tcW w:w="1418" w:type="dxa"/>
          </w:tcPr>
          <w:p w14:paraId="5F5455CB" w14:textId="77777777"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14:paraId="5F5455D2" w14:textId="77777777" w:rsidTr="0021138B">
        <w:trPr>
          <w:jc w:val="center"/>
        </w:trPr>
        <w:tc>
          <w:tcPr>
            <w:tcW w:w="1191" w:type="dxa"/>
            <w:shd w:val="clear" w:color="auto" w:fill="auto"/>
            <w:vAlign w:val="center"/>
          </w:tcPr>
          <w:p w14:paraId="5F5455CD" w14:textId="77777777" w:rsidR="00C53C29" w:rsidRPr="009C4728" w:rsidRDefault="00C53C29" w:rsidP="0021138B">
            <w:pPr>
              <w:pStyle w:val="TAC"/>
              <w:rPr>
                <w:rFonts w:cs="Arial"/>
              </w:rPr>
            </w:pPr>
            <w:r w:rsidRPr="009C4728">
              <w:rPr>
                <w:rFonts w:cs="Arial"/>
              </w:rPr>
              <w:t>10 MHz</w:t>
            </w:r>
          </w:p>
        </w:tc>
        <w:tc>
          <w:tcPr>
            <w:tcW w:w="2126" w:type="dxa"/>
            <w:vAlign w:val="center"/>
          </w:tcPr>
          <w:p w14:paraId="5F5455CE" w14:textId="77777777"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14:paraId="5F5455CF" w14:textId="77777777"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14:paraId="5F5455D0" w14:textId="77777777"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14:paraId="5F5455D1" w14:textId="77777777"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14:paraId="5F5455D8" w14:textId="77777777" w:rsidTr="0021138B">
        <w:trPr>
          <w:jc w:val="center"/>
        </w:trPr>
        <w:tc>
          <w:tcPr>
            <w:tcW w:w="1191" w:type="dxa"/>
            <w:shd w:val="clear" w:color="auto" w:fill="auto"/>
            <w:vAlign w:val="center"/>
          </w:tcPr>
          <w:p w14:paraId="5F5455D3" w14:textId="77777777" w:rsidR="00C53C29" w:rsidRPr="009C4728" w:rsidRDefault="00C53C29" w:rsidP="0021138B">
            <w:pPr>
              <w:pStyle w:val="TAC"/>
              <w:rPr>
                <w:rFonts w:cs="Arial"/>
              </w:rPr>
            </w:pPr>
            <w:r w:rsidRPr="009C4728">
              <w:rPr>
                <w:rFonts w:cs="Arial"/>
              </w:rPr>
              <w:t>20 MHz</w:t>
            </w:r>
          </w:p>
        </w:tc>
        <w:tc>
          <w:tcPr>
            <w:tcW w:w="2126" w:type="dxa"/>
            <w:vAlign w:val="center"/>
          </w:tcPr>
          <w:p w14:paraId="5F5455D4" w14:textId="77777777"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14:paraId="5F5455D5" w14:textId="77777777"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14:paraId="5F5455D6" w14:textId="77777777"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14:paraId="5F5455D7" w14:textId="77777777"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14:paraId="5F5455DA" w14:textId="77777777" w:rsidTr="0021138B">
        <w:trPr>
          <w:jc w:val="center"/>
        </w:trPr>
        <w:tc>
          <w:tcPr>
            <w:tcW w:w="8997" w:type="dxa"/>
            <w:gridSpan w:val="5"/>
            <w:shd w:val="clear" w:color="auto" w:fill="auto"/>
            <w:vAlign w:val="center"/>
          </w:tcPr>
          <w:p w14:paraId="5F5455D9"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14:paraId="5F5455DB" w14:textId="77777777" w:rsidR="00C53C29" w:rsidRPr="009C4728" w:rsidRDefault="00C53C29" w:rsidP="00C53C29"/>
    <w:p w14:paraId="5F5455DC" w14:textId="77777777" w:rsidR="00C53C29" w:rsidRPr="009C4728" w:rsidRDefault="00C53C29" w:rsidP="00C53C29">
      <w:pPr>
        <w:pStyle w:val="Heading5"/>
      </w:pPr>
      <w:bookmarkStart w:id="792" w:name="_Toc21093202"/>
      <w:bookmarkStart w:id="793" w:name="_Toc29762731"/>
      <w:bookmarkStart w:id="794" w:name="_Toc36025906"/>
      <w:bookmarkStart w:id="795" w:name="_Toc44584776"/>
      <w:bookmarkStart w:id="796" w:name="_Toc45869069"/>
      <w:bookmarkStart w:id="797" w:name="_Toc52553628"/>
      <w:bookmarkStart w:id="798" w:name="_Toc61111648"/>
      <w:bookmarkStart w:id="799" w:name="_Toc66808034"/>
      <w:r w:rsidRPr="009C4728">
        <w:t>6.6.2.4.7</w:t>
      </w:r>
      <w:r w:rsidRPr="009C4728">
        <w:tab/>
        <w:t>Additional band 32, 50, 51, 74, 75 and 76 unwanted emissions</w:t>
      </w:r>
      <w:bookmarkEnd w:id="792"/>
      <w:bookmarkEnd w:id="793"/>
      <w:bookmarkEnd w:id="794"/>
      <w:bookmarkEnd w:id="795"/>
      <w:bookmarkEnd w:id="796"/>
      <w:bookmarkEnd w:id="797"/>
      <w:bookmarkEnd w:id="798"/>
      <w:bookmarkEnd w:id="799"/>
    </w:p>
    <w:p w14:paraId="5F5455DD" w14:textId="77777777" w:rsidR="00C53C29" w:rsidRPr="009C4728" w:rsidRDefault="00C53C29" w:rsidP="00C53C29">
      <w:r w:rsidRPr="009C4728">
        <w:t xml:space="preserve">In certain regions, the following requirements may apply to BS operating in Band 32 within 1452-1492 MHz, </w:t>
      </w:r>
      <w:bookmarkStart w:id="800" w:name="_Hlk488398933"/>
      <w:r w:rsidRPr="009C4728">
        <w:t>in Band 75 within 1432-1517 MHz and in Band 76 within 1427-1432 MHz</w:t>
      </w:r>
      <w:bookmarkEnd w:id="800"/>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801"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801"/>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802"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802"/>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803" w:name="_Toc21093203"/>
      <w:bookmarkStart w:id="804" w:name="_Toc29762732"/>
      <w:bookmarkStart w:id="805" w:name="_Toc36025907"/>
      <w:bookmarkStart w:id="806" w:name="_Toc44584777"/>
      <w:bookmarkStart w:id="807" w:name="_Toc45869070"/>
      <w:bookmarkStart w:id="808" w:name="_Toc52553629"/>
      <w:bookmarkStart w:id="809" w:name="_Toc61111649"/>
      <w:bookmarkStart w:id="810" w:name="_Toc66808035"/>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803"/>
      <w:bookmarkEnd w:id="804"/>
      <w:bookmarkEnd w:id="805"/>
      <w:bookmarkEnd w:id="806"/>
      <w:bookmarkEnd w:id="807"/>
      <w:bookmarkEnd w:id="808"/>
      <w:bookmarkEnd w:id="809"/>
      <w:bookmarkEnd w:id="810"/>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811" w:name="_Toc21093204"/>
      <w:bookmarkStart w:id="812" w:name="_Toc29762733"/>
      <w:bookmarkStart w:id="813" w:name="_Toc36025908"/>
      <w:bookmarkStart w:id="814" w:name="_Toc44584778"/>
      <w:bookmarkStart w:id="815" w:name="_Toc45869071"/>
      <w:bookmarkStart w:id="816" w:name="_Toc52553630"/>
      <w:bookmarkStart w:id="817" w:name="_Toc61111650"/>
      <w:bookmarkStart w:id="818" w:name="_Toc66808036"/>
      <w:r w:rsidRPr="009C4728">
        <w:t>6.6.2.4.</w:t>
      </w:r>
      <w:r w:rsidRPr="009C4728">
        <w:rPr>
          <w:lang w:eastAsia="zh-CN"/>
        </w:rPr>
        <w:t>9</w:t>
      </w:r>
      <w:r w:rsidRPr="009C4728">
        <w:tab/>
        <w:t>Additional requirements for band 4</w:t>
      </w:r>
      <w:r w:rsidRPr="009C4728">
        <w:rPr>
          <w:lang w:eastAsia="zh-CN"/>
        </w:rPr>
        <w:t>8</w:t>
      </w:r>
      <w:bookmarkEnd w:id="811"/>
      <w:bookmarkEnd w:id="812"/>
      <w:bookmarkEnd w:id="813"/>
      <w:bookmarkEnd w:id="814"/>
      <w:bookmarkEnd w:id="815"/>
      <w:bookmarkEnd w:id="816"/>
      <w:bookmarkEnd w:id="817"/>
      <w:bookmarkEnd w:id="818"/>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819" w:name="_Toc21093205"/>
      <w:bookmarkStart w:id="820" w:name="_Toc29762734"/>
      <w:bookmarkStart w:id="821" w:name="_Toc36025909"/>
      <w:bookmarkStart w:id="822" w:name="_Toc44584779"/>
      <w:bookmarkStart w:id="823" w:name="_Toc45869072"/>
      <w:bookmarkStart w:id="824" w:name="_Toc52553631"/>
      <w:bookmarkStart w:id="825" w:name="_Toc61111651"/>
      <w:bookmarkStart w:id="826" w:name="_Toc66808037"/>
      <w:r w:rsidRPr="009C4728">
        <w:t>6.6.2.4.10</w:t>
      </w:r>
      <w:r w:rsidRPr="009C4728">
        <w:tab/>
        <w:t>Additional requirements for band 53</w:t>
      </w:r>
      <w:bookmarkEnd w:id="819"/>
      <w:bookmarkEnd w:id="820"/>
      <w:bookmarkEnd w:id="821"/>
      <w:bookmarkEnd w:id="822"/>
      <w:bookmarkEnd w:id="823"/>
      <w:bookmarkEnd w:id="824"/>
      <w:bookmarkEnd w:id="825"/>
      <w:bookmarkEnd w:id="826"/>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827" w:name="_Toc21093206"/>
      <w:bookmarkStart w:id="828" w:name="_Toc29762735"/>
      <w:bookmarkStart w:id="829" w:name="_Toc36025910"/>
      <w:bookmarkStart w:id="830" w:name="_Toc44584780"/>
      <w:bookmarkStart w:id="831" w:name="_Toc45869073"/>
      <w:bookmarkStart w:id="832" w:name="_Toc52553632"/>
      <w:bookmarkStart w:id="833" w:name="_Toc61111652"/>
      <w:bookmarkStart w:id="834" w:name="_Toc66808038"/>
      <w:r w:rsidRPr="009C4728">
        <w:t>6.6.3</w:t>
      </w:r>
      <w:r w:rsidRPr="009C4728">
        <w:tab/>
        <w:t>Occupied bandwidth</w:t>
      </w:r>
      <w:bookmarkEnd w:id="827"/>
      <w:bookmarkEnd w:id="828"/>
      <w:bookmarkEnd w:id="829"/>
      <w:bookmarkEnd w:id="830"/>
      <w:bookmarkEnd w:id="831"/>
      <w:bookmarkEnd w:id="832"/>
      <w:bookmarkEnd w:id="833"/>
      <w:bookmarkEnd w:id="834"/>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835" w:name="_Toc21093207"/>
      <w:bookmarkStart w:id="836" w:name="_Toc29762736"/>
      <w:bookmarkStart w:id="837" w:name="_Toc36025911"/>
      <w:bookmarkStart w:id="838" w:name="_Toc44584781"/>
      <w:bookmarkStart w:id="839" w:name="_Toc45869074"/>
      <w:bookmarkStart w:id="840" w:name="_Toc52553633"/>
      <w:bookmarkStart w:id="841" w:name="_Toc61111653"/>
      <w:bookmarkStart w:id="842" w:name="_Toc66808039"/>
      <w:r w:rsidRPr="009C4728">
        <w:t>6.6.3.1</w:t>
      </w:r>
      <w:r w:rsidRPr="009C4728">
        <w:tab/>
        <w:t>Minimum requirement</w:t>
      </w:r>
      <w:bookmarkEnd w:id="835"/>
      <w:bookmarkEnd w:id="836"/>
      <w:bookmarkEnd w:id="837"/>
      <w:bookmarkEnd w:id="838"/>
      <w:bookmarkEnd w:id="839"/>
      <w:bookmarkEnd w:id="840"/>
      <w:bookmarkEnd w:id="841"/>
      <w:bookmarkEnd w:id="8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843" w:name="_Toc21093208"/>
      <w:bookmarkStart w:id="844" w:name="_Toc29762737"/>
      <w:bookmarkStart w:id="845" w:name="_Toc36025912"/>
      <w:bookmarkStart w:id="846" w:name="_Toc44584782"/>
      <w:bookmarkStart w:id="847" w:name="_Toc45869075"/>
      <w:bookmarkStart w:id="848" w:name="_Toc52553634"/>
      <w:bookmarkStart w:id="849" w:name="_Toc61111654"/>
      <w:bookmarkStart w:id="850" w:name="_Toc66808040"/>
      <w:r w:rsidRPr="009C4728">
        <w:t>6.6.4</w:t>
      </w:r>
      <w:r w:rsidRPr="009C4728">
        <w:tab/>
        <w:t>Adjacent Channel Leakage Power Ratio (ACLR)</w:t>
      </w:r>
      <w:bookmarkEnd w:id="843"/>
      <w:bookmarkEnd w:id="844"/>
      <w:bookmarkEnd w:id="845"/>
      <w:bookmarkEnd w:id="846"/>
      <w:bookmarkEnd w:id="847"/>
      <w:bookmarkEnd w:id="848"/>
      <w:bookmarkEnd w:id="849"/>
      <w:bookmarkEnd w:id="850"/>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851" w:name="_Toc21093209"/>
      <w:bookmarkStart w:id="852" w:name="_Toc29762738"/>
      <w:bookmarkStart w:id="853" w:name="_Toc36025913"/>
      <w:bookmarkStart w:id="854" w:name="_Toc44584783"/>
      <w:bookmarkStart w:id="855" w:name="_Toc45869076"/>
      <w:bookmarkStart w:id="856" w:name="_Toc52553635"/>
      <w:bookmarkStart w:id="857" w:name="_Toc61111655"/>
      <w:bookmarkStart w:id="858" w:name="_Toc66808041"/>
      <w:r w:rsidRPr="009C4728">
        <w:t>6.6.4.1</w:t>
      </w:r>
      <w:r w:rsidRPr="009C4728">
        <w:tab/>
        <w:t>E-UTRA minimum requirement</w:t>
      </w:r>
      <w:bookmarkEnd w:id="851"/>
      <w:bookmarkEnd w:id="852"/>
      <w:bookmarkEnd w:id="853"/>
      <w:bookmarkEnd w:id="854"/>
      <w:bookmarkEnd w:id="855"/>
      <w:bookmarkEnd w:id="856"/>
      <w:bookmarkEnd w:id="857"/>
      <w:bookmarkEnd w:id="858"/>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859" w:name="_Toc21093210"/>
      <w:bookmarkStart w:id="860" w:name="_Toc29762739"/>
      <w:bookmarkStart w:id="861" w:name="_Toc36025914"/>
      <w:bookmarkStart w:id="862" w:name="_Toc44584784"/>
      <w:bookmarkStart w:id="863" w:name="_Toc45869077"/>
      <w:bookmarkStart w:id="864" w:name="_Toc52553636"/>
      <w:bookmarkStart w:id="865" w:name="_Toc61111656"/>
      <w:bookmarkStart w:id="866" w:name="_Toc66808042"/>
      <w:r w:rsidRPr="009C4728">
        <w:t>6.6.4.2</w:t>
      </w:r>
      <w:r w:rsidRPr="009C4728">
        <w:tab/>
        <w:t>UTRA FDD minimum requirement</w:t>
      </w:r>
      <w:bookmarkEnd w:id="859"/>
      <w:bookmarkEnd w:id="860"/>
      <w:bookmarkEnd w:id="861"/>
      <w:bookmarkEnd w:id="862"/>
      <w:bookmarkEnd w:id="863"/>
      <w:bookmarkEnd w:id="864"/>
      <w:bookmarkEnd w:id="865"/>
      <w:bookmarkEnd w:id="866"/>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867" w:name="_Toc21093211"/>
      <w:bookmarkStart w:id="868" w:name="_Toc29762740"/>
      <w:bookmarkStart w:id="869" w:name="_Toc36025915"/>
      <w:bookmarkStart w:id="870" w:name="_Toc44584785"/>
      <w:bookmarkStart w:id="871" w:name="_Toc45869078"/>
      <w:bookmarkStart w:id="872" w:name="_Toc52553637"/>
      <w:bookmarkStart w:id="873" w:name="_Toc61111657"/>
      <w:bookmarkStart w:id="874" w:name="_Toc66808043"/>
      <w:r w:rsidRPr="009C4728">
        <w:t>6.6.4.3</w:t>
      </w:r>
      <w:r w:rsidRPr="009C4728">
        <w:tab/>
        <w:t>UTRA TDD minimum requirement</w:t>
      </w:r>
      <w:bookmarkEnd w:id="867"/>
      <w:bookmarkEnd w:id="868"/>
      <w:bookmarkEnd w:id="869"/>
      <w:bookmarkEnd w:id="870"/>
      <w:bookmarkEnd w:id="871"/>
      <w:bookmarkEnd w:id="872"/>
      <w:bookmarkEnd w:id="873"/>
      <w:bookmarkEnd w:id="874"/>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875" w:name="_Toc21093212"/>
      <w:bookmarkStart w:id="876" w:name="_Toc29762741"/>
      <w:bookmarkStart w:id="877" w:name="_Toc36025916"/>
      <w:bookmarkStart w:id="878" w:name="_Toc44584786"/>
      <w:bookmarkStart w:id="879" w:name="_Toc45869079"/>
      <w:bookmarkStart w:id="880" w:name="_Toc52553638"/>
      <w:bookmarkStart w:id="881" w:name="_Toc61111658"/>
      <w:bookmarkStart w:id="882" w:name="_Toc66808044"/>
      <w:r w:rsidRPr="009C4728">
        <w:t>6.6.4.4</w:t>
      </w:r>
      <w:r w:rsidRPr="009C4728">
        <w:tab/>
        <w:t>Cumulative ACLR requirement in non-contiguous spectrum</w:t>
      </w:r>
      <w:bookmarkEnd w:id="875"/>
      <w:bookmarkEnd w:id="876"/>
      <w:bookmarkEnd w:id="877"/>
      <w:bookmarkEnd w:id="878"/>
      <w:bookmarkEnd w:id="879"/>
      <w:bookmarkEnd w:id="880"/>
      <w:bookmarkEnd w:id="881"/>
      <w:bookmarkEnd w:id="882"/>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883" w:name="_Toc21093213"/>
      <w:bookmarkStart w:id="884" w:name="_Toc29762742"/>
      <w:bookmarkStart w:id="885" w:name="_Toc36025917"/>
      <w:bookmarkStart w:id="886" w:name="_Toc44584787"/>
      <w:bookmarkStart w:id="887" w:name="_Toc45869080"/>
      <w:bookmarkStart w:id="888" w:name="_Toc52553639"/>
      <w:bookmarkStart w:id="889" w:name="_Toc61111659"/>
      <w:bookmarkStart w:id="890" w:name="_Toc66808045"/>
      <w:r w:rsidRPr="009C4728">
        <w:t>6.6.4.</w:t>
      </w:r>
      <w:r w:rsidRPr="009C4728">
        <w:rPr>
          <w:lang w:eastAsia="zh-CN"/>
        </w:rPr>
        <w:t>5</w:t>
      </w:r>
      <w:r w:rsidRPr="009C4728">
        <w:tab/>
      </w:r>
      <w:r w:rsidRPr="009C4728">
        <w:rPr>
          <w:lang w:eastAsia="zh-CN"/>
        </w:rPr>
        <w:t>NB-IoT</w:t>
      </w:r>
      <w:r w:rsidRPr="009C4728">
        <w:t xml:space="preserve"> minimum requirement</w:t>
      </w:r>
      <w:bookmarkEnd w:id="883"/>
      <w:bookmarkEnd w:id="884"/>
      <w:bookmarkEnd w:id="885"/>
      <w:bookmarkEnd w:id="886"/>
      <w:bookmarkEnd w:id="887"/>
      <w:bookmarkEnd w:id="888"/>
      <w:bookmarkEnd w:id="889"/>
      <w:bookmarkEnd w:id="890"/>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891" w:name="_Toc21093214"/>
      <w:bookmarkStart w:id="892" w:name="_Toc29762743"/>
      <w:bookmarkStart w:id="893" w:name="_Toc36025918"/>
      <w:bookmarkStart w:id="894" w:name="_Toc44584788"/>
      <w:bookmarkStart w:id="895" w:name="_Toc45869081"/>
      <w:bookmarkStart w:id="896" w:name="_Toc52553640"/>
      <w:bookmarkStart w:id="897" w:name="_Toc61111660"/>
      <w:bookmarkStart w:id="898" w:name="_Toc66808046"/>
      <w:r w:rsidRPr="009C4728">
        <w:t>6.6.4.6</w:t>
      </w:r>
      <w:r w:rsidRPr="009C4728">
        <w:tab/>
        <w:t>NR minimum requirement</w:t>
      </w:r>
      <w:bookmarkEnd w:id="891"/>
      <w:bookmarkEnd w:id="892"/>
      <w:bookmarkEnd w:id="893"/>
      <w:bookmarkEnd w:id="894"/>
      <w:bookmarkEnd w:id="895"/>
      <w:bookmarkEnd w:id="896"/>
      <w:bookmarkEnd w:id="897"/>
      <w:bookmarkEnd w:id="898"/>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899"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900" w:name="_Hlk508123095"/>
      <w:bookmarkEnd w:id="899"/>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900"/>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901"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901"/>
    </w:p>
    <w:p w14:paraId="5F545807" w14:textId="77777777"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5F54580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902" w:name="_Hlk508123340"/>
      <w:r w:rsidRPr="009C4728">
        <w:rPr>
          <w:rFonts w:cs="v5.0.0"/>
        </w:rPr>
        <w:t>limit is</w:t>
      </w:r>
      <w:bookmarkEnd w:id="902"/>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903"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903"/>
      </w:tr>
    </w:tbl>
    <w:p w14:paraId="5F54586C" w14:textId="77777777" w:rsidR="00C53C29" w:rsidRPr="009C4728" w:rsidRDefault="00C53C29" w:rsidP="00C53C29"/>
    <w:p w14:paraId="5F54586D" w14:textId="77777777" w:rsidR="00C53C29" w:rsidRPr="009C4728" w:rsidRDefault="00C53C29" w:rsidP="00C53C29">
      <w:pPr>
        <w:pStyle w:val="Heading2"/>
      </w:pPr>
      <w:bookmarkStart w:id="904" w:name="_Toc21093215"/>
      <w:bookmarkStart w:id="905" w:name="_Toc29762744"/>
      <w:bookmarkStart w:id="906" w:name="_Toc36025919"/>
      <w:bookmarkStart w:id="907" w:name="_Toc44584789"/>
      <w:bookmarkStart w:id="908" w:name="_Toc45869082"/>
      <w:bookmarkStart w:id="909" w:name="_Toc52553641"/>
      <w:bookmarkStart w:id="910" w:name="_Toc61111661"/>
      <w:bookmarkStart w:id="911" w:name="_Toc66808047"/>
      <w:r w:rsidRPr="009C4728">
        <w:t>6.7</w:t>
      </w:r>
      <w:r w:rsidRPr="009C4728">
        <w:tab/>
        <w:t>Transmitter intermodulation</w:t>
      </w:r>
      <w:bookmarkEnd w:id="904"/>
      <w:bookmarkEnd w:id="905"/>
      <w:bookmarkEnd w:id="906"/>
      <w:bookmarkEnd w:id="907"/>
      <w:bookmarkEnd w:id="908"/>
      <w:bookmarkEnd w:id="909"/>
      <w:bookmarkEnd w:id="910"/>
      <w:bookmarkEnd w:id="911"/>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912" w:name="_Toc21093216"/>
      <w:bookmarkStart w:id="913" w:name="_Toc29762745"/>
      <w:bookmarkStart w:id="914" w:name="_Toc36025920"/>
      <w:bookmarkStart w:id="915" w:name="_Toc44584790"/>
      <w:bookmarkStart w:id="916" w:name="_Toc45869083"/>
      <w:bookmarkStart w:id="917" w:name="_Toc52553642"/>
      <w:bookmarkStart w:id="918" w:name="_Toc61111662"/>
      <w:bookmarkStart w:id="919" w:name="_Toc66808048"/>
      <w:r w:rsidRPr="009C4728">
        <w:t>6.7.1</w:t>
      </w:r>
      <w:r w:rsidRPr="009C4728">
        <w:tab/>
        <w:t>General minimum requirement</w:t>
      </w:r>
      <w:bookmarkEnd w:id="912"/>
      <w:bookmarkEnd w:id="913"/>
      <w:bookmarkEnd w:id="914"/>
      <w:bookmarkEnd w:id="915"/>
      <w:bookmarkEnd w:id="916"/>
      <w:bookmarkEnd w:id="917"/>
      <w:bookmarkEnd w:id="918"/>
      <w:bookmarkEnd w:id="919"/>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920" w:name="_Toc21093217"/>
      <w:bookmarkStart w:id="921" w:name="_Toc29762746"/>
      <w:bookmarkStart w:id="922" w:name="_Toc36025921"/>
      <w:bookmarkStart w:id="923" w:name="_Toc44584791"/>
      <w:bookmarkStart w:id="924" w:name="_Toc45869084"/>
      <w:bookmarkStart w:id="925" w:name="_Toc52553643"/>
      <w:bookmarkStart w:id="926" w:name="_Toc61111663"/>
      <w:bookmarkStart w:id="927" w:name="_Toc66808049"/>
      <w:r w:rsidRPr="009C4728">
        <w:t>6.7.2</w:t>
      </w:r>
      <w:r w:rsidRPr="009C4728">
        <w:tab/>
        <w:t>Additional minimum requirement (BC1 and BC2)</w:t>
      </w:r>
      <w:bookmarkEnd w:id="920"/>
      <w:bookmarkEnd w:id="921"/>
      <w:bookmarkEnd w:id="922"/>
      <w:bookmarkEnd w:id="923"/>
      <w:bookmarkEnd w:id="924"/>
      <w:bookmarkEnd w:id="925"/>
      <w:bookmarkEnd w:id="926"/>
      <w:bookmarkEnd w:id="92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928" w:name="_Toc21093218"/>
      <w:bookmarkStart w:id="929" w:name="_Toc29762747"/>
      <w:bookmarkStart w:id="930" w:name="_Toc36025922"/>
      <w:bookmarkStart w:id="931" w:name="_Toc44584792"/>
      <w:bookmarkStart w:id="932" w:name="_Toc45869085"/>
      <w:bookmarkStart w:id="933" w:name="_Toc52553644"/>
      <w:bookmarkStart w:id="934" w:name="_Toc61111664"/>
      <w:bookmarkStart w:id="935" w:name="_Toc66808050"/>
      <w:r w:rsidRPr="009C4728">
        <w:t>6.7.3</w:t>
      </w:r>
      <w:r w:rsidRPr="009C4728">
        <w:tab/>
        <w:t>Additional minimum requirement (BC3)</w:t>
      </w:r>
      <w:bookmarkEnd w:id="928"/>
      <w:bookmarkEnd w:id="929"/>
      <w:bookmarkEnd w:id="930"/>
      <w:bookmarkEnd w:id="931"/>
      <w:bookmarkEnd w:id="932"/>
      <w:bookmarkEnd w:id="933"/>
      <w:bookmarkEnd w:id="934"/>
      <w:bookmarkEnd w:id="935"/>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936" w:name="_Toc21093219"/>
      <w:bookmarkStart w:id="937" w:name="_Toc29762748"/>
      <w:bookmarkStart w:id="938" w:name="_Toc36025923"/>
      <w:bookmarkStart w:id="939" w:name="_Toc44584793"/>
      <w:bookmarkStart w:id="940" w:name="_Toc45869086"/>
      <w:bookmarkStart w:id="941" w:name="_Toc52553645"/>
      <w:bookmarkStart w:id="942" w:name="_Toc61111665"/>
      <w:bookmarkStart w:id="943" w:name="_Toc66808051"/>
      <w:r w:rsidRPr="009C4728">
        <w:t>6.7.4</w:t>
      </w:r>
      <w:r w:rsidRPr="009C4728">
        <w:tab/>
        <w:t>Additional requirements</w:t>
      </w:r>
      <w:bookmarkEnd w:id="936"/>
      <w:bookmarkEnd w:id="937"/>
      <w:bookmarkEnd w:id="938"/>
      <w:bookmarkEnd w:id="939"/>
      <w:bookmarkEnd w:id="940"/>
      <w:bookmarkEnd w:id="941"/>
      <w:bookmarkEnd w:id="942"/>
      <w:bookmarkEnd w:id="943"/>
    </w:p>
    <w:p w14:paraId="5F5458B4" w14:textId="77777777"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944" w:name="_Toc21093220"/>
      <w:bookmarkStart w:id="945" w:name="_Toc29762749"/>
      <w:bookmarkStart w:id="946" w:name="_Toc36025924"/>
      <w:bookmarkStart w:id="947" w:name="_Toc44584794"/>
      <w:bookmarkStart w:id="948" w:name="_Toc45869087"/>
      <w:bookmarkStart w:id="949" w:name="_Toc52553646"/>
      <w:bookmarkStart w:id="950" w:name="_Toc61111666"/>
      <w:bookmarkStart w:id="951" w:name="_Toc66808052"/>
      <w:r w:rsidRPr="009C4728">
        <w:t>7</w:t>
      </w:r>
      <w:r w:rsidRPr="009C4728">
        <w:tab/>
        <w:t>Receiver characteristics</w:t>
      </w:r>
      <w:bookmarkEnd w:id="944"/>
      <w:bookmarkEnd w:id="945"/>
      <w:bookmarkEnd w:id="946"/>
      <w:bookmarkEnd w:id="947"/>
      <w:bookmarkEnd w:id="948"/>
      <w:bookmarkEnd w:id="949"/>
      <w:bookmarkEnd w:id="950"/>
      <w:bookmarkEnd w:id="951"/>
    </w:p>
    <w:p w14:paraId="5F5458CA" w14:textId="77777777" w:rsidR="00C53C29" w:rsidRPr="009C4728" w:rsidRDefault="00C53C29" w:rsidP="00C53C29">
      <w:pPr>
        <w:pStyle w:val="Heading2"/>
      </w:pPr>
      <w:bookmarkStart w:id="952" w:name="_Toc21093221"/>
      <w:bookmarkStart w:id="953" w:name="_Toc29762750"/>
      <w:bookmarkStart w:id="954" w:name="_Toc36025925"/>
      <w:bookmarkStart w:id="955" w:name="_Toc44584795"/>
      <w:bookmarkStart w:id="956" w:name="_Toc45869088"/>
      <w:bookmarkStart w:id="957" w:name="_Toc52553647"/>
      <w:bookmarkStart w:id="958" w:name="_Toc61111667"/>
      <w:bookmarkStart w:id="959" w:name="_Toc66808053"/>
      <w:r w:rsidRPr="009C4728">
        <w:t>7.1</w:t>
      </w:r>
      <w:r w:rsidRPr="009C4728">
        <w:tab/>
        <w:t>General</w:t>
      </w:r>
      <w:bookmarkEnd w:id="952"/>
      <w:bookmarkEnd w:id="953"/>
      <w:bookmarkEnd w:id="954"/>
      <w:bookmarkEnd w:id="955"/>
      <w:bookmarkEnd w:id="956"/>
      <w:bookmarkEnd w:id="957"/>
      <w:bookmarkEnd w:id="958"/>
      <w:bookmarkEnd w:id="959"/>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960" w:name="_Toc21093222"/>
      <w:bookmarkStart w:id="961" w:name="_Toc29762751"/>
      <w:bookmarkStart w:id="962" w:name="_Toc36025926"/>
      <w:bookmarkStart w:id="963" w:name="_Toc44584796"/>
      <w:bookmarkStart w:id="964" w:name="_Toc45869089"/>
      <w:bookmarkStart w:id="965" w:name="_Toc52553648"/>
      <w:bookmarkStart w:id="966" w:name="_Toc61111668"/>
      <w:bookmarkStart w:id="967" w:name="_Toc66808054"/>
      <w:r w:rsidRPr="009C4728">
        <w:t>7.2</w:t>
      </w:r>
      <w:r w:rsidRPr="009C4728">
        <w:tab/>
        <w:t>Reference sensitivity level</w:t>
      </w:r>
      <w:bookmarkEnd w:id="960"/>
      <w:bookmarkEnd w:id="961"/>
      <w:bookmarkEnd w:id="962"/>
      <w:bookmarkEnd w:id="963"/>
      <w:bookmarkEnd w:id="964"/>
      <w:bookmarkEnd w:id="965"/>
      <w:bookmarkEnd w:id="966"/>
      <w:bookmarkEnd w:id="967"/>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968" w:name="_Toc21093223"/>
      <w:bookmarkStart w:id="969" w:name="_Toc29762752"/>
      <w:bookmarkStart w:id="970" w:name="_Toc36025927"/>
      <w:bookmarkStart w:id="971" w:name="_Toc44584797"/>
      <w:bookmarkStart w:id="972" w:name="_Toc45869090"/>
      <w:bookmarkStart w:id="973" w:name="_Toc52553649"/>
      <w:bookmarkStart w:id="974" w:name="_Toc61111669"/>
      <w:bookmarkStart w:id="975" w:name="_Toc66808055"/>
      <w:r w:rsidRPr="009C4728">
        <w:t>7.2.1</w:t>
      </w:r>
      <w:r w:rsidRPr="009C4728">
        <w:tab/>
        <w:t>E-UTRA minimum requirement</w:t>
      </w:r>
      <w:bookmarkEnd w:id="968"/>
      <w:bookmarkEnd w:id="969"/>
      <w:bookmarkEnd w:id="970"/>
      <w:bookmarkEnd w:id="971"/>
      <w:bookmarkEnd w:id="972"/>
      <w:bookmarkEnd w:id="973"/>
      <w:bookmarkEnd w:id="974"/>
      <w:bookmarkEnd w:id="975"/>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976" w:name="_Toc21093224"/>
      <w:bookmarkStart w:id="977" w:name="_Toc29762753"/>
      <w:bookmarkStart w:id="978" w:name="_Toc36025928"/>
      <w:bookmarkStart w:id="979" w:name="_Toc44584798"/>
      <w:bookmarkStart w:id="980" w:name="_Toc45869091"/>
      <w:bookmarkStart w:id="981" w:name="_Toc52553650"/>
      <w:bookmarkStart w:id="982" w:name="_Toc61111670"/>
      <w:bookmarkStart w:id="983" w:name="_Toc66808056"/>
      <w:r w:rsidRPr="009C4728">
        <w:t>7.2.2</w:t>
      </w:r>
      <w:r w:rsidRPr="009C4728">
        <w:tab/>
        <w:t>UTRA FDD minimum requirement</w:t>
      </w:r>
      <w:bookmarkEnd w:id="976"/>
      <w:bookmarkEnd w:id="977"/>
      <w:bookmarkEnd w:id="978"/>
      <w:bookmarkEnd w:id="979"/>
      <w:bookmarkEnd w:id="980"/>
      <w:bookmarkEnd w:id="981"/>
      <w:bookmarkEnd w:id="982"/>
      <w:bookmarkEnd w:id="983"/>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984" w:name="_Toc21093225"/>
      <w:bookmarkStart w:id="985" w:name="_Toc29762754"/>
      <w:bookmarkStart w:id="986" w:name="_Toc36025929"/>
      <w:bookmarkStart w:id="987" w:name="_Toc44584799"/>
      <w:bookmarkStart w:id="988" w:name="_Toc45869092"/>
      <w:bookmarkStart w:id="989" w:name="_Toc52553651"/>
      <w:bookmarkStart w:id="990" w:name="_Toc61111671"/>
      <w:bookmarkStart w:id="991" w:name="_Toc66808057"/>
      <w:r w:rsidRPr="009C4728">
        <w:t>7.2.3</w:t>
      </w:r>
      <w:r w:rsidRPr="009C4728">
        <w:tab/>
        <w:t>UTRA TDD minimum requirement</w:t>
      </w:r>
      <w:bookmarkEnd w:id="984"/>
      <w:bookmarkEnd w:id="985"/>
      <w:bookmarkEnd w:id="986"/>
      <w:bookmarkEnd w:id="987"/>
      <w:bookmarkEnd w:id="988"/>
      <w:bookmarkEnd w:id="989"/>
      <w:bookmarkEnd w:id="990"/>
      <w:bookmarkEnd w:id="991"/>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992" w:name="_Toc21093226"/>
      <w:bookmarkStart w:id="993" w:name="_Toc29762755"/>
      <w:bookmarkStart w:id="994" w:name="_Toc36025930"/>
      <w:bookmarkStart w:id="995" w:name="_Toc44584800"/>
      <w:bookmarkStart w:id="996" w:name="_Toc45869093"/>
      <w:bookmarkStart w:id="997" w:name="_Toc52553652"/>
      <w:bookmarkStart w:id="998" w:name="_Toc61111672"/>
      <w:bookmarkStart w:id="999" w:name="_Toc66808058"/>
      <w:r w:rsidRPr="009C4728">
        <w:t>7.2.4</w:t>
      </w:r>
      <w:r w:rsidRPr="009C4728">
        <w:tab/>
        <w:t>GSM/EDGE minimum requirement</w:t>
      </w:r>
      <w:bookmarkEnd w:id="992"/>
      <w:bookmarkEnd w:id="993"/>
      <w:bookmarkEnd w:id="994"/>
      <w:bookmarkEnd w:id="995"/>
      <w:bookmarkEnd w:id="996"/>
      <w:bookmarkEnd w:id="997"/>
      <w:bookmarkEnd w:id="998"/>
      <w:bookmarkEnd w:id="999"/>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000" w:name="_Toc21093227"/>
      <w:bookmarkStart w:id="1001" w:name="_Toc29762756"/>
      <w:bookmarkStart w:id="1002" w:name="_Toc36025931"/>
      <w:bookmarkStart w:id="1003" w:name="_Toc44584801"/>
      <w:bookmarkStart w:id="1004" w:name="_Toc45869094"/>
      <w:bookmarkStart w:id="1005" w:name="_Toc52553653"/>
      <w:bookmarkStart w:id="1006" w:name="_Toc61111673"/>
      <w:bookmarkStart w:id="1007" w:name="_Toc66808059"/>
      <w:r w:rsidRPr="009C4728">
        <w:t>7.2.</w:t>
      </w:r>
      <w:r w:rsidRPr="009C4728">
        <w:rPr>
          <w:lang w:eastAsia="zh-CN"/>
        </w:rPr>
        <w:t>5</w:t>
      </w:r>
      <w:r w:rsidRPr="009C4728">
        <w:tab/>
        <w:t>NB-IoT minimum requirement</w:t>
      </w:r>
      <w:bookmarkEnd w:id="1000"/>
      <w:bookmarkEnd w:id="1001"/>
      <w:bookmarkEnd w:id="1002"/>
      <w:bookmarkEnd w:id="1003"/>
      <w:bookmarkEnd w:id="1004"/>
      <w:bookmarkEnd w:id="1005"/>
      <w:bookmarkEnd w:id="1006"/>
      <w:bookmarkEnd w:id="100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008" w:name="_Toc21093228"/>
      <w:bookmarkStart w:id="1009" w:name="_Toc29762757"/>
      <w:bookmarkStart w:id="1010" w:name="_Toc36025932"/>
      <w:bookmarkStart w:id="1011" w:name="_Toc44584802"/>
      <w:bookmarkStart w:id="1012" w:name="_Toc45869095"/>
      <w:bookmarkStart w:id="1013" w:name="_Toc52553654"/>
      <w:bookmarkStart w:id="1014" w:name="_Toc61111674"/>
      <w:bookmarkStart w:id="1015" w:name="_Toc66808060"/>
      <w:r w:rsidRPr="009C4728">
        <w:t>7.2.6</w:t>
      </w:r>
      <w:r w:rsidRPr="009C4728">
        <w:tab/>
        <w:t>NR minimum requirement</w:t>
      </w:r>
      <w:bookmarkEnd w:id="1008"/>
      <w:bookmarkEnd w:id="1009"/>
      <w:bookmarkEnd w:id="1010"/>
      <w:bookmarkEnd w:id="1011"/>
      <w:bookmarkEnd w:id="1012"/>
      <w:bookmarkEnd w:id="1013"/>
      <w:bookmarkEnd w:id="1014"/>
      <w:bookmarkEnd w:id="1015"/>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016" w:name="_Toc21093229"/>
      <w:bookmarkStart w:id="1017" w:name="_Toc29762758"/>
      <w:bookmarkStart w:id="1018" w:name="_Toc36025933"/>
      <w:bookmarkStart w:id="1019" w:name="_Toc44584803"/>
      <w:bookmarkStart w:id="1020" w:name="_Toc45869096"/>
      <w:bookmarkStart w:id="1021" w:name="_Toc52553655"/>
      <w:bookmarkStart w:id="1022" w:name="_Toc61111675"/>
      <w:bookmarkStart w:id="1023" w:name="_Toc66808061"/>
      <w:r w:rsidRPr="009C4728">
        <w:t>7.2.</w:t>
      </w:r>
      <w:r w:rsidRPr="009C4728">
        <w:rPr>
          <w:lang w:eastAsia="zh-CN"/>
        </w:rPr>
        <w:t>7</w:t>
      </w:r>
      <w:r w:rsidRPr="009C4728">
        <w:tab/>
        <w:t>Void</w:t>
      </w:r>
      <w:bookmarkEnd w:id="1016"/>
      <w:bookmarkEnd w:id="1017"/>
      <w:bookmarkEnd w:id="1018"/>
      <w:bookmarkEnd w:id="1019"/>
      <w:bookmarkEnd w:id="1020"/>
      <w:bookmarkEnd w:id="1021"/>
      <w:bookmarkEnd w:id="1022"/>
      <w:bookmarkEnd w:id="1023"/>
    </w:p>
    <w:p w14:paraId="5F5458E6" w14:textId="77777777" w:rsidR="00C53C29" w:rsidRPr="009C4728" w:rsidRDefault="00C53C29" w:rsidP="00C53C29">
      <w:pPr>
        <w:pStyle w:val="Heading2"/>
      </w:pPr>
      <w:bookmarkStart w:id="1024" w:name="_Toc21093230"/>
      <w:bookmarkStart w:id="1025" w:name="_Toc29762759"/>
      <w:bookmarkStart w:id="1026" w:name="_Toc36025934"/>
      <w:bookmarkStart w:id="1027" w:name="_Toc44584804"/>
      <w:bookmarkStart w:id="1028" w:name="_Toc45869097"/>
      <w:bookmarkStart w:id="1029" w:name="_Toc52553656"/>
      <w:bookmarkStart w:id="1030" w:name="_Toc61111676"/>
      <w:bookmarkStart w:id="1031" w:name="_Toc66808062"/>
      <w:r w:rsidRPr="009C4728">
        <w:t>7.3</w:t>
      </w:r>
      <w:r w:rsidRPr="009C4728">
        <w:tab/>
        <w:t>Dynamic range</w:t>
      </w:r>
      <w:bookmarkEnd w:id="1024"/>
      <w:bookmarkEnd w:id="1025"/>
      <w:bookmarkEnd w:id="1026"/>
      <w:bookmarkEnd w:id="1027"/>
      <w:bookmarkEnd w:id="1028"/>
      <w:bookmarkEnd w:id="1029"/>
      <w:bookmarkEnd w:id="1030"/>
      <w:bookmarkEnd w:id="1031"/>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032" w:name="_Toc21093231"/>
      <w:bookmarkStart w:id="1033" w:name="_Toc29762760"/>
      <w:bookmarkStart w:id="1034" w:name="_Toc36025935"/>
      <w:bookmarkStart w:id="1035" w:name="_Toc44584805"/>
      <w:bookmarkStart w:id="1036" w:name="_Toc45869098"/>
      <w:bookmarkStart w:id="1037" w:name="_Toc52553657"/>
      <w:bookmarkStart w:id="1038" w:name="_Toc61111677"/>
      <w:bookmarkStart w:id="1039" w:name="_Toc66808063"/>
      <w:r w:rsidRPr="009C4728">
        <w:t>7.3.1</w:t>
      </w:r>
      <w:r w:rsidRPr="009C4728">
        <w:tab/>
        <w:t>E-UTRA minimum requirement</w:t>
      </w:r>
      <w:bookmarkEnd w:id="1032"/>
      <w:bookmarkEnd w:id="1033"/>
      <w:bookmarkEnd w:id="1034"/>
      <w:bookmarkEnd w:id="1035"/>
      <w:bookmarkEnd w:id="1036"/>
      <w:bookmarkEnd w:id="1037"/>
      <w:bookmarkEnd w:id="1038"/>
      <w:bookmarkEnd w:id="1039"/>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040" w:name="_Toc21093232"/>
      <w:bookmarkStart w:id="1041" w:name="_Toc29762761"/>
      <w:bookmarkStart w:id="1042" w:name="_Toc36025936"/>
      <w:bookmarkStart w:id="1043" w:name="_Toc44584806"/>
      <w:bookmarkStart w:id="1044" w:name="_Toc45869099"/>
      <w:bookmarkStart w:id="1045" w:name="_Toc52553658"/>
      <w:bookmarkStart w:id="1046" w:name="_Toc61111678"/>
      <w:bookmarkStart w:id="1047" w:name="_Toc66808064"/>
      <w:r w:rsidRPr="009C4728">
        <w:t>7.3.2</w:t>
      </w:r>
      <w:r w:rsidRPr="009C4728">
        <w:tab/>
        <w:t>UTRA FDD minimum requirement</w:t>
      </w:r>
      <w:bookmarkEnd w:id="1040"/>
      <w:bookmarkEnd w:id="1041"/>
      <w:bookmarkEnd w:id="1042"/>
      <w:bookmarkEnd w:id="1043"/>
      <w:bookmarkEnd w:id="1044"/>
      <w:bookmarkEnd w:id="1045"/>
      <w:bookmarkEnd w:id="1046"/>
      <w:bookmarkEnd w:id="1047"/>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048" w:name="_Toc21093233"/>
      <w:bookmarkStart w:id="1049" w:name="_Toc29762762"/>
      <w:bookmarkStart w:id="1050" w:name="_Toc36025937"/>
      <w:bookmarkStart w:id="1051" w:name="_Toc44584807"/>
      <w:bookmarkStart w:id="1052" w:name="_Toc45869100"/>
      <w:bookmarkStart w:id="1053" w:name="_Toc52553659"/>
      <w:bookmarkStart w:id="1054" w:name="_Toc61111679"/>
      <w:bookmarkStart w:id="1055" w:name="_Toc66808065"/>
      <w:r w:rsidRPr="009C4728">
        <w:t>7.3.3</w:t>
      </w:r>
      <w:r w:rsidRPr="009C4728">
        <w:tab/>
        <w:t>UTRA TDD minimum requirement</w:t>
      </w:r>
      <w:bookmarkEnd w:id="1048"/>
      <w:bookmarkEnd w:id="1049"/>
      <w:bookmarkEnd w:id="1050"/>
      <w:bookmarkEnd w:id="1051"/>
      <w:bookmarkEnd w:id="1052"/>
      <w:bookmarkEnd w:id="1053"/>
      <w:bookmarkEnd w:id="1054"/>
      <w:bookmarkEnd w:id="1055"/>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056" w:name="_Toc21093234"/>
      <w:bookmarkStart w:id="1057" w:name="_Toc29762763"/>
      <w:bookmarkStart w:id="1058" w:name="_Toc36025938"/>
      <w:bookmarkStart w:id="1059" w:name="_Toc44584808"/>
      <w:bookmarkStart w:id="1060" w:name="_Toc45869101"/>
      <w:bookmarkStart w:id="1061" w:name="_Toc52553660"/>
      <w:bookmarkStart w:id="1062" w:name="_Toc61111680"/>
      <w:bookmarkStart w:id="1063" w:name="_Toc66808066"/>
      <w:r w:rsidRPr="009C4728">
        <w:t>7.3.4</w:t>
      </w:r>
      <w:r w:rsidRPr="009C4728">
        <w:tab/>
        <w:t>GSM/EDGE minimum requirement</w:t>
      </w:r>
      <w:bookmarkEnd w:id="1056"/>
      <w:bookmarkEnd w:id="1057"/>
      <w:bookmarkEnd w:id="1058"/>
      <w:bookmarkEnd w:id="1059"/>
      <w:bookmarkEnd w:id="1060"/>
      <w:bookmarkEnd w:id="1061"/>
      <w:bookmarkEnd w:id="1062"/>
      <w:bookmarkEnd w:id="1063"/>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064" w:name="_Toc21093235"/>
      <w:bookmarkStart w:id="1065" w:name="_Toc29762764"/>
      <w:bookmarkStart w:id="1066" w:name="_Toc36025939"/>
      <w:bookmarkStart w:id="1067" w:name="_Toc44584809"/>
      <w:bookmarkStart w:id="1068" w:name="_Toc45869102"/>
      <w:bookmarkStart w:id="1069" w:name="_Toc52553661"/>
      <w:bookmarkStart w:id="1070" w:name="_Toc61111681"/>
      <w:bookmarkStart w:id="1071" w:name="_Toc66808067"/>
      <w:r w:rsidRPr="009C4728">
        <w:t>7.3.</w:t>
      </w:r>
      <w:r w:rsidRPr="009C4728">
        <w:rPr>
          <w:lang w:eastAsia="zh-CN"/>
        </w:rPr>
        <w:t>5</w:t>
      </w:r>
      <w:r w:rsidRPr="009C4728">
        <w:tab/>
        <w:t>NB-IoT minimum requirement</w:t>
      </w:r>
      <w:bookmarkEnd w:id="1064"/>
      <w:bookmarkEnd w:id="1065"/>
      <w:bookmarkEnd w:id="1066"/>
      <w:bookmarkEnd w:id="1067"/>
      <w:bookmarkEnd w:id="1068"/>
      <w:bookmarkEnd w:id="1069"/>
      <w:bookmarkEnd w:id="1070"/>
      <w:bookmarkEnd w:id="1071"/>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072" w:name="_Toc21093236"/>
      <w:bookmarkStart w:id="1073" w:name="_Toc29762765"/>
      <w:bookmarkStart w:id="1074" w:name="_Toc36025940"/>
      <w:bookmarkStart w:id="1075" w:name="_Toc44584810"/>
      <w:bookmarkStart w:id="1076" w:name="_Toc45869103"/>
      <w:bookmarkStart w:id="1077" w:name="_Toc52553662"/>
      <w:bookmarkStart w:id="1078" w:name="_Toc61111682"/>
      <w:bookmarkStart w:id="1079" w:name="_Toc66808068"/>
      <w:r w:rsidRPr="009C4728">
        <w:t>7.3.6</w:t>
      </w:r>
      <w:r w:rsidRPr="009C4728">
        <w:tab/>
        <w:t>NR minimum requirement</w:t>
      </w:r>
      <w:bookmarkEnd w:id="1072"/>
      <w:bookmarkEnd w:id="1073"/>
      <w:bookmarkEnd w:id="1074"/>
      <w:bookmarkEnd w:id="1075"/>
      <w:bookmarkEnd w:id="1076"/>
      <w:bookmarkEnd w:id="1077"/>
      <w:bookmarkEnd w:id="1078"/>
      <w:bookmarkEnd w:id="1079"/>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080" w:name="_Toc21093237"/>
      <w:bookmarkStart w:id="1081" w:name="_Toc29762766"/>
      <w:bookmarkStart w:id="1082" w:name="_Toc36025941"/>
      <w:bookmarkStart w:id="1083" w:name="_Toc44584811"/>
      <w:bookmarkStart w:id="1084" w:name="_Toc45869104"/>
      <w:bookmarkStart w:id="1085" w:name="_Toc52553663"/>
      <w:bookmarkStart w:id="1086" w:name="_Toc61111683"/>
      <w:bookmarkStart w:id="1087" w:name="_Toc66808069"/>
      <w:r w:rsidRPr="009C4728">
        <w:t>7.4</w:t>
      </w:r>
      <w:r w:rsidRPr="009C4728">
        <w:tab/>
        <w:t>In-band selectivity and blocking</w:t>
      </w:r>
      <w:bookmarkEnd w:id="1080"/>
      <w:bookmarkEnd w:id="1081"/>
      <w:bookmarkEnd w:id="1082"/>
      <w:bookmarkEnd w:id="1083"/>
      <w:bookmarkEnd w:id="1084"/>
      <w:bookmarkEnd w:id="1085"/>
      <w:bookmarkEnd w:id="1086"/>
      <w:bookmarkEnd w:id="108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088" w:name="_Toc21093238"/>
      <w:bookmarkStart w:id="1089" w:name="_Toc29762767"/>
      <w:bookmarkStart w:id="1090" w:name="_Toc36025942"/>
      <w:bookmarkStart w:id="1091" w:name="_Toc44584812"/>
      <w:bookmarkStart w:id="1092" w:name="_Toc45869105"/>
      <w:bookmarkStart w:id="1093" w:name="_Toc52553664"/>
      <w:bookmarkStart w:id="1094" w:name="_Toc61111684"/>
      <w:bookmarkStart w:id="1095" w:name="_Toc66808070"/>
      <w:r w:rsidRPr="009C4728">
        <w:t>7.4.1</w:t>
      </w:r>
      <w:r w:rsidRPr="009C4728">
        <w:tab/>
        <w:t>General blocking minimum requirement</w:t>
      </w:r>
      <w:bookmarkEnd w:id="1088"/>
      <w:bookmarkEnd w:id="1089"/>
      <w:bookmarkEnd w:id="1090"/>
      <w:bookmarkEnd w:id="1091"/>
      <w:bookmarkEnd w:id="1092"/>
      <w:bookmarkEnd w:id="1093"/>
      <w:bookmarkEnd w:id="1094"/>
      <w:bookmarkEnd w:id="1095"/>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F54592F" w14:textId="77777777"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1096"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096"/>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1097" w:name="_Toc21093239"/>
      <w:bookmarkStart w:id="1098" w:name="_Toc29762768"/>
      <w:bookmarkStart w:id="1099" w:name="_Toc36025943"/>
      <w:bookmarkStart w:id="1100" w:name="_Toc44584813"/>
      <w:bookmarkStart w:id="1101" w:name="_Toc45869106"/>
      <w:bookmarkStart w:id="1102" w:name="_Toc52553665"/>
      <w:bookmarkStart w:id="1103" w:name="_Toc61111685"/>
      <w:bookmarkStart w:id="1104" w:name="_Toc66808071"/>
      <w:r w:rsidRPr="009C4728">
        <w:t>7.4.2</w:t>
      </w:r>
      <w:r w:rsidRPr="009C4728">
        <w:tab/>
        <w:t>General narrowband blocking minimum requirement</w:t>
      </w:r>
      <w:bookmarkEnd w:id="1097"/>
      <w:bookmarkEnd w:id="1098"/>
      <w:bookmarkEnd w:id="1099"/>
      <w:bookmarkEnd w:id="1100"/>
      <w:bookmarkEnd w:id="1101"/>
      <w:bookmarkEnd w:id="1102"/>
      <w:bookmarkEnd w:id="1103"/>
      <w:bookmarkEnd w:id="1104"/>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1105" w:name="_Toc21093240"/>
      <w:bookmarkStart w:id="1106" w:name="_Toc29762769"/>
      <w:bookmarkStart w:id="1107" w:name="_Toc36025944"/>
      <w:bookmarkStart w:id="1108" w:name="_Toc44584814"/>
      <w:bookmarkStart w:id="1109" w:name="_Toc45869107"/>
      <w:bookmarkStart w:id="1110" w:name="_Toc52553666"/>
      <w:bookmarkStart w:id="1111" w:name="_Toc61111686"/>
      <w:bookmarkStart w:id="1112" w:name="_Toc66808072"/>
      <w:r w:rsidRPr="009C4728">
        <w:t>7.4.3</w:t>
      </w:r>
      <w:r w:rsidRPr="009C4728">
        <w:tab/>
        <w:t>Additional Narrowband blocking minimum requirement for GSM/EDGE</w:t>
      </w:r>
      <w:bookmarkEnd w:id="1105"/>
      <w:bookmarkEnd w:id="1106"/>
      <w:bookmarkEnd w:id="1107"/>
      <w:bookmarkEnd w:id="1108"/>
      <w:bookmarkEnd w:id="1109"/>
      <w:bookmarkEnd w:id="1110"/>
      <w:bookmarkEnd w:id="1111"/>
      <w:bookmarkEnd w:id="1112"/>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1113" w:name="OLE_LINK2"/>
      <w:bookmarkStart w:id="1114"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1115" w:name="_Toc21093241"/>
      <w:bookmarkStart w:id="1116" w:name="_Toc29762770"/>
      <w:bookmarkStart w:id="1117" w:name="_Toc36025945"/>
      <w:bookmarkStart w:id="1118" w:name="_Toc44584815"/>
      <w:bookmarkStart w:id="1119" w:name="_Toc45869108"/>
      <w:bookmarkStart w:id="1120" w:name="_Toc52553667"/>
      <w:bookmarkStart w:id="1121" w:name="_Toc61111687"/>
      <w:bookmarkStart w:id="1122" w:name="_Toc66808073"/>
      <w:bookmarkEnd w:id="1113"/>
      <w:bookmarkEnd w:id="1114"/>
      <w:r w:rsidRPr="009C4728">
        <w:t>7.4.4</w:t>
      </w:r>
      <w:r w:rsidRPr="009C4728">
        <w:tab/>
        <w:t>GSM/EDGE requirements for AM suppression</w:t>
      </w:r>
      <w:bookmarkEnd w:id="1115"/>
      <w:bookmarkEnd w:id="1116"/>
      <w:bookmarkEnd w:id="1117"/>
      <w:bookmarkEnd w:id="1118"/>
      <w:bookmarkEnd w:id="1119"/>
      <w:bookmarkEnd w:id="1120"/>
      <w:bookmarkEnd w:id="1121"/>
      <w:bookmarkEnd w:id="1122"/>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1123" w:name="_Toc21093242"/>
      <w:bookmarkStart w:id="1124" w:name="_Toc29762771"/>
      <w:bookmarkStart w:id="1125" w:name="_Toc36025946"/>
      <w:bookmarkStart w:id="1126" w:name="_Toc44584816"/>
      <w:bookmarkStart w:id="1127" w:name="_Toc45869109"/>
      <w:bookmarkStart w:id="1128" w:name="_Toc52553668"/>
      <w:bookmarkStart w:id="1129" w:name="_Toc61111688"/>
      <w:bookmarkStart w:id="1130" w:name="_Toc66808074"/>
      <w:r w:rsidRPr="009C4728">
        <w:t>7.4.</w:t>
      </w:r>
      <w:r w:rsidRPr="009C4728">
        <w:rPr>
          <w:lang w:eastAsia="zh-CN"/>
        </w:rPr>
        <w:t>5</w:t>
      </w:r>
      <w:r w:rsidRPr="009C4728">
        <w:tab/>
        <w:t>Additional BC3 blocking minimum requirement</w:t>
      </w:r>
      <w:bookmarkEnd w:id="1123"/>
      <w:bookmarkEnd w:id="1124"/>
      <w:bookmarkEnd w:id="1125"/>
      <w:bookmarkEnd w:id="1126"/>
      <w:bookmarkEnd w:id="1127"/>
      <w:bookmarkEnd w:id="1128"/>
      <w:bookmarkEnd w:id="1129"/>
      <w:bookmarkEnd w:id="1130"/>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1131" w:name="_Toc21093243"/>
      <w:bookmarkStart w:id="1132" w:name="_Toc29762772"/>
      <w:bookmarkStart w:id="1133" w:name="_Toc36025947"/>
      <w:bookmarkStart w:id="1134" w:name="_Toc44584817"/>
      <w:bookmarkStart w:id="1135" w:name="_Toc45869110"/>
      <w:bookmarkStart w:id="1136" w:name="_Toc52553669"/>
      <w:bookmarkStart w:id="1137" w:name="_Toc61111689"/>
      <w:bookmarkStart w:id="1138" w:name="_Toc66808075"/>
      <w:r w:rsidRPr="009C4728">
        <w:t>7.5</w:t>
      </w:r>
      <w:r w:rsidRPr="009C4728">
        <w:tab/>
        <w:t>Out-of-band blocking</w:t>
      </w:r>
      <w:bookmarkEnd w:id="1131"/>
      <w:bookmarkEnd w:id="1132"/>
      <w:bookmarkEnd w:id="1133"/>
      <w:bookmarkEnd w:id="1134"/>
      <w:bookmarkEnd w:id="1135"/>
      <w:bookmarkEnd w:id="1136"/>
      <w:bookmarkEnd w:id="1137"/>
      <w:bookmarkEnd w:id="1138"/>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1139" w:name="_Toc21093244"/>
      <w:bookmarkStart w:id="1140" w:name="_Toc29762773"/>
      <w:bookmarkStart w:id="1141" w:name="_Toc36025948"/>
      <w:bookmarkStart w:id="1142" w:name="_Toc44584818"/>
      <w:bookmarkStart w:id="1143" w:name="_Toc45869111"/>
      <w:bookmarkStart w:id="1144" w:name="_Toc52553670"/>
      <w:bookmarkStart w:id="1145" w:name="_Toc61111690"/>
      <w:bookmarkStart w:id="1146" w:name="_Toc66808076"/>
      <w:r w:rsidRPr="009C4728">
        <w:t>7.5.1</w:t>
      </w:r>
      <w:r w:rsidRPr="009C4728">
        <w:tab/>
        <w:t>General minimum requirement</w:t>
      </w:r>
      <w:bookmarkEnd w:id="1139"/>
      <w:bookmarkEnd w:id="1140"/>
      <w:bookmarkEnd w:id="1141"/>
      <w:bookmarkEnd w:id="1142"/>
      <w:bookmarkEnd w:id="1143"/>
      <w:bookmarkEnd w:id="1144"/>
      <w:bookmarkEnd w:id="1145"/>
      <w:bookmarkEnd w:id="1146"/>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1147"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147"/>
    <w:p w14:paraId="5F5459D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1148"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148"/>
    </w:tbl>
    <w:p w14:paraId="5F5459EB" w14:textId="77777777" w:rsidR="00C53C29" w:rsidRPr="009C4728" w:rsidRDefault="00C53C29" w:rsidP="00C53C29"/>
    <w:p w14:paraId="5F5459EC" w14:textId="77777777" w:rsidR="00C53C29" w:rsidRPr="009C4728" w:rsidRDefault="00C53C29" w:rsidP="00C53C29">
      <w:pPr>
        <w:pStyle w:val="Heading3"/>
      </w:pPr>
      <w:bookmarkStart w:id="1149" w:name="_Toc21093245"/>
      <w:bookmarkStart w:id="1150" w:name="_Toc29762774"/>
      <w:bookmarkStart w:id="1151" w:name="_Toc36025949"/>
      <w:bookmarkStart w:id="1152" w:name="_Toc44584819"/>
      <w:bookmarkStart w:id="1153" w:name="_Toc45869112"/>
      <w:bookmarkStart w:id="1154" w:name="_Toc52553671"/>
      <w:bookmarkStart w:id="1155" w:name="_Toc61111691"/>
      <w:bookmarkStart w:id="1156" w:name="_Toc66808077"/>
      <w:r w:rsidRPr="009C4728">
        <w:t>7.5.2</w:t>
      </w:r>
      <w:r w:rsidRPr="009C4728">
        <w:tab/>
        <w:t>Co-location minimum requirement</w:t>
      </w:r>
      <w:bookmarkEnd w:id="1149"/>
      <w:bookmarkEnd w:id="1150"/>
      <w:bookmarkEnd w:id="1151"/>
      <w:bookmarkEnd w:id="1152"/>
      <w:bookmarkEnd w:id="1153"/>
      <w:bookmarkEnd w:id="1154"/>
      <w:bookmarkEnd w:id="1155"/>
      <w:bookmarkEnd w:id="1156"/>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C8" w14:textId="77777777" w:rsidTr="0021138B">
        <w:trPr>
          <w:gridBefore w:val="1"/>
          <w:wBefore w:w="10" w:type="dxa"/>
          <w:jc w:val="center"/>
        </w:trPr>
        <w:tc>
          <w:tcPr>
            <w:tcW w:w="1918" w:type="dxa"/>
          </w:tcPr>
          <w:p w14:paraId="5F545AC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5F545AC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5F545AC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C7" w14:textId="77777777" w:rsidR="00C53C29" w:rsidRPr="009C4728" w:rsidRDefault="00C53C29" w:rsidP="0021138B">
            <w:pPr>
              <w:pStyle w:val="TAC"/>
              <w:rPr>
                <w:rFonts w:cs="v5.0.0"/>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1157" w:name="_Toc21093246"/>
      <w:bookmarkStart w:id="1158" w:name="_Toc29762775"/>
      <w:bookmarkStart w:id="1159" w:name="_Toc36025950"/>
      <w:bookmarkStart w:id="1160" w:name="_Toc44584820"/>
      <w:bookmarkStart w:id="1161" w:name="_Toc45869113"/>
      <w:bookmarkStart w:id="1162" w:name="_Toc52553672"/>
      <w:bookmarkStart w:id="1163" w:name="_Toc61111692"/>
      <w:bookmarkStart w:id="1164" w:name="_Toc66808078"/>
      <w:r w:rsidRPr="009C4728">
        <w:t>7.6</w:t>
      </w:r>
      <w:r w:rsidRPr="009C4728">
        <w:tab/>
        <w:t>Receiver spurious emissions</w:t>
      </w:r>
      <w:bookmarkEnd w:id="1157"/>
      <w:bookmarkEnd w:id="1158"/>
      <w:bookmarkEnd w:id="1159"/>
      <w:bookmarkEnd w:id="1160"/>
      <w:bookmarkEnd w:id="1161"/>
      <w:bookmarkEnd w:id="1162"/>
      <w:bookmarkEnd w:id="1163"/>
      <w:bookmarkEnd w:id="1164"/>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1165" w:name="_Toc21093247"/>
      <w:bookmarkStart w:id="1166" w:name="_Toc29762776"/>
      <w:bookmarkStart w:id="1167" w:name="_Toc36025951"/>
      <w:bookmarkStart w:id="1168" w:name="_Toc44584821"/>
      <w:bookmarkStart w:id="1169" w:name="_Toc45869114"/>
      <w:bookmarkStart w:id="1170" w:name="_Toc52553673"/>
      <w:bookmarkStart w:id="1171" w:name="_Toc61111693"/>
      <w:bookmarkStart w:id="1172" w:name="_Toc66808079"/>
      <w:r w:rsidRPr="009C4728">
        <w:t>7.6.1</w:t>
      </w:r>
      <w:r w:rsidRPr="009C4728">
        <w:tab/>
        <w:t>General minimum requirement</w:t>
      </w:r>
      <w:bookmarkEnd w:id="1165"/>
      <w:bookmarkEnd w:id="1166"/>
      <w:bookmarkEnd w:id="1167"/>
      <w:bookmarkEnd w:id="1168"/>
      <w:bookmarkEnd w:id="1169"/>
      <w:bookmarkEnd w:id="1170"/>
      <w:bookmarkEnd w:id="1171"/>
      <w:bookmarkEnd w:id="117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1173" w:name="_Toc21093248"/>
      <w:bookmarkStart w:id="1174" w:name="_Toc29762777"/>
      <w:bookmarkStart w:id="1175" w:name="_Toc36025952"/>
      <w:bookmarkStart w:id="1176" w:name="_Toc44584822"/>
      <w:bookmarkStart w:id="1177" w:name="_Toc45869115"/>
      <w:bookmarkStart w:id="1178" w:name="_Toc52553674"/>
      <w:bookmarkStart w:id="1179" w:name="_Toc61111694"/>
      <w:bookmarkStart w:id="1180" w:name="_Toc66808080"/>
      <w:r w:rsidRPr="009C4728">
        <w:t>7.6.2</w:t>
      </w:r>
      <w:r w:rsidRPr="009C4728">
        <w:tab/>
        <w:t>Additional minimum requirement for BC2 (Category B)</w:t>
      </w:r>
      <w:bookmarkEnd w:id="1173"/>
      <w:bookmarkEnd w:id="1174"/>
      <w:bookmarkEnd w:id="1175"/>
      <w:bookmarkEnd w:id="1176"/>
      <w:bookmarkEnd w:id="1177"/>
      <w:bookmarkEnd w:id="1178"/>
      <w:bookmarkEnd w:id="1179"/>
      <w:bookmarkEnd w:id="1180"/>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1181" w:name="_Toc21093249"/>
      <w:bookmarkStart w:id="1182" w:name="_Toc29762778"/>
      <w:bookmarkStart w:id="1183" w:name="_Toc36025953"/>
      <w:bookmarkStart w:id="1184" w:name="_Toc44584823"/>
      <w:bookmarkStart w:id="1185" w:name="_Toc45869116"/>
      <w:bookmarkStart w:id="1186" w:name="_Toc52553675"/>
      <w:bookmarkStart w:id="1187" w:name="_Toc61111695"/>
      <w:bookmarkStart w:id="1188" w:name="_Toc66808081"/>
      <w:r w:rsidRPr="009C4728">
        <w:t>7.7</w:t>
      </w:r>
      <w:r w:rsidRPr="009C4728">
        <w:tab/>
        <w:t>Receiver intermodulation</w:t>
      </w:r>
      <w:bookmarkEnd w:id="1181"/>
      <w:bookmarkEnd w:id="1182"/>
      <w:bookmarkEnd w:id="1183"/>
      <w:bookmarkEnd w:id="1184"/>
      <w:bookmarkEnd w:id="1185"/>
      <w:bookmarkEnd w:id="1186"/>
      <w:bookmarkEnd w:id="1187"/>
      <w:bookmarkEnd w:id="1188"/>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1189" w:name="_Toc21093250"/>
      <w:bookmarkStart w:id="1190" w:name="_Toc29762779"/>
      <w:bookmarkStart w:id="1191" w:name="_Toc36025954"/>
      <w:bookmarkStart w:id="1192" w:name="_Toc44584824"/>
      <w:bookmarkStart w:id="1193" w:name="_Toc45869117"/>
      <w:bookmarkStart w:id="1194" w:name="_Toc52553676"/>
      <w:bookmarkStart w:id="1195" w:name="_Toc61111696"/>
      <w:bookmarkStart w:id="1196" w:name="_Toc66808082"/>
      <w:r w:rsidRPr="009C4728">
        <w:t>7.7.1</w:t>
      </w:r>
      <w:r w:rsidRPr="009C4728">
        <w:tab/>
        <w:t>General intermodulation minimum requirement</w:t>
      </w:r>
      <w:bookmarkEnd w:id="1189"/>
      <w:bookmarkEnd w:id="1190"/>
      <w:bookmarkEnd w:id="1191"/>
      <w:bookmarkEnd w:id="1192"/>
      <w:bookmarkEnd w:id="1193"/>
      <w:bookmarkEnd w:id="1194"/>
      <w:bookmarkEnd w:id="1195"/>
      <w:bookmarkEnd w:id="1196"/>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197" w:name="OLE_LINK5"/>
            <w:r w:rsidRPr="009C4728">
              <w:rPr>
                <w:rFonts w:cs="Arial"/>
              </w:rPr>
              <w:t>±</w:t>
            </w:r>
            <w:bookmarkEnd w:id="1197"/>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1198" w:name="_Toc21093251"/>
      <w:bookmarkStart w:id="1199" w:name="_Toc29762780"/>
      <w:bookmarkStart w:id="1200" w:name="_Toc36025955"/>
      <w:bookmarkStart w:id="1201" w:name="_Toc44584825"/>
      <w:bookmarkStart w:id="1202" w:name="_Toc45869118"/>
      <w:bookmarkStart w:id="1203" w:name="_Toc52553677"/>
      <w:bookmarkStart w:id="1204" w:name="_Toc61111697"/>
      <w:bookmarkStart w:id="1205" w:name="_Toc66808083"/>
      <w:r w:rsidRPr="009C4728">
        <w:t>7.7.2</w:t>
      </w:r>
      <w:r w:rsidRPr="009C4728">
        <w:tab/>
        <w:t>General narrowband intermodulation minimum requirement</w:t>
      </w:r>
      <w:bookmarkEnd w:id="1198"/>
      <w:bookmarkEnd w:id="1199"/>
      <w:bookmarkEnd w:id="1200"/>
      <w:bookmarkEnd w:id="1201"/>
      <w:bookmarkEnd w:id="1202"/>
      <w:bookmarkEnd w:id="1203"/>
      <w:bookmarkEnd w:id="1204"/>
      <w:bookmarkEnd w:id="1205"/>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1206" w:name="_Toc21093252"/>
      <w:bookmarkStart w:id="1207" w:name="_Toc29762781"/>
      <w:bookmarkStart w:id="1208" w:name="_Toc36025956"/>
      <w:bookmarkStart w:id="1209" w:name="_Toc44584826"/>
      <w:bookmarkStart w:id="1210" w:name="_Toc45869119"/>
      <w:bookmarkStart w:id="1211" w:name="_Toc52553678"/>
      <w:bookmarkStart w:id="1212" w:name="_Toc61111698"/>
      <w:bookmarkStart w:id="1213" w:name="_Toc66808084"/>
      <w:r w:rsidRPr="009C4728">
        <w:t>7.7.3</w:t>
      </w:r>
      <w:r w:rsidRPr="009C4728">
        <w:tab/>
        <w:t>Additional narrowband intermodulation minimum requirement for GSM/EDGE</w:t>
      </w:r>
      <w:bookmarkEnd w:id="1206"/>
      <w:bookmarkEnd w:id="1207"/>
      <w:bookmarkEnd w:id="1208"/>
      <w:bookmarkEnd w:id="1209"/>
      <w:bookmarkEnd w:id="1210"/>
      <w:bookmarkEnd w:id="1211"/>
      <w:bookmarkEnd w:id="1212"/>
      <w:bookmarkEnd w:id="1213"/>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1214" w:name="_Toc21093253"/>
      <w:bookmarkStart w:id="1215" w:name="_Toc29762782"/>
      <w:bookmarkStart w:id="1216" w:name="_Toc36025957"/>
      <w:bookmarkStart w:id="1217" w:name="_Toc44584827"/>
      <w:bookmarkStart w:id="1218" w:name="_Toc45869120"/>
      <w:bookmarkStart w:id="1219" w:name="_Toc52553679"/>
      <w:bookmarkStart w:id="1220" w:name="_Toc61111699"/>
      <w:bookmarkStart w:id="1221" w:name="_Toc66808085"/>
      <w:r w:rsidRPr="009C4728">
        <w:t>7.8</w:t>
      </w:r>
      <w:r w:rsidRPr="009C4728">
        <w:tab/>
        <w:t>In-channel selectivity</w:t>
      </w:r>
      <w:bookmarkEnd w:id="1214"/>
      <w:bookmarkEnd w:id="1215"/>
      <w:bookmarkEnd w:id="1216"/>
      <w:bookmarkEnd w:id="1217"/>
      <w:bookmarkEnd w:id="1218"/>
      <w:bookmarkEnd w:id="1219"/>
      <w:bookmarkEnd w:id="1220"/>
      <w:bookmarkEnd w:id="1221"/>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1222" w:name="_Toc21093254"/>
      <w:bookmarkStart w:id="1223" w:name="_Toc29762783"/>
      <w:bookmarkStart w:id="1224" w:name="_Toc36025958"/>
      <w:bookmarkStart w:id="1225" w:name="_Toc44584828"/>
      <w:bookmarkStart w:id="1226" w:name="_Toc45869121"/>
      <w:bookmarkStart w:id="1227" w:name="_Toc52553680"/>
      <w:bookmarkStart w:id="1228" w:name="_Toc61111700"/>
      <w:bookmarkStart w:id="1229" w:name="_Toc66808086"/>
      <w:r w:rsidRPr="009C4728">
        <w:t>7.8.1</w:t>
      </w:r>
      <w:r w:rsidRPr="009C4728">
        <w:tab/>
        <w:t>E-UTRA minimum requirement</w:t>
      </w:r>
      <w:bookmarkEnd w:id="1222"/>
      <w:bookmarkEnd w:id="1223"/>
      <w:bookmarkEnd w:id="1224"/>
      <w:bookmarkEnd w:id="1225"/>
      <w:bookmarkEnd w:id="1226"/>
      <w:bookmarkEnd w:id="1227"/>
      <w:bookmarkEnd w:id="1228"/>
      <w:bookmarkEnd w:id="1229"/>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1230" w:name="_Toc21093255"/>
      <w:bookmarkStart w:id="1231" w:name="_Toc29762784"/>
      <w:bookmarkStart w:id="1232" w:name="_Toc36025959"/>
      <w:bookmarkStart w:id="1233" w:name="_Toc44584829"/>
      <w:bookmarkStart w:id="1234" w:name="_Toc45869122"/>
      <w:bookmarkStart w:id="1235" w:name="_Toc52553681"/>
      <w:bookmarkStart w:id="1236" w:name="_Toc61111701"/>
      <w:bookmarkStart w:id="1237" w:name="_Toc66808087"/>
      <w:r w:rsidRPr="009C4728">
        <w:t>7.8.2</w:t>
      </w:r>
      <w:r w:rsidRPr="009C4728">
        <w:tab/>
        <w:t>NR minimum requirement</w:t>
      </w:r>
      <w:bookmarkEnd w:id="1230"/>
      <w:bookmarkEnd w:id="1231"/>
      <w:bookmarkEnd w:id="1232"/>
      <w:bookmarkEnd w:id="1233"/>
      <w:bookmarkEnd w:id="1234"/>
      <w:bookmarkEnd w:id="1235"/>
      <w:bookmarkEnd w:id="1236"/>
      <w:bookmarkEnd w:id="1237"/>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1238" w:name="_Toc21093256"/>
      <w:bookmarkStart w:id="1239" w:name="_Toc29762785"/>
      <w:bookmarkStart w:id="1240" w:name="_Toc36025960"/>
      <w:bookmarkStart w:id="1241" w:name="_Toc44584830"/>
      <w:bookmarkStart w:id="1242" w:name="_Toc45869123"/>
      <w:bookmarkStart w:id="1243" w:name="_Toc52553682"/>
      <w:bookmarkStart w:id="1244" w:name="_Toc61111702"/>
      <w:bookmarkStart w:id="1245" w:name="_Toc66808088"/>
      <w:r w:rsidRPr="009C4728">
        <w:t>8</w:t>
      </w:r>
      <w:r w:rsidRPr="009C4728">
        <w:tab/>
        <w:t>Performance requirements</w:t>
      </w:r>
      <w:bookmarkEnd w:id="1238"/>
      <w:bookmarkEnd w:id="1239"/>
      <w:bookmarkEnd w:id="1240"/>
      <w:bookmarkEnd w:id="1241"/>
      <w:bookmarkEnd w:id="1242"/>
      <w:bookmarkEnd w:id="1243"/>
      <w:bookmarkEnd w:id="1244"/>
      <w:bookmarkEnd w:id="1245"/>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1246" w:name="_Toc21093257"/>
      <w:bookmarkStart w:id="1247" w:name="_Toc29762786"/>
      <w:bookmarkStart w:id="1248" w:name="_Toc36025961"/>
      <w:bookmarkStart w:id="1249" w:name="_Toc44584831"/>
      <w:bookmarkStart w:id="1250" w:name="_Toc45869124"/>
      <w:bookmarkStart w:id="1251" w:name="_Toc52553683"/>
      <w:bookmarkStart w:id="1252" w:name="_Toc61111703"/>
      <w:bookmarkStart w:id="1253" w:name="_Toc66808089"/>
      <w:r w:rsidRPr="009C4728">
        <w:t>8.1</w:t>
      </w:r>
      <w:r w:rsidRPr="009C4728">
        <w:tab/>
        <w:t>E-UTRA minimum requirement</w:t>
      </w:r>
      <w:bookmarkEnd w:id="1246"/>
      <w:bookmarkEnd w:id="1247"/>
      <w:bookmarkEnd w:id="1248"/>
      <w:bookmarkEnd w:id="1249"/>
      <w:bookmarkEnd w:id="1250"/>
      <w:bookmarkEnd w:id="1251"/>
      <w:bookmarkEnd w:id="1252"/>
      <w:bookmarkEnd w:id="125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1254" w:name="_Toc21093258"/>
      <w:bookmarkStart w:id="1255" w:name="_Toc29762787"/>
      <w:bookmarkStart w:id="1256" w:name="_Toc36025962"/>
      <w:bookmarkStart w:id="1257" w:name="_Toc44584832"/>
      <w:bookmarkStart w:id="1258" w:name="_Toc45869125"/>
      <w:bookmarkStart w:id="1259" w:name="_Toc52553684"/>
      <w:bookmarkStart w:id="1260" w:name="_Toc61111704"/>
      <w:bookmarkStart w:id="1261" w:name="_Toc66808090"/>
      <w:r w:rsidRPr="009C4728">
        <w:t>8.2</w:t>
      </w:r>
      <w:r w:rsidRPr="009C4728">
        <w:tab/>
        <w:t>UTRA FDD minimum requirement</w:t>
      </w:r>
      <w:bookmarkEnd w:id="1254"/>
      <w:bookmarkEnd w:id="1255"/>
      <w:bookmarkEnd w:id="1256"/>
      <w:bookmarkEnd w:id="1257"/>
      <w:bookmarkEnd w:id="1258"/>
      <w:bookmarkEnd w:id="1259"/>
      <w:bookmarkEnd w:id="1260"/>
      <w:bookmarkEnd w:id="1261"/>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1262" w:name="_Toc21093259"/>
      <w:bookmarkStart w:id="1263" w:name="_Toc29762788"/>
      <w:bookmarkStart w:id="1264" w:name="_Toc36025963"/>
      <w:bookmarkStart w:id="1265" w:name="_Toc44584833"/>
      <w:bookmarkStart w:id="1266" w:name="_Toc45869126"/>
      <w:bookmarkStart w:id="1267" w:name="_Toc52553685"/>
      <w:bookmarkStart w:id="1268" w:name="_Toc61111705"/>
      <w:bookmarkStart w:id="1269" w:name="_Toc66808091"/>
      <w:r w:rsidRPr="009C4728">
        <w:t>8.3</w:t>
      </w:r>
      <w:r w:rsidRPr="009C4728">
        <w:tab/>
        <w:t>UTRA TDD minimum requirement</w:t>
      </w:r>
      <w:bookmarkEnd w:id="1262"/>
      <w:bookmarkEnd w:id="1263"/>
      <w:bookmarkEnd w:id="1264"/>
      <w:bookmarkEnd w:id="1265"/>
      <w:bookmarkEnd w:id="1266"/>
      <w:bookmarkEnd w:id="1267"/>
      <w:bookmarkEnd w:id="1268"/>
      <w:bookmarkEnd w:id="1269"/>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1270" w:name="_Toc21093260"/>
      <w:bookmarkStart w:id="1271" w:name="_Toc29762789"/>
      <w:bookmarkStart w:id="1272" w:name="_Toc36025964"/>
      <w:bookmarkStart w:id="1273" w:name="_Toc44584834"/>
      <w:bookmarkStart w:id="1274" w:name="_Toc45869127"/>
      <w:bookmarkStart w:id="1275" w:name="_Toc52553686"/>
      <w:bookmarkStart w:id="1276" w:name="_Toc61111706"/>
      <w:bookmarkStart w:id="1277" w:name="_Toc66808092"/>
      <w:r w:rsidRPr="009C4728">
        <w:t>8.4</w:t>
      </w:r>
      <w:r w:rsidRPr="009C4728">
        <w:tab/>
        <w:t>GSM/EDGE minimum requirement</w:t>
      </w:r>
      <w:bookmarkEnd w:id="1270"/>
      <w:bookmarkEnd w:id="1271"/>
      <w:bookmarkEnd w:id="1272"/>
      <w:bookmarkEnd w:id="1273"/>
      <w:bookmarkEnd w:id="1274"/>
      <w:bookmarkEnd w:id="1275"/>
      <w:bookmarkEnd w:id="1276"/>
      <w:bookmarkEnd w:id="1277"/>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1278" w:name="_Toc21093261"/>
      <w:bookmarkStart w:id="1279" w:name="_Toc29762790"/>
      <w:bookmarkStart w:id="1280" w:name="_Toc36025965"/>
      <w:bookmarkStart w:id="1281" w:name="_Toc44584835"/>
      <w:bookmarkStart w:id="1282" w:name="_Toc45869128"/>
      <w:bookmarkStart w:id="1283" w:name="_Toc52553687"/>
      <w:bookmarkStart w:id="1284" w:name="_Toc61111707"/>
      <w:bookmarkStart w:id="1285" w:name="_Toc66808093"/>
      <w:r w:rsidRPr="009C4728">
        <w:t>8.5</w:t>
      </w:r>
      <w:r w:rsidRPr="009C4728">
        <w:tab/>
        <w:t>NR minimum requirement</w:t>
      </w:r>
      <w:bookmarkEnd w:id="1278"/>
      <w:bookmarkEnd w:id="1279"/>
      <w:bookmarkEnd w:id="1280"/>
      <w:bookmarkEnd w:id="1281"/>
      <w:bookmarkEnd w:id="1282"/>
      <w:bookmarkEnd w:id="1283"/>
      <w:bookmarkEnd w:id="1284"/>
      <w:bookmarkEnd w:id="1285"/>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1286" w:name="_Toc44584836"/>
      <w:bookmarkStart w:id="1287" w:name="_Toc45869129"/>
      <w:bookmarkStart w:id="1288" w:name="_Toc52553688"/>
      <w:bookmarkStart w:id="1289" w:name="_Toc61111708"/>
      <w:bookmarkStart w:id="1290" w:name="_Toc66808094"/>
      <w:r w:rsidRPr="009C4728">
        <w:t>8.</w:t>
      </w:r>
      <w:r>
        <w:t>6</w:t>
      </w:r>
      <w:r w:rsidRPr="009C4728">
        <w:tab/>
      </w:r>
      <w:r>
        <w:t>NB-IoT</w:t>
      </w:r>
      <w:r w:rsidRPr="009C4728">
        <w:t xml:space="preserve"> minimum requirement</w:t>
      </w:r>
      <w:bookmarkEnd w:id="1286"/>
      <w:bookmarkEnd w:id="1287"/>
      <w:bookmarkEnd w:id="1288"/>
      <w:bookmarkEnd w:id="1289"/>
      <w:bookmarkEnd w:id="1290"/>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1291" w:name="_Toc21093262"/>
      <w:bookmarkStart w:id="1292" w:name="_Toc29762791"/>
      <w:bookmarkStart w:id="1293" w:name="_Toc36025966"/>
      <w:bookmarkStart w:id="1294" w:name="_Toc44584837"/>
      <w:bookmarkStart w:id="1295" w:name="_Toc45869130"/>
      <w:bookmarkStart w:id="1296" w:name="_Toc52553689"/>
      <w:bookmarkStart w:id="1297" w:name="_Toc61111709"/>
      <w:bookmarkStart w:id="1298" w:name="_Toc66808095"/>
      <w:r w:rsidRPr="009C4728">
        <w:t>Annex A (normative):</w:t>
      </w:r>
      <w:r w:rsidRPr="009C4728">
        <w:br/>
        <w:t>Characteristics of interfering signals</w:t>
      </w:r>
      <w:bookmarkEnd w:id="1291"/>
      <w:bookmarkEnd w:id="1292"/>
      <w:bookmarkEnd w:id="1293"/>
      <w:bookmarkEnd w:id="1294"/>
      <w:bookmarkEnd w:id="1295"/>
      <w:bookmarkEnd w:id="1296"/>
      <w:bookmarkEnd w:id="1297"/>
      <w:bookmarkEnd w:id="1298"/>
    </w:p>
    <w:p w14:paraId="5F545E8F" w14:textId="77777777" w:rsidR="00C53C29" w:rsidRPr="009C4728" w:rsidRDefault="00C53C29" w:rsidP="00C53C29">
      <w:pPr>
        <w:pStyle w:val="Heading1"/>
      </w:pPr>
      <w:bookmarkStart w:id="1299" w:name="_Toc21093263"/>
      <w:bookmarkStart w:id="1300" w:name="_Toc29762792"/>
      <w:bookmarkStart w:id="1301" w:name="_Toc36025967"/>
      <w:bookmarkStart w:id="1302" w:name="_Toc44584838"/>
      <w:bookmarkStart w:id="1303" w:name="_Toc45869131"/>
      <w:bookmarkStart w:id="1304" w:name="_Toc52553690"/>
      <w:bookmarkStart w:id="1305" w:name="_Toc61111710"/>
      <w:bookmarkStart w:id="1306" w:name="_Toc66808096"/>
      <w:r w:rsidRPr="009C4728">
        <w:t>A.1</w:t>
      </w:r>
      <w:r w:rsidRPr="009C4728">
        <w:tab/>
        <w:t>UTRA FDD interfering signal</w:t>
      </w:r>
      <w:bookmarkEnd w:id="1299"/>
      <w:bookmarkEnd w:id="1300"/>
      <w:bookmarkEnd w:id="1301"/>
      <w:bookmarkEnd w:id="1302"/>
      <w:bookmarkEnd w:id="1303"/>
      <w:bookmarkEnd w:id="1304"/>
      <w:bookmarkEnd w:id="1305"/>
      <w:bookmarkEnd w:id="1306"/>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1307" w:name="_Toc21093264"/>
      <w:bookmarkStart w:id="1308" w:name="_Toc29762793"/>
      <w:bookmarkStart w:id="1309" w:name="_Toc36025968"/>
      <w:bookmarkStart w:id="1310" w:name="_Toc44584839"/>
      <w:bookmarkStart w:id="1311" w:name="_Toc45869132"/>
      <w:bookmarkStart w:id="1312" w:name="_Toc52553691"/>
      <w:bookmarkStart w:id="1313" w:name="_Toc61111711"/>
      <w:bookmarkStart w:id="1314" w:name="_Toc66808097"/>
      <w:r w:rsidRPr="009C4728">
        <w:t>A.2</w:t>
      </w:r>
      <w:r w:rsidRPr="009C4728">
        <w:tab/>
        <w:t>UTRA TDD interfering signal</w:t>
      </w:r>
      <w:bookmarkEnd w:id="1307"/>
      <w:bookmarkEnd w:id="1308"/>
      <w:bookmarkEnd w:id="1309"/>
      <w:bookmarkEnd w:id="1310"/>
      <w:bookmarkEnd w:id="1311"/>
      <w:bookmarkEnd w:id="1312"/>
      <w:bookmarkEnd w:id="1313"/>
      <w:bookmarkEnd w:id="1314"/>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1315" w:name="_Toc21093265"/>
      <w:bookmarkStart w:id="1316" w:name="_Toc29762794"/>
      <w:bookmarkStart w:id="1317" w:name="_Toc36025969"/>
      <w:bookmarkStart w:id="1318" w:name="_Toc44584840"/>
      <w:bookmarkStart w:id="1319" w:name="_Toc45869133"/>
      <w:bookmarkStart w:id="1320" w:name="_Toc52553692"/>
      <w:bookmarkStart w:id="1321" w:name="_Toc61111712"/>
      <w:bookmarkStart w:id="1322" w:name="_Toc66808098"/>
      <w:r w:rsidRPr="009C4728">
        <w:t>A.3</w:t>
      </w:r>
      <w:r w:rsidRPr="009C4728">
        <w:tab/>
        <w:t>E-UTRA interfering signal</w:t>
      </w:r>
      <w:bookmarkEnd w:id="1315"/>
      <w:bookmarkEnd w:id="1316"/>
      <w:bookmarkEnd w:id="1317"/>
      <w:bookmarkEnd w:id="1318"/>
      <w:bookmarkEnd w:id="1319"/>
      <w:bookmarkEnd w:id="1320"/>
      <w:bookmarkEnd w:id="1321"/>
      <w:bookmarkEnd w:id="1322"/>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1323" w:name="_Toc21093266"/>
      <w:bookmarkStart w:id="1324" w:name="_Toc29762795"/>
      <w:bookmarkStart w:id="1325" w:name="_Toc36025970"/>
      <w:bookmarkStart w:id="1326" w:name="_Toc44584841"/>
      <w:bookmarkStart w:id="1327" w:name="_Toc45869134"/>
      <w:bookmarkStart w:id="1328" w:name="_Toc52553693"/>
      <w:bookmarkStart w:id="1329" w:name="_Toc61111713"/>
      <w:bookmarkStart w:id="1330" w:name="_Toc66808099"/>
      <w:r w:rsidRPr="009C4728">
        <w:t xml:space="preserve">Annex B (normative): </w:t>
      </w:r>
      <w:r w:rsidRPr="009C4728">
        <w:br/>
        <w:t>Environmental requirements for the BS equipment</w:t>
      </w:r>
      <w:bookmarkEnd w:id="1323"/>
      <w:bookmarkEnd w:id="1324"/>
      <w:bookmarkEnd w:id="1325"/>
      <w:bookmarkEnd w:id="1326"/>
      <w:bookmarkEnd w:id="1327"/>
      <w:bookmarkEnd w:id="1328"/>
      <w:bookmarkEnd w:id="1329"/>
      <w:bookmarkEnd w:id="133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1331" w:name="historyclause"/>
      <w:r w:rsidRPr="009C4728">
        <w:br w:type="page"/>
      </w:r>
      <w:bookmarkStart w:id="1332" w:name="_Toc21093267"/>
      <w:bookmarkStart w:id="1333" w:name="_Toc29762796"/>
      <w:bookmarkStart w:id="1334" w:name="_Toc36025971"/>
      <w:bookmarkStart w:id="1335" w:name="_Toc44584842"/>
      <w:bookmarkStart w:id="1336" w:name="_Toc45869135"/>
      <w:bookmarkStart w:id="1337" w:name="_Toc52553694"/>
      <w:bookmarkStart w:id="1338" w:name="_Toc61111714"/>
      <w:bookmarkStart w:id="1339" w:name="_Toc66808100"/>
      <w:r w:rsidRPr="009C4728">
        <w:t>Annex C (informative):</w:t>
      </w:r>
      <w:r w:rsidRPr="009C4728">
        <w:br/>
        <w:t>Change history</w:t>
      </w:r>
      <w:bookmarkEnd w:id="1332"/>
      <w:bookmarkEnd w:id="1333"/>
      <w:bookmarkEnd w:id="1334"/>
      <w:bookmarkEnd w:id="1335"/>
      <w:bookmarkEnd w:id="1336"/>
      <w:bookmarkEnd w:id="1337"/>
      <w:bookmarkEnd w:id="1338"/>
      <w:bookmarkEnd w:id="1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1331"/>
          <w:p w14:paraId="5F545EC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5B2AD0" w:rsidRDefault="005B2AD0">
      <w:r>
        <w:separator/>
      </w:r>
    </w:p>
  </w:endnote>
  <w:endnote w:type="continuationSeparator" w:id="0">
    <w:p w14:paraId="5F546726" w14:textId="77777777" w:rsidR="005B2AD0" w:rsidRDefault="005B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5B2AD0" w:rsidRDefault="005B2A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5B2AD0" w:rsidRDefault="005B2AD0">
      <w:r>
        <w:separator/>
      </w:r>
    </w:p>
  </w:footnote>
  <w:footnote w:type="continuationSeparator" w:id="0">
    <w:p w14:paraId="5F546724" w14:textId="77777777" w:rsidR="005B2AD0" w:rsidRDefault="005B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488F9E28" w:rsidR="005B2AD0" w:rsidRDefault="005B2A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5B2AD0" w:rsidRDefault="005B2A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1E8F3E25" w:rsidR="005B2AD0" w:rsidRDefault="005B2A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A54">
      <w:rPr>
        <w:rFonts w:ascii="Arial" w:hAnsi="Arial" w:cs="Arial"/>
        <w:b/>
        <w:noProof/>
        <w:sz w:val="18"/>
        <w:szCs w:val="18"/>
      </w:rPr>
      <w:t>Release 16</w:t>
    </w:r>
    <w:r>
      <w:rPr>
        <w:rFonts w:ascii="Arial" w:hAnsi="Arial" w:cs="Arial"/>
        <w:b/>
        <w:sz w:val="18"/>
        <w:szCs w:val="18"/>
      </w:rPr>
      <w:fldChar w:fldCharType="end"/>
    </w:r>
  </w:p>
  <w:p w14:paraId="5F54672A" w14:textId="77777777" w:rsidR="005B2AD0" w:rsidRDefault="005B2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21309"/>
    <w:rsid w:val="00133525"/>
    <w:rsid w:val="00146D5A"/>
    <w:rsid w:val="00146FCA"/>
    <w:rsid w:val="0017178C"/>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44394</Words>
  <Characters>253046</Characters>
  <Application>Microsoft Office Word</Application>
  <DocSecurity>0</DocSecurity>
  <Lines>2108</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2021-04-08T09:19:00Z</dcterms:created>
  <dcterms:modified xsi:type="dcterms:W3CDTF">2021-04-08T09:19:00Z</dcterms:modified>
</cp:coreProperties>
</file>