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670FE" w14:paraId="46C162C9" w14:textId="77777777" w:rsidTr="005E4BB2">
        <w:tc>
          <w:tcPr>
            <w:tcW w:w="10423" w:type="dxa"/>
            <w:gridSpan w:val="2"/>
            <w:shd w:val="clear" w:color="auto" w:fill="auto"/>
          </w:tcPr>
          <w:p w14:paraId="5A749D3F" w14:textId="6BCE2DAA" w:rsidR="004F0988" w:rsidRPr="000670FE" w:rsidRDefault="004F0988" w:rsidP="00225741">
            <w:pPr>
              <w:pStyle w:val="ZA"/>
              <w:framePr w:w="0" w:hRule="auto" w:wrap="auto" w:vAnchor="margin" w:hAnchor="text" w:yAlign="inline"/>
              <w:rPr>
                <w:noProof w:val="0"/>
              </w:rPr>
            </w:pPr>
            <w:bookmarkStart w:id="0" w:name="page1"/>
            <w:r w:rsidRPr="000670FE">
              <w:rPr>
                <w:noProof w:val="0"/>
                <w:sz w:val="64"/>
              </w:rPr>
              <w:t xml:space="preserve">3GPP </w:t>
            </w:r>
            <w:bookmarkStart w:id="1" w:name="specType1"/>
            <w:r w:rsidRPr="000670FE">
              <w:rPr>
                <w:noProof w:val="0"/>
                <w:sz w:val="64"/>
              </w:rPr>
              <w:t>TS</w:t>
            </w:r>
            <w:bookmarkEnd w:id="1"/>
            <w:r w:rsidRPr="000670FE">
              <w:rPr>
                <w:noProof w:val="0"/>
                <w:sz w:val="64"/>
              </w:rPr>
              <w:t xml:space="preserve"> </w:t>
            </w:r>
            <w:bookmarkStart w:id="2" w:name="specNumber"/>
            <w:r w:rsidR="00784A32" w:rsidRPr="000670FE">
              <w:rPr>
                <w:noProof w:val="0"/>
                <w:sz w:val="64"/>
              </w:rPr>
              <w:t>36</w:t>
            </w:r>
            <w:r w:rsidRPr="000670FE">
              <w:rPr>
                <w:noProof w:val="0"/>
                <w:sz w:val="64"/>
              </w:rPr>
              <w:t>.</w:t>
            </w:r>
            <w:bookmarkEnd w:id="2"/>
            <w:r w:rsidR="00784A32" w:rsidRPr="000670FE">
              <w:rPr>
                <w:noProof w:val="0"/>
                <w:sz w:val="64"/>
              </w:rPr>
              <w:t>579-6</w:t>
            </w:r>
            <w:r w:rsidRPr="000670FE">
              <w:rPr>
                <w:noProof w:val="0"/>
                <w:sz w:val="64"/>
              </w:rPr>
              <w:t xml:space="preserve"> </w:t>
            </w:r>
            <w:r w:rsidRPr="000670FE">
              <w:rPr>
                <w:noProof w:val="0"/>
              </w:rPr>
              <w:t>V</w:t>
            </w:r>
            <w:r w:rsidR="00D46F10" w:rsidRPr="000670FE">
              <w:rPr>
                <w:noProof w:val="0"/>
              </w:rPr>
              <w:t>1</w:t>
            </w:r>
            <w:r w:rsidR="00722B2A">
              <w:rPr>
                <w:noProof w:val="0"/>
              </w:rPr>
              <w:t>4</w:t>
            </w:r>
            <w:r w:rsidR="00BF0030" w:rsidRPr="000670FE">
              <w:rPr>
                <w:noProof w:val="0"/>
              </w:rPr>
              <w:t>.</w:t>
            </w:r>
            <w:r w:rsidR="00722B2A">
              <w:rPr>
                <w:noProof w:val="0"/>
              </w:rPr>
              <w:t>2</w:t>
            </w:r>
            <w:r w:rsidR="00BF0030" w:rsidRPr="000670FE">
              <w:rPr>
                <w:noProof w:val="0"/>
              </w:rPr>
              <w:t>.0</w:t>
            </w:r>
            <w:r w:rsidRPr="000670FE">
              <w:rPr>
                <w:noProof w:val="0"/>
              </w:rPr>
              <w:t xml:space="preserve"> </w:t>
            </w:r>
            <w:r w:rsidRPr="000670FE">
              <w:rPr>
                <w:noProof w:val="0"/>
                <w:sz w:val="32"/>
              </w:rPr>
              <w:t>(</w:t>
            </w:r>
            <w:bookmarkStart w:id="3" w:name="issueDate"/>
            <w:r w:rsidR="00784A32" w:rsidRPr="000670FE">
              <w:rPr>
                <w:noProof w:val="0"/>
                <w:sz w:val="32"/>
              </w:rPr>
              <w:t>202</w:t>
            </w:r>
            <w:r w:rsidR="00A8212F" w:rsidRPr="000670FE">
              <w:rPr>
                <w:noProof w:val="0"/>
                <w:sz w:val="32"/>
              </w:rPr>
              <w:t>1</w:t>
            </w:r>
            <w:r w:rsidRPr="000670FE">
              <w:rPr>
                <w:noProof w:val="0"/>
                <w:sz w:val="32"/>
              </w:rPr>
              <w:t>-</w:t>
            </w:r>
            <w:bookmarkEnd w:id="3"/>
            <w:r w:rsidR="00784A32" w:rsidRPr="000670FE">
              <w:rPr>
                <w:noProof w:val="0"/>
                <w:sz w:val="32"/>
              </w:rPr>
              <w:t>0</w:t>
            </w:r>
            <w:r w:rsidR="006B3342">
              <w:rPr>
                <w:noProof w:val="0"/>
                <w:sz w:val="32"/>
              </w:rPr>
              <w:t>6</w:t>
            </w:r>
            <w:r w:rsidRPr="000670FE">
              <w:rPr>
                <w:noProof w:val="0"/>
                <w:sz w:val="32"/>
              </w:rPr>
              <w:t>)</w:t>
            </w:r>
          </w:p>
        </w:tc>
      </w:tr>
      <w:tr w:rsidR="004F0988" w:rsidRPr="000670FE" w14:paraId="4D7EBFF0" w14:textId="77777777" w:rsidTr="005E4BB2">
        <w:trPr>
          <w:trHeight w:hRule="exact" w:val="1134"/>
        </w:trPr>
        <w:tc>
          <w:tcPr>
            <w:tcW w:w="10423" w:type="dxa"/>
            <w:gridSpan w:val="2"/>
            <w:shd w:val="clear" w:color="auto" w:fill="auto"/>
          </w:tcPr>
          <w:p w14:paraId="03F79E40" w14:textId="77777777" w:rsidR="00BA4B8D" w:rsidRPr="000670FE" w:rsidRDefault="00BA4B8D" w:rsidP="00BA4B8D"/>
        </w:tc>
      </w:tr>
      <w:tr w:rsidR="004F0988" w:rsidRPr="000670FE" w14:paraId="4EDFC9C4" w14:textId="77777777" w:rsidTr="005E4BB2">
        <w:trPr>
          <w:trHeight w:hRule="exact" w:val="3686"/>
        </w:trPr>
        <w:tc>
          <w:tcPr>
            <w:tcW w:w="10423" w:type="dxa"/>
            <w:gridSpan w:val="2"/>
            <w:shd w:val="clear" w:color="auto" w:fill="auto"/>
          </w:tcPr>
          <w:p w14:paraId="129626FE" w14:textId="77777777" w:rsidR="004F0988" w:rsidRPr="000670FE" w:rsidRDefault="004F0988" w:rsidP="00133525">
            <w:pPr>
              <w:pStyle w:val="ZT"/>
              <w:framePr w:wrap="auto" w:hAnchor="text" w:yAlign="inline"/>
            </w:pPr>
            <w:r w:rsidRPr="000670FE">
              <w:t>3rd Generation Partnership Project;</w:t>
            </w:r>
          </w:p>
          <w:p w14:paraId="256298B8" w14:textId="77777777" w:rsidR="004F0988" w:rsidRPr="000670FE" w:rsidRDefault="004F0988" w:rsidP="00133525">
            <w:pPr>
              <w:pStyle w:val="ZT"/>
              <w:framePr w:wrap="auto" w:hAnchor="text" w:yAlign="inline"/>
            </w:pPr>
            <w:r w:rsidRPr="000670FE">
              <w:t xml:space="preserve">Technical Specification Group </w:t>
            </w:r>
            <w:bookmarkStart w:id="4" w:name="specTitle"/>
            <w:r w:rsidR="00784A32" w:rsidRPr="000670FE">
              <w:t>Radio Access Network</w:t>
            </w:r>
            <w:r w:rsidRPr="000670FE">
              <w:t>;</w:t>
            </w:r>
          </w:p>
          <w:p w14:paraId="52899865" w14:textId="77777777" w:rsidR="004F0988" w:rsidRPr="000670FE" w:rsidRDefault="00784A32" w:rsidP="00133525">
            <w:pPr>
              <w:pStyle w:val="ZT"/>
              <w:framePr w:wrap="auto" w:hAnchor="text" w:yAlign="inline"/>
            </w:pPr>
            <w:r w:rsidRPr="000670FE">
              <w:t>Mission Critical (MC) services over LTE</w:t>
            </w:r>
            <w:r w:rsidR="004F0988" w:rsidRPr="000670FE">
              <w:t>;</w:t>
            </w:r>
          </w:p>
          <w:p w14:paraId="03A83476" w14:textId="77777777" w:rsidR="004F0988" w:rsidRPr="000670FE" w:rsidRDefault="00784A32" w:rsidP="00133525">
            <w:pPr>
              <w:pStyle w:val="ZT"/>
              <w:framePr w:wrap="auto" w:hAnchor="text" w:yAlign="inline"/>
            </w:pPr>
            <w:r w:rsidRPr="000670FE">
              <w:t>Part 6: Mission Critical Video (MCVideo) User Equipment (UE) Protocol conformance specification</w:t>
            </w:r>
            <w:bookmarkEnd w:id="4"/>
          </w:p>
          <w:p w14:paraId="66F13735" w14:textId="1A451B42" w:rsidR="004F0988" w:rsidRPr="000670FE" w:rsidRDefault="004F0988" w:rsidP="00784A32">
            <w:pPr>
              <w:pStyle w:val="ZT"/>
              <w:framePr w:wrap="auto" w:hAnchor="text" w:yAlign="inline"/>
              <w:rPr>
                <w:i/>
                <w:sz w:val="28"/>
              </w:rPr>
            </w:pPr>
            <w:r w:rsidRPr="000670FE">
              <w:t>(</w:t>
            </w:r>
            <w:r w:rsidRPr="000670FE">
              <w:rPr>
                <w:rStyle w:val="ZGSM"/>
              </w:rPr>
              <w:t xml:space="preserve">Release </w:t>
            </w:r>
            <w:bookmarkStart w:id="5" w:name="specRelease"/>
            <w:r w:rsidR="00784A32" w:rsidRPr="000670FE">
              <w:rPr>
                <w:rStyle w:val="ZGSM"/>
              </w:rPr>
              <w:t>1</w:t>
            </w:r>
            <w:r w:rsidR="00722B2A">
              <w:rPr>
                <w:rStyle w:val="ZGSM"/>
              </w:rPr>
              <w:t>4</w:t>
            </w:r>
            <w:bookmarkEnd w:id="5"/>
            <w:r w:rsidRPr="000670FE">
              <w:t>)</w:t>
            </w:r>
          </w:p>
        </w:tc>
      </w:tr>
      <w:tr w:rsidR="00BF128E" w:rsidRPr="000670FE" w14:paraId="5829125C" w14:textId="77777777" w:rsidTr="005E4BB2">
        <w:tc>
          <w:tcPr>
            <w:tcW w:w="10423" w:type="dxa"/>
            <w:gridSpan w:val="2"/>
            <w:shd w:val="clear" w:color="auto" w:fill="auto"/>
          </w:tcPr>
          <w:p w14:paraId="7A4C320D" w14:textId="77777777" w:rsidR="00BF128E" w:rsidRPr="000670FE" w:rsidRDefault="00BF128E" w:rsidP="00133525">
            <w:pPr>
              <w:pStyle w:val="ZU"/>
              <w:framePr w:w="0" w:wrap="auto" w:vAnchor="margin" w:hAnchor="text" w:yAlign="inline"/>
              <w:tabs>
                <w:tab w:val="right" w:pos="10206"/>
              </w:tabs>
              <w:jc w:val="left"/>
              <w:rPr>
                <w:noProof w:val="0"/>
              </w:rPr>
            </w:pPr>
            <w:r w:rsidRPr="000670FE">
              <w:rPr>
                <w:noProof w:val="0"/>
                <w:color w:val="0000FF"/>
              </w:rPr>
              <w:tab/>
            </w:r>
          </w:p>
        </w:tc>
      </w:tr>
      <w:tr w:rsidR="00C074DD" w:rsidRPr="000670FE" w14:paraId="2C6F9B6C" w14:textId="77777777" w:rsidTr="005E4BB2">
        <w:trPr>
          <w:trHeight w:hRule="exact" w:val="1531"/>
        </w:trPr>
        <w:tc>
          <w:tcPr>
            <w:tcW w:w="4883" w:type="dxa"/>
            <w:shd w:val="clear" w:color="auto" w:fill="auto"/>
          </w:tcPr>
          <w:p w14:paraId="3AB23428" w14:textId="77777777" w:rsidR="00C074DD" w:rsidRPr="000670FE" w:rsidRDefault="000C1899" w:rsidP="00C074DD">
            <w:pPr>
              <w:rPr>
                <w:i/>
              </w:rPr>
            </w:pPr>
            <w:r>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0670FE" w:rsidRDefault="00374798" w:rsidP="00C074DD">
            <w:pPr>
              <w:jc w:val="right"/>
            </w:pPr>
            <w:r>
              <w:pict w14:anchorId="5B1556BC">
                <v:shape id="_x0000_i1026" type="#_x0000_t75" style="width:127.5pt;height:74.5pt">
                  <v:imagedata r:id="rId10" o:title="3GPP-logo_web"/>
                </v:shape>
              </w:pict>
            </w:r>
          </w:p>
        </w:tc>
      </w:tr>
      <w:tr w:rsidR="00C074DD" w:rsidRPr="000670FE" w14:paraId="2FAE9D59" w14:textId="77777777" w:rsidTr="005E4BB2">
        <w:trPr>
          <w:trHeight w:hRule="exact" w:val="5783"/>
        </w:trPr>
        <w:tc>
          <w:tcPr>
            <w:tcW w:w="10423" w:type="dxa"/>
            <w:gridSpan w:val="2"/>
            <w:shd w:val="clear" w:color="auto" w:fill="auto"/>
          </w:tcPr>
          <w:p w14:paraId="50AA4890" w14:textId="77777777" w:rsidR="00C074DD" w:rsidRPr="000670FE" w:rsidRDefault="00C074DD" w:rsidP="00C074DD">
            <w:pPr>
              <w:rPr>
                <w:i/>
              </w:rPr>
            </w:pPr>
          </w:p>
        </w:tc>
      </w:tr>
      <w:tr w:rsidR="00C074DD" w:rsidRPr="000670FE" w14:paraId="48F758F6" w14:textId="77777777" w:rsidTr="005E4BB2">
        <w:trPr>
          <w:cantSplit/>
          <w:trHeight w:hRule="exact" w:val="964"/>
        </w:trPr>
        <w:tc>
          <w:tcPr>
            <w:tcW w:w="10423" w:type="dxa"/>
            <w:gridSpan w:val="2"/>
            <w:shd w:val="clear" w:color="auto" w:fill="auto"/>
          </w:tcPr>
          <w:p w14:paraId="58D71B6C" w14:textId="77777777" w:rsidR="00C074DD" w:rsidRPr="000670FE" w:rsidRDefault="00C074DD" w:rsidP="00C074DD">
            <w:pPr>
              <w:rPr>
                <w:sz w:val="16"/>
              </w:rPr>
            </w:pPr>
            <w:bookmarkStart w:id="6" w:name="warningNotice"/>
            <w:r w:rsidRPr="000670FE">
              <w:rPr>
                <w:sz w:val="16"/>
              </w:rPr>
              <w:t>The present document has been developed within the 3rd Generation Partnership Project (3GPP</w:t>
            </w:r>
            <w:r w:rsidRPr="000670FE">
              <w:rPr>
                <w:sz w:val="16"/>
                <w:vertAlign w:val="superscript"/>
              </w:rPr>
              <w:t xml:space="preserve"> TM</w:t>
            </w:r>
            <w:r w:rsidRPr="000670FE">
              <w:rPr>
                <w:sz w:val="16"/>
              </w:rPr>
              <w:t>) and may be further elaborated for the purposes of 3GPP.</w:t>
            </w:r>
            <w:r w:rsidRPr="000670FE">
              <w:rPr>
                <w:sz w:val="16"/>
              </w:rPr>
              <w:br/>
              <w:t>The present document has not been subject to any approval process by the 3GPP</w:t>
            </w:r>
            <w:r w:rsidRPr="000670FE">
              <w:rPr>
                <w:sz w:val="16"/>
                <w:vertAlign w:val="superscript"/>
              </w:rPr>
              <w:t xml:space="preserve"> </w:t>
            </w:r>
            <w:r w:rsidRPr="000670FE">
              <w:rPr>
                <w:sz w:val="16"/>
              </w:rPr>
              <w:t>Organizational Partners and shall not be implemented.</w:t>
            </w:r>
            <w:r w:rsidRPr="000670FE">
              <w:rPr>
                <w:sz w:val="16"/>
              </w:rPr>
              <w:br/>
              <w:t>This Specification is provided for future development work within 3GPP</w:t>
            </w:r>
            <w:r w:rsidRPr="000670FE">
              <w:rPr>
                <w:sz w:val="16"/>
                <w:vertAlign w:val="superscript"/>
              </w:rPr>
              <w:t xml:space="preserve"> </w:t>
            </w:r>
            <w:r w:rsidRPr="000670FE">
              <w:rPr>
                <w:sz w:val="16"/>
              </w:rPr>
              <w:t>only. The Organizational Partners accept no liability for any use of this Specification.</w:t>
            </w:r>
            <w:r w:rsidRPr="000670FE">
              <w:rPr>
                <w:sz w:val="16"/>
              </w:rPr>
              <w:br/>
              <w:t>Specifications and Reports for implementation of the 3GPP</w:t>
            </w:r>
            <w:r w:rsidRPr="000670FE">
              <w:rPr>
                <w:sz w:val="16"/>
                <w:vertAlign w:val="superscript"/>
              </w:rPr>
              <w:t xml:space="preserve"> TM</w:t>
            </w:r>
            <w:r w:rsidRPr="000670FE">
              <w:rPr>
                <w:sz w:val="16"/>
              </w:rPr>
              <w:t xml:space="preserve"> system should be obtained via the 3GPP Organizational Partners' Publications Offices.</w:t>
            </w:r>
            <w:bookmarkEnd w:id="6"/>
          </w:p>
          <w:p w14:paraId="4F43F1FF" w14:textId="77777777" w:rsidR="00C074DD" w:rsidRPr="000670FE" w:rsidRDefault="00C074DD" w:rsidP="00C074DD">
            <w:pPr>
              <w:pStyle w:val="ZV"/>
              <w:framePr w:w="0" w:wrap="auto" w:vAnchor="margin" w:hAnchor="text" w:yAlign="inline"/>
              <w:rPr>
                <w:noProof w:val="0"/>
              </w:rPr>
            </w:pPr>
          </w:p>
          <w:p w14:paraId="7CA7B5D3" w14:textId="77777777" w:rsidR="00C074DD" w:rsidRPr="000670FE" w:rsidRDefault="00C074DD" w:rsidP="00C074DD">
            <w:pPr>
              <w:rPr>
                <w:sz w:val="16"/>
              </w:rPr>
            </w:pPr>
          </w:p>
        </w:tc>
      </w:tr>
      <w:bookmarkEnd w:id="0"/>
    </w:tbl>
    <w:p w14:paraId="541CB234" w14:textId="77777777" w:rsidR="00080512" w:rsidRPr="000670FE" w:rsidRDefault="00080512">
      <w:pPr>
        <w:sectPr w:rsidR="00080512" w:rsidRPr="000670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70FE" w14:paraId="0A3FCA1E" w14:textId="77777777" w:rsidTr="00133525">
        <w:trPr>
          <w:trHeight w:hRule="exact" w:val="5670"/>
        </w:trPr>
        <w:tc>
          <w:tcPr>
            <w:tcW w:w="10423" w:type="dxa"/>
            <w:shd w:val="clear" w:color="auto" w:fill="auto"/>
          </w:tcPr>
          <w:p w14:paraId="6BED50C0" w14:textId="77777777" w:rsidR="00E16509" w:rsidRPr="000670FE" w:rsidRDefault="00E16509" w:rsidP="00E16509">
            <w:pPr>
              <w:rPr>
                <w:i/>
              </w:rPr>
            </w:pPr>
            <w:bookmarkStart w:id="7" w:name="page2"/>
          </w:p>
        </w:tc>
      </w:tr>
      <w:tr w:rsidR="00E16509" w:rsidRPr="000670FE" w14:paraId="0FA45471" w14:textId="77777777" w:rsidTr="00C074DD">
        <w:trPr>
          <w:trHeight w:hRule="exact" w:val="5387"/>
        </w:trPr>
        <w:tc>
          <w:tcPr>
            <w:tcW w:w="10423" w:type="dxa"/>
            <w:shd w:val="clear" w:color="auto" w:fill="auto"/>
          </w:tcPr>
          <w:p w14:paraId="4C3997D2" w14:textId="77777777" w:rsidR="00E16509" w:rsidRPr="000670FE" w:rsidRDefault="00E16509" w:rsidP="00133525">
            <w:pPr>
              <w:pStyle w:val="FP"/>
              <w:spacing w:after="240"/>
              <w:ind w:left="2835" w:right="2835"/>
              <w:jc w:val="center"/>
              <w:rPr>
                <w:rFonts w:ascii="Arial" w:hAnsi="Arial"/>
                <w:b/>
                <w:i/>
              </w:rPr>
            </w:pPr>
            <w:bookmarkStart w:id="8" w:name="coords3gpp"/>
            <w:r w:rsidRPr="000670FE">
              <w:rPr>
                <w:rFonts w:ascii="Arial" w:hAnsi="Arial"/>
                <w:b/>
                <w:i/>
              </w:rPr>
              <w:t>3GPP</w:t>
            </w:r>
          </w:p>
          <w:p w14:paraId="58823299" w14:textId="77777777" w:rsidR="00E16509" w:rsidRPr="000670FE" w:rsidRDefault="00E16509" w:rsidP="00133525">
            <w:pPr>
              <w:pStyle w:val="FP"/>
              <w:pBdr>
                <w:bottom w:val="single" w:sz="6" w:space="1" w:color="auto"/>
              </w:pBdr>
              <w:ind w:left="2835" w:right="2835"/>
              <w:jc w:val="center"/>
            </w:pPr>
            <w:r w:rsidRPr="000670FE">
              <w:t>Postal address</w:t>
            </w:r>
          </w:p>
          <w:p w14:paraId="15DBF339" w14:textId="77777777" w:rsidR="00E16509" w:rsidRPr="000670FE" w:rsidRDefault="00E16509" w:rsidP="00133525">
            <w:pPr>
              <w:pStyle w:val="FP"/>
              <w:ind w:left="2835" w:right="2835"/>
              <w:jc w:val="center"/>
              <w:rPr>
                <w:rFonts w:ascii="Arial" w:hAnsi="Arial"/>
                <w:sz w:val="18"/>
              </w:rPr>
            </w:pPr>
          </w:p>
          <w:p w14:paraId="320E8ACE" w14:textId="77777777" w:rsidR="00E16509" w:rsidRPr="000670FE" w:rsidRDefault="00E16509" w:rsidP="00133525">
            <w:pPr>
              <w:pStyle w:val="FP"/>
              <w:pBdr>
                <w:bottom w:val="single" w:sz="6" w:space="1" w:color="auto"/>
              </w:pBdr>
              <w:spacing w:before="240"/>
              <w:ind w:left="2835" w:right="2835"/>
              <w:jc w:val="center"/>
            </w:pPr>
            <w:r w:rsidRPr="000670FE">
              <w:t>3GPP support office address</w:t>
            </w:r>
          </w:p>
          <w:p w14:paraId="72EFC40B"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650 Route des Lucioles - Sophia Antipolis</w:t>
            </w:r>
          </w:p>
          <w:p w14:paraId="7340D793"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Valbonne - FRANCE</w:t>
            </w:r>
          </w:p>
          <w:p w14:paraId="199B0CBA" w14:textId="77777777" w:rsidR="00E16509" w:rsidRPr="000670FE" w:rsidRDefault="00E16509" w:rsidP="00133525">
            <w:pPr>
              <w:pStyle w:val="FP"/>
              <w:spacing w:after="20"/>
              <w:ind w:left="2835" w:right="2835"/>
              <w:jc w:val="center"/>
              <w:rPr>
                <w:rFonts w:ascii="Arial" w:hAnsi="Arial"/>
                <w:sz w:val="18"/>
              </w:rPr>
            </w:pPr>
            <w:r w:rsidRPr="000670FE">
              <w:rPr>
                <w:rFonts w:ascii="Arial" w:hAnsi="Arial"/>
                <w:sz w:val="18"/>
              </w:rPr>
              <w:t>Tel.: +33 4 92 94 42 00 Fax: +33 4 93 65 47 16</w:t>
            </w:r>
          </w:p>
          <w:p w14:paraId="6C440BD1" w14:textId="77777777" w:rsidR="00E16509" w:rsidRPr="000670FE" w:rsidRDefault="00E16509" w:rsidP="00133525">
            <w:pPr>
              <w:pStyle w:val="FP"/>
              <w:pBdr>
                <w:bottom w:val="single" w:sz="6" w:space="1" w:color="auto"/>
              </w:pBdr>
              <w:spacing w:before="240"/>
              <w:ind w:left="2835" w:right="2835"/>
              <w:jc w:val="center"/>
            </w:pPr>
            <w:r w:rsidRPr="000670FE">
              <w:t>Internet</w:t>
            </w:r>
          </w:p>
          <w:p w14:paraId="09863F60"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http://www.3gpp.org</w:t>
            </w:r>
            <w:bookmarkEnd w:id="8"/>
          </w:p>
          <w:p w14:paraId="7E39EF75" w14:textId="77777777" w:rsidR="00E16509" w:rsidRPr="000670FE" w:rsidRDefault="00E16509" w:rsidP="00133525"/>
        </w:tc>
      </w:tr>
      <w:tr w:rsidR="00E16509" w:rsidRPr="000670FE" w14:paraId="3CDD847D" w14:textId="77777777" w:rsidTr="00C074DD">
        <w:tc>
          <w:tcPr>
            <w:tcW w:w="10423" w:type="dxa"/>
            <w:shd w:val="clear" w:color="auto" w:fill="auto"/>
            <w:vAlign w:val="bottom"/>
          </w:tcPr>
          <w:p w14:paraId="2E482D1F" w14:textId="77777777" w:rsidR="00E16509" w:rsidRPr="000670FE" w:rsidRDefault="00E16509" w:rsidP="00133525">
            <w:pPr>
              <w:pStyle w:val="FP"/>
              <w:pBdr>
                <w:bottom w:val="single" w:sz="6" w:space="1" w:color="auto"/>
              </w:pBdr>
              <w:spacing w:after="240"/>
              <w:jc w:val="center"/>
              <w:rPr>
                <w:rFonts w:ascii="Arial" w:hAnsi="Arial"/>
                <w:b/>
                <w:i/>
              </w:rPr>
            </w:pPr>
            <w:bookmarkStart w:id="9" w:name="copyrightNotification"/>
            <w:r w:rsidRPr="000670FE">
              <w:rPr>
                <w:rFonts w:ascii="Arial" w:hAnsi="Arial"/>
                <w:b/>
                <w:i/>
              </w:rPr>
              <w:t>Copyright Notification</w:t>
            </w:r>
          </w:p>
          <w:p w14:paraId="21F7CF56" w14:textId="77777777" w:rsidR="00E16509" w:rsidRPr="000670FE" w:rsidRDefault="00E16509" w:rsidP="00133525">
            <w:pPr>
              <w:pStyle w:val="FP"/>
              <w:jc w:val="center"/>
            </w:pPr>
            <w:r w:rsidRPr="000670FE">
              <w:t>No part may be reproduced except as authorized by written permission.</w:t>
            </w:r>
            <w:r w:rsidRPr="000670FE">
              <w:br/>
              <w:t>The copyright and the foregoing restriction extend to reproduction in all media.</w:t>
            </w:r>
          </w:p>
          <w:p w14:paraId="3AD9DE40" w14:textId="77777777" w:rsidR="00E16509" w:rsidRPr="000670FE" w:rsidRDefault="00E16509" w:rsidP="00133525">
            <w:pPr>
              <w:pStyle w:val="FP"/>
              <w:jc w:val="center"/>
            </w:pPr>
          </w:p>
          <w:p w14:paraId="53300614" w14:textId="77777777" w:rsidR="00E16509" w:rsidRPr="000670FE" w:rsidRDefault="00E16509" w:rsidP="00133525">
            <w:pPr>
              <w:pStyle w:val="FP"/>
              <w:jc w:val="center"/>
              <w:rPr>
                <w:sz w:val="18"/>
              </w:rPr>
            </w:pPr>
            <w:r w:rsidRPr="000670FE">
              <w:rPr>
                <w:sz w:val="18"/>
              </w:rPr>
              <w:t xml:space="preserve">© </w:t>
            </w:r>
            <w:bookmarkStart w:id="10" w:name="copyrightDate"/>
            <w:r w:rsidRPr="000670FE">
              <w:rPr>
                <w:sz w:val="18"/>
              </w:rPr>
              <w:t>20</w:t>
            </w:r>
            <w:bookmarkEnd w:id="10"/>
            <w:r w:rsidR="00784A32" w:rsidRPr="000670FE">
              <w:rPr>
                <w:sz w:val="18"/>
              </w:rPr>
              <w:t>2</w:t>
            </w:r>
            <w:r w:rsidR="00A8212F" w:rsidRPr="000670FE">
              <w:rPr>
                <w:sz w:val="18"/>
              </w:rPr>
              <w:t>1</w:t>
            </w:r>
            <w:r w:rsidRPr="000670FE">
              <w:rPr>
                <w:sz w:val="18"/>
              </w:rPr>
              <w:t>, 3GPP Organizational Partners (ARIB, ATIS, CCSA, ETSI, TSDSI, TTA, TTC).</w:t>
            </w:r>
            <w:bookmarkStart w:id="11" w:name="copyrightaddon"/>
            <w:bookmarkEnd w:id="11"/>
          </w:p>
          <w:p w14:paraId="74661C62" w14:textId="77777777" w:rsidR="00E16509" w:rsidRPr="000670FE" w:rsidRDefault="00E16509" w:rsidP="00133525">
            <w:pPr>
              <w:pStyle w:val="FP"/>
              <w:jc w:val="center"/>
              <w:rPr>
                <w:sz w:val="18"/>
              </w:rPr>
            </w:pPr>
            <w:r w:rsidRPr="000670FE">
              <w:rPr>
                <w:sz w:val="18"/>
              </w:rPr>
              <w:t>All rights reserved.</w:t>
            </w:r>
          </w:p>
          <w:p w14:paraId="0C5BC3C1" w14:textId="77777777" w:rsidR="00E16509" w:rsidRPr="000670FE" w:rsidRDefault="00E16509" w:rsidP="00E16509">
            <w:pPr>
              <w:pStyle w:val="FP"/>
              <w:rPr>
                <w:sz w:val="18"/>
              </w:rPr>
            </w:pPr>
          </w:p>
          <w:p w14:paraId="3771892C" w14:textId="77777777" w:rsidR="00E16509" w:rsidRPr="000670FE" w:rsidRDefault="00E16509" w:rsidP="00E16509">
            <w:pPr>
              <w:pStyle w:val="FP"/>
              <w:rPr>
                <w:sz w:val="18"/>
              </w:rPr>
            </w:pPr>
            <w:r w:rsidRPr="000670FE">
              <w:rPr>
                <w:sz w:val="18"/>
              </w:rPr>
              <w:t>UMTS™ is a Trade Mark of ETSI registered for the benefit of its members</w:t>
            </w:r>
          </w:p>
          <w:p w14:paraId="19A83075" w14:textId="77777777" w:rsidR="00E16509" w:rsidRPr="000670FE" w:rsidRDefault="00E16509" w:rsidP="00E16509">
            <w:pPr>
              <w:pStyle w:val="FP"/>
              <w:rPr>
                <w:sz w:val="18"/>
              </w:rPr>
            </w:pPr>
            <w:r w:rsidRPr="000670FE">
              <w:rPr>
                <w:sz w:val="18"/>
              </w:rPr>
              <w:t>3GPP™ is a Trade Mark of ETSI registered for the benefit of its Members and of the 3GPP Organizational Partners</w:t>
            </w:r>
            <w:r w:rsidRPr="000670FE">
              <w:rPr>
                <w:sz w:val="18"/>
              </w:rPr>
              <w:br/>
              <w:t>LTE™ is a Trade Mark of ETSI registered for the benefit of its Members and of the 3GPP Organizational Partners</w:t>
            </w:r>
          </w:p>
          <w:p w14:paraId="6457B951" w14:textId="77777777" w:rsidR="00E16509" w:rsidRPr="000670FE" w:rsidRDefault="00E16509" w:rsidP="00E16509">
            <w:pPr>
              <w:pStyle w:val="FP"/>
              <w:rPr>
                <w:sz w:val="18"/>
              </w:rPr>
            </w:pPr>
            <w:r w:rsidRPr="000670FE">
              <w:rPr>
                <w:sz w:val="18"/>
              </w:rPr>
              <w:t>GSM® and the GSM logo are registered and owned by the GSM Association</w:t>
            </w:r>
            <w:bookmarkEnd w:id="9"/>
          </w:p>
          <w:p w14:paraId="146D36D7" w14:textId="77777777" w:rsidR="00E16509" w:rsidRPr="000670FE" w:rsidRDefault="00E16509" w:rsidP="00133525"/>
        </w:tc>
      </w:tr>
      <w:bookmarkEnd w:id="7"/>
    </w:tbl>
    <w:p w14:paraId="19307399" w14:textId="77777777" w:rsidR="00080512" w:rsidRPr="000670FE" w:rsidRDefault="00080512">
      <w:pPr>
        <w:pStyle w:val="TT"/>
      </w:pPr>
      <w:r w:rsidRPr="000670FE">
        <w:br w:type="page"/>
      </w:r>
      <w:bookmarkStart w:id="12" w:name="tableOfContents"/>
      <w:bookmarkEnd w:id="12"/>
      <w:r w:rsidRPr="000670FE">
        <w:lastRenderedPageBreak/>
        <w:t>Contents</w:t>
      </w:r>
    </w:p>
    <w:p w14:paraId="72CF734B" w14:textId="77777777" w:rsidR="005A242E" w:rsidRPr="000670FE" w:rsidRDefault="005A242E" w:rsidP="005A242E">
      <w:pPr>
        <w:pStyle w:val="TOC1"/>
        <w:rPr>
          <w:rFonts w:ascii="Calibri" w:hAnsi="Calibri"/>
          <w:noProof w:val="0"/>
          <w:szCs w:val="22"/>
        </w:rPr>
      </w:pPr>
      <w:r w:rsidRPr="000670FE">
        <w:rPr>
          <w:noProof w:val="0"/>
        </w:rPr>
        <w:fldChar w:fldCharType="begin" w:fldLock="1"/>
      </w:r>
      <w:r w:rsidRPr="000670FE">
        <w:rPr>
          <w:noProof w:val="0"/>
        </w:rPr>
        <w:instrText xml:space="preserve"> TOC \o \w "1-9"</w:instrText>
      </w:r>
      <w:r w:rsidRPr="000670FE">
        <w:rPr>
          <w:noProof w:val="0"/>
        </w:rPr>
        <w:fldChar w:fldCharType="separate"/>
      </w:r>
      <w:r w:rsidRPr="000670FE">
        <w:rPr>
          <w:noProof w:val="0"/>
        </w:rPr>
        <w:t>Foreword</w:t>
      </w:r>
      <w:r w:rsidRPr="000670FE">
        <w:rPr>
          <w:noProof w:val="0"/>
        </w:rPr>
        <w:tab/>
      </w:r>
      <w:r w:rsidRPr="000670FE">
        <w:rPr>
          <w:noProof w:val="0"/>
        </w:rPr>
        <w:fldChar w:fldCharType="begin" w:fldLock="1"/>
      </w:r>
      <w:r w:rsidRPr="000670FE">
        <w:rPr>
          <w:noProof w:val="0"/>
        </w:rPr>
        <w:instrText xml:space="preserve"> PAGEREF _Toc52787613 \h </w:instrText>
      </w:r>
      <w:r w:rsidRPr="000670FE">
        <w:rPr>
          <w:noProof w:val="0"/>
        </w:rPr>
      </w:r>
      <w:r w:rsidRPr="000670FE">
        <w:rPr>
          <w:noProof w:val="0"/>
        </w:rPr>
        <w:fldChar w:fldCharType="separate"/>
      </w:r>
      <w:r w:rsidRPr="000670FE">
        <w:rPr>
          <w:noProof w:val="0"/>
        </w:rPr>
        <w:t>7</w:t>
      </w:r>
      <w:r w:rsidRPr="000670FE">
        <w:rPr>
          <w:noProof w:val="0"/>
        </w:rPr>
        <w:fldChar w:fldCharType="end"/>
      </w:r>
    </w:p>
    <w:p w14:paraId="1B8705BA" w14:textId="77777777" w:rsidR="005A242E" w:rsidRPr="000670FE" w:rsidRDefault="005A242E" w:rsidP="005A242E">
      <w:pPr>
        <w:pStyle w:val="TOC1"/>
        <w:rPr>
          <w:rFonts w:ascii="Calibri" w:hAnsi="Calibri"/>
          <w:noProof w:val="0"/>
          <w:szCs w:val="22"/>
        </w:rPr>
      </w:pPr>
      <w:r w:rsidRPr="000670FE">
        <w:rPr>
          <w:noProof w:val="0"/>
        </w:rPr>
        <w:t>Introduction</w:t>
      </w:r>
      <w:r w:rsidRPr="000670FE">
        <w:rPr>
          <w:noProof w:val="0"/>
        </w:rPr>
        <w:tab/>
      </w:r>
      <w:r w:rsidRPr="000670FE">
        <w:rPr>
          <w:noProof w:val="0"/>
        </w:rPr>
        <w:fldChar w:fldCharType="begin" w:fldLock="1"/>
      </w:r>
      <w:r w:rsidRPr="000670FE">
        <w:rPr>
          <w:noProof w:val="0"/>
        </w:rPr>
        <w:instrText xml:space="preserve"> PAGEREF _Toc52787614 \h </w:instrText>
      </w:r>
      <w:r w:rsidRPr="000670FE">
        <w:rPr>
          <w:noProof w:val="0"/>
        </w:rPr>
      </w:r>
      <w:r w:rsidRPr="000670FE">
        <w:rPr>
          <w:noProof w:val="0"/>
        </w:rPr>
        <w:fldChar w:fldCharType="separate"/>
      </w:r>
      <w:r w:rsidRPr="000670FE">
        <w:rPr>
          <w:noProof w:val="0"/>
        </w:rPr>
        <w:t>8</w:t>
      </w:r>
      <w:r w:rsidRPr="000670FE">
        <w:rPr>
          <w:noProof w:val="0"/>
        </w:rPr>
        <w:fldChar w:fldCharType="end"/>
      </w:r>
    </w:p>
    <w:p w14:paraId="25F35F41" w14:textId="77777777" w:rsidR="005A242E" w:rsidRPr="000670FE" w:rsidRDefault="005A242E" w:rsidP="005A242E">
      <w:pPr>
        <w:pStyle w:val="TOC1"/>
        <w:rPr>
          <w:rFonts w:ascii="Calibri" w:hAnsi="Calibri"/>
          <w:noProof w:val="0"/>
          <w:szCs w:val="22"/>
        </w:rPr>
      </w:pPr>
      <w:r w:rsidRPr="000670FE">
        <w:rPr>
          <w:noProof w:val="0"/>
        </w:rPr>
        <w:t>1</w:t>
      </w:r>
      <w:r w:rsidRPr="000670FE">
        <w:rPr>
          <w:noProof w:val="0"/>
        </w:rPr>
        <w:tab/>
        <w:t>Scope</w:t>
      </w:r>
      <w:r w:rsidRPr="000670FE">
        <w:rPr>
          <w:noProof w:val="0"/>
        </w:rPr>
        <w:tab/>
      </w:r>
      <w:r w:rsidRPr="000670FE">
        <w:rPr>
          <w:noProof w:val="0"/>
        </w:rPr>
        <w:fldChar w:fldCharType="begin" w:fldLock="1"/>
      </w:r>
      <w:r w:rsidRPr="000670FE">
        <w:rPr>
          <w:noProof w:val="0"/>
        </w:rPr>
        <w:instrText xml:space="preserve"> PAGEREF _Toc52787615 \h </w:instrText>
      </w:r>
      <w:r w:rsidRPr="000670FE">
        <w:rPr>
          <w:noProof w:val="0"/>
        </w:rPr>
      </w:r>
      <w:r w:rsidRPr="000670FE">
        <w:rPr>
          <w:noProof w:val="0"/>
        </w:rPr>
        <w:fldChar w:fldCharType="separate"/>
      </w:r>
      <w:r w:rsidRPr="000670FE">
        <w:rPr>
          <w:noProof w:val="0"/>
        </w:rPr>
        <w:t>9</w:t>
      </w:r>
      <w:r w:rsidRPr="000670FE">
        <w:rPr>
          <w:noProof w:val="0"/>
        </w:rPr>
        <w:fldChar w:fldCharType="end"/>
      </w:r>
    </w:p>
    <w:p w14:paraId="0499FA50" w14:textId="77777777" w:rsidR="005A242E" w:rsidRPr="000670FE" w:rsidRDefault="005A242E" w:rsidP="005A242E">
      <w:pPr>
        <w:pStyle w:val="TOC1"/>
        <w:rPr>
          <w:rFonts w:ascii="Calibri" w:hAnsi="Calibri"/>
          <w:noProof w:val="0"/>
          <w:szCs w:val="22"/>
        </w:rPr>
      </w:pPr>
      <w:r w:rsidRPr="000670FE">
        <w:rPr>
          <w:noProof w:val="0"/>
        </w:rPr>
        <w:t>2</w:t>
      </w:r>
      <w:r w:rsidRPr="000670FE">
        <w:rPr>
          <w:noProof w:val="0"/>
        </w:rPr>
        <w:tab/>
        <w:t>References</w:t>
      </w:r>
      <w:r w:rsidRPr="000670FE">
        <w:rPr>
          <w:noProof w:val="0"/>
        </w:rPr>
        <w:tab/>
      </w:r>
      <w:r w:rsidRPr="000670FE">
        <w:rPr>
          <w:noProof w:val="0"/>
        </w:rPr>
        <w:fldChar w:fldCharType="begin" w:fldLock="1"/>
      </w:r>
      <w:r w:rsidRPr="000670FE">
        <w:rPr>
          <w:noProof w:val="0"/>
        </w:rPr>
        <w:instrText xml:space="preserve"> PAGEREF _Toc52787616 \h </w:instrText>
      </w:r>
      <w:r w:rsidRPr="000670FE">
        <w:rPr>
          <w:noProof w:val="0"/>
        </w:rPr>
      </w:r>
      <w:r w:rsidRPr="000670FE">
        <w:rPr>
          <w:noProof w:val="0"/>
        </w:rPr>
        <w:fldChar w:fldCharType="separate"/>
      </w:r>
      <w:r w:rsidRPr="000670FE">
        <w:rPr>
          <w:noProof w:val="0"/>
        </w:rPr>
        <w:t>9</w:t>
      </w:r>
      <w:r w:rsidRPr="000670FE">
        <w:rPr>
          <w:noProof w:val="0"/>
        </w:rPr>
        <w:fldChar w:fldCharType="end"/>
      </w:r>
    </w:p>
    <w:p w14:paraId="22247D4C" w14:textId="77777777" w:rsidR="005A242E" w:rsidRPr="000670FE" w:rsidRDefault="005A242E" w:rsidP="005A242E">
      <w:pPr>
        <w:pStyle w:val="TOC1"/>
        <w:rPr>
          <w:rFonts w:ascii="Calibri" w:hAnsi="Calibri"/>
          <w:noProof w:val="0"/>
          <w:szCs w:val="22"/>
        </w:rPr>
      </w:pPr>
      <w:r w:rsidRPr="000670FE">
        <w:rPr>
          <w:noProof w:val="0"/>
        </w:rPr>
        <w:t>3</w:t>
      </w:r>
      <w:r w:rsidRPr="000670FE">
        <w:rPr>
          <w:noProof w:val="0"/>
        </w:rPr>
        <w:tab/>
        <w:t>Definitions of terms, symbols and abbreviations</w:t>
      </w:r>
      <w:r w:rsidRPr="000670FE">
        <w:rPr>
          <w:noProof w:val="0"/>
        </w:rPr>
        <w:tab/>
      </w:r>
      <w:r w:rsidRPr="000670FE">
        <w:rPr>
          <w:noProof w:val="0"/>
        </w:rPr>
        <w:fldChar w:fldCharType="begin" w:fldLock="1"/>
      </w:r>
      <w:r w:rsidRPr="000670FE">
        <w:rPr>
          <w:noProof w:val="0"/>
        </w:rPr>
        <w:instrText xml:space="preserve"> PAGEREF _Toc52787617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6CE782DB" w14:textId="77777777" w:rsidR="005A242E" w:rsidRPr="000670FE" w:rsidRDefault="005A242E" w:rsidP="005A242E">
      <w:pPr>
        <w:pStyle w:val="TOC2"/>
        <w:rPr>
          <w:rFonts w:ascii="Calibri" w:hAnsi="Calibri"/>
          <w:noProof w:val="0"/>
          <w:sz w:val="22"/>
          <w:szCs w:val="22"/>
        </w:rPr>
      </w:pPr>
      <w:r w:rsidRPr="000670FE">
        <w:rPr>
          <w:noProof w:val="0"/>
        </w:rPr>
        <w:t>3.1</w:t>
      </w:r>
      <w:r w:rsidRPr="000670FE">
        <w:rPr>
          <w:noProof w:val="0"/>
        </w:rPr>
        <w:tab/>
        <w:t>Terms</w:t>
      </w:r>
      <w:r w:rsidRPr="000670FE">
        <w:rPr>
          <w:noProof w:val="0"/>
        </w:rPr>
        <w:tab/>
      </w:r>
      <w:r w:rsidRPr="000670FE">
        <w:rPr>
          <w:noProof w:val="0"/>
        </w:rPr>
        <w:fldChar w:fldCharType="begin" w:fldLock="1"/>
      </w:r>
      <w:r w:rsidRPr="000670FE">
        <w:rPr>
          <w:noProof w:val="0"/>
        </w:rPr>
        <w:instrText xml:space="preserve"> PAGEREF _Toc52787618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0893F8E2" w14:textId="77777777" w:rsidR="005A242E" w:rsidRPr="000670FE" w:rsidRDefault="005A242E" w:rsidP="005A242E">
      <w:pPr>
        <w:pStyle w:val="TOC2"/>
        <w:rPr>
          <w:rFonts w:ascii="Calibri" w:hAnsi="Calibri"/>
          <w:noProof w:val="0"/>
          <w:sz w:val="22"/>
          <w:szCs w:val="22"/>
        </w:rPr>
      </w:pPr>
      <w:r w:rsidRPr="000670FE">
        <w:rPr>
          <w:noProof w:val="0"/>
        </w:rPr>
        <w:t>3.2</w:t>
      </w:r>
      <w:r w:rsidRPr="000670FE">
        <w:rPr>
          <w:noProof w:val="0"/>
        </w:rPr>
        <w:tab/>
        <w:t>Symbols</w:t>
      </w:r>
      <w:r w:rsidRPr="000670FE">
        <w:rPr>
          <w:noProof w:val="0"/>
        </w:rPr>
        <w:tab/>
      </w:r>
      <w:r w:rsidRPr="000670FE">
        <w:rPr>
          <w:noProof w:val="0"/>
        </w:rPr>
        <w:fldChar w:fldCharType="begin" w:fldLock="1"/>
      </w:r>
      <w:r w:rsidRPr="000670FE">
        <w:rPr>
          <w:noProof w:val="0"/>
        </w:rPr>
        <w:instrText xml:space="preserve"> PAGEREF _Toc52787619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2FBFAA2E" w14:textId="77777777" w:rsidR="005A242E" w:rsidRPr="000670FE" w:rsidRDefault="005A242E" w:rsidP="005A242E">
      <w:pPr>
        <w:pStyle w:val="TOC2"/>
        <w:rPr>
          <w:rFonts w:ascii="Calibri" w:hAnsi="Calibri"/>
          <w:noProof w:val="0"/>
          <w:sz w:val="22"/>
          <w:szCs w:val="22"/>
        </w:rPr>
      </w:pPr>
      <w:r w:rsidRPr="000670FE">
        <w:rPr>
          <w:noProof w:val="0"/>
        </w:rPr>
        <w:t>3.3</w:t>
      </w:r>
      <w:r w:rsidRPr="000670FE">
        <w:rPr>
          <w:noProof w:val="0"/>
        </w:rPr>
        <w:tab/>
        <w:t>Abbreviations</w:t>
      </w:r>
      <w:r w:rsidRPr="000670FE">
        <w:rPr>
          <w:noProof w:val="0"/>
        </w:rPr>
        <w:tab/>
      </w:r>
      <w:r w:rsidRPr="000670FE">
        <w:rPr>
          <w:noProof w:val="0"/>
        </w:rPr>
        <w:fldChar w:fldCharType="begin" w:fldLock="1"/>
      </w:r>
      <w:r w:rsidRPr="000670FE">
        <w:rPr>
          <w:noProof w:val="0"/>
        </w:rPr>
        <w:instrText xml:space="preserve"> PAGEREF _Toc52787620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66F06367" w14:textId="77777777" w:rsidR="005A242E" w:rsidRPr="000670FE" w:rsidRDefault="005A242E" w:rsidP="005A242E">
      <w:pPr>
        <w:pStyle w:val="TOC1"/>
        <w:rPr>
          <w:rFonts w:ascii="Calibri" w:hAnsi="Calibri"/>
          <w:noProof w:val="0"/>
          <w:szCs w:val="22"/>
        </w:rPr>
      </w:pPr>
      <w:r w:rsidRPr="000670FE">
        <w:rPr>
          <w:noProof w:val="0"/>
        </w:rPr>
        <w:t>4</w:t>
      </w:r>
      <w:r w:rsidRPr="000670FE">
        <w:rPr>
          <w:noProof w:val="0"/>
        </w:rPr>
        <w:tab/>
        <w:t>General</w:t>
      </w:r>
      <w:r w:rsidRPr="000670FE">
        <w:rPr>
          <w:noProof w:val="0"/>
        </w:rPr>
        <w:tab/>
      </w:r>
      <w:r w:rsidRPr="000670FE">
        <w:rPr>
          <w:noProof w:val="0"/>
        </w:rPr>
        <w:fldChar w:fldCharType="begin" w:fldLock="1"/>
      </w:r>
      <w:r w:rsidRPr="000670FE">
        <w:rPr>
          <w:noProof w:val="0"/>
        </w:rPr>
        <w:instrText xml:space="preserve"> PAGEREF _Toc52787621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2F224534" w14:textId="77777777" w:rsidR="005A242E" w:rsidRPr="000670FE" w:rsidRDefault="005A242E" w:rsidP="005A242E">
      <w:pPr>
        <w:pStyle w:val="TOC2"/>
        <w:rPr>
          <w:rFonts w:ascii="Calibri" w:hAnsi="Calibri"/>
          <w:noProof w:val="0"/>
          <w:sz w:val="22"/>
          <w:szCs w:val="22"/>
        </w:rPr>
      </w:pPr>
      <w:r w:rsidRPr="000670FE">
        <w:rPr>
          <w:noProof w:val="0"/>
        </w:rPr>
        <w:t>4.1</w:t>
      </w:r>
      <w:r w:rsidRPr="000670FE">
        <w:rPr>
          <w:noProof w:val="0"/>
        </w:rPr>
        <w:tab/>
        <w:t>Test methodology</w:t>
      </w:r>
      <w:r w:rsidRPr="000670FE">
        <w:rPr>
          <w:noProof w:val="0"/>
        </w:rPr>
        <w:tab/>
      </w:r>
      <w:r w:rsidRPr="000670FE">
        <w:rPr>
          <w:noProof w:val="0"/>
        </w:rPr>
        <w:fldChar w:fldCharType="begin" w:fldLock="1"/>
      </w:r>
      <w:r w:rsidRPr="000670FE">
        <w:rPr>
          <w:noProof w:val="0"/>
        </w:rPr>
        <w:instrText xml:space="preserve"> PAGEREF _Toc52787622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50C5AD1D" w14:textId="77777777" w:rsidR="005A242E" w:rsidRPr="000670FE" w:rsidRDefault="005A242E" w:rsidP="005A242E">
      <w:pPr>
        <w:pStyle w:val="TOC3"/>
        <w:rPr>
          <w:rFonts w:ascii="Calibri" w:hAnsi="Calibri"/>
          <w:noProof w:val="0"/>
          <w:sz w:val="22"/>
          <w:szCs w:val="22"/>
        </w:rPr>
      </w:pPr>
      <w:r w:rsidRPr="000670FE">
        <w:rPr>
          <w:noProof w:val="0"/>
        </w:rPr>
        <w:t>4.1.1</w:t>
      </w:r>
      <w:r w:rsidRPr="000670FE">
        <w:rPr>
          <w:noProof w:val="0"/>
        </w:rPr>
        <w:tab/>
        <w:t>Testing of optional functions and procedures</w:t>
      </w:r>
      <w:r w:rsidRPr="000670FE">
        <w:rPr>
          <w:noProof w:val="0"/>
        </w:rPr>
        <w:tab/>
      </w:r>
      <w:r w:rsidRPr="000670FE">
        <w:rPr>
          <w:noProof w:val="0"/>
        </w:rPr>
        <w:fldChar w:fldCharType="begin" w:fldLock="1"/>
      </w:r>
      <w:r w:rsidRPr="000670FE">
        <w:rPr>
          <w:noProof w:val="0"/>
        </w:rPr>
        <w:instrText xml:space="preserve"> PAGEREF _Toc52787623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4A8F077A" w14:textId="77777777" w:rsidR="005A242E" w:rsidRPr="000670FE" w:rsidRDefault="005A242E" w:rsidP="005A242E">
      <w:pPr>
        <w:pStyle w:val="TOC3"/>
        <w:rPr>
          <w:rFonts w:ascii="Calibri" w:hAnsi="Calibri"/>
          <w:noProof w:val="0"/>
          <w:sz w:val="22"/>
          <w:szCs w:val="22"/>
        </w:rPr>
      </w:pPr>
      <w:r w:rsidRPr="000670FE">
        <w:rPr>
          <w:noProof w:val="0"/>
        </w:rPr>
        <w:t>4.1.2</w:t>
      </w:r>
      <w:r w:rsidRPr="000670FE">
        <w:rPr>
          <w:noProof w:val="0"/>
        </w:rPr>
        <w:tab/>
        <w:t>Test interfaces and facilities</w:t>
      </w:r>
      <w:r w:rsidRPr="000670FE">
        <w:rPr>
          <w:noProof w:val="0"/>
        </w:rPr>
        <w:tab/>
      </w:r>
      <w:r w:rsidRPr="000670FE">
        <w:rPr>
          <w:noProof w:val="0"/>
        </w:rPr>
        <w:fldChar w:fldCharType="begin" w:fldLock="1"/>
      </w:r>
      <w:r w:rsidRPr="000670FE">
        <w:rPr>
          <w:noProof w:val="0"/>
        </w:rPr>
        <w:instrText xml:space="preserve"> PAGEREF _Toc52787624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6C1EBA45" w14:textId="77777777" w:rsidR="005A242E" w:rsidRPr="000670FE" w:rsidRDefault="005A242E" w:rsidP="005A242E">
      <w:pPr>
        <w:pStyle w:val="TOC2"/>
        <w:rPr>
          <w:rFonts w:ascii="Calibri" w:hAnsi="Calibri"/>
          <w:noProof w:val="0"/>
          <w:sz w:val="22"/>
          <w:szCs w:val="22"/>
        </w:rPr>
      </w:pPr>
      <w:r w:rsidRPr="000670FE">
        <w:rPr>
          <w:noProof w:val="0"/>
        </w:rPr>
        <w:t>4.2</w:t>
      </w:r>
      <w:r w:rsidRPr="000670FE">
        <w:rPr>
          <w:noProof w:val="0"/>
        </w:rPr>
        <w:tab/>
        <w:t>Implicit testing</w:t>
      </w:r>
      <w:r w:rsidRPr="000670FE">
        <w:rPr>
          <w:noProof w:val="0"/>
        </w:rPr>
        <w:tab/>
      </w:r>
      <w:r w:rsidRPr="000670FE">
        <w:rPr>
          <w:noProof w:val="0"/>
        </w:rPr>
        <w:fldChar w:fldCharType="begin" w:fldLock="1"/>
      </w:r>
      <w:r w:rsidRPr="000670FE">
        <w:rPr>
          <w:noProof w:val="0"/>
        </w:rPr>
        <w:instrText xml:space="preserve"> PAGEREF _Toc52787625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1DCD8EE" w14:textId="77777777" w:rsidR="005A242E" w:rsidRPr="000670FE" w:rsidRDefault="005A242E" w:rsidP="005A242E">
      <w:pPr>
        <w:pStyle w:val="TOC2"/>
        <w:rPr>
          <w:rFonts w:ascii="Calibri" w:hAnsi="Calibri"/>
          <w:noProof w:val="0"/>
          <w:sz w:val="22"/>
          <w:szCs w:val="22"/>
        </w:rPr>
      </w:pPr>
      <w:r w:rsidRPr="000670FE">
        <w:rPr>
          <w:noProof w:val="0"/>
        </w:rPr>
        <w:t>4.3</w:t>
      </w:r>
      <w:r w:rsidRPr="000670FE">
        <w:rPr>
          <w:noProof w:val="0"/>
        </w:rPr>
        <w:tab/>
        <w:t>Repetition of tests</w:t>
      </w:r>
      <w:r w:rsidRPr="000670FE">
        <w:rPr>
          <w:noProof w:val="0"/>
        </w:rPr>
        <w:tab/>
      </w:r>
      <w:r w:rsidRPr="000670FE">
        <w:rPr>
          <w:noProof w:val="0"/>
        </w:rPr>
        <w:fldChar w:fldCharType="begin" w:fldLock="1"/>
      </w:r>
      <w:r w:rsidRPr="000670FE">
        <w:rPr>
          <w:noProof w:val="0"/>
        </w:rPr>
        <w:instrText xml:space="preserve"> PAGEREF _Toc52787626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407B2A02" w14:textId="77777777" w:rsidR="005A242E" w:rsidRPr="000670FE" w:rsidRDefault="005A242E" w:rsidP="005A242E">
      <w:pPr>
        <w:pStyle w:val="TOC2"/>
        <w:rPr>
          <w:rFonts w:ascii="Calibri" w:hAnsi="Calibri"/>
          <w:noProof w:val="0"/>
          <w:sz w:val="22"/>
          <w:szCs w:val="22"/>
        </w:rPr>
      </w:pPr>
      <w:r w:rsidRPr="000670FE">
        <w:rPr>
          <w:noProof w:val="0"/>
        </w:rPr>
        <w:t>4.4</w:t>
      </w:r>
      <w:r w:rsidRPr="000670FE">
        <w:rPr>
          <w:noProof w:val="0"/>
        </w:rPr>
        <w:tab/>
        <w:t>Handling of differences between conformance requirements in different releases of cores specifications</w:t>
      </w:r>
      <w:r w:rsidRPr="000670FE">
        <w:rPr>
          <w:noProof w:val="0"/>
        </w:rPr>
        <w:tab/>
      </w:r>
      <w:r w:rsidRPr="000670FE">
        <w:rPr>
          <w:noProof w:val="0"/>
        </w:rPr>
        <w:fldChar w:fldCharType="begin" w:fldLock="1"/>
      </w:r>
      <w:r w:rsidRPr="000670FE">
        <w:rPr>
          <w:noProof w:val="0"/>
        </w:rPr>
        <w:instrText xml:space="preserve"> PAGEREF _Toc52787627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500758D4" w14:textId="77777777" w:rsidR="005A242E" w:rsidRPr="000670FE" w:rsidRDefault="005A242E" w:rsidP="005A242E">
      <w:pPr>
        <w:pStyle w:val="TOC2"/>
        <w:rPr>
          <w:rFonts w:ascii="Calibri" w:hAnsi="Calibri"/>
          <w:noProof w:val="0"/>
          <w:sz w:val="22"/>
          <w:szCs w:val="22"/>
        </w:rPr>
      </w:pPr>
      <w:r w:rsidRPr="000670FE">
        <w:rPr>
          <w:noProof w:val="0"/>
        </w:rPr>
        <w:t>4.5</w:t>
      </w:r>
      <w:r w:rsidRPr="000670FE">
        <w:rPr>
          <w:noProof w:val="0"/>
        </w:rPr>
        <w:tab/>
        <w:t>Reference conditions</w:t>
      </w:r>
      <w:r w:rsidRPr="000670FE">
        <w:rPr>
          <w:noProof w:val="0"/>
        </w:rPr>
        <w:tab/>
      </w:r>
      <w:r w:rsidRPr="000670FE">
        <w:rPr>
          <w:noProof w:val="0"/>
        </w:rPr>
        <w:fldChar w:fldCharType="begin" w:fldLock="1"/>
      </w:r>
      <w:r w:rsidRPr="000670FE">
        <w:rPr>
          <w:noProof w:val="0"/>
        </w:rPr>
        <w:instrText xml:space="preserve"> PAGEREF _Toc52787628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44E7AF82" w14:textId="77777777" w:rsidR="005A242E" w:rsidRPr="000670FE" w:rsidRDefault="005A242E" w:rsidP="005A242E">
      <w:pPr>
        <w:pStyle w:val="TOC2"/>
        <w:rPr>
          <w:rFonts w:ascii="Calibri" w:hAnsi="Calibri"/>
          <w:noProof w:val="0"/>
          <w:sz w:val="22"/>
          <w:szCs w:val="22"/>
        </w:rPr>
      </w:pPr>
      <w:r w:rsidRPr="000670FE">
        <w:rPr>
          <w:noProof w:val="0"/>
        </w:rPr>
        <w:t>4.6</w:t>
      </w:r>
      <w:r w:rsidRPr="000670FE">
        <w:rPr>
          <w:noProof w:val="0"/>
        </w:rPr>
        <w:tab/>
        <w:t>Generic setup procedures</w:t>
      </w:r>
      <w:r w:rsidRPr="000670FE">
        <w:rPr>
          <w:noProof w:val="0"/>
        </w:rPr>
        <w:tab/>
      </w:r>
      <w:r w:rsidRPr="000670FE">
        <w:rPr>
          <w:noProof w:val="0"/>
        </w:rPr>
        <w:fldChar w:fldCharType="begin" w:fldLock="1"/>
      </w:r>
      <w:r w:rsidRPr="000670FE">
        <w:rPr>
          <w:noProof w:val="0"/>
        </w:rPr>
        <w:instrText xml:space="preserve"> PAGEREF _Toc52787629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0744D6B0" w14:textId="77777777" w:rsidR="005A242E" w:rsidRPr="000670FE" w:rsidRDefault="005A242E" w:rsidP="005A242E">
      <w:pPr>
        <w:pStyle w:val="TOC1"/>
        <w:rPr>
          <w:rFonts w:ascii="Calibri" w:hAnsi="Calibri"/>
          <w:noProof w:val="0"/>
          <w:szCs w:val="22"/>
        </w:rPr>
      </w:pPr>
      <w:r w:rsidRPr="000670FE">
        <w:rPr>
          <w:noProof w:val="0"/>
        </w:rPr>
        <w:t>5</w:t>
      </w:r>
      <w:r w:rsidRPr="000670FE">
        <w:rPr>
          <w:noProof w:val="0"/>
        </w:rPr>
        <w:tab/>
        <w:t>MCVideo Client Configuration</w:t>
      </w:r>
      <w:r w:rsidRPr="000670FE">
        <w:rPr>
          <w:noProof w:val="0"/>
        </w:rPr>
        <w:tab/>
      </w:r>
      <w:r w:rsidRPr="000670FE">
        <w:rPr>
          <w:noProof w:val="0"/>
        </w:rPr>
        <w:fldChar w:fldCharType="begin" w:fldLock="1"/>
      </w:r>
      <w:r w:rsidRPr="000670FE">
        <w:rPr>
          <w:noProof w:val="0"/>
        </w:rPr>
        <w:instrText xml:space="preserve"> PAGEREF _Toc52787630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6ECC3D9" w14:textId="77777777" w:rsidR="005A242E" w:rsidRPr="000670FE" w:rsidRDefault="005A242E" w:rsidP="005A242E">
      <w:pPr>
        <w:pStyle w:val="TOC2"/>
        <w:rPr>
          <w:rFonts w:ascii="Calibri" w:hAnsi="Calibri"/>
          <w:noProof w:val="0"/>
          <w:sz w:val="22"/>
          <w:szCs w:val="22"/>
        </w:rPr>
      </w:pPr>
      <w:r w:rsidRPr="000670FE">
        <w:rPr>
          <w:noProof w:val="0"/>
        </w:rPr>
        <w:t>5.1</w:t>
      </w:r>
      <w:r w:rsidRPr="000670FE">
        <w:rPr>
          <w:noProof w:val="0"/>
        </w:rPr>
        <w:tab/>
        <w:t>Configuration / Authentication / User Authorization / UE Configuration / User Profile / Key Generation</w:t>
      </w:r>
      <w:r w:rsidRPr="000670FE">
        <w:rPr>
          <w:noProof w:val="0"/>
        </w:rPr>
        <w:tab/>
      </w:r>
      <w:r w:rsidRPr="000670FE">
        <w:rPr>
          <w:noProof w:val="0"/>
        </w:rPr>
        <w:fldChar w:fldCharType="begin" w:fldLock="1"/>
      </w:r>
      <w:r w:rsidRPr="000670FE">
        <w:rPr>
          <w:noProof w:val="0"/>
        </w:rPr>
        <w:instrText xml:space="preserve"> PAGEREF _Toc52787631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4225896" w14:textId="77777777" w:rsidR="005A242E" w:rsidRPr="000670FE" w:rsidRDefault="005A242E" w:rsidP="005A242E">
      <w:pPr>
        <w:pStyle w:val="TOC3"/>
        <w:rPr>
          <w:rFonts w:ascii="Calibri" w:hAnsi="Calibri"/>
          <w:noProof w:val="0"/>
          <w:sz w:val="22"/>
          <w:szCs w:val="22"/>
        </w:rPr>
      </w:pPr>
      <w:r w:rsidRPr="000670FE">
        <w:rPr>
          <w:noProof w:val="0"/>
        </w:rPr>
        <w:t>5.1.1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_Toc52787632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64AD5CF7" w14:textId="77777777" w:rsidR="005A242E" w:rsidRPr="000670FE" w:rsidRDefault="005A242E" w:rsidP="005A242E">
      <w:pPr>
        <w:pStyle w:val="TOC3"/>
        <w:rPr>
          <w:rFonts w:ascii="Calibri" w:hAnsi="Calibri"/>
          <w:noProof w:val="0"/>
          <w:sz w:val="22"/>
          <w:szCs w:val="22"/>
        </w:rPr>
      </w:pPr>
      <w:r w:rsidRPr="000670FE">
        <w:rPr>
          <w:noProof w:val="0"/>
        </w:rPr>
        <w:t>5.1.2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_Toc52787633 \h </w:instrText>
      </w:r>
      <w:r w:rsidRPr="000670FE">
        <w:rPr>
          <w:noProof w:val="0"/>
        </w:rPr>
      </w:r>
      <w:r w:rsidRPr="000670FE">
        <w:rPr>
          <w:noProof w:val="0"/>
        </w:rPr>
        <w:fldChar w:fldCharType="separate"/>
      </w:r>
      <w:r w:rsidRPr="000670FE">
        <w:rPr>
          <w:noProof w:val="0"/>
        </w:rPr>
        <w:t>14</w:t>
      </w:r>
      <w:r w:rsidRPr="000670FE">
        <w:rPr>
          <w:noProof w:val="0"/>
        </w:rPr>
        <w:fldChar w:fldCharType="end"/>
      </w:r>
    </w:p>
    <w:p w14:paraId="69D44DEA" w14:textId="77777777" w:rsidR="005A242E" w:rsidRPr="000670FE" w:rsidRDefault="005A242E" w:rsidP="005A242E">
      <w:pPr>
        <w:pStyle w:val="TOC3"/>
        <w:rPr>
          <w:rFonts w:ascii="Calibri" w:hAnsi="Calibri"/>
          <w:noProof w:val="0"/>
          <w:sz w:val="22"/>
          <w:szCs w:val="22"/>
        </w:rPr>
      </w:pPr>
      <w:r w:rsidRPr="000670FE">
        <w:rPr>
          <w:noProof w:val="0"/>
        </w:rPr>
        <w:t>5.1.3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_Toc52787634 \h </w:instrText>
      </w:r>
      <w:r w:rsidRPr="000670FE">
        <w:rPr>
          <w:noProof w:val="0"/>
        </w:rPr>
      </w:r>
      <w:r w:rsidRPr="000670FE">
        <w:rPr>
          <w:noProof w:val="0"/>
        </w:rPr>
        <w:fldChar w:fldCharType="separate"/>
      </w:r>
      <w:r w:rsidRPr="000670FE">
        <w:rPr>
          <w:noProof w:val="0"/>
        </w:rPr>
        <w:t>28</w:t>
      </w:r>
      <w:r w:rsidRPr="000670FE">
        <w:rPr>
          <w:noProof w:val="0"/>
        </w:rPr>
        <w:fldChar w:fldCharType="end"/>
      </w:r>
    </w:p>
    <w:p w14:paraId="10BDF037" w14:textId="77777777" w:rsidR="005A242E" w:rsidRPr="000670FE" w:rsidRDefault="005A242E" w:rsidP="005A242E">
      <w:pPr>
        <w:pStyle w:val="TOC4"/>
        <w:rPr>
          <w:rFonts w:ascii="Calibri" w:hAnsi="Calibri"/>
          <w:noProof w:val="0"/>
          <w:sz w:val="22"/>
          <w:szCs w:val="22"/>
        </w:rPr>
      </w:pPr>
      <w:r w:rsidRPr="000670FE">
        <w:rPr>
          <w:noProof w:val="0"/>
        </w:rPr>
        <w:t>5.1.3.1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_Toc52787635 \h </w:instrText>
      </w:r>
      <w:r w:rsidRPr="000670FE">
        <w:rPr>
          <w:noProof w:val="0"/>
        </w:rPr>
      </w:r>
      <w:r w:rsidRPr="000670FE">
        <w:rPr>
          <w:noProof w:val="0"/>
        </w:rPr>
        <w:fldChar w:fldCharType="separate"/>
      </w:r>
      <w:r w:rsidRPr="000670FE">
        <w:rPr>
          <w:noProof w:val="0"/>
        </w:rPr>
        <w:t>28</w:t>
      </w:r>
      <w:r w:rsidRPr="000670FE">
        <w:rPr>
          <w:noProof w:val="0"/>
        </w:rPr>
        <w:fldChar w:fldCharType="end"/>
      </w:r>
    </w:p>
    <w:p w14:paraId="61B5182A" w14:textId="77777777" w:rsidR="005A242E" w:rsidRPr="000670FE" w:rsidRDefault="005A242E" w:rsidP="005A242E">
      <w:pPr>
        <w:pStyle w:val="TOC4"/>
        <w:rPr>
          <w:rFonts w:ascii="Calibri" w:hAnsi="Calibri"/>
          <w:noProof w:val="0"/>
          <w:sz w:val="22"/>
          <w:szCs w:val="22"/>
        </w:rPr>
      </w:pPr>
      <w:r w:rsidRPr="000670FE">
        <w:rPr>
          <w:noProof w:val="0"/>
        </w:rPr>
        <w:t>5.1.3.2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_Toc52787636 \h </w:instrText>
      </w:r>
      <w:r w:rsidRPr="000670FE">
        <w:rPr>
          <w:noProof w:val="0"/>
        </w:rPr>
      </w:r>
      <w:r w:rsidRPr="000670FE">
        <w:rPr>
          <w:noProof w:val="0"/>
        </w:rPr>
        <w:fldChar w:fldCharType="separate"/>
      </w:r>
      <w:r w:rsidRPr="000670FE">
        <w:rPr>
          <w:noProof w:val="0"/>
        </w:rPr>
        <w:t>29</w:t>
      </w:r>
      <w:r w:rsidRPr="000670FE">
        <w:rPr>
          <w:noProof w:val="0"/>
        </w:rPr>
        <w:fldChar w:fldCharType="end"/>
      </w:r>
    </w:p>
    <w:p w14:paraId="7B6CE735" w14:textId="77777777" w:rsidR="005A242E" w:rsidRPr="000670FE" w:rsidRDefault="005A242E" w:rsidP="005A242E">
      <w:pPr>
        <w:pStyle w:val="TOC4"/>
        <w:rPr>
          <w:rFonts w:ascii="Calibri" w:hAnsi="Calibri"/>
          <w:noProof w:val="0"/>
          <w:sz w:val="22"/>
          <w:szCs w:val="22"/>
        </w:rPr>
      </w:pPr>
      <w:r w:rsidRPr="000670FE">
        <w:rPr>
          <w:noProof w:val="0"/>
        </w:rPr>
        <w:t>5.1.3.3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_Toc52787637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1BEEE84C" w14:textId="77777777" w:rsidR="005A242E" w:rsidRPr="000670FE" w:rsidRDefault="005A242E" w:rsidP="005A242E">
      <w:pPr>
        <w:pStyle w:val="TOC2"/>
        <w:rPr>
          <w:rFonts w:ascii="Calibri" w:hAnsi="Calibri"/>
          <w:noProof w:val="0"/>
          <w:sz w:val="22"/>
          <w:szCs w:val="22"/>
        </w:rPr>
      </w:pPr>
      <w:r w:rsidRPr="000670FE">
        <w:rPr>
          <w:noProof w:val="0"/>
        </w:rPr>
        <w:t>5.2</w:t>
      </w:r>
      <w:r w:rsidRPr="000670FE">
        <w:rPr>
          <w:noProof w:val="0"/>
        </w:rPr>
        <w:tab/>
        <w:t>Configuration / Group Creation / Group ReGroup Creation / Group ReGroup Teardown</w:t>
      </w:r>
      <w:r w:rsidRPr="000670FE">
        <w:rPr>
          <w:noProof w:val="0"/>
        </w:rPr>
        <w:tab/>
      </w:r>
      <w:r w:rsidRPr="000670FE">
        <w:rPr>
          <w:noProof w:val="0"/>
        </w:rPr>
        <w:fldChar w:fldCharType="begin" w:fldLock="1"/>
      </w:r>
      <w:r w:rsidRPr="000670FE">
        <w:rPr>
          <w:noProof w:val="0"/>
        </w:rPr>
        <w:instrText xml:space="preserve"> PAGEREF _Toc52787638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375271D1" w14:textId="77777777" w:rsidR="005A242E" w:rsidRPr="000670FE" w:rsidRDefault="005A242E" w:rsidP="005A242E">
      <w:pPr>
        <w:pStyle w:val="TOC3"/>
        <w:rPr>
          <w:rFonts w:ascii="Calibri" w:hAnsi="Calibri"/>
          <w:noProof w:val="0"/>
          <w:sz w:val="22"/>
          <w:szCs w:val="22"/>
        </w:rPr>
      </w:pPr>
      <w:r w:rsidRPr="000670FE">
        <w:rPr>
          <w:noProof w:val="0"/>
        </w:rPr>
        <w:t>5.2.1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_Toc52787639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70E54054" w14:textId="77777777" w:rsidR="005A242E" w:rsidRPr="000670FE" w:rsidRDefault="005A242E" w:rsidP="005A242E">
      <w:pPr>
        <w:pStyle w:val="TOC3"/>
        <w:rPr>
          <w:rFonts w:ascii="Calibri" w:hAnsi="Calibri"/>
          <w:noProof w:val="0"/>
          <w:sz w:val="22"/>
          <w:szCs w:val="22"/>
        </w:rPr>
      </w:pPr>
      <w:r w:rsidRPr="000670FE">
        <w:rPr>
          <w:noProof w:val="0"/>
        </w:rPr>
        <w:t>5.2.2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_Toc52787641 \h </w:instrText>
      </w:r>
      <w:r w:rsidRPr="000670FE">
        <w:rPr>
          <w:noProof w:val="0"/>
        </w:rPr>
      </w:r>
      <w:r w:rsidRPr="000670FE">
        <w:rPr>
          <w:noProof w:val="0"/>
        </w:rPr>
        <w:fldChar w:fldCharType="separate"/>
      </w:r>
      <w:r w:rsidRPr="000670FE">
        <w:rPr>
          <w:noProof w:val="0"/>
        </w:rPr>
        <w:t>31</w:t>
      </w:r>
      <w:r w:rsidRPr="000670FE">
        <w:rPr>
          <w:noProof w:val="0"/>
        </w:rPr>
        <w:fldChar w:fldCharType="end"/>
      </w:r>
    </w:p>
    <w:p w14:paraId="25E1DBD1" w14:textId="77777777" w:rsidR="005A242E" w:rsidRPr="000670FE" w:rsidRDefault="005A242E" w:rsidP="005A242E">
      <w:pPr>
        <w:pStyle w:val="TOC3"/>
        <w:rPr>
          <w:rFonts w:ascii="Calibri" w:hAnsi="Calibri"/>
          <w:noProof w:val="0"/>
          <w:sz w:val="22"/>
          <w:szCs w:val="22"/>
        </w:rPr>
      </w:pPr>
      <w:r w:rsidRPr="000670FE">
        <w:rPr>
          <w:noProof w:val="0"/>
        </w:rPr>
        <w:t>5.2.3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_Toc52787642 \h </w:instrText>
      </w:r>
      <w:r w:rsidRPr="000670FE">
        <w:rPr>
          <w:noProof w:val="0"/>
        </w:rPr>
      </w:r>
      <w:r w:rsidRPr="000670FE">
        <w:rPr>
          <w:noProof w:val="0"/>
        </w:rPr>
        <w:fldChar w:fldCharType="separate"/>
      </w:r>
      <w:r w:rsidRPr="000670FE">
        <w:rPr>
          <w:noProof w:val="0"/>
        </w:rPr>
        <w:t>32</w:t>
      </w:r>
      <w:r w:rsidRPr="000670FE">
        <w:rPr>
          <w:noProof w:val="0"/>
        </w:rPr>
        <w:fldChar w:fldCharType="end"/>
      </w:r>
    </w:p>
    <w:p w14:paraId="64BA99CB" w14:textId="77777777" w:rsidR="005A242E" w:rsidRPr="000670FE" w:rsidRDefault="005A242E" w:rsidP="005A242E">
      <w:pPr>
        <w:pStyle w:val="TOC4"/>
        <w:rPr>
          <w:rFonts w:ascii="Calibri" w:hAnsi="Calibri"/>
          <w:noProof w:val="0"/>
          <w:sz w:val="22"/>
          <w:szCs w:val="22"/>
        </w:rPr>
      </w:pPr>
      <w:r w:rsidRPr="000670FE">
        <w:rPr>
          <w:noProof w:val="0"/>
        </w:rPr>
        <w:t>5.2.3.1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_Toc52787643 \h </w:instrText>
      </w:r>
      <w:r w:rsidRPr="000670FE">
        <w:rPr>
          <w:noProof w:val="0"/>
        </w:rPr>
      </w:r>
      <w:r w:rsidRPr="000670FE">
        <w:rPr>
          <w:noProof w:val="0"/>
        </w:rPr>
        <w:fldChar w:fldCharType="separate"/>
      </w:r>
      <w:r w:rsidRPr="000670FE">
        <w:rPr>
          <w:noProof w:val="0"/>
        </w:rPr>
        <w:t>32</w:t>
      </w:r>
      <w:r w:rsidRPr="000670FE">
        <w:rPr>
          <w:noProof w:val="0"/>
        </w:rPr>
        <w:fldChar w:fldCharType="end"/>
      </w:r>
    </w:p>
    <w:p w14:paraId="65AAFBC7" w14:textId="77777777" w:rsidR="005A242E" w:rsidRPr="000670FE" w:rsidRDefault="005A242E" w:rsidP="005A242E">
      <w:pPr>
        <w:pStyle w:val="TOC4"/>
        <w:rPr>
          <w:rFonts w:ascii="Calibri" w:hAnsi="Calibri"/>
          <w:noProof w:val="0"/>
          <w:sz w:val="22"/>
          <w:szCs w:val="22"/>
        </w:rPr>
      </w:pPr>
      <w:r w:rsidRPr="000670FE">
        <w:rPr>
          <w:noProof w:val="0"/>
        </w:rPr>
        <w:t>5.2.3.2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_Toc52787644 \h </w:instrText>
      </w:r>
      <w:r w:rsidRPr="000670FE">
        <w:rPr>
          <w:noProof w:val="0"/>
        </w:rPr>
      </w:r>
      <w:r w:rsidRPr="000670FE">
        <w:rPr>
          <w:noProof w:val="0"/>
        </w:rPr>
        <w:fldChar w:fldCharType="separate"/>
      </w:r>
      <w:r w:rsidRPr="000670FE">
        <w:rPr>
          <w:noProof w:val="0"/>
        </w:rPr>
        <w:t>33</w:t>
      </w:r>
      <w:r w:rsidRPr="000670FE">
        <w:rPr>
          <w:noProof w:val="0"/>
        </w:rPr>
        <w:fldChar w:fldCharType="end"/>
      </w:r>
    </w:p>
    <w:p w14:paraId="6B89E4DF" w14:textId="77777777" w:rsidR="005A242E" w:rsidRPr="000670FE" w:rsidRDefault="005A242E" w:rsidP="005A242E">
      <w:pPr>
        <w:pStyle w:val="TOC4"/>
        <w:rPr>
          <w:rFonts w:ascii="Calibri" w:hAnsi="Calibri"/>
          <w:noProof w:val="0"/>
          <w:sz w:val="22"/>
          <w:szCs w:val="22"/>
        </w:rPr>
      </w:pPr>
      <w:r w:rsidRPr="000670FE">
        <w:rPr>
          <w:noProof w:val="0"/>
        </w:rPr>
        <w:t>5.2.3.3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_Toc52787645 \h </w:instrText>
      </w:r>
      <w:r w:rsidRPr="000670FE">
        <w:rPr>
          <w:noProof w:val="0"/>
        </w:rPr>
      </w:r>
      <w:r w:rsidRPr="000670FE">
        <w:rPr>
          <w:noProof w:val="0"/>
        </w:rPr>
        <w:fldChar w:fldCharType="separate"/>
      </w:r>
      <w:r w:rsidRPr="000670FE">
        <w:rPr>
          <w:noProof w:val="0"/>
        </w:rPr>
        <w:t>34</w:t>
      </w:r>
      <w:r w:rsidRPr="000670FE">
        <w:rPr>
          <w:noProof w:val="0"/>
        </w:rPr>
        <w:fldChar w:fldCharType="end"/>
      </w:r>
    </w:p>
    <w:p w14:paraId="241E2837" w14:textId="77777777" w:rsidR="005A242E" w:rsidRPr="000670FE" w:rsidRDefault="005A242E" w:rsidP="005A242E">
      <w:pPr>
        <w:pStyle w:val="TOC2"/>
        <w:rPr>
          <w:rFonts w:ascii="Calibri" w:hAnsi="Calibri"/>
          <w:noProof w:val="0"/>
          <w:sz w:val="22"/>
          <w:szCs w:val="22"/>
        </w:rPr>
      </w:pPr>
      <w:r w:rsidRPr="000670FE">
        <w:rPr>
          <w:noProof w:val="0"/>
        </w:rPr>
        <w:t>5.3</w:t>
      </w:r>
      <w:r w:rsidRPr="000670FE">
        <w:rPr>
          <w:noProof w:val="0"/>
        </w:rPr>
        <w:tab/>
        <w:t>Configuration / Group Affiliation / Remote change / De-affiliation / Home MCVideo system</w:t>
      </w:r>
      <w:r w:rsidRPr="000670FE">
        <w:rPr>
          <w:noProof w:val="0"/>
        </w:rPr>
        <w:tab/>
      </w:r>
      <w:r w:rsidRPr="000670FE">
        <w:rPr>
          <w:noProof w:val="0"/>
        </w:rPr>
        <w:fldChar w:fldCharType="begin" w:fldLock="1"/>
      </w:r>
      <w:r w:rsidRPr="000670FE">
        <w:rPr>
          <w:noProof w:val="0"/>
        </w:rPr>
        <w:instrText xml:space="preserve"> PAGEREF _Toc52787646 \h </w:instrText>
      </w:r>
      <w:r w:rsidRPr="000670FE">
        <w:rPr>
          <w:noProof w:val="0"/>
        </w:rPr>
      </w:r>
      <w:r w:rsidRPr="000670FE">
        <w:rPr>
          <w:noProof w:val="0"/>
        </w:rPr>
        <w:fldChar w:fldCharType="separate"/>
      </w:r>
      <w:r w:rsidRPr="000670FE">
        <w:rPr>
          <w:noProof w:val="0"/>
        </w:rPr>
        <w:t>37</w:t>
      </w:r>
      <w:r w:rsidRPr="000670FE">
        <w:rPr>
          <w:noProof w:val="0"/>
        </w:rPr>
        <w:fldChar w:fldCharType="end"/>
      </w:r>
    </w:p>
    <w:p w14:paraId="33F97A5B" w14:textId="77777777" w:rsidR="005A242E" w:rsidRPr="000670FE" w:rsidRDefault="005A242E" w:rsidP="005A242E">
      <w:pPr>
        <w:pStyle w:val="TOC3"/>
        <w:rPr>
          <w:rFonts w:ascii="Calibri" w:hAnsi="Calibri"/>
          <w:noProof w:val="0"/>
          <w:sz w:val="22"/>
          <w:szCs w:val="22"/>
        </w:rPr>
      </w:pPr>
      <w:r w:rsidRPr="000670FE">
        <w:rPr>
          <w:noProof w:val="0"/>
        </w:rPr>
        <w:t>5.3.1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_Toc52787647 \h </w:instrText>
      </w:r>
      <w:r w:rsidRPr="000670FE">
        <w:rPr>
          <w:noProof w:val="0"/>
        </w:rPr>
      </w:r>
      <w:r w:rsidRPr="000670FE">
        <w:rPr>
          <w:noProof w:val="0"/>
        </w:rPr>
        <w:fldChar w:fldCharType="separate"/>
      </w:r>
      <w:r w:rsidRPr="000670FE">
        <w:rPr>
          <w:noProof w:val="0"/>
        </w:rPr>
        <w:t>37</w:t>
      </w:r>
      <w:r w:rsidRPr="000670FE">
        <w:rPr>
          <w:noProof w:val="0"/>
        </w:rPr>
        <w:fldChar w:fldCharType="end"/>
      </w:r>
    </w:p>
    <w:p w14:paraId="04D7CDA1" w14:textId="77777777" w:rsidR="005A242E" w:rsidRPr="000670FE" w:rsidRDefault="005A242E" w:rsidP="005A242E">
      <w:pPr>
        <w:pStyle w:val="TOC3"/>
        <w:rPr>
          <w:rFonts w:ascii="Calibri" w:hAnsi="Calibri"/>
          <w:noProof w:val="0"/>
          <w:sz w:val="22"/>
          <w:szCs w:val="22"/>
        </w:rPr>
      </w:pPr>
      <w:r w:rsidRPr="000670FE">
        <w:rPr>
          <w:noProof w:val="0"/>
        </w:rPr>
        <w:t>5.3.2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_Toc52787648 \h </w:instrText>
      </w:r>
      <w:r w:rsidRPr="000670FE">
        <w:rPr>
          <w:noProof w:val="0"/>
        </w:rPr>
      </w:r>
      <w:r w:rsidRPr="000670FE">
        <w:rPr>
          <w:noProof w:val="0"/>
        </w:rPr>
        <w:fldChar w:fldCharType="separate"/>
      </w:r>
      <w:r w:rsidRPr="000670FE">
        <w:rPr>
          <w:noProof w:val="0"/>
        </w:rPr>
        <w:t>39</w:t>
      </w:r>
      <w:r w:rsidRPr="000670FE">
        <w:rPr>
          <w:noProof w:val="0"/>
        </w:rPr>
        <w:fldChar w:fldCharType="end"/>
      </w:r>
    </w:p>
    <w:p w14:paraId="65F8416C" w14:textId="77777777" w:rsidR="005A242E" w:rsidRPr="000670FE" w:rsidRDefault="005A242E" w:rsidP="005A242E">
      <w:pPr>
        <w:pStyle w:val="TOC3"/>
        <w:rPr>
          <w:rFonts w:ascii="Calibri" w:hAnsi="Calibri"/>
          <w:noProof w:val="0"/>
          <w:sz w:val="22"/>
          <w:szCs w:val="22"/>
        </w:rPr>
      </w:pPr>
      <w:r w:rsidRPr="000670FE">
        <w:rPr>
          <w:noProof w:val="0"/>
        </w:rPr>
        <w:t>5.3.3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_Toc52787649 \h </w:instrText>
      </w:r>
      <w:r w:rsidRPr="000670FE">
        <w:rPr>
          <w:noProof w:val="0"/>
        </w:rPr>
      </w:r>
      <w:r w:rsidRPr="000670FE">
        <w:rPr>
          <w:noProof w:val="0"/>
        </w:rPr>
        <w:fldChar w:fldCharType="separate"/>
      </w:r>
      <w:r w:rsidRPr="000670FE">
        <w:rPr>
          <w:noProof w:val="0"/>
        </w:rPr>
        <w:t>41</w:t>
      </w:r>
      <w:r w:rsidRPr="000670FE">
        <w:rPr>
          <w:noProof w:val="0"/>
        </w:rPr>
        <w:fldChar w:fldCharType="end"/>
      </w:r>
    </w:p>
    <w:p w14:paraId="7FF2C551" w14:textId="77777777" w:rsidR="005A242E" w:rsidRPr="000670FE" w:rsidRDefault="005A242E" w:rsidP="005A242E">
      <w:pPr>
        <w:pStyle w:val="TOC4"/>
        <w:rPr>
          <w:rFonts w:ascii="Calibri" w:hAnsi="Calibri"/>
          <w:noProof w:val="0"/>
          <w:sz w:val="22"/>
          <w:szCs w:val="22"/>
        </w:rPr>
      </w:pPr>
      <w:r w:rsidRPr="000670FE">
        <w:rPr>
          <w:noProof w:val="0"/>
        </w:rPr>
        <w:t>5.3.3.1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_Toc52787650 \h </w:instrText>
      </w:r>
      <w:r w:rsidRPr="000670FE">
        <w:rPr>
          <w:noProof w:val="0"/>
        </w:rPr>
      </w:r>
      <w:r w:rsidRPr="000670FE">
        <w:rPr>
          <w:noProof w:val="0"/>
        </w:rPr>
        <w:fldChar w:fldCharType="separate"/>
      </w:r>
      <w:r w:rsidRPr="000670FE">
        <w:rPr>
          <w:noProof w:val="0"/>
        </w:rPr>
        <w:t>41</w:t>
      </w:r>
      <w:r w:rsidRPr="000670FE">
        <w:rPr>
          <w:noProof w:val="0"/>
        </w:rPr>
        <w:fldChar w:fldCharType="end"/>
      </w:r>
    </w:p>
    <w:p w14:paraId="1F88A2A6" w14:textId="77777777" w:rsidR="005A242E" w:rsidRPr="000670FE" w:rsidRDefault="005A242E" w:rsidP="005A242E">
      <w:pPr>
        <w:pStyle w:val="TOC4"/>
        <w:rPr>
          <w:rFonts w:ascii="Calibri" w:hAnsi="Calibri"/>
          <w:noProof w:val="0"/>
          <w:sz w:val="22"/>
          <w:szCs w:val="22"/>
        </w:rPr>
      </w:pPr>
      <w:r w:rsidRPr="000670FE">
        <w:rPr>
          <w:noProof w:val="0"/>
        </w:rPr>
        <w:t>5.3.3.2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_Toc52787651 \h </w:instrText>
      </w:r>
      <w:r w:rsidRPr="000670FE">
        <w:rPr>
          <w:noProof w:val="0"/>
        </w:rPr>
      </w:r>
      <w:r w:rsidRPr="000670FE">
        <w:rPr>
          <w:noProof w:val="0"/>
        </w:rPr>
        <w:fldChar w:fldCharType="separate"/>
      </w:r>
      <w:r w:rsidRPr="000670FE">
        <w:rPr>
          <w:noProof w:val="0"/>
        </w:rPr>
        <w:t>43</w:t>
      </w:r>
      <w:r w:rsidRPr="000670FE">
        <w:rPr>
          <w:noProof w:val="0"/>
        </w:rPr>
        <w:fldChar w:fldCharType="end"/>
      </w:r>
    </w:p>
    <w:p w14:paraId="57D47546" w14:textId="77777777" w:rsidR="005A242E" w:rsidRPr="000670FE" w:rsidRDefault="005A242E" w:rsidP="005A242E">
      <w:pPr>
        <w:pStyle w:val="TOC4"/>
        <w:rPr>
          <w:rFonts w:ascii="Calibri" w:hAnsi="Calibri"/>
          <w:noProof w:val="0"/>
          <w:sz w:val="22"/>
          <w:szCs w:val="22"/>
        </w:rPr>
      </w:pPr>
      <w:r w:rsidRPr="000670FE">
        <w:rPr>
          <w:noProof w:val="0"/>
        </w:rPr>
        <w:t>5.3.3.3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_Toc52787652 \h </w:instrText>
      </w:r>
      <w:r w:rsidRPr="000670FE">
        <w:rPr>
          <w:noProof w:val="0"/>
        </w:rPr>
      </w:r>
      <w:r w:rsidRPr="000670FE">
        <w:rPr>
          <w:noProof w:val="0"/>
        </w:rPr>
        <w:fldChar w:fldCharType="separate"/>
      </w:r>
      <w:r w:rsidRPr="000670FE">
        <w:rPr>
          <w:noProof w:val="0"/>
        </w:rPr>
        <w:t>46</w:t>
      </w:r>
      <w:r w:rsidRPr="000670FE">
        <w:rPr>
          <w:noProof w:val="0"/>
        </w:rPr>
        <w:fldChar w:fldCharType="end"/>
      </w:r>
    </w:p>
    <w:p w14:paraId="0CA3D666" w14:textId="77777777" w:rsidR="005A242E" w:rsidRPr="000670FE" w:rsidRDefault="005A242E" w:rsidP="005A242E">
      <w:pPr>
        <w:pStyle w:val="TOC2"/>
        <w:rPr>
          <w:rFonts w:ascii="Calibri" w:hAnsi="Calibri"/>
          <w:noProof w:val="0"/>
          <w:sz w:val="22"/>
          <w:szCs w:val="22"/>
        </w:rPr>
      </w:pPr>
      <w:r w:rsidRPr="000670FE">
        <w:rPr>
          <w:noProof w:val="0"/>
        </w:rPr>
        <w:t>5.4</w:t>
      </w:r>
      <w:r w:rsidRPr="000670FE">
        <w:rPr>
          <w:noProof w:val="0"/>
        </w:rPr>
        <w:tab/>
        <w:t>Configuration / Determination of MCVideo Service Settings / Current Active MCVideo Settings / De-subscribe</w:t>
      </w:r>
      <w:r w:rsidRPr="000670FE">
        <w:rPr>
          <w:noProof w:val="0"/>
        </w:rPr>
        <w:tab/>
      </w:r>
      <w:r w:rsidRPr="000670FE">
        <w:rPr>
          <w:noProof w:val="0"/>
        </w:rPr>
        <w:fldChar w:fldCharType="begin" w:fldLock="1"/>
      </w:r>
      <w:r w:rsidRPr="000670FE">
        <w:rPr>
          <w:noProof w:val="0"/>
        </w:rPr>
        <w:instrText xml:space="preserve"> PAGEREF _Toc52787653 \h </w:instrText>
      </w:r>
      <w:r w:rsidRPr="000670FE">
        <w:rPr>
          <w:noProof w:val="0"/>
        </w:rPr>
      </w:r>
      <w:r w:rsidRPr="000670FE">
        <w:rPr>
          <w:noProof w:val="0"/>
        </w:rPr>
        <w:fldChar w:fldCharType="separate"/>
      </w:r>
      <w:r w:rsidRPr="000670FE">
        <w:rPr>
          <w:noProof w:val="0"/>
        </w:rPr>
        <w:t>56</w:t>
      </w:r>
      <w:r w:rsidRPr="000670FE">
        <w:rPr>
          <w:noProof w:val="0"/>
        </w:rPr>
        <w:fldChar w:fldCharType="end"/>
      </w:r>
    </w:p>
    <w:p w14:paraId="0464C3FA" w14:textId="77777777" w:rsidR="005A242E" w:rsidRPr="000670FE" w:rsidRDefault="005A242E" w:rsidP="005A242E">
      <w:pPr>
        <w:pStyle w:val="TOC3"/>
        <w:rPr>
          <w:rFonts w:ascii="Calibri" w:hAnsi="Calibri"/>
          <w:noProof w:val="0"/>
          <w:sz w:val="22"/>
          <w:szCs w:val="22"/>
        </w:rPr>
      </w:pPr>
      <w:r w:rsidRPr="000670FE">
        <w:rPr>
          <w:noProof w:val="0"/>
        </w:rPr>
        <w:t>5.4.1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_Toc52787654 \h </w:instrText>
      </w:r>
      <w:r w:rsidRPr="000670FE">
        <w:rPr>
          <w:noProof w:val="0"/>
        </w:rPr>
      </w:r>
      <w:r w:rsidRPr="000670FE">
        <w:rPr>
          <w:noProof w:val="0"/>
        </w:rPr>
        <w:fldChar w:fldCharType="separate"/>
      </w:r>
      <w:r w:rsidRPr="000670FE">
        <w:rPr>
          <w:noProof w:val="0"/>
        </w:rPr>
        <w:t>56</w:t>
      </w:r>
      <w:r w:rsidRPr="000670FE">
        <w:rPr>
          <w:noProof w:val="0"/>
        </w:rPr>
        <w:fldChar w:fldCharType="end"/>
      </w:r>
    </w:p>
    <w:p w14:paraId="28BEF4C9" w14:textId="77777777" w:rsidR="005A242E" w:rsidRPr="000670FE" w:rsidRDefault="005A242E" w:rsidP="005A242E">
      <w:pPr>
        <w:pStyle w:val="TOC3"/>
        <w:rPr>
          <w:rFonts w:ascii="Calibri" w:hAnsi="Calibri"/>
          <w:noProof w:val="0"/>
          <w:sz w:val="22"/>
          <w:szCs w:val="22"/>
        </w:rPr>
      </w:pPr>
      <w:r w:rsidRPr="000670FE">
        <w:rPr>
          <w:noProof w:val="0"/>
        </w:rPr>
        <w:t>5.4.2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_Toc52787655 \h </w:instrText>
      </w:r>
      <w:r w:rsidRPr="000670FE">
        <w:rPr>
          <w:noProof w:val="0"/>
        </w:rPr>
      </w:r>
      <w:r w:rsidRPr="000670FE">
        <w:rPr>
          <w:noProof w:val="0"/>
        </w:rPr>
        <w:fldChar w:fldCharType="separate"/>
      </w:r>
      <w:r w:rsidRPr="000670FE">
        <w:rPr>
          <w:noProof w:val="0"/>
        </w:rPr>
        <w:t>57</w:t>
      </w:r>
      <w:r w:rsidRPr="000670FE">
        <w:rPr>
          <w:noProof w:val="0"/>
        </w:rPr>
        <w:fldChar w:fldCharType="end"/>
      </w:r>
    </w:p>
    <w:p w14:paraId="40C187E1" w14:textId="77777777" w:rsidR="005A242E" w:rsidRPr="000670FE" w:rsidRDefault="005A242E" w:rsidP="005A242E">
      <w:pPr>
        <w:pStyle w:val="TOC3"/>
        <w:rPr>
          <w:rFonts w:ascii="Calibri" w:hAnsi="Calibri"/>
          <w:noProof w:val="0"/>
          <w:sz w:val="22"/>
          <w:szCs w:val="22"/>
        </w:rPr>
      </w:pPr>
      <w:r w:rsidRPr="000670FE">
        <w:rPr>
          <w:noProof w:val="0"/>
        </w:rPr>
        <w:t>5.4.3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_Toc52787656 \h </w:instrText>
      </w:r>
      <w:r w:rsidRPr="000670FE">
        <w:rPr>
          <w:noProof w:val="0"/>
        </w:rPr>
      </w:r>
      <w:r w:rsidRPr="000670FE">
        <w:rPr>
          <w:noProof w:val="0"/>
        </w:rPr>
        <w:fldChar w:fldCharType="separate"/>
      </w:r>
      <w:r w:rsidRPr="000670FE">
        <w:rPr>
          <w:noProof w:val="0"/>
        </w:rPr>
        <w:t>58</w:t>
      </w:r>
      <w:r w:rsidRPr="000670FE">
        <w:rPr>
          <w:noProof w:val="0"/>
        </w:rPr>
        <w:fldChar w:fldCharType="end"/>
      </w:r>
    </w:p>
    <w:p w14:paraId="5B8699CE" w14:textId="77777777" w:rsidR="005A242E" w:rsidRPr="000670FE" w:rsidRDefault="005A242E" w:rsidP="005A242E">
      <w:pPr>
        <w:pStyle w:val="TOC4"/>
        <w:rPr>
          <w:rFonts w:ascii="Calibri" w:hAnsi="Calibri"/>
          <w:noProof w:val="0"/>
          <w:sz w:val="22"/>
          <w:szCs w:val="22"/>
        </w:rPr>
      </w:pPr>
      <w:r w:rsidRPr="000670FE">
        <w:rPr>
          <w:noProof w:val="0"/>
        </w:rPr>
        <w:t>5.4.3.1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_Toc52787657 \h </w:instrText>
      </w:r>
      <w:r w:rsidRPr="000670FE">
        <w:rPr>
          <w:noProof w:val="0"/>
        </w:rPr>
      </w:r>
      <w:r w:rsidRPr="000670FE">
        <w:rPr>
          <w:noProof w:val="0"/>
        </w:rPr>
        <w:fldChar w:fldCharType="separate"/>
      </w:r>
      <w:r w:rsidRPr="000670FE">
        <w:rPr>
          <w:noProof w:val="0"/>
        </w:rPr>
        <w:t>58</w:t>
      </w:r>
      <w:r w:rsidRPr="000670FE">
        <w:rPr>
          <w:noProof w:val="0"/>
        </w:rPr>
        <w:fldChar w:fldCharType="end"/>
      </w:r>
    </w:p>
    <w:p w14:paraId="55C75039" w14:textId="77777777" w:rsidR="005A242E" w:rsidRPr="000670FE" w:rsidRDefault="005A242E" w:rsidP="005A242E">
      <w:pPr>
        <w:pStyle w:val="TOC4"/>
        <w:rPr>
          <w:rFonts w:ascii="Calibri" w:hAnsi="Calibri"/>
          <w:noProof w:val="0"/>
          <w:sz w:val="22"/>
          <w:szCs w:val="22"/>
        </w:rPr>
      </w:pPr>
      <w:r w:rsidRPr="000670FE">
        <w:rPr>
          <w:noProof w:val="0"/>
        </w:rPr>
        <w:t>5.4.3.2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_Toc52787658 \h </w:instrText>
      </w:r>
      <w:r w:rsidRPr="000670FE">
        <w:rPr>
          <w:noProof w:val="0"/>
        </w:rPr>
      </w:r>
      <w:r w:rsidRPr="000670FE">
        <w:rPr>
          <w:noProof w:val="0"/>
        </w:rPr>
        <w:fldChar w:fldCharType="separate"/>
      </w:r>
      <w:r w:rsidRPr="000670FE">
        <w:rPr>
          <w:noProof w:val="0"/>
        </w:rPr>
        <w:t>59</w:t>
      </w:r>
      <w:r w:rsidRPr="000670FE">
        <w:rPr>
          <w:noProof w:val="0"/>
        </w:rPr>
        <w:fldChar w:fldCharType="end"/>
      </w:r>
    </w:p>
    <w:p w14:paraId="5A5D731F" w14:textId="77777777" w:rsidR="005A242E" w:rsidRPr="000670FE" w:rsidRDefault="005A242E" w:rsidP="005A242E">
      <w:pPr>
        <w:pStyle w:val="TOC4"/>
        <w:rPr>
          <w:rFonts w:ascii="Calibri" w:hAnsi="Calibri"/>
          <w:noProof w:val="0"/>
          <w:sz w:val="22"/>
          <w:szCs w:val="22"/>
        </w:rPr>
      </w:pPr>
      <w:r w:rsidRPr="000670FE">
        <w:rPr>
          <w:noProof w:val="0"/>
        </w:rPr>
        <w:t>5.4.3.3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_Toc52787659 \h </w:instrText>
      </w:r>
      <w:r w:rsidRPr="000670FE">
        <w:rPr>
          <w:noProof w:val="0"/>
        </w:rPr>
      </w:r>
      <w:r w:rsidRPr="000670FE">
        <w:rPr>
          <w:noProof w:val="0"/>
        </w:rPr>
        <w:fldChar w:fldCharType="separate"/>
      </w:r>
      <w:r w:rsidRPr="000670FE">
        <w:rPr>
          <w:noProof w:val="0"/>
        </w:rPr>
        <w:t>60</w:t>
      </w:r>
      <w:r w:rsidRPr="000670FE">
        <w:rPr>
          <w:noProof w:val="0"/>
        </w:rPr>
        <w:fldChar w:fldCharType="end"/>
      </w:r>
    </w:p>
    <w:p w14:paraId="4E1652FD" w14:textId="77777777" w:rsidR="005A242E" w:rsidRPr="000670FE" w:rsidRDefault="005A242E" w:rsidP="005A242E">
      <w:pPr>
        <w:pStyle w:val="TOC1"/>
        <w:rPr>
          <w:rFonts w:ascii="Calibri" w:hAnsi="Calibri"/>
          <w:noProof w:val="0"/>
          <w:szCs w:val="22"/>
        </w:rPr>
      </w:pPr>
      <w:r w:rsidRPr="000670FE">
        <w:rPr>
          <w:noProof w:val="0"/>
        </w:rPr>
        <w:t>6</w:t>
      </w:r>
      <w:r w:rsidRPr="000670FE">
        <w:rPr>
          <w:noProof w:val="0"/>
        </w:rPr>
        <w:tab/>
        <w:t>On-Network Test Scenarios</w:t>
      </w:r>
      <w:r w:rsidRPr="000670FE">
        <w:rPr>
          <w:noProof w:val="0"/>
        </w:rPr>
        <w:tab/>
      </w:r>
      <w:r w:rsidRPr="000670FE">
        <w:rPr>
          <w:noProof w:val="0"/>
        </w:rPr>
        <w:fldChar w:fldCharType="begin" w:fldLock="1"/>
      </w:r>
      <w:r w:rsidRPr="000670FE">
        <w:rPr>
          <w:noProof w:val="0"/>
        </w:rPr>
        <w:instrText xml:space="preserve"> PAGEREF _Toc52787660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497A8EDF" w14:textId="77777777" w:rsidR="005A242E" w:rsidRPr="000670FE" w:rsidRDefault="005A242E" w:rsidP="005A242E">
      <w:pPr>
        <w:pStyle w:val="TOC2"/>
        <w:rPr>
          <w:rFonts w:ascii="Calibri" w:hAnsi="Calibri"/>
          <w:noProof w:val="0"/>
          <w:sz w:val="22"/>
          <w:szCs w:val="22"/>
        </w:rPr>
      </w:pPr>
      <w:r w:rsidRPr="000670FE">
        <w:rPr>
          <w:noProof w:val="0"/>
        </w:rPr>
        <w:t>6.1</w:t>
      </w:r>
      <w:r w:rsidRPr="000670FE">
        <w:rPr>
          <w:noProof w:val="0"/>
        </w:rPr>
        <w:tab/>
        <w:t>Group Calls</w:t>
      </w:r>
      <w:r w:rsidRPr="000670FE">
        <w:rPr>
          <w:noProof w:val="0"/>
        </w:rPr>
        <w:tab/>
      </w:r>
      <w:r w:rsidRPr="000670FE">
        <w:rPr>
          <w:noProof w:val="0"/>
        </w:rPr>
        <w:fldChar w:fldCharType="begin" w:fldLock="1"/>
      </w:r>
      <w:r w:rsidRPr="000670FE">
        <w:rPr>
          <w:noProof w:val="0"/>
        </w:rPr>
        <w:instrText xml:space="preserve"> PAGEREF _Toc52787661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7DC7EE7A" w14:textId="77777777" w:rsidR="005A242E" w:rsidRPr="000670FE" w:rsidRDefault="005A242E" w:rsidP="005A242E">
      <w:pPr>
        <w:pStyle w:val="TOC3"/>
        <w:rPr>
          <w:rFonts w:ascii="Calibri" w:hAnsi="Calibri"/>
          <w:noProof w:val="0"/>
          <w:sz w:val="22"/>
          <w:szCs w:val="22"/>
        </w:rPr>
      </w:pPr>
      <w:r w:rsidRPr="000670FE">
        <w:rPr>
          <w:noProof w:val="0"/>
        </w:rPr>
        <w:t>6.1.1</w:t>
      </w:r>
      <w:r w:rsidRPr="000670FE">
        <w:rPr>
          <w:noProof w:val="0"/>
        </w:rPr>
        <w:tab/>
        <w:t>Pre-Arranged Group Call</w:t>
      </w:r>
      <w:r w:rsidRPr="000670FE">
        <w:rPr>
          <w:noProof w:val="0"/>
        </w:rPr>
        <w:tab/>
      </w:r>
      <w:r w:rsidRPr="000670FE">
        <w:rPr>
          <w:noProof w:val="0"/>
        </w:rPr>
        <w:fldChar w:fldCharType="begin" w:fldLock="1"/>
      </w:r>
      <w:r w:rsidRPr="000670FE">
        <w:rPr>
          <w:noProof w:val="0"/>
        </w:rPr>
        <w:instrText xml:space="preserve"> PAGEREF _Toc52787662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7A14CCFB" w14:textId="77777777" w:rsidR="005A242E" w:rsidRPr="000670FE" w:rsidRDefault="005A242E" w:rsidP="005A242E">
      <w:pPr>
        <w:pStyle w:val="TOC4"/>
        <w:rPr>
          <w:rFonts w:ascii="Calibri" w:hAnsi="Calibri"/>
          <w:noProof w:val="0"/>
          <w:sz w:val="22"/>
          <w:szCs w:val="22"/>
        </w:rPr>
      </w:pPr>
      <w:r w:rsidRPr="000670FE">
        <w:rPr>
          <w:noProof w:val="0"/>
        </w:rPr>
        <w:t>6.1.1.1</w:t>
      </w:r>
      <w:r w:rsidRPr="000670FE">
        <w:rPr>
          <w:noProof w:val="0"/>
        </w:rPr>
        <w:tab/>
        <w:t>On-network / On-demand Pre-arranged Group Call / Automatic Commencement Mode / Transmission Control / Upgrade to Emergency Group Call / Cancel Emergency State / Upgrade to Imminent Peril Group Call / Cancel Imminent Peril State / Client Originated (CO)</w:t>
      </w:r>
      <w:r w:rsidRPr="000670FE">
        <w:rPr>
          <w:noProof w:val="0"/>
        </w:rPr>
        <w:tab/>
      </w:r>
      <w:r w:rsidRPr="000670FE">
        <w:rPr>
          <w:noProof w:val="0"/>
        </w:rPr>
        <w:fldChar w:fldCharType="begin" w:fldLock="1"/>
      </w:r>
      <w:r w:rsidRPr="000670FE">
        <w:rPr>
          <w:noProof w:val="0"/>
        </w:rPr>
        <w:instrText xml:space="preserve"> PAGEREF _Toc52787663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0B08B365" w14:textId="77777777" w:rsidR="005A242E" w:rsidRPr="000670FE" w:rsidRDefault="005A242E" w:rsidP="005A242E">
      <w:pPr>
        <w:pStyle w:val="TOC5"/>
        <w:rPr>
          <w:rFonts w:ascii="Calibri" w:hAnsi="Calibri"/>
          <w:noProof w:val="0"/>
          <w:sz w:val="22"/>
          <w:szCs w:val="22"/>
        </w:rPr>
      </w:pPr>
      <w:r w:rsidRPr="000670FE">
        <w:rPr>
          <w:noProof w:val="0"/>
        </w:rPr>
        <w:lastRenderedPageBreak/>
        <w:t>6.1.1.1.1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_Toc52787664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67D6E70E" w14:textId="77777777" w:rsidR="005A242E" w:rsidRPr="000670FE" w:rsidRDefault="005A242E" w:rsidP="005A242E">
      <w:pPr>
        <w:pStyle w:val="TOC5"/>
        <w:rPr>
          <w:rFonts w:ascii="Calibri" w:hAnsi="Calibri"/>
          <w:noProof w:val="0"/>
          <w:sz w:val="22"/>
          <w:szCs w:val="22"/>
        </w:rPr>
      </w:pPr>
      <w:r w:rsidRPr="000670FE">
        <w:rPr>
          <w:noProof w:val="0"/>
        </w:rPr>
        <w:t>6.1.1.1.2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_Toc52787665 \h </w:instrText>
      </w:r>
      <w:r w:rsidRPr="000670FE">
        <w:rPr>
          <w:noProof w:val="0"/>
        </w:rPr>
      </w:r>
      <w:r w:rsidRPr="000670FE">
        <w:rPr>
          <w:noProof w:val="0"/>
        </w:rPr>
        <w:fldChar w:fldCharType="separate"/>
      </w:r>
      <w:r w:rsidRPr="000670FE">
        <w:rPr>
          <w:noProof w:val="0"/>
        </w:rPr>
        <w:t>64</w:t>
      </w:r>
      <w:r w:rsidRPr="000670FE">
        <w:rPr>
          <w:noProof w:val="0"/>
        </w:rPr>
        <w:fldChar w:fldCharType="end"/>
      </w:r>
    </w:p>
    <w:p w14:paraId="3A6AFB39" w14:textId="77777777" w:rsidR="005A242E" w:rsidRPr="000670FE" w:rsidRDefault="005A242E" w:rsidP="005A242E">
      <w:pPr>
        <w:pStyle w:val="TOC5"/>
        <w:rPr>
          <w:rFonts w:ascii="Calibri" w:hAnsi="Calibri"/>
          <w:noProof w:val="0"/>
          <w:sz w:val="22"/>
          <w:szCs w:val="22"/>
        </w:rPr>
      </w:pPr>
      <w:r w:rsidRPr="000670FE">
        <w:rPr>
          <w:noProof w:val="0"/>
        </w:rPr>
        <w:t>6.1.1.1.3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_Toc52787666 \h </w:instrText>
      </w:r>
      <w:r w:rsidRPr="000670FE">
        <w:rPr>
          <w:noProof w:val="0"/>
        </w:rPr>
      </w:r>
      <w:r w:rsidRPr="000670FE">
        <w:rPr>
          <w:noProof w:val="0"/>
        </w:rPr>
        <w:fldChar w:fldCharType="separate"/>
      </w:r>
      <w:r w:rsidRPr="000670FE">
        <w:rPr>
          <w:noProof w:val="0"/>
        </w:rPr>
        <w:t>77</w:t>
      </w:r>
      <w:r w:rsidRPr="000670FE">
        <w:rPr>
          <w:noProof w:val="0"/>
        </w:rPr>
        <w:fldChar w:fldCharType="end"/>
      </w:r>
    </w:p>
    <w:p w14:paraId="35348C34" w14:textId="77777777" w:rsidR="005A242E" w:rsidRPr="000670FE" w:rsidRDefault="005A242E" w:rsidP="005A242E">
      <w:pPr>
        <w:pStyle w:val="TOC4"/>
        <w:rPr>
          <w:rFonts w:ascii="Calibri" w:hAnsi="Calibri"/>
          <w:noProof w:val="0"/>
          <w:sz w:val="22"/>
          <w:szCs w:val="22"/>
        </w:rPr>
      </w:pPr>
      <w:r w:rsidRPr="000670FE">
        <w:rPr>
          <w:noProof w:val="0"/>
        </w:rPr>
        <w:t>6.1.1.2</w:t>
      </w:r>
      <w:r w:rsidRPr="000670FE">
        <w:rPr>
          <w:noProof w:val="0"/>
        </w:rPr>
        <w:tab/>
        <w:t>On-network / On-demand Pre-arranged Group Call / Automatic Commencement Mode / Reception Control / Upgrade to Emergency Group Call / Cancel Emergency State / Upgrade to Imminent Peril Group Call / Cancel Imminent Peril State / Client Terminated (CT)</w:t>
      </w:r>
      <w:r w:rsidRPr="000670FE">
        <w:rPr>
          <w:noProof w:val="0"/>
        </w:rPr>
        <w:tab/>
      </w:r>
      <w:r w:rsidRPr="000670FE">
        <w:rPr>
          <w:noProof w:val="0"/>
        </w:rPr>
        <w:fldChar w:fldCharType="begin" w:fldLock="1"/>
      </w:r>
      <w:r w:rsidRPr="000670FE">
        <w:rPr>
          <w:noProof w:val="0"/>
        </w:rPr>
        <w:instrText xml:space="preserve"> PAGEREF _Toc52787667 \h </w:instrText>
      </w:r>
      <w:r w:rsidRPr="000670FE">
        <w:rPr>
          <w:noProof w:val="0"/>
        </w:rPr>
      </w:r>
      <w:r w:rsidRPr="000670FE">
        <w:rPr>
          <w:noProof w:val="0"/>
        </w:rPr>
        <w:fldChar w:fldCharType="separate"/>
      </w:r>
      <w:r w:rsidRPr="000670FE">
        <w:rPr>
          <w:noProof w:val="0"/>
        </w:rPr>
        <w:t>84</w:t>
      </w:r>
      <w:r w:rsidRPr="000670FE">
        <w:rPr>
          <w:noProof w:val="0"/>
        </w:rPr>
        <w:fldChar w:fldCharType="end"/>
      </w:r>
    </w:p>
    <w:p w14:paraId="3BF38035" w14:textId="77777777" w:rsidR="005A242E" w:rsidRPr="000670FE" w:rsidRDefault="005A242E" w:rsidP="005A242E">
      <w:pPr>
        <w:pStyle w:val="TOC5"/>
        <w:rPr>
          <w:rFonts w:ascii="Calibri" w:hAnsi="Calibri"/>
          <w:noProof w:val="0"/>
          <w:sz w:val="22"/>
          <w:szCs w:val="22"/>
        </w:rPr>
      </w:pPr>
      <w:r w:rsidRPr="000670FE">
        <w:rPr>
          <w:noProof w:val="0"/>
        </w:rPr>
        <w:t>6.1.1.2.1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_Toc52787668 \h </w:instrText>
      </w:r>
      <w:r w:rsidRPr="000670FE">
        <w:rPr>
          <w:noProof w:val="0"/>
        </w:rPr>
      </w:r>
      <w:r w:rsidRPr="000670FE">
        <w:rPr>
          <w:noProof w:val="0"/>
        </w:rPr>
        <w:fldChar w:fldCharType="separate"/>
      </w:r>
      <w:r w:rsidRPr="000670FE">
        <w:rPr>
          <w:noProof w:val="0"/>
        </w:rPr>
        <w:t>84</w:t>
      </w:r>
      <w:r w:rsidRPr="000670FE">
        <w:rPr>
          <w:noProof w:val="0"/>
        </w:rPr>
        <w:fldChar w:fldCharType="end"/>
      </w:r>
    </w:p>
    <w:p w14:paraId="078A3884" w14:textId="77777777" w:rsidR="005A242E" w:rsidRPr="000670FE" w:rsidRDefault="005A242E" w:rsidP="005A242E">
      <w:pPr>
        <w:pStyle w:val="TOC5"/>
        <w:rPr>
          <w:rFonts w:ascii="Calibri" w:hAnsi="Calibri"/>
          <w:noProof w:val="0"/>
          <w:sz w:val="22"/>
          <w:szCs w:val="22"/>
        </w:rPr>
      </w:pPr>
      <w:r w:rsidRPr="000670FE">
        <w:rPr>
          <w:noProof w:val="0"/>
        </w:rPr>
        <w:t>6.1.1.2.2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_Toc52787669 \h </w:instrText>
      </w:r>
      <w:r w:rsidRPr="000670FE">
        <w:rPr>
          <w:noProof w:val="0"/>
        </w:rPr>
      </w:r>
      <w:r w:rsidRPr="000670FE">
        <w:rPr>
          <w:noProof w:val="0"/>
        </w:rPr>
        <w:fldChar w:fldCharType="separate"/>
      </w:r>
      <w:r w:rsidRPr="000670FE">
        <w:rPr>
          <w:noProof w:val="0"/>
        </w:rPr>
        <w:t>85</w:t>
      </w:r>
      <w:r w:rsidRPr="000670FE">
        <w:rPr>
          <w:noProof w:val="0"/>
        </w:rPr>
        <w:fldChar w:fldCharType="end"/>
      </w:r>
    </w:p>
    <w:p w14:paraId="5CA6C976" w14:textId="77777777" w:rsidR="005A242E" w:rsidRPr="000670FE" w:rsidRDefault="005A242E" w:rsidP="005A242E">
      <w:pPr>
        <w:pStyle w:val="TOC5"/>
        <w:rPr>
          <w:rFonts w:ascii="Calibri" w:hAnsi="Calibri"/>
          <w:noProof w:val="0"/>
          <w:sz w:val="22"/>
          <w:szCs w:val="22"/>
        </w:rPr>
      </w:pPr>
      <w:r w:rsidRPr="000670FE">
        <w:rPr>
          <w:noProof w:val="0"/>
        </w:rPr>
        <w:t>6.1.1.2.3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_Toc52787670 \h </w:instrText>
      </w:r>
      <w:r w:rsidRPr="000670FE">
        <w:rPr>
          <w:noProof w:val="0"/>
        </w:rPr>
      </w:r>
      <w:r w:rsidRPr="000670FE">
        <w:rPr>
          <w:noProof w:val="0"/>
        </w:rPr>
        <w:fldChar w:fldCharType="separate"/>
      </w:r>
      <w:r w:rsidRPr="000670FE">
        <w:rPr>
          <w:noProof w:val="0"/>
        </w:rPr>
        <w:t>95</w:t>
      </w:r>
      <w:r w:rsidRPr="000670FE">
        <w:rPr>
          <w:noProof w:val="0"/>
        </w:rPr>
        <w:fldChar w:fldCharType="end"/>
      </w:r>
    </w:p>
    <w:p w14:paraId="058BA5D6" w14:textId="77777777" w:rsidR="005A242E" w:rsidRPr="000670FE" w:rsidRDefault="005A242E" w:rsidP="005A242E">
      <w:pPr>
        <w:pStyle w:val="TOC4"/>
        <w:rPr>
          <w:rFonts w:ascii="Calibri" w:hAnsi="Calibri"/>
          <w:noProof w:val="0"/>
          <w:sz w:val="22"/>
          <w:szCs w:val="22"/>
        </w:rPr>
      </w:pPr>
      <w:r w:rsidRPr="000670FE">
        <w:rPr>
          <w:noProof w:val="0"/>
        </w:rPr>
        <w:t>6.1.1.3</w:t>
      </w:r>
      <w:r w:rsidRPr="000670FE">
        <w:rPr>
          <w:noProof w:val="0"/>
        </w:rPr>
        <w:tab/>
        <w:t>On-network / On-demand Pre-arranged Group Call / Manual Commencement Mode / Client Originated (CO)</w:t>
      </w:r>
      <w:r w:rsidRPr="000670FE">
        <w:rPr>
          <w:noProof w:val="0"/>
        </w:rPr>
        <w:tab/>
      </w:r>
      <w:r w:rsidRPr="000670FE">
        <w:rPr>
          <w:noProof w:val="0"/>
        </w:rPr>
        <w:fldChar w:fldCharType="begin" w:fldLock="1"/>
      </w:r>
      <w:r w:rsidRPr="000670FE">
        <w:rPr>
          <w:noProof w:val="0"/>
        </w:rPr>
        <w:instrText xml:space="preserve"> PAGEREF _Toc52787671 \h </w:instrText>
      </w:r>
      <w:r w:rsidRPr="000670FE">
        <w:rPr>
          <w:noProof w:val="0"/>
        </w:rPr>
      </w:r>
      <w:r w:rsidRPr="000670FE">
        <w:rPr>
          <w:noProof w:val="0"/>
        </w:rPr>
        <w:fldChar w:fldCharType="separate"/>
      </w:r>
      <w:r w:rsidRPr="000670FE">
        <w:rPr>
          <w:noProof w:val="0"/>
        </w:rPr>
        <w:t>101</w:t>
      </w:r>
      <w:r w:rsidRPr="000670FE">
        <w:rPr>
          <w:noProof w:val="0"/>
        </w:rPr>
        <w:fldChar w:fldCharType="end"/>
      </w:r>
    </w:p>
    <w:p w14:paraId="5965C0C8" w14:textId="77777777" w:rsidR="005A242E" w:rsidRPr="000670FE" w:rsidRDefault="005A242E" w:rsidP="005A242E">
      <w:pPr>
        <w:pStyle w:val="TOC5"/>
        <w:rPr>
          <w:rFonts w:ascii="Calibri" w:hAnsi="Calibri"/>
          <w:noProof w:val="0"/>
          <w:sz w:val="22"/>
          <w:szCs w:val="22"/>
        </w:rPr>
      </w:pPr>
      <w:r w:rsidRPr="000670FE">
        <w:rPr>
          <w:noProof w:val="0"/>
        </w:rPr>
        <w:t>6.1.1.3.1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_Toc52787672 \h </w:instrText>
      </w:r>
      <w:r w:rsidRPr="000670FE">
        <w:rPr>
          <w:noProof w:val="0"/>
        </w:rPr>
      </w:r>
      <w:r w:rsidRPr="000670FE">
        <w:rPr>
          <w:noProof w:val="0"/>
        </w:rPr>
        <w:fldChar w:fldCharType="separate"/>
      </w:r>
      <w:r w:rsidRPr="000670FE">
        <w:rPr>
          <w:noProof w:val="0"/>
        </w:rPr>
        <w:t>101</w:t>
      </w:r>
      <w:r w:rsidRPr="000670FE">
        <w:rPr>
          <w:noProof w:val="0"/>
        </w:rPr>
        <w:fldChar w:fldCharType="end"/>
      </w:r>
    </w:p>
    <w:p w14:paraId="2FA1A1C8" w14:textId="77777777" w:rsidR="005A242E" w:rsidRPr="000670FE" w:rsidRDefault="005A242E" w:rsidP="005A242E">
      <w:pPr>
        <w:pStyle w:val="TOC5"/>
        <w:rPr>
          <w:rFonts w:ascii="Calibri" w:hAnsi="Calibri"/>
          <w:noProof w:val="0"/>
          <w:sz w:val="22"/>
          <w:szCs w:val="22"/>
        </w:rPr>
      </w:pPr>
      <w:r w:rsidRPr="000670FE">
        <w:rPr>
          <w:noProof w:val="0"/>
        </w:rPr>
        <w:t>6.1.1.3.2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_Toc52787673 \h </w:instrText>
      </w:r>
      <w:r w:rsidRPr="000670FE">
        <w:rPr>
          <w:noProof w:val="0"/>
        </w:rPr>
      </w:r>
      <w:r w:rsidRPr="000670FE">
        <w:rPr>
          <w:noProof w:val="0"/>
        </w:rPr>
        <w:fldChar w:fldCharType="separate"/>
      </w:r>
      <w:r w:rsidRPr="000670FE">
        <w:rPr>
          <w:noProof w:val="0"/>
        </w:rPr>
        <w:t>102</w:t>
      </w:r>
      <w:r w:rsidRPr="000670FE">
        <w:rPr>
          <w:noProof w:val="0"/>
        </w:rPr>
        <w:fldChar w:fldCharType="end"/>
      </w:r>
    </w:p>
    <w:p w14:paraId="66C8496D" w14:textId="77777777" w:rsidR="005A242E" w:rsidRPr="000670FE" w:rsidRDefault="005A242E" w:rsidP="005A242E">
      <w:pPr>
        <w:pStyle w:val="TOC5"/>
        <w:rPr>
          <w:rFonts w:ascii="Calibri" w:hAnsi="Calibri"/>
          <w:noProof w:val="0"/>
          <w:sz w:val="22"/>
          <w:szCs w:val="22"/>
        </w:rPr>
      </w:pPr>
      <w:r w:rsidRPr="000670FE">
        <w:rPr>
          <w:noProof w:val="0"/>
        </w:rPr>
        <w:t>6.1.1.3.3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_Toc52787674 \h </w:instrText>
      </w:r>
      <w:r w:rsidRPr="000670FE">
        <w:rPr>
          <w:noProof w:val="0"/>
        </w:rPr>
      </w:r>
      <w:r w:rsidRPr="000670FE">
        <w:rPr>
          <w:noProof w:val="0"/>
        </w:rPr>
        <w:fldChar w:fldCharType="separate"/>
      </w:r>
      <w:r w:rsidRPr="000670FE">
        <w:rPr>
          <w:noProof w:val="0"/>
        </w:rPr>
        <w:t>106</w:t>
      </w:r>
      <w:r w:rsidRPr="000670FE">
        <w:rPr>
          <w:noProof w:val="0"/>
        </w:rPr>
        <w:fldChar w:fldCharType="end"/>
      </w:r>
    </w:p>
    <w:p w14:paraId="2CB5B749" w14:textId="77777777" w:rsidR="005A242E" w:rsidRPr="000670FE" w:rsidRDefault="005A242E" w:rsidP="005A242E">
      <w:pPr>
        <w:pStyle w:val="TOC4"/>
        <w:rPr>
          <w:rFonts w:ascii="Calibri" w:hAnsi="Calibri"/>
          <w:noProof w:val="0"/>
          <w:sz w:val="22"/>
          <w:szCs w:val="22"/>
        </w:rPr>
      </w:pPr>
      <w:r w:rsidRPr="000670FE">
        <w:rPr>
          <w:noProof w:val="0"/>
        </w:rPr>
        <w:t>6.1.1.4</w:t>
      </w:r>
      <w:r w:rsidRPr="000670FE">
        <w:rPr>
          <w:noProof w:val="0"/>
        </w:rPr>
        <w:tab/>
        <w:t>On-network / On-demand Pre-arranged Group Call / Manual Commencement Mode / Client Terminated (CT)</w:t>
      </w:r>
      <w:r w:rsidRPr="000670FE">
        <w:rPr>
          <w:noProof w:val="0"/>
        </w:rPr>
        <w:tab/>
      </w:r>
      <w:r w:rsidRPr="000670FE">
        <w:rPr>
          <w:noProof w:val="0"/>
        </w:rPr>
        <w:fldChar w:fldCharType="begin" w:fldLock="1"/>
      </w:r>
      <w:r w:rsidRPr="000670FE">
        <w:rPr>
          <w:noProof w:val="0"/>
        </w:rPr>
        <w:instrText xml:space="preserve"> PAGEREF _Toc52787675 \h </w:instrText>
      </w:r>
      <w:r w:rsidRPr="000670FE">
        <w:rPr>
          <w:noProof w:val="0"/>
        </w:rPr>
      </w:r>
      <w:r w:rsidRPr="000670FE">
        <w:rPr>
          <w:noProof w:val="0"/>
        </w:rPr>
        <w:fldChar w:fldCharType="separate"/>
      </w:r>
      <w:r w:rsidRPr="000670FE">
        <w:rPr>
          <w:noProof w:val="0"/>
        </w:rPr>
        <w:t>110</w:t>
      </w:r>
      <w:r w:rsidRPr="000670FE">
        <w:rPr>
          <w:noProof w:val="0"/>
        </w:rPr>
        <w:fldChar w:fldCharType="end"/>
      </w:r>
    </w:p>
    <w:p w14:paraId="52453972" w14:textId="77777777" w:rsidR="005A242E" w:rsidRPr="000670FE" w:rsidRDefault="005A242E" w:rsidP="005A242E">
      <w:pPr>
        <w:pStyle w:val="TOC5"/>
        <w:rPr>
          <w:rFonts w:ascii="Calibri" w:hAnsi="Calibri"/>
          <w:noProof w:val="0"/>
          <w:sz w:val="22"/>
          <w:szCs w:val="22"/>
        </w:rPr>
      </w:pPr>
      <w:r w:rsidRPr="000670FE">
        <w:rPr>
          <w:noProof w:val="0"/>
        </w:rPr>
        <w:t>6.1.1.4.1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_Toc52787676 \h </w:instrText>
      </w:r>
      <w:r w:rsidRPr="000670FE">
        <w:rPr>
          <w:noProof w:val="0"/>
        </w:rPr>
      </w:r>
      <w:r w:rsidRPr="000670FE">
        <w:rPr>
          <w:noProof w:val="0"/>
        </w:rPr>
        <w:fldChar w:fldCharType="separate"/>
      </w:r>
      <w:r w:rsidRPr="000670FE">
        <w:rPr>
          <w:noProof w:val="0"/>
        </w:rPr>
        <w:t>110</w:t>
      </w:r>
      <w:r w:rsidRPr="000670FE">
        <w:rPr>
          <w:noProof w:val="0"/>
        </w:rPr>
        <w:fldChar w:fldCharType="end"/>
      </w:r>
    </w:p>
    <w:p w14:paraId="44B9A0A8" w14:textId="77777777" w:rsidR="005A242E" w:rsidRPr="000670FE" w:rsidRDefault="005A242E" w:rsidP="005A242E">
      <w:pPr>
        <w:pStyle w:val="TOC5"/>
        <w:rPr>
          <w:rFonts w:ascii="Calibri" w:hAnsi="Calibri"/>
          <w:noProof w:val="0"/>
          <w:sz w:val="22"/>
          <w:szCs w:val="22"/>
        </w:rPr>
      </w:pPr>
      <w:r w:rsidRPr="000670FE">
        <w:rPr>
          <w:noProof w:val="0"/>
        </w:rPr>
        <w:t>6.1.1.4.2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_Toc52787677 \h </w:instrText>
      </w:r>
      <w:r w:rsidRPr="000670FE">
        <w:rPr>
          <w:noProof w:val="0"/>
        </w:rPr>
      </w:r>
      <w:r w:rsidRPr="000670FE">
        <w:rPr>
          <w:noProof w:val="0"/>
        </w:rPr>
        <w:fldChar w:fldCharType="separate"/>
      </w:r>
      <w:r w:rsidRPr="000670FE">
        <w:rPr>
          <w:noProof w:val="0"/>
        </w:rPr>
        <w:t>111</w:t>
      </w:r>
      <w:r w:rsidRPr="000670FE">
        <w:rPr>
          <w:noProof w:val="0"/>
        </w:rPr>
        <w:fldChar w:fldCharType="end"/>
      </w:r>
    </w:p>
    <w:p w14:paraId="2055297F" w14:textId="77777777" w:rsidR="005A242E" w:rsidRPr="000670FE" w:rsidRDefault="005A242E" w:rsidP="005A242E">
      <w:pPr>
        <w:pStyle w:val="TOC5"/>
        <w:rPr>
          <w:rFonts w:ascii="Calibri" w:hAnsi="Calibri"/>
          <w:noProof w:val="0"/>
          <w:sz w:val="22"/>
          <w:szCs w:val="22"/>
        </w:rPr>
      </w:pPr>
      <w:r w:rsidRPr="000670FE">
        <w:rPr>
          <w:noProof w:val="0"/>
        </w:rPr>
        <w:t>6.1.1.4.3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_Toc52787678 \h </w:instrText>
      </w:r>
      <w:r w:rsidRPr="000670FE">
        <w:rPr>
          <w:noProof w:val="0"/>
        </w:rPr>
      </w:r>
      <w:r w:rsidRPr="000670FE">
        <w:rPr>
          <w:noProof w:val="0"/>
        </w:rPr>
        <w:fldChar w:fldCharType="separate"/>
      </w:r>
      <w:r w:rsidRPr="000670FE">
        <w:rPr>
          <w:noProof w:val="0"/>
        </w:rPr>
        <w:t>113</w:t>
      </w:r>
      <w:r w:rsidRPr="000670FE">
        <w:rPr>
          <w:noProof w:val="0"/>
        </w:rPr>
        <w:fldChar w:fldCharType="end"/>
      </w:r>
    </w:p>
    <w:p w14:paraId="7E25A627" w14:textId="77777777" w:rsidR="005A242E" w:rsidRPr="000670FE" w:rsidRDefault="005A242E" w:rsidP="005A242E">
      <w:pPr>
        <w:pStyle w:val="TOC4"/>
        <w:rPr>
          <w:rFonts w:ascii="Calibri" w:hAnsi="Calibri"/>
          <w:noProof w:val="0"/>
          <w:sz w:val="22"/>
          <w:szCs w:val="22"/>
        </w:rPr>
      </w:pPr>
      <w:r w:rsidRPr="000670FE">
        <w:rPr>
          <w:noProof w:val="0"/>
        </w:rPr>
        <w:t>6.1.1.5</w:t>
      </w:r>
      <w:r w:rsidRPr="000670FE">
        <w:rPr>
          <w:noProof w:val="0"/>
        </w:rPr>
        <w:tab/>
        <w:t>On-network / On-demand Pre-arranged Group Call / Emergency Group Call / Client Originated (CO)</w:t>
      </w:r>
      <w:r w:rsidRPr="000670FE">
        <w:rPr>
          <w:noProof w:val="0"/>
        </w:rPr>
        <w:tab/>
      </w:r>
      <w:r w:rsidRPr="000670FE">
        <w:rPr>
          <w:noProof w:val="0"/>
        </w:rPr>
        <w:fldChar w:fldCharType="begin" w:fldLock="1"/>
      </w:r>
      <w:r w:rsidRPr="000670FE">
        <w:rPr>
          <w:noProof w:val="0"/>
        </w:rPr>
        <w:instrText xml:space="preserve"> PAGEREF _Toc52787679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05642F24" w14:textId="77777777" w:rsidR="005A242E" w:rsidRPr="000670FE" w:rsidRDefault="005A242E" w:rsidP="005A242E">
      <w:pPr>
        <w:pStyle w:val="TOC5"/>
        <w:rPr>
          <w:rFonts w:ascii="Calibri" w:hAnsi="Calibri"/>
          <w:noProof w:val="0"/>
          <w:sz w:val="22"/>
          <w:szCs w:val="22"/>
        </w:rPr>
      </w:pPr>
      <w:r w:rsidRPr="000670FE">
        <w:rPr>
          <w:noProof w:val="0"/>
        </w:rPr>
        <w:t>6.1.1.5.1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_Toc52787680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6F712D0D" w14:textId="77777777" w:rsidR="005A242E" w:rsidRPr="000670FE" w:rsidRDefault="005A242E" w:rsidP="005A242E">
      <w:pPr>
        <w:pStyle w:val="TOC5"/>
        <w:rPr>
          <w:rFonts w:ascii="Calibri" w:hAnsi="Calibri"/>
          <w:noProof w:val="0"/>
          <w:sz w:val="22"/>
          <w:szCs w:val="22"/>
        </w:rPr>
      </w:pPr>
      <w:r w:rsidRPr="000670FE">
        <w:rPr>
          <w:noProof w:val="0"/>
        </w:rPr>
        <w:t>6.1.1.5.2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_Toc52787681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63DA35AB" w14:textId="77777777" w:rsidR="005A242E" w:rsidRPr="000670FE" w:rsidRDefault="005A242E" w:rsidP="005A242E">
      <w:pPr>
        <w:pStyle w:val="TOC5"/>
        <w:rPr>
          <w:rFonts w:ascii="Calibri" w:hAnsi="Calibri"/>
          <w:noProof w:val="0"/>
          <w:sz w:val="22"/>
          <w:szCs w:val="22"/>
        </w:rPr>
      </w:pPr>
      <w:r w:rsidRPr="000670FE">
        <w:rPr>
          <w:noProof w:val="0"/>
        </w:rPr>
        <w:t>6.1.1.5.3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_Toc52787682 \h </w:instrText>
      </w:r>
      <w:r w:rsidRPr="000670FE">
        <w:rPr>
          <w:noProof w:val="0"/>
        </w:rPr>
      </w:r>
      <w:r w:rsidRPr="000670FE">
        <w:rPr>
          <w:noProof w:val="0"/>
        </w:rPr>
        <w:fldChar w:fldCharType="separate"/>
      </w:r>
      <w:r w:rsidRPr="000670FE">
        <w:rPr>
          <w:noProof w:val="0"/>
        </w:rPr>
        <w:t>122</w:t>
      </w:r>
      <w:r w:rsidRPr="000670FE">
        <w:rPr>
          <w:noProof w:val="0"/>
        </w:rPr>
        <w:fldChar w:fldCharType="end"/>
      </w:r>
    </w:p>
    <w:p w14:paraId="4549DB54" w14:textId="77777777" w:rsidR="005A242E" w:rsidRPr="000670FE" w:rsidRDefault="005A242E" w:rsidP="005A242E">
      <w:pPr>
        <w:pStyle w:val="TOC4"/>
        <w:rPr>
          <w:rFonts w:ascii="Calibri" w:hAnsi="Calibri"/>
          <w:noProof w:val="0"/>
          <w:sz w:val="22"/>
          <w:szCs w:val="22"/>
        </w:rPr>
      </w:pPr>
      <w:r w:rsidRPr="000670FE">
        <w:rPr>
          <w:noProof w:val="0"/>
        </w:rPr>
        <w:t>6.1.1.6</w:t>
      </w:r>
      <w:r w:rsidRPr="000670FE">
        <w:rPr>
          <w:noProof w:val="0"/>
        </w:rPr>
        <w:tab/>
        <w:t>On-network / On-demand Pre-arranged Group Call / Emergency Group Call / Client Terminated (CT)</w:t>
      </w:r>
      <w:r w:rsidRPr="000670FE">
        <w:rPr>
          <w:noProof w:val="0"/>
        </w:rPr>
        <w:tab/>
      </w:r>
      <w:r w:rsidRPr="000670FE">
        <w:rPr>
          <w:noProof w:val="0"/>
        </w:rPr>
        <w:fldChar w:fldCharType="begin" w:fldLock="1"/>
      </w:r>
      <w:r w:rsidRPr="000670FE">
        <w:rPr>
          <w:noProof w:val="0"/>
        </w:rPr>
        <w:instrText xml:space="preserve"> PAGEREF _Toc52787683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3D70092C" w14:textId="77777777" w:rsidR="005A242E" w:rsidRPr="000670FE" w:rsidRDefault="005A242E" w:rsidP="005A242E">
      <w:pPr>
        <w:pStyle w:val="TOC5"/>
        <w:rPr>
          <w:rFonts w:ascii="Calibri" w:hAnsi="Calibri"/>
          <w:noProof w:val="0"/>
          <w:sz w:val="22"/>
          <w:szCs w:val="22"/>
        </w:rPr>
      </w:pPr>
      <w:r w:rsidRPr="000670FE">
        <w:rPr>
          <w:noProof w:val="0"/>
        </w:rPr>
        <w:t>6.1.1.6.1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_Toc52787684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0E1CA6CB" w14:textId="77777777" w:rsidR="005A242E" w:rsidRPr="000670FE" w:rsidRDefault="005A242E" w:rsidP="005A242E">
      <w:pPr>
        <w:pStyle w:val="TOC5"/>
        <w:rPr>
          <w:rFonts w:ascii="Calibri" w:hAnsi="Calibri"/>
          <w:noProof w:val="0"/>
          <w:sz w:val="22"/>
          <w:szCs w:val="22"/>
        </w:rPr>
      </w:pPr>
      <w:r w:rsidRPr="000670FE">
        <w:rPr>
          <w:noProof w:val="0"/>
        </w:rPr>
        <w:t>6.1.1.6.2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_Toc52787685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7C3769FF" w14:textId="77777777" w:rsidR="005A242E" w:rsidRPr="000670FE" w:rsidRDefault="005A242E" w:rsidP="005A242E">
      <w:pPr>
        <w:pStyle w:val="TOC5"/>
        <w:rPr>
          <w:rFonts w:ascii="Calibri" w:hAnsi="Calibri"/>
          <w:noProof w:val="0"/>
          <w:sz w:val="22"/>
          <w:szCs w:val="22"/>
        </w:rPr>
      </w:pPr>
      <w:r w:rsidRPr="000670FE">
        <w:rPr>
          <w:noProof w:val="0"/>
        </w:rPr>
        <w:t>6.1.1.6.3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_Toc52787686 \h </w:instrText>
      </w:r>
      <w:r w:rsidRPr="000670FE">
        <w:rPr>
          <w:noProof w:val="0"/>
        </w:rPr>
      </w:r>
      <w:r w:rsidRPr="000670FE">
        <w:rPr>
          <w:noProof w:val="0"/>
        </w:rPr>
        <w:fldChar w:fldCharType="separate"/>
      </w:r>
      <w:r w:rsidRPr="000670FE">
        <w:rPr>
          <w:noProof w:val="0"/>
        </w:rPr>
        <w:t>128</w:t>
      </w:r>
      <w:r w:rsidRPr="000670FE">
        <w:rPr>
          <w:noProof w:val="0"/>
        </w:rPr>
        <w:fldChar w:fldCharType="end"/>
      </w:r>
    </w:p>
    <w:p w14:paraId="74EA5AF0" w14:textId="77777777" w:rsidR="005A242E" w:rsidRPr="000670FE" w:rsidRDefault="005A242E" w:rsidP="005A242E">
      <w:pPr>
        <w:pStyle w:val="TOC4"/>
        <w:rPr>
          <w:rFonts w:ascii="Calibri" w:hAnsi="Calibri"/>
          <w:noProof w:val="0"/>
          <w:sz w:val="22"/>
          <w:szCs w:val="22"/>
        </w:rPr>
      </w:pPr>
      <w:r w:rsidRPr="000670FE">
        <w:rPr>
          <w:noProof w:val="0"/>
        </w:rPr>
        <w:t>6.1.1.7</w:t>
      </w:r>
      <w:r w:rsidRPr="000670FE">
        <w:rPr>
          <w:noProof w:val="0"/>
        </w:rPr>
        <w:tab/>
        <w:t>On-network / On-demand Pre-arranged Group Call / Broadcast Group Call / Client Originated (CO)</w:t>
      </w:r>
      <w:r w:rsidRPr="000670FE">
        <w:rPr>
          <w:noProof w:val="0"/>
        </w:rPr>
        <w:tab/>
      </w:r>
      <w:r w:rsidRPr="000670FE">
        <w:rPr>
          <w:noProof w:val="0"/>
        </w:rPr>
        <w:fldChar w:fldCharType="begin" w:fldLock="1"/>
      </w:r>
      <w:r w:rsidRPr="000670FE">
        <w:rPr>
          <w:noProof w:val="0"/>
        </w:rPr>
        <w:instrText xml:space="preserve"> PAGEREF _Toc52787687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5DAF9A67" w14:textId="77777777" w:rsidR="005A242E" w:rsidRPr="000670FE" w:rsidRDefault="005A242E" w:rsidP="005A242E">
      <w:pPr>
        <w:pStyle w:val="TOC5"/>
        <w:rPr>
          <w:rFonts w:ascii="Calibri" w:hAnsi="Calibri"/>
          <w:noProof w:val="0"/>
          <w:sz w:val="22"/>
          <w:szCs w:val="22"/>
        </w:rPr>
      </w:pPr>
      <w:r w:rsidRPr="000670FE">
        <w:rPr>
          <w:noProof w:val="0"/>
        </w:rPr>
        <w:t>6.1.1.7.1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_Toc52787688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34C34CF1" w14:textId="77777777" w:rsidR="005A242E" w:rsidRPr="000670FE" w:rsidRDefault="005A242E" w:rsidP="005A242E">
      <w:pPr>
        <w:pStyle w:val="TOC5"/>
        <w:rPr>
          <w:rFonts w:ascii="Calibri" w:hAnsi="Calibri"/>
          <w:noProof w:val="0"/>
          <w:sz w:val="22"/>
          <w:szCs w:val="22"/>
        </w:rPr>
      </w:pPr>
      <w:r w:rsidRPr="000670FE">
        <w:rPr>
          <w:noProof w:val="0"/>
        </w:rPr>
        <w:t>6.1.1.7.2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_Toc52787689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436B8621" w14:textId="77777777" w:rsidR="005A242E" w:rsidRPr="000670FE" w:rsidRDefault="005A242E" w:rsidP="005A242E">
      <w:pPr>
        <w:pStyle w:val="TOC5"/>
        <w:rPr>
          <w:rFonts w:ascii="Calibri" w:hAnsi="Calibri"/>
          <w:noProof w:val="0"/>
          <w:sz w:val="22"/>
          <w:szCs w:val="22"/>
        </w:rPr>
      </w:pPr>
      <w:r w:rsidRPr="000670FE">
        <w:rPr>
          <w:noProof w:val="0"/>
        </w:rPr>
        <w:t>6.1.1.7.3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_Toc52787690 \h </w:instrText>
      </w:r>
      <w:r w:rsidRPr="000670FE">
        <w:rPr>
          <w:noProof w:val="0"/>
        </w:rPr>
      </w:r>
      <w:r w:rsidRPr="000670FE">
        <w:rPr>
          <w:noProof w:val="0"/>
        </w:rPr>
        <w:fldChar w:fldCharType="separate"/>
      </w:r>
      <w:r w:rsidRPr="000670FE">
        <w:rPr>
          <w:noProof w:val="0"/>
        </w:rPr>
        <w:t>134</w:t>
      </w:r>
      <w:r w:rsidRPr="000670FE">
        <w:rPr>
          <w:noProof w:val="0"/>
        </w:rPr>
        <w:fldChar w:fldCharType="end"/>
      </w:r>
    </w:p>
    <w:p w14:paraId="0F056BE5" w14:textId="77777777" w:rsidR="005A242E" w:rsidRPr="000670FE" w:rsidRDefault="005A242E" w:rsidP="005A242E">
      <w:pPr>
        <w:pStyle w:val="TOC4"/>
        <w:rPr>
          <w:rFonts w:ascii="Calibri" w:hAnsi="Calibri"/>
          <w:noProof w:val="0"/>
          <w:sz w:val="22"/>
          <w:szCs w:val="22"/>
        </w:rPr>
      </w:pPr>
      <w:r w:rsidRPr="000670FE">
        <w:rPr>
          <w:noProof w:val="0"/>
        </w:rPr>
        <w:t>6.1.1.8</w:t>
      </w:r>
      <w:r w:rsidRPr="000670FE">
        <w:rPr>
          <w:noProof w:val="0"/>
        </w:rPr>
        <w:tab/>
        <w:t>On-network / On-demand Pre-arranged Group Call / Broadcast Group Call / Client Terminated (CT)</w:t>
      </w:r>
      <w:r w:rsidRPr="000670FE">
        <w:rPr>
          <w:noProof w:val="0"/>
        </w:rPr>
        <w:tab/>
      </w:r>
      <w:r w:rsidRPr="000670FE">
        <w:rPr>
          <w:noProof w:val="0"/>
        </w:rPr>
        <w:fldChar w:fldCharType="begin" w:fldLock="1"/>
      </w:r>
      <w:r w:rsidRPr="000670FE">
        <w:rPr>
          <w:noProof w:val="0"/>
        </w:rPr>
        <w:instrText xml:space="preserve"> PAGEREF _Toc52787691 \h </w:instrText>
      </w:r>
      <w:r w:rsidRPr="000670FE">
        <w:rPr>
          <w:noProof w:val="0"/>
        </w:rPr>
      </w:r>
      <w:r w:rsidRPr="000670FE">
        <w:rPr>
          <w:noProof w:val="0"/>
        </w:rPr>
        <w:fldChar w:fldCharType="separate"/>
      </w:r>
      <w:r w:rsidRPr="000670FE">
        <w:rPr>
          <w:noProof w:val="0"/>
        </w:rPr>
        <w:t>137</w:t>
      </w:r>
      <w:r w:rsidRPr="000670FE">
        <w:rPr>
          <w:noProof w:val="0"/>
        </w:rPr>
        <w:fldChar w:fldCharType="end"/>
      </w:r>
    </w:p>
    <w:p w14:paraId="5E08E3BE" w14:textId="77777777" w:rsidR="005A242E" w:rsidRPr="000670FE" w:rsidRDefault="005A242E" w:rsidP="005A242E">
      <w:pPr>
        <w:pStyle w:val="TOC5"/>
        <w:rPr>
          <w:rFonts w:ascii="Calibri" w:hAnsi="Calibri"/>
          <w:noProof w:val="0"/>
          <w:sz w:val="22"/>
          <w:szCs w:val="22"/>
        </w:rPr>
      </w:pPr>
      <w:r w:rsidRPr="000670FE">
        <w:rPr>
          <w:noProof w:val="0"/>
        </w:rPr>
        <w:t>6.1.1.8.1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_Toc52787692 \h </w:instrText>
      </w:r>
      <w:r w:rsidRPr="000670FE">
        <w:rPr>
          <w:noProof w:val="0"/>
        </w:rPr>
      </w:r>
      <w:r w:rsidRPr="000670FE">
        <w:rPr>
          <w:noProof w:val="0"/>
        </w:rPr>
        <w:fldChar w:fldCharType="separate"/>
      </w:r>
      <w:r w:rsidRPr="000670FE">
        <w:rPr>
          <w:noProof w:val="0"/>
        </w:rPr>
        <w:t>137</w:t>
      </w:r>
      <w:r w:rsidRPr="000670FE">
        <w:rPr>
          <w:noProof w:val="0"/>
        </w:rPr>
        <w:fldChar w:fldCharType="end"/>
      </w:r>
    </w:p>
    <w:p w14:paraId="1615C8AB" w14:textId="77777777" w:rsidR="005A242E" w:rsidRPr="000670FE" w:rsidRDefault="005A242E" w:rsidP="005A242E">
      <w:pPr>
        <w:pStyle w:val="TOC5"/>
        <w:rPr>
          <w:rFonts w:ascii="Calibri" w:hAnsi="Calibri"/>
          <w:noProof w:val="0"/>
          <w:sz w:val="22"/>
          <w:szCs w:val="22"/>
        </w:rPr>
      </w:pPr>
      <w:r w:rsidRPr="000670FE">
        <w:rPr>
          <w:noProof w:val="0"/>
        </w:rPr>
        <w:t>6.1.1.8.2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_Toc52787693 \h </w:instrText>
      </w:r>
      <w:r w:rsidRPr="000670FE">
        <w:rPr>
          <w:noProof w:val="0"/>
        </w:rPr>
      </w:r>
      <w:r w:rsidRPr="000670FE">
        <w:rPr>
          <w:noProof w:val="0"/>
        </w:rPr>
        <w:fldChar w:fldCharType="separate"/>
      </w:r>
      <w:r w:rsidRPr="000670FE">
        <w:rPr>
          <w:noProof w:val="0"/>
        </w:rPr>
        <w:t>138</w:t>
      </w:r>
      <w:r w:rsidRPr="000670FE">
        <w:rPr>
          <w:noProof w:val="0"/>
        </w:rPr>
        <w:fldChar w:fldCharType="end"/>
      </w:r>
    </w:p>
    <w:p w14:paraId="5CBFF706" w14:textId="77777777" w:rsidR="005A242E" w:rsidRPr="000670FE" w:rsidRDefault="005A242E" w:rsidP="005A242E">
      <w:pPr>
        <w:pStyle w:val="TOC5"/>
        <w:rPr>
          <w:rFonts w:ascii="Calibri" w:hAnsi="Calibri"/>
          <w:noProof w:val="0"/>
          <w:sz w:val="22"/>
          <w:szCs w:val="22"/>
        </w:rPr>
      </w:pPr>
      <w:r w:rsidRPr="000670FE">
        <w:rPr>
          <w:noProof w:val="0"/>
        </w:rPr>
        <w:t>6.1.1.8.3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_Toc52787694 \h </w:instrText>
      </w:r>
      <w:r w:rsidRPr="000670FE">
        <w:rPr>
          <w:noProof w:val="0"/>
        </w:rPr>
      </w:r>
      <w:r w:rsidRPr="000670FE">
        <w:rPr>
          <w:noProof w:val="0"/>
        </w:rPr>
        <w:fldChar w:fldCharType="separate"/>
      </w:r>
      <w:r w:rsidRPr="000670FE">
        <w:rPr>
          <w:noProof w:val="0"/>
        </w:rPr>
        <w:t>142</w:t>
      </w:r>
      <w:r w:rsidRPr="000670FE">
        <w:rPr>
          <w:noProof w:val="0"/>
        </w:rPr>
        <w:fldChar w:fldCharType="end"/>
      </w:r>
    </w:p>
    <w:p w14:paraId="4B749624" w14:textId="77777777" w:rsidR="005A242E" w:rsidRPr="000670FE" w:rsidRDefault="005A242E" w:rsidP="005A242E">
      <w:pPr>
        <w:pStyle w:val="TOC4"/>
        <w:rPr>
          <w:rFonts w:ascii="Calibri" w:hAnsi="Calibri"/>
          <w:noProof w:val="0"/>
          <w:sz w:val="22"/>
          <w:szCs w:val="22"/>
        </w:rPr>
      </w:pPr>
      <w:r w:rsidRPr="000670FE">
        <w:rPr>
          <w:noProof w:val="0"/>
        </w:rPr>
        <w:t>6.1.1.9</w:t>
      </w:r>
      <w:r w:rsidRPr="000670FE">
        <w:rPr>
          <w:noProof w:val="0"/>
        </w:rPr>
        <w:tab/>
        <w:t>On-network / On-demand Pre-arranged Group Call / Broadcast Group Call with Temporary Group / Client Originated (CO)</w:t>
      </w:r>
      <w:r w:rsidRPr="000670FE">
        <w:rPr>
          <w:noProof w:val="0"/>
        </w:rPr>
        <w:tab/>
      </w:r>
      <w:r w:rsidRPr="000670FE">
        <w:rPr>
          <w:noProof w:val="0"/>
        </w:rPr>
        <w:fldChar w:fldCharType="begin" w:fldLock="1"/>
      </w:r>
      <w:r w:rsidRPr="000670FE">
        <w:rPr>
          <w:noProof w:val="0"/>
        </w:rPr>
        <w:instrText xml:space="preserve"> PAGEREF _Toc52787695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52B0D1AC" w14:textId="77777777" w:rsidR="005A242E" w:rsidRPr="000670FE" w:rsidRDefault="005A242E" w:rsidP="005A242E">
      <w:pPr>
        <w:pStyle w:val="TOC5"/>
        <w:rPr>
          <w:rFonts w:ascii="Calibri" w:hAnsi="Calibri"/>
          <w:noProof w:val="0"/>
          <w:sz w:val="22"/>
          <w:szCs w:val="22"/>
        </w:rPr>
      </w:pPr>
      <w:r w:rsidRPr="000670FE">
        <w:rPr>
          <w:noProof w:val="0"/>
        </w:rPr>
        <w:t>6.1.1.9.1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_Toc52787696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64689138" w14:textId="77777777" w:rsidR="005A242E" w:rsidRPr="000670FE" w:rsidRDefault="005A242E" w:rsidP="005A242E">
      <w:pPr>
        <w:pStyle w:val="TOC5"/>
        <w:rPr>
          <w:rFonts w:ascii="Calibri" w:hAnsi="Calibri"/>
          <w:noProof w:val="0"/>
          <w:sz w:val="22"/>
          <w:szCs w:val="22"/>
        </w:rPr>
      </w:pPr>
      <w:r w:rsidRPr="000670FE">
        <w:rPr>
          <w:noProof w:val="0"/>
        </w:rPr>
        <w:t>6.1.1.9.2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_Toc52787697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1A97F41A" w14:textId="77777777" w:rsidR="005A242E" w:rsidRPr="000670FE" w:rsidRDefault="005A242E" w:rsidP="005A242E">
      <w:pPr>
        <w:pStyle w:val="TOC5"/>
        <w:rPr>
          <w:rFonts w:ascii="Calibri" w:hAnsi="Calibri"/>
          <w:noProof w:val="0"/>
          <w:sz w:val="22"/>
          <w:szCs w:val="22"/>
        </w:rPr>
      </w:pPr>
      <w:r w:rsidRPr="000670FE">
        <w:rPr>
          <w:noProof w:val="0"/>
        </w:rPr>
        <w:t>6.1.1.9.3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_Toc52787698 \h </w:instrText>
      </w:r>
      <w:r w:rsidRPr="000670FE">
        <w:rPr>
          <w:noProof w:val="0"/>
        </w:rPr>
      </w:r>
      <w:r w:rsidRPr="000670FE">
        <w:rPr>
          <w:noProof w:val="0"/>
        </w:rPr>
        <w:fldChar w:fldCharType="separate"/>
      </w:r>
      <w:r w:rsidRPr="000670FE">
        <w:rPr>
          <w:noProof w:val="0"/>
        </w:rPr>
        <w:t>147</w:t>
      </w:r>
      <w:r w:rsidRPr="000670FE">
        <w:rPr>
          <w:noProof w:val="0"/>
        </w:rPr>
        <w:fldChar w:fldCharType="end"/>
      </w:r>
    </w:p>
    <w:p w14:paraId="527C4C5B" w14:textId="77777777" w:rsidR="005A242E" w:rsidRPr="000670FE" w:rsidRDefault="005A242E" w:rsidP="005A242E">
      <w:pPr>
        <w:pStyle w:val="TOC4"/>
        <w:rPr>
          <w:rFonts w:ascii="Calibri" w:hAnsi="Calibri"/>
          <w:noProof w:val="0"/>
          <w:sz w:val="22"/>
          <w:szCs w:val="22"/>
        </w:rPr>
      </w:pPr>
      <w:r w:rsidRPr="000670FE">
        <w:rPr>
          <w:noProof w:val="0"/>
        </w:rPr>
        <w:t>6.1.1.10</w:t>
      </w:r>
      <w:r w:rsidRPr="000670FE">
        <w:rPr>
          <w:noProof w:val="0"/>
        </w:rPr>
        <w:tab/>
        <w:t>On-network / On-demand Pre-arranged Group Call / Imminent Peril Group Call / Client Originated (CO)</w:t>
      </w:r>
      <w:r w:rsidRPr="000670FE">
        <w:rPr>
          <w:noProof w:val="0"/>
        </w:rPr>
        <w:tab/>
      </w:r>
      <w:r w:rsidRPr="000670FE">
        <w:rPr>
          <w:noProof w:val="0"/>
        </w:rPr>
        <w:fldChar w:fldCharType="begin" w:fldLock="1"/>
      </w:r>
      <w:r w:rsidRPr="000670FE">
        <w:rPr>
          <w:noProof w:val="0"/>
        </w:rPr>
        <w:instrText xml:space="preserve"> PAGEREF _Toc52787699 \h </w:instrText>
      </w:r>
      <w:r w:rsidRPr="000670FE">
        <w:rPr>
          <w:noProof w:val="0"/>
        </w:rPr>
      </w:r>
      <w:r w:rsidRPr="000670FE">
        <w:rPr>
          <w:noProof w:val="0"/>
        </w:rPr>
        <w:fldChar w:fldCharType="separate"/>
      </w:r>
      <w:r w:rsidRPr="000670FE">
        <w:rPr>
          <w:noProof w:val="0"/>
        </w:rPr>
        <w:t>149</w:t>
      </w:r>
      <w:r w:rsidRPr="000670FE">
        <w:rPr>
          <w:noProof w:val="0"/>
        </w:rPr>
        <w:fldChar w:fldCharType="end"/>
      </w:r>
    </w:p>
    <w:p w14:paraId="058A20C5" w14:textId="77777777" w:rsidR="005A242E" w:rsidRPr="000670FE" w:rsidRDefault="005A242E" w:rsidP="005A242E">
      <w:pPr>
        <w:pStyle w:val="TOC5"/>
        <w:rPr>
          <w:rFonts w:ascii="Calibri" w:hAnsi="Calibri"/>
          <w:noProof w:val="0"/>
          <w:sz w:val="22"/>
          <w:szCs w:val="22"/>
        </w:rPr>
      </w:pPr>
      <w:r w:rsidRPr="000670FE">
        <w:rPr>
          <w:noProof w:val="0"/>
        </w:rPr>
        <w:t>6.1.1.10.1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_Toc52787700 \h </w:instrText>
      </w:r>
      <w:r w:rsidRPr="000670FE">
        <w:rPr>
          <w:noProof w:val="0"/>
        </w:rPr>
      </w:r>
      <w:r w:rsidRPr="000670FE">
        <w:rPr>
          <w:noProof w:val="0"/>
        </w:rPr>
        <w:fldChar w:fldCharType="separate"/>
      </w:r>
      <w:r w:rsidRPr="000670FE">
        <w:rPr>
          <w:noProof w:val="0"/>
        </w:rPr>
        <w:t>149</w:t>
      </w:r>
      <w:r w:rsidRPr="000670FE">
        <w:rPr>
          <w:noProof w:val="0"/>
        </w:rPr>
        <w:fldChar w:fldCharType="end"/>
      </w:r>
    </w:p>
    <w:p w14:paraId="1F17D3A6" w14:textId="77777777" w:rsidR="005A242E" w:rsidRPr="000670FE" w:rsidRDefault="005A242E" w:rsidP="005A242E">
      <w:pPr>
        <w:pStyle w:val="TOC5"/>
        <w:rPr>
          <w:rFonts w:ascii="Calibri" w:hAnsi="Calibri"/>
          <w:noProof w:val="0"/>
          <w:sz w:val="22"/>
          <w:szCs w:val="22"/>
        </w:rPr>
      </w:pPr>
      <w:r w:rsidRPr="000670FE">
        <w:rPr>
          <w:noProof w:val="0"/>
        </w:rPr>
        <w:t>6.1.1.10.2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_Toc52787701 \h </w:instrText>
      </w:r>
      <w:r w:rsidRPr="000670FE">
        <w:rPr>
          <w:noProof w:val="0"/>
        </w:rPr>
      </w:r>
      <w:r w:rsidRPr="000670FE">
        <w:rPr>
          <w:noProof w:val="0"/>
        </w:rPr>
        <w:fldChar w:fldCharType="separate"/>
      </w:r>
      <w:r w:rsidRPr="000670FE">
        <w:rPr>
          <w:noProof w:val="0"/>
        </w:rPr>
        <w:t>150</w:t>
      </w:r>
      <w:r w:rsidRPr="000670FE">
        <w:rPr>
          <w:noProof w:val="0"/>
        </w:rPr>
        <w:fldChar w:fldCharType="end"/>
      </w:r>
    </w:p>
    <w:p w14:paraId="701F55FA" w14:textId="77777777" w:rsidR="005A242E" w:rsidRPr="000670FE" w:rsidRDefault="005A242E" w:rsidP="005A242E">
      <w:pPr>
        <w:pStyle w:val="TOC5"/>
        <w:rPr>
          <w:rFonts w:ascii="Calibri" w:hAnsi="Calibri"/>
          <w:noProof w:val="0"/>
          <w:sz w:val="22"/>
          <w:szCs w:val="22"/>
        </w:rPr>
      </w:pPr>
      <w:r w:rsidRPr="000670FE">
        <w:rPr>
          <w:noProof w:val="0"/>
        </w:rPr>
        <w:t>6.1.1.10.3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_Toc52787702 \h </w:instrText>
      </w:r>
      <w:r w:rsidRPr="000670FE">
        <w:rPr>
          <w:noProof w:val="0"/>
        </w:rPr>
      </w:r>
      <w:r w:rsidRPr="000670FE">
        <w:rPr>
          <w:noProof w:val="0"/>
        </w:rPr>
        <w:fldChar w:fldCharType="separate"/>
      </w:r>
      <w:r w:rsidRPr="000670FE">
        <w:rPr>
          <w:noProof w:val="0"/>
        </w:rPr>
        <w:t>153</w:t>
      </w:r>
      <w:r w:rsidRPr="000670FE">
        <w:rPr>
          <w:noProof w:val="0"/>
        </w:rPr>
        <w:fldChar w:fldCharType="end"/>
      </w:r>
    </w:p>
    <w:p w14:paraId="7D324D61" w14:textId="77777777" w:rsidR="005A242E" w:rsidRPr="000670FE" w:rsidRDefault="005A242E" w:rsidP="005A242E">
      <w:pPr>
        <w:pStyle w:val="TOC4"/>
        <w:rPr>
          <w:rFonts w:ascii="Calibri" w:hAnsi="Calibri"/>
          <w:noProof w:val="0"/>
          <w:sz w:val="22"/>
          <w:szCs w:val="22"/>
        </w:rPr>
      </w:pPr>
      <w:r w:rsidRPr="000670FE">
        <w:rPr>
          <w:noProof w:val="0"/>
        </w:rPr>
        <w:t>6.1.1.11</w:t>
      </w:r>
      <w:r w:rsidRPr="000670FE">
        <w:rPr>
          <w:noProof w:val="0"/>
        </w:rPr>
        <w:tab/>
        <w:t>On-network / On-demand Pre-arranged Group Call / Imminent Peril Group Call / Client Terminated (CT)</w:t>
      </w:r>
      <w:r w:rsidRPr="000670FE">
        <w:rPr>
          <w:noProof w:val="0"/>
        </w:rPr>
        <w:tab/>
      </w:r>
      <w:r w:rsidRPr="000670FE">
        <w:rPr>
          <w:noProof w:val="0"/>
        </w:rPr>
        <w:fldChar w:fldCharType="begin" w:fldLock="1"/>
      </w:r>
      <w:r w:rsidRPr="000670FE">
        <w:rPr>
          <w:noProof w:val="0"/>
        </w:rPr>
        <w:instrText xml:space="preserve"> PAGEREF _Toc52787703 \h </w:instrText>
      </w:r>
      <w:r w:rsidRPr="000670FE">
        <w:rPr>
          <w:noProof w:val="0"/>
        </w:rPr>
      </w:r>
      <w:r w:rsidRPr="000670FE">
        <w:rPr>
          <w:noProof w:val="0"/>
        </w:rPr>
        <w:fldChar w:fldCharType="separate"/>
      </w:r>
      <w:r w:rsidRPr="000670FE">
        <w:rPr>
          <w:noProof w:val="0"/>
        </w:rPr>
        <w:t>156</w:t>
      </w:r>
      <w:r w:rsidRPr="000670FE">
        <w:rPr>
          <w:noProof w:val="0"/>
        </w:rPr>
        <w:fldChar w:fldCharType="end"/>
      </w:r>
    </w:p>
    <w:p w14:paraId="0DCF824B" w14:textId="77777777" w:rsidR="005A242E" w:rsidRPr="000670FE" w:rsidRDefault="005A242E" w:rsidP="005A242E">
      <w:pPr>
        <w:pStyle w:val="TOC5"/>
        <w:rPr>
          <w:rFonts w:ascii="Calibri" w:hAnsi="Calibri"/>
          <w:noProof w:val="0"/>
          <w:sz w:val="22"/>
          <w:szCs w:val="22"/>
        </w:rPr>
      </w:pPr>
      <w:r w:rsidRPr="000670FE">
        <w:rPr>
          <w:noProof w:val="0"/>
        </w:rPr>
        <w:t>6.1.1.11.1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_Toc52787704 \h </w:instrText>
      </w:r>
      <w:r w:rsidRPr="000670FE">
        <w:rPr>
          <w:noProof w:val="0"/>
        </w:rPr>
      </w:r>
      <w:r w:rsidRPr="000670FE">
        <w:rPr>
          <w:noProof w:val="0"/>
        </w:rPr>
        <w:fldChar w:fldCharType="separate"/>
      </w:r>
      <w:r w:rsidRPr="000670FE">
        <w:rPr>
          <w:noProof w:val="0"/>
        </w:rPr>
        <w:t>156</w:t>
      </w:r>
      <w:r w:rsidRPr="000670FE">
        <w:rPr>
          <w:noProof w:val="0"/>
        </w:rPr>
        <w:fldChar w:fldCharType="end"/>
      </w:r>
    </w:p>
    <w:p w14:paraId="6CC63B0E" w14:textId="77777777" w:rsidR="005A242E" w:rsidRPr="000670FE" w:rsidRDefault="005A242E" w:rsidP="005A242E">
      <w:pPr>
        <w:pStyle w:val="TOC5"/>
        <w:rPr>
          <w:rFonts w:ascii="Calibri" w:hAnsi="Calibri"/>
          <w:noProof w:val="0"/>
          <w:sz w:val="22"/>
          <w:szCs w:val="22"/>
        </w:rPr>
      </w:pPr>
      <w:r w:rsidRPr="000670FE">
        <w:rPr>
          <w:noProof w:val="0"/>
        </w:rPr>
        <w:t>6.1.1.11.2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_Toc52787705 \h </w:instrText>
      </w:r>
      <w:r w:rsidRPr="000670FE">
        <w:rPr>
          <w:noProof w:val="0"/>
        </w:rPr>
      </w:r>
      <w:r w:rsidRPr="000670FE">
        <w:rPr>
          <w:noProof w:val="0"/>
        </w:rPr>
        <w:fldChar w:fldCharType="separate"/>
      </w:r>
      <w:r w:rsidRPr="000670FE">
        <w:rPr>
          <w:noProof w:val="0"/>
        </w:rPr>
        <w:t>157</w:t>
      </w:r>
      <w:r w:rsidRPr="000670FE">
        <w:rPr>
          <w:noProof w:val="0"/>
        </w:rPr>
        <w:fldChar w:fldCharType="end"/>
      </w:r>
    </w:p>
    <w:p w14:paraId="0BD470B0" w14:textId="77777777" w:rsidR="005A242E" w:rsidRPr="000670FE" w:rsidRDefault="005A242E" w:rsidP="005A242E">
      <w:pPr>
        <w:pStyle w:val="TOC5"/>
        <w:rPr>
          <w:rFonts w:ascii="Calibri" w:hAnsi="Calibri"/>
          <w:noProof w:val="0"/>
          <w:sz w:val="22"/>
          <w:szCs w:val="22"/>
        </w:rPr>
      </w:pPr>
      <w:r w:rsidRPr="000670FE">
        <w:rPr>
          <w:noProof w:val="0"/>
        </w:rPr>
        <w:t>6.1.1.11.3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_Toc52787706 \h </w:instrText>
      </w:r>
      <w:r w:rsidRPr="000670FE">
        <w:rPr>
          <w:noProof w:val="0"/>
        </w:rPr>
      </w:r>
      <w:r w:rsidRPr="000670FE">
        <w:rPr>
          <w:noProof w:val="0"/>
        </w:rPr>
        <w:fldChar w:fldCharType="separate"/>
      </w:r>
      <w:r w:rsidRPr="000670FE">
        <w:rPr>
          <w:noProof w:val="0"/>
        </w:rPr>
        <w:t>160</w:t>
      </w:r>
      <w:r w:rsidRPr="000670FE">
        <w:rPr>
          <w:noProof w:val="0"/>
        </w:rPr>
        <w:fldChar w:fldCharType="end"/>
      </w:r>
    </w:p>
    <w:p w14:paraId="6FF3D94A" w14:textId="77777777" w:rsidR="005A242E" w:rsidRPr="000670FE" w:rsidRDefault="005A242E" w:rsidP="005A242E">
      <w:pPr>
        <w:pStyle w:val="TOC3"/>
        <w:rPr>
          <w:rFonts w:ascii="Calibri" w:hAnsi="Calibri"/>
          <w:noProof w:val="0"/>
          <w:sz w:val="22"/>
          <w:szCs w:val="22"/>
        </w:rPr>
      </w:pPr>
      <w:r w:rsidRPr="000670FE">
        <w:rPr>
          <w:noProof w:val="0"/>
        </w:rPr>
        <w:t>6.1.2</w:t>
      </w:r>
      <w:r w:rsidRPr="000670FE">
        <w:rPr>
          <w:noProof w:val="0"/>
        </w:rPr>
        <w:tab/>
        <w:t>Chat Group Call</w:t>
      </w:r>
      <w:r w:rsidRPr="000670FE">
        <w:rPr>
          <w:noProof w:val="0"/>
        </w:rPr>
        <w:tab/>
      </w:r>
      <w:r w:rsidRPr="000670FE">
        <w:rPr>
          <w:noProof w:val="0"/>
        </w:rPr>
        <w:fldChar w:fldCharType="begin" w:fldLock="1"/>
      </w:r>
      <w:r w:rsidRPr="000670FE">
        <w:rPr>
          <w:noProof w:val="0"/>
        </w:rPr>
        <w:instrText xml:space="preserve"> PAGEREF _Toc52787707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78E3E56A" w14:textId="77777777" w:rsidR="005A242E" w:rsidRPr="000670FE" w:rsidRDefault="005A242E" w:rsidP="005A242E">
      <w:pPr>
        <w:pStyle w:val="TOC4"/>
        <w:rPr>
          <w:rFonts w:ascii="Calibri" w:hAnsi="Calibri"/>
          <w:noProof w:val="0"/>
          <w:sz w:val="22"/>
          <w:szCs w:val="22"/>
        </w:rPr>
      </w:pPr>
      <w:r w:rsidRPr="000670FE">
        <w:rPr>
          <w:noProof w:val="0"/>
        </w:rPr>
        <w:t>6.1.2.1</w:t>
      </w:r>
      <w:r w:rsidRPr="000670FE">
        <w:rPr>
          <w:noProof w:val="0"/>
        </w:rPr>
        <w:tab/>
        <w:t>On-network / Chat Group Call / Join Chat Group Session / End Chat Group Call / Client Originated (CO)</w:t>
      </w:r>
      <w:r w:rsidRPr="000670FE">
        <w:rPr>
          <w:noProof w:val="0"/>
        </w:rPr>
        <w:tab/>
      </w:r>
      <w:r w:rsidRPr="000670FE">
        <w:rPr>
          <w:noProof w:val="0"/>
        </w:rPr>
        <w:fldChar w:fldCharType="begin" w:fldLock="1"/>
      </w:r>
      <w:r w:rsidRPr="000670FE">
        <w:rPr>
          <w:noProof w:val="0"/>
        </w:rPr>
        <w:instrText xml:space="preserve"> PAGEREF _Toc52787708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59E50553" w14:textId="77777777" w:rsidR="005A242E" w:rsidRPr="000670FE" w:rsidRDefault="005A242E" w:rsidP="005A242E">
      <w:pPr>
        <w:pStyle w:val="TOC5"/>
        <w:rPr>
          <w:rFonts w:ascii="Calibri" w:hAnsi="Calibri"/>
          <w:noProof w:val="0"/>
          <w:sz w:val="22"/>
          <w:szCs w:val="22"/>
        </w:rPr>
      </w:pPr>
      <w:r w:rsidRPr="000670FE">
        <w:rPr>
          <w:noProof w:val="0"/>
        </w:rPr>
        <w:t>6.1.2.1.1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_Toc52787709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420A17B2" w14:textId="77777777" w:rsidR="005A242E" w:rsidRPr="000670FE" w:rsidRDefault="005A242E" w:rsidP="005A242E">
      <w:pPr>
        <w:pStyle w:val="TOC5"/>
        <w:rPr>
          <w:rFonts w:ascii="Calibri" w:hAnsi="Calibri"/>
          <w:noProof w:val="0"/>
          <w:sz w:val="22"/>
          <w:szCs w:val="22"/>
        </w:rPr>
      </w:pPr>
      <w:r w:rsidRPr="000670FE">
        <w:rPr>
          <w:noProof w:val="0"/>
        </w:rPr>
        <w:t>6.1.2.1.3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_Toc52787710 \h </w:instrText>
      </w:r>
      <w:r w:rsidRPr="000670FE">
        <w:rPr>
          <w:noProof w:val="0"/>
        </w:rPr>
      </w:r>
      <w:r w:rsidRPr="000670FE">
        <w:rPr>
          <w:noProof w:val="0"/>
        </w:rPr>
        <w:fldChar w:fldCharType="separate"/>
      </w:r>
      <w:r w:rsidRPr="000670FE">
        <w:rPr>
          <w:noProof w:val="0"/>
        </w:rPr>
        <w:t>167</w:t>
      </w:r>
      <w:r w:rsidRPr="000670FE">
        <w:rPr>
          <w:noProof w:val="0"/>
        </w:rPr>
        <w:fldChar w:fldCharType="end"/>
      </w:r>
    </w:p>
    <w:p w14:paraId="183BD9A3" w14:textId="77777777" w:rsidR="005A242E" w:rsidRPr="000670FE" w:rsidRDefault="005A242E" w:rsidP="005A242E">
      <w:pPr>
        <w:pStyle w:val="TOC4"/>
        <w:rPr>
          <w:rFonts w:ascii="Calibri" w:hAnsi="Calibri"/>
          <w:noProof w:val="0"/>
          <w:sz w:val="22"/>
          <w:szCs w:val="22"/>
        </w:rPr>
      </w:pPr>
      <w:r w:rsidRPr="000670FE">
        <w:rPr>
          <w:noProof w:val="0"/>
        </w:rPr>
        <w:t>6.1.2.2</w:t>
      </w:r>
      <w:r w:rsidRPr="000670FE">
        <w:rPr>
          <w:noProof w:val="0"/>
        </w:rPr>
        <w:tab/>
        <w:t>On-network / Chat Group Call / Upgrade to Emergency Chat Group Call / Cancel Emergency Chat Group Call / Upgrade to Imminent Peril Chat Group Call / Cancel Imminent Peril Chat Group Call / Client Origination (CO)</w:t>
      </w:r>
      <w:r w:rsidRPr="000670FE">
        <w:rPr>
          <w:noProof w:val="0"/>
        </w:rPr>
        <w:tab/>
      </w:r>
      <w:r w:rsidRPr="000670FE">
        <w:rPr>
          <w:noProof w:val="0"/>
        </w:rPr>
        <w:fldChar w:fldCharType="begin" w:fldLock="1"/>
      </w:r>
      <w:r w:rsidRPr="000670FE">
        <w:rPr>
          <w:noProof w:val="0"/>
        </w:rPr>
        <w:instrText xml:space="preserve"> PAGEREF _Toc52787711 \h </w:instrText>
      </w:r>
      <w:r w:rsidRPr="000670FE">
        <w:rPr>
          <w:noProof w:val="0"/>
        </w:rPr>
      </w:r>
      <w:r w:rsidRPr="000670FE">
        <w:rPr>
          <w:noProof w:val="0"/>
        </w:rPr>
        <w:fldChar w:fldCharType="separate"/>
      </w:r>
      <w:r w:rsidRPr="000670FE">
        <w:rPr>
          <w:noProof w:val="0"/>
        </w:rPr>
        <w:t>170</w:t>
      </w:r>
      <w:r w:rsidRPr="000670FE">
        <w:rPr>
          <w:noProof w:val="0"/>
        </w:rPr>
        <w:fldChar w:fldCharType="end"/>
      </w:r>
    </w:p>
    <w:p w14:paraId="4B19111D" w14:textId="77777777" w:rsidR="005A242E" w:rsidRPr="000670FE" w:rsidRDefault="005A242E" w:rsidP="005A242E">
      <w:pPr>
        <w:pStyle w:val="TOC5"/>
        <w:rPr>
          <w:rFonts w:ascii="Calibri" w:hAnsi="Calibri"/>
          <w:noProof w:val="0"/>
          <w:sz w:val="22"/>
          <w:szCs w:val="22"/>
        </w:rPr>
      </w:pPr>
      <w:r w:rsidRPr="000670FE">
        <w:rPr>
          <w:noProof w:val="0"/>
        </w:rPr>
        <w:lastRenderedPageBreak/>
        <w:t>6.1.2.2.1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_Toc52787712 \h </w:instrText>
      </w:r>
      <w:r w:rsidRPr="000670FE">
        <w:rPr>
          <w:noProof w:val="0"/>
        </w:rPr>
      </w:r>
      <w:r w:rsidRPr="000670FE">
        <w:rPr>
          <w:noProof w:val="0"/>
        </w:rPr>
        <w:fldChar w:fldCharType="separate"/>
      </w:r>
      <w:r w:rsidRPr="000670FE">
        <w:rPr>
          <w:noProof w:val="0"/>
        </w:rPr>
        <w:t>170</w:t>
      </w:r>
      <w:r w:rsidRPr="000670FE">
        <w:rPr>
          <w:noProof w:val="0"/>
        </w:rPr>
        <w:fldChar w:fldCharType="end"/>
      </w:r>
    </w:p>
    <w:p w14:paraId="1BB269A4" w14:textId="77777777" w:rsidR="005A242E" w:rsidRPr="000670FE" w:rsidRDefault="005A242E" w:rsidP="005A242E">
      <w:pPr>
        <w:pStyle w:val="TOC5"/>
        <w:rPr>
          <w:rFonts w:ascii="Calibri" w:hAnsi="Calibri"/>
          <w:noProof w:val="0"/>
          <w:sz w:val="22"/>
          <w:szCs w:val="22"/>
        </w:rPr>
      </w:pPr>
      <w:r w:rsidRPr="000670FE">
        <w:rPr>
          <w:noProof w:val="0"/>
        </w:rPr>
        <w:t>6.1.2.2.2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_Toc52787713 \h </w:instrText>
      </w:r>
      <w:r w:rsidRPr="000670FE">
        <w:rPr>
          <w:noProof w:val="0"/>
        </w:rPr>
      </w:r>
      <w:r w:rsidRPr="000670FE">
        <w:rPr>
          <w:noProof w:val="0"/>
        </w:rPr>
        <w:fldChar w:fldCharType="separate"/>
      </w:r>
      <w:r w:rsidRPr="000670FE">
        <w:rPr>
          <w:noProof w:val="0"/>
        </w:rPr>
        <w:t>171</w:t>
      </w:r>
      <w:r w:rsidRPr="000670FE">
        <w:rPr>
          <w:noProof w:val="0"/>
        </w:rPr>
        <w:fldChar w:fldCharType="end"/>
      </w:r>
    </w:p>
    <w:p w14:paraId="268B85D5" w14:textId="77777777" w:rsidR="005A242E" w:rsidRPr="000670FE" w:rsidRDefault="005A242E" w:rsidP="005A242E">
      <w:pPr>
        <w:pStyle w:val="TOC5"/>
        <w:rPr>
          <w:rFonts w:ascii="Calibri" w:hAnsi="Calibri"/>
          <w:noProof w:val="0"/>
          <w:sz w:val="22"/>
          <w:szCs w:val="22"/>
        </w:rPr>
      </w:pPr>
      <w:r w:rsidRPr="000670FE">
        <w:rPr>
          <w:noProof w:val="0"/>
        </w:rPr>
        <w:t>6.1.2.2.3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_Toc52787714 \h </w:instrText>
      </w:r>
      <w:r w:rsidRPr="000670FE">
        <w:rPr>
          <w:noProof w:val="0"/>
        </w:rPr>
      </w:r>
      <w:r w:rsidRPr="000670FE">
        <w:rPr>
          <w:noProof w:val="0"/>
        </w:rPr>
        <w:fldChar w:fldCharType="separate"/>
      </w:r>
      <w:r w:rsidRPr="000670FE">
        <w:rPr>
          <w:noProof w:val="0"/>
        </w:rPr>
        <w:t>179</w:t>
      </w:r>
      <w:r w:rsidRPr="000670FE">
        <w:rPr>
          <w:noProof w:val="0"/>
        </w:rPr>
        <w:fldChar w:fldCharType="end"/>
      </w:r>
    </w:p>
    <w:p w14:paraId="5199FA45" w14:textId="77777777" w:rsidR="005A242E" w:rsidRPr="000670FE" w:rsidRDefault="005A242E" w:rsidP="005A242E">
      <w:pPr>
        <w:pStyle w:val="TOC4"/>
        <w:rPr>
          <w:rFonts w:ascii="Calibri" w:hAnsi="Calibri"/>
          <w:noProof w:val="0"/>
          <w:sz w:val="22"/>
          <w:szCs w:val="22"/>
        </w:rPr>
      </w:pPr>
      <w:r w:rsidRPr="000670FE">
        <w:rPr>
          <w:noProof w:val="0"/>
        </w:rPr>
        <w:t>6.1.2.3</w:t>
      </w:r>
      <w:r w:rsidRPr="000670FE">
        <w:rPr>
          <w:noProof w:val="0"/>
        </w:rPr>
        <w:tab/>
        <w:t>On-network / Chat Group Call / Upgrade to Emergency Chat Group Call / Cancel Emergency Chat Group Call / Upgrade to Imminent Peril Chat Group Call / Cancel Imminent Peril Chat Group Call / Client Terminated (CT)</w:t>
      </w:r>
      <w:r w:rsidRPr="000670FE">
        <w:rPr>
          <w:noProof w:val="0"/>
        </w:rPr>
        <w:tab/>
      </w:r>
      <w:r w:rsidRPr="000670FE">
        <w:rPr>
          <w:noProof w:val="0"/>
        </w:rPr>
        <w:fldChar w:fldCharType="begin" w:fldLock="1"/>
      </w:r>
      <w:r w:rsidRPr="000670FE">
        <w:rPr>
          <w:noProof w:val="0"/>
        </w:rPr>
        <w:instrText xml:space="preserve"> PAGEREF _Toc52787715 \h </w:instrText>
      </w:r>
      <w:r w:rsidRPr="000670FE">
        <w:rPr>
          <w:noProof w:val="0"/>
        </w:rPr>
      </w:r>
      <w:r w:rsidRPr="000670FE">
        <w:rPr>
          <w:noProof w:val="0"/>
        </w:rPr>
        <w:fldChar w:fldCharType="separate"/>
      </w:r>
      <w:r w:rsidRPr="000670FE">
        <w:rPr>
          <w:noProof w:val="0"/>
        </w:rPr>
        <w:t>187</w:t>
      </w:r>
      <w:r w:rsidRPr="000670FE">
        <w:rPr>
          <w:noProof w:val="0"/>
        </w:rPr>
        <w:fldChar w:fldCharType="end"/>
      </w:r>
    </w:p>
    <w:p w14:paraId="1B230442" w14:textId="77777777" w:rsidR="005A242E" w:rsidRPr="000670FE" w:rsidRDefault="005A242E" w:rsidP="005A242E">
      <w:pPr>
        <w:pStyle w:val="TOC5"/>
        <w:rPr>
          <w:rFonts w:ascii="Calibri" w:hAnsi="Calibri"/>
          <w:noProof w:val="0"/>
          <w:sz w:val="22"/>
          <w:szCs w:val="22"/>
        </w:rPr>
      </w:pPr>
      <w:r w:rsidRPr="000670FE">
        <w:rPr>
          <w:noProof w:val="0"/>
        </w:rPr>
        <w:t>6.1.2.3.1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_Toc52787716 \h </w:instrText>
      </w:r>
      <w:r w:rsidRPr="000670FE">
        <w:rPr>
          <w:noProof w:val="0"/>
        </w:rPr>
      </w:r>
      <w:r w:rsidRPr="000670FE">
        <w:rPr>
          <w:noProof w:val="0"/>
        </w:rPr>
        <w:fldChar w:fldCharType="separate"/>
      </w:r>
      <w:r w:rsidRPr="000670FE">
        <w:rPr>
          <w:noProof w:val="0"/>
        </w:rPr>
        <w:t>187</w:t>
      </w:r>
      <w:r w:rsidRPr="000670FE">
        <w:rPr>
          <w:noProof w:val="0"/>
        </w:rPr>
        <w:fldChar w:fldCharType="end"/>
      </w:r>
    </w:p>
    <w:p w14:paraId="29670DA0" w14:textId="77777777" w:rsidR="005A242E" w:rsidRPr="000670FE" w:rsidRDefault="005A242E" w:rsidP="005A242E">
      <w:pPr>
        <w:pStyle w:val="TOC5"/>
        <w:rPr>
          <w:rFonts w:ascii="Calibri" w:hAnsi="Calibri"/>
          <w:noProof w:val="0"/>
          <w:sz w:val="22"/>
          <w:szCs w:val="22"/>
        </w:rPr>
      </w:pPr>
      <w:r w:rsidRPr="000670FE">
        <w:rPr>
          <w:noProof w:val="0"/>
        </w:rPr>
        <w:t>6.1.2.3.2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_Toc52787717 \h </w:instrText>
      </w:r>
      <w:r w:rsidRPr="000670FE">
        <w:rPr>
          <w:noProof w:val="0"/>
        </w:rPr>
      </w:r>
      <w:r w:rsidRPr="000670FE">
        <w:rPr>
          <w:noProof w:val="0"/>
        </w:rPr>
        <w:fldChar w:fldCharType="separate"/>
      </w:r>
      <w:r w:rsidRPr="000670FE">
        <w:rPr>
          <w:noProof w:val="0"/>
        </w:rPr>
        <w:t>188</w:t>
      </w:r>
      <w:r w:rsidRPr="000670FE">
        <w:rPr>
          <w:noProof w:val="0"/>
        </w:rPr>
        <w:fldChar w:fldCharType="end"/>
      </w:r>
    </w:p>
    <w:p w14:paraId="71828F0F" w14:textId="77777777" w:rsidR="005A242E" w:rsidRPr="000670FE" w:rsidRDefault="005A242E" w:rsidP="005A242E">
      <w:pPr>
        <w:pStyle w:val="TOC5"/>
        <w:rPr>
          <w:rFonts w:ascii="Calibri" w:hAnsi="Calibri"/>
          <w:noProof w:val="0"/>
          <w:sz w:val="22"/>
          <w:szCs w:val="22"/>
        </w:rPr>
      </w:pPr>
      <w:r w:rsidRPr="000670FE">
        <w:rPr>
          <w:noProof w:val="0"/>
        </w:rPr>
        <w:t>6.1.2.3.3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_Toc52787718 \h </w:instrText>
      </w:r>
      <w:r w:rsidRPr="000670FE">
        <w:rPr>
          <w:noProof w:val="0"/>
        </w:rPr>
      </w:r>
      <w:r w:rsidRPr="000670FE">
        <w:rPr>
          <w:noProof w:val="0"/>
        </w:rPr>
        <w:fldChar w:fldCharType="separate"/>
      </w:r>
      <w:r w:rsidRPr="000670FE">
        <w:rPr>
          <w:noProof w:val="0"/>
        </w:rPr>
        <w:t>205</w:t>
      </w:r>
      <w:r w:rsidRPr="000670FE">
        <w:rPr>
          <w:noProof w:val="0"/>
        </w:rPr>
        <w:fldChar w:fldCharType="end"/>
      </w:r>
    </w:p>
    <w:p w14:paraId="38B72DC8" w14:textId="77777777" w:rsidR="005A242E" w:rsidRPr="000670FE" w:rsidRDefault="005A242E" w:rsidP="005A242E">
      <w:pPr>
        <w:pStyle w:val="TOC4"/>
        <w:rPr>
          <w:rFonts w:ascii="Calibri" w:hAnsi="Calibri"/>
          <w:noProof w:val="0"/>
          <w:sz w:val="22"/>
          <w:szCs w:val="22"/>
        </w:rPr>
      </w:pPr>
      <w:r w:rsidRPr="000670FE">
        <w:rPr>
          <w:noProof w:val="0"/>
        </w:rPr>
        <w:t>6.1.2.4</w:t>
      </w:r>
      <w:r w:rsidRPr="000670FE">
        <w:rPr>
          <w:noProof w:val="0"/>
        </w:rPr>
        <w:tab/>
        <w:t>On-network / Chat Group Call / Emergency Call / Imminent Peril Call / Client Terminated (CT)</w:t>
      </w:r>
      <w:r w:rsidRPr="000670FE">
        <w:rPr>
          <w:noProof w:val="0"/>
        </w:rPr>
        <w:tab/>
      </w:r>
      <w:r w:rsidRPr="000670FE">
        <w:rPr>
          <w:noProof w:val="0"/>
        </w:rPr>
        <w:fldChar w:fldCharType="begin" w:fldLock="1"/>
      </w:r>
      <w:r w:rsidRPr="000670FE">
        <w:rPr>
          <w:noProof w:val="0"/>
        </w:rPr>
        <w:instrText xml:space="preserve"> PAGEREF _Toc52787719 \h </w:instrText>
      </w:r>
      <w:r w:rsidRPr="000670FE">
        <w:rPr>
          <w:noProof w:val="0"/>
        </w:rPr>
      </w:r>
      <w:r w:rsidRPr="000670FE">
        <w:rPr>
          <w:noProof w:val="0"/>
        </w:rPr>
        <w:fldChar w:fldCharType="separate"/>
      </w:r>
      <w:r w:rsidRPr="000670FE">
        <w:rPr>
          <w:noProof w:val="0"/>
        </w:rPr>
        <w:t>212</w:t>
      </w:r>
      <w:r w:rsidRPr="000670FE">
        <w:rPr>
          <w:noProof w:val="0"/>
        </w:rPr>
        <w:fldChar w:fldCharType="end"/>
      </w:r>
    </w:p>
    <w:p w14:paraId="66642AE5" w14:textId="77777777" w:rsidR="005A242E" w:rsidRPr="000670FE" w:rsidRDefault="005A242E" w:rsidP="005A242E">
      <w:pPr>
        <w:pStyle w:val="TOC5"/>
        <w:rPr>
          <w:rFonts w:ascii="Calibri" w:hAnsi="Calibri"/>
          <w:noProof w:val="0"/>
          <w:sz w:val="22"/>
          <w:szCs w:val="22"/>
        </w:rPr>
      </w:pPr>
      <w:r w:rsidRPr="000670FE">
        <w:rPr>
          <w:noProof w:val="0"/>
        </w:rPr>
        <w:t>6.1.2.4.1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_Toc52787720 \h </w:instrText>
      </w:r>
      <w:r w:rsidRPr="000670FE">
        <w:rPr>
          <w:noProof w:val="0"/>
        </w:rPr>
      </w:r>
      <w:r w:rsidRPr="000670FE">
        <w:rPr>
          <w:noProof w:val="0"/>
        </w:rPr>
        <w:fldChar w:fldCharType="separate"/>
      </w:r>
      <w:r w:rsidRPr="000670FE">
        <w:rPr>
          <w:noProof w:val="0"/>
        </w:rPr>
        <w:t>212</w:t>
      </w:r>
      <w:r w:rsidRPr="000670FE">
        <w:rPr>
          <w:noProof w:val="0"/>
        </w:rPr>
        <w:fldChar w:fldCharType="end"/>
      </w:r>
    </w:p>
    <w:p w14:paraId="2BCE79D8" w14:textId="77777777" w:rsidR="005A242E" w:rsidRPr="000670FE" w:rsidRDefault="005A242E" w:rsidP="005A242E">
      <w:pPr>
        <w:pStyle w:val="TOC5"/>
        <w:rPr>
          <w:rFonts w:ascii="Calibri" w:hAnsi="Calibri"/>
          <w:noProof w:val="0"/>
          <w:sz w:val="22"/>
          <w:szCs w:val="22"/>
        </w:rPr>
      </w:pPr>
      <w:r w:rsidRPr="000670FE">
        <w:rPr>
          <w:noProof w:val="0"/>
        </w:rPr>
        <w:t>6.1.2.4.2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_Toc52787721 \h </w:instrText>
      </w:r>
      <w:r w:rsidRPr="000670FE">
        <w:rPr>
          <w:noProof w:val="0"/>
        </w:rPr>
      </w:r>
      <w:r w:rsidRPr="000670FE">
        <w:rPr>
          <w:noProof w:val="0"/>
        </w:rPr>
        <w:fldChar w:fldCharType="separate"/>
      </w:r>
      <w:r w:rsidRPr="000670FE">
        <w:rPr>
          <w:noProof w:val="0"/>
        </w:rPr>
        <w:t>213</w:t>
      </w:r>
      <w:r w:rsidRPr="000670FE">
        <w:rPr>
          <w:noProof w:val="0"/>
        </w:rPr>
        <w:fldChar w:fldCharType="end"/>
      </w:r>
    </w:p>
    <w:p w14:paraId="2B252777" w14:textId="77777777" w:rsidR="005A242E" w:rsidRPr="000670FE" w:rsidRDefault="005A242E" w:rsidP="005A242E">
      <w:pPr>
        <w:pStyle w:val="TOC5"/>
        <w:rPr>
          <w:rFonts w:ascii="Calibri" w:hAnsi="Calibri"/>
          <w:noProof w:val="0"/>
          <w:sz w:val="22"/>
          <w:szCs w:val="22"/>
        </w:rPr>
      </w:pPr>
      <w:r w:rsidRPr="000670FE">
        <w:rPr>
          <w:noProof w:val="0"/>
        </w:rPr>
        <w:t>6.1.2.4.3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_Toc52787722 \h </w:instrText>
      </w:r>
      <w:r w:rsidRPr="000670FE">
        <w:rPr>
          <w:noProof w:val="0"/>
        </w:rPr>
      </w:r>
      <w:r w:rsidRPr="000670FE">
        <w:rPr>
          <w:noProof w:val="0"/>
        </w:rPr>
        <w:fldChar w:fldCharType="separate"/>
      </w:r>
      <w:r w:rsidRPr="000670FE">
        <w:rPr>
          <w:noProof w:val="0"/>
        </w:rPr>
        <w:t>215</w:t>
      </w:r>
      <w:r w:rsidRPr="000670FE">
        <w:rPr>
          <w:noProof w:val="0"/>
        </w:rPr>
        <w:fldChar w:fldCharType="end"/>
      </w:r>
    </w:p>
    <w:p w14:paraId="4B67CB75" w14:textId="77777777" w:rsidR="005A242E" w:rsidRPr="000670FE" w:rsidRDefault="005A242E" w:rsidP="005A242E">
      <w:pPr>
        <w:pStyle w:val="TOC2"/>
        <w:rPr>
          <w:rFonts w:ascii="Calibri" w:hAnsi="Calibri"/>
          <w:noProof w:val="0"/>
          <w:sz w:val="22"/>
          <w:szCs w:val="22"/>
        </w:rPr>
      </w:pPr>
      <w:r w:rsidRPr="000670FE">
        <w:rPr>
          <w:noProof w:val="0"/>
        </w:rPr>
        <w:t>6.2</w:t>
      </w:r>
      <w:r w:rsidRPr="000670FE">
        <w:rPr>
          <w:noProof w:val="0"/>
        </w:rPr>
        <w:tab/>
        <w:t>Private Calls</w:t>
      </w:r>
      <w:r w:rsidRPr="000670FE">
        <w:rPr>
          <w:noProof w:val="0"/>
        </w:rPr>
        <w:tab/>
      </w:r>
      <w:r w:rsidRPr="000670FE">
        <w:rPr>
          <w:noProof w:val="0"/>
        </w:rPr>
        <w:fldChar w:fldCharType="begin" w:fldLock="1"/>
      </w:r>
      <w:r w:rsidRPr="000670FE">
        <w:rPr>
          <w:noProof w:val="0"/>
        </w:rPr>
        <w:instrText xml:space="preserve"> PAGEREF _Toc52787723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67F52F6D" w14:textId="77777777" w:rsidR="005A242E" w:rsidRPr="000670FE" w:rsidRDefault="005A242E" w:rsidP="005A242E">
      <w:pPr>
        <w:pStyle w:val="TOC3"/>
        <w:rPr>
          <w:rFonts w:ascii="Calibri" w:hAnsi="Calibri"/>
          <w:noProof w:val="0"/>
          <w:sz w:val="22"/>
          <w:szCs w:val="22"/>
        </w:rPr>
      </w:pPr>
      <w:r w:rsidRPr="000670FE">
        <w:rPr>
          <w:noProof w:val="0"/>
        </w:rPr>
        <w:t>6.2.1</w:t>
      </w:r>
      <w:r w:rsidRPr="000670FE">
        <w:rPr>
          <w:noProof w:val="0"/>
        </w:rPr>
        <w:tab/>
        <w:t>On-network / Private Call / On-demand / Automatic Commencement Mode / With Transmission Control / Upgrade to Emergency Call / Cancellation of Emergency on User Request / Client Originated (CO)</w:t>
      </w:r>
      <w:r w:rsidRPr="000670FE">
        <w:rPr>
          <w:noProof w:val="0"/>
        </w:rPr>
        <w:tab/>
      </w:r>
      <w:r w:rsidRPr="000670FE">
        <w:rPr>
          <w:noProof w:val="0"/>
        </w:rPr>
        <w:fldChar w:fldCharType="begin" w:fldLock="1"/>
      </w:r>
      <w:r w:rsidRPr="000670FE">
        <w:rPr>
          <w:noProof w:val="0"/>
        </w:rPr>
        <w:instrText xml:space="preserve"> PAGEREF _Toc52787724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44296654" w14:textId="77777777" w:rsidR="005A242E" w:rsidRPr="000670FE" w:rsidRDefault="005A242E" w:rsidP="005A242E">
      <w:pPr>
        <w:pStyle w:val="TOC4"/>
        <w:rPr>
          <w:rFonts w:ascii="Calibri" w:hAnsi="Calibri"/>
          <w:noProof w:val="0"/>
          <w:sz w:val="22"/>
          <w:szCs w:val="22"/>
        </w:rPr>
      </w:pPr>
      <w:r w:rsidRPr="000670FE">
        <w:rPr>
          <w:noProof w:val="0"/>
        </w:rPr>
        <w:t>6.2.1.1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_Toc52787725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0347766B" w14:textId="77777777" w:rsidR="005A242E" w:rsidRPr="000670FE" w:rsidRDefault="005A242E" w:rsidP="005A242E">
      <w:pPr>
        <w:pStyle w:val="TOC4"/>
        <w:rPr>
          <w:rFonts w:ascii="Calibri" w:hAnsi="Calibri"/>
          <w:noProof w:val="0"/>
          <w:sz w:val="22"/>
          <w:szCs w:val="22"/>
        </w:rPr>
      </w:pPr>
      <w:r w:rsidRPr="000670FE">
        <w:rPr>
          <w:noProof w:val="0"/>
        </w:rPr>
        <w:t>6.2.1.3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_Toc52787726 \h </w:instrText>
      </w:r>
      <w:r w:rsidRPr="000670FE">
        <w:rPr>
          <w:noProof w:val="0"/>
        </w:rPr>
      </w:r>
      <w:r w:rsidRPr="000670FE">
        <w:rPr>
          <w:noProof w:val="0"/>
        </w:rPr>
        <w:fldChar w:fldCharType="separate"/>
      </w:r>
      <w:r w:rsidRPr="000670FE">
        <w:rPr>
          <w:noProof w:val="0"/>
        </w:rPr>
        <w:t>224</w:t>
      </w:r>
      <w:r w:rsidRPr="000670FE">
        <w:rPr>
          <w:noProof w:val="0"/>
        </w:rPr>
        <w:fldChar w:fldCharType="end"/>
      </w:r>
    </w:p>
    <w:p w14:paraId="67968870" w14:textId="77777777" w:rsidR="005A242E" w:rsidRPr="000670FE" w:rsidRDefault="005A242E" w:rsidP="005A242E">
      <w:pPr>
        <w:pStyle w:val="TOC5"/>
        <w:rPr>
          <w:rFonts w:ascii="Calibri" w:hAnsi="Calibri"/>
          <w:noProof w:val="0"/>
          <w:sz w:val="22"/>
          <w:szCs w:val="22"/>
        </w:rPr>
      </w:pPr>
      <w:r w:rsidRPr="000670FE">
        <w:rPr>
          <w:noProof w:val="0"/>
        </w:rPr>
        <w:t>6.2.1.3.1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_Toc52787727 \h </w:instrText>
      </w:r>
      <w:r w:rsidRPr="000670FE">
        <w:rPr>
          <w:noProof w:val="0"/>
        </w:rPr>
      </w:r>
      <w:r w:rsidRPr="000670FE">
        <w:rPr>
          <w:noProof w:val="0"/>
        </w:rPr>
        <w:fldChar w:fldCharType="separate"/>
      </w:r>
      <w:r w:rsidRPr="000670FE">
        <w:rPr>
          <w:noProof w:val="0"/>
        </w:rPr>
        <w:t>224</w:t>
      </w:r>
      <w:r w:rsidRPr="000670FE">
        <w:rPr>
          <w:noProof w:val="0"/>
        </w:rPr>
        <w:fldChar w:fldCharType="end"/>
      </w:r>
    </w:p>
    <w:p w14:paraId="14FD18EB" w14:textId="77777777" w:rsidR="005A242E" w:rsidRPr="000670FE" w:rsidRDefault="005A242E" w:rsidP="005A242E">
      <w:pPr>
        <w:pStyle w:val="TOC5"/>
        <w:rPr>
          <w:rFonts w:ascii="Calibri" w:hAnsi="Calibri"/>
          <w:noProof w:val="0"/>
          <w:sz w:val="22"/>
          <w:szCs w:val="22"/>
        </w:rPr>
      </w:pPr>
      <w:r w:rsidRPr="000670FE">
        <w:rPr>
          <w:noProof w:val="0"/>
        </w:rPr>
        <w:t>6.2.1.3.3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_Toc52787728 \h </w:instrText>
      </w:r>
      <w:r w:rsidRPr="000670FE">
        <w:rPr>
          <w:noProof w:val="0"/>
        </w:rPr>
      </w:r>
      <w:r w:rsidRPr="000670FE">
        <w:rPr>
          <w:noProof w:val="0"/>
        </w:rPr>
        <w:fldChar w:fldCharType="separate"/>
      </w:r>
      <w:r w:rsidRPr="000670FE">
        <w:rPr>
          <w:noProof w:val="0"/>
        </w:rPr>
        <w:t>227</w:t>
      </w:r>
      <w:r w:rsidRPr="000670FE">
        <w:rPr>
          <w:noProof w:val="0"/>
        </w:rPr>
        <w:fldChar w:fldCharType="end"/>
      </w:r>
    </w:p>
    <w:p w14:paraId="4CB1ACE3" w14:textId="77777777" w:rsidR="005A242E" w:rsidRPr="000670FE" w:rsidRDefault="005A242E" w:rsidP="005A242E">
      <w:pPr>
        <w:pStyle w:val="TOC3"/>
        <w:rPr>
          <w:rFonts w:ascii="Calibri" w:hAnsi="Calibri"/>
          <w:noProof w:val="0"/>
          <w:sz w:val="22"/>
          <w:szCs w:val="22"/>
        </w:rPr>
      </w:pPr>
      <w:r w:rsidRPr="000670FE">
        <w:rPr>
          <w:noProof w:val="0"/>
        </w:rPr>
        <w:t>6.2.2</w:t>
      </w:r>
      <w:r w:rsidRPr="000670FE">
        <w:rPr>
          <w:noProof w:val="0"/>
        </w:rPr>
        <w:tab/>
        <w:t>On-network / Private Call / On-demand / Automatic Commencement Mode / With Transmission Control / Upgrade to Emergency Call / Cancellation of Emergency on User request / Client Terminated (CT)</w:t>
      </w:r>
      <w:r w:rsidRPr="000670FE">
        <w:rPr>
          <w:noProof w:val="0"/>
        </w:rPr>
        <w:tab/>
      </w:r>
      <w:r w:rsidRPr="000670FE">
        <w:rPr>
          <w:noProof w:val="0"/>
        </w:rPr>
        <w:fldChar w:fldCharType="begin" w:fldLock="1"/>
      </w:r>
      <w:r w:rsidRPr="000670FE">
        <w:rPr>
          <w:noProof w:val="0"/>
        </w:rPr>
        <w:instrText xml:space="preserve"> PAGEREF _Toc52787729 \h </w:instrText>
      </w:r>
      <w:r w:rsidRPr="000670FE">
        <w:rPr>
          <w:noProof w:val="0"/>
        </w:rPr>
      </w:r>
      <w:r w:rsidRPr="000670FE">
        <w:rPr>
          <w:noProof w:val="0"/>
        </w:rPr>
        <w:fldChar w:fldCharType="separate"/>
      </w:r>
      <w:r w:rsidRPr="000670FE">
        <w:rPr>
          <w:noProof w:val="0"/>
        </w:rPr>
        <w:t>229</w:t>
      </w:r>
      <w:r w:rsidRPr="000670FE">
        <w:rPr>
          <w:noProof w:val="0"/>
        </w:rPr>
        <w:fldChar w:fldCharType="end"/>
      </w:r>
    </w:p>
    <w:p w14:paraId="57425F2C" w14:textId="77777777" w:rsidR="005A242E" w:rsidRPr="000670FE" w:rsidRDefault="005A242E" w:rsidP="005A242E">
      <w:pPr>
        <w:pStyle w:val="TOC4"/>
        <w:rPr>
          <w:rFonts w:ascii="Calibri" w:hAnsi="Calibri"/>
          <w:noProof w:val="0"/>
          <w:sz w:val="22"/>
          <w:szCs w:val="22"/>
        </w:rPr>
      </w:pPr>
      <w:r w:rsidRPr="000670FE">
        <w:rPr>
          <w:noProof w:val="0"/>
        </w:rPr>
        <w:t>6.2.2.1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_Toc52787730 \h </w:instrText>
      </w:r>
      <w:r w:rsidRPr="000670FE">
        <w:rPr>
          <w:noProof w:val="0"/>
        </w:rPr>
      </w:r>
      <w:r w:rsidRPr="000670FE">
        <w:rPr>
          <w:noProof w:val="0"/>
        </w:rPr>
        <w:fldChar w:fldCharType="separate"/>
      </w:r>
      <w:r w:rsidRPr="000670FE">
        <w:rPr>
          <w:noProof w:val="0"/>
        </w:rPr>
        <w:t>229</w:t>
      </w:r>
      <w:r w:rsidRPr="000670FE">
        <w:rPr>
          <w:noProof w:val="0"/>
        </w:rPr>
        <w:fldChar w:fldCharType="end"/>
      </w:r>
    </w:p>
    <w:p w14:paraId="284A0B9A" w14:textId="77777777" w:rsidR="005A242E" w:rsidRPr="000670FE" w:rsidRDefault="005A242E" w:rsidP="005A242E">
      <w:pPr>
        <w:pStyle w:val="TOC4"/>
        <w:rPr>
          <w:rFonts w:ascii="Calibri" w:hAnsi="Calibri"/>
          <w:noProof w:val="0"/>
          <w:sz w:val="22"/>
          <w:szCs w:val="22"/>
        </w:rPr>
      </w:pPr>
      <w:r w:rsidRPr="000670FE">
        <w:rPr>
          <w:noProof w:val="0"/>
        </w:rPr>
        <w:t>6.2.2.2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_Toc52787731 \h </w:instrText>
      </w:r>
      <w:r w:rsidRPr="000670FE">
        <w:rPr>
          <w:noProof w:val="0"/>
        </w:rPr>
      </w:r>
      <w:r w:rsidRPr="000670FE">
        <w:rPr>
          <w:noProof w:val="0"/>
        </w:rPr>
        <w:fldChar w:fldCharType="separate"/>
      </w:r>
      <w:r w:rsidRPr="000670FE">
        <w:rPr>
          <w:noProof w:val="0"/>
        </w:rPr>
        <w:t>230</w:t>
      </w:r>
      <w:r w:rsidRPr="000670FE">
        <w:rPr>
          <w:noProof w:val="0"/>
        </w:rPr>
        <w:fldChar w:fldCharType="end"/>
      </w:r>
    </w:p>
    <w:p w14:paraId="3BABED02" w14:textId="77777777" w:rsidR="005A242E" w:rsidRPr="000670FE" w:rsidRDefault="005A242E" w:rsidP="005A242E">
      <w:pPr>
        <w:pStyle w:val="TOC4"/>
        <w:rPr>
          <w:rFonts w:ascii="Calibri" w:hAnsi="Calibri"/>
          <w:noProof w:val="0"/>
          <w:sz w:val="22"/>
          <w:szCs w:val="22"/>
        </w:rPr>
      </w:pPr>
      <w:r w:rsidRPr="000670FE">
        <w:rPr>
          <w:noProof w:val="0"/>
        </w:rPr>
        <w:t>6.2.2.3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_Toc52787732 \h </w:instrText>
      </w:r>
      <w:r w:rsidRPr="000670FE">
        <w:rPr>
          <w:noProof w:val="0"/>
        </w:rPr>
      </w:r>
      <w:r w:rsidRPr="000670FE">
        <w:rPr>
          <w:noProof w:val="0"/>
        </w:rPr>
        <w:fldChar w:fldCharType="separate"/>
      </w:r>
      <w:r w:rsidRPr="000670FE">
        <w:rPr>
          <w:noProof w:val="0"/>
        </w:rPr>
        <w:t>236</w:t>
      </w:r>
      <w:r w:rsidRPr="000670FE">
        <w:rPr>
          <w:noProof w:val="0"/>
        </w:rPr>
        <w:fldChar w:fldCharType="end"/>
      </w:r>
    </w:p>
    <w:p w14:paraId="4DB04C4E" w14:textId="77777777" w:rsidR="005A242E" w:rsidRPr="000670FE" w:rsidRDefault="005A242E" w:rsidP="005A242E">
      <w:pPr>
        <w:pStyle w:val="TOC5"/>
        <w:rPr>
          <w:rFonts w:ascii="Calibri" w:hAnsi="Calibri"/>
          <w:noProof w:val="0"/>
          <w:sz w:val="22"/>
          <w:szCs w:val="22"/>
        </w:rPr>
      </w:pPr>
      <w:r w:rsidRPr="000670FE">
        <w:rPr>
          <w:noProof w:val="0"/>
        </w:rPr>
        <w:t>6.2.2.3.1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_Toc52787733 \h </w:instrText>
      </w:r>
      <w:r w:rsidRPr="000670FE">
        <w:rPr>
          <w:noProof w:val="0"/>
        </w:rPr>
      </w:r>
      <w:r w:rsidRPr="000670FE">
        <w:rPr>
          <w:noProof w:val="0"/>
        </w:rPr>
        <w:fldChar w:fldCharType="separate"/>
      </w:r>
      <w:r w:rsidRPr="000670FE">
        <w:rPr>
          <w:noProof w:val="0"/>
        </w:rPr>
        <w:t>236</w:t>
      </w:r>
      <w:r w:rsidRPr="000670FE">
        <w:rPr>
          <w:noProof w:val="0"/>
        </w:rPr>
        <w:fldChar w:fldCharType="end"/>
      </w:r>
    </w:p>
    <w:p w14:paraId="7F6C195C" w14:textId="77777777" w:rsidR="005A242E" w:rsidRPr="000670FE" w:rsidRDefault="005A242E" w:rsidP="005A242E">
      <w:pPr>
        <w:pStyle w:val="TOC5"/>
        <w:rPr>
          <w:rFonts w:ascii="Calibri" w:hAnsi="Calibri"/>
          <w:noProof w:val="0"/>
          <w:sz w:val="22"/>
          <w:szCs w:val="22"/>
        </w:rPr>
      </w:pPr>
      <w:r w:rsidRPr="000670FE">
        <w:rPr>
          <w:noProof w:val="0"/>
        </w:rPr>
        <w:t>6.2.2.3.2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_Toc52787734 \h </w:instrText>
      </w:r>
      <w:r w:rsidRPr="000670FE">
        <w:rPr>
          <w:noProof w:val="0"/>
        </w:rPr>
      </w:r>
      <w:r w:rsidRPr="000670FE">
        <w:rPr>
          <w:noProof w:val="0"/>
        </w:rPr>
        <w:fldChar w:fldCharType="separate"/>
      </w:r>
      <w:r w:rsidRPr="000670FE">
        <w:rPr>
          <w:noProof w:val="0"/>
        </w:rPr>
        <w:t>237</w:t>
      </w:r>
      <w:r w:rsidRPr="000670FE">
        <w:rPr>
          <w:noProof w:val="0"/>
        </w:rPr>
        <w:fldChar w:fldCharType="end"/>
      </w:r>
    </w:p>
    <w:p w14:paraId="7115D422" w14:textId="77777777" w:rsidR="005A242E" w:rsidRPr="000670FE" w:rsidRDefault="005A242E" w:rsidP="005A242E">
      <w:pPr>
        <w:pStyle w:val="TOC5"/>
        <w:rPr>
          <w:rFonts w:ascii="Calibri" w:hAnsi="Calibri"/>
          <w:noProof w:val="0"/>
          <w:sz w:val="22"/>
          <w:szCs w:val="22"/>
        </w:rPr>
      </w:pPr>
      <w:r w:rsidRPr="000670FE">
        <w:rPr>
          <w:noProof w:val="0"/>
        </w:rPr>
        <w:t>6.2.2.3.3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_Toc52787735 \h </w:instrText>
      </w:r>
      <w:r w:rsidRPr="000670FE">
        <w:rPr>
          <w:noProof w:val="0"/>
        </w:rPr>
      </w:r>
      <w:r w:rsidRPr="000670FE">
        <w:rPr>
          <w:noProof w:val="0"/>
        </w:rPr>
        <w:fldChar w:fldCharType="separate"/>
      </w:r>
      <w:r w:rsidRPr="000670FE">
        <w:rPr>
          <w:noProof w:val="0"/>
        </w:rPr>
        <w:t>238</w:t>
      </w:r>
      <w:r w:rsidRPr="000670FE">
        <w:rPr>
          <w:noProof w:val="0"/>
        </w:rPr>
        <w:fldChar w:fldCharType="end"/>
      </w:r>
    </w:p>
    <w:p w14:paraId="6D7803FA" w14:textId="77777777" w:rsidR="005A242E" w:rsidRPr="000670FE" w:rsidRDefault="005A242E" w:rsidP="005A242E">
      <w:pPr>
        <w:pStyle w:val="TOC3"/>
        <w:rPr>
          <w:rFonts w:ascii="Calibri" w:hAnsi="Calibri"/>
          <w:noProof w:val="0"/>
          <w:sz w:val="22"/>
          <w:szCs w:val="22"/>
        </w:rPr>
      </w:pPr>
      <w:r w:rsidRPr="000670FE">
        <w:rPr>
          <w:noProof w:val="0"/>
        </w:rPr>
        <w:t>6.2.3</w:t>
      </w:r>
      <w:r w:rsidRPr="000670FE">
        <w:rPr>
          <w:noProof w:val="0"/>
        </w:rPr>
        <w:tab/>
        <w:t>On-network / Private Call / On-demand / Automatic Commencement Mode / Without Transmission Control / Client Originated (CO)</w:t>
      </w:r>
      <w:r w:rsidRPr="000670FE">
        <w:rPr>
          <w:noProof w:val="0"/>
        </w:rPr>
        <w:tab/>
      </w:r>
      <w:r w:rsidRPr="000670FE">
        <w:rPr>
          <w:noProof w:val="0"/>
        </w:rPr>
        <w:fldChar w:fldCharType="begin" w:fldLock="1"/>
      </w:r>
      <w:r w:rsidRPr="000670FE">
        <w:rPr>
          <w:noProof w:val="0"/>
        </w:rPr>
        <w:instrText xml:space="preserve"> PAGEREF _Toc52787736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03D6FC1" w14:textId="77777777" w:rsidR="005A242E" w:rsidRPr="000670FE" w:rsidRDefault="005A242E" w:rsidP="005A242E">
      <w:pPr>
        <w:pStyle w:val="TOC4"/>
        <w:rPr>
          <w:rFonts w:ascii="Calibri" w:hAnsi="Calibri"/>
          <w:noProof w:val="0"/>
          <w:sz w:val="22"/>
          <w:szCs w:val="22"/>
        </w:rPr>
      </w:pPr>
      <w:r w:rsidRPr="000670FE">
        <w:rPr>
          <w:noProof w:val="0"/>
        </w:rPr>
        <w:t>6.2.3.1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_Toc52787737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FF5022D" w14:textId="77777777" w:rsidR="005A242E" w:rsidRPr="000670FE" w:rsidRDefault="005A242E" w:rsidP="005A242E">
      <w:pPr>
        <w:pStyle w:val="TOC4"/>
        <w:rPr>
          <w:rFonts w:ascii="Calibri" w:hAnsi="Calibri"/>
          <w:noProof w:val="0"/>
          <w:sz w:val="22"/>
          <w:szCs w:val="22"/>
        </w:rPr>
      </w:pPr>
      <w:r w:rsidRPr="000670FE">
        <w:rPr>
          <w:noProof w:val="0"/>
        </w:rPr>
        <w:t>6.2.3.2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_Toc52787738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56141A1" w14:textId="77777777" w:rsidR="005A242E" w:rsidRPr="000670FE" w:rsidRDefault="005A242E" w:rsidP="005A242E">
      <w:pPr>
        <w:pStyle w:val="TOC4"/>
        <w:rPr>
          <w:rFonts w:ascii="Calibri" w:hAnsi="Calibri"/>
          <w:noProof w:val="0"/>
          <w:sz w:val="22"/>
          <w:szCs w:val="22"/>
        </w:rPr>
      </w:pPr>
      <w:r w:rsidRPr="000670FE">
        <w:rPr>
          <w:noProof w:val="0"/>
        </w:rPr>
        <w:t>6.4.3.3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_Toc52787739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6F1F89B0" w14:textId="77777777" w:rsidR="005A242E" w:rsidRPr="000670FE" w:rsidRDefault="005A242E" w:rsidP="005A242E">
      <w:pPr>
        <w:pStyle w:val="TOC5"/>
        <w:rPr>
          <w:rFonts w:ascii="Calibri" w:hAnsi="Calibri"/>
          <w:noProof w:val="0"/>
          <w:sz w:val="22"/>
          <w:szCs w:val="22"/>
        </w:rPr>
      </w:pPr>
      <w:r w:rsidRPr="000670FE">
        <w:rPr>
          <w:noProof w:val="0"/>
        </w:rPr>
        <w:t>6.4.3.3.1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_Toc52787740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27F21ABA" w14:textId="77777777" w:rsidR="005A242E" w:rsidRPr="000670FE" w:rsidRDefault="005A242E" w:rsidP="005A242E">
      <w:pPr>
        <w:pStyle w:val="TOC5"/>
        <w:rPr>
          <w:rFonts w:ascii="Calibri" w:hAnsi="Calibri"/>
          <w:noProof w:val="0"/>
          <w:sz w:val="22"/>
          <w:szCs w:val="22"/>
        </w:rPr>
      </w:pPr>
      <w:r w:rsidRPr="000670FE">
        <w:rPr>
          <w:noProof w:val="0"/>
        </w:rPr>
        <w:t>6.2.3.3.2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_Toc52787741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0DF819BB" w14:textId="77777777" w:rsidR="005A242E" w:rsidRPr="000670FE" w:rsidRDefault="005A242E" w:rsidP="005A242E">
      <w:pPr>
        <w:pStyle w:val="TOC5"/>
        <w:rPr>
          <w:rFonts w:ascii="Calibri" w:hAnsi="Calibri"/>
          <w:noProof w:val="0"/>
          <w:sz w:val="22"/>
          <w:szCs w:val="22"/>
        </w:rPr>
      </w:pPr>
      <w:r w:rsidRPr="000670FE">
        <w:rPr>
          <w:noProof w:val="0"/>
        </w:rPr>
        <w:t>6.2.3.3.3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_Toc52787742 \h </w:instrText>
      </w:r>
      <w:r w:rsidRPr="000670FE">
        <w:rPr>
          <w:noProof w:val="0"/>
        </w:rPr>
      </w:r>
      <w:r w:rsidRPr="000670FE">
        <w:rPr>
          <w:noProof w:val="0"/>
        </w:rPr>
        <w:fldChar w:fldCharType="separate"/>
      </w:r>
      <w:r w:rsidRPr="000670FE">
        <w:rPr>
          <w:noProof w:val="0"/>
        </w:rPr>
        <w:t>244</w:t>
      </w:r>
      <w:r w:rsidRPr="000670FE">
        <w:rPr>
          <w:noProof w:val="0"/>
        </w:rPr>
        <w:fldChar w:fldCharType="end"/>
      </w:r>
    </w:p>
    <w:p w14:paraId="01FFCB57" w14:textId="77777777" w:rsidR="005A242E" w:rsidRPr="000670FE" w:rsidRDefault="005A242E" w:rsidP="005A242E">
      <w:pPr>
        <w:pStyle w:val="TOC3"/>
        <w:rPr>
          <w:rFonts w:ascii="Calibri" w:hAnsi="Calibri"/>
          <w:noProof w:val="0"/>
          <w:sz w:val="22"/>
          <w:szCs w:val="22"/>
        </w:rPr>
      </w:pPr>
      <w:r w:rsidRPr="000670FE">
        <w:rPr>
          <w:noProof w:val="0"/>
        </w:rPr>
        <w:t>6.2.4</w:t>
      </w:r>
      <w:r w:rsidRPr="000670FE">
        <w:rPr>
          <w:noProof w:val="0"/>
        </w:rPr>
        <w:tab/>
        <w:t>On-network / Private Call / On-demand / Automatic Commencement Mode / Without Transmission Control / Client Terminated (CT)</w:t>
      </w:r>
      <w:r w:rsidRPr="000670FE">
        <w:rPr>
          <w:noProof w:val="0"/>
        </w:rPr>
        <w:tab/>
      </w:r>
      <w:r w:rsidRPr="000670FE">
        <w:rPr>
          <w:noProof w:val="0"/>
        </w:rPr>
        <w:fldChar w:fldCharType="begin" w:fldLock="1"/>
      </w:r>
      <w:r w:rsidRPr="000670FE">
        <w:rPr>
          <w:noProof w:val="0"/>
        </w:rPr>
        <w:instrText xml:space="preserve"> PAGEREF _Toc52787743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4D28891E" w14:textId="77777777" w:rsidR="005A242E" w:rsidRPr="000670FE" w:rsidRDefault="005A242E" w:rsidP="005A242E">
      <w:pPr>
        <w:pStyle w:val="TOC4"/>
        <w:rPr>
          <w:rFonts w:ascii="Calibri" w:hAnsi="Calibri"/>
          <w:noProof w:val="0"/>
          <w:sz w:val="22"/>
          <w:szCs w:val="22"/>
        </w:rPr>
      </w:pPr>
      <w:r w:rsidRPr="000670FE">
        <w:rPr>
          <w:noProof w:val="0"/>
        </w:rPr>
        <w:t>6.2.4.1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_Toc52787744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27212CCD" w14:textId="77777777" w:rsidR="005A242E" w:rsidRPr="000670FE" w:rsidRDefault="005A242E" w:rsidP="005A242E">
      <w:pPr>
        <w:pStyle w:val="TOC4"/>
        <w:rPr>
          <w:rFonts w:ascii="Calibri" w:hAnsi="Calibri"/>
          <w:noProof w:val="0"/>
          <w:sz w:val="22"/>
          <w:szCs w:val="22"/>
        </w:rPr>
      </w:pPr>
      <w:r w:rsidRPr="000670FE">
        <w:rPr>
          <w:noProof w:val="0"/>
        </w:rPr>
        <w:t>6.2.4.2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_Toc52787745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3EC08A57" w14:textId="77777777" w:rsidR="005A242E" w:rsidRPr="000670FE" w:rsidRDefault="005A242E" w:rsidP="005A242E">
      <w:pPr>
        <w:pStyle w:val="TOC4"/>
        <w:rPr>
          <w:rFonts w:ascii="Calibri" w:hAnsi="Calibri"/>
          <w:noProof w:val="0"/>
          <w:sz w:val="22"/>
          <w:szCs w:val="22"/>
        </w:rPr>
      </w:pPr>
      <w:r w:rsidRPr="000670FE">
        <w:rPr>
          <w:noProof w:val="0"/>
        </w:rPr>
        <w:t>6.2.4.3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_Toc52787746 \h </w:instrText>
      </w:r>
      <w:r w:rsidRPr="000670FE">
        <w:rPr>
          <w:noProof w:val="0"/>
        </w:rPr>
      </w:r>
      <w:r w:rsidRPr="000670FE">
        <w:rPr>
          <w:noProof w:val="0"/>
        </w:rPr>
        <w:fldChar w:fldCharType="separate"/>
      </w:r>
      <w:r w:rsidRPr="000670FE">
        <w:rPr>
          <w:noProof w:val="0"/>
        </w:rPr>
        <w:t>247</w:t>
      </w:r>
      <w:r w:rsidRPr="000670FE">
        <w:rPr>
          <w:noProof w:val="0"/>
        </w:rPr>
        <w:fldChar w:fldCharType="end"/>
      </w:r>
    </w:p>
    <w:p w14:paraId="7B880B96" w14:textId="77777777" w:rsidR="005A242E" w:rsidRPr="000670FE" w:rsidRDefault="005A242E" w:rsidP="005A242E">
      <w:pPr>
        <w:pStyle w:val="TOC5"/>
        <w:rPr>
          <w:rFonts w:ascii="Calibri" w:hAnsi="Calibri"/>
          <w:noProof w:val="0"/>
          <w:sz w:val="22"/>
          <w:szCs w:val="22"/>
        </w:rPr>
      </w:pPr>
      <w:r w:rsidRPr="000670FE">
        <w:rPr>
          <w:noProof w:val="0"/>
        </w:rPr>
        <w:t>6.2.4.3.1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_Toc52787747 \h </w:instrText>
      </w:r>
      <w:r w:rsidRPr="000670FE">
        <w:rPr>
          <w:noProof w:val="0"/>
        </w:rPr>
      </w:r>
      <w:r w:rsidRPr="000670FE">
        <w:rPr>
          <w:noProof w:val="0"/>
        </w:rPr>
        <w:fldChar w:fldCharType="separate"/>
      </w:r>
      <w:r w:rsidRPr="000670FE">
        <w:rPr>
          <w:noProof w:val="0"/>
        </w:rPr>
        <w:t>247</w:t>
      </w:r>
      <w:r w:rsidRPr="000670FE">
        <w:rPr>
          <w:noProof w:val="0"/>
        </w:rPr>
        <w:fldChar w:fldCharType="end"/>
      </w:r>
    </w:p>
    <w:p w14:paraId="2D316D7C" w14:textId="77777777" w:rsidR="005A242E" w:rsidRPr="000670FE" w:rsidRDefault="005A242E" w:rsidP="005A242E">
      <w:pPr>
        <w:pStyle w:val="TOC5"/>
        <w:rPr>
          <w:rFonts w:ascii="Calibri" w:hAnsi="Calibri"/>
          <w:noProof w:val="0"/>
          <w:sz w:val="22"/>
          <w:szCs w:val="22"/>
        </w:rPr>
      </w:pPr>
      <w:r w:rsidRPr="000670FE">
        <w:rPr>
          <w:noProof w:val="0"/>
        </w:rPr>
        <w:t>6.2.4.3.2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_Toc52787748 \h </w:instrText>
      </w:r>
      <w:r w:rsidRPr="000670FE">
        <w:rPr>
          <w:noProof w:val="0"/>
        </w:rPr>
      </w:r>
      <w:r w:rsidRPr="000670FE">
        <w:rPr>
          <w:noProof w:val="0"/>
        </w:rPr>
        <w:fldChar w:fldCharType="separate"/>
      </w:r>
      <w:r w:rsidRPr="000670FE">
        <w:rPr>
          <w:noProof w:val="0"/>
        </w:rPr>
        <w:t>248</w:t>
      </w:r>
      <w:r w:rsidRPr="000670FE">
        <w:rPr>
          <w:noProof w:val="0"/>
        </w:rPr>
        <w:fldChar w:fldCharType="end"/>
      </w:r>
    </w:p>
    <w:p w14:paraId="5C41E86A" w14:textId="77777777" w:rsidR="005A242E" w:rsidRPr="000670FE" w:rsidRDefault="005A242E" w:rsidP="005A242E">
      <w:pPr>
        <w:pStyle w:val="TOC5"/>
        <w:rPr>
          <w:rFonts w:ascii="Calibri" w:hAnsi="Calibri"/>
          <w:noProof w:val="0"/>
          <w:sz w:val="22"/>
          <w:szCs w:val="22"/>
        </w:rPr>
      </w:pPr>
      <w:r w:rsidRPr="000670FE">
        <w:rPr>
          <w:noProof w:val="0"/>
        </w:rPr>
        <w:t>6.2.4.3.3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_Toc52787749 \h </w:instrText>
      </w:r>
      <w:r w:rsidRPr="000670FE">
        <w:rPr>
          <w:noProof w:val="0"/>
        </w:rPr>
      </w:r>
      <w:r w:rsidRPr="000670FE">
        <w:rPr>
          <w:noProof w:val="0"/>
        </w:rPr>
        <w:fldChar w:fldCharType="separate"/>
      </w:r>
      <w:r w:rsidRPr="000670FE">
        <w:rPr>
          <w:noProof w:val="0"/>
        </w:rPr>
        <w:t>248</w:t>
      </w:r>
      <w:r w:rsidRPr="000670FE">
        <w:rPr>
          <w:noProof w:val="0"/>
        </w:rPr>
        <w:fldChar w:fldCharType="end"/>
      </w:r>
    </w:p>
    <w:p w14:paraId="677E1774" w14:textId="77777777" w:rsidR="005A242E" w:rsidRPr="000670FE" w:rsidRDefault="005A242E" w:rsidP="005A242E">
      <w:pPr>
        <w:pStyle w:val="TOC3"/>
        <w:rPr>
          <w:rFonts w:ascii="Calibri" w:hAnsi="Calibri"/>
          <w:noProof w:val="0"/>
          <w:sz w:val="22"/>
          <w:szCs w:val="22"/>
        </w:rPr>
      </w:pPr>
      <w:r w:rsidRPr="000670FE">
        <w:rPr>
          <w:noProof w:val="0"/>
        </w:rPr>
        <w:t>6.2.5</w:t>
      </w:r>
      <w:r w:rsidRPr="000670FE">
        <w:rPr>
          <w:noProof w:val="0"/>
        </w:rPr>
        <w:tab/>
        <w:t>On-network / Private Call / Emergency Private Call / On-demand / Automatic Commencement Mode / Force of Automatic Commencement Mode / Without Transmission Control / Client Originated (CO)</w:t>
      </w:r>
      <w:r w:rsidRPr="000670FE">
        <w:rPr>
          <w:noProof w:val="0"/>
        </w:rPr>
        <w:tab/>
      </w:r>
      <w:r w:rsidRPr="000670FE">
        <w:rPr>
          <w:noProof w:val="0"/>
        </w:rPr>
        <w:fldChar w:fldCharType="begin" w:fldLock="1"/>
      </w:r>
      <w:r w:rsidRPr="000670FE">
        <w:rPr>
          <w:noProof w:val="0"/>
        </w:rPr>
        <w:instrText xml:space="preserve"> PAGEREF _Toc52787750 \h </w:instrText>
      </w:r>
      <w:r w:rsidRPr="000670FE">
        <w:rPr>
          <w:noProof w:val="0"/>
        </w:rPr>
      </w:r>
      <w:r w:rsidRPr="000670FE">
        <w:rPr>
          <w:noProof w:val="0"/>
        </w:rPr>
        <w:fldChar w:fldCharType="separate"/>
      </w:r>
      <w:r w:rsidRPr="000670FE">
        <w:rPr>
          <w:noProof w:val="0"/>
        </w:rPr>
        <w:t>249</w:t>
      </w:r>
      <w:r w:rsidRPr="000670FE">
        <w:rPr>
          <w:noProof w:val="0"/>
        </w:rPr>
        <w:fldChar w:fldCharType="end"/>
      </w:r>
    </w:p>
    <w:p w14:paraId="6B569B06" w14:textId="77777777" w:rsidR="005A242E" w:rsidRPr="000670FE" w:rsidRDefault="005A242E" w:rsidP="005A242E">
      <w:pPr>
        <w:pStyle w:val="TOC4"/>
        <w:rPr>
          <w:rFonts w:ascii="Calibri" w:hAnsi="Calibri"/>
          <w:noProof w:val="0"/>
          <w:sz w:val="22"/>
          <w:szCs w:val="22"/>
        </w:rPr>
      </w:pPr>
      <w:r w:rsidRPr="000670FE">
        <w:rPr>
          <w:noProof w:val="0"/>
        </w:rPr>
        <w:t>6.2.5.1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_Toc52787751 \h </w:instrText>
      </w:r>
      <w:r w:rsidRPr="000670FE">
        <w:rPr>
          <w:noProof w:val="0"/>
        </w:rPr>
      </w:r>
      <w:r w:rsidRPr="000670FE">
        <w:rPr>
          <w:noProof w:val="0"/>
        </w:rPr>
        <w:fldChar w:fldCharType="separate"/>
      </w:r>
      <w:r w:rsidRPr="000670FE">
        <w:rPr>
          <w:noProof w:val="0"/>
        </w:rPr>
        <w:t>249</w:t>
      </w:r>
      <w:r w:rsidRPr="000670FE">
        <w:rPr>
          <w:noProof w:val="0"/>
        </w:rPr>
        <w:fldChar w:fldCharType="end"/>
      </w:r>
    </w:p>
    <w:p w14:paraId="748625DE" w14:textId="77777777" w:rsidR="005A242E" w:rsidRPr="000670FE" w:rsidRDefault="005A242E" w:rsidP="005A242E">
      <w:pPr>
        <w:pStyle w:val="TOC4"/>
        <w:rPr>
          <w:rFonts w:ascii="Calibri" w:hAnsi="Calibri"/>
          <w:noProof w:val="0"/>
          <w:sz w:val="22"/>
          <w:szCs w:val="22"/>
        </w:rPr>
      </w:pPr>
      <w:r w:rsidRPr="000670FE">
        <w:rPr>
          <w:noProof w:val="0"/>
        </w:rPr>
        <w:t>6.2.5.2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_Toc52787752 \h </w:instrText>
      </w:r>
      <w:r w:rsidRPr="000670FE">
        <w:rPr>
          <w:noProof w:val="0"/>
        </w:rPr>
      </w:r>
      <w:r w:rsidRPr="000670FE">
        <w:rPr>
          <w:noProof w:val="0"/>
        </w:rPr>
        <w:fldChar w:fldCharType="separate"/>
      </w:r>
      <w:r w:rsidRPr="000670FE">
        <w:rPr>
          <w:noProof w:val="0"/>
        </w:rPr>
        <w:t>250</w:t>
      </w:r>
      <w:r w:rsidRPr="000670FE">
        <w:rPr>
          <w:noProof w:val="0"/>
        </w:rPr>
        <w:fldChar w:fldCharType="end"/>
      </w:r>
    </w:p>
    <w:p w14:paraId="5967BD0B" w14:textId="77777777" w:rsidR="005A242E" w:rsidRPr="000670FE" w:rsidRDefault="005A242E" w:rsidP="005A242E">
      <w:pPr>
        <w:pStyle w:val="TOC4"/>
        <w:rPr>
          <w:rFonts w:ascii="Calibri" w:hAnsi="Calibri"/>
          <w:noProof w:val="0"/>
          <w:sz w:val="22"/>
          <w:szCs w:val="22"/>
        </w:rPr>
      </w:pPr>
      <w:r w:rsidRPr="000670FE">
        <w:rPr>
          <w:noProof w:val="0"/>
        </w:rPr>
        <w:t>6.2.5.3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_Toc52787753 \h </w:instrText>
      </w:r>
      <w:r w:rsidRPr="000670FE">
        <w:rPr>
          <w:noProof w:val="0"/>
        </w:rPr>
      </w:r>
      <w:r w:rsidRPr="000670FE">
        <w:rPr>
          <w:noProof w:val="0"/>
        </w:rPr>
        <w:fldChar w:fldCharType="separate"/>
      </w:r>
      <w:r w:rsidRPr="000670FE">
        <w:rPr>
          <w:noProof w:val="0"/>
        </w:rPr>
        <w:t>253</w:t>
      </w:r>
      <w:r w:rsidRPr="000670FE">
        <w:rPr>
          <w:noProof w:val="0"/>
        </w:rPr>
        <w:fldChar w:fldCharType="end"/>
      </w:r>
    </w:p>
    <w:p w14:paraId="7BCC3186" w14:textId="77777777" w:rsidR="005A242E" w:rsidRPr="000670FE" w:rsidRDefault="005A242E" w:rsidP="005A242E">
      <w:pPr>
        <w:pStyle w:val="TOC5"/>
        <w:rPr>
          <w:rFonts w:ascii="Calibri" w:hAnsi="Calibri"/>
          <w:noProof w:val="0"/>
          <w:sz w:val="22"/>
          <w:szCs w:val="22"/>
        </w:rPr>
      </w:pPr>
      <w:r w:rsidRPr="000670FE">
        <w:rPr>
          <w:noProof w:val="0"/>
        </w:rPr>
        <w:t>6.2.5.3.1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_Toc52787754 \h </w:instrText>
      </w:r>
      <w:r w:rsidRPr="000670FE">
        <w:rPr>
          <w:noProof w:val="0"/>
        </w:rPr>
      </w:r>
      <w:r w:rsidRPr="000670FE">
        <w:rPr>
          <w:noProof w:val="0"/>
        </w:rPr>
        <w:fldChar w:fldCharType="separate"/>
      </w:r>
      <w:r w:rsidRPr="000670FE">
        <w:rPr>
          <w:noProof w:val="0"/>
        </w:rPr>
        <w:t>253</w:t>
      </w:r>
      <w:r w:rsidRPr="000670FE">
        <w:rPr>
          <w:noProof w:val="0"/>
        </w:rPr>
        <w:fldChar w:fldCharType="end"/>
      </w:r>
    </w:p>
    <w:p w14:paraId="6394DC69" w14:textId="77777777" w:rsidR="005A242E" w:rsidRPr="000670FE" w:rsidRDefault="005A242E" w:rsidP="005A242E">
      <w:pPr>
        <w:pStyle w:val="TOC5"/>
        <w:rPr>
          <w:rFonts w:ascii="Calibri" w:hAnsi="Calibri"/>
          <w:noProof w:val="0"/>
          <w:sz w:val="22"/>
          <w:szCs w:val="22"/>
        </w:rPr>
      </w:pPr>
      <w:r w:rsidRPr="000670FE">
        <w:rPr>
          <w:noProof w:val="0"/>
        </w:rPr>
        <w:t>6.2.5.3.2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_Toc52787755 \h </w:instrText>
      </w:r>
      <w:r w:rsidRPr="000670FE">
        <w:rPr>
          <w:noProof w:val="0"/>
        </w:rPr>
      </w:r>
      <w:r w:rsidRPr="000670FE">
        <w:rPr>
          <w:noProof w:val="0"/>
        </w:rPr>
        <w:fldChar w:fldCharType="separate"/>
      </w:r>
      <w:r w:rsidRPr="000670FE">
        <w:rPr>
          <w:noProof w:val="0"/>
        </w:rPr>
        <w:t>254</w:t>
      </w:r>
      <w:r w:rsidRPr="000670FE">
        <w:rPr>
          <w:noProof w:val="0"/>
        </w:rPr>
        <w:fldChar w:fldCharType="end"/>
      </w:r>
    </w:p>
    <w:p w14:paraId="60D8965D" w14:textId="77777777" w:rsidR="005A242E" w:rsidRPr="000670FE" w:rsidRDefault="005A242E" w:rsidP="005A242E">
      <w:pPr>
        <w:pStyle w:val="TOC5"/>
        <w:rPr>
          <w:rFonts w:ascii="Calibri" w:hAnsi="Calibri"/>
          <w:noProof w:val="0"/>
          <w:sz w:val="22"/>
          <w:szCs w:val="22"/>
        </w:rPr>
      </w:pPr>
      <w:r w:rsidRPr="000670FE">
        <w:rPr>
          <w:noProof w:val="0"/>
        </w:rPr>
        <w:t>6.2.5.3.3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_Toc52787756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700D4F0A" w14:textId="77777777" w:rsidR="005A242E" w:rsidRPr="000670FE" w:rsidRDefault="005A242E" w:rsidP="005A242E">
      <w:pPr>
        <w:pStyle w:val="TOC3"/>
        <w:rPr>
          <w:rFonts w:ascii="Calibri" w:hAnsi="Calibri"/>
          <w:noProof w:val="0"/>
          <w:sz w:val="22"/>
          <w:szCs w:val="22"/>
        </w:rPr>
      </w:pPr>
      <w:r w:rsidRPr="000670FE">
        <w:rPr>
          <w:noProof w:val="0"/>
        </w:rPr>
        <w:t>6.2.6</w:t>
      </w:r>
      <w:r w:rsidRPr="000670FE">
        <w:rPr>
          <w:noProof w:val="0"/>
        </w:rPr>
        <w:tab/>
        <w:t xml:space="preserve">On-network / Private Call / Emergency Private Call / On-demand / Manual Commencement Mode / Force of automatic commencement mode / </w:t>
      </w:r>
      <w:r w:rsidRPr="000670FE">
        <w:rPr>
          <w:rFonts w:cs="Arial"/>
          <w:noProof w:val="0"/>
        </w:rPr>
        <w:t xml:space="preserve">Without Transmission Control / </w:t>
      </w:r>
      <w:r w:rsidRPr="000670FE">
        <w:rPr>
          <w:noProof w:val="0"/>
        </w:rPr>
        <w:t>Client Terminated (CT)</w:t>
      </w:r>
      <w:r w:rsidRPr="000670FE">
        <w:rPr>
          <w:noProof w:val="0"/>
        </w:rPr>
        <w:tab/>
      </w:r>
      <w:r w:rsidRPr="000670FE">
        <w:rPr>
          <w:noProof w:val="0"/>
        </w:rPr>
        <w:fldChar w:fldCharType="begin" w:fldLock="1"/>
      </w:r>
      <w:r w:rsidRPr="000670FE">
        <w:rPr>
          <w:noProof w:val="0"/>
        </w:rPr>
        <w:instrText xml:space="preserve"> PAGEREF _Toc52787757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499E29FE" w14:textId="77777777" w:rsidR="005A242E" w:rsidRPr="000670FE" w:rsidRDefault="005A242E" w:rsidP="005A242E">
      <w:pPr>
        <w:pStyle w:val="TOC4"/>
        <w:rPr>
          <w:rFonts w:ascii="Calibri" w:hAnsi="Calibri"/>
          <w:noProof w:val="0"/>
          <w:sz w:val="22"/>
          <w:szCs w:val="22"/>
        </w:rPr>
      </w:pPr>
      <w:r w:rsidRPr="000670FE">
        <w:rPr>
          <w:noProof w:val="0"/>
        </w:rPr>
        <w:t>6.2.6.1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_Toc52787758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53BDDCC0" w14:textId="77777777" w:rsidR="005A242E" w:rsidRPr="000670FE" w:rsidRDefault="005A242E" w:rsidP="005A242E">
      <w:pPr>
        <w:pStyle w:val="TOC4"/>
        <w:rPr>
          <w:rFonts w:ascii="Calibri" w:hAnsi="Calibri"/>
          <w:noProof w:val="0"/>
          <w:sz w:val="22"/>
          <w:szCs w:val="22"/>
        </w:rPr>
      </w:pPr>
      <w:r w:rsidRPr="000670FE">
        <w:rPr>
          <w:noProof w:val="0"/>
        </w:rPr>
        <w:t>6.2.6.2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_Toc52787759 \h </w:instrText>
      </w:r>
      <w:r w:rsidRPr="000670FE">
        <w:rPr>
          <w:noProof w:val="0"/>
        </w:rPr>
      </w:r>
      <w:r w:rsidRPr="000670FE">
        <w:rPr>
          <w:noProof w:val="0"/>
        </w:rPr>
        <w:fldChar w:fldCharType="separate"/>
      </w:r>
      <w:r w:rsidRPr="000670FE">
        <w:rPr>
          <w:noProof w:val="0"/>
        </w:rPr>
        <w:t>256</w:t>
      </w:r>
      <w:r w:rsidRPr="000670FE">
        <w:rPr>
          <w:noProof w:val="0"/>
        </w:rPr>
        <w:fldChar w:fldCharType="end"/>
      </w:r>
    </w:p>
    <w:p w14:paraId="35CA85AC" w14:textId="77777777" w:rsidR="005A242E" w:rsidRPr="000670FE" w:rsidRDefault="005A242E" w:rsidP="005A242E">
      <w:pPr>
        <w:pStyle w:val="TOC4"/>
        <w:rPr>
          <w:rFonts w:ascii="Calibri" w:hAnsi="Calibri"/>
          <w:noProof w:val="0"/>
          <w:sz w:val="22"/>
          <w:szCs w:val="22"/>
        </w:rPr>
      </w:pPr>
      <w:r w:rsidRPr="000670FE">
        <w:rPr>
          <w:noProof w:val="0"/>
        </w:rPr>
        <w:t>6.2.6.3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_Toc52787760 \h </w:instrText>
      </w:r>
      <w:r w:rsidRPr="000670FE">
        <w:rPr>
          <w:noProof w:val="0"/>
        </w:rPr>
      </w:r>
      <w:r w:rsidRPr="000670FE">
        <w:rPr>
          <w:noProof w:val="0"/>
        </w:rPr>
        <w:fldChar w:fldCharType="separate"/>
      </w:r>
      <w:r w:rsidRPr="000670FE">
        <w:rPr>
          <w:noProof w:val="0"/>
        </w:rPr>
        <w:t>259</w:t>
      </w:r>
      <w:r w:rsidRPr="000670FE">
        <w:rPr>
          <w:noProof w:val="0"/>
        </w:rPr>
        <w:fldChar w:fldCharType="end"/>
      </w:r>
    </w:p>
    <w:p w14:paraId="3576DBBF" w14:textId="77777777" w:rsidR="005A242E" w:rsidRPr="000670FE" w:rsidRDefault="005A242E" w:rsidP="005A242E">
      <w:pPr>
        <w:pStyle w:val="TOC5"/>
        <w:rPr>
          <w:rFonts w:ascii="Calibri" w:hAnsi="Calibri"/>
          <w:noProof w:val="0"/>
          <w:sz w:val="22"/>
          <w:szCs w:val="22"/>
        </w:rPr>
      </w:pPr>
      <w:r w:rsidRPr="000670FE">
        <w:rPr>
          <w:noProof w:val="0"/>
        </w:rPr>
        <w:t>6.2.6.3.1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_Toc52787761 \h </w:instrText>
      </w:r>
      <w:r w:rsidRPr="000670FE">
        <w:rPr>
          <w:noProof w:val="0"/>
        </w:rPr>
      </w:r>
      <w:r w:rsidRPr="000670FE">
        <w:rPr>
          <w:noProof w:val="0"/>
        </w:rPr>
        <w:fldChar w:fldCharType="separate"/>
      </w:r>
      <w:r w:rsidRPr="000670FE">
        <w:rPr>
          <w:noProof w:val="0"/>
        </w:rPr>
        <w:t>259</w:t>
      </w:r>
      <w:r w:rsidRPr="000670FE">
        <w:rPr>
          <w:noProof w:val="0"/>
        </w:rPr>
        <w:fldChar w:fldCharType="end"/>
      </w:r>
    </w:p>
    <w:p w14:paraId="2BD8F412" w14:textId="77777777" w:rsidR="005A242E" w:rsidRPr="000670FE" w:rsidRDefault="005A242E" w:rsidP="005A242E">
      <w:pPr>
        <w:pStyle w:val="TOC5"/>
        <w:rPr>
          <w:rFonts w:ascii="Calibri" w:hAnsi="Calibri"/>
          <w:noProof w:val="0"/>
          <w:sz w:val="22"/>
          <w:szCs w:val="22"/>
        </w:rPr>
      </w:pPr>
      <w:r w:rsidRPr="000670FE">
        <w:rPr>
          <w:noProof w:val="0"/>
        </w:rPr>
        <w:t>6.2.6.3.2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_Toc52787762 \h </w:instrText>
      </w:r>
      <w:r w:rsidRPr="000670FE">
        <w:rPr>
          <w:noProof w:val="0"/>
        </w:rPr>
      </w:r>
      <w:r w:rsidRPr="000670FE">
        <w:rPr>
          <w:noProof w:val="0"/>
        </w:rPr>
        <w:fldChar w:fldCharType="separate"/>
      </w:r>
      <w:r w:rsidRPr="000670FE">
        <w:rPr>
          <w:noProof w:val="0"/>
        </w:rPr>
        <w:t>260</w:t>
      </w:r>
      <w:r w:rsidRPr="000670FE">
        <w:rPr>
          <w:noProof w:val="0"/>
        </w:rPr>
        <w:fldChar w:fldCharType="end"/>
      </w:r>
    </w:p>
    <w:p w14:paraId="3D182D88" w14:textId="77777777" w:rsidR="005A242E" w:rsidRPr="000670FE" w:rsidRDefault="005A242E" w:rsidP="005A242E">
      <w:pPr>
        <w:pStyle w:val="TOC5"/>
        <w:rPr>
          <w:rFonts w:ascii="Calibri" w:hAnsi="Calibri"/>
          <w:noProof w:val="0"/>
          <w:sz w:val="22"/>
          <w:szCs w:val="22"/>
        </w:rPr>
      </w:pPr>
      <w:r w:rsidRPr="000670FE">
        <w:rPr>
          <w:noProof w:val="0"/>
        </w:rPr>
        <w:lastRenderedPageBreak/>
        <w:t>6.2.6.3.3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_Toc52787763 \h </w:instrText>
      </w:r>
      <w:r w:rsidRPr="000670FE">
        <w:rPr>
          <w:noProof w:val="0"/>
        </w:rPr>
      </w:r>
      <w:r w:rsidRPr="000670FE">
        <w:rPr>
          <w:noProof w:val="0"/>
        </w:rPr>
        <w:fldChar w:fldCharType="separate"/>
      </w:r>
      <w:r w:rsidRPr="000670FE">
        <w:rPr>
          <w:noProof w:val="0"/>
        </w:rPr>
        <w:t>261</w:t>
      </w:r>
      <w:r w:rsidRPr="000670FE">
        <w:rPr>
          <w:noProof w:val="0"/>
        </w:rPr>
        <w:fldChar w:fldCharType="end"/>
      </w:r>
    </w:p>
    <w:p w14:paraId="63978FD3" w14:textId="77777777" w:rsidR="005A242E" w:rsidRPr="000670FE" w:rsidRDefault="005A242E" w:rsidP="005A242E">
      <w:pPr>
        <w:pStyle w:val="TOC3"/>
        <w:rPr>
          <w:rFonts w:ascii="Calibri" w:hAnsi="Calibri"/>
          <w:noProof w:val="0"/>
          <w:sz w:val="22"/>
          <w:szCs w:val="22"/>
        </w:rPr>
      </w:pPr>
      <w:r w:rsidRPr="000670FE">
        <w:rPr>
          <w:noProof w:val="0"/>
        </w:rPr>
        <w:t>6.2.7</w:t>
      </w:r>
      <w:r w:rsidRPr="000670FE">
        <w:rPr>
          <w:noProof w:val="0"/>
        </w:rPr>
        <w:tab/>
        <w:t>On-network / Private Call / On-demand / Manual Commencement Mode / Without Transmission Control / Client Originated (CO)</w:t>
      </w:r>
      <w:r w:rsidRPr="000670FE">
        <w:rPr>
          <w:noProof w:val="0"/>
        </w:rPr>
        <w:tab/>
      </w:r>
      <w:r w:rsidRPr="000670FE">
        <w:rPr>
          <w:noProof w:val="0"/>
        </w:rPr>
        <w:fldChar w:fldCharType="begin" w:fldLock="1"/>
      </w:r>
      <w:r w:rsidRPr="000670FE">
        <w:rPr>
          <w:noProof w:val="0"/>
        </w:rPr>
        <w:instrText xml:space="preserve"> PAGEREF _Toc52787764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48756E30" w14:textId="77777777" w:rsidR="005A242E" w:rsidRPr="000670FE" w:rsidRDefault="005A242E" w:rsidP="005A242E">
      <w:pPr>
        <w:pStyle w:val="TOC4"/>
        <w:rPr>
          <w:rFonts w:ascii="Calibri" w:hAnsi="Calibri"/>
          <w:noProof w:val="0"/>
          <w:sz w:val="22"/>
          <w:szCs w:val="22"/>
        </w:rPr>
      </w:pPr>
      <w:r w:rsidRPr="000670FE">
        <w:rPr>
          <w:noProof w:val="0"/>
        </w:rPr>
        <w:t>6.2.7.1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_Toc52787765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5C110DCA" w14:textId="77777777" w:rsidR="005A242E" w:rsidRPr="000670FE" w:rsidRDefault="005A242E" w:rsidP="005A242E">
      <w:pPr>
        <w:pStyle w:val="TOC4"/>
        <w:rPr>
          <w:rFonts w:ascii="Calibri" w:hAnsi="Calibri"/>
          <w:noProof w:val="0"/>
          <w:sz w:val="22"/>
          <w:szCs w:val="22"/>
        </w:rPr>
      </w:pPr>
      <w:r w:rsidRPr="000670FE">
        <w:rPr>
          <w:noProof w:val="0"/>
        </w:rPr>
        <w:t>6.2.7.2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_Toc52787766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154ADCDF" w14:textId="77777777" w:rsidR="005A242E" w:rsidRPr="000670FE" w:rsidRDefault="005A242E" w:rsidP="005A242E">
      <w:pPr>
        <w:pStyle w:val="TOC4"/>
        <w:rPr>
          <w:rFonts w:ascii="Calibri" w:hAnsi="Calibri"/>
          <w:noProof w:val="0"/>
          <w:sz w:val="22"/>
          <w:szCs w:val="22"/>
        </w:rPr>
      </w:pPr>
      <w:r w:rsidRPr="000670FE">
        <w:rPr>
          <w:noProof w:val="0"/>
        </w:rPr>
        <w:t>6.2.7.3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_Toc52787767 \h </w:instrText>
      </w:r>
      <w:r w:rsidRPr="000670FE">
        <w:rPr>
          <w:noProof w:val="0"/>
        </w:rPr>
      </w:r>
      <w:r w:rsidRPr="000670FE">
        <w:rPr>
          <w:noProof w:val="0"/>
        </w:rPr>
        <w:fldChar w:fldCharType="separate"/>
      </w:r>
      <w:r w:rsidRPr="000670FE">
        <w:rPr>
          <w:noProof w:val="0"/>
        </w:rPr>
        <w:t>268</w:t>
      </w:r>
      <w:r w:rsidRPr="000670FE">
        <w:rPr>
          <w:noProof w:val="0"/>
        </w:rPr>
        <w:fldChar w:fldCharType="end"/>
      </w:r>
    </w:p>
    <w:p w14:paraId="74080C5C" w14:textId="77777777" w:rsidR="005A242E" w:rsidRPr="000670FE" w:rsidRDefault="005A242E" w:rsidP="005A242E">
      <w:pPr>
        <w:pStyle w:val="TOC5"/>
        <w:rPr>
          <w:rFonts w:ascii="Calibri" w:hAnsi="Calibri"/>
          <w:noProof w:val="0"/>
          <w:sz w:val="22"/>
          <w:szCs w:val="22"/>
        </w:rPr>
      </w:pPr>
      <w:r w:rsidRPr="000670FE">
        <w:rPr>
          <w:noProof w:val="0"/>
        </w:rPr>
        <w:t>6.2.7.3.1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_Toc52787768 \h </w:instrText>
      </w:r>
      <w:r w:rsidRPr="000670FE">
        <w:rPr>
          <w:noProof w:val="0"/>
        </w:rPr>
      </w:r>
      <w:r w:rsidRPr="000670FE">
        <w:rPr>
          <w:noProof w:val="0"/>
        </w:rPr>
        <w:fldChar w:fldCharType="separate"/>
      </w:r>
      <w:r w:rsidRPr="000670FE">
        <w:rPr>
          <w:noProof w:val="0"/>
        </w:rPr>
        <w:t>268</w:t>
      </w:r>
      <w:r w:rsidRPr="000670FE">
        <w:rPr>
          <w:noProof w:val="0"/>
        </w:rPr>
        <w:fldChar w:fldCharType="end"/>
      </w:r>
    </w:p>
    <w:p w14:paraId="73CF0BD9" w14:textId="77777777" w:rsidR="005A242E" w:rsidRPr="000670FE" w:rsidRDefault="005A242E" w:rsidP="005A242E">
      <w:pPr>
        <w:pStyle w:val="TOC5"/>
        <w:rPr>
          <w:rFonts w:ascii="Calibri" w:hAnsi="Calibri"/>
          <w:noProof w:val="0"/>
          <w:sz w:val="22"/>
          <w:szCs w:val="22"/>
        </w:rPr>
      </w:pPr>
      <w:r w:rsidRPr="000670FE">
        <w:rPr>
          <w:noProof w:val="0"/>
        </w:rPr>
        <w:t>6.2.7.3.2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_Toc52787769 \h </w:instrText>
      </w:r>
      <w:r w:rsidRPr="000670FE">
        <w:rPr>
          <w:noProof w:val="0"/>
        </w:rPr>
      </w:r>
      <w:r w:rsidRPr="000670FE">
        <w:rPr>
          <w:noProof w:val="0"/>
        </w:rPr>
        <w:fldChar w:fldCharType="separate"/>
      </w:r>
      <w:r w:rsidRPr="000670FE">
        <w:rPr>
          <w:noProof w:val="0"/>
        </w:rPr>
        <w:t>269</w:t>
      </w:r>
      <w:r w:rsidRPr="000670FE">
        <w:rPr>
          <w:noProof w:val="0"/>
        </w:rPr>
        <w:fldChar w:fldCharType="end"/>
      </w:r>
    </w:p>
    <w:p w14:paraId="6906695C" w14:textId="77777777" w:rsidR="005A242E" w:rsidRPr="000670FE" w:rsidRDefault="005A242E" w:rsidP="005A242E">
      <w:pPr>
        <w:pStyle w:val="TOC5"/>
        <w:rPr>
          <w:rFonts w:ascii="Calibri" w:hAnsi="Calibri"/>
          <w:noProof w:val="0"/>
          <w:sz w:val="22"/>
          <w:szCs w:val="22"/>
        </w:rPr>
      </w:pPr>
      <w:r w:rsidRPr="000670FE">
        <w:rPr>
          <w:noProof w:val="0"/>
        </w:rPr>
        <w:t>6.2.7.3.3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_Toc52787770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3604CD0F" w14:textId="77777777" w:rsidR="005A242E" w:rsidRPr="000670FE" w:rsidRDefault="005A242E" w:rsidP="005A242E">
      <w:pPr>
        <w:pStyle w:val="TOC3"/>
        <w:rPr>
          <w:rFonts w:ascii="Calibri" w:hAnsi="Calibri"/>
          <w:noProof w:val="0"/>
          <w:sz w:val="22"/>
          <w:szCs w:val="22"/>
        </w:rPr>
      </w:pPr>
      <w:r w:rsidRPr="000670FE">
        <w:rPr>
          <w:noProof w:val="0"/>
        </w:rPr>
        <w:t>6.2.8</w:t>
      </w:r>
      <w:r w:rsidRPr="000670FE">
        <w:rPr>
          <w:noProof w:val="0"/>
        </w:rPr>
        <w:tab/>
        <w:t>On-network / Private Call / On-demand / Manual Commencement Mode / Without Transmission Control / Client Terminated (CT)</w:t>
      </w:r>
      <w:r w:rsidRPr="000670FE">
        <w:rPr>
          <w:noProof w:val="0"/>
        </w:rPr>
        <w:tab/>
      </w:r>
      <w:r w:rsidRPr="000670FE">
        <w:rPr>
          <w:noProof w:val="0"/>
        </w:rPr>
        <w:fldChar w:fldCharType="begin" w:fldLock="1"/>
      </w:r>
      <w:r w:rsidRPr="000670FE">
        <w:rPr>
          <w:noProof w:val="0"/>
        </w:rPr>
        <w:instrText xml:space="preserve"> PAGEREF _Toc52787771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713B7BBB" w14:textId="77777777" w:rsidR="005A242E" w:rsidRPr="000670FE" w:rsidRDefault="005A242E" w:rsidP="005A242E">
      <w:pPr>
        <w:pStyle w:val="TOC4"/>
        <w:rPr>
          <w:rFonts w:ascii="Calibri" w:hAnsi="Calibri"/>
          <w:noProof w:val="0"/>
          <w:sz w:val="22"/>
          <w:szCs w:val="22"/>
        </w:rPr>
      </w:pPr>
      <w:r w:rsidRPr="000670FE">
        <w:rPr>
          <w:noProof w:val="0"/>
        </w:rPr>
        <w:t>6.2.8.1</w:t>
      </w:r>
      <w:r w:rsidRPr="000670FE">
        <w:rPr>
          <w:noProof w:val="0"/>
        </w:rPr>
        <w:tab/>
        <w:t>Test Purpose (TP)</w:t>
      </w:r>
      <w:r w:rsidRPr="000670FE">
        <w:rPr>
          <w:noProof w:val="0"/>
        </w:rPr>
        <w:tab/>
      </w:r>
      <w:r w:rsidRPr="000670FE">
        <w:rPr>
          <w:noProof w:val="0"/>
        </w:rPr>
        <w:fldChar w:fldCharType="begin" w:fldLock="1"/>
      </w:r>
      <w:r w:rsidRPr="000670FE">
        <w:rPr>
          <w:noProof w:val="0"/>
        </w:rPr>
        <w:instrText xml:space="preserve"> PAGEREF _Toc52787772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1206B97C" w14:textId="77777777" w:rsidR="005A242E" w:rsidRPr="000670FE" w:rsidRDefault="005A242E" w:rsidP="005A242E">
      <w:pPr>
        <w:pStyle w:val="TOC4"/>
        <w:rPr>
          <w:rFonts w:ascii="Calibri" w:hAnsi="Calibri"/>
          <w:noProof w:val="0"/>
          <w:sz w:val="22"/>
          <w:szCs w:val="22"/>
        </w:rPr>
      </w:pPr>
      <w:r w:rsidRPr="000670FE">
        <w:rPr>
          <w:noProof w:val="0"/>
        </w:rPr>
        <w:t>6.2.8.2</w:t>
      </w:r>
      <w:r w:rsidRPr="000670FE">
        <w:rPr>
          <w:noProof w:val="0"/>
        </w:rPr>
        <w:tab/>
        <w:t>Conformance requirements</w:t>
      </w:r>
      <w:r w:rsidRPr="000670FE">
        <w:rPr>
          <w:noProof w:val="0"/>
        </w:rPr>
        <w:tab/>
      </w:r>
      <w:r w:rsidRPr="000670FE">
        <w:rPr>
          <w:noProof w:val="0"/>
        </w:rPr>
        <w:fldChar w:fldCharType="begin" w:fldLock="1"/>
      </w:r>
      <w:r w:rsidRPr="000670FE">
        <w:rPr>
          <w:noProof w:val="0"/>
        </w:rPr>
        <w:instrText xml:space="preserve"> PAGEREF _Toc52787773 \h </w:instrText>
      </w:r>
      <w:r w:rsidRPr="000670FE">
        <w:rPr>
          <w:noProof w:val="0"/>
        </w:rPr>
      </w:r>
      <w:r w:rsidRPr="000670FE">
        <w:rPr>
          <w:noProof w:val="0"/>
        </w:rPr>
        <w:fldChar w:fldCharType="separate"/>
      </w:r>
      <w:r w:rsidRPr="000670FE">
        <w:rPr>
          <w:noProof w:val="0"/>
        </w:rPr>
        <w:t>271</w:t>
      </w:r>
      <w:r w:rsidRPr="000670FE">
        <w:rPr>
          <w:noProof w:val="0"/>
        </w:rPr>
        <w:fldChar w:fldCharType="end"/>
      </w:r>
    </w:p>
    <w:p w14:paraId="270689F6" w14:textId="77777777" w:rsidR="005A242E" w:rsidRPr="000670FE" w:rsidRDefault="005A242E" w:rsidP="005A242E">
      <w:pPr>
        <w:pStyle w:val="TOC4"/>
        <w:rPr>
          <w:rFonts w:ascii="Calibri" w:hAnsi="Calibri"/>
          <w:noProof w:val="0"/>
          <w:sz w:val="22"/>
          <w:szCs w:val="22"/>
        </w:rPr>
      </w:pPr>
      <w:r w:rsidRPr="000670FE">
        <w:rPr>
          <w:noProof w:val="0"/>
        </w:rPr>
        <w:t>6.2.8.3</w:t>
      </w:r>
      <w:r w:rsidRPr="000670FE">
        <w:rPr>
          <w:noProof w:val="0"/>
        </w:rPr>
        <w:tab/>
        <w:t>Test description</w:t>
      </w:r>
      <w:r w:rsidRPr="000670FE">
        <w:rPr>
          <w:noProof w:val="0"/>
        </w:rPr>
        <w:tab/>
      </w:r>
      <w:r w:rsidRPr="000670FE">
        <w:rPr>
          <w:noProof w:val="0"/>
        </w:rPr>
        <w:fldChar w:fldCharType="begin" w:fldLock="1"/>
      </w:r>
      <w:r w:rsidRPr="000670FE">
        <w:rPr>
          <w:noProof w:val="0"/>
        </w:rPr>
        <w:instrText xml:space="preserve"> PAGEREF _Toc52787774 \h </w:instrText>
      </w:r>
      <w:r w:rsidRPr="000670FE">
        <w:rPr>
          <w:noProof w:val="0"/>
        </w:rPr>
      </w:r>
      <w:r w:rsidRPr="000670FE">
        <w:rPr>
          <w:noProof w:val="0"/>
        </w:rPr>
        <w:fldChar w:fldCharType="separate"/>
      </w:r>
      <w:r w:rsidRPr="000670FE">
        <w:rPr>
          <w:noProof w:val="0"/>
        </w:rPr>
        <w:t>277</w:t>
      </w:r>
      <w:r w:rsidRPr="000670FE">
        <w:rPr>
          <w:noProof w:val="0"/>
        </w:rPr>
        <w:fldChar w:fldCharType="end"/>
      </w:r>
    </w:p>
    <w:p w14:paraId="40E779E2" w14:textId="77777777" w:rsidR="005A242E" w:rsidRPr="000670FE" w:rsidRDefault="005A242E" w:rsidP="005A242E">
      <w:pPr>
        <w:pStyle w:val="TOC5"/>
        <w:rPr>
          <w:rFonts w:ascii="Calibri" w:hAnsi="Calibri"/>
          <w:noProof w:val="0"/>
          <w:sz w:val="22"/>
          <w:szCs w:val="22"/>
        </w:rPr>
      </w:pPr>
      <w:r w:rsidRPr="000670FE">
        <w:rPr>
          <w:noProof w:val="0"/>
        </w:rPr>
        <w:t>6.2.8.3.1</w:t>
      </w:r>
      <w:r w:rsidRPr="000670FE">
        <w:rPr>
          <w:noProof w:val="0"/>
        </w:rPr>
        <w:tab/>
        <w:t>Pre-test conditions</w:t>
      </w:r>
      <w:r w:rsidRPr="000670FE">
        <w:rPr>
          <w:noProof w:val="0"/>
        </w:rPr>
        <w:tab/>
      </w:r>
      <w:r w:rsidRPr="000670FE">
        <w:rPr>
          <w:noProof w:val="0"/>
        </w:rPr>
        <w:fldChar w:fldCharType="begin" w:fldLock="1"/>
      </w:r>
      <w:r w:rsidRPr="000670FE">
        <w:rPr>
          <w:noProof w:val="0"/>
        </w:rPr>
        <w:instrText xml:space="preserve"> PAGEREF _Toc52787775 \h </w:instrText>
      </w:r>
      <w:r w:rsidRPr="000670FE">
        <w:rPr>
          <w:noProof w:val="0"/>
        </w:rPr>
      </w:r>
      <w:r w:rsidRPr="000670FE">
        <w:rPr>
          <w:noProof w:val="0"/>
        </w:rPr>
        <w:fldChar w:fldCharType="separate"/>
      </w:r>
      <w:r w:rsidRPr="000670FE">
        <w:rPr>
          <w:noProof w:val="0"/>
        </w:rPr>
        <w:t>277</w:t>
      </w:r>
      <w:r w:rsidRPr="000670FE">
        <w:rPr>
          <w:noProof w:val="0"/>
        </w:rPr>
        <w:fldChar w:fldCharType="end"/>
      </w:r>
    </w:p>
    <w:p w14:paraId="0B3BB2F0" w14:textId="77777777" w:rsidR="005A242E" w:rsidRPr="000670FE" w:rsidRDefault="005A242E" w:rsidP="005A242E">
      <w:pPr>
        <w:pStyle w:val="TOC5"/>
        <w:rPr>
          <w:rFonts w:ascii="Calibri" w:hAnsi="Calibri"/>
          <w:noProof w:val="0"/>
          <w:sz w:val="22"/>
          <w:szCs w:val="22"/>
        </w:rPr>
      </w:pPr>
      <w:r w:rsidRPr="000670FE">
        <w:rPr>
          <w:noProof w:val="0"/>
        </w:rPr>
        <w:t>6.2.8.3.2</w:t>
      </w:r>
      <w:r w:rsidRPr="000670FE">
        <w:rPr>
          <w:noProof w:val="0"/>
        </w:rPr>
        <w:tab/>
        <w:t>Test procedure sequence</w:t>
      </w:r>
      <w:r w:rsidRPr="000670FE">
        <w:rPr>
          <w:noProof w:val="0"/>
        </w:rPr>
        <w:tab/>
      </w:r>
      <w:r w:rsidRPr="000670FE">
        <w:rPr>
          <w:noProof w:val="0"/>
        </w:rPr>
        <w:fldChar w:fldCharType="begin" w:fldLock="1"/>
      </w:r>
      <w:r w:rsidRPr="000670FE">
        <w:rPr>
          <w:noProof w:val="0"/>
        </w:rPr>
        <w:instrText xml:space="preserve"> PAGEREF _Toc52787776 \h </w:instrText>
      </w:r>
      <w:r w:rsidRPr="000670FE">
        <w:rPr>
          <w:noProof w:val="0"/>
        </w:rPr>
      </w:r>
      <w:r w:rsidRPr="000670FE">
        <w:rPr>
          <w:noProof w:val="0"/>
        </w:rPr>
        <w:fldChar w:fldCharType="separate"/>
      </w:r>
      <w:r w:rsidRPr="000670FE">
        <w:rPr>
          <w:noProof w:val="0"/>
        </w:rPr>
        <w:t>278</w:t>
      </w:r>
      <w:r w:rsidRPr="000670FE">
        <w:rPr>
          <w:noProof w:val="0"/>
        </w:rPr>
        <w:fldChar w:fldCharType="end"/>
      </w:r>
    </w:p>
    <w:p w14:paraId="0C4C60E1" w14:textId="77777777" w:rsidR="005A242E" w:rsidRPr="000670FE" w:rsidRDefault="005A242E" w:rsidP="005A242E">
      <w:pPr>
        <w:pStyle w:val="TOC5"/>
        <w:rPr>
          <w:rFonts w:ascii="Calibri" w:hAnsi="Calibri"/>
          <w:noProof w:val="0"/>
          <w:sz w:val="22"/>
          <w:szCs w:val="22"/>
        </w:rPr>
      </w:pPr>
      <w:r w:rsidRPr="000670FE">
        <w:rPr>
          <w:noProof w:val="0"/>
        </w:rPr>
        <w:t>6.2.8.3.3</w:t>
      </w:r>
      <w:r w:rsidRPr="000670FE">
        <w:rPr>
          <w:noProof w:val="0"/>
        </w:rPr>
        <w:tab/>
        <w:t>Specific message contents</w:t>
      </w:r>
      <w:r w:rsidRPr="000670FE">
        <w:rPr>
          <w:noProof w:val="0"/>
        </w:rPr>
        <w:tab/>
      </w:r>
      <w:r w:rsidRPr="000670FE">
        <w:rPr>
          <w:noProof w:val="0"/>
        </w:rPr>
        <w:fldChar w:fldCharType="begin" w:fldLock="1"/>
      </w:r>
      <w:r w:rsidRPr="000670FE">
        <w:rPr>
          <w:noProof w:val="0"/>
        </w:rPr>
        <w:instrText xml:space="preserve"> PAGEREF _Toc52787777 \h </w:instrText>
      </w:r>
      <w:r w:rsidRPr="000670FE">
        <w:rPr>
          <w:noProof w:val="0"/>
        </w:rPr>
      </w:r>
      <w:r w:rsidRPr="000670FE">
        <w:rPr>
          <w:noProof w:val="0"/>
        </w:rPr>
        <w:fldChar w:fldCharType="separate"/>
      </w:r>
      <w:r w:rsidRPr="000670FE">
        <w:rPr>
          <w:noProof w:val="0"/>
        </w:rPr>
        <w:t>279</w:t>
      </w:r>
      <w:r w:rsidRPr="000670FE">
        <w:rPr>
          <w:noProof w:val="0"/>
        </w:rPr>
        <w:fldChar w:fldCharType="end"/>
      </w:r>
    </w:p>
    <w:p w14:paraId="692D5A59" w14:textId="77777777" w:rsidR="005A242E" w:rsidRPr="000670FE" w:rsidRDefault="005A242E" w:rsidP="005A242E">
      <w:pPr>
        <w:pStyle w:val="TOC2"/>
        <w:rPr>
          <w:rFonts w:ascii="Calibri" w:hAnsi="Calibri"/>
          <w:noProof w:val="0"/>
          <w:sz w:val="22"/>
          <w:szCs w:val="22"/>
        </w:rPr>
      </w:pPr>
      <w:r w:rsidRPr="000670FE">
        <w:rPr>
          <w:noProof w:val="0"/>
        </w:rPr>
        <w:t>6.3</w:t>
      </w:r>
      <w:r w:rsidRPr="000670FE">
        <w:rPr>
          <w:noProof w:val="0"/>
        </w:rPr>
        <w:tab/>
        <w:t>Emergency Alert</w:t>
      </w:r>
      <w:r w:rsidRPr="000670FE">
        <w:rPr>
          <w:noProof w:val="0"/>
        </w:rPr>
        <w:tab/>
      </w:r>
      <w:r w:rsidRPr="000670FE">
        <w:rPr>
          <w:noProof w:val="0"/>
        </w:rPr>
        <w:fldChar w:fldCharType="begin" w:fldLock="1"/>
      </w:r>
      <w:r w:rsidRPr="000670FE">
        <w:rPr>
          <w:noProof w:val="0"/>
        </w:rPr>
        <w:instrText xml:space="preserve"> PAGEREF _Toc52787778 \h </w:instrText>
      </w:r>
      <w:r w:rsidRPr="000670FE">
        <w:rPr>
          <w:noProof w:val="0"/>
        </w:rPr>
      </w:r>
      <w:r w:rsidRPr="000670FE">
        <w:rPr>
          <w:noProof w:val="0"/>
        </w:rPr>
        <w:fldChar w:fldCharType="separate"/>
      </w:r>
      <w:r w:rsidRPr="000670FE">
        <w:rPr>
          <w:noProof w:val="0"/>
        </w:rPr>
        <w:t>280</w:t>
      </w:r>
      <w:r w:rsidRPr="000670FE">
        <w:rPr>
          <w:noProof w:val="0"/>
        </w:rPr>
        <w:fldChar w:fldCharType="end"/>
      </w:r>
    </w:p>
    <w:p w14:paraId="0BEFF488" w14:textId="77777777" w:rsidR="005A242E" w:rsidRPr="000670FE" w:rsidRDefault="005A242E" w:rsidP="005A242E">
      <w:pPr>
        <w:pStyle w:val="TOC1"/>
        <w:rPr>
          <w:rFonts w:ascii="Calibri" w:hAnsi="Calibri"/>
          <w:noProof w:val="0"/>
          <w:szCs w:val="22"/>
        </w:rPr>
      </w:pPr>
      <w:r w:rsidRPr="000670FE">
        <w:rPr>
          <w:noProof w:val="0"/>
        </w:rPr>
        <w:t>7</w:t>
      </w:r>
      <w:r w:rsidRPr="000670FE">
        <w:rPr>
          <w:noProof w:val="0"/>
        </w:rPr>
        <w:tab/>
        <w:t>Off-Network Test Scenarios</w:t>
      </w:r>
      <w:r w:rsidRPr="000670FE">
        <w:rPr>
          <w:noProof w:val="0"/>
        </w:rPr>
        <w:tab/>
      </w:r>
      <w:r w:rsidRPr="000670FE">
        <w:rPr>
          <w:noProof w:val="0"/>
        </w:rPr>
        <w:fldChar w:fldCharType="begin" w:fldLock="1"/>
      </w:r>
      <w:r w:rsidRPr="000670FE">
        <w:rPr>
          <w:noProof w:val="0"/>
        </w:rPr>
        <w:instrText xml:space="preserve"> PAGEREF _Toc52787779 \h </w:instrText>
      </w:r>
      <w:r w:rsidRPr="000670FE">
        <w:rPr>
          <w:noProof w:val="0"/>
        </w:rPr>
      </w:r>
      <w:r w:rsidRPr="000670FE">
        <w:rPr>
          <w:noProof w:val="0"/>
        </w:rPr>
        <w:fldChar w:fldCharType="separate"/>
      </w:r>
      <w:r w:rsidRPr="000670FE">
        <w:rPr>
          <w:noProof w:val="0"/>
        </w:rPr>
        <w:t>280</w:t>
      </w:r>
      <w:r w:rsidRPr="000670FE">
        <w:rPr>
          <w:noProof w:val="0"/>
        </w:rPr>
        <w:fldChar w:fldCharType="end"/>
      </w:r>
    </w:p>
    <w:p w14:paraId="0F84C3FA" w14:textId="77777777" w:rsidR="005A242E" w:rsidRPr="000670FE" w:rsidRDefault="005A242E" w:rsidP="005A242E">
      <w:pPr>
        <w:pStyle w:val="TOC8"/>
        <w:rPr>
          <w:rFonts w:ascii="Calibri" w:hAnsi="Calibri"/>
          <w:noProof w:val="0"/>
          <w:szCs w:val="22"/>
        </w:rPr>
      </w:pPr>
      <w:r w:rsidRPr="000670FE">
        <w:rPr>
          <w:noProof w:val="0"/>
        </w:rPr>
        <w:t>Annex A (informative):</w:t>
      </w:r>
      <w:r w:rsidRPr="000670FE">
        <w:rPr>
          <w:noProof w:val="0"/>
        </w:rPr>
        <w:tab/>
        <w:t>Change history</w:t>
      </w:r>
      <w:r w:rsidRPr="000670FE">
        <w:rPr>
          <w:noProof w:val="0"/>
        </w:rPr>
        <w:tab/>
      </w:r>
      <w:r w:rsidRPr="000670FE">
        <w:rPr>
          <w:noProof w:val="0"/>
        </w:rPr>
        <w:fldChar w:fldCharType="begin" w:fldLock="1"/>
      </w:r>
      <w:r w:rsidRPr="000670FE">
        <w:rPr>
          <w:noProof w:val="0"/>
        </w:rPr>
        <w:instrText xml:space="preserve"> PAGEREF _Toc52787780 \h </w:instrText>
      </w:r>
      <w:r w:rsidRPr="000670FE">
        <w:rPr>
          <w:noProof w:val="0"/>
        </w:rPr>
      </w:r>
      <w:r w:rsidRPr="000670FE">
        <w:rPr>
          <w:noProof w:val="0"/>
        </w:rPr>
        <w:fldChar w:fldCharType="separate"/>
      </w:r>
      <w:r w:rsidRPr="000670FE">
        <w:rPr>
          <w:noProof w:val="0"/>
        </w:rPr>
        <w:t>281</w:t>
      </w:r>
      <w:r w:rsidRPr="000670FE">
        <w:rPr>
          <w:noProof w:val="0"/>
        </w:rPr>
        <w:fldChar w:fldCharType="end"/>
      </w:r>
    </w:p>
    <w:p w14:paraId="735EF4A1" w14:textId="77777777" w:rsidR="00080512" w:rsidRPr="000670FE" w:rsidRDefault="005A242E">
      <w:r w:rsidRPr="000670FE">
        <w:fldChar w:fldCharType="end"/>
      </w:r>
    </w:p>
    <w:p w14:paraId="1CDBC824" w14:textId="77777777" w:rsidR="00080512" w:rsidRPr="000670FE" w:rsidRDefault="00080512" w:rsidP="00784A32">
      <w:pPr>
        <w:pStyle w:val="Heading1"/>
      </w:pPr>
      <w:r w:rsidRPr="000670FE">
        <w:br w:type="page"/>
      </w:r>
      <w:bookmarkStart w:id="13" w:name="foreword"/>
      <w:bookmarkStart w:id="14" w:name="_Toc52787433"/>
      <w:bookmarkStart w:id="15" w:name="_Toc52787613"/>
      <w:bookmarkEnd w:id="13"/>
      <w:r w:rsidRPr="000670FE">
        <w:lastRenderedPageBreak/>
        <w:t>Foreword</w:t>
      </w:r>
      <w:bookmarkEnd w:id="14"/>
      <w:bookmarkEnd w:id="15"/>
    </w:p>
    <w:p w14:paraId="3699C619" w14:textId="77777777" w:rsidR="00080512" w:rsidRPr="000670FE" w:rsidRDefault="00080512">
      <w:r w:rsidRPr="000670FE">
        <w:t xml:space="preserve">This Technical </w:t>
      </w:r>
      <w:bookmarkStart w:id="16" w:name="spectype3"/>
      <w:r w:rsidRPr="000670FE">
        <w:t>Specification</w:t>
      </w:r>
      <w:bookmarkEnd w:id="16"/>
      <w:r w:rsidRPr="000670FE">
        <w:t xml:space="preserve"> has been produced by the 3</w:t>
      </w:r>
      <w:r w:rsidR="00F04712" w:rsidRPr="000670FE">
        <w:t>rd</w:t>
      </w:r>
      <w:r w:rsidRPr="000670FE">
        <w:t xml:space="preserve"> Generation Partnership Project (3GPP).</w:t>
      </w:r>
    </w:p>
    <w:p w14:paraId="44518FB0" w14:textId="77777777" w:rsidR="00080512" w:rsidRPr="000670FE" w:rsidRDefault="00080512">
      <w:r w:rsidRPr="000670F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0670FE" w:rsidRDefault="00080512">
      <w:pPr>
        <w:pStyle w:val="B1"/>
      </w:pPr>
      <w:r w:rsidRPr="000670FE">
        <w:t>Version x.y.z</w:t>
      </w:r>
    </w:p>
    <w:p w14:paraId="56B61D61" w14:textId="77777777" w:rsidR="00080512" w:rsidRPr="000670FE" w:rsidRDefault="00080512">
      <w:pPr>
        <w:pStyle w:val="B1"/>
      </w:pPr>
      <w:r w:rsidRPr="000670FE">
        <w:t>where:</w:t>
      </w:r>
    </w:p>
    <w:p w14:paraId="2391E5EF" w14:textId="77777777" w:rsidR="00080512" w:rsidRPr="000670FE" w:rsidRDefault="00080512">
      <w:pPr>
        <w:pStyle w:val="B2"/>
      </w:pPr>
      <w:r w:rsidRPr="000670FE">
        <w:t>x</w:t>
      </w:r>
      <w:r w:rsidRPr="000670FE">
        <w:tab/>
        <w:t>the first digit:</w:t>
      </w:r>
    </w:p>
    <w:p w14:paraId="2F2ED78B" w14:textId="77777777" w:rsidR="00080512" w:rsidRPr="000670FE" w:rsidRDefault="00080512">
      <w:pPr>
        <w:pStyle w:val="B3"/>
      </w:pPr>
      <w:r w:rsidRPr="000670FE">
        <w:t>1</w:t>
      </w:r>
      <w:r w:rsidRPr="000670FE">
        <w:tab/>
        <w:t>presented to TSG for information;</w:t>
      </w:r>
    </w:p>
    <w:p w14:paraId="330FC18B" w14:textId="77777777" w:rsidR="00080512" w:rsidRPr="000670FE" w:rsidRDefault="00080512">
      <w:pPr>
        <w:pStyle w:val="B3"/>
      </w:pPr>
      <w:r w:rsidRPr="000670FE">
        <w:t>2</w:t>
      </w:r>
      <w:r w:rsidRPr="000670FE">
        <w:tab/>
        <w:t>presented to TSG for approval;</w:t>
      </w:r>
    </w:p>
    <w:p w14:paraId="7E80C75C" w14:textId="77777777" w:rsidR="00080512" w:rsidRPr="000670FE" w:rsidRDefault="00080512">
      <w:pPr>
        <w:pStyle w:val="B3"/>
      </w:pPr>
      <w:r w:rsidRPr="000670FE">
        <w:t>3</w:t>
      </w:r>
      <w:r w:rsidRPr="000670FE">
        <w:tab/>
        <w:t>or greater indicates TSG approved document under change control.</w:t>
      </w:r>
    </w:p>
    <w:p w14:paraId="2D6D1AC5" w14:textId="77777777" w:rsidR="00080512" w:rsidRPr="000670FE" w:rsidRDefault="00080512">
      <w:pPr>
        <w:pStyle w:val="B2"/>
      </w:pPr>
      <w:r w:rsidRPr="000670FE">
        <w:t>y</w:t>
      </w:r>
      <w:r w:rsidRPr="000670FE">
        <w:tab/>
        <w:t>the second digit is incremented for all changes of substance, i.e. technical enhancements, corrections, updates, etc.</w:t>
      </w:r>
    </w:p>
    <w:p w14:paraId="4DA8C544" w14:textId="77777777" w:rsidR="00080512" w:rsidRPr="000670FE" w:rsidRDefault="00080512">
      <w:pPr>
        <w:pStyle w:val="B2"/>
      </w:pPr>
      <w:r w:rsidRPr="000670FE">
        <w:t>z</w:t>
      </w:r>
      <w:r w:rsidRPr="000670FE">
        <w:tab/>
        <w:t>the third digit is incremented when editorial only changes have been incorporated in the document.</w:t>
      </w:r>
    </w:p>
    <w:p w14:paraId="5EA4A967" w14:textId="77777777" w:rsidR="008C384C" w:rsidRPr="000670FE" w:rsidRDefault="008C384C" w:rsidP="008C384C">
      <w:r w:rsidRPr="000670FE">
        <w:t xml:space="preserve">In </w:t>
      </w:r>
      <w:r w:rsidR="0074026F" w:rsidRPr="000670FE">
        <w:t>the present</w:t>
      </w:r>
      <w:r w:rsidRPr="000670FE">
        <w:t xml:space="preserve"> document, modal verbs have the following meanings:</w:t>
      </w:r>
    </w:p>
    <w:p w14:paraId="6E03BD3D" w14:textId="77777777" w:rsidR="008C384C" w:rsidRPr="000670FE" w:rsidRDefault="008C384C" w:rsidP="00774DA4">
      <w:pPr>
        <w:pStyle w:val="EX"/>
      </w:pPr>
      <w:r w:rsidRPr="000670FE">
        <w:rPr>
          <w:b/>
        </w:rPr>
        <w:t>shall</w:t>
      </w:r>
      <w:r w:rsidRPr="000670FE">
        <w:tab/>
        <w:t>indicates a mandatory requirement to do something</w:t>
      </w:r>
    </w:p>
    <w:p w14:paraId="207FD1C9" w14:textId="77777777" w:rsidR="008C384C" w:rsidRPr="000670FE" w:rsidRDefault="008C384C" w:rsidP="00774DA4">
      <w:pPr>
        <w:pStyle w:val="EX"/>
      </w:pPr>
      <w:r w:rsidRPr="000670FE">
        <w:rPr>
          <w:b/>
        </w:rPr>
        <w:t>shall not</w:t>
      </w:r>
      <w:r w:rsidRPr="000670FE">
        <w:tab/>
        <w:t>indicates an interdiction (</w:t>
      </w:r>
      <w:r w:rsidR="001F1132" w:rsidRPr="000670FE">
        <w:t>prohibition</w:t>
      </w:r>
      <w:r w:rsidRPr="000670FE">
        <w:t>) to do something</w:t>
      </w:r>
    </w:p>
    <w:p w14:paraId="629FD2FA" w14:textId="77777777" w:rsidR="00BA19ED" w:rsidRPr="000670FE" w:rsidRDefault="00BA19ED" w:rsidP="00A27486">
      <w:r w:rsidRPr="000670FE">
        <w:t>The constructions "shall" and "shall not" are confined to the context of normative provisions, and do not appear in Technical Reports.</w:t>
      </w:r>
    </w:p>
    <w:p w14:paraId="286D9B30" w14:textId="77777777" w:rsidR="00C1496A" w:rsidRPr="000670FE" w:rsidRDefault="00C1496A" w:rsidP="00A27486">
      <w:r w:rsidRPr="000670FE">
        <w:t xml:space="preserve">The constructions "must" and "must not" are not used as substitutes for "shall" and "shall not". Their use is avoided insofar as possible, and </w:t>
      </w:r>
      <w:r w:rsidR="001F1132" w:rsidRPr="000670FE">
        <w:t xml:space="preserve">they </w:t>
      </w:r>
      <w:r w:rsidRPr="000670FE">
        <w:t xml:space="preserve">are </w:t>
      </w:r>
      <w:r w:rsidR="001F1132" w:rsidRPr="000670FE">
        <w:t>not</w:t>
      </w:r>
      <w:r w:rsidRPr="000670FE">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0670FE" w:rsidRDefault="008C384C" w:rsidP="00774DA4">
      <w:pPr>
        <w:pStyle w:val="EX"/>
      </w:pPr>
      <w:r w:rsidRPr="000670FE">
        <w:rPr>
          <w:b/>
        </w:rPr>
        <w:t>should</w:t>
      </w:r>
      <w:r w:rsidRPr="000670FE">
        <w:tab/>
        <w:t>indicates a recommendation to do something</w:t>
      </w:r>
    </w:p>
    <w:p w14:paraId="3415A5CD" w14:textId="77777777" w:rsidR="008C384C" w:rsidRPr="000670FE" w:rsidRDefault="008C384C" w:rsidP="00774DA4">
      <w:pPr>
        <w:pStyle w:val="EX"/>
      </w:pPr>
      <w:r w:rsidRPr="000670FE">
        <w:rPr>
          <w:b/>
        </w:rPr>
        <w:t>should not</w:t>
      </w:r>
      <w:r w:rsidRPr="000670FE">
        <w:tab/>
        <w:t>indicates a recommendation not to do something</w:t>
      </w:r>
    </w:p>
    <w:p w14:paraId="3D867A52" w14:textId="77777777" w:rsidR="008C384C" w:rsidRPr="000670FE" w:rsidRDefault="008C384C" w:rsidP="00774DA4">
      <w:pPr>
        <w:pStyle w:val="EX"/>
      </w:pPr>
      <w:r w:rsidRPr="000670FE">
        <w:rPr>
          <w:b/>
        </w:rPr>
        <w:t>may</w:t>
      </w:r>
      <w:r w:rsidRPr="000670FE">
        <w:tab/>
        <w:t>indicates permission to do something</w:t>
      </w:r>
    </w:p>
    <w:p w14:paraId="6B0F7540" w14:textId="77777777" w:rsidR="008C384C" w:rsidRPr="000670FE" w:rsidRDefault="008C384C" w:rsidP="00774DA4">
      <w:pPr>
        <w:pStyle w:val="EX"/>
      </w:pPr>
      <w:r w:rsidRPr="000670FE">
        <w:rPr>
          <w:b/>
        </w:rPr>
        <w:t>need not</w:t>
      </w:r>
      <w:r w:rsidRPr="000670FE">
        <w:tab/>
        <w:t>indicates permission not to do something</w:t>
      </w:r>
    </w:p>
    <w:p w14:paraId="4B1213CE" w14:textId="77777777" w:rsidR="008C384C" w:rsidRPr="000670FE" w:rsidRDefault="008C384C" w:rsidP="00A27486">
      <w:r w:rsidRPr="000670FE">
        <w:t>The construction "may not" is ambiguous</w:t>
      </w:r>
      <w:r w:rsidR="001F1132" w:rsidRPr="000670FE">
        <w:t xml:space="preserve"> </w:t>
      </w:r>
      <w:r w:rsidRPr="000670FE">
        <w:t xml:space="preserve">and </w:t>
      </w:r>
      <w:r w:rsidR="00774DA4" w:rsidRPr="000670FE">
        <w:t>is not</w:t>
      </w:r>
      <w:r w:rsidR="00F9008D" w:rsidRPr="000670FE">
        <w:t xml:space="preserve"> </w:t>
      </w:r>
      <w:r w:rsidRPr="000670FE">
        <w:t>used in normative elements.</w:t>
      </w:r>
      <w:r w:rsidR="001F1132" w:rsidRPr="000670FE">
        <w:t xml:space="preserve"> The </w:t>
      </w:r>
      <w:r w:rsidR="003765B8" w:rsidRPr="000670FE">
        <w:t xml:space="preserve">unambiguous </w:t>
      </w:r>
      <w:r w:rsidR="001F1132" w:rsidRPr="000670FE">
        <w:t>construction</w:t>
      </w:r>
      <w:r w:rsidR="003765B8" w:rsidRPr="000670FE">
        <w:t>s</w:t>
      </w:r>
      <w:r w:rsidR="001F1132" w:rsidRPr="000670FE">
        <w:t xml:space="preserve"> "might not" </w:t>
      </w:r>
      <w:r w:rsidR="003765B8" w:rsidRPr="000670FE">
        <w:t>or "shall not" are</w:t>
      </w:r>
      <w:r w:rsidR="001F1132" w:rsidRPr="000670FE">
        <w:t xml:space="preserve"> used </w:t>
      </w:r>
      <w:r w:rsidR="003765B8" w:rsidRPr="000670FE">
        <w:t xml:space="preserve">instead, depending upon the </w:t>
      </w:r>
      <w:r w:rsidR="001F1132" w:rsidRPr="000670FE">
        <w:t>meaning intended.</w:t>
      </w:r>
    </w:p>
    <w:p w14:paraId="0F8EB3E9" w14:textId="77777777" w:rsidR="008C384C" w:rsidRPr="000670FE" w:rsidRDefault="008C384C" w:rsidP="00774DA4">
      <w:pPr>
        <w:pStyle w:val="EX"/>
      </w:pPr>
      <w:r w:rsidRPr="000670FE">
        <w:rPr>
          <w:b/>
        </w:rPr>
        <w:t>can</w:t>
      </w:r>
      <w:r w:rsidRPr="000670FE">
        <w:tab/>
        <w:t>indicates</w:t>
      </w:r>
      <w:r w:rsidR="00774DA4" w:rsidRPr="000670FE">
        <w:t xml:space="preserve"> that something is possible</w:t>
      </w:r>
    </w:p>
    <w:p w14:paraId="70989E99" w14:textId="77777777" w:rsidR="00774DA4" w:rsidRPr="000670FE" w:rsidRDefault="00774DA4" w:rsidP="00774DA4">
      <w:pPr>
        <w:pStyle w:val="EX"/>
      </w:pPr>
      <w:r w:rsidRPr="000670FE">
        <w:rPr>
          <w:b/>
        </w:rPr>
        <w:t>cannot</w:t>
      </w:r>
      <w:r w:rsidRPr="000670FE">
        <w:tab/>
        <w:t>indicates that something is impossible</w:t>
      </w:r>
    </w:p>
    <w:p w14:paraId="2A095330" w14:textId="77777777" w:rsidR="00774DA4" w:rsidRPr="000670FE" w:rsidRDefault="00774DA4" w:rsidP="00A27486">
      <w:r w:rsidRPr="000670FE">
        <w:t xml:space="preserve">The constructions "can" and "cannot" </w:t>
      </w:r>
      <w:r w:rsidR="00F9008D" w:rsidRPr="000670FE">
        <w:t xml:space="preserve">are not </w:t>
      </w:r>
      <w:r w:rsidRPr="000670FE">
        <w:t>substitute</w:t>
      </w:r>
      <w:r w:rsidR="003765B8" w:rsidRPr="000670FE">
        <w:t>s</w:t>
      </w:r>
      <w:r w:rsidRPr="000670FE">
        <w:t xml:space="preserve"> for "may" and "need not".</w:t>
      </w:r>
    </w:p>
    <w:p w14:paraId="42C918CD" w14:textId="77777777" w:rsidR="00774DA4" w:rsidRPr="000670FE" w:rsidRDefault="00774DA4" w:rsidP="00774DA4">
      <w:pPr>
        <w:pStyle w:val="EX"/>
      </w:pPr>
      <w:r w:rsidRPr="000670FE">
        <w:rPr>
          <w:b/>
        </w:rPr>
        <w:t>will</w:t>
      </w:r>
      <w:r w:rsidRPr="000670FE">
        <w:tab/>
        <w:t xml:space="preserve">indicates that something is certain </w:t>
      </w:r>
      <w:r w:rsidR="003765B8" w:rsidRPr="000670FE">
        <w:t xml:space="preserve">or </w:t>
      </w:r>
      <w:r w:rsidRPr="000670FE">
        <w:t xml:space="preserve">expected to happen </w:t>
      </w:r>
      <w:r w:rsidR="003765B8" w:rsidRPr="000670FE">
        <w:t xml:space="preserve">as a result of action taken by an </w:t>
      </w:r>
      <w:r w:rsidRPr="000670FE">
        <w:t>agency the behaviour of which is outside the scope of the present document</w:t>
      </w:r>
    </w:p>
    <w:p w14:paraId="37C94B70" w14:textId="77777777" w:rsidR="00774DA4" w:rsidRPr="000670FE" w:rsidRDefault="00774DA4" w:rsidP="00774DA4">
      <w:pPr>
        <w:pStyle w:val="EX"/>
      </w:pPr>
      <w:r w:rsidRPr="000670FE">
        <w:rPr>
          <w:b/>
        </w:rPr>
        <w:t>will not</w:t>
      </w:r>
      <w:r w:rsidRPr="000670FE">
        <w:tab/>
        <w:t xml:space="preserve">indicates that something is certain </w:t>
      </w:r>
      <w:r w:rsidR="003765B8" w:rsidRPr="000670FE">
        <w:t xml:space="preserve">or expected not </w:t>
      </w:r>
      <w:r w:rsidRPr="000670FE">
        <w:t xml:space="preserve">to happen </w:t>
      </w:r>
      <w:r w:rsidR="003765B8" w:rsidRPr="000670FE">
        <w:t xml:space="preserve">as a result of action taken </w:t>
      </w:r>
      <w:r w:rsidRPr="000670FE">
        <w:t xml:space="preserve">by </w:t>
      </w:r>
      <w:r w:rsidR="003765B8" w:rsidRPr="000670FE">
        <w:t xml:space="preserve">an </w:t>
      </w:r>
      <w:r w:rsidRPr="000670FE">
        <w:t>agency the behaviour of which is outside the scope of the present document</w:t>
      </w:r>
    </w:p>
    <w:p w14:paraId="405FCECB" w14:textId="77777777" w:rsidR="001F1132" w:rsidRPr="000670FE" w:rsidRDefault="001F1132" w:rsidP="00774DA4">
      <w:pPr>
        <w:pStyle w:val="EX"/>
      </w:pPr>
      <w:r w:rsidRPr="000670FE">
        <w:rPr>
          <w:b/>
        </w:rPr>
        <w:t>might</w:t>
      </w:r>
      <w:r w:rsidRPr="000670FE">
        <w:tab/>
        <w:t xml:space="preserve">indicates a likelihood that something will happen as a result of </w:t>
      </w:r>
      <w:r w:rsidR="003765B8" w:rsidRPr="000670FE">
        <w:t xml:space="preserve">action taken by </w:t>
      </w:r>
      <w:r w:rsidRPr="000670FE">
        <w:t>some agency the behaviour of which is outside the scope of the present document</w:t>
      </w:r>
    </w:p>
    <w:p w14:paraId="368D2A0C" w14:textId="77777777" w:rsidR="003765B8" w:rsidRPr="000670FE" w:rsidRDefault="003765B8" w:rsidP="003765B8">
      <w:pPr>
        <w:pStyle w:val="EX"/>
      </w:pPr>
      <w:r w:rsidRPr="000670FE">
        <w:rPr>
          <w:b/>
        </w:rPr>
        <w:lastRenderedPageBreak/>
        <w:t>might not</w:t>
      </w:r>
      <w:r w:rsidRPr="000670FE">
        <w:tab/>
        <w:t>indicates a likelihood that something will not happen as a result of action taken by some agency the behaviour of which is outside the scope of the present document</w:t>
      </w:r>
    </w:p>
    <w:p w14:paraId="6092E234" w14:textId="77777777" w:rsidR="001F1132" w:rsidRPr="000670FE" w:rsidRDefault="001F1132" w:rsidP="001F1132">
      <w:r w:rsidRPr="000670FE">
        <w:t>In addition:</w:t>
      </w:r>
    </w:p>
    <w:p w14:paraId="7DFCC88B" w14:textId="77777777" w:rsidR="00774DA4" w:rsidRPr="000670FE" w:rsidRDefault="00774DA4" w:rsidP="00774DA4">
      <w:pPr>
        <w:pStyle w:val="EX"/>
      </w:pPr>
      <w:r w:rsidRPr="000670FE">
        <w:rPr>
          <w:b/>
        </w:rPr>
        <w:t>is</w:t>
      </w:r>
      <w:r w:rsidRPr="000670FE">
        <w:tab/>
        <w:t>(or any other verb in the indicative</w:t>
      </w:r>
      <w:r w:rsidR="001F1132" w:rsidRPr="000670FE">
        <w:t xml:space="preserve"> mood</w:t>
      </w:r>
      <w:r w:rsidRPr="000670FE">
        <w:t>) indicates a statement of fact</w:t>
      </w:r>
    </w:p>
    <w:p w14:paraId="65A66CA9" w14:textId="77777777" w:rsidR="00647114" w:rsidRPr="000670FE" w:rsidRDefault="00647114" w:rsidP="00774DA4">
      <w:pPr>
        <w:pStyle w:val="EX"/>
      </w:pPr>
      <w:r w:rsidRPr="000670FE">
        <w:rPr>
          <w:b/>
        </w:rPr>
        <w:t>is not</w:t>
      </w:r>
      <w:r w:rsidRPr="000670FE">
        <w:tab/>
        <w:t>(or any other negative verb in the indicative</w:t>
      </w:r>
      <w:r w:rsidR="001F1132" w:rsidRPr="000670FE">
        <w:t xml:space="preserve"> mood</w:t>
      </w:r>
      <w:r w:rsidRPr="000670FE">
        <w:t>) indicates a statement of fact</w:t>
      </w:r>
    </w:p>
    <w:p w14:paraId="3CA38C73" w14:textId="77777777" w:rsidR="00774DA4" w:rsidRPr="000670FE" w:rsidRDefault="00647114" w:rsidP="00A27486">
      <w:r w:rsidRPr="000670FE">
        <w:t>The constructions "is" and "is not" do not indicate requirements.</w:t>
      </w:r>
    </w:p>
    <w:p w14:paraId="694FF7AF" w14:textId="77777777" w:rsidR="00426F2F" w:rsidRPr="000670FE" w:rsidRDefault="00426F2F" w:rsidP="00426F2F">
      <w:pPr>
        <w:pStyle w:val="Heading1"/>
      </w:pPr>
      <w:bookmarkStart w:id="17" w:name="_Toc52787434"/>
      <w:bookmarkStart w:id="18" w:name="_Toc52787614"/>
      <w:r w:rsidRPr="000670FE">
        <w:t>Introduction</w:t>
      </w:r>
      <w:bookmarkEnd w:id="17"/>
      <w:bookmarkEnd w:id="18"/>
    </w:p>
    <w:p w14:paraId="3BDDE198" w14:textId="77777777" w:rsidR="00426F2F" w:rsidRPr="000670FE" w:rsidRDefault="00426F2F" w:rsidP="00426F2F">
      <w:r w:rsidRPr="000670FE">
        <w:t>The present document is part 6 of a multi-part deliverable covering conformance test specification for Mission Critical Services over LTE consisting of:</w:t>
      </w:r>
    </w:p>
    <w:p w14:paraId="4A246912" w14:textId="77777777" w:rsidR="00426F2F" w:rsidRPr="000670FE" w:rsidRDefault="00DF46FD" w:rsidP="00426F2F">
      <w:pPr>
        <w:pStyle w:val="B1"/>
      </w:pPr>
      <w:r w:rsidRPr="000670FE">
        <w:tab/>
        <w:t>3GPP TS 36.579-1 </w:t>
      </w:r>
      <w:r w:rsidR="00426F2F" w:rsidRPr="000670FE">
        <w:t>[2]: "Mission Critical (MC) services over LTE protocol conformance testing; Part 1: Common test environment"</w:t>
      </w:r>
      <w:r w:rsidRPr="000670FE">
        <w:t>;</w:t>
      </w:r>
    </w:p>
    <w:p w14:paraId="71DFC41C" w14:textId="77777777" w:rsidR="00426F2F" w:rsidRPr="000670FE" w:rsidRDefault="00426F2F" w:rsidP="00426F2F">
      <w:pPr>
        <w:pStyle w:val="B1"/>
        <w:tabs>
          <w:tab w:val="left" w:pos="7371"/>
        </w:tabs>
      </w:pPr>
      <w:r w:rsidRPr="000670FE">
        <w:rPr>
          <w:b/>
        </w:rPr>
        <w:tab/>
      </w:r>
      <w:r w:rsidR="00DF46FD" w:rsidRPr="000670FE">
        <w:t>3GPP TS 36.579-2 [24]: "</w:t>
      </w:r>
      <w:r w:rsidRPr="000670FE">
        <w:t>Mission Critical (MC) services</w:t>
      </w:r>
      <w:r w:rsidRPr="000670FE" w:rsidDel="00EE581D">
        <w:t xml:space="preserve"> </w:t>
      </w:r>
      <w:r w:rsidRPr="000670FE">
        <w:t>over LTE; Part 2: Mission Critical Push To Talk (MCPTT) User Equipment (UE) Protocol conformance specification";</w:t>
      </w:r>
    </w:p>
    <w:p w14:paraId="30734794" w14:textId="77777777" w:rsidR="00426F2F" w:rsidRPr="000670FE" w:rsidRDefault="00DF46FD" w:rsidP="00426F2F">
      <w:pPr>
        <w:pStyle w:val="B1"/>
      </w:pPr>
      <w:r w:rsidRPr="000670FE">
        <w:tab/>
        <w:t>3GPP TS 36.579-3 [3]: "</w:t>
      </w:r>
      <w:r w:rsidR="00426F2F" w:rsidRPr="000670FE">
        <w:t>Mission Critical (MC) services</w:t>
      </w:r>
      <w:r w:rsidR="00426F2F" w:rsidRPr="000670FE" w:rsidDel="00EE581D">
        <w:t xml:space="preserve"> </w:t>
      </w:r>
      <w:r w:rsidR="00426F2F" w:rsidRPr="000670FE">
        <w:t>over LTE; Part 3: Mission Critical Push To Talk (MCPTT) Server Application test specification";</w:t>
      </w:r>
    </w:p>
    <w:p w14:paraId="518DD7B3" w14:textId="77777777" w:rsidR="00426F2F" w:rsidRPr="000670FE" w:rsidRDefault="00DF46FD" w:rsidP="00426F2F">
      <w:pPr>
        <w:pStyle w:val="B1"/>
      </w:pPr>
      <w:r w:rsidRPr="000670FE">
        <w:tab/>
        <w:t>3GPP TS 36.579-4 [4]: "</w:t>
      </w:r>
      <w:r w:rsidR="00426F2F" w:rsidRPr="000670FE">
        <w:t>Mission Critical (MC) services</w:t>
      </w:r>
      <w:r w:rsidR="00426F2F" w:rsidRPr="000670FE" w:rsidDel="00EE581D">
        <w:t xml:space="preserve"> </w:t>
      </w:r>
      <w:r w:rsidR="00426F2F" w:rsidRPr="000670FE">
        <w:t>over LTE; Part 4: Test Applicability and Implementation Conformance Statement (ICS)";</w:t>
      </w:r>
    </w:p>
    <w:p w14:paraId="4998CD30" w14:textId="77777777" w:rsidR="00426F2F" w:rsidRPr="000670FE" w:rsidRDefault="00DF46FD" w:rsidP="00426F2F">
      <w:pPr>
        <w:pStyle w:val="B1"/>
      </w:pPr>
      <w:r w:rsidRPr="000670FE">
        <w:tab/>
        <w:t>3GPP TS 36.579-5 [5]: "</w:t>
      </w:r>
      <w:r w:rsidR="00426F2F" w:rsidRPr="000670FE">
        <w:t>Mission Critical (MC) services</w:t>
      </w:r>
      <w:r w:rsidR="00426F2F" w:rsidRPr="000670FE" w:rsidDel="00EE581D">
        <w:t xml:space="preserve"> </w:t>
      </w:r>
      <w:r w:rsidR="00426F2F" w:rsidRPr="000670FE">
        <w:t>over LTE; Part 5: Abstract test suite (ATS)";</w:t>
      </w:r>
    </w:p>
    <w:p w14:paraId="06047824" w14:textId="77777777" w:rsidR="00426F2F" w:rsidRPr="000670FE" w:rsidRDefault="00426F2F" w:rsidP="00426F2F">
      <w:pPr>
        <w:pStyle w:val="B1"/>
        <w:rPr>
          <w:b/>
        </w:rPr>
      </w:pPr>
      <w:r w:rsidRPr="000670FE">
        <w:tab/>
      </w:r>
      <w:r w:rsidR="00DF46FD" w:rsidRPr="000670FE">
        <w:rPr>
          <w:b/>
        </w:rPr>
        <w:t>3GPP</w:t>
      </w:r>
      <w:r w:rsidR="00DF46FD" w:rsidRPr="000670FE">
        <w:t> </w:t>
      </w:r>
      <w:r w:rsidR="00DF46FD" w:rsidRPr="000670FE">
        <w:rPr>
          <w:b/>
        </w:rPr>
        <w:t>TS</w:t>
      </w:r>
      <w:r w:rsidR="00DF46FD" w:rsidRPr="000670FE">
        <w:t> </w:t>
      </w:r>
      <w:r w:rsidR="00DF46FD" w:rsidRPr="000670FE">
        <w:rPr>
          <w:b/>
        </w:rPr>
        <w:t>36.579-6: "</w:t>
      </w:r>
      <w:r w:rsidRPr="000670FE">
        <w:rPr>
          <w:b/>
        </w:rPr>
        <w:t>Mission Critical (MC) services over LTE; Part 6: Mission Critical Video (MCVideo) User Equipment (UE) Protocol conformance specification" (the present document);</w:t>
      </w:r>
    </w:p>
    <w:p w14:paraId="7481BE6A" w14:textId="77777777" w:rsidR="00426F2F" w:rsidRPr="000670FE" w:rsidRDefault="00DF46FD" w:rsidP="00426F2F">
      <w:pPr>
        <w:pStyle w:val="B1"/>
      </w:pPr>
      <w:r w:rsidRPr="000670FE">
        <w:tab/>
        <w:t>3GPP TS 36.579-7 [25]: "</w:t>
      </w:r>
      <w:r w:rsidR="00426F2F" w:rsidRPr="000670FE">
        <w:t>Mission Critical (MC) services over LTE; Part 7: Mission Critical Data (MCData) User Equipment (UE) Protocol conformance specification".</w:t>
      </w:r>
    </w:p>
    <w:p w14:paraId="3072D155" w14:textId="77777777" w:rsidR="00080512" w:rsidRPr="000670FE" w:rsidRDefault="00080512">
      <w:pPr>
        <w:pStyle w:val="Heading1"/>
      </w:pPr>
      <w:bookmarkStart w:id="19" w:name="introduction"/>
      <w:bookmarkEnd w:id="19"/>
      <w:r w:rsidRPr="000670FE">
        <w:br w:type="page"/>
      </w:r>
      <w:bookmarkStart w:id="20" w:name="scope"/>
      <w:bookmarkStart w:id="21" w:name="_Toc52787435"/>
      <w:bookmarkStart w:id="22" w:name="_Toc52787615"/>
      <w:bookmarkEnd w:id="20"/>
      <w:r w:rsidRPr="000670FE">
        <w:lastRenderedPageBreak/>
        <w:t>1</w:t>
      </w:r>
      <w:r w:rsidRPr="000670FE">
        <w:tab/>
        <w:t>Scope</w:t>
      </w:r>
      <w:bookmarkEnd w:id="21"/>
      <w:bookmarkEnd w:id="22"/>
    </w:p>
    <w:p w14:paraId="3FD58837" w14:textId="77777777" w:rsidR="00784A32" w:rsidRPr="000670FE" w:rsidRDefault="00784A32" w:rsidP="00784A32">
      <w:bookmarkStart w:id="23" w:name="references"/>
      <w:bookmarkEnd w:id="23"/>
      <w:r w:rsidRPr="000670FE">
        <w:t>The present document specifies the protocol conformance testing for testing a MCVideo Client for compliance to the Mission Critical Video (MCVideo) over LTE protocol requirements defined by 3GPP.</w:t>
      </w:r>
    </w:p>
    <w:p w14:paraId="7DD773C1" w14:textId="77777777" w:rsidR="00784A32" w:rsidRPr="000670FE" w:rsidRDefault="00784A32" w:rsidP="00784A32">
      <w:r w:rsidRPr="000670FE">
        <w:t>I</w:t>
      </w:r>
      <w:r w:rsidR="00CE7E0E" w:rsidRPr="000670FE">
        <w:t>n</w:t>
      </w:r>
      <w:r w:rsidRPr="000670FE">
        <w:t xml:space="preserve"> particular the present document contains:</w:t>
      </w:r>
    </w:p>
    <w:p w14:paraId="4D80A1C8" w14:textId="77777777" w:rsidR="00784A32" w:rsidRPr="000670FE" w:rsidRDefault="00784A32" w:rsidP="00784A32">
      <w:pPr>
        <w:pStyle w:val="B1"/>
      </w:pPr>
      <w:r w:rsidRPr="000670FE">
        <w:t>-</w:t>
      </w:r>
      <w:r w:rsidRPr="000670FE">
        <w:tab/>
        <w:t>the overall test structure;</w:t>
      </w:r>
    </w:p>
    <w:p w14:paraId="5ACB5A6F" w14:textId="77777777" w:rsidR="00784A32" w:rsidRPr="000670FE" w:rsidRDefault="00784A32" w:rsidP="00784A32">
      <w:pPr>
        <w:pStyle w:val="B1"/>
      </w:pPr>
      <w:r w:rsidRPr="000670FE">
        <w:t>-</w:t>
      </w:r>
      <w:r w:rsidRPr="000670FE">
        <w:tab/>
        <w:t>the test configurations;</w:t>
      </w:r>
    </w:p>
    <w:p w14:paraId="465939ED" w14:textId="77777777" w:rsidR="00784A32" w:rsidRPr="000670FE" w:rsidRDefault="00784A32" w:rsidP="00784A32">
      <w:pPr>
        <w:pStyle w:val="B1"/>
      </w:pPr>
      <w:r w:rsidRPr="000670FE">
        <w:t>-</w:t>
      </w:r>
      <w:r w:rsidRPr="000670FE">
        <w:tab/>
        <w:t>the conformance requirement and reference to the core specifications;</w:t>
      </w:r>
    </w:p>
    <w:p w14:paraId="68101EA0" w14:textId="77777777" w:rsidR="00784A32" w:rsidRPr="000670FE" w:rsidRDefault="00784A32" w:rsidP="00784A32">
      <w:pPr>
        <w:pStyle w:val="B1"/>
      </w:pPr>
      <w:r w:rsidRPr="000670FE">
        <w:t>-</w:t>
      </w:r>
      <w:r w:rsidRPr="000670FE">
        <w:tab/>
        <w:t>the test purposes; and</w:t>
      </w:r>
    </w:p>
    <w:p w14:paraId="4D73BEAF" w14:textId="77777777" w:rsidR="00784A32" w:rsidRPr="000670FE" w:rsidRDefault="00784A32" w:rsidP="00784A32">
      <w:pPr>
        <w:pStyle w:val="B1"/>
      </w:pPr>
      <w:r w:rsidRPr="000670FE">
        <w:t>-</w:t>
      </w:r>
      <w:r w:rsidRPr="000670FE">
        <w:tab/>
        <w:t>a brief description of the test procedure, the specific test requirements and short message exchange table.</w:t>
      </w:r>
    </w:p>
    <w:p w14:paraId="6C672241" w14:textId="77777777" w:rsidR="00784A32" w:rsidRPr="000670FE" w:rsidRDefault="00784A32" w:rsidP="00784A32">
      <w:r w:rsidRPr="000670FE">
        <w:t>The present document is valid for MCVideo Clients implemented according to 3GPP releases starting from Release 13 up to the Release indicated on the cover page of the present document.</w:t>
      </w:r>
    </w:p>
    <w:p w14:paraId="4B99F9EB" w14:textId="77777777" w:rsidR="00784A32" w:rsidRPr="000670FE" w:rsidRDefault="00784A32" w:rsidP="00784A32">
      <w:r w:rsidRPr="000670FE">
        <w:t>The following information relevant to testing specified in the present document could be found in accompanying specifications:</w:t>
      </w:r>
    </w:p>
    <w:p w14:paraId="6D159232" w14:textId="77777777" w:rsidR="00784A32" w:rsidRPr="000670FE" w:rsidRDefault="00784A32" w:rsidP="00784A32">
      <w:pPr>
        <w:pStyle w:val="B1"/>
      </w:pPr>
      <w:r w:rsidRPr="000670FE">
        <w:t>-</w:t>
      </w:r>
      <w:r w:rsidRPr="000670FE">
        <w:tab/>
        <w:t>default setting of the test parameters TS 36.579-1 [2];</w:t>
      </w:r>
    </w:p>
    <w:p w14:paraId="6F968298" w14:textId="77777777" w:rsidR="00784A32" w:rsidRPr="000670FE" w:rsidRDefault="00784A32" w:rsidP="00784A32">
      <w:pPr>
        <w:pStyle w:val="B1"/>
      </w:pPr>
      <w:r w:rsidRPr="000670FE">
        <w:t>-</w:t>
      </w:r>
      <w:r w:rsidRPr="000670FE">
        <w:tab/>
        <w:t>Implementation Conformance Statement (ICS) TS 36.579-4 [4] and Implementation eXtra Information for Testing (IXIT) TS 36.579-5 [5];</w:t>
      </w:r>
    </w:p>
    <w:p w14:paraId="7C1CF9ED" w14:textId="77777777" w:rsidR="00784A32" w:rsidRPr="000670FE" w:rsidRDefault="00784A32" w:rsidP="00784A32">
      <w:pPr>
        <w:pStyle w:val="B1"/>
      </w:pPr>
      <w:r w:rsidRPr="000670FE">
        <w:t>-</w:t>
      </w:r>
      <w:r w:rsidRPr="000670FE">
        <w:tab/>
        <w:t>the applicability of each test case TS 36.579-4 [4].</w:t>
      </w:r>
    </w:p>
    <w:p w14:paraId="7EACEAE9" w14:textId="77777777" w:rsidR="00784A32" w:rsidRPr="000670FE" w:rsidRDefault="00784A32" w:rsidP="00784A32">
      <w:r w:rsidRPr="000670FE">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0670FE" w:rsidRDefault="00080512">
      <w:pPr>
        <w:pStyle w:val="Heading1"/>
      </w:pPr>
      <w:bookmarkStart w:id="24" w:name="_Toc52787436"/>
      <w:bookmarkStart w:id="25" w:name="_Toc52787616"/>
      <w:r w:rsidRPr="000670FE">
        <w:t>2</w:t>
      </w:r>
      <w:r w:rsidRPr="000670FE">
        <w:tab/>
        <w:t>References</w:t>
      </w:r>
      <w:bookmarkEnd w:id="24"/>
      <w:bookmarkEnd w:id="25"/>
    </w:p>
    <w:p w14:paraId="4C589845" w14:textId="77777777" w:rsidR="00080512" w:rsidRPr="000670FE" w:rsidRDefault="00080512">
      <w:r w:rsidRPr="000670FE">
        <w:t>The following documents contain provisions which, through reference in this text, constitute provisions of the present document.</w:t>
      </w:r>
    </w:p>
    <w:p w14:paraId="7DD664EE" w14:textId="77777777" w:rsidR="00080512" w:rsidRPr="000670FE" w:rsidRDefault="00051834" w:rsidP="00051834">
      <w:pPr>
        <w:pStyle w:val="B1"/>
      </w:pPr>
      <w:r w:rsidRPr="000670FE">
        <w:t>-</w:t>
      </w:r>
      <w:r w:rsidRPr="000670FE">
        <w:tab/>
      </w:r>
      <w:r w:rsidR="00080512" w:rsidRPr="000670FE">
        <w:t>References are either specific (identified by date of publication, edition numbe</w:t>
      </w:r>
      <w:r w:rsidR="00DC4DA2" w:rsidRPr="000670FE">
        <w:t>r, version number, etc.) or non</w:t>
      </w:r>
      <w:r w:rsidR="00DC4DA2" w:rsidRPr="000670FE">
        <w:noBreakHyphen/>
      </w:r>
      <w:r w:rsidR="00080512" w:rsidRPr="000670FE">
        <w:t>specific.</w:t>
      </w:r>
    </w:p>
    <w:p w14:paraId="24EB04CF" w14:textId="77777777" w:rsidR="00080512" w:rsidRPr="000670FE" w:rsidRDefault="00051834" w:rsidP="00051834">
      <w:pPr>
        <w:pStyle w:val="B1"/>
      </w:pPr>
      <w:r w:rsidRPr="000670FE">
        <w:t>-</w:t>
      </w:r>
      <w:r w:rsidRPr="000670FE">
        <w:tab/>
      </w:r>
      <w:r w:rsidR="00080512" w:rsidRPr="000670FE">
        <w:t>For a specific reference, subsequent revisions do not apply.</w:t>
      </w:r>
    </w:p>
    <w:p w14:paraId="672446E6" w14:textId="77777777" w:rsidR="00080512" w:rsidRPr="000670FE" w:rsidRDefault="00051834" w:rsidP="00051834">
      <w:pPr>
        <w:pStyle w:val="B1"/>
      </w:pPr>
      <w:r w:rsidRPr="000670FE">
        <w:t>-</w:t>
      </w:r>
      <w:r w:rsidRPr="000670FE">
        <w:tab/>
      </w:r>
      <w:r w:rsidR="00080512" w:rsidRPr="000670FE">
        <w:t>For a non-specific reference, the latest version applies. In the case of a reference to a 3GPP document (including a GSM document), a non-specific reference implicitly refers to the latest version of that document</w:t>
      </w:r>
      <w:r w:rsidR="00080512" w:rsidRPr="000670FE">
        <w:rPr>
          <w:i/>
        </w:rPr>
        <w:t xml:space="preserve"> in the same Release as the present document</w:t>
      </w:r>
      <w:r w:rsidR="00080512" w:rsidRPr="000670FE">
        <w:t>.</w:t>
      </w:r>
    </w:p>
    <w:p w14:paraId="75C0CD41" w14:textId="77777777" w:rsidR="00EC4A25" w:rsidRPr="000670FE" w:rsidRDefault="00EC4A25" w:rsidP="00EC4A25">
      <w:pPr>
        <w:pStyle w:val="EX"/>
      </w:pPr>
      <w:r w:rsidRPr="000670FE">
        <w:t>[1]</w:t>
      </w:r>
      <w:r w:rsidRPr="000670FE">
        <w:tab/>
        <w:t>3GPP TR 21.905: "Vocabulary for 3GPP Specifications".</w:t>
      </w:r>
    </w:p>
    <w:p w14:paraId="008F1F71" w14:textId="77777777" w:rsidR="00784A32" w:rsidRPr="000670FE" w:rsidRDefault="00784A32" w:rsidP="00784A32">
      <w:pPr>
        <w:pStyle w:val="EX"/>
      </w:pPr>
      <w:r w:rsidRPr="000670FE">
        <w:t>[2]</w:t>
      </w:r>
      <w:r w:rsidRPr="000670FE">
        <w:tab/>
      </w:r>
      <w:r w:rsidR="002514EE" w:rsidRPr="000670FE">
        <w:t>3GPP TS </w:t>
      </w:r>
      <w:r w:rsidRPr="000670FE">
        <w:t>36.579-1: "Mission Critical (MC) services over LTE; Part 1: Common test environment".</w:t>
      </w:r>
    </w:p>
    <w:p w14:paraId="0DB5EA07" w14:textId="77777777" w:rsidR="00784A32" w:rsidRPr="000670FE" w:rsidRDefault="00784A32" w:rsidP="00784A32">
      <w:pPr>
        <w:pStyle w:val="EX"/>
      </w:pPr>
      <w:r w:rsidRPr="000670FE">
        <w:t>[3]</w:t>
      </w:r>
      <w:r w:rsidRPr="000670FE">
        <w:tab/>
      </w:r>
      <w:r w:rsidR="00186926" w:rsidRPr="000670FE">
        <w:t>Void</w:t>
      </w:r>
    </w:p>
    <w:p w14:paraId="16DFB5F6" w14:textId="77777777" w:rsidR="00784A32" w:rsidRPr="000670FE" w:rsidRDefault="00784A32" w:rsidP="00784A32">
      <w:pPr>
        <w:pStyle w:val="EX"/>
      </w:pPr>
      <w:r w:rsidRPr="000670FE">
        <w:t>[4]</w:t>
      </w:r>
      <w:r w:rsidRPr="000670FE">
        <w:tab/>
      </w:r>
      <w:r w:rsidR="002514EE" w:rsidRPr="000670FE">
        <w:t>3GPP TS </w:t>
      </w:r>
      <w:r w:rsidRPr="000670FE">
        <w:t>36.579-4: " Mission Critical (MC) services</w:t>
      </w:r>
      <w:r w:rsidRPr="000670FE" w:rsidDel="00EE581D">
        <w:t xml:space="preserve"> </w:t>
      </w:r>
      <w:r w:rsidRPr="000670FE">
        <w:t>over LTE; Part 4: Test Applicability and Implementation Conformance Statement (ICS).</w:t>
      </w:r>
    </w:p>
    <w:p w14:paraId="1F544BD0" w14:textId="77777777" w:rsidR="00784A32" w:rsidRPr="000670FE" w:rsidRDefault="00784A32" w:rsidP="00784A32">
      <w:pPr>
        <w:pStyle w:val="EX"/>
      </w:pPr>
      <w:r w:rsidRPr="000670FE">
        <w:t>[5]</w:t>
      </w:r>
      <w:r w:rsidRPr="000670FE">
        <w:tab/>
      </w:r>
      <w:r w:rsidR="002514EE" w:rsidRPr="000670FE">
        <w:t>3GPP TS </w:t>
      </w:r>
      <w:r w:rsidRPr="000670FE">
        <w:t>36.579-5: "Mission Critical (MC) services</w:t>
      </w:r>
      <w:r w:rsidRPr="000670FE" w:rsidDel="00EE581D">
        <w:t xml:space="preserve"> </w:t>
      </w:r>
      <w:r w:rsidRPr="000670FE">
        <w:t>over LTE; Part 5: Abstract test suite (ATS)".</w:t>
      </w:r>
    </w:p>
    <w:p w14:paraId="7FED378C" w14:textId="77777777" w:rsidR="00784A32" w:rsidRPr="000670FE" w:rsidRDefault="00784A32" w:rsidP="00784A32">
      <w:pPr>
        <w:pStyle w:val="EX"/>
      </w:pPr>
      <w:r w:rsidRPr="000670FE">
        <w:t>[6]</w:t>
      </w:r>
      <w:r w:rsidRPr="000670FE">
        <w:tab/>
      </w:r>
      <w:r w:rsidR="002514EE" w:rsidRPr="000670FE">
        <w:t>3GPP TS </w:t>
      </w:r>
      <w:r w:rsidRPr="000670FE">
        <w:t>36.523-1: "Evolved Universal Terrestrial Radio Access (E-UTRA) and Evolved Packet Core (EPC); User Equipment (UE) conformance specification; Part 1: Protocol conformance specification".</w:t>
      </w:r>
    </w:p>
    <w:p w14:paraId="4A78FB45" w14:textId="77777777" w:rsidR="00784A32" w:rsidRPr="000670FE" w:rsidRDefault="00784A32" w:rsidP="00784A32">
      <w:pPr>
        <w:pStyle w:val="EX"/>
      </w:pPr>
      <w:r w:rsidRPr="000670FE">
        <w:t>[7]</w:t>
      </w:r>
      <w:r w:rsidRPr="000670FE">
        <w:tab/>
      </w:r>
      <w:r w:rsidR="00186926" w:rsidRPr="000670FE">
        <w:t>Void</w:t>
      </w:r>
    </w:p>
    <w:p w14:paraId="1E4C5C9C" w14:textId="77777777" w:rsidR="00784A32" w:rsidRPr="000670FE" w:rsidRDefault="00784A32" w:rsidP="00784A32">
      <w:pPr>
        <w:pStyle w:val="EX"/>
      </w:pPr>
      <w:r w:rsidRPr="000670FE">
        <w:t>[8]</w:t>
      </w:r>
      <w:r w:rsidRPr="000670FE">
        <w:tab/>
      </w:r>
      <w:r w:rsidR="00186926" w:rsidRPr="000670FE">
        <w:t>Void</w:t>
      </w:r>
    </w:p>
    <w:p w14:paraId="72899EA4" w14:textId="77777777" w:rsidR="00784A32" w:rsidRPr="000670FE" w:rsidRDefault="00784A32" w:rsidP="00784A32">
      <w:pPr>
        <w:pStyle w:val="EX"/>
      </w:pPr>
      <w:r w:rsidRPr="000670FE">
        <w:t>[9]</w:t>
      </w:r>
      <w:r w:rsidRPr="000670FE">
        <w:tab/>
      </w:r>
      <w:r w:rsidR="002514EE" w:rsidRPr="000670FE">
        <w:t>3GPP TS </w:t>
      </w:r>
      <w:r w:rsidRPr="000670FE">
        <w:t>24.379: "Mission Critical Push To Talk (MCPTT) call control; Protocol specification".</w:t>
      </w:r>
    </w:p>
    <w:p w14:paraId="2497EED8" w14:textId="77777777" w:rsidR="00784A32" w:rsidRPr="000670FE" w:rsidRDefault="00784A32" w:rsidP="00784A32">
      <w:pPr>
        <w:pStyle w:val="EX"/>
      </w:pPr>
      <w:r w:rsidRPr="000670FE">
        <w:t>[10]</w:t>
      </w:r>
      <w:r w:rsidRPr="000670FE">
        <w:tab/>
      </w:r>
      <w:r w:rsidR="002514EE" w:rsidRPr="000670FE">
        <w:t>3GPP TS </w:t>
      </w:r>
      <w:r w:rsidRPr="000670FE">
        <w:t>24.380: "Mission Critical Push To Talk (MCPTT) media plane control; Protocol specification</w:t>
      </w:r>
      <w:r w:rsidRPr="000670FE" w:rsidDel="00FF4333">
        <w:t xml:space="preserve"> </w:t>
      </w:r>
      <w:r w:rsidRPr="000670FE">
        <w:t>".</w:t>
      </w:r>
    </w:p>
    <w:p w14:paraId="73B29248" w14:textId="77777777" w:rsidR="00784A32" w:rsidRPr="000670FE" w:rsidRDefault="00784A32" w:rsidP="00784A32">
      <w:pPr>
        <w:pStyle w:val="EX"/>
      </w:pPr>
      <w:r w:rsidRPr="000670FE">
        <w:t>[11]</w:t>
      </w:r>
      <w:r w:rsidRPr="000670FE">
        <w:tab/>
      </w:r>
      <w:r w:rsidR="002514EE" w:rsidRPr="000670FE">
        <w:t>3GPP TS </w:t>
      </w:r>
      <w:r w:rsidRPr="000670FE">
        <w:t>24.481: "Mission Critical Services (MCS) group management; Protocol specification".</w:t>
      </w:r>
    </w:p>
    <w:p w14:paraId="24A2CEBE" w14:textId="77777777" w:rsidR="00784A32" w:rsidRPr="000670FE" w:rsidRDefault="00784A32" w:rsidP="00784A32">
      <w:pPr>
        <w:pStyle w:val="EX"/>
      </w:pPr>
      <w:r w:rsidRPr="000670FE">
        <w:t>[12]</w:t>
      </w:r>
      <w:r w:rsidRPr="000670FE">
        <w:tab/>
      </w:r>
      <w:r w:rsidR="002514EE" w:rsidRPr="000670FE">
        <w:t>3GPP TS </w:t>
      </w:r>
      <w:r w:rsidRPr="000670FE">
        <w:t>24.482: "Mission Critical Services (MCS) identity management; Protocol specification".</w:t>
      </w:r>
    </w:p>
    <w:p w14:paraId="14E208CC" w14:textId="77777777" w:rsidR="00784A32" w:rsidRPr="000670FE" w:rsidRDefault="00784A32" w:rsidP="00784A32">
      <w:pPr>
        <w:pStyle w:val="EX"/>
      </w:pPr>
      <w:r w:rsidRPr="000670FE">
        <w:t>[13]</w:t>
      </w:r>
      <w:r w:rsidRPr="000670FE">
        <w:tab/>
      </w:r>
      <w:r w:rsidR="002514EE" w:rsidRPr="000670FE">
        <w:t>3GPP TS </w:t>
      </w:r>
      <w:r w:rsidRPr="000670FE">
        <w:t>24.483: "Mission Critical Services (MCS) Management Object (MO)".</w:t>
      </w:r>
    </w:p>
    <w:p w14:paraId="3E782F4F" w14:textId="77777777" w:rsidR="00784A32" w:rsidRPr="000670FE" w:rsidRDefault="00784A32" w:rsidP="00784A32">
      <w:pPr>
        <w:pStyle w:val="EX"/>
      </w:pPr>
      <w:r w:rsidRPr="000670FE">
        <w:t>[14]</w:t>
      </w:r>
      <w:r w:rsidRPr="000670FE">
        <w:tab/>
      </w:r>
      <w:r w:rsidR="002514EE" w:rsidRPr="000670FE">
        <w:t>3GPP TS </w:t>
      </w:r>
      <w:r w:rsidRPr="000670FE">
        <w:t>24.484: "Mission Critical Services (MCS) configuration management; Protocol specification".</w:t>
      </w:r>
    </w:p>
    <w:p w14:paraId="23BBC231" w14:textId="77777777" w:rsidR="00784A32" w:rsidRPr="000670FE" w:rsidRDefault="00784A32" w:rsidP="00784A32">
      <w:pPr>
        <w:pStyle w:val="EX"/>
      </w:pPr>
      <w:r w:rsidRPr="000670FE">
        <w:t>[15]</w:t>
      </w:r>
      <w:r w:rsidRPr="000670FE">
        <w:tab/>
      </w:r>
      <w:r w:rsidR="002514EE" w:rsidRPr="000670FE">
        <w:t>3GPP TS </w:t>
      </w:r>
      <w:r w:rsidRPr="000670FE">
        <w:t>33.179: " Security of Mission Critical Push To Talk (MCPTT) over LTE".</w:t>
      </w:r>
    </w:p>
    <w:p w14:paraId="75159921" w14:textId="77777777" w:rsidR="00784A32" w:rsidRPr="000670FE" w:rsidRDefault="00784A32" w:rsidP="00784A32">
      <w:pPr>
        <w:pStyle w:val="EX"/>
      </w:pPr>
      <w:r w:rsidRPr="000670FE">
        <w:t>[16]</w:t>
      </w:r>
      <w:r w:rsidRPr="000670FE">
        <w:tab/>
      </w:r>
      <w:r w:rsidR="002514EE" w:rsidRPr="000670FE">
        <w:t>3GPP TS </w:t>
      </w:r>
      <w:r w:rsidRPr="000670FE">
        <w:t>24.229: "IP multimedia call control protocol based on Session Initiation Protocol (SIP) and Session Description Protocol (SDP); Stage 3".</w:t>
      </w:r>
    </w:p>
    <w:p w14:paraId="58A08431" w14:textId="77777777" w:rsidR="00784A32" w:rsidRPr="000670FE" w:rsidRDefault="00784A32" w:rsidP="00784A32">
      <w:pPr>
        <w:pStyle w:val="EX"/>
      </w:pPr>
      <w:r w:rsidRPr="000670FE">
        <w:t>[17]</w:t>
      </w:r>
      <w:r w:rsidRPr="000670FE">
        <w:tab/>
      </w:r>
      <w:r w:rsidR="00186926" w:rsidRPr="000670FE">
        <w:t>Void</w:t>
      </w:r>
    </w:p>
    <w:p w14:paraId="20FC39B9" w14:textId="77777777" w:rsidR="00784A32" w:rsidRPr="000670FE" w:rsidRDefault="00784A32" w:rsidP="00784A32">
      <w:pPr>
        <w:pStyle w:val="EX"/>
      </w:pPr>
      <w:r w:rsidRPr="000670FE">
        <w:t>[18]</w:t>
      </w:r>
      <w:r w:rsidRPr="000670FE">
        <w:tab/>
      </w:r>
      <w:r w:rsidR="00186926" w:rsidRPr="000670FE">
        <w:t>Void</w:t>
      </w:r>
      <w:r w:rsidRPr="000670FE">
        <w:t>.</w:t>
      </w:r>
    </w:p>
    <w:p w14:paraId="073F3398" w14:textId="77777777" w:rsidR="00784A32" w:rsidRPr="000670FE" w:rsidRDefault="00784A32" w:rsidP="00784A32">
      <w:pPr>
        <w:pStyle w:val="EX"/>
      </w:pPr>
      <w:r w:rsidRPr="000670FE">
        <w:t>[19]</w:t>
      </w:r>
      <w:r w:rsidRPr="000670FE">
        <w:tab/>
      </w:r>
      <w:r w:rsidR="002514EE" w:rsidRPr="000670FE">
        <w:t>3GPP TS </w:t>
      </w:r>
      <w:r w:rsidRPr="000670FE">
        <w:t>36.509: "Evolved Universal Terrestrial Radio Access (E-UTRA) and Evolved Universal Terrestrial Radio Access Network (E-UTRAN); Special conformance testing functions for User Equipment (UE)".</w:t>
      </w:r>
    </w:p>
    <w:p w14:paraId="1EAB0957" w14:textId="77777777" w:rsidR="00784A32" w:rsidRPr="000670FE" w:rsidRDefault="00784A32" w:rsidP="00784A32">
      <w:pPr>
        <w:pStyle w:val="EX"/>
      </w:pPr>
      <w:r w:rsidRPr="000670FE">
        <w:t>[20]</w:t>
      </w:r>
      <w:r w:rsidRPr="000670FE">
        <w:tab/>
      </w:r>
      <w:r w:rsidR="002514EE" w:rsidRPr="000670FE">
        <w:t>3GPP TS </w:t>
      </w:r>
      <w:r w:rsidRPr="000670FE">
        <w:t>36.508: "Evolved Universal Terrestrial Radio Access (E-UTRA) and Evolved Universal Terrestrial Radio Access (E-UTRAN); Common Test Environments for User Equipment (UE) Conformance Testing".</w:t>
      </w:r>
    </w:p>
    <w:p w14:paraId="22920E26" w14:textId="77777777" w:rsidR="00784A32" w:rsidRPr="000670FE" w:rsidRDefault="002514EE" w:rsidP="00784A32">
      <w:pPr>
        <w:pStyle w:val="EX"/>
      </w:pPr>
      <w:r w:rsidRPr="000670FE">
        <w:t>[21]</w:t>
      </w:r>
      <w:r w:rsidRPr="000670FE">
        <w:tab/>
        <w:t>OpenID Connect </w:t>
      </w:r>
      <w:r w:rsidR="00784A32" w:rsidRPr="000670FE">
        <w:t xml:space="preserve">1.0: "OpenID Connect Core 1.0 incorporating errata set 1", </w:t>
      </w:r>
      <w:hyperlink r:id="rId11" w:history="1">
        <w:r w:rsidR="00784A32" w:rsidRPr="000670FE">
          <w:rPr>
            <w:rStyle w:val="Hyperlink"/>
            <w:color w:val="0000FF"/>
          </w:rPr>
          <w:t>http://openid.net/specs/openid-connect-core-1_0.html</w:t>
        </w:r>
      </w:hyperlink>
      <w:r w:rsidR="00784A32" w:rsidRPr="000670FE">
        <w:t>.</w:t>
      </w:r>
    </w:p>
    <w:p w14:paraId="58357C7A" w14:textId="77777777" w:rsidR="00784A32" w:rsidRPr="000670FE" w:rsidRDefault="00784A32" w:rsidP="00784A32">
      <w:pPr>
        <w:pStyle w:val="EX"/>
      </w:pPr>
      <w:r w:rsidRPr="000670FE">
        <w:t>[22]</w:t>
      </w:r>
      <w:r w:rsidRPr="000670FE">
        <w:tab/>
      </w:r>
      <w:r w:rsidR="002514EE" w:rsidRPr="000670FE">
        <w:t>3GPP TS </w:t>
      </w:r>
      <w:r w:rsidRPr="000670FE">
        <w:t>33.310: "Network Domain Security (NDS); Authentication Framework (AF)".</w:t>
      </w:r>
    </w:p>
    <w:p w14:paraId="16F548C3" w14:textId="77777777" w:rsidR="00784A32" w:rsidRPr="000670FE" w:rsidRDefault="00784A32" w:rsidP="00784A32">
      <w:pPr>
        <w:pStyle w:val="EX"/>
      </w:pPr>
      <w:r w:rsidRPr="000670FE">
        <w:t>[23]</w:t>
      </w:r>
      <w:r w:rsidRPr="000670FE">
        <w:tab/>
      </w:r>
      <w:r w:rsidR="00186926" w:rsidRPr="000670FE">
        <w:t>Void</w:t>
      </w:r>
    </w:p>
    <w:p w14:paraId="5AF51EA8" w14:textId="77777777" w:rsidR="00784A32" w:rsidRPr="000670FE" w:rsidRDefault="00784A32" w:rsidP="00784A32">
      <w:pPr>
        <w:pStyle w:val="EX"/>
      </w:pPr>
      <w:r w:rsidRPr="000670FE">
        <w:t>[24]</w:t>
      </w:r>
      <w:r w:rsidRPr="000670FE">
        <w:tab/>
      </w:r>
      <w:r w:rsidR="002514EE" w:rsidRPr="000670FE">
        <w:t>3GPP TS </w:t>
      </w:r>
      <w:r w:rsidRPr="000670FE">
        <w:t>36.579-2: "Mission Critical (MC) services over LTE; Part 2: Mission Critical Push To Talk (MCPTT) User Equipment (UE) Protocol conformance specification".</w:t>
      </w:r>
    </w:p>
    <w:p w14:paraId="08A5E741" w14:textId="77777777" w:rsidR="00784A32" w:rsidRPr="000670FE" w:rsidRDefault="00784A32" w:rsidP="00784A32">
      <w:pPr>
        <w:pStyle w:val="EX"/>
      </w:pPr>
      <w:r w:rsidRPr="000670FE">
        <w:t>[25]</w:t>
      </w:r>
      <w:r w:rsidRPr="000670FE">
        <w:tab/>
      </w:r>
      <w:r w:rsidR="002514EE" w:rsidRPr="000670FE">
        <w:t>3GPP TS </w:t>
      </w:r>
      <w:r w:rsidRPr="000670FE">
        <w:t>36.579-7: "Mission Critical (MC) services over LTE; Part 7: Mission Critical Data (MCData) User Equipment (UE) Protocol conformance specification".</w:t>
      </w:r>
    </w:p>
    <w:p w14:paraId="5FA56262" w14:textId="77777777" w:rsidR="00784A32" w:rsidRPr="000670FE" w:rsidRDefault="00784A32" w:rsidP="00784A32">
      <w:pPr>
        <w:pStyle w:val="EX"/>
      </w:pPr>
      <w:r w:rsidRPr="000670FE">
        <w:t>[26]</w:t>
      </w:r>
      <w:r w:rsidRPr="000670FE">
        <w:tab/>
      </w:r>
      <w:r w:rsidR="002514EE" w:rsidRPr="000670FE">
        <w:t xml:space="preserve">3GPP TS 24.281: </w:t>
      </w:r>
      <w:r w:rsidRPr="000670FE">
        <w:t>Mission Critical Video (MCVideo) signalling control; Protocol specification".</w:t>
      </w:r>
    </w:p>
    <w:p w14:paraId="66BC2529" w14:textId="77777777" w:rsidR="00784A32" w:rsidRPr="000670FE" w:rsidRDefault="00784A32" w:rsidP="00784A32">
      <w:pPr>
        <w:pStyle w:val="EX"/>
      </w:pPr>
      <w:r w:rsidRPr="000670FE">
        <w:t>[27]</w:t>
      </w:r>
      <w:r w:rsidRPr="000670FE">
        <w:tab/>
      </w:r>
      <w:r w:rsidR="002514EE" w:rsidRPr="000670FE">
        <w:t>3GPP TS </w:t>
      </w:r>
      <w:r w:rsidRPr="000670FE">
        <w:t>24.581: "Mission Critical Video (MCVideo) media plane control; Protocol specification".</w:t>
      </w:r>
    </w:p>
    <w:p w14:paraId="5AEA94BF" w14:textId="77777777" w:rsidR="00784A32" w:rsidRPr="000670FE" w:rsidRDefault="00784A32" w:rsidP="00784A32">
      <w:pPr>
        <w:pStyle w:val="EX"/>
      </w:pPr>
      <w:r w:rsidRPr="000670FE">
        <w:t>[28]</w:t>
      </w:r>
      <w:r w:rsidRPr="000670FE">
        <w:tab/>
      </w:r>
      <w:r w:rsidR="002514EE" w:rsidRPr="000670FE">
        <w:t>3GPP TS </w:t>
      </w:r>
      <w:r w:rsidRPr="000670FE">
        <w:t>23.281: "Functional architecture and information flows to support Mission Critical Video (MCVideo); Stage 2".</w:t>
      </w:r>
    </w:p>
    <w:p w14:paraId="74595114" w14:textId="77777777" w:rsidR="00784A32" w:rsidRPr="000670FE" w:rsidRDefault="00784A32" w:rsidP="00784A32">
      <w:pPr>
        <w:pStyle w:val="EX"/>
      </w:pPr>
      <w:r w:rsidRPr="000670FE">
        <w:t>[29]</w:t>
      </w:r>
      <w:r w:rsidRPr="000670FE">
        <w:tab/>
      </w:r>
      <w:r w:rsidR="002514EE" w:rsidRPr="000670FE">
        <w:t>3GPP TS </w:t>
      </w:r>
      <w:r w:rsidRPr="000670FE">
        <w:t>22.281: "Mission Critical Video over LTE".</w:t>
      </w:r>
    </w:p>
    <w:p w14:paraId="21886979" w14:textId="77777777" w:rsidR="00784A32" w:rsidRPr="000670FE" w:rsidRDefault="00784A32" w:rsidP="00784A32">
      <w:pPr>
        <w:pStyle w:val="EX"/>
      </w:pPr>
      <w:r w:rsidRPr="000670FE">
        <w:t>[30]</w:t>
      </w:r>
      <w:r w:rsidRPr="000670FE">
        <w:tab/>
      </w:r>
      <w:r w:rsidR="002514EE" w:rsidRPr="000670FE">
        <w:t>3GPP TS </w:t>
      </w:r>
      <w:r w:rsidRPr="000670FE">
        <w:t>33.180: "Security of the mission critical service".</w:t>
      </w:r>
    </w:p>
    <w:p w14:paraId="09430E84" w14:textId="77777777" w:rsidR="00080512" w:rsidRPr="000670FE" w:rsidRDefault="00080512">
      <w:pPr>
        <w:pStyle w:val="Heading1"/>
      </w:pPr>
      <w:bookmarkStart w:id="26" w:name="definitions"/>
      <w:bookmarkStart w:id="27" w:name="_Toc52787437"/>
      <w:bookmarkStart w:id="28" w:name="_Toc52787617"/>
      <w:bookmarkEnd w:id="26"/>
      <w:r w:rsidRPr="000670FE">
        <w:t>3</w:t>
      </w:r>
      <w:r w:rsidRPr="000670FE">
        <w:tab/>
        <w:t>Definitions</w:t>
      </w:r>
      <w:r w:rsidR="00602AEA" w:rsidRPr="000670FE">
        <w:t xml:space="preserve"> of terms, symbols and abbreviations</w:t>
      </w:r>
      <w:bookmarkEnd w:id="27"/>
      <w:bookmarkEnd w:id="28"/>
    </w:p>
    <w:p w14:paraId="6C90A356" w14:textId="77777777" w:rsidR="00080512" w:rsidRPr="000670FE" w:rsidRDefault="00080512">
      <w:pPr>
        <w:pStyle w:val="Heading2"/>
      </w:pPr>
      <w:bookmarkStart w:id="29" w:name="_Toc52787438"/>
      <w:bookmarkStart w:id="30" w:name="_Toc52787618"/>
      <w:r w:rsidRPr="000670FE">
        <w:t>3.1</w:t>
      </w:r>
      <w:r w:rsidRPr="000670FE">
        <w:tab/>
      </w:r>
      <w:r w:rsidR="002B6339" w:rsidRPr="000670FE">
        <w:t>Terms</w:t>
      </w:r>
      <w:bookmarkEnd w:id="29"/>
      <w:bookmarkEnd w:id="30"/>
    </w:p>
    <w:p w14:paraId="03D6FBBA" w14:textId="77777777" w:rsidR="00080512" w:rsidRPr="000670FE" w:rsidRDefault="00080512">
      <w:r w:rsidRPr="000670FE">
        <w:t>For the purposes of the present document, the terms given in TR 21.905 [</w:t>
      </w:r>
      <w:r w:rsidR="004D3578" w:rsidRPr="000670FE">
        <w:t>1</w:t>
      </w:r>
      <w:r w:rsidRPr="000670FE">
        <w:t>] and the following apply. A term defined in the present document takes precedence over the definition of the same term, if any, in</w:t>
      </w:r>
      <w:r w:rsidR="00DF62CD" w:rsidRPr="000670FE">
        <w:t xml:space="preserve"> </w:t>
      </w:r>
      <w:r w:rsidRPr="000670FE">
        <w:t>TR 21.905 [</w:t>
      </w:r>
      <w:r w:rsidR="004D3578" w:rsidRPr="000670FE">
        <w:t>1</w:t>
      </w:r>
      <w:r w:rsidRPr="000670FE">
        <w:t>].</w:t>
      </w:r>
    </w:p>
    <w:p w14:paraId="6983CE2F" w14:textId="77777777" w:rsidR="00784A32" w:rsidRPr="000670FE" w:rsidRDefault="00784A32" w:rsidP="00784A32">
      <w:r w:rsidRPr="000670FE">
        <w:t>For the purpose of the present document, the following terms a</w:t>
      </w:r>
      <w:r w:rsidR="002514EE" w:rsidRPr="000670FE">
        <w:t>nd definitions given in TS 24.281 </w:t>
      </w:r>
      <w:r w:rsidRPr="000670FE">
        <w:t>[26] apply:</w:t>
      </w:r>
    </w:p>
    <w:p w14:paraId="0089C316" w14:textId="77777777" w:rsidR="00784A32" w:rsidRPr="000670FE" w:rsidRDefault="00784A32" w:rsidP="00784A32">
      <w:pPr>
        <w:pStyle w:val="EW"/>
      </w:pPr>
      <w:r w:rsidRPr="000670FE">
        <w:t>An MCVideo user is affiliated to an MCVideo group</w:t>
      </w:r>
    </w:p>
    <w:p w14:paraId="400DC695" w14:textId="77777777" w:rsidR="00784A32" w:rsidRPr="000670FE" w:rsidRDefault="00784A32" w:rsidP="00784A32">
      <w:pPr>
        <w:pStyle w:val="EW"/>
      </w:pPr>
      <w:r w:rsidRPr="000670FE">
        <w:t>An MCVideo user is affiliated to an MCVideo group at an MCVideo client</w:t>
      </w:r>
    </w:p>
    <w:p w14:paraId="6B8826AE" w14:textId="77777777" w:rsidR="00784A32" w:rsidRPr="000670FE" w:rsidRDefault="00784A32" w:rsidP="00784A32">
      <w:pPr>
        <w:pStyle w:val="EW"/>
      </w:pPr>
      <w:r w:rsidRPr="000670FE">
        <w:t>Affiliation status</w:t>
      </w:r>
    </w:p>
    <w:p w14:paraId="6140E3BC" w14:textId="77777777" w:rsidR="00784A32" w:rsidRPr="000670FE" w:rsidRDefault="00784A32" w:rsidP="00784A32">
      <w:pPr>
        <w:pStyle w:val="EW"/>
      </w:pPr>
      <w:r w:rsidRPr="000670FE">
        <w:t>Group identity</w:t>
      </w:r>
    </w:p>
    <w:p w14:paraId="116D8D53" w14:textId="77777777" w:rsidR="00784A32" w:rsidRPr="000670FE" w:rsidRDefault="00784A32" w:rsidP="00784A32">
      <w:pPr>
        <w:pStyle w:val="EW"/>
      </w:pPr>
      <w:r w:rsidRPr="000670FE">
        <w:t>MCVideo client ID</w:t>
      </w:r>
    </w:p>
    <w:p w14:paraId="32D35D74" w14:textId="77777777" w:rsidR="00784A32" w:rsidRPr="000670FE" w:rsidRDefault="00784A32" w:rsidP="00784A32">
      <w:pPr>
        <w:pStyle w:val="EW"/>
      </w:pPr>
      <w:r w:rsidRPr="000670FE">
        <w:t>MCVideo emergency alert state</w:t>
      </w:r>
    </w:p>
    <w:p w14:paraId="71B4FCBC" w14:textId="77777777" w:rsidR="00784A32" w:rsidRPr="000670FE" w:rsidRDefault="00784A32" w:rsidP="00784A32">
      <w:pPr>
        <w:pStyle w:val="EW"/>
      </w:pPr>
      <w:r w:rsidRPr="000670FE">
        <w:t>MCVideo emergency group state</w:t>
      </w:r>
    </w:p>
    <w:p w14:paraId="4750B115" w14:textId="77777777" w:rsidR="00784A32" w:rsidRPr="000670FE" w:rsidRDefault="00784A32" w:rsidP="00784A32">
      <w:pPr>
        <w:pStyle w:val="EW"/>
      </w:pPr>
      <w:r w:rsidRPr="000670FE">
        <w:t>MCVideo emergency group call state</w:t>
      </w:r>
    </w:p>
    <w:p w14:paraId="7DA644F9" w14:textId="77777777" w:rsidR="00784A32" w:rsidRPr="000670FE" w:rsidRDefault="00784A32" w:rsidP="00784A32">
      <w:pPr>
        <w:pStyle w:val="EW"/>
      </w:pPr>
      <w:r w:rsidRPr="000670FE">
        <w:t>MCVideo emergency private call</w:t>
      </w:r>
    </w:p>
    <w:p w14:paraId="6EB0F632" w14:textId="77777777" w:rsidR="00784A32" w:rsidRPr="000670FE" w:rsidRDefault="00784A32" w:rsidP="00784A32">
      <w:pPr>
        <w:pStyle w:val="EW"/>
      </w:pPr>
      <w:r w:rsidRPr="000670FE">
        <w:t>MCVideo emergency private call state</w:t>
      </w:r>
    </w:p>
    <w:p w14:paraId="15E1D22E" w14:textId="77777777" w:rsidR="00784A32" w:rsidRPr="000670FE" w:rsidRDefault="00784A32" w:rsidP="00784A32">
      <w:pPr>
        <w:pStyle w:val="EW"/>
      </w:pPr>
      <w:r w:rsidRPr="000670FE">
        <w:t>MCVideo emergency private priority state</w:t>
      </w:r>
    </w:p>
    <w:p w14:paraId="1348E57D" w14:textId="77777777" w:rsidR="00784A32" w:rsidRPr="000670FE" w:rsidRDefault="00784A32" w:rsidP="00784A32">
      <w:pPr>
        <w:pStyle w:val="EW"/>
      </w:pPr>
      <w:r w:rsidRPr="000670FE">
        <w:t>MCVideo imminent peril group call state</w:t>
      </w:r>
    </w:p>
    <w:p w14:paraId="6E98976B" w14:textId="77777777" w:rsidR="00784A32" w:rsidRPr="000670FE" w:rsidRDefault="00784A32" w:rsidP="00784A32">
      <w:pPr>
        <w:pStyle w:val="EW"/>
      </w:pPr>
      <w:r w:rsidRPr="000670FE">
        <w:t>MCVideo imminent peril group state</w:t>
      </w:r>
    </w:p>
    <w:p w14:paraId="6EF5C7BF" w14:textId="77777777" w:rsidR="00784A32" w:rsidRPr="000670FE" w:rsidRDefault="00784A32" w:rsidP="00784A32">
      <w:pPr>
        <w:pStyle w:val="EW"/>
      </w:pPr>
      <w:r w:rsidRPr="000670FE">
        <w:t>MCVideo private call</w:t>
      </w:r>
    </w:p>
    <w:p w14:paraId="65FCEF88" w14:textId="77777777" w:rsidR="00784A32" w:rsidRPr="000670FE" w:rsidRDefault="00784A32" w:rsidP="00784A32">
      <w:pPr>
        <w:pStyle w:val="EW"/>
      </w:pPr>
      <w:r w:rsidRPr="000670FE">
        <w:t>MCVideo private emergency alert state</w:t>
      </w:r>
    </w:p>
    <w:p w14:paraId="337E2C11" w14:textId="77777777" w:rsidR="00784A32" w:rsidRPr="000670FE" w:rsidRDefault="00784A32" w:rsidP="00784A32">
      <w:pPr>
        <w:pStyle w:val="EW"/>
      </w:pPr>
      <w:r w:rsidRPr="000670FE">
        <w:t>MCVideo video media</w:t>
      </w:r>
    </w:p>
    <w:p w14:paraId="0A6D6517" w14:textId="77777777" w:rsidR="00784A32" w:rsidRPr="000670FE" w:rsidRDefault="00784A32" w:rsidP="00784A32">
      <w:pPr>
        <w:pStyle w:val="EW"/>
      </w:pPr>
      <w:r w:rsidRPr="000670FE">
        <w:t>Media-transmission control entity</w:t>
      </w:r>
    </w:p>
    <w:p w14:paraId="21CBDFD3" w14:textId="77777777" w:rsidR="00784A32" w:rsidRPr="000670FE" w:rsidRDefault="00784A32" w:rsidP="00784A32">
      <w:pPr>
        <w:pStyle w:val="EW"/>
      </w:pPr>
      <w:r w:rsidRPr="000670FE">
        <w:t>Private call</w:t>
      </w:r>
    </w:p>
    <w:p w14:paraId="25566B89" w14:textId="77777777" w:rsidR="00784A32" w:rsidRPr="000670FE" w:rsidRDefault="00784A32" w:rsidP="00784A32">
      <w:pPr>
        <w:pStyle w:val="EW"/>
      </w:pPr>
      <w:r w:rsidRPr="000670FE">
        <w:t>Remote change of an MCVideo user's selected group</w:t>
      </w:r>
    </w:p>
    <w:p w14:paraId="7F681DFD" w14:textId="77777777" w:rsidR="00784A32" w:rsidRPr="000670FE" w:rsidRDefault="00784A32" w:rsidP="00784A32">
      <w:pPr>
        <w:pStyle w:val="EW"/>
      </w:pPr>
      <w:r w:rsidRPr="000670FE">
        <w:t>Temporary MCVideo group identity</w:t>
      </w:r>
    </w:p>
    <w:p w14:paraId="58536E17" w14:textId="77777777" w:rsidR="00784A32" w:rsidRPr="000670FE" w:rsidRDefault="00784A32" w:rsidP="00784A32">
      <w:pPr>
        <w:pStyle w:val="EW"/>
      </w:pPr>
      <w:r w:rsidRPr="000670FE">
        <w:t>Trusted mutual aid</w:t>
      </w:r>
    </w:p>
    <w:p w14:paraId="13B359E0" w14:textId="77777777" w:rsidR="00784A32" w:rsidRPr="000670FE" w:rsidRDefault="00784A32" w:rsidP="00784A32">
      <w:pPr>
        <w:pStyle w:val="EW"/>
      </w:pPr>
      <w:r w:rsidRPr="000670FE">
        <w:t>Untrusted mutual aid</w:t>
      </w:r>
    </w:p>
    <w:p w14:paraId="628BA0F8" w14:textId="77777777" w:rsidR="00DF46FD" w:rsidRPr="000670FE" w:rsidRDefault="00DF46FD" w:rsidP="00784A32">
      <w:pPr>
        <w:pStyle w:val="EW"/>
      </w:pPr>
    </w:p>
    <w:p w14:paraId="21AB2595" w14:textId="77777777" w:rsidR="00784A32" w:rsidRPr="000670FE" w:rsidRDefault="00784A32" w:rsidP="00DF46FD">
      <w:r w:rsidRPr="000670FE">
        <w:t>For the purpose of the present document, the following terms and definitions given in TS 33.180 [30] apply:</w:t>
      </w:r>
    </w:p>
    <w:p w14:paraId="3DCD96A7" w14:textId="77777777" w:rsidR="00784A32" w:rsidRPr="000670FE" w:rsidRDefault="00784A32" w:rsidP="00784A32">
      <w:pPr>
        <w:pStyle w:val="EW"/>
      </w:pPr>
      <w:r w:rsidRPr="000670FE">
        <w:t>Client Server Key (CSK)</w:t>
      </w:r>
    </w:p>
    <w:p w14:paraId="13195020" w14:textId="77777777" w:rsidR="00784A32" w:rsidRPr="000670FE" w:rsidRDefault="00784A32" w:rsidP="00784A32">
      <w:pPr>
        <w:pStyle w:val="EW"/>
      </w:pPr>
      <w:r w:rsidRPr="000670FE">
        <w:t>Private Call Key (PCK)</w:t>
      </w:r>
    </w:p>
    <w:p w14:paraId="4D238BBA" w14:textId="77777777" w:rsidR="00784A32" w:rsidRPr="000670FE" w:rsidRDefault="00784A32" w:rsidP="00784A32">
      <w:pPr>
        <w:pStyle w:val="EW"/>
      </w:pPr>
      <w:r w:rsidRPr="000670FE">
        <w:t>Signalling Protection Key (SPK)</w:t>
      </w:r>
    </w:p>
    <w:p w14:paraId="67B44FEF" w14:textId="77777777" w:rsidR="00784A32" w:rsidRPr="000670FE" w:rsidRDefault="00784A32" w:rsidP="00784A32">
      <w:pPr>
        <w:pStyle w:val="EW"/>
      </w:pPr>
      <w:r w:rsidRPr="000670FE">
        <w:t>XML Protection Key (XPK)</w:t>
      </w:r>
    </w:p>
    <w:p w14:paraId="0B6B7D36" w14:textId="77777777" w:rsidR="00080512" w:rsidRPr="000670FE" w:rsidRDefault="00080512" w:rsidP="00784A32">
      <w:pPr>
        <w:pStyle w:val="Heading2"/>
      </w:pPr>
      <w:bookmarkStart w:id="31" w:name="_Toc52787439"/>
      <w:bookmarkStart w:id="32" w:name="_Toc52787619"/>
      <w:r w:rsidRPr="000670FE">
        <w:t>3.2</w:t>
      </w:r>
      <w:r w:rsidRPr="000670FE">
        <w:tab/>
        <w:t>Symbols</w:t>
      </w:r>
      <w:bookmarkEnd w:id="31"/>
      <w:bookmarkEnd w:id="32"/>
    </w:p>
    <w:p w14:paraId="35AF3DFC" w14:textId="77777777" w:rsidR="00080512" w:rsidRPr="000670FE" w:rsidRDefault="00080512">
      <w:pPr>
        <w:keepNext/>
      </w:pPr>
      <w:r w:rsidRPr="000670FE">
        <w:t>For the purposes of the present document, the following symbols apply:</w:t>
      </w:r>
    </w:p>
    <w:p w14:paraId="1EE9BD52" w14:textId="77777777" w:rsidR="00784A32" w:rsidRPr="000670FE" w:rsidRDefault="00784A32" w:rsidP="00784A32">
      <w:pPr>
        <w:pStyle w:val="EW"/>
      </w:pPr>
      <w:r w:rsidRPr="000670FE">
        <w:t>None.</w:t>
      </w:r>
    </w:p>
    <w:p w14:paraId="0810C54A" w14:textId="77777777" w:rsidR="00080512" w:rsidRPr="000670FE" w:rsidRDefault="00080512">
      <w:pPr>
        <w:pStyle w:val="Heading2"/>
      </w:pPr>
      <w:bookmarkStart w:id="33" w:name="_Toc52787440"/>
      <w:bookmarkStart w:id="34" w:name="_Toc52787620"/>
      <w:r w:rsidRPr="000670FE">
        <w:t>3.3</w:t>
      </w:r>
      <w:r w:rsidRPr="000670FE">
        <w:tab/>
        <w:t>Abbreviations</w:t>
      </w:r>
      <w:bookmarkEnd w:id="33"/>
      <w:bookmarkEnd w:id="34"/>
    </w:p>
    <w:p w14:paraId="066D5AD7" w14:textId="77777777" w:rsidR="00080512" w:rsidRPr="000670FE" w:rsidRDefault="00080512">
      <w:pPr>
        <w:keepNext/>
      </w:pPr>
      <w:r w:rsidRPr="000670FE">
        <w:t>For the purposes of the present document, the abb</w:t>
      </w:r>
      <w:r w:rsidR="004D3578" w:rsidRPr="000670FE">
        <w:t xml:space="preserve">reviations given in </w:t>
      </w:r>
      <w:r w:rsidR="00DF62CD" w:rsidRPr="000670FE">
        <w:t xml:space="preserve">3GPP </w:t>
      </w:r>
      <w:r w:rsidR="002514EE" w:rsidRPr="000670FE">
        <w:t>TR 21.905 </w:t>
      </w:r>
      <w:r w:rsidR="004D3578" w:rsidRPr="000670FE">
        <w:t>[1</w:t>
      </w:r>
      <w:r w:rsidRPr="000670FE">
        <w:t>] and the following apply. An abbreviation defined in the present document takes precedence over the definition of the same abbre</w:t>
      </w:r>
      <w:r w:rsidR="004D3578" w:rsidRPr="000670FE">
        <w:t xml:space="preserve">viation, if any, in </w:t>
      </w:r>
      <w:r w:rsidR="00DF62CD" w:rsidRPr="000670FE">
        <w:t xml:space="preserve">3GPP </w:t>
      </w:r>
      <w:r w:rsidR="004D3578" w:rsidRPr="000670FE">
        <w:t>TR 21.905 [1</w:t>
      </w:r>
      <w:r w:rsidRPr="000670FE">
        <w:t>].</w:t>
      </w:r>
    </w:p>
    <w:p w14:paraId="2C428B00" w14:textId="77777777" w:rsidR="00784A32" w:rsidRPr="000670FE" w:rsidRDefault="00784A32" w:rsidP="00784A32">
      <w:pPr>
        <w:pStyle w:val="EW"/>
      </w:pPr>
      <w:bookmarkStart w:id="35" w:name="clause4"/>
      <w:bookmarkEnd w:id="35"/>
      <w:r w:rsidRPr="000670FE">
        <w:t>CSK</w:t>
      </w:r>
      <w:r w:rsidRPr="000670FE">
        <w:tab/>
      </w:r>
      <w:r w:rsidRPr="000670FE">
        <w:tab/>
        <w:t xml:space="preserve">Client-Server Key </w:t>
      </w:r>
    </w:p>
    <w:p w14:paraId="0FDB4EE0" w14:textId="77777777" w:rsidR="00784A32" w:rsidRPr="000670FE" w:rsidRDefault="00784A32" w:rsidP="00784A32">
      <w:pPr>
        <w:pStyle w:val="EW"/>
      </w:pPr>
      <w:r w:rsidRPr="000670FE">
        <w:t>ECGI</w:t>
      </w:r>
      <w:r w:rsidRPr="000670FE">
        <w:tab/>
      </w:r>
      <w:r w:rsidRPr="000670FE">
        <w:tab/>
        <w:t>E-UTRAN Cell Global Identification</w:t>
      </w:r>
    </w:p>
    <w:p w14:paraId="6B6DB2FA" w14:textId="77777777" w:rsidR="00784A32" w:rsidRPr="000670FE" w:rsidRDefault="00784A32" w:rsidP="00784A32">
      <w:pPr>
        <w:pStyle w:val="EW"/>
      </w:pPr>
      <w:r w:rsidRPr="000670FE">
        <w:t>FFS</w:t>
      </w:r>
      <w:r w:rsidRPr="000670FE">
        <w:tab/>
      </w:r>
      <w:r w:rsidRPr="000670FE">
        <w:tab/>
        <w:t>For Further Study</w:t>
      </w:r>
    </w:p>
    <w:p w14:paraId="6A780539" w14:textId="77777777" w:rsidR="00784A32" w:rsidRPr="000670FE" w:rsidRDefault="00784A32" w:rsidP="00784A32">
      <w:pPr>
        <w:pStyle w:val="EW"/>
      </w:pPr>
      <w:r w:rsidRPr="000670FE">
        <w:t>ICS</w:t>
      </w:r>
      <w:r w:rsidRPr="000670FE">
        <w:tab/>
      </w:r>
      <w:r w:rsidRPr="000670FE">
        <w:tab/>
        <w:t>Implementation Conformance Statement</w:t>
      </w:r>
    </w:p>
    <w:p w14:paraId="196D44D6" w14:textId="77777777" w:rsidR="00784A32" w:rsidRPr="000670FE" w:rsidRDefault="00784A32" w:rsidP="00784A32">
      <w:pPr>
        <w:pStyle w:val="EW"/>
      </w:pPr>
      <w:r w:rsidRPr="000670FE">
        <w:t>IPEG</w:t>
      </w:r>
      <w:r w:rsidRPr="000670FE">
        <w:tab/>
      </w:r>
      <w:r w:rsidRPr="000670FE">
        <w:tab/>
        <w:t>In-Progress Emergency Group</w:t>
      </w:r>
    </w:p>
    <w:p w14:paraId="0FF67327" w14:textId="77777777" w:rsidR="00784A32" w:rsidRPr="000670FE" w:rsidRDefault="00784A32" w:rsidP="00784A32">
      <w:pPr>
        <w:pStyle w:val="EW"/>
      </w:pPr>
      <w:r w:rsidRPr="000670FE">
        <w:t>IPEPC</w:t>
      </w:r>
      <w:r w:rsidRPr="000670FE">
        <w:tab/>
      </w:r>
      <w:r w:rsidRPr="000670FE">
        <w:tab/>
        <w:t>In-Progress Emergency Private Call</w:t>
      </w:r>
    </w:p>
    <w:p w14:paraId="7CAC557D" w14:textId="77777777" w:rsidR="00784A32" w:rsidRPr="000670FE" w:rsidRDefault="00784A32" w:rsidP="00784A32">
      <w:pPr>
        <w:pStyle w:val="EW"/>
      </w:pPr>
      <w:r w:rsidRPr="000670FE">
        <w:t>IPIG</w:t>
      </w:r>
      <w:r w:rsidRPr="000670FE">
        <w:tab/>
      </w:r>
      <w:r w:rsidRPr="000670FE">
        <w:tab/>
        <w:t>In-Progress Imminent peril Group</w:t>
      </w:r>
    </w:p>
    <w:p w14:paraId="7A5890B2" w14:textId="77777777" w:rsidR="00784A32" w:rsidRPr="000670FE" w:rsidRDefault="00784A32" w:rsidP="00784A32">
      <w:pPr>
        <w:pStyle w:val="EW"/>
      </w:pPr>
      <w:r w:rsidRPr="000670FE">
        <w:t>IUT</w:t>
      </w:r>
      <w:r w:rsidRPr="000670FE">
        <w:tab/>
      </w:r>
      <w:r w:rsidRPr="000670FE">
        <w:tab/>
        <w:t>Implementation Under Test</w:t>
      </w:r>
    </w:p>
    <w:p w14:paraId="32B3F945" w14:textId="77777777" w:rsidR="00784A32" w:rsidRPr="000670FE" w:rsidRDefault="00784A32" w:rsidP="00784A32">
      <w:pPr>
        <w:pStyle w:val="EW"/>
      </w:pPr>
      <w:r w:rsidRPr="000670FE">
        <w:t>IXIT</w:t>
      </w:r>
      <w:r w:rsidRPr="000670FE">
        <w:tab/>
      </w:r>
      <w:r w:rsidRPr="000670FE">
        <w:tab/>
        <w:t>Implementation eXtra Information for Testing</w:t>
      </w:r>
    </w:p>
    <w:p w14:paraId="3D6EA89A" w14:textId="77777777" w:rsidR="00784A32" w:rsidRPr="000670FE" w:rsidRDefault="00784A32" w:rsidP="00784A32">
      <w:pPr>
        <w:pStyle w:val="EW"/>
      </w:pPr>
      <w:r w:rsidRPr="000670FE">
        <w:t>MBMS</w:t>
      </w:r>
      <w:r w:rsidRPr="000670FE">
        <w:tab/>
      </w:r>
      <w:r w:rsidRPr="000670FE">
        <w:tab/>
        <w:t>Multimedia Broadcast and Multicast Service</w:t>
      </w:r>
    </w:p>
    <w:p w14:paraId="5947024C" w14:textId="77777777" w:rsidR="00784A32" w:rsidRPr="000670FE" w:rsidRDefault="00784A32" w:rsidP="00784A32">
      <w:pPr>
        <w:pStyle w:val="EW"/>
      </w:pPr>
      <w:r w:rsidRPr="000670FE">
        <w:t>MBSFN</w:t>
      </w:r>
      <w:r w:rsidRPr="000670FE">
        <w:tab/>
      </w:r>
      <w:r w:rsidRPr="000670FE">
        <w:tab/>
        <w:t>Multimedia Broadcast multicast service Single Frequency Network</w:t>
      </w:r>
    </w:p>
    <w:p w14:paraId="142FFC19" w14:textId="77777777" w:rsidR="00784A32" w:rsidRPr="000670FE" w:rsidRDefault="00784A32" w:rsidP="00784A32">
      <w:pPr>
        <w:pStyle w:val="EW"/>
      </w:pPr>
      <w:r w:rsidRPr="000670FE">
        <w:t>MC</w:t>
      </w:r>
      <w:r w:rsidRPr="000670FE">
        <w:tab/>
      </w:r>
      <w:r w:rsidRPr="000670FE">
        <w:tab/>
        <w:t>Mission Critical</w:t>
      </w:r>
    </w:p>
    <w:p w14:paraId="0FE7006F" w14:textId="77777777" w:rsidR="00784A32" w:rsidRPr="000670FE" w:rsidRDefault="00784A32" w:rsidP="00784A32">
      <w:pPr>
        <w:pStyle w:val="EW"/>
      </w:pPr>
      <w:r w:rsidRPr="000670FE">
        <w:t>MCData</w:t>
      </w:r>
      <w:r w:rsidRPr="000670FE">
        <w:tab/>
      </w:r>
      <w:r w:rsidRPr="000670FE">
        <w:tab/>
        <w:t>Mission Critical Data</w:t>
      </w:r>
    </w:p>
    <w:p w14:paraId="2C086264" w14:textId="77777777" w:rsidR="00784A32" w:rsidRPr="000670FE" w:rsidRDefault="00784A32" w:rsidP="00784A32">
      <w:pPr>
        <w:pStyle w:val="EW"/>
      </w:pPr>
      <w:r w:rsidRPr="000670FE">
        <w:t>MCPTT</w:t>
      </w:r>
      <w:r w:rsidRPr="000670FE">
        <w:tab/>
      </w:r>
      <w:r w:rsidRPr="000670FE">
        <w:tab/>
        <w:t>Mission Critical Push To Talk</w:t>
      </w:r>
    </w:p>
    <w:p w14:paraId="58B3556B" w14:textId="77777777" w:rsidR="00784A32" w:rsidRPr="000670FE" w:rsidRDefault="00784A32" w:rsidP="00784A32">
      <w:pPr>
        <w:pStyle w:val="EW"/>
      </w:pPr>
      <w:r w:rsidRPr="000670FE">
        <w:t>MCS</w:t>
      </w:r>
      <w:r w:rsidRPr="000670FE">
        <w:tab/>
      </w:r>
      <w:r w:rsidRPr="000670FE">
        <w:tab/>
        <w:t>Mission Critical Service</w:t>
      </w:r>
    </w:p>
    <w:p w14:paraId="72E0C176" w14:textId="77777777" w:rsidR="00784A32" w:rsidRPr="000670FE" w:rsidRDefault="00784A32" w:rsidP="00784A32">
      <w:pPr>
        <w:pStyle w:val="EW"/>
      </w:pPr>
      <w:r w:rsidRPr="000670FE">
        <w:t>MCVideo</w:t>
      </w:r>
      <w:r w:rsidRPr="000670FE">
        <w:tab/>
      </w:r>
      <w:r w:rsidRPr="000670FE">
        <w:tab/>
        <w:t>Mission Critical Video</w:t>
      </w:r>
    </w:p>
    <w:p w14:paraId="336AB2AB" w14:textId="77777777" w:rsidR="00784A32" w:rsidRPr="000670FE" w:rsidRDefault="00784A32" w:rsidP="00784A32">
      <w:pPr>
        <w:pStyle w:val="EW"/>
      </w:pPr>
      <w:r w:rsidRPr="000670FE">
        <w:t>MCVideo group ID</w:t>
      </w:r>
      <w:r w:rsidRPr="000670FE">
        <w:tab/>
        <w:t>MCVideo group Identity</w:t>
      </w:r>
    </w:p>
    <w:p w14:paraId="1F552C0E" w14:textId="77777777" w:rsidR="00784A32" w:rsidRPr="000670FE" w:rsidRDefault="00784A32" w:rsidP="00784A32">
      <w:pPr>
        <w:pStyle w:val="EW"/>
      </w:pPr>
      <w:r w:rsidRPr="000670FE">
        <w:t>MIME</w:t>
      </w:r>
      <w:r w:rsidRPr="000670FE">
        <w:tab/>
      </w:r>
      <w:r w:rsidRPr="000670FE">
        <w:tab/>
        <w:t>Multipurpose Internet Mail Extensions</w:t>
      </w:r>
    </w:p>
    <w:p w14:paraId="2187D813" w14:textId="77777777" w:rsidR="00784A32" w:rsidRPr="000670FE" w:rsidRDefault="00784A32" w:rsidP="00784A32">
      <w:pPr>
        <w:pStyle w:val="EW"/>
      </w:pPr>
      <w:r w:rsidRPr="000670FE">
        <w:t>MVEA</w:t>
      </w:r>
      <w:r w:rsidRPr="000670FE">
        <w:tab/>
      </w:r>
      <w:r w:rsidRPr="000670FE">
        <w:tab/>
        <w:t>MCVideo Emergency Alert</w:t>
      </w:r>
    </w:p>
    <w:p w14:paraId="73791336" w14:textId="77777777" w:rsidR="00784A32" w:rsidRPr="000670FE" w:rsidRDefault="00784A32" w:rsidP="00784A32">
      <w:pPr>
        <w:pStyle w:val="EW"/>
      </w:pPr>
      <w:r w:rsidRPr="000670FE">
        <w:t>MVEG</w:t>
      </w:r>
      <w:r w:rsidRPr="000670FE">
        <w:tab/>
      </w:r>
      <w:r w:rsidRPr="000670FE">
        <w:tab/>
        <w:t>MCVideo Emergency Group</w:t>
      </w:r>
    </w:p>
    <w:p w14:paraId="06E2F54F" w14:textId="77777777" w:rsidR="00784A32" w:rsidRPr="000670FE" w:rsidRDefault="00784A32" w:rsidP="00784A32">
      <w:pPr>
        <w:pStyle w:val="EW"/>
      </w:pPr>
      <w:r w:rsidRPr="000670FE">
        <w:t>MVEGC</w:t>
      </w:r>
      <w:r w:rsidRPr="000670FE">
        <w:tab/>
      </w:r>
      <w:r w:rsidRPr="000670FE">
        <w:tab/>
        <w:t>MCVideo Emergency Group Call</w:t>
      </w:r>
    </w:p>
    <w:p w14:paraId="4BE98063" w14:textId="77777777" w:rsidR="00784A32" w:rsidRPr="000670FE" w:rsidRDefault="00784A32" w:rsidP="00784A32">
      <w:pPr>
        <w:pStyle w:val="EW"/>
      </w:pPr>
      <w:r w:rsidRPr="000670FE">
        <w:t>MVEPC</w:t>
      </w:r>
      <w:r w:rsidRPr="000670FE">
        <w:tab/>
      </w:r>
      <w:r w:rsidRPr="000670FE">
        <w:tab/>
        <w:t>MCVideo Emergency Private Call</w:t>
      </w:r>
    </w:p>
    <w:p w14:paraId="57EF21A4" w14:textId="77777777" w:rsidR="00784A32" w:rsidRPr="000670FE" w:rsidRDefault="00784A32" w:rsidP="00784A32">
      <w:pPr>
        <w:pStyle w:val="EW"/>
      </w:pPr>
      <w:r w:rsidRPr="000670FE">
        <w:t>MVEPP</w:t>
      </w:r>
      <w:r w:rsidRPr="000670FE">
        <w:rPr>
          <w:b/>
        </w:rPr>
        <w:tab/>
      </w:r>
      <w:r w:rsidRPr="000670FE">
        <w:rPr>
          <w:b/>
        </w:rPr>
        <w:tab/>
      </w:r>
      <w:r w:rsidRPr="000670FE">
        <w:t>MCVideo Emergency Private Priority</w:t>
      </w:r>
    </w:p>
    <w:p w14:paraId="0BEA7BF4" w14:textId="77777777" w:rsidR="00784A32" w:rsidRPr="000670FE" w:rsidRDefault="00784A32" w:rsidP="00784A32">
      <w:pPr>
        <w:pStyle w:val="EW"/>
      </w:pPr>
      <w:r w:rsidRPr="000670FE">
        <w:t>MVES</w:t>
      </w:r>
      <w:r w:rsidRPr="000670FE">
        <w:tab/>
      </w:r>
      <w:r w:rsidRPr="000670FE">
        <w:tab/>
        <w:t>MCVideo Emergency State</w:t>
      </w:r>
    </w:p>
    <w:p w14:paraId="3DA1FE48" w14:textId="77777777" w:rsidR="00784A32" w:rsidRPr="000670FE" w:rsidRDefault="00784A32" w:rsidP="00784A32">
      <w:pPr>
        <w:pStyle w:val="EW"/>
      </w:pPr>
      <w:r w:rsidRPr="000670FE">
        <w:t>MVIG</w:t>
      </w:r>
      <w:r w:rsidRPr="000670FE">
        <w:tab/>
      </w:r>
      <w:r w:rsidRPr="000670FE">
        <w:tab/>
        <w:t>MCVideo Imminent peril Group</w:t>
      </w:r>
    </w:p>
    <w:p w14:paraId="0AA4E44E" w14:textId="77777777" w:rsidR="00784A32" w:rsidRPr="000670FE" w:rsidRDefault="00784A32" w:rsidP="00784A32">
      <w:pPr>
        <w:pStyle w:val="EW"/>
      </w:pPr>
      <w:r w:rsidRPr="000670FE">
        <w:t>MVIGC</w:t>
      </w:r>
      <w:r w:rsidRPr="000670FE">
        <w:tab/>
      </w:r>
      <w:r w:rsidRPr="000670FE">
        <w:tab/>
        <w:t>MCVideo Imminent peril Group Call</w:t>
      </w:r>
    </w:p>
    <w:p w14:paraId="72D73722" w14:textId="77777777" w:rsidR="00784A32" w:rsidRPr="000670FE" w:rsidRDefault="00784A32" w:rsidP="00784A32">
      <w:pPr>
        <w:pStyle w:val="EW"/>
      </w:pPr>
      <w:r w:rsidRPr="000670FE">
        <w:t>MONP</w:t>
      </w:r>
      <w:r w:rsidRPr="000670FE">
        <w:tab/>
      </w:r>
      <w:r w:rsidRPr="000670FE">
        <w:tab/>
        <w:t>MC service Off-Network Protocol</w:t>
      </w:r>
    </w:p>
    <w:p w14:paraId="456B1966" w14:textId="77777777" w:rsidR="00784A32" w:rsidRPr="000670FE" w:rsidRDefault="00784A32" w:rsidP="00784A32">
      <w:pPr>
        <w:pStyle w:val="EW"/>
      </w:pPr>
      <w:r w:rsidRPr="000670FE">
        <w:t>MVPEA</w:t>
      </w:r>
      <w:r w:rsidRPr="000670FE">
        <w:tab/>
      </w:r>
      <w:r w:rsidRPr="000670FE">
        <w:tab/>
        <w:t>MCVideo Private Emergency Alert</w:t>
      </w:r>
    </w:p>
    <w:p w14:paraId="38BA363F" w14:textId="77777777" w:rsidR="00784A32" w:rsidRPr="000670FE" w:rsidRDefault="00784A32" w:rsidP="00784A32">
      <w:pPr>
        <w:pStyle w:val="EW"/>
      </w:pPr>
      <w:r w:rsidRPr="000670FE">
        <w:t>NAT</w:t>
      </w:r>
      <w:r w:rsidRPr="000670FE">
        <w:tab/>
      </w:r>
      <w:r w:rsidRPr="000670FE">
        <w:tab/>
        <w:t>Network Address Translation</w:t>
      </w:r>
    </w:p>
    <w:p w14:paraId="5ABFE0B5" w14:textId="77777777" w:rsidR="00784A32" w:rsidRPr="000670FE" w:rsidRDefault="00784A32" w:rsidP="00784A32">
      <w:pPr>
        <w:pStyle w:val="EW"/>
      </w:pPr>
      <w:r w:rsidRPr="000670FE">
        <w:t>PCC</w:t>
      </w:r>
      <w:r w:rsidRPr="000670FE">
        <w:tab/>
      </w:r>
      <w:r w:rsidRPr="000670FE">
        <w:tab/>
        <w:t>Policy and Charging Control</w:t>
      </w:r>
    </w:p>
    <w:p w14:paraId="0E1C6715" w14:textId="77777777" w:rsidR="00784A32" w:rsidRPr="000670FE" w:rsidRDefault="00784A32" w:rsidP="00784A32">
      <w:pPr>
        <w:pStyle w:val="EW"/>
      </w:pPr>
      <w:r w:rsidRPr="000670FE">
        <w:t>PCCB</w:t>
      </w:r>
      <w:r w:rsidRPr="000670FE">
        <w:tab/>
      </w:r>
      <w:r w:rsidRPr="000670FE">
        <w:tab/>
        <w:t>Private Call Call-Back</w:t>
      </w:r>
    </w:p>
    <w:p w14:paraId="72AB569C" w14:textId="77777777" w:rsidR="00784A32" w:rsidRPr="000670FE" w:rsidRDefault="00784A32" w:rsidP="00784A32">
      <w:pPr>
        <w:pStyle w:val="EW"/>
      </w:pPr>
      <w:r w:rsidRPr="000670FE">
        <w:t>PLMN</w:t>
      </w:r>
      <w:r w:rsidRPr="000670FE">
        <w:tab/>
      </w:r>
      <w:r w:rsidRPr="000670FE">
        <w:tab/>
        <w:t>Public Land Mobile Network</w:t>
      </w:r>
    </w:p>
    <w:p w14:paraId="3226918A" w14:textId="77777777" w:rsidR="00784A32" w:rsidRPr="000670FE" w:rsidRDefault="00784A32" w:rsidP="00784A32">
      <w:pPr>
        <w:pStyle w:val="EW"/>
      </w:pPr>
      <w:r w:rsidRPr="000670FE">
        <w:t>QCI</w:t>
      </w:r>
      <w:r w:rsidRPr="000670FE">
        <w:tab/>
      </w:r>
      <w:r w:rsidRPr="000670FE">
        <w:tab/>
        <w:t>QoS Class Identifier</w:t>
      </w:r>
    </w:p>
    <w:p w14:paraId="0CAA2025" w14:textId="77777777" w:rsidR="00784A32" w:rsidRPr="000670FE" w:rsidRDefault="00784A32" w:rsidP="00784A32">
      <w:pPr>
        <w:pStyle w:val="EW"/>
      </w:pPr>
      <w:r w:rsidRPr="000670FE">
        <w:t>RTP</w:t>
      </w:r>
      <w:r w:rsidRPr="000670FE">
        <w:tab/>
      </w:r>
      <w:r w:rsidRPr="000670FE">
        <w:tab/>
        <w:t>Real-time Transport Protocol</w:t>
      </w:r>
    </w:p>
    <w:p w14:paraId="759FEA14" w14:textId="77777777" w:rsidR="00784A32" w:rsidRPr="000670FE" w:rsidRDefault="00784A32" w:rsidP="00784A32">
      <w:pPr>
        <w:pStyle w:val="EW"/>
      </w:pPr>
      <w:r w:rsidRPr="000670FE">
        <w:t>SAI</w:t>
      </w:r>
      <w:r w:rsidRPr="000670FE">
        <w:tab/>
      </w:r>
      <w:r w:rsidRPr="000670FE">
        <w:tab/>
        <w:t>Service Area Identifier</w:t>
      </w:r>
    </w:p>
    <w:p w14:paraId="12E3FBC7" w14:textId="77777777" w:rsidR="00784A32" w:rsidRPr="000670FE" w:rsidRDefault="00784A32" w:rsidP="00784A32">
      <w:pPr>
        <w:pStyle w:val="EW"/>
      </w:pPr>
      <w:r w:rsidRPr="000670FE">
        <w:t>SDP</w:t>
      </w:r>
      <w:r w:rsidRPr="000670FE">
        <w:tab/>
      </w:r>
      <w:r w:rsidRPr="000670FE">
        <w:tab/>
        <w:t>Session Description Protocol</w:t>
      </w:r>
    </w:p>
    <w:p w14:paraId="4F3EB42B" w14:textId="77777777" w:rsidR="00784A32" w:rsidRPr="000670FE" w:rsidRDefault="00784A32" w:rsidP="00784A32">
      <w:pPr>
        <w:pStyle w:val="EW"/>
      </w:pPr>
      <w:r w:rsidRPr="000670FE">
        <w:t>SIP</w:t>
      </w:r>
      <w:r w:rsidRPr="000670FE">
        <w:tab/>
      </w:r>
      <w:r w:rsidRPr="000670FE">
        <w:tab/>
        <w:t>Session Initiation Protocol</w:t>
      </w:r>
    </w:p>
    <w:p w14:paraId="3392BC46" w14:textId="77777777" w:rsidR="00784A32" w:rsidRPr="000670FE" w:rsidRDefault="00784A32" w:rsidP="00784A32">
      <w:pPr>
        <w:pStyle w:val="EW"/>
      </w:pPr>
      <w:r w:rsidRPr="000670FE">
        <w:t>SPK</w:t>
      </w:r>
      <w:r w:rsidRPr="000670FE">
        <w:tab/>
      </w:r>
      <w:r w:rsidRPr="000670FE">
        <w:tab/>
        <w:t>Signalling Protection Key</w:t>
      </w:r>
    </w:p>
    <w:p w14:paraId="1F4D9D6D" w14:textId="77777777" w:rsidR="00784A32" w:rsidRPr="000670FE" w:rsidRDefault="00784A32" w:rsidP="00784A32">
      <w:pPr>
        <w:pStyle w:val="EW"/>
      </w:pPr>
      <w:r w:rsidRPr="000670FE">
        <w:t>SS</w:t>
      </w:r>
      <w:r w:rsidRPr="000670FE">
        <w:tab/>
      </w:r>
      <w:r w:rsidRPr="000670FE">
        <w:tab/>
        <w:t>System Simulator</w:t>
      </w:r>
    </w:p>
    <w:p w14:paraId="7F9D29D2" w14:textId="77777777" w:rsidR="00784A32" w:rsidRPr="000670FE" w:rsidRDefault="00784A32" w:rsidP="00784A32">
      <w:pPr>
        <w:pStyle w:val="EW"/>
      </w:pPr>
      <w:r w:rsidRPr="000670FE">
        <w:t>SSRC</w:t>
      </w:r>
      <w:r w:rsidRPr="000670FE">
        <w:tab/>
      </w:r>
      <w:r w:rsidRPr="000670FE">
        <w:tab/>
        <w:t>Synchronization SouRCe</w:t>
      </w:r>
    </w:p>
    <w:p w14:paraId="4B5A6B94" w14:textId="77777777" w:rsidR="00784A32" w:rsidRPr="000670FE" w:rsidRDefault="00784A32" w:rsidP="00784A32">
      <w:pPr>
        <w:pStyle w:val="EW"/>
      </w:pPr>
      <w:r w:rsidRPr="000670FE">
        <w:t>TGI</w:t>
      </w:r>
      <w:r w:rsidRPr="000670FE">
        <w:tab/>
      </w:r>
      <w:r w:rsidRPr="000670FE">
        <w:tab/>
        <w:t>Temporary MCVideo Group Identity</w:t>
      </w:r>
    </w:p>
    <w:p w14:paraId="66DDE434" w14:textId="77777777" w:rsidR="00784A32" w:rsidRPr="000670FE" w:rsidRDefault="00784A32" w:rsidP="00784A32">
      <w:pPr>
        <w:pStyle w:val="EW"/>
      </w:pPr>
      <w:r w:rsidRPr="000670FE">
        <w:t>TMGI</w:t>
      </w:r>
      <w:r w:rsidRPr="000670FE">
        <w:tab/>
      </w:r>
      <w:r w:rsidRPr="000670FE">
        <w:tab/>
        <w:t>Temporary Mobile Group Identity</w:t>
      </w:r>
    </w:p>
    <w:p w14:paraId="69889E1E" w14:textId="77777777" w:rsidR="00784A32" w:rsidRPr="000670FE" w:rsidRDefault="00784A32" w:rsidP="00784A32">
      <w:pPr>
        <w:pStyle w:val="EW"/>
      </w:pPr>
      <w:r w:rsidRPr="000670FE">
        <w:t>TP</w:t>
      </w:r>
      <w:r w:rsidRPr="000670FE">
        <w:tab/>
      </w:r>
      <w:r w:rsidRPr="000670FE">
        <w:tab/>
        <w:t>Transmission Point</w:t>
      </w:r>
    </w:p>
    <w:p w14:paraId="3926CF13" w14:textId="77777777" w:rsidR="00784A32" w:rsidRPr="000670FE" w:rsidRDefault="00784A32" w:rsidP="00784A32">
      <w:pPr>
        <w:pStyle w:val="EW"/>
      </w:pPr>
      <w:r w:rsidRPr="000670FE">
        <w:t>TP</w:t>
      </w:r>
      <w:r w:rsidRPr="000670FE">
        <w:tab/>
      </w:r>
      <w:r w:rsidRPr="000670FE">
        <w:tab/>
        <w:t>Test Purpose</w:t>
      </w:r>
    </w:p>
    <w:p w14:paraId="20E2CE24" w14:textId="77777777" w:rsidR="00784A32" w:rsidRPr="000670FE" w:rsidRDefault="00784A32" w:rsidP="00784A32">
      <w:pPr>
        <w:pStyle w:val="EW"/>
      </w:pPr>
      <w:r w:rsidRPr="000670FE">
        <w:t>UE</w:t>
      </w:r>
      <w:r w:rsidRPr="000670FE">
        <w:tab/>
      </w:r>
      <w:r w:rsidRPr="000670FE">
        <w:tab/>
        <w:t>User Equipment</w:t>
      </w:r>
    </w:p>
    <w:p w14:paraId="380B046F" w14:textId="77777777" w:rsidR="00784A32" w:rsidRPr="000670FE" w:rsidRDefault="00784A32" w:rsidP="00784A32">
      <w:pPr>
        <w:pStyle w:val="EW"/>
      </w:pPr>
      <w:r w:rsidRPr="000670FE">
        <w:t>URI</w:t>
      </w:r>
      <w:r w:rsidRPr="000670FE">
        <w:tab/>
      </w:r>
      <w:r w:rsidRPr="000670FE">
        <w:tab/>
        <w:t>Uniform Resource Identifier</w:t>
      </w:r>
    </w:p>
    <w:p w14:paraId="19B5E97F" w14:textId="77777777" w:rsidR="00784A32" w:rsidRPr="000670FE" w:rsidRDefault="00784A32" w:rsidP="00784A32">
      <w:pPr>
        <w:pStyle w:val="EW"/>
      </w:pPr>
      <w:r w:rsidRPr="000670FE">
        <w:t>XPK</w:t>
      </w:r>
      <w:r w:rsidRPr="000670FE">
        <w:tab/>
      </w:r>
      <w:r w:rsidRPr="000670FE">
        <w:tab/>
        <w:t>XML Protection Key</w:t>
      </w:r>
    </w:p>
    <w:p w14:paraId="72CB7870" w14:textId="77777777" w:rsidR="00784A32" w:rsidRPr="000670FE" w:rsidRDefault="00784A32" w:rsidP="00784A32">
      <w:pPr>
        <w:pStyle w:val="Heading1"/>
      </w:pPr>
      <w:bookmarkStart w:id="36" w:name="_Toc52787441"/>
      <w:bookmarkStart w:id="37" w:name="_Toc52787621"/>
      <w:r w:rsidRPr="000670FE">
        <w:t>4</w:t>
      </w:r>
      <w:r w:rsidRPr="000670FE">
        <w:tab/>
        <w:t>General</w:t>
      </w:r>
      <w:bookmarkEnd w:id="36"/>
      <w:bookmarkEnd w:id="37"/>
    </w:p>
    <w:p w14:paraId="02D84F96" w14:textId="77777777" w:rsidR="00784A32" w:rsidRPr="000670FE" w:rsidRDefault="00784A32" w:rsidP="00784A32">
      <w:pPr>
        <w:pStyle w:val="Heading2"/>
      </w:pPr>
      <w:bookmarkStart w:id="38" w:name="_Toc52787442"/>
      <w:bookmarkStart w:id="39" w:name="_Toc52787622"/>
      <w:r w:rsidRPr="000670FE">
        <w:t>4.1</w:t>
      </w:r>
      <w:r w:rsidRPr="000670FE">
        <w:tab/>
        <w:t>Test methodology</w:t>
      </w:r>
      <w:bookmarkEnd w:id="38"/>
      <w:bookmarkEnd w:id="39"/>
    </w:p>
    <w:p w14:paraId="3F71DA60" w14:textId="77777777" w:rsidR="00784A32" w:rsidRPr="000670FE" w:rsidRDefault="00784A32" w:rsidP="00784A32">
      <w:pPr>
        <w:pStyle w:val="Heading3"/>
      </w:pPr>
      <w:bookmarkStart w:id="40" w:name="_Toc52787443"/>
      <w:bookmarkStart w:id="41" w:name="_Toc52787623"/>
      <w:r w:rsidRPr="000670FE">
        <w:t>4.1.1</w:t>
      </w:r>
      <w:r w:rsidRPr="000670FE">
        <w:tab/>
        <w:t>Testing of optional functions and procedures</w:t>
      </w:r>
      <w:bookmarkEnd w:id="40"/>
      <w:bookmarkEnd w:id="41"/>
    </w:p>
    <w:p w14:paraId="0DD36727" w14:textId="77777777" w:rsidR="00784A32" w:rsidRPr="000670FE" w:rsidRDefault="00784A32" w:rsidP="00784A32">
      <w:r w:rsidRPr="000670FE">
        <w:t>Any function or procedure which is optional, may be subject to a conformance test if it is implemented in the MCVideo Client.</w:t>
      </w:r>
    </w:p>
    <w:p w14:paraId="0228F839" w14:textId="77777777" w:rsidR="00784A32" w:rsidRPr="000670FE" w:rsidRDefault="00784A32" w:rsidP="00784A32">
      <w:r w:rsidRPr="000670FE">
        <w:t>A declaration by the MCVideo Client supplier (to use the Implementation Conformance Statement (ICS) proforma specified in TS 36.579-4 [4]) is used to determine whether an optional function/procedure has been implemented.</w:t>
      </w:r>
    </w:p>
    <w:p w14:paraId="78C746E5" w14:textId="77777777" w:rsidR="00784A32" w:rsidRPr="000670FE" w:rsidRDefault="00784A32" w:rsidP="00784A32">
      <w:pPr>
        <w:pStyle w:val="Heading3"/>
      </w:pPr>
      <w:bookmarkStart w:id="42" w:name="_Toc52787444"/>
      <w:bookmarkStart w:id="43" w:name="_Toc52787624"/>
      <w:r w:rsidRPr="000670FE">
        <w:t>4.1.2</w:t>
      </w:r>
      <w:r w:rsidRPr="000670FE">
        <w:tab/>
        <w:t>Test interfaces and facilities</w:t>
      </w:r>
      <w:bookmarkEnd w:id="42"/>
      <w:bookmarkEnd w:id="43"/>
    </w:p>
    <w:p w14:paraId="0FF7B522" w14:textId="77777777" w:rsidR="00784A32" w:rsidRPr="000670FE" w:rsidRDefault="00784A32" w:rsidP="00784A32">
      <w:r w:rsidRPr="000670FE">
        <w:t>Detailed descriptions of the MCVideo</w:t>
      </w:r>
    </w:p>
    <w:p w14:paraId="2CECA029" w14:textId="77777777" w:rsidR="00784A32" w:rsidRPr="000670FE" w:rsidRDefault="00784A32" w:rsidP="00784A32">
      <w:r w:rsidRPr="000670FE">
        <w:t>Client test interfaces and special facilities for testing are provided in TS 36.509 [19].</w:t>
      </w:r>
    </w:p>
    <w:p w14:paraId="0CC91153" w14:textId="77777777" w:rsidR="00784A32" w:rsidRPr="000670FE" w:rsidRDefault="00784A32" w:rsidP="00784A32">
      <w:pPr>
        <w:pStyle w:val="Heading2"/>
      </w:pPr>
      <w:bookmarkStart w:id="44" w:name="_Toc52787445"/>
      <w:bookmarkStart w:id="45" w:name="_Toc52787625"/>
      <w:r w:rsidRPr="000670FE">
        <w:t>4.2</w:t>
      </w:r>
      <w:r w:rsidRPr="000670FE">
        <w:tab/>
        <w:t>Implicit testing</w:t>
      </w:r>
      <w:bookmarkEnd w:id="44"/>
      <w:bookmarkEnd w:id="45"/>
    </w:p>
    <w:p w14:paraId="18AA5B1F" w14:textId="77777777" w:rsidR="00784A32" w:rsidRPr="000670FE" w:rsidRDefault="00784A32" w:rsidP="00784A32">
      <w:r w:rsidRPr="000670FE">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5A76700E" w14:textId="77777777" w:rsidR="00784A32" w:rsidRPr="000670FE" w:rsidRDefault="00784A32" w:rsidP="00784A32">
      <w:pPr>
        <w:pStyle w:val="Heading2"/>
      </w:pPr>
      <w:bookmarkStart w:id="46" w:name="_Toc52787446"/>
      <w:bookmarkStart w:id="47" w:name="_Toc52787626"/>
      <w:r w:rsidRPr="000670FE">
        <w:t>4.3</w:t>
      </w:r>
      <w:r w:rsidRPr="000670FE">
        <w:tab/>
        <w:t>Repetition of tests</w:t>
      </w:r>
      <w:bookmarkEnd w:id="46"/>
      <w:bookmarkEnd w:id="47"/>
    </w:p>
    <w:p w14:paraId="0CB5A0FB" w14:textId="77777777" w:rsidR="00784A32" w:rsidRPr="000670FE" w:rsidRDefault="00784A32" w:rsidP="00784A32">
      <w:r w:rsidRPr="000670FE">
        <w:t>As a general rule, the test cases specified in the present document are highly reproducible and do not need to be repeated unless otherwise stated.</w:t>
      </w:r>
    </w:p>
    <w:p w14:paraId="2EED7322" w14:textId="77777777" w:rsidR="00784A32" w:rsidRPr="000670FE" w:rsidRDefault="00784A32" w:rsidP="00784A32">
      <w:pPr>
        <w:pStyle w:val="Heading2"/>
      </w:pPr>
      <w:bookmarkStart w:id="48" w:name="_Toc52787447"/>
      <w:bookmarkStart w:id="49" w:name="_Toc52787627"/>
      <w:r w:rsidRPr="000670FE">
        <w:t>4.4</w:t>
      </w:r>
      <w:r w:rsidRPr="000670FE">
        <w:tab/>
        <w:t>Handling of differences between conformance requirements in different releases of cores specifications</w:t>
      </w:r>
      <w:bookmarkEnd w:id="48"/>
      <w:bookmarkEnd w:id="49"/>
    </w:p>
    <w:p w14:paraId="6666B0CC" w14:textId="77777777" w:rsidR="00784A32" w:rsidRPr="000670FE" w:rsidRDefault="00784A32" w:rsidP="00784A32">
      <w:r w:rsidRPr="000670FE">
        <w:t>The conformance requirements which determine the scope of each test case are explicitly copy-pasted from relevant core specifications in the especially dedicated for this clause of each test with the title 'Conformance requirements'.</w:t>
      </w:r>
    </w:p>
    <w:p w14:paraId="0C996CF6" w14:textId="77777777" w:rsidR="00784A32" w:rsidRPr="000670FE" w:rsidRDefault="00784A32" w:rsidP="00784A32">
      <w:pPr>
        <w:pStyle w:val="NO"/>
      </w:pPr>
      <w:r w:rsidRPr="000670FE">
        <w:t>NOTE:</w:t>
      </w:r>
      <w:r w:rsidRPr="000670FE">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74F5CD97" w14:textId="77777777" w:rsidR="00784A32" w:rsidRPr="000670FE" w:rsidRDefault="00784A32" w:rsidP="00784A32">
      <w:r w:rsidRPr="000670FE">
        <w:t xml:space="preserve">When differences between conformance requirements in different releases of the cores specifications have impact </w:t>
      </w:r>
      <w:r w:rsidRPr="000670FE">
        <w:rPr>
          <w:lang w:eastAsia="ja-JP"/>
        </w:rPr>
        <w:t xml:space="preserve">on the </w:t>
      </w:r>
      <w:r w:rsidRPr="000670FE">
        <w:t>Pre-test conditions, Test procedure sequence or/and the</w:t>
      </w:r>
      <w:r w:rsidRPr="000670FE">
        <w:rPr>
          <w:lang w:eastAsia="ja-JP"/>
        </w:rPr>
        <w:t xml:space="preserve"> </w:t>
      </w:r>
      <w:r w:rsidRPr="000670FE">
        <w:t xml:space="preserve">Specific message contents, </w:t>
      </w:r>
      <w:r w:rsidRPr="000670FE">
        <w:rPr>
          <w:lang w:eastAsia="ja-JP"/>
        </w:rPr>
        <w:t>the Conformance requirements related to different releases are specified separately with clear indication of the Release of the spec from which they were copied.</w:t>
      </w:r>
    </w:p>
    <w:p w14:paraId="14DD0ADA" w14:textId="77777777" w:rsidR="00784A32" w:rsidRPr="000670FE" w:rsidRDefault="00784A32" w:rsidP="00784A32">
      <w:r w:rsidRPr="000670FE">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7EF5FD5F" w14:textId="77777777" w:rsidR="00784A32" w:rsidRPr="000670FE" w:rsidRDefault="00784A32" w:rsidP="00784A32">
      <w:pPr>
        <w:pStyle w:val="Heading2"/>
      </w:pPr>
      <w:bookmarkStart w:id="50" w:name="_Toc52787448"/>
      <w:bookmarkStart w:id="51" w:name="_Toc52787628"/>
      <w:r w:rsidRPr="000670FE">
        <w:t>4.5</w:t>
      </w:r>
      <w:r w:rsidRPr="000670FE">
        <w:tab/>
        <w:t>Reference conditions</w:t>
      </w:r>
      <w:bookmarkEnd w:id="50"/>
      <w:bookmarkEnd w:id="51"/>
    </w:p>
    <w:p w14:paraId="3E061DD9" w14:textId="77777777" w:rsidR="00784A32" w:rsidRPr="000670FE" w:rsidRDefault="00784A32" w:rsidP="00784A32">
      <w:r w:rsidRPr="000670FE">
        <w:t>The reference environments used by all signalling and protocol tests is specified in TS 36.579-1 [2]. Where a test requires an environment that is different, this will be specified in the test itself.</w:t>
      </w:r>
    </w:p>
    <w:p w14:paraId="0BB3DCE3" w14:textId="77777777" w:rsidR="00784A32" w:rsidRPr="000670FE" w:rsidRDefault="00784A32" w:rsidP="00784A32">
      <w:pPr>
        <w:pStyle w:val="Heading2"/>
      </w:pPr>
      <w:bookmarkStart w:id="52" w:name="_Toc52787449"/>
      <w:bookmarkStart w:id="53" w:name="_Toc52787629"/>
      <w:r w:rsidRPr="000670FE">
        <w:t>4.6</w:t>
      </w:r>
      <w:r w:rsidRPr="000670FE">
        <w:tab/>
        <w:t>Generic setup procedures</w:t>
      </w:r>
      <w:bookmarkEnd w:id="52"/>
      <w:bookmarkEnd w:id="53"/>
    </w:p>
    <w:p w14:paraId="0E2D95C8" w14:textId="77777777" w:rsidR="00784A32" w:rsidRPr="000670FE" w:rsidRDefault="00784A32" w:rsidP="00784A32">
      <w:r w:rsidRPr="000670FE">
        <w:t>A set of basic generic procedures for MCVideo Client-Server communication are described in TS 36.579-1 [2]. These procedures will be used in numerous test cases throughout the present document.</w:t>
      </w:r>
    </w:p>
    <w:p w14:paraId="05D7DEAB" w14:textId="77777777" w:rsidR="00784A32" w:rsidRPr="000670FE" w:rsidRDefault="00784A32" w:rsidP="00784A32">
      <w:pPr>
        <w:pStyle w:val="Heading1"/>
      </w:pPr>
      <w:bookmarkStart w:id="54" w:name="_Toc52787450"/>
      <w:bookmarkStart w:id="55" w:name="_Toc52787630"/>
      <w:r w:rsidRPr="000670FE">
        <w:t>5</w:t>
      </w:r>
      <w:r w:rsidRPr="000670FE">
        <w:tab/>
        <w:t>MCVideo Client Configuration</w:t>
      </w:r>
      <w:bookmarkEnd w:id="54"/>
      <w:bookmarkEnd w:id="55"/>
    </w:p>
    <w:p w14:paraId="458604C3" w14:textId="77777777" w:rsidR="00784A32" w:rsidRPr="000670FE" w:rsidRDefault="00784A32" w:rsidP="00784A32">
      <w:pPr>
        <w:pStyle w:val="Heading2"/>
      </w:pPr>
      <w:bookmarkStart w:id="56" w:name="_Toc52787451"/>
      <w:bookmarkStart w:id="57" w:name="_Toc52787631"/>
      <w:r w:rsidRPr="000670FE">
        <w:t>5.1</w:t>
      </w:r>
      <w:r w:rsidRPr="000670FE">
        <w:tab/>
        <w:t>Configuration / Authentication / User Authorization / UE Configuration / User Profile / Key Generation</w:t>
      </w:r>
      <w:bookmarkEnd w:id="56"/>
      <w:bookmarkEnd w:id="57"/>
    </w:p>
    <w:p w14:paraId="417180FC" w14:textId="77777777" w:rsidR="00784A32" w:rsidRPr="000670FE" w:rsidRDefault="00784A32" w:rsidP="00F404DB">
      <w:pPr>
        <w:pStyle w:val="Heading3"/>
      </w:pPr>
      <w:bookmarkStart w:id="58" w:name="_Toc52787452"/>
      <w:bookmarkStart w:id="59" w:name="_Toc52787632"/>
      <w:r w:rsidRPr="000670FE">
        <w:t>5.1.1</w:t>
      </w:r>
      <w:r w:rsidRPr="000670FE">
        <w:tab/>
        <w:t>Test Purpose (TP)</w:t>
      </w:r>
      <w:bookmarkEnd w:id="58"/>
      <w:bookmarkEnd w:id="59"/>
    </w:p>
    <w:p w14:paraId="3A6E1CB6" w14:textId="77777777" w:rsidR="00784A32" w:rsidRPr="000670FE" w:rsidRDefault="00784A32" w:rsidP="00784A32">
      <w:pPr>
        <w:pStyle w:val="H6"/>
      </w:pPr>
      <w:r w:rsidRPr="000670FE">
        <w:t>(1)</w:t>
      </w:r>
    </w:p>
    <w:p w14:paraId="2D5051C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attached to EPS services }</w:t>
      </w:r>
    </w:p>
    <w:p w14:paraId="7D5EFD9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03354B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activates an MCVideo application and requests MCVideo initialisation }</w:t>
      </w:r>
    </w:p>
    <w:p w14:paraId="0C458F48"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performs MCVideo User Authentication </w:t>
      </w:r>
      <w:r w:rsidRPr="000670FE">
        <w:rPr>
          <w:noProof w:val="0"/>
        </w:rPr>
        <w:t>}</w:t>
      </w:r>
    </w:p>
    <w:p w14:paraId="6396635E"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1B6EFF6B" w14:textId="77777777" w:rsidR="00784A32" w:rsidRPr="000670FE" w:rsidRDefault="00784A32" w:rsidP="00784A32">
      <w:pPr>
        <w:pStyle w:val="PL"/>
        <w:rPr>
          <w:rFonts w:cs="Courier New"/>
          <w:noProof w:val="0"/>
          <w:szCs w:val="16"/>
        </w:rPr>
      </w:pPr>
    </w:p>
    <w:p w14:paraId="0C495F6D" w14:textId="77777777" w:rsidR="00784A32" w:rsidRPr="000670FE" w:rsidRDefault="00784A32" w:rsidP="00784A32">
      <w:pPr>
        <w:pStyle w:val="H6"/>
      </w:pPr>
      <w:r w:rsidRPr="000670FE">
        <w:t>(2)</w:t>
      </w:r>
    </w:p>
    <w:p w14:paraId="75DE8AD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user authenticated }</w:t>
      </w:r>
    </w:p>
    <w:p w14:paraId="758288A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BC0F0B1"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has established a secure HTTP tunnel }</w:t>
      </w:r>
    </w:p>
    <w:p w14:paraId="23DE8C8C"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performs key management authorization and obtains identity management key material </w:t>
      </w:r>
      <w:r w:rsidRPr="000670FE">
        <w:rPr>
          <w:noProof w:val="0"/>
        </w:rPr>
        <w:t>}</w:t>
      </w:r>
    </w:p>
    <w:p w14:paraId="2BC28CF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61A67263" w14:textId="77777777" w:rsidR="00784A32" w:rsidRPr="000670FE" w:rsidRDefault="00784A32" w:rsidP="00784A32">
      <w:pPr>
        <w:pStyle w:val="PL"/>
        <w:rPr>
          <w:rFonts w:cs="Courier New"/>
          <w:noProof w:val="0"/>
          <w:szCs w:val="16"/>
        </w:rPr>
      </w:pPr>
    </w:p>
    <w:p w14:paraId="497F2292" w14:textId="77777777" w:rsidR="00784A32" w:rsidRPr="000670FE" w:rsidRDefault="00784A32" w:rsidP="00784A32">
      <w:pPr>
        <w:pStyle w:val="H6"/>
      </w:pPr>
      <w:r w:rsidRPr="000670FE">
        <w:t>(3)</w:t>
      </w:r>
    </w:p>
    <w:p w14:paraId="2D5E166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has obtained identity management key material }</w:t>
      </w:r>
    </w:p>
    <w:p w14:paraId="0D8D4AD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07C545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user service authorization }</w:t>
      </w:r>
    </w:p>
    <w:p w14:paraId="3CBCB00D"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sends a user authorization request to the MCVideo Server </w:t>
      </w:r>
      <w:r w:rsidRPr="000670FE">
        <w:rPr>
          <w:noProof w:val="0"/>
        </w:rPr>
        <w:t>}</w:t>
      </w:r>
    </w:p>
    <w:p w14:paraId="2DBAB4C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6EB5CAE5" w14:textId="77777777" w:rsidR="00784A32" w:rsidRPr="000670FE" w:rsidRDefault="00784A32" w:rsidP="00784A32">
      <w:pPr>
        <w:pStyle w:val="PL"/>
        <w:rPr>
          <w:rFonts w:cs="Courier New"/>
          <w:noProof w:val="0"/>
          <w:szCs w:val="16"/>
        </w:rPr>
      </w:pPr>
    </w:p>
    <w:p w14:paraId="4F35B185" w14:textId="77777777" w:rsidR="00784A32" w:rsidRPr="000670FE" w:rsidRDefault="00784A32" w:rsidP="00784A32">
      <w:pPr>
        <w:pStyle w:val="H6"/>
      </w:pPr>
      <w:r w:rsidRPr="000670FE">
        <w:t>(4)</w:t>
      </w:r>
    </w:p>
    <w:p w14:paraId="59E81EB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authorized for user services }</w:t>
      </w:r>
    </w:p>
    <w:p w14:paraId="38F060A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B8A34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configuration management authorization}</w:t>
      </w:r>
    </w:p>
    <w:p w14:paraId="5E5CFF55"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requests subscription to multiple documents simultaneously </w:t>
      </w:r>
      <w:r w:rsidRPr="000670FE">
        <w:rPr>
          <w:rFonts w:cs="Courier New"/>
          <w:b/>
          <w:noProof w:val="0"/>
          <w:szCs w:val="16"/>
        </w:rPr>
        <w:t>and</w:t>
      </w:r>
      <w:r w:rsidRPr="000670FE">
        <w:rPr>
          <w:rFonts w:cs="Courier New"/>
          <w:noProof w:val="0"/>
          <w:szCs w:val="16"/>
        </w:rPr>
        <w:t xml:space="preserve"> request the retrieval of the MCVideo UE Configuration document, the MCVideo User Profile Configuration Document and the MCVideo Service Configuration Document </w:t>
      </w:r>
      <w:r w:rsidRPr="000670FE">
        <w:rPr>
          <w:noProof w:val="0"/>
        </w:rPr>
        <w:t>}</w:t>
      </w:r>
    </w:p>
    <w:p w14:paraId="30BC5B9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45125F0F" w14:textId="77777777" w:rsidR="00784A32" w:rsidRPr="000670FE" w:rsidRDefault="00784A32" w:rsidP="00784A32">
      <w:pPr>
        <w:pStyle w:val="PL"/>
        <w:rPr>
          <w:rFonts w:cs="Courier New"/>
          <w:noProof w:val="0"/>
          <w:szCs w:val="16"/>
        </w:rPr>
      </w:pPr>
    </w:p>
    <w:p w14:paraId="6CD5ACEB" w14:textId="77777777" w:rsidR="00784A32" w:rsidRPr="000670FE" w:rsidRDefault="00784A32" w:rsidP="00784A32">
      <w:pPr>
        <w:pStyle w:val="H6"/>
      </w:pPr>
      <w:r w:rsidRPr="000670FE">
        <w:t>(5)</w:t>
      </w:r>
    </w:p>
    <w:p w14:paraId="5C57B7D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obtained user configuration data }</w:t>
      </w:r>
    </w:p>
    <w:p w14:paraId="2C34B8B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D9EA60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group management authorization }</w:t>
      </w:r>
    </w:p>
    <w:p w14:paraId="4A557107"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receives the group profile including group traffic keys </w:t>
      </w:r>
      <w:r w:rsidRPr="000670FE">
        <w:rPr>
          <w:noProof w:val="0"/>
        </w:rPr>
        <w:t>}</w:t>
      </w:r>
    </w:p>
    <w:p w14:paraId="4ADE02D1"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421EEDA2" w14:textId="77777777" w:rsidR="00784A32" w:rsidRPr="000670FE" w:rsidRDefault="00784A32" w:rsidP="00784A32">
      <w:pPr>
        <w:pStyle w:val="PL"/>
        <w:rPr>
          <w:rFonts w:cs="Courier New"/>
          <w:noProof w:val="0"/>
          <w:szCs w:val="16"/>
        </w:rPr>
      </w:pPr>
    </w:p>
    <w:p w14:paraId="378F344C" w14:textId="77777777" w:rsidR="00784A32" w:rsidRPr="000670FE" w:rsidRDefault="00784A32" w:rsidP="00784A32">
      <w:pPr>
        <w:pStyle w:val="H6"/>
      </w:pPr>
      <w:r w:rsidRPr="000670FE">
        <w:t>(6)</w:t>
      </w:r>
    </w:p>
    <w:p w14:paraId="0BD6164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obtained all required configuration data }</w:t>
      </w:r>
    </w:p>
    <w:p w14:paraId="2F21BDB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C78157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requires to refresh its service settings }</w:t>
      </w:r>
    </w:p>
    <w:p w14:paraId="65DC0CA2"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sends a SIP PUBLISH request </w:t>
      </w:r>
      <w:r w:rsidRPr="000670FE">
        <w:rPr>
          <w:noProof w:val="0"/>
        </w:rPr>
        <w:t>}</w:t>
      </w:r>
    </w:p>
    <w:p w14:paraId="45DD889B"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5ECE6F69" w14:textId="77777777" w:rsidR="00784A32" w:rsidRPr="000670FE" w:rsidRDefault="00784A32" w:rsidP="00784A32">
      <w:pPr>
        <w:pStyle w:val="PL"/>
        <w:rPr>
          <w:rFonts w:cs="Courier New"/>
          <w:noProof w:val="0"/>
          <w:szCs w:val="16"/>
        </w:rPr>
      </w:pPr>
    </w:p>
    <w:p w14:paraId="3094E577" w14:textId="77777777" w:rsidR="00784A32" w:rsidRPr="000670FE" w:rsidRDefault="00784A32" w:rsidP="00F404DB">
      <w:pPr>
        <w:pStyle w:val="Heading3"/>
      </w:pPr>
      <w:bookmarkStart w:id="60" w:name="_Toc52787453"/>
      <w:bookmarkStart w:id="61" w:name="_Toc52787633"/>
      <w:r w:rsidRPr="000670FE">
        <w:t>5.1.2</w:t>
      </w:r>
      <w:r w:rsidRPr="000670FE">
        <w:tab/>
        <w:t>Conformance requirements</w:t>
      </w:r>
      <w:bookmarkEnd w:id="60"/>
      <w:bookmarkEnd w:id="61"/>
    </w:p>
    <w:p w14:paraId="5B33C34C" w14:textId="77777777" w:rsidR="00784A32" w:rsidRPr="000670FE" w:rsidRDefault="00784A32" w:rsidP="00784A32">
      <w:pPr>
        <w:keepNext/>
        <w:keepLines/>
      </w:pPr>
      <w:r w:rsidRPr="000670FE">
        <w:t xml:space="preserve">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BD815DF" w14:textId="77777777" w:rsidR="00784A32" w:rsidRPr="000670FE" w:rsidRDefault="00784A32" w:rsidP="00784A32">
      <w:r w:rsidRPr="000670FE">
        <w:t>[TS 24.482, clause 6.2.1]</w:t>
      </w:r>
    </w:p>
    <w:p w14:paraId="5BCBEEFE" w14:textId="77777777" w:rsidR="00784A32" w:rsidRPr="000670FE" w:rsidRDefault="00784A32" w:rsidP="00784A32">
      <w:r w:rsidRPr="000670FE">
        <w:t>Upon an indication from the MC service client to initiate MC service user authentication, the IdM client shall perform the user authentication procedure according to 3GPP TS 33.180 [17] with the following clarifications:</w:t>
      </w:r>
    </w:p>
    <w:p w14:paraId="399C5E2A" w14:textId="77777777" w:rsidR="00784A32" w:rsidRPr="000670FE" w:rsidRDefault="00784A32" w:rsidP="00784A32">
      <w:pPr>
        <w:pStyle w:val="B1"/>
      </w:pPr>
      <w:r w:rsidRPr="000670FE">
        <w:t>1)</w:t>
      </w:r>
      <w:r w:rsidRPr="000670FE">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ED54D92" w14:textId="77777777" w:rsidR="00784A32" w:rsidRPr="000670FE" w:rsidRDefault="00784A32" w:rsidP="00784A32">
      <w:pPr>
        <w:pStyle w:val="B1"/>
      </w:pPr>
      <w:r w:rsidRPr="000670FE">
        <w:t>2)</w:t>
      </w:r>
      <w:r w:rsidRPr="000670FE">
        <w:tab/>
        <w:t>shall generate an OIDC Authentication Request message as specified in the OpenID Connect 1.0 [6] and IETF RFC 6749 [5] with the following clarifications:</w:t>
      </w:r>
    </w:p>
    <w:p w14:paraId="180DAB7D" w14:textId="77777777" w:rsidR="00784A32" w:rsidRPr="000670FE" w:rsidRDefault="00784A32" w:rsidP="00784A32">
      <w:pPr>
        <w:pStyle w:val="B2"/>
      </w:pPr>
      <w:r w:rsidRPr="000670FE">
        <w:t>a)</w:t>
      </w:r>
      <w:r w:rsidRPr="000670FE">
        <w:tab/>
        <w:t>shall generate an HTTP GET request method according to IETF RFC 2616 [4];</w:t>
      </w:r>
    </w:p>
    <w:p w14:paraId="5F789EE5" w14:textId="77777777" w:rsidR="00784A32" w:rsidRPr="000670FE" w:rsidRDefault="00784A32" w:rsidP="00784A32">
      <w:pPr>
        <w:pStyle w:val="B2"/>
      </w:pPr>
      <w:r w:rsidRPr="000670FE">
        <w:t>b)</w:t>
      </w:r>
      <w:r w:rsidRPr="000670FE">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17491C8" w14:textId="77777777" w:rsidR="00784A32" w:rsidRPr="000670FE" w:rsidRDefault="00784A32" w:rsidP="00784A32">
      <w:pPr>
        <w:pStyle w:val="NO"/>
      </w:pPr>
      <w:r w:rsidRPr="000670FE">
        <w:t>NOTE 1:</w:t>
      </w:r>
      <w:r w:rsidRPr="000670FE">
        <w:tab/>
        <w:t>The configuration of client_id is specified in 3GPP TS 24.483 [11].</w:t>
      </w:r>
    </w:p>
    <w:p w14:paraId="60097048" w14:textId="77777777" w:rsidR="00784A32" w:rsidRPr="000670FE" w:rsidRDefault="00784A32" w:rsidP="00784A32">
      <w:pPr>
        <w:pStyle w:val="B2"/>
      </w:pPr>
      <w:r w:rsidRPr="000670FE">
        <w:t>c)</w:t>
      </w:r>
      <w:r w:rsidRPr="000670FE">
        <w:tab/>
        <w:t>shall include the remaining required parameters as specified in 3GPP TS 33.180 [17] in the query component of the authorization endpoint's URI using the "application/x-www-form-urlencoded" format as specified in W3C.REC-html401-19991224 [7]; and</w:t>
      </w:r>
    </w:p>
    <w:p w14:paraId="6525770F" w14:textId="77777777" w:rsidR="00784A32" w:rsidRPr="000670FE" w:rsidRDefault="00784A32" w:rsidP="00784A32">
      <w:pPr>
        <w:pStyle w:val="B1"/>
      </w:pPr>
      <w:r w:rsidRPr="000670FE">
        <w:t>3)</w:t>
      </w:r>
      <w:r w:rsidRPr="000670FE">
        <w:tab/>
        <w:t>shall send the HTTP GET request method towards the IdM server.</w:t>
      </w:r>
    </w:p>
    <w:p w14:paraId="695572C8" w14:textId="77777777" w:rsidR="00784A32" w:rsidRPr="000670FE" w:rsidRDefault="00784A32" w:rsidP="00784A32">
      <w:pPr>
        <w:pStyle w:val="NO"/>
      </w:pPr>
      <w:r w:rsidRPr="000670FE">
        <w:t>NOTE 2:</w:t>
      </w:r>
      <w:r w:rsidRPr="000670FE">
        <w:tab/>
        <w:t>The OpenID Connect 1.0 [6] specification allows for an alternative mechanism for sending the OIDC Authentication request message using an HTTP POST request method which can be used in place of steps 1, 2, and 3 above.</w:t>
      </w:r>
    </w:p>
    <w:p w14:paraId="0E2157EC" w14:textId="77777777" w:rsidR="00784A32" w:rsidRPr="000670FE" w:rsidRDefault="00784A32" w:rsidP="00784A32">
      <w:r w:rsidRPr="000670FE">
        <w:t>Upon receipt of an HTTP 200 (OK) response from the IdM server, the IdM client:</w:t>
      </w:r>
    </w:p>
    <w:p w14:paraId="3036B67A" w14:textId="77777777" w:rsidR="00784A32" w:rsidRPr="000670FE" w:rsidRDefault="00784A32" w:rsidP="00784A32">
      <w:pPr>
        <w:pStyle w:val="B1"/>
      </w:pPr>
      <w:r w:rsidRPr="000670FE">
        <w:t>1)</w:t>
      </w:r>
      <w:r w:rsidRPr="000670FE">
        <w:tab/>
        <w:t>shall prompt the MC service user for their username and password;</w:t>
      </w:r>
    </w:p>
    <w:p w14:paraId="3E033392" w14:textId="77777777" w:rsidR="00784A32" w:rsidRPr="000670FE" w:rsidRDefault="00784A32" w:rsidP="00784A32">
      <w:pPr>
        <w:pStyle w:val="NO"/>
      </w:pPr>
      <w:r w:rsidRPr="000670FE">
        <w:t>NOTE 3:</w:t>
      </w:r>
      <w:r w:rsidRPr="000670FE">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1BDE4C4C" w14:textId="77777777" w:rsidR="00784A32" w:rsidRPr="000670FE" w:rsidRDefault="00784A32" w:rsidP="00784A32">
      <w:pPr>
        <w:pStyle w:val="B1"/>
      </w:pPr>
      <w:r w:rsidRPr="000670FE">
        <w:t>2)</w:t>
      </w:r>
      <w:r w:rsidRPr="000670FE">
        <w:tab/>
        <w:t>shall generate an HTTP POST request method containing the MC service user's username and password; and</w:t>
      </w:r>
    </w:p>
    <w:p w14:paraId="3A21B46F" w14:textId="77777777" w:rsidR="00784A32" w:rsidRPr="000670FE" w:rsidRDefault="00784A32" w:rsidP="00784A32">
      <w:pPr>
        <w:pStyle w:val="B1"/>
      </w:pPr>
      <w:r w:rsidRPr="000670FE">
        <w:t>3)</w:t>
      </w:r>
      <w:r w:rsidRPr="000670FE">
        <w:tab/>
        <w:t>shall send the HTTP POST request method towards the IdM server.</w:t>
      </w:r>
    </w:p>
    <w:p w14:paraId="3A13E256" w14:textId="77777777" w:rsidR="00784A32" w:rsidRPr="000670FE" w:rsidRDefault="00784A32" w:rsidP="00784A32">
      <w:r w:rsidRPr="000670FE">
        <w:t xml:space="preserve">Upon receipt of an </w:t>
      </w:r>
      <w:r w:rsidRPr="000670FE">
        <w:rPr>
          <w:shd w:val="clear" w:color="auto" w:fill="FFFFFF"/>
        </w:rPr>
        <w:t>OIDC Authentication Response message,</w:t>
      </w:r>
      <w:r w:rsidRPr="000670FE">
        <w:t xml:space="preserve"> </w:t>
      </w:r>
      <w:r w:rsidRPr="000670FE">
        <w:rPr>
          <w:shd w:val="clear" w:color="auto" w:fill="FFFFFF"/>
        </w:rPr>
        <w:t xml:space="preserve">the </w:t>
      </w:r>
      <w:r w:rsidRPr="000670FE">
        <w:t>IdM client:</w:t>
      </w:r>
    </w:p>
    <w:p w14:paraId="27DED92E" w14:textId="77777777" w:rsidR="00784A32" w:rsidRPr="000670FE" w:rsidRDefault="00784A32" w:rsidP="00784A32">
      <w:pPr>
        <w:pStyle w:val="B1"/>
      </w:pPr>
      <w:r w:rsidRPr="000670FE">
        <w:t>1)</w:t>
      </w:r>
      <w:r w:rsidRPr="000670FE">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3E8EAE" w14:textId="77777777" w:rsidR="00784A32" w:rsidRPr="000670FE" w:rsidRDefault="00784A32" w:rsidP="00784A32">
      <w:pPr>
        <w:pStyle w:val="B1"/>
      </w:pPr>
      <w:r w:rsidRPr="000670FE">
        <w:t>2)</w:t>
      </w:r>
      <w:r w:rsidRPr="000670FE">
        <w:tab/>
        <w:t>shall generate an OIDC Token Request message as specified in OpenID Connect 1.0 [6] and IETF RFC 6749 [5] with the following clarifications:</w:t>
      </w:r>
    </w:p>
    <w:p w14:paraId="19F4824E" w14:textId="77777777" w:rsidR="00784A32" w:rsidRPr="000670FE" w:rsidRDefault="00784A32" w:rsidP="00784A32">
      <w:pPr>
        <w:pStyle w:val="B2"/>
      </w:pPr>
      <w:r w:rsidRPr="000670FE">
        <w:t>a)</w:t>
      </w:r>
      <w:r w:rsidRPr="000670FE">
        <w:tab/>
        <w:t>shall generate an HTTP POST request method according to IETF RFC 2616 [4]; and</w:t>
      </w:r>
    </w:p>
    <w:p w14:paraId="54379CB0" w14:textId="77777777" w:rsidR="00784A32" w:rsidRPr="000670FE" w:rsidRDefault="00784A32" w:rsidP="00784A32">
      <w:pPr>
        <w:pStyle w:val="B2"/>
      </w:pPr>
      <w:r w:rsidRPr="000670FE">
        <w:t>b)</w:t>
      </w:r>
      <w:r w:rsidRPr="000670FE">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7482E82C" w14:textId="77777777" w:rsidR="00784A32" w:rsidRPr="000670FE" w:rsidRDefault="00784A32" w:rsidP="00784A32">
      <w:pPr>
        <w:pStyle w:val="B1"/>
      </w:pPr>
      <w:r w:rsidRPr="000670FE">
        <w:t>3)</w:t>
      </w:r>
      <w:r w:rsidRPr="000670FE">
        <w:tab/>
        <w:t>shall send the HTTP POST request method towards the IdM server.</w:t>
      </w:r>
    </w:p>
    <w:p w14:paraId="5D11D0D3" w14:textId="77777777" w:rsidR="00784A32" w:rsidRPr="000670FE" w:rsidRDefault="00784A32" w:rsidP="00784A32">
      <w:r w:rsidRPr="000670FE">
        <w:t>Upon receipt of an OIDC Token Response message, the IdM client:</w:t>
      </w:r>
    </w:p>
    <w:p w14:paraId="0F851DC6" w14:textId="77777777" w:rsidR="00784A32" w:rsidRPr="000670FE" w:rsidRDefault="00784A32" w:rsidP="00784A32">
      <w:pPr>
        <w:pStyle w:val="B1"/>
      </w:pPr>
      <w:r w:rsidRPr="000670FE">
        <w:t>1)</w:t>
      </w:r>
      <w:r w:rsidRPr="000670FE">
        <w:tab/>
        <w:t>shall validate the id_token, access_token and refresh token in the received OIDC Token Response message as specified in the OpenID Connect 1.0 [6] specification; and</w:t>
      </w:r>
    </w:p>
    <w:p w14:paraId="00D3F6B9" w14:textId="77777777" w:rsidR="00784A32" w:rsidRPr="000670FE" w:rsidRDefault="00784A32" w:rsidP="00784A32">
      <w:pPr>
        <w:pStyle w:val="B1"/>
      </w:pPr>
      <w:r w:rsidRPr="000670FE">
        <w:t>2)</w:t>
      </w:r>
      <w:r w:rsidRPr="000670FE">
        <w:tab/>
        <w:t>shall provide the id_token and access_token in the received OIDC Token Response message to the MC service client.</w:t>
      </w:r>
    </w:p>
    <w:p w14:paraId="5EACB6C0" w14:textId="77777777" w:rsidR="00784A32" w:rsidRPr="000670FE" w:rsidRDefault="00784A32" w:rsidP="00784A32">
      <w:pPr>
        <w:pStyle w:val="NO"/>
      </w:pPr>
      <w:r w:rsidRPr="000670FE">
        <w:t>NOTE 4:</w:t>
      </w:r>
      <w:r w:rsidRPr="000670FE">
        <w:tab/>
        <w:t>The method in which the IdM client provides the id_token and access_token to the MC service client is implementation specific.</w:t>
      </w:r>
    </w:p>
    <w:p w14:paraId="22EBCFA6" w14:textId="77777777" w:rsidR="00784A32" w:rsidRPr="000670FE" w:rsidRDefault="00784A32" w:rsidP="00784A32">
      <w:r w:rsidRPr="000670FE">
        <w:t>The MC UE may repeat the entire procedure in this clause as needed to obtain the necessary authorisation tokens for the MC service clients, depending on the scope parameter in the Authentication Request message as specified in 3GPP TS 33.180 [17].</w:t>
      </w:r>
    </w:p>
    <w:p w14:paraId="4B89E7D3" w14:textId="77777777" w:rsidR="00784A32" w:rsidRPr="000670FE" w:rsidRDefault="00784A32" w:rsidP="00784A32">
      <w:r w:rsidRPr="000670FE">
        <w:t>[TS 24.482, Annex A.2.1.2]</w:t>
      </w:r>
    </w:p>
    <w:p w14:paraId="048F5F4D" w14:textId="77777777" w:rsidR="00784A32" w:rsidRPr="000670FE" w:rsidRDefault="00784A32" w:rsidP="00784A32">
      <w:r w:rsidRPr="000670FE">
        <w:t>The HTTP client in the UE shall support the client role defined in IETF RFC 2818 [10].</w:t>
      </w:r>
    </w:p>
    <w:p w14:paraId="0B47B1B1" w14:textId="77777777" w:rsidR="00784A32" w:rsidRPr="000670FE" w:rsidRDefault="00784A32" w:rsidP="00784A32">
      <w:r w:rsidRPr="000670FE">
        <w:t>The HTTP client in the UE shall support transport layer security (TLS) as specified in 3GPP TS 33.180 [17].</w:t>
      </w:r>
    </w:p>
    <w:p w14:paraId="587886ED" w14:textId="77777777" w:rsidR="00784A32" w:rsidRPr="000670FE" w:rsidRDefault="00784A32" w:rsidP="00784A32">
      <w:r w:rsidRPr="000670FE">
        <w:t>The HTTP client in the UE is configured with the following parameters:</w:t>
      </w:r>
    </w:p>
    <w:p w14:paraId="22DD11B5" w14:textId="77777777" w:rsidR="00784A32" w:rsidRPr="000670FE" w:rsidRDefault="00784A32" w:rsidP="00784A32">
      <w:pPr>
        <w:pStyle w:val="B1"/>
      </w:pPr>
      <w:r w:rsidRPr="000670FE">
        <w:t>1)</w:t>
      </w:r>
      <w:r w:rsidRPr="000670FE">
        <w:tab/>
        <w:t>a home HTTP proxy FQDN;</w:t>
      </w:r>
    </w:p>
    <w:p w14:paraId="15FD1DE7" w14:textId="77777777" w:rsidR="00784A32" w:rsidRPr="000670FE" w:rsidRDefault="00784A32" w:rsidP="00784A32">
      <w:pPr>
        <w:pStyle w:val="B1"/>
      </w:pPr>
      <w:r w:rsidRPr="000670FE">
        <w:t>2)</w:t>
      </w:r>
      <w:r w:rsidRPr="000670FE">
        <w:tab/>
        <w:t>a home HTTP proxy port;</w:t>
      </w:r>
    </w:p>
    <w:p w14:paraId="2A70F5E5" w14:textId="77777777" w:rsidR="00784A32" w:rsidRPr="000670FE" w:rsidRDefault="00784A32" w:rsidP="00784A32">
      <w:pPr>
        <w:pStyle w:val="B1"/>
      </w:pPr>
      <w:r w:rsidRPr="000670FE">
        <w:t>3)</w:t>
      </w:r>
      <w:r w:rsidRPr="000670FE">
        <w:tab/>
        <w:t>a TLS tunnel authentication method. The TLS tunnel authentication method parameter is set to one of the following:</w:t>
      </w:r>
    </w:p>
    <w:p w14:paraId="4A9616E6" w14:textId="77777777" w:rsidR="00784A32" w:rsidRPr="000670FE" w:rsidRDefault="00784A32" w:rsidP="00784A32">
      <w:pPr>
        <w:pStyle w:val="B2"/>
      </w:pPr>
      <w:r w:rsidRPr="000670FE">
        <w:t>a)</w:t>
      </w:r>
      <w:r w:rsidRPr="000670FE">
        <w:tab/>
        <w:t>one-way authentication of the HTTP proxy based on the server certificate;</w:t>
      </w:r>
    </w:p>
    <w:p w14:paraId="7AF9650B" w14:textId="77777777" w:rsidR="00784A32" w:rsidRPr="000670FE" w:rsidRDefault="00784A32" w:rsidP="00784A32">
      <w:pPr>
        <w:pStyle w:val="B2"/>
      </w:pPr>
      <w:r w:rsidRPr="000670FE">
        <w:t>b)</w:t>
      </w:r>
      <w:r w:rsidRPr="000670FE">
        <w:tab/>
        <w:t>mutual authentication based on certificates; and</w:t>
      </w:r>
    </w:p>
    <w:p w14:paraId="4CA661FD" w14:textId="77777777" w:rsidR="00784A32" w:rsidRPr="000670FE" w:rsidRDefault="00784A32" w:rsidP="00784A32">
      <w:pPr>
        <w:pStyle w:val="B2"/>
      </w:pPr>
      <w:r w:rsidRPr="000670FE">
        <w:t>c)</w:t>
      </w:r>
      <w:r w:rsidRPr="000670FE">
        <w:tab/>
        <w:t>mutual authentication based on pre-shared key;</w:t>
      </w:r>
    </w:p>
    <w:p w14:paraId="2609FEA7" w14:textId="77777777" w:rsidR="00784A32" w:rsidRPr="000670FE" w:rsidRDefault="00784A32" w:rsidP="00784A32">
      <w:pPr>
        <w:pStyle w:val="B1"/>
      </w:pPr>
      <w:r w:rsidRPr="000670FE">
        <w:tab/>
        <w:t>as specified in 3GPP TS 33.180 [17];</w:t>
      </w:r>
    </w:p>
    <w:p w14:paraId="687B1B0A" w14:textId="77777777" w:rsidR="00784A32" w:rsidRPr="000670FE" w:rsidRDefault="00784A32" w:rsidP="00784A32">
      <w:pPr>
        <w:pStyle w:val="B1"/>
      </w:pPr>
      <w:r w:rsidRPr="000670FE">
        <w:t>4)</w:t>
      </w:r>
      <w:r w:rsidRPr="000670FE">
        <w:tab/>
        <w:t>if the TLS tunnel authentication method is the mutual authentication based on certificates:</w:t>
      </w:r>
    </w:p>
    <w:p w14:paraId="55C94EAF" w14:textId="77777777" w:rsidR="00784A32" w:rsidRPr="000670FE" w:rsidRDefault="00784A32" w:rsidP="00784A32">
      <w:pPr>
        <w:pStyle w:val="B2"/>
      </w:pPr>
      <w:r w:rsidRPr="000670FE">
        <w:t>a)</w:t>
      </w:r>
      <w:r w:rsidRPr="000670FE">
        <w:tab/>
        <w:t>TLS tunnel authentication X.509 certificate; and</w:t>
      </w:r>
    </w:p>
    <w:p w14:paraId="26DC79AD" w14:textId="77777777" w:rsidR="00784A32" w:rsidRPr="000670FE" w:rsidRDefault="00784A32" w:rsidP="00784A32">
      <w:pPr>
        <w:pStyle w:val="B1"/>
      </w:pPr>
      <w:r w:rsidRPr="000670FE">
        <w:t>5)</w:t>
      </w:r>
      <w:r w:rsidRPr="000670FE">
        <w:tab/>
        <w:t>if the TLS tunnel authentication method is the mutual authentication based on pre-shared key;</w:t>
      </w:r>
    </w:p>
    <w:p w14:paraId="73349D1D" w14:textId="77777777" w:rsidR="00784A32" w:rsidRPr="000670FE" w:rsidRDefault="00784A32" w:rsidP="00784A32">
      <w:pPr>
        <w:pStyle w:val="B2"/>
      </w:pPr>
      <w:r w:rsidRPr="000670FE">
        <w:t>a)</w:t>
      </w:r>
      <w:r w:rsidRPr="000670FE">
        <w:tab/>
        <w:t>TLS tunnel authentication pre-shared key.</w:t>
      </w:r>
    </w:p>
    <w:p w14:paraId="447C5560" w14:textId="77777777" w:rsidR="00784A32" w:rsidRPr="000670FE" w:rsidRDefault="00784A32" w:rsidP="00784A32">
      <w:r w:rsidRPr="000670FE">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0E416D1" w14:textId="77777777" w:rsidR="00784A32" w:rsidRPr="000670FE" w:rsidRDefault="00784A32" w:rsidP="00784A32">
      <w:r w:rsidRPr="000670FE">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94C530C" w14:textId="77777777" w:rsidR="00784A32" w:rsidRPr="000670FE" w:rsidRDefault="00784A32" w:rsidP="00784A32">
      <w:pPr>
        <w:pStyle w:val="NO"/>
      </w:pPr>
      <w:r w:rsidRPr="000670FE">
        <w:t>NOTE:</w:t>
      </w:r>
      <w:r w:rsidRPr="000670FE">
        <w:tab/>
        <w:t>The TLS tunnel can be terminated in the HTTP proxy (rather than in the HTTP server providing the dereferenced HTTP URL).</w:t>
      </w:r>
    </w:p>
    <w:p w14:paraId="001AEEC5" w14:textId="77777777" w:rsidR="00784A32" w:rsidRPr="000670FE" w:rsidRDefault="00784A32" w:rsidP="00784A32">
      <w:r w:rsidRPr="000670FE">
        <w:t>The HTTP client in the UE shall send and receive all HTTP messages via the TLS tunnel.</w:t>
      </w:r>
    </w:p>
    <w:p w14:paraId="2446B557" w14:textId="77777777" w:rsidR="00784A32" w:rsidRPr="000670FE" w:rsidRDefault="00784A32" w:rsidP="00784A32">
      <w:r w:rsidRPr="000670FE">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7A77FCE" w14:textId="77777777" w:rsidR="00784A32" w:rsidRPr="000670FE" w:rsidRDefault="00784A32" w:rsidP="00784A32">
      <w:r w:rsidRPr="000670FE">
        <w:t>[TS 33.180, Annex D.1]</w:t>
      </w:r>
    </w:p>
    <w:p w14:paraId="7FDEE8B5" w14:textId="77777777" w:rsidR="00784A32" w:rsidRPr="000670FE" w:rsidRDefault="00784A32" w:rsidP="00784A32">
      <w:r w:rsidRPr="000670FE">
        <w:t xml:space="preserve">This annex specifies the key management procedures between the KMS and the key management client that allows keys to be provisioned to the key management client based on </w:t>
      </w:r>
      <w:r w:rsidR="00530C26" w:rsidRPr="000670FE">
        <w:t>an</w:t>
      </w:r>
      <w:r w:rsidRPr="000670FE">
        <w:t xml:space="preserve"> identity. It describes the requests and responses for the authorization following provisioning messages:</w:t>
      </w:r>
    </w:p>
    <w:p w14:paraId="25927705" w14:textId="77777777" w:rsidR="00784A32" w:rsidRPr="000670FE" w:rsidRDefault="00784A32" w:rsidP="00784A32">
      <w:pPr>
        <w:pStyle w:val="B1"/>
      </w:pPr>
      <w:r w:rsidRPr="000670FE">
        <w:t>-</w:t>
      </w:r>
      <w:r w:rsidRPr="000670FE">
        <w:tab/>
        <w:t>KMS Initialize.</w:t>
      </w:r>
    </w:p>
    <w:p w14:paraId="7EECB9AD" w14:textId="77777777" w:rsidR="00784A32" w:rsidRPr="000670FE" w:rsidRDefault="00784A32" w:rsidP="00784A32">
      <w:pPr>
        <w:pStyle w:val="B1"/>
      </w:pPr>
      <w:r w:rsidRPr="000670FE">
        <w:t>-</w:t>
      </w:r>
      <w:r w:rsidRPr="000670FE">
        <w:tab/>
        <w:t>KMS KeyProvision.</w:t>
      </w:r>
    </w:p>
    <w:p w14:paraId="5A9C3142" w14:textId="77777777" w:rsidR="00784A32" w:rsidRPr="000670FE" w:rsidRDefault="00784A32" w:rsidP="00784A32">
      <w:pPr>
        <w:pStyle w:val="B1"/>
      </w:pPr>
      <w:r w:rsidRPr="000670FE">
        <w:t>-</w:t>
      </w:r>
      <w:r w:rsidRPr="000670FE">
        <w:tab/>
        <w:t>KMS CertCache.</w:t>
      </w:r>
    </w:p>
    <w:p w14:paraId="351AA44B" w14:textId="77777777" w:rsidR="00784A32" w:rsidRPr="000670FE" w:rsidRDefault="00784A32" w:rsidP="00784A32">
      <w:r w:rsidRPr="000670FE">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5A1D99A0" w14:textId="77777777" w:rsidR="00784A32" w:rsidRPr="000670FE" w:rsidRDefault="00784A32" w:rsidP="00784A32">
      <w:r w:rsidRPr="000670FE">
        <w:t>It is assumed that transmissions between the KMS and the key management client are secure and that the KMS has authenticated the identity of the key management client.</w:t>
      </w:r>
    </w:p>
    <w:p w14:paraId="3C9B7ACC" w14:textId="77777777" w:rsidR="00784A32" w:rsidRPr="000670FE" w:rsidRDefault="00784A32" w:rsidP="00784A32">
      <w:r w:rsidRPr="000670FE">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33C2BEA0" w14:textId="77777777" w:rsidR="00784A32" w:rsidRPr="000670FE" w:rsidRDefault="00784A32" w:rsidP="00784A32">
      <w:r w:rsidRPr="000670FE">
        <w:t>[TS 33.180, clause 5.1.3.1]</w:t>
      </w:r>
    </w:p>
    <w:p w14:paraId="5117C3C9" w14:textId="77777777" w:rsidR="00784A32" w:rsidRPr="000670FE" w:rsidRDefault="00784A32" w:rsidP="00784A32">
      <w:pPr>
        <w:keepNext/>
        <w:keepLines/>
      </w:pPr>
      <w:r w:rsidRPr="000670FE">
        <w:t>This clause expands on the MCX user service authorization step shown in figure 5.1.1-1 step C.</w:t>
      </w:r>
    </w:p>
    <w:p w14:paraId="17BED0B0" w14:textId="77777777" w:rsidR="00784A32" w:rsidRPr="000670FE" w:rsidRDefault="00784A32" w:rsidP="00784A32">
      <w:r w:rsidRPr="000670FE">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w:t>
      </w:r>
      <w:r w:rsidR="00F16398" w:rsidRPr="000670FE">
        <w:t xml:space="preserve"> </w:t>
      </w:r>
      <w:r w:rsidRPr="000670FE">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E589B2D" w14:textId="77777777" w:rsidR="00784A32" w:rsidRPr="000670FE" w:rsidRDefault="00784A32" w:rsidP="00784A32">
      <w:pPr>
        <w:pStyle w:val="NO"/>
      </w:pPr>
      <w:r w:rsidRPr="000670FE">
        <w:t>NOTE:</w:t>
      </w:r>
      <w:r w:rsidRPr="000670FE">
        <w:tab/>
        <w:t>All HTTP traffic between the UE and HTTP proxy, and all HTTP traffic between the UE and KMS (if not going through the HTTP proxy)  is protected using HTTPS.</w:t>
      </w:r>
    </w:p>
    <w:p w14:paraId="7845B967" w14:textId="77777777" w:rsidR="00784A32" w:rsidRPr="000670FE" w:rsidRDefault="00784A32" w:rsidP="00784A32">
      <w:r w:rsidRPr="000670FE">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25E69D21" w14:textId="77777777" w:rsidR="00784A32" w:rsidRPr="000670FE" w:rsidRDefault="00784A32" w:rsidP="00784A32">
      <w:r w:rsidRPr="000670FE">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26C672" w14:textId="77777777" w:rsidR="00784A32" w:rsidRPr="000670FE" w:rsidRDefault="00784A32" w:rsidP="00784A32">
      <w:r w:rsidRPr="000670FE">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997B385" w14:textId="77777777" w:rsidR="00784A32" w:rsidRPr="000670FE" w:rsidRDefault="00784A32" w:rsidP="00784A32">
      <w:r w:rsidRPr="000670FE">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0BCEC053" w14:textId="77777777" w:rsidR="00784A32" w:rsidRPr="000670FE" w:rsidRDefault="00784A32" w:rsidP="00784A32">
      <w:r w:rsidRPr="000670FE">
        <w:t xml:space="preserve">The UE can now perform configuration management authorization and download the user profile for the service(s) (MCPTT, MCVideo, MCVideo). Following the flow described in subclause 10.1.4.3 of 3GPP TS 23.280 [36] " MC service user obtains the </w:t>
      </w:r>
      <w:r w:rsidRPr="000670FE">
        <w:rPr>
          <w:lang w:eastAsia="zh-CN"/>
        </w:rPr>
        <w:t xml:space="preserve">MC service </w:t>
      </w:r>
      <w:r w:rsidRPr="000670FE">
        <w:t>user profile</w:t>
      </w:r>
      <w:r w:rsidRPr="000670FE">
        <w:rPr>
          <w:lang w:eastAsia="zh-CN"/>
        </w:rPr>
        <w:t>(s) from the network</w:t>
      </w:r>
      <w:r w:rsidRPr="000670FE" w:rsidDel="00320C3D">
        <w:t xml:space="preserve"> </w:t>
      </w:r>
      <w:r w:rsidRPr="000670FE">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15B4DCD0" w14:textId="77777777" w:rsidR="00784A32" w:rsidRPr="000670FE" w:rsidRDefault="00784A32" w:rsidP="00784A32">
      <w:r w:rsidRPr="000670FE">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5687D4ED" w14:textId="77777777" w:rsidR="00784A32" w:rsidRPr="000670FE" w:rsidRDefault="00784A32" w:rsidP="00784A32">
      <w:pPr>
        <w:pStyle w:val="TH"/>
      </w:pPr>
      <w:r w:rsidRPr="000670FE">
        <w:object w:dxaOrig="10357" w:dyaOrig="7428" w14:anchorId="5CAD3E84">
          <v:shape id="_x0000_i1027" type="#_x0000_t75" style="width:353.5pt;height:254pt" o:ole="">
            <v:imagedata r:id="rId12" o:title=""/>
          </v:shape>
          <o:OLEObject Type="Embed" ProgID="Visio.Drawing.15" ShapeID="_x0000_i1027" DrawAspect="Content" ObjectID="_1686519913" r:id="rId13"/>
        </w:object>
      </w:r>
    </w:p>
    <w:p w14:paraId="34007F3C" w14:textId="77777777" w:rsidR="00530C26" w:rsidRPr="000670FE" w:rsidRDefault="00784A32" w:rsidP="00F404DB">
      <w:pPr>
        <w:pStyle w:val="TF"/>
      </w:pPr>
      <w:r w:rsidRPr="000670FE">
        <w:t>Figure 5.1.3.1-1: MCX user service authorization</w:t>
      </w:r>
    </w:p>
    <w:p w14:paraId="121DF34C" w14:textId="77777777" w:rsidR="00784A32" w:rsidRPr="000670FE" w:rsidRDefault="00784A32" w:rsidP="00784A32">
      <w:r w:rsidRPr="000670FE">
        <w:t>The user authorization procedure in Step C of Figure 5.1.1-1 is further detailed into 5 sub steps that comprise the MCX user service authorization process:</w:t>
      </w:r>
    </w:p>
    <w:p w14:paraId="220B5D90" w14:textId="77777777" w:rsidR="00784A32" w:rsidRPr="000670FE" w:rsidRDefault="00784A32" w:rsidP="00784A32">
      <w:pPr>
        <w:pStyle w:val="EX"/>
      </w:pPr>
      <w:r w:rsidRPr="000670FE">
        <w:t>Step C-1:</w:t>
      </w:r>
      <w:r w:rsidRPr="000670FE">
        <w:tab/>
        <w:t>If not already done, establish a secure HTTP tunnel using HTTPS between the MCX UE and MCX proxy server. Subsequent HTTP messaging makes use of this tunnel (with the possible exception of the KMS client to KMS server interface).</w:t>
      </w:r>
    </w:p>
    <w:p w14:paraId="29112492" w14:textId="77777777" w:rsidR="00784A32" w:rsidRPr="000670FE" w:rsidRDefault="00784A32" w:rsidP="00784A32">
      <w:pPr>
        <w:pStyle w:val="EX"/>
      </w:pPr>
      <w:r w:rsidRPr="000670FE">
        <w:t>Step C-2:</w:t>
      </w:r>
      <w:r w:rsidRPr="000670FE">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11B4C4EA" w14:textId="77777777" w:rsidR="00784A32" w:rsidRPr="000670FE" w:rsidRDefault="00784A32" w:rsidP="00784A32">
      <w:pPr>
        <w:pStyle w:val="EX"/>
      </w:pPr>
      <w:r w:rsidRPr="000670FE">
        <w:t>Step C-3:</w:t>
      </w:r>
      <w:r w:rsidRPr="000670FE">
        <w:tab/>
        <w:t>The MCX client in the UE presents an access token to the MCX server over SIP as defined in clause 5.1.3.2 of the present document.  This step may be repeated to authorise the user with additional MCX services (MCPTT, MCVideo, MCVideo) as necessary.</w:t>
      </w:r>
    </w:p>
    <w:p w14:paraId="5EF3109C" w14:textId="77777777" w:rsidR="00784A32" w:rsidRPr="000670FE" w:rsidRDefault="00784A32" w:rsidP="00784A32">
      <w:pPr>
        <w:pStyle w:val="EX"/>
      </w:pPr>
      <w:r w:rsidRPr="000670FE">
        <w:t>Step C-4:</w:t>
      </w:r>
      <w:r w:rsidRPr="000670FE">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2DD11514" w14:textId="77777777" w:rsidR="00784A32" w:rsidRPr="000670FE" w:rsidRDefault="00784A32" w:rsidP="00784A32">
      <w:pPr>
        <w:pStyle w:val="EX"/>
      </w:pPr>
      <w:r w:rsidRPr="000670FE">
        <w:t>Step C-5:</w:t>
      </w:r>
      <w:r w:rsidRPr="000670FE">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49226307" w14:textId="77777777" w:rsidR="00784A32" w:rsidRPr="000670FE" w:rsidRDefault="00784A32" w:rsidP="00784A32">
      <w:r w:rsidRPr="000670FE">
        <w:t>[TS 33.180, clause 5.3.3]</w:t>
      </w:r>
    </w:p>
    <w:p w14:paraId="473DD750" w14:textId="77777777" w:rsidR="00784A32" w:rsidRPr="000670FE" w:rsidRDefault="00784A32" w:rsidP="00784A32">
      <w:r w:rsidRPr="000670FE">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2A79F4C0" w14:textId="77777777" w:rsidR="00784A32" w:rsidRPr="000670FE" w:rsidRDefault="00784A32" w:rsidP="00784A32">
      <w:pPr>
        <w:pStyle w:val="TH"/>
      </w:pPr>
      <w:r w:rsidRPr="000670FE">
        <w:object w:dxaOrig="8634" w:dyaOrig="2550" w14:anchorId="7D442E15">
          <v:shape id="_x0000_i1028" type="#_x0000_t75" style="width:431.5pt;height:127.5pt" o:ole="">
            <v:imagedata r:id="rId14" o:title="" croptop="4758f" cropright="1666f"/>
          </v:shape>
          <o:OLEObject Type="Embed" ProgID="Visio.Drawing.15" ShapeID="_x0000_i1028" DrawAspect="Content" ObjectID="_1686519914" r:id="rId15"/>
        </w:object>
      </w:r>
    </w:p>
    <w:p w14:paraId="23AF37AD" w14:textId="77777777" w:rsidR="00784A32" w:rsidRPr="000670FE" w:rsidRDefault="00784A32" w:rsidP="00784A32">
      <w:pPr>
        <w:pStyle w:val="TF"/>
      </w:pPr>
      <w:r w:rsidRPr="000670FE">
        <w:t>Figure 5.3.3-1: Provisioning of key material via the HTTP proxy</w:t>
      </w:r>
    </w:p>
    <w:p w14:paraId="13F7BE18" w14:textId="77777777" w:rsidR="00784A32" w:rsidRPr="000670FE" w:rsidRDefault="00784A32" w:rsidP="00784A32">
      <w:r w:rsidRPr="000670FE">
        <w:t xml:space="preserve">The procedure in figure 5.3.3-1 is now described step-by-step. </w:t>
      </w:r>
    </w:p>
    <w:p w14:paraId="224454D2" w14:textId="77777777" w:rsidR="00784A32" w:rsidRPr="000670FE" w:rsidRDefault="00784A32" w:rsidP="00784A32">
      <w:pPr>
        <w:pStyle w:val="B1"/>
      </w:pPr>
      <w:r w:rsidRPr="000670FE">
        <w:t>0)</w:t>
      </w:r>
      <w:r w:rsidRPr="000670FE">
        <w:tab/>
        <w:t>The key management client establishes a connection to the KMS. As with other elements in the Common Services Core, the connection is routed via, and secured by, the HTTP Proxy. The message flow below is within this secure connection.</w:t>
      </w:r>
    </w:p>
    <w:p w14:paraId="3276B550" w14:textId="77777777" w:rsidR="00784A32" w:rsidRPr="000670FE" w:rsidRDefault="00784A32" w:rsidP="00784A32">
      <w:pPr>
        <w:pStyle w:val="NO"/>
      </w:pPr>
      <w:r w:rsidRPr="000670FE">
        <w:t>NOTE:</w:t>
      </w:r>
      <w:r w:rsidRPr="000670FE">
        <w:tab/>
        <w:t xml:space="preserve">Additionally, the connection between the KMS and the HTTP Proxy </w:t>
      </w:r>
      <w:r w:rsidRPr="000670FE">
        <w:rPr>
          <w:lang w:eastAsia="zh-CN"/>
        </w:rPr>
        <w:t xml:space="preserve">is </w:t>
      </w:r>
      <w:r w:rsidRPr="000670FE">
        <w:t xml:space="preserve">secured </w:t>
      </w:r>
      <w:r w:rsidRPr="000670FE">
        <w:rPr>
          <w:lang w:eastAsia="zh-CN"/>
        </w:rPr>
        <w:t>according to clause 6.1</w:t>
      </w:r>
      <w:r w:rsidRPr="000670FE">
        <w:t>.</w:t>
      </w:r>
    </w:p>
    <w:p w14:paraId="0F167A4F" w14:textId="77777777" w:rsidR="00784A32" w:rsidRPr="000670FE" w:rsidRDefault="00784A32" w:rsidP="00784A32">
      <w:pPr>
        <w:pStyle w:val="B1"/>
      </w:pPr>
      <w:r w:rsidRPr="000670FE">
        <w:t>1)</w:t>
      </w:r>
      <w:r w:rsidRPr="000670FE">
        <w:tab/>
        <w:t>The key management client makes a request for user key material from the KMS. The request contains an access token to authenticate the user as defined in clause 5.1. There are three types of request (as defined in Annex D):</w:t>
      </w:r>
    </w:p>
    <w:p w14:paraId="6C5EDDAC" w14:textId="77777777" w:rsidR="00784A32" w:rsidRPr="000670FE" w:rsidRDefault="00784A32" w:rsidP="00784A32">
      <w:pPr>
        <w:pStyle w:val="B2"/>
      </w:pPr>
      <w:r w:rsidRPr="000670FE">
        <w:t>a)</w:t>
      </w:r>
      <w:r w:rsidRPr="000670FE">
        <w:tab/>
        <w:t>KMSInit Request. This request is the first request sent to the KMS to setup the user.</w:t>
      </w:r>
    </w:p>
    <w:p w14:paraId="0E6AF970" w14:textId="77777777" w:rsidR="00784A32" w:rsidRPr="000670FE" w:rsidRDefault="00784A32" w:rsidP="00784A32">
      <w:pPr>
        <w:pStyle w:val="B2"/>
      </w:pPr>
      <w:r w:rsidRPr="000670FE">
        <w:t>b)</w:t>
      </w:r>
      <w:r w:rsidRPr="000670FE">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38EFEB2B" w14:textId="77777777" w:rsidR="00784A32" w:rsidRPr="000670FE" w:rsidRDefault="00784A32" w:rsidP="00784A32">
      <w:pPr>
        <w:pStyle w:val="B2"/>
      </w:pPr>
      <w:r w:rsidRPr="000670FE">
        <w:t>c)</w:t>
      </w:r>
      <w:r w:rsidRPr="000670FE">
        <w:tab/>
        <w:t>KMSCertCache Request: This request is to obtain external KMS certificates associated with external security domains (managed by another KMS). The request may contain details of the latest version of the cache received by the client.</w:t>
      </w:r>
    </w:p>
    <w:p w14:paraId="671DB446" w14:textId="77777777" w:rsidR="00784A32" w:rsidRPr="000670FE" w:rsidRDefault="00784A32" w:rsidP="00784A32">
      <w:pPr>
        <w:pStyle w:val="B1"/>
      </w:pPr>
      <w:r w:rsidRPr="000670FE">
        <w:t>2)</w:t>
      </w:r>
      <w:r w:rsidRPr="000670FE">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999D198" w14:textId="77777777" w:rsidR="00784A32" w:rsidRPr="000670FE" w:rsidRDefault="00784A32" w:rsidP="00784A32">
      <w:pPr>
        <w:pStyle w:val="B2"/>
      </w:pPr>
      <w:r w:rsidRPr="000670FE">
        <w:t>a)</w:t>
      </w:r>
      <w:r w:rsidRPr="000670FE">
        <w:tab/>
        <w:t>KMSInit Response. This response contains domain parameters and optionally, a new TrK and/or a new InK.</w:t>
      </w:r>
    </w:p>
    <w:p w14:paraId="1D0AB134" w14:textId="77777777" w:rsidR="00784A32" w:rsidRPr="000670FE" w:rsidRDefault="00784A32" w:rsidP="00784A32">
      <w:pPr>
        <w:pStyle w:val="B2"/>
      </w:pPr>
      <w:r w:rsidRPr="000670FE">
        <w:t>b)</w:t>
      </w:r>
      <w:r w:rsidRPr="000670FE">
        <w:tab/>
        <w:t>KMSKeyProv Response: This response provides new key material to the user and optionally, a new TrK.</w:t>
      </w:r>
    </w:p>
    <w:p w14:paraId="3E3CCA78" w14:textId="77777777" w:rsidR="00784A32" w:rsidRPr="000670FE" w:rsidRDefault="00784A32" w:rsidP="00784A32">
      <w:pPr>
        <w:pStyle w:val="B2"/>
      </w:pPr>
      <w:r w:rsidRPr="000670FE">
        <w:t>c)</w:t>
      </w:r>
      <w:r w:rsidRPr="000670FE">
        <w:tab/>
        <w:t>KMSCertCache Response: This response contains new or updated home KMS certificates and/or external KMS certificates required by the user for communications with external security domains.</w:t>
      </w:r>
    </w:p>
    <w:p w14:paraId="3D30285F" w14:textId="77777777" w:rsidR="00784A32" w:rsidRPr="000670FE" w:rsidRDefault="00784A32" w:rsidP="00784A32">
      <w:r w:rsidRPr="000670FE">
        <w:t>The procedure for the provisioning of identity-specific key material when the HTTP proxy is not used between the KMS and the KMS client is as described in Figure 5.3.3-2.</w:t>
      </w:r>
    </w:p>
    <w:p w14:paraId="7B89A8FD" w14:textId="77777777" w:rsidR="00784A32" w:rsidRPr="000670FE" w:rsidRDefault="00784A32" w:rsidP="00530C26">
      <w:pPr>
        <w:pStyle w:val="TH"/>
      </w:pPr>
      <w:r w:rsidRPr="000670FE">
        <w:object w:dxaOrig="8856" w:dyaOrig="2760" w14:anchorId="3BA8DD8E">
          <v:shape id="_x0000_i1029" type="#_x0000_t75" style="width:443pt;height:138pt" o:ole="">
            <v:imagedata r:id="rId16" o:title=""/>
          </v:shape>
          <o:OLEObject Type="Embed" ProgID="Visio.Drawing.15" ShapeID="_x0000_i1029" DrawAspect="Content" ObjectID="_1686519915" r:id="rId17"/>
        </w:object>
      </w:r>
    </w:p>
    <w:p w14:paraId="6B24E200" w14:textId="77777777" w:rsidR="00784A32" w:rsidRPr="000670FE" w:rsidRDefault="00784A32" w:rsidP="00784A32">
      <w:pPr>
        <w:pStyle w:val="TF"/>
      </w:pPr>
      <w:r w:rsidRPr="000670FE">
        <w:t>Figure 5.3.3-2: Provisioning of key material without a proxy</w:t>
      </w:r>
    </w:p>
    <w:p w14:paraId="00FF1004" w14:textId="77777777" w:rsidR="00784A32" w:rsidRPr="000670FE" w:rsidRDefault="00784A32" w:rsidP="00784A32">
      <w:r w:rsidRPr="000670FE">
        <w:t xml:space="preserve">The procedure in Figure 5.3.3-2 is now described step-by-step: </w:t>
      </w:r>
    </w:p>
    <w:p w14:paraId="5416203A" w14:textId="77777777" w:rsidR="00784A32" w:rsidRPr="000670FE" w:rsidRDefault="00784A32" w:rsidP="00784A32">
      <w:pPr>
        <w:pStyle w:val="B1"/>
      </w:pPr>
      <w:r w:rsidRPr="000670FE">
        <w:t>0)</w:t>
      </w:r>
      <w:r w:rsidRPr="000670FE">
        <w:tab/>
        <w:t>The key management client establishes a direct HTTPS connection to the KMS. The following message flow is within this secure connection.</w:t>
      </w:r>
    </w:p>
    <w:p w14:paraId="6FDF2271" w14:textId="77777777" w:rsidR="00784A32" w:rsidRPr="000670FE" w:rsidRDefault="00784A32" w:rsidP="00784A32">
      <w:pPr>
        <w:pStyle w:val="B1"/>
      </w:pPr>
      <w:r w:rsidRPr="000670FE">
        <w:t>1)</w:t>
      </w:r>
      <w:r w:rsidRPr="000670FE">
        <w:tab/>
        <w:t>The key management client makes a request to the KMS. The same requests can be made as defined above with a proxy.</w:t>
      </w:r>
    </w:p>
    <w:p w14:paraId="5E393865" w14:textId="77777777" w:rsidR="00784A32" w:rsidRPr="000670FE" w:rsidRDefault="00784A32" w:rsidP="00784A32">
      <w:pPr>
        <w:pStyle w:val="B1"/>
      </w:pPr>
      <w:r w:rsidRPr="000670FE">
        <w:t>2)</w:t>
      </w:r>
      <w:r w:rsidRPr="000670FE">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54355188" w14:textId="77777777" w:rsidR="00784A32" w:rsidRPr="000670FE" w:rsidRDefault="00784A32" w:rsidP="00784A32">
      <w:r w:rsidRPr="000670FE">
        <w:t>As a result of this procedure, the key management client has securely obtained key material for use within the MC system.</w:t>
      </w:r>
    </w:p>
    <w:p w14:paraId="1C85BC41" w14:textId="77777777" w:rsidR="00784A32" w:rsidRPr="000670FE" w:rsidRDefault="00784A32" w:rsidP="00784A32">
      <w:r w:rsidRPr="000670FE">
        <w:t>[TS 24.484, clause 4.2.1]</w:t>
      </w:r>
    </w:p>
    <w:p w14:paraId="5193C807" w14:textId="77777777" w:rsidR="00784A32" w:rsidRPr="000670FE" w:rsidRDefault="00784A32" w:rsidP="00784A32">
      <w:r w:rsidRPr="000670FE">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2D6D9A26" w14:textId="77777777" w:rsidR="00784A32" w:rsidRPr="000670FE" w:rsidRDefault="00784A32" w:rsidP="00784A32">
      <w:r w:rsidRPr="000670FE">
        <w:t>In order to obtain access to MC services the UE needs to obtain configuration data either online via the network or offline using some external device (e.g. a laptop). As part of the bootstrap process the MC UE needs to discover either:</w:t>
      </w:r>
    </w:p>
    <w:p w14:paraId="60BF62F8" w14:textId="77777777" w:rsidR="00784A32" w:rsidRPr="000670FE" w:rsidRDefault="00784A32" w:rsidP="00784A32">
      <w:pPr>
        <w:pStyle w:val="B1"/>
      </w:pPr>
      <w:r w:rsidRPr="000670FE">
        <w:t>1.</w:t>
      </w:r>
      <w:r w:rsidRPr="000670FE">
        <w:tab/>
        <w:t xml:space="preserve">the online configuration management server in the network that configures the MCS UE initial configuration MO </w:t>
      </w:r>
      <w:r w:rsidRPr="000670FE">
        <w:rPr>
          <w:rFonts w:eastAsia="SimSun"/>
          <w:lang w:eastAsia="zh-CN"/>
        </w:rPr>
        <w:t xml:space="preserve">and the default MCS user profile </w:t>
      </w:r>
      <w:r w:rsidRPr="000670FE">
        <w:t>configuration</w:t>
      </w:r>
      <w:r w:rsidRPr="000670FE">
        <w:rPr>
          <w:rFonts w:eastAsia="SimSun"/>
          <w:lang w:eastAsia="zh-CN"/>
        </w:rPr>
        <w:t xml:space="preserve"> MO(s)</w:t>
      </w:r>
      <w:r w:rsidRPr="000670FE">
        <w:t>, then the MC UE:</w:t>
      </w:r>
    </w:p>
    <w:p w14:paraId="2944A2A8" w14:textId="77777777" w:rsidR="00784A32" w:rsidRPr="000670FE" w:rsidRDefault="00784A32" w:rsidP="00784A32">
      <w:pPr>
        <w:pStyle w:val="B2"/>
      </w:pPr>
      <w:r w:rsidRPr="000670FE">
        <w:t>a)</w:t>
      </w:r>
      <w:r w:rsidRPr="000670FE">
        <w:tab/>
        <w:t>using the URI of the configuration management server obtained from the MCS UE initial configuration MO, obtains for each MCS that is enabled:</w:t>
      </w:r>
    </w:p>
    <w:p w14:paraId="4920C359" w14:textId="77777777" w:rsidR="00784A32" w:rsidRPr="000670FE" w:rsidRDefault="00784A32" w:rsidP="00784A32">
      <w:pPr>
        <w:pStyle w:val="B3"/>
      </w:pPr>
      <w:r w:rsidRPr="000670FE">
        <w:t>-</w:t>
      </w:r>
      <w:r w:rsidRPr="000670FE">
        <w:tab/>
        <w:t>the appropriateMCS UE configuration document;</w:t>
      </w:r>
    </w:p>
    <w:p w14:paraId="08F30FA4" w14:textId="77777777" w:rsidR="00784A32" w:rsidRPr="000670FE" w:rsidRDefault="00784A32" w:rsidP="00784A32">
      <w:pPr>
        <w:pStyle w:val="B3"/>
      </w:pPr>
      <w:r w:rsidRPr="000670FE">
        <w:t>-</w:t>
      </w:r>
      <w:r w:rsidRPr="000670FE">
        <w:tab/>
        <w:t>the appropriateMCS user profile configuration document; and</w:t>
      </w:r>
    </w:p>
    <w:p w14:paraId="6FABC60A" w14:textId="77777777" w:rsidR="00784A32" w:rsidRPr="000670FE" w:rsidRDefault="00784A32" w:rsidP="00784A32">
      <w:pPr>
        <w:pStyle w:val="B3"/>
      </w:pPr>
      <w:r w:rsidRPr="000670FE">
        <w:t>-</w:t>
      </w:r>
      <w:r w:rsidRPr="000670FE">
        <w:tab/>
        <w:t>the appropriateMC service configuration document; and</w:t>
      </w:r>
    </w:p>
    <w:p w14:paraId="2BD96811" w14:textId="77777777" w:rsidR="00784A32" w:rsidRPr="000670FE" w:rsidRDefault="00784A32" w:rsidP="00784A32">
      <w:pPr>
        <w:pStyle w:val="B2"/>
      </w:pPr>
      <w:r w:rsidRPr="000670FE">
        <w:t>b)</w:t>
      </w:r>
      <w:r w:rsidRPr="000670FE">
        <w:tab/>
        <w:t>using the URI of the group management server obtained from the MCS UE initial configuration MO obtain the MCS group document; or</w:t>
      </w:r>
    </w:p>
    <w:p w14:paraId="4E7A2685" w14:textId="77777777" w:rsidR="00784A32" w:rsidRPr="000670FE" w:rsidRDefault="00784A32" w:rsidP="00784A32">
      <w:pPr>
        <w:pStyle w:val="B1"/>
      </w:pPr>
      <w:r w:rsidRPr="000670FE">
        <w:t>2.</w:t>
      </w:r>
      <w:r w:rsidRPr="000670FE">
        <w:tab/>
        <w:t>the:</w:t>
      </w:r>
    </w:p>
    <w:p w14:paraId="3F24AE0F" w14:textId="77777777" w:rsidR="00784A32" w:rsidRPr="000670FE" w:rsidRDefault="00784A32" w:rsidP="00784A32">
      <w:pPr>
        <w:pStyle w:val="B2"/>
      </w:pPr>
      <w:r w:rsidRPr="000670FE">
        <w:t>a)</w:t>
      </w:r>
      <w:r w:rsidRPr="000670FE">
        <w:tab/>
        <w:t>offline configuration management server on the external device that configures the MC UE with the:</w:t>
      </w:r>
    </w:p>
    <w:p w14:paraId="7D3644F2" w14:textId="77777777" w:rsidR="00784A32" w:rsidRPr="000670FE" w:rsidRDefault="00784A32" w:rsidP="00784A32">
      <w:pPr>
        <w:pStyle w:val="B3"/>
      </w:pPr>
      <w:r w:rsidRPr="000670FE">
        <w:t>-</w:t>
      </w:r>
      <w:r w:rsidRPr="000670FE">
        <w:tab/>
        <w:t>MCS UE initial configuration MO;</w:t>
      </w:r>
    </w:p>
    <w:p w14:paraId="25FFED67" w14:textId="77777777" w:rsidR="00784A32" w:rsidRPr="000670FE" w:rsidRDefault="00784A32" w:rsidP="00784A32">
      <w:pPr>
        <w:pStyle w:val="B3"/>
      </w:pPr>
      <w:r w:rsidRPr="000670FE">
        <w:t>-</w:t>
      </w:r>
      <w:r w:rsidRPr="000670FE">
        <w:tab/>
        <w:t>appropriate MCS UE configuration MO(s);</w:t>
      </w:r>
    </w:p>
    <w:p w14:paraId="66435B10" w14:textId="77777777" w:rsidR="00784A32" w:rsidRPr="000670FE" w:rsidRDefault="00784A32" w:rsidP="00784A32">
      <w:pPr>
        <w:pStyle w:val="B3"/>
      </w:pPr>
      <w:r w:rsidRPr="000670FE">
        <w:t>-</w:t>
      </w:r>
      <w:r w:rsidRPr="000670FE">
        <w:tab/>
        <w:t>appropriate MCS user profile MO(s); and</w:t>
      </w:r>
    </w:p>
    <w:p w14:paraId="41095C10" w14:textId="77777777" w:rsidR="00784A32" w:rsidRPr="000670FE" w:rsidRDefault="00784A32" w:rsidP="00784A32">
      <w:pPr>
        <w:pStyle w:val="B3"/>
      </w:pPr>
      <w:r w:rsidRPr="000670FE">
        <w:t>-</w:t>
      </w:r>
      <w:r w:rsidRPr="000670FE">
        <w:tab/>
        <w:t>appropriate MCS service configuration MO(s); and</w:t>
      </w:r>
    </w:p>
    <w:p w14:paraId="1F1DB731" w14:textId="77777777" w:rsidR="00784A32" w:rsidRPr="000670FE" w:rsidRDefault="00784A32" w:rsidP="00784A32">
      <w:pPr>
        <w:pStyle w:val="B2"/>
      </w:pPr>
      <w:r w:rsidRPr="000670FE">
        <w:t>b)</w:t>
      </w:r>
      <w:r w:rsidRPr="000670FE">
        <w:tab/>
        <w:t>offline group management server on the external device that configures the MC UE with the MCS group MO.</w:t>
      </w:r>
    </w:p>
    <w:p w14:paraId="5209A36C" w14:textId="77777777" w:rsidR="00784A32" w:rsidRPr="000670FE" w:rsidRDefault="00784A32" w:rsidP="00784A32">
      <w:r w:rsidRPr="000670FE">
        <w:rPr>
          <w:rFonts w:eastAsia="SimSun"/>
          <w:lang w:eastAsia="zh-CN"/>
        </w:rPr>
        <w:t xml:space="preserve">The mechanism to </w:t>
      </w:r>
      <w:r w:rsidRPr="000670FE">
        <w:t xml:space="preserve">discover the online or offline configuration management server </w:t>
      </w:r>
      <w:r w:rsidRPr="000670FE">
        <w:rPr>
          <w:rFonts w:eastAsia="SimSun"/>
          <w:lang w:eastAsia="zh-CN"/>
        </w:rPr>
        <w:t>is dependent on the protocol used to manage and configure the MO and is out of scope of the present document.</w:t>
      </w:r>
    </w:p>
    <w:p w14:paraId="56CF5128" w14:textId="77777777" w:rsidR="00784A32" w:rsidRPr="000670FE" w:rsidRDefault="00784A32" w:rsidP="00784A32">
      <w:pPr>
        <w:rPr>
          <w:rFonts w:eastAsia="SimSun"/>
          <w:lang w:eastAsia="zh-CN"/>
        </w:rPr>
      </w:pPr>
      <w:r w:rsidRPr="000670FE">
        <w:t>[TS 24.484, clause 4.2.2.1]</w:t>
      </w:r>
    </w:p>
    <w:p w14:paraId="6A694D16" w14:textId="77777777" w:rsidR="00784A32" w:rsidRPr="000670FE" w:rsidRDefault="00784A32" w:rsidP="00784A32">
      <w:r w:rsidRPr="000670FE">
        <w:t>The format of the MCS UE initial configuration MO downloaded to the MC UE during online configuration is defined in 3GPP TS 24.483 [4].</w:t>
      </w:r>
    </w:p>
    <w:p w14:paraId="64BF31DC" w14:textId="77777777" w:rsidR="00784A32" w:rsidRPr="000670FE" w:rsidRDefault="00784A32" w:rsidP="00784A32">
      <w:r w:rsidRPr="000670FE">
        <w:t>The format of the MCS group document downloaded to the MC UE during online configuration is defined in 3GPP TS 24.481 [5].</w:t>
      </w:r>
    </w:p>
    <w:p w14:paraId="15E8C234" w14:textId="77777777" w:rsidR="00784A32" w:rsidRPr="000670FE" w:rsidRDefault="00784A32" w:rsidP="00784A32">
      <w:r w:rsidRPr="000670FE">
        <w:t xml:space="preserve">Figure 4.2.2-1 shows the </w:t>
      </w:r>
      <w:r w:rsidRPr="000670FE">
        <w:rPr>
          <w:rFonts w:eastAsia="SimSun"/>
          <w:lang w:eastAsia="zh-CN"/>
        </w:rPr>
        <w:t xml:space="preserve">MCPTT UE online configuration </w:t>
      </w:r>
      <w:r w:rsidRPr="000670FE">
        <w:t>time sequence</w:t>
      </w:r>
      <w:r w:rsidRPr="000670FE">
        <w:rPr>
          <w:rFonts w:eastAsia="SimSun"/>
          <w:lang w:eastAsia="zh-CN"/>
        </w:rPr>
        <w:t>.</w:t>
      </w:r>
      <w:r w:rsidRPr="000670FE">
        <w:t xml:space="preserve"> </w:t>
      </w:r>
    </w:p>
    <w:p w14:paraId="1D6F1358" w14:textId="77777777" w:rsidR="00784A32" w:rsidRPr="000670FE" w:rsidRDefault="00784A32" w:rsidP="00784A32">
      <w:pPr>
        <w:pStyle w:val="TH"/>
        <w:rPr>
          <w:rFonts w:eastAsia="Malgun Gothic"/>
        </w:rPr>
      </w:pPr>
      <w:r w:rsidRPr="000670FE">
        <w:rPr>
          <w:lang w:eastAsia="x-none"/>
        </w:rPr>
        <w:object w:dxaOrig="5592" w:dyaOrig="5460" w14:anchorId="5848693A">
          <v:shape id="_x0000_i1030" type="#_x0000_t75" style="width:279.5pt;height:273pt" o:ole="">
            <v:imagedata r:id="rId18" o:title=""/>
          </v:shape>
          <o:OLEObject Type="Embed" ProgID="Visio.Drawing.11" ShapeID="_x0000_i1030" DrawAspect="Content" ObjectID="_1686519916" r:id="rId19"/>
        </w:object>
      </w:r>
    </w:p>
    <w:p w14:paraId="4945D143" w14:textId="77777777" w:rsidR="00784A32" w:rsidRPr="000670FE" w:rsidRDefault="00784A32" w:rsidP="00784A32">
      <w:pPr>
        <w:pStyle w:val="TF"/>
      </w:pPr>
      <w:r w:rsidRPr="000670FE">
        <w:t>Figure 4.2.2-1 MC UE online configuration time sequence</w:t>
      </w:r>
    </w:p>
    <w:p w14:paraId="1679DD52" w14:textId="77777777" w:rsidR="00784A32" w:rsidRPr="000670FE" w:rsidRDefault="00784A32" w:rsidP="00784A32">
      <w:pPr>
        <w:rPr>
          <w:rFonts w:eastAsia="SimSun"/>
          <w:lang w:eastAsia="zh-CN"/>
        </w:rPr>
      </w:pPr>
      <w:r w:rsidRPr="000670FE">
        <w:rPr>
          <w:rFonts w:eastAsia="SimSun"/>
          <w:lang w:eastAsia="zh-CN"/>
        </w:rPr>
        <w:t xml:space="preserve">If the MCS UE initial configuration MO has changed from the version stored in the MC UE, the updated MC UE initial configuration MO is downloaded to the MCPTT UE. </w:t>
      </w:r>
    </w:p>
    <w:p w14:paraId="5C2C4E6E" w14:textId="77777777" w:rsidR="00784A32" w:rsidRPr="000670FE" w:rsidRDefault="00784A32" w:rsidP="00784A32">
      <w:pPr>
        <w:rPr>
          <w:rFonts w:eastAsia="SimSun"/>
          <w:lang w:eastAsia="zh-CN"/>
        </w:rPr>
      </w:pPr>
      <w:r w:rsidRPr="000670FE">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AC9C248" w14:textId="77777777" w:rsidR="00784A32" w:rsidRPr="000670FE" w:rsidRDefault="00784A32" w:rsidP="00784A32">
      <w:pPr>
        <w:pStyle w:val="NO"/>
        <w:rPr>
          <w:rFonts w:eastAsia="SimSun"/>
          <w:lang w:eastAsia="zh-CN"/>
        </w:rPr>
      </w:pPr>
      <w:r w:rsidRPr="000670FE">
        <w:rPr>
          <w:rFonts w:eastAsia="SimSun"/>
          <w:lang w:eastAsia="zh-CN"/>
        </w:rPr>
        <w:t>NOTE</w:t>
      </w:r>
      <w:r w:rsidRPr="000670FE">
        <w:t> 1</w:t>
      </w:r>
      <w:r w:rsidRPr="000670FE">
        <w:rPr>
          <w:rFonts w:eastAsia="SimSun"/>
          <w:lang w:eastAsia="zh-CN"/>
        </w:rPr>
        <w:t>:</w:t>
      </w:r>
      <w:r w:rsidRPr="000670FE">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192F0259" w14:textId="77777777" w:rsidR="00784A32" w:rsidRPr="000670FE" w:rsidRDefault="00784A32" w:rsidP="00784A32">
      <w:r w:rsidRPr="000670FE">
        <w:rPr>
          <w:rFonts w:eastAsia="SimSun"/>
          <w:lang w:eastAsia="zh-CN"/>
        </w:rPr>
        <w:t xml:space="preserve">The MC UE contacts the identity management server using the HTTPS URI stored in the MCS UE initial configuration MO and performs MC User authentication as specified in </w:t>
      </w:r>
      <w:r w:rsidRPr="000670FE">
        <w:t>3GPP TS 24.482 [6].</w:t>
      </w:r>
    </w:p>
    <w:p w14:paraId="3B79E108" w14:textId="77777777" w:rsidR="00784A32" w:rsidRPr="000670FE" w:rsidRDefault="00784A32" w:rsidP="00784A32">
      <w:r w:rsidRPr="000670FE">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4DBABB6F" w14:textId="77777777" w:rsidR="00784A32" w:rsidRPr="000670FE" w:rsidRDefault="00784A32" w:rsidP="00784A32">
      <w:pPr>
        <w:pStyle w:val="NO"/>
        <w:rPr>
          <w:rFonts w:eastAsia="SimSun"/>
          <w:lang w:eastAsia="zh-CN"/>
        </w:rPr>
      </w:pPr>
      <w:r w:rsidRPr="000670FE">
        <w:t>NOTE 2:</w:t>
      </w:r>
      <w:r w:rsidRPr="000670FE">
        <w:tab/>
        <w:t xml:space="preserve">The MC UE can be notified of changes to an configuration documents at any time while using the MCS. </w:t>
      </w:r>
    </w:p>
    <w:p w14:paraId="0FB56EC3" w14:textId="77777777" w:rsidR="00784A32" w:rsidRPr="000670FE" w:rsidRDefault="00784A32" w:rsidP="00784A32">
      <w:r w:rsidRPr="000670FE">
        <w:t>[TS 24.484, clause 6.2.2]</w:t>
      </w:r>
    </w:p>
    <w:p w14:paraId="3E66F5B9" w14:textId="77777777" w:rsidR="00784A32" w:rsidRPr="000670FE" w:rsidRDefault="00784A32" w:rsidP="00784A32">
      <w:r w:rsidRPr="000670FE">
        <w:t>The CMC shall send the HTTP request over TLS connection as specified for the HTTP client in the UE in annex A of 3GPP TS 24.482 [6].</w:t>
      </w:r>
    </w:p>
    <w:p w14:paraId="0EED8D9B" w14:textId="77777777" w:rsidR="00784A32" w:rsidRPr="000670FE" w:rsidRDefault="00784A32" w:rsidP="00784A32">
      <w:r w:rsidRPr="000670FE">
        <w:t>[TS 24.484, clause 6.3.1.1]</w:t>
      </w:r>
    </w:p>
    <w:p w14:paraId="4A5E2D27" w14:textId="77777777" w:rsidR="00784A32" w:rsidRPr="000670FE" w:rsidRDefault="00784A32" w:rsidP="00784A32">
      <w:r w:rsidRPr="000670FE">
        <w:t>A CMC shall support subclause 6.1.1 "</w:t>
      </w:r>
      <w:r w:rsidRPr="000670FE">
        <w:rPr>
          <w:i/>
        </w:rPr>
        <w:t>Document Management</w:t>
      </w:r>
      <w:r w:rsidRPr="000670FE">
        <w:t>" of OMA OMA-TS-XDM_Core-V2_1 [2] and subclause 6.3.13.2.2 for subscribing to configuration management documents.</w:t>
      </w:r>
    </w:p>
    <w:p w14:paraId="19F713B4" w14:textId="77777777" w:rsidR="00784A32" w:rsidRPr="000670FE" w:rsidRDefault="00784A32" w:rsidP="00784A32">
      <w:r w:rsidRPr="000670FE">
        <w:t>[TS 24.484, clause 6.3.3.2.1]</w:t>
      </w:r>
    </w:p>
    <w:p w14:paraId="36BB8E66" w14:textId="77777777" w:rsidR="00784A32" w:rsidRPr="000670FE" w:rsidRDefault="00784A32" w:rsidP="00784A32">
      <w:r w:rsidRPr="000670FE">
        <w:t>In order to retrieve a configuration management document, a GC shall send an HTTP GET request with the Request URI that references the document to be updated to the network according to procedures specified in IETF RFC 4825 [14] "</w:t>
      </w:r>
      <w:r w:rsidRPr="000670FE">
        <w:rPr>
          <w:i/>
        </w:rPr>
        <w:t>Retrieve a Document</w:t>
      </w:r>
      <w:r w:rsidRPr="000670FE">
        <w:t>".</w:t>
      </w:r>
    </w:p>
    <w:p w14:paraId="5452A6C3" w14:textId="77777777" w:rsidR="00784A32" w:rsidRPr="000670FE" w:rsidRDefault="00784A32" w:rsidP="00784A32">
      <w:r w:rsidRPr="000670FE">
        <w:t>[TS 24.484, clause 6.3.3.2.2]</w:t>
      </w:r>
    </w:p>
    <w:p w14:paraId="01D45A2A" w14:textId="77777777" w:rsidR="00784A32" w:rsidRPr="000670FE" w:rsidRDefault="00784A32" w:rsidP="00784A32">
      <w:r w:rsidRPr="000670FE">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A93B022" w14:textId="77777777" w:rsidR="00784A32" w:rsidRPr="000670FE" w:rsidRDefault="00784A32" w:rsidP="00784A32">
      <w:r w:rsidRPr="000670FE">
        <w:t>Subclause 7.5 specifies which configuration management documents can be retrieved from the CMS over the CSC-4 reference point.</w:t>
      </w:r>
    </w:p>
    <w:p w14:paraId="1ED8EF02" w14:textId="77777777" w:rsidR="00784A32" w:rsidRPr="000670FE" w:rsidRDefault="00784A32" w:rsidP="00784A32">
      <w:r w:rsidRPr="000670FE">
        <w:t>[TS 24.484, clause 6.3.13.2.1]</w:t>
      </w:r>
    </w:p>
    <w:p w14:paraId="0355E45D" w14:textId="77777777" w:rsidR="00784A32" w:rsidRPr="000670FE" w:rsidRDefault="00784A32" w:rsidP="00784A32">
      <w:r w:rsidRPr="000670FE">
        <w:t>This procedure enables the CMC to subscribe to notification of changes of one or more configuration management documents defined.</w:t>
      </w:r>
    </w:p>
    <w:p w14:paraId="112685F3" w14:textId="77777777" w:rsidR="00784A32" w:rsidRPr="000670FE" w:rsidRDefault="00784A32" w:rsidP="00784A32">
      <w:r w:rsidRPr="000670FE">
        <w:t>This procedure enables the MCS server to subscribe to notification of changes of the MCPTT service configuration document.</w:t>
      </w:r>
    </w:p>
    <w:p w14:paraId="0DED7DAB" w14:textId="77777777" w:rsidR="00784A32" w:rsidRPr="000670FE" w:rsidRDefault="00784A32" w:rsidP="00784A32">
      <w:r w:rsidRPr="000670FE">
        <w:t>[TS 24.484, clause 6.3.13.2.2]</w:t>
      </w:r>
    </w:p>
    <w:p w14:paraId="6AFABA0C" w14:textId="77777777" w:rsidR="00784A32" w:rsidRPr="000670FE" w:rsidRDefault="00784A32" w:rsidP="00784A32">
      <w:r w:rsidRPr="000670FE">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2FC04FA7" w14:textId="77777777" w:rsidR="00784A32" w:rsidRPr="000670FE" w:rsidRDefault="00784A32" w:rsidP="00784A32">
      <w:pPr>
        <w:pStyle w:val="B1"/>
      </w:pPr>
      <w:r w:rsidRPr="000670FE">
        <w:t>a)</w:t>
      </w:r>
      <w:r w:rsidRPr="000670FE">
        <w:tab/>
        <w:t>…</w:t>
      </w:r>
    </w:p>
    <w:p w14:paraId="7FBC85B7" w14:textId="77777777" w:rsidR="00784A32" w:rsidRPr="000670FE" w:rsidRDefault="00784A32" w:rsidP="00784A32">
      <w:pPr>
        <w:pStyle w:val="B1"/>
      </w:pPr>
      <w:r w:rsidRPr="000670FE">
        <w:t>b)</w:t>
      </w:r>
      <w:r w:rsidRPr="000670FE">
        <w:tab/>
        <w:t>if subscription to multiple documents simultaneously using the subscription proxy function is used:</w:t>
      </w:r>
    </w:p>
    <w:p w14:paraId="7E62CBB1" w14:textId="77777777" w:rsidR="00784A32" w:rsidRPr="000670FE" w:rsidRDefault="00784A32" w:rsidP="00784A32">
      <w:pPr>
        <w:pStyle w:val="B2"/>
      </w:pPr>
      <w:r w:rsidRPr="000670FE">
        <w:rPr>
          <w:rFonts w:eastAsia="SimSun"/>
        </w:rPr>
        <w:t>1)</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CMC shall include one &lt;entry&gt; element for each document or element to be subscribed to, such that the "uri" attribute of the &lt;entry&gt; element contains a relative path reference:</w:t>
      </w:r>
    </w:p>
    <w:p w14:paraId="2F2D3C37" w14:textId="77777777" w:rsidR="00784A32" w:rsidRPr="000670FE" w:rsidRDefault="00784A32" w:rsidP="00784A32">
      <w:pPr>
        <w:pStyle w:val="B3"/>
      </w:pPr>
      <w:r w:rsidRPr="000670FE">
        <w:t>A)</w:t>
      </w:r>
      <w:r w:rsidRPr="000670FE">
        <w:tab/>
        <w:t>with the base URI being equal to the "CMSXCAPRootURI" configured in the CMC as per 3GPP TS 24.483 [4]; and</w:t>
      </w:r>
    </w:p>
    <w:p w14:paraId="756BC7A5" w14:textId="77777777" w:rsidR="00784A32" w:rsidRPr="000670FE" w:rsidRDefault="00784A32" w:rsidP="00784A32">
      <w:pPr>
        <w:pStyle w:val="B3"/>
      </w:pPr>
      <w:r w:rsidRPr="000670FE">
        <w:t>B)</w:t>
      </w:r>
      <w:r w:rsidRPr="000670FE">
        <w:tab/>
        <w:t xml:space="preserve">with the "auid" parameter set to the appropriate application usage identifying a </w:t>
      </w:r>
      <w:r w:rsidRPr="000670FE">
        <w:rPr>
          <w:rFonts w:eastAsia="SimSun"/>
        </w:rPr>
        <w:t>configuration management document</w:t>
      </w:r>
      <w:r w:rsidRPr="000670FE">
        <w:t>;</w:t>
      </w:r>
    </w:p>
    <w:p w14:paraId="42D6F196" w14:textId="77777777" w:rsidR="00784A32" w:rsidRPr="000670FE" w:rsidRDefault="00784A32" w:rsidP="00784A32">
      <w:pPr>
        <w:pStyle w:val="B2"/>
      </w:pPr>
      <w:r w:rsidRPr="000670FE">
        <w:t>2)</w:t>
      </w:r>
      <w:r w:rsidRPr="000670FE">
        <w:tab/>
        <w:t>shall set the Request-URI to the configured public service identity for performing subscription proxy function of the CMS;</w:t>
      </w:r>
    </w:p>
    <w:p w14:paraId="4AFEF004" w14:textId="77777777" w:rsidR="00784A32" w:rsidRPr="000670FE" w:rsidRDefault="00784A32" w:rsidP="00784A32">
      <w:pPr>
        <w:pStyle w:val="B1"/>
      </w:pPr>
      <w:r w:rsidRPr="000670FE">
        <w:rPr>
          <w:rFonts w:eastAsia="SimSun"/>
        </w:rPr>
        <w:t>c)</w:t>
      </w:r>
      <w:r w:rsidRPr="000670FE">
        <w:rPr>
          <w:rFonts w:eastAsia="SimSun"/>
        </w:rPr>
        <w:tab/>
      </w:r>
      <w:r w:rsidRPr="000670FE">
        <w:t xml:space="preserve">shall include </w:t>
      </w:r>
      <w:r w:rsidRPr="000670FE">
        <w:rPr>
          <w:rFonts w:eastAsia="SimSun"/>
        </w:rPr>
        <w:t xml:space="preserve">an </w:t>
      </w:r>
      <w:r w:rsidRPr="000670FE">
        <w:t>application/vnd.3gpp.mcptt-info+xml MIME body with the &lt;mcptt-access-token&gt; element set to the value of the access token received during authentication procedure as described in 3GPP TS 24.482 [6];</w:t>
      </w:r>
    </w:p>
    <w:p w14:paraId="314AB234" w14:textId="77777777" w:rsidR="00784A32" w:rsidRPr="000670FE" w:rsidRDefault="00784A32" w:rsidP="00784A32">
      <w:pPr>
        <w:pStyle w:val="B1"/>
      </w:pPr>
      <w:r w:rsidRPr="000670FE">
        <w:t>d)</w:t>
      </w:r>
      <w:r w:rsidRPr="000670FE">
        <w:tab/>
        <w:t>if identity hiding is required:</w:t>
      </w:r>
    </w:p>
    <w:p w14:paraId="19A34C2F" w14:textId="77777777" w:rsidR="00784A32" w:rsidRPr="000670FE" w:rsidRDefault="00784A32" w:rsidP="00784A32">
      <w:pPr>
        <w:pStyle w:val="B2"/>
      </w:pPr>
      <w:r w:rsidRPr="000670FE">
        <w:t>1)</w:t>
      </w:r>
      <w:r w:rsidRPr="000670FE">
        <w:tab/>
        <w:t xml:space="preserve">shall perform the confidentiality protection procedures and integrity protection procedures defined in 3GPP TS 24.379 [9] for MCPTT client on the application/vnd.3gpp.mcptt-info+xml MIME body and on the </w:t>
      </w:r>
      <w:r w:rsidRPr="000670FE">
        <w:rPr>
          <w:rFonts w:eastAsia="SimSun"/>
        </w:rPr>
        <w:t>application/resource-lists+xml</w:t>
      </w:r>
      <w:r w:rsidRPr="000670FE">
        <w:t xml:space="preserve"> MIME body; and</w:t>
      </w:r>
    </w:p>
    <w:p w14:paraId="28AE7201" w14:textId="77777777" w:rsidR="00784A32" w:rsidRPr="000670FE" w:rsidRDefault="00784A32" w:rsidP="00784A32">
      <w:pPr>
        <w:pStyle w:val="B2"/>
      </w:pPr>
      <w:r w:rsidRPr="000670FE">
        <w:t>2)</w:t>
      </w:r>
      <w:r w:rsidRPr="000670FE">
        <w:tab/>
        <w:t>shall include an application/mikey MIME body with the CSK as specified in 3GPP TS 24.379 [9];</w:t>
      </w:r>
    </w:p>
    <w:p w14:paraId="47585C6A" w14:textId="77777777" w:rsidR="00784A32" w:rsidRPr="000670FE" w:rsidRDefault="00784A32" w:rsidP="00784A32">
      <w:pPr>
        <w:pStyle w:val="B1"/>
      </w:pPr>
      <w:r w:rsidRPr="000670FE">
        <w:t>e)</w:t>
      </w:r>
      <w:r w:rsidRPr="000670FE">
        <w:tab/>
        <w:t>shall include the ICSI value "urn:urn-7:3gpp-service.ims.icsi.mcptt" (coded as specified in 3GPP TS 24.229 [22]), in a P-Preferred-Service header field according to IETF RFC 6050 [23]; and</w:t>
      </w:r>
    </w:p>
    <w:p w14:paraId="23DE365C" w14:textId="77777777" w:rsidR="00784A32" w:rsidRPr="000670FE" w:rsidRDefault="00784A32" w:rsidP="00784A32">
      <w:pPr>
        <w:pStyle w:val="B1"/>
      </w:pPr>
      <w:r w:rsidRPr="000670FE">
        <w:t>f)</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1ED837D3" w14:textId="77777777" w:rsidR="00784A32" w:rsidRPr="000670FE" w:rsidRDefault="00784A32" w:rsidP="00784A32">
      <w:r w:rsidRPr="000670FE">
        <w:t>Upon receiving a SIP NOTIFY request associated with a subscription created as result of the sent initial SIP SUBSCRIBE request:</w:t>
      </w:r>
    </w:p>
    <w:p w14:paraId="67E2494E" w14:textId="77777777" w:rsidR="00784A32" w:rsidRPr="000670FE" w:rsidRDefault="00784A32" w:rsidP="00784A32">
      <w:pPr>
        <w:pStyle w:val="B1"/>
      </w:pPr>
      <w:r w:rsidRPr="000670FE">
        <w:t>1)</w:t>
      </w:r>
      <w:r w:rsidRPr="000670FE">
        <w:tab/>
        <w:t>if identity hiding is required, the CMC shall perform the confidentiality protection procedures and integrity protection procedures defined in 3GPP TS 24.379 [9] for MC client; and</w:t>
      </w:r>
    </w:p>
    <w:p w14:paraId="6F232341" w14:textId="77777777" w:rsidR="00784A32" w:rsidRPr="000670FE" w:rsidRDefault="00784A32" w:rsidP="00784A32">
      <w:pPr>
        <w:pStyle w:val="B1"/>
      </w:pPr>
      <w:r w:rsidRPr="000670FE">
        <w:t>2)</w:t>
      </w:r>
      <w:r w:rsidRPr="000670FE">
        <w:tab/>
        <w:t>shall handle the SIP NOTIFY request according to IETF RFC 5875 [11].</w:t>
      </w:r>
    </w:p>
    <w:p w14:paraId="320C605D" w14:textId="77777777" w:rsidR="00784A32" w:rsidRPr="000670FE" w:rsidRDefault="00784A32" w:rsidP="00784A32">
      <w:r w:rsidRPr="000670FE">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1FD98B0E" w14:textId="77777777" w:rsidR="00784A32" w:rsidRPr="000670FE" w:rsidRDefault="00784A32" w:rsidP="00784A32">
      <w:pPr>
        <w:pStyle w:val="B1"/>
      </w:pPr>
      <w:r w:rsidRPr="000670FE">
        <w:t>a)</w:t>
      </w:r>
      <w:r w:rsidRPr="000670FE">
        <w:tab/>
        <w:t>if direct subscription is used, shall set the Request URI to a SIP URI containing:</w:t>
      </w:r>
    </w:p>
    <w:p w14:paraId="77B8658F" w14:textId="77777777" w:rsidR="00784A32" w:rsidRPr="000670FE" w:rsidRDefault="00784A32" w:rsidP="00784A32">
      <w:pPr>
        <w:pStyle w:val="B2"/>
      </w:pPr>
      <w:r w:rsidRPr="000670FE">
        <w:t>1)</w:t>
      </w:r>
      <w:r w:rsidRPr="000670FE">
        <w:tab/>
        <w:t>the base URI being equal to the "CMSXCAPRootURI" configured in the CMC as per 3GPP TS 24.483 [4]; and</w:t>
      </w:r>
    </w:p>
    <w:p w14:paraId="781D181B" w14:textId="77777777" w:rsidR="00784A32" w:rsidRPr="000670FE" w:rsidRDefault="00784A32" w:rsidP="00784A32">
      <w:pPr>
        <w:pStyle w:val="B2"/>
      </w:pPr>
      <w:r w:rsidRPr="000670FE">
        <w:t>2)</w:t>
      </w:r>
      <w:r w:rsidRPr="000670FE">
        <w:tab/>
        <w:t xml:space="preserve">the "auid" parameter set to the appropriate application usage identifying a </w:t>
      </w:r>
      <w:r w:rsidRPr="000670FE">
        <w:rPr>
          <w:rFonts w:eastAsia="SimSun"/>
        </w:rPr>
        <w:t xml:space="preserve">configuration management document as described in </w:t>
      </w:r>
      <w:r w:rsidRPr="000670FE">
        <w:t>clause 7;</w:t>
      </w:r>
    </w:p>
    <w:p w14:paraId="0F32B913" w14:textId="77777777" w:rsidR="00784A32" w:rsidRPr="000670FE" w:rsidRDefault="00784A32" w:rsidP="00784A32">
      <w:pPr>
        <w:pStyle w:val="B1"/>
      </w:pPr>
      <w:r w:rsidRPr="000670FE">
        <w:t>b)</w:t>
      </w:r>
      <w:r w:rsidRPr="000670FE">
        <w:tab/>
        <w:t>if subscription to multiple documents simultaneously using the subscription proxy function is used:</w:t>
      </w:r>
    </w:p>
    <w:p w14:paraId="27F2CBB8" w14:textId="77777777" w:rsidR="00784A32" w:rsidRPr="000670FE" w:rsidRDefault="00784A32" w:rsidP="00784A32">
      <w:pPr>
        <w:pStyle w:val="B2"/>
      </w:pPr>
      <w:r w:rsidRPr="000670FE">
        <w:rPr>
          <w:rFonts w:eastAsia="SimSun"/>
        </w:rPr>
        <w:t>1)</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CMC shall include one &lt;entry&gt; element for each document or element to be subscribed to, such that the "uri" attribute of the &lt;entry&gt; element contains a relative path reference:</w:t>
      </w:r>
    </w:p>
    <w:p w14:paraId="287E2611" w14:textId="77777777" w:rsidR="00784A32" w:rsidRPr="000670FE" w:rsidRDefault="00784A32" w:rsidP="00784A32">
      <w:pPr>
        <w:pStyle w:val="B3"/>
      </w:pPr>
      <w:r w:rsidRPr="000670FE">
        <w:t>A)</w:t>
      </w:r>
      <w:r w:rsidRPr="000670FE">
        <w:tab/>
        <w:t>with the base URI being equal to the "CMSXCAPRootURI" configured in the CMC as per 3GPP TS 24.483 [4]; and</w:t>
      </w:r>
    </w:p>
    <w:p w14:paraId="0A8713F3" w14:textId="77777777" w:rsidR="00784A32" w:rsidRPr="000670FE" w:rsidRDefault="00784A32" w:rsidP="00784A32">
      <w:pPr>
        <w:pStyle w:val="B3"/>
      </w:pPr>
      <w:r w:rsidRPr="000670FE">
        <w:t>B)</w:t>
      </w:r>
      <w:r w:rsidRPr="000670FE">
        <w:tab/>
        <w:t xml:space="preserve">with the "auid" parameter set to the appropriate application usage identifying a </w:t>
      </w:r>
      <w:r w:rsidRPr="000670FE">
        <w:rPr>
          <w:rFonts w:eastAsia="SimSun"/>
        </w:rPr>
        <w:t>configuration management document as described in clause</w:t>
      </w:r>
      <w:r w:rsidRPr="000670FE">
        <w:t> </w:t>
      </w:r>
      <w:r w:rsidRPr="000670FE">
        <w:rPr>
          <w:rFonts w:eastAsia="SimSun"/>
        </w:rPr>
        <w:t>7</w:t>
      </w:r>
      <w:r w:rsidRPr="000670FE">
        <w:t>;</w:t>
      </w:r>
    </w:p>
    <w:p w14:paraId="7B150679" w14:textId="77777777" w:rsidR="00784A32" w:rsidRPr="000670FE" w:rsidRDefault="00784A32" w:rsidP="00784A32">
      <w:pPr>
        <w:pStyle w:val="B1"/>
      </w:pPr>
      <w:r w:rsidRPr="000670FE">
        <w:t>c)</w:t>
      </w:r>
      <w:r w:rsidRPr="000670FE">
        <w:tab/>
        <w:t xml:space="preserve">if identity hiding is required, shall perform the confidentiality protection procedures and integrity protection procedures defined in 3GPP TS 24.379 [9] for MC client on the application/vnd.3gpp.mcptt-info+xml MIME body and on the </w:t>
      </w:r>
      <w:r w:rsidRPr="000670FE">
        <w:rPr>
          <w:rFonts w:eastAsia="SimSun"/>
        </w:rPr>
        <w:t>application/resource-lists+xml</w:t>
      </w:r>
      <w:r w:rsidRPr="000670FE">
        <w:t xml:space="preserve"> MIME body using the CSK included in the initial SIP SUBSCRIBE request; and</w:t>
      </w:r>
    </w:p>
    <w:p w14:paraId="70A64ECF" w14:textId="77777777" w:rsidR="00784A32" w:rsidRPr="000670FE" w:rsidRDefault="00784A32" w:rsidP="00784A32">
      <w:pPr>
        <w:pStyle w:val="B1"/>
      </w:pPr>
      <w:r w:rsidRPr="000670FE">
        <w:t>d)</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372A48F8" w14:textId="77777777" w:rsidR="00784A32" w:rsidRPr="000670FE" w:rsidRDefault="00784A32" w:rsidP="00784A32">
      <w:r w:rsidRPr="000670FE">
        <w:t>[TS 24.481, clauses 6.2.2.2]</w:t>
      </w:r>
    </w:p>
    <w:p w14:paraId="6C3E2FFA" w14:textId="77777777" w:rsidR="00784A32" w:rsidRPr="000670FE" w:rsidRDefault="00784A32" w:rsidP="00784A32">
      <w:pPr>
        <w:rPr>
          <w:lang w:eastAsia="x-none"/>
        </w:rPr>
      </w:pPr>
      <w:r w:rsidRPr="000670FE">
        <w:rPr>
          <w:lang w:eastAsia="x-none"/>
        </w:rPr>
        <w:t xml:space="preserve">In order to address an existing group document defining a group ID known by GC, the GC shall set the Request-URI of an HTTP request to a XCAP URI identifying a </w:t>
      </w:r>
      <w:r w:rsidRPr="000670FE">
        <w:rPr>
          <w:rFonts w:eastAsia="SimSun"/>
        </w:rPr>
        <w:t>group document addressed by a group ID as described in subclause</w:t>
      </w:r>
      <w:r w:rsidRPr="000670FE">
        <w:t> </w:t>
      </w:r>
      <w:r w:rsidRPr="000670FE">
        <w:rPr>
          <w:rFonts w:eastAsia="SimSun"/>
        </w:rPr>
        <w:t>7.2.10.2</w:t>
      </w:r>
      <w:r w:rsidRPr="000670FE">
        <w:rPr>
          <w:lang w:eastAsia="x-none"/>
        </w:rPr>
        <w:t>, where the group ID is set to the group ID known by GC and where the XCAP root URI is the XCAP root URI configured in the GC.</w:t>
      </w:r>
    </w:p>
    <w:p w14:paraId="28C37A84" w14:textId="77777777" w:rsidR="00784A32" w:rsidRPr="000670FE" w:rsidRDefault="00784A32" w:rsidP="00784A32">
      <w:pPr>
        <w:rPr>
          <w:lang w:eastAsia="x-none"/>
        </w:rPr>
      </w:pPr>
      <w:r w:rsidRPr="000670FE">
        <w:t>[TS 24.481, clauses 6.2.3]</w:t>
      </w:r>
    </w:p>
    <w:p w14:paraId="6E3FD49F" w14:textId="77777777" w:rsidR="00784A32" w:rsidRPr="000670FE" w:rsidRDefault="00784A32" w:rsidP="00784A32">
      <w:pPr>
        <w:rPr>
          <w:lang w:eastAsia="x-none"/>
        </w:rPr>
      </w:pPr>
      <w:r w:rsidRPr="000670FE">
        <w:rPr>
          <w:lang w:eastAsia="x-none"/>
        </w:rPr>
        <w:t>The GMC shall send the HTTP request over a TLS connection as specified for the HTTP client in the UE in annex</w:t>
      </w:r>
      <w:r w:rsidRPr="000670FE">
        <w:t> </w:t>
      </w:r>
      <w:r w:rsidRPr="000670FE">
        <w:rPr>
          <w:lang w:eastAsia="x-none"/>
        </w:rPr>
        <w:t xml:space="preserve">A of </w:t>
      </w:r>
      <w:r w:rsidRPr="000670FE">
        <w:t>3GPP TS 24.482 </w:t>
      </w:r>
      <w:r w:rsidRPr="000670FE">
        <w:rPr>
          <w:lang w:eastAsia="x-none"/>
        </w:rPr>
        <w:t>[10].</w:t>
      </w:r>
    </w:p>
    <w:p w14:paraId="21CCBA38" w14:textId="77777777" w:rsidR="00784A32" w:rsidRPr="000670FE" w:rsidRDefault="00784A32" w:rsidP="00784A32">
      <w:r w:rsidRPr="000670FE">
        <w:t>The GMC shall perform the procedures in subclause 6.2.2 specified for GC.</w:t>
      </w:r>
    </w:p>
    <w:p w14:paraId="4610C3E5" w14:textId="77777777" w:rsidR="00784A32" w:rsidRPr="000670FE" w:rsidRDefault="00784A32" w:rsidP="00784A32">
      <w:r w:rsidRPr="000670FE">
        <w:t>[TS 24.481, clauses 6.3.3.2.1]</w:t>
      </w:r>
    </w:p>
    <w:p w14:paraId="0C3801F6" w14:textId="77777777" w:rsidR="00784A32" w:rsidRPr="000670FE" w:rsidRDefault="00784A32" w:rsidP="00784A32">
      <w:r w:rsidRPr="000670FE">
        <w:t>In order to retrieve a group document, a GC shall send an HTTP GET request with the Request URI that references the document to be retrieved to the network according to procedures specified in IETF RFC 4825 [22] "</w:t>
      </w:r>
      <w:r w:rsidRPr="000670FE">
        <w:rPr>
          <w:i/>
        </w:rPr>
        <w:t>Fetch a Document</w:t>
      </w:r>
      <w:r w:rsidRPr="000670FE">
        <w:t>".</w:t>
      </w:r>
    </w:p>
    <w:p w14:paraId="5BAFDEB5" w14:textId="77777777" w:rsidR="00784A32" w:rsidRPr="000670FE" w:rsidRDefault="00784A32" w:rsidP="00784A32">
      <w:r w:rsidRPr="000670FE">
        <w:t>[TS 24.481, clauses 6.3.3.2.2]</w:t>
      </w:r>
    </w:p>
    <w:p w14:paraId="04FFA345" w14:textId="77777777" w:rsidR="00784A32" w:rsidRPr="000670FE" w:rsidRDefault="00784A32" w:rsidP="00784A32">
      <w:r w:rsidRPr="000670FE">
        <w:t>In order to retrieve a group document, a GMC shall perform the procedures in subclause 6.3.3.2.1 specified for GC.</w:t>
      </w:r>
    </w:p>
    <w:p w14:paraId="5E27358D" w14:textId="77777777" w:rsidR="00784A32" w:rsidRPr="000670FE" w:rsidRDefault="00784A32" w:rsidP="00784A32">
      <w:r w:rsidRPr="000670FE">
        <w:t>[TS 24.481, clauses 6.3.13.2.1]</w:t>
      </w:r>
    </w:p>
    <w:p w14:paraId="213E57DD" w14:textId="77777777" w:rsidR="00784A32" w:rsidRPr="000670FE" w:rsidRDefault="00784A32" w:rsidP="00784A32">
      <w:r w:rsidRPr="000670FE">
        <w:t>In order to subscribe to notification of changes of:</w:t>
      </w:r>
    </w:p>
    <w:p w14:paraId="6FBD7380" w14:textId="77777777" w:rsidR="00784A32" w:rsidRPr="000670FE" w:rsidRDefault="00784A32" w:rsidP="00784A32">
      <w:pPr>
        <w:pStyle w:val="B1"/>
      </w:pPr>
      <w:r w:rsidRPr="000670FE">
        <w:t>a)</w:t>
      </w:r>
      <w:r w:rsidRPr="000670FE">
        <w:tab/>
        <w:t>one or more MCVideo group documents of MCVideo groups identified by MCVideo group IDs;</w:t>
      </w:r>
    </w:p>
    <w:p w14:paraId="5204FADF" w14:textId="77777777" w:rsidR="00784A32" w:rsidRPr="000670FE" w:rsidRDefault="00784A32" w:rsidP="00784A32">
      <w:pPr>
        <w:pStyle w:val="B1"/>
      </w:pPr>
      <w:r w:rsidRPr="000670FE">
        <w:t>…</w:t>
      </w:r>
    </w:p>
    <w:p w14:paraId="24192324" w14:textId="77777777" w:rsidR="00784A32" w:rsidRPr="000670FE" w:rsidRDefault="00784A32" w:rsidP="00784A32">
      <w:r w:rsidRPr="000670FE">
        <w:t>a GMC shall send an initial SIP SUBSCRIBE request to the network according to the UE originating procedures specified in 3GPP TS 24.229 [12] and IETF RFC 5875 [13]. In the initial SIP SUBSCRIBE request, the GMC:</w:t>
      </w:r>
    </w:p>
    <w:p w14:paraId="7365E5A8" w14:textId="77777777" w:rsidR="00784A32" w:rsidRPr="000670FE" w:rsidRDefault="00784A32" w:rsidP="00784A32">
      <w:pPr>
        <w:pStyle w:val="B1"/>
      </w:pPr>
      <w:r w:rsidRPr="000670FE">
        <w:rPr>
          <w:rFonts w:eastAsia="SimSun"/>
        </w:rPr>
        <w:t>a)</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GMC shall include one &lt;entry&gt; element for each document or element to be subscribed to, such that the "uri" attribute of the &lt;entry&gt; element:</w:t>
      </w:r>
    </w:p>
    <w:p w14:paraId="2728461C" w14:textId="77777777" w:rsidR="00784A32" w:rsidRPr="000670FE" w:rsidRDefault="00784A32" w:rsidP="00784A32">
      <w:pPr>
        <w:pStyle w:val="B2"/>
      </w:pPr>
      <w:r w:rsidRPr="000670FE">
        <w:t>1)</w:t>
      </w:r>
      <w:r w:rsidRPr="000670FE">
        <w:tab/>
        <w:t>contains a relative path reference:</w:t>
      </w:r>
    </w:p>
    <w:p w14:paraId="4F165F30" w14:textId="77777777" w:rsidR="00784A32" w:rsidRPr="000670FE" w:rsidRDefault="00784A32" w:rsidP="00784A32">
      <w:pPr>
        <w:pStyle w:val="B3"/>
      </w:pPr>
      <w:r w:rsidRPr="000670FE">
        <w:t>A)</w:t>
      </w:r>
      <w:r w:rsidRPr="000670FE">
        <w:tab/>
        <w:t>with the base URI being equal to the XCAP root URI configured in the GMC; and</w:t>
      </w:r>
    </w:p>
    <w:p w14:paraId="284E8510" w14:textId="77777777" w:rsidR="00784A32" w:rsidRPr="000670FE" w:rsidRDefault="00784A32" w:rsidP="00784A32">
      <w:pPr>
        <w:pStyle w:val="B3"/>
      </w:pPr>
      <w:r w:rsidRPr="000670FE">
        <w:t>B)</w:t>
      </w:r>
      <w:r w:rsidRPr="000670FE">
        <w:tab/>
        <w:t xml:space="preserve">identifying a </w:t>
      </w:r>
      <w:r w:rsidRPr="000670FE">
        <w:rPr>
          <w:rFonts w:eastAsia="SimSun"/>
        </w:rPr>
        <w:t>group document addressed by a group ID as described in subclause</w:t>
      </w:r>
      <w:r w:rsidRPr="000670FE">
        <w:t> </w:t>
      </w:r>
      <w:r w:rsidRPr="000670FE">
        <w:rPr>
          <w:rFonts w:eastAsia="SimSun"/>
        </w:rPr>
        <w:t xml:space="preserve">7.2.10.2 </w:t>
      </w:r>
      <w:r w:rsidRPr="000670FE">
        <w:t>where the group ID is set to the MCVideo group ID; or</w:t>
      </w:r>
    </w:p>
    <w:p w14:paraId="67537B5F" w14:textId="77777777" w:rsidR="00784A32" w:rsidRPr="000670FE" w:rsidRDefault="00784A32" w:rsidP="00784A32">
      <w:pPr>
        <w:pStyle w:val="B2"/>
      </w:pPr>
      <w:r w:rsidRPr="000670FE">
        <w:t>...</w:t>
      </w:r>
    </w:p>
    <w:p w14:paraId="08B0CD12" w14:textId="77777777" w:rsidR="00784A32" w:rsidRPr="000670FE" w:rsidRDefault="00784A32" w:rsidP="00784A32">
      <w:pPr>
        <w:pStyle w:val="B1"/>
      </w:pPr>
      <w:r w:rsidRPr="000670FE">
        <w:t>b)</w:t>
      </w:r>
      <w:r w:rsidRPr="000670FE">
        <w:tab/>
        <w:t>shall set the Request-URI to the configured public service identity for performing subscription proxy function of the GMS;</w:t>
      </w:r>
    </w:p>
    <w:p w14:paraId="01B7F20D" w14:textId="77777777" w:rsidR="00784A32" w:rsidRPr="000670FE" w:rsidRDefault="00784A32" w:rsidP="00784A32">
      <w:pPr>
        <w:pStyle w:val="B1"/>
      </w:pPr>
      <w:r w:rsidRPr="000670FE">
        <w:rPr>
          <w:rFonts w:eastAsia="SimSun"/>
        </w:rPr>
        <w:t>c)</w:t>
      </w:r>
      <w:r w:rsidRPr="000670FE">
        <w:rPr>
          <w:rFonts w:eastAsia="SimSun"/>
        </w:rPr>
        <w:tab/>
      </w:r>
      <w:r w:rsidRPr="000670FE">
        <w:t xml:space="preserve">shall include </w:t>
      </w:r>
      <w:r w:rsidRPr="000670FE">
        <w:rPr>
          <w:rFonts w:eastAsia="SimSun"/>
        </w:rPr>
        <w:t xml:space="preserve">an </w:t>
      </w:r>
      <w:r w:rsidRPr="000670FE">
        <w:t>application/vnd.3gpp.mcptt-info+xml MIME body with the &lt;mcptt-access-token&gt; element set to the value of the access token received during authentication procedure as described in 3GPP TS 24.482 [49];</w:t>
      </w:r>
    </w:p>
    <w:p w14:paraId="08CD8D48" w14:textId="77777777" w:rsidR="00784A32" w:rsidRPr="000670FE" w:rsidRDefault="00784A32" w:rsidP="00784A32">
      <w:pPr>
        <w:pStyle w:val="B1"/>
      </w:pPr>
      <w:r w:rsidRPr="000670FE">
        <w:t>d)</w:t>
      </w:r>
      <w:r w:rsidRPr="000670FE">
        <w:tab/>
        <w:t>if identity hiding is required:</w:t>
      </w:r>
    </w:p>
    <w:p w14:paraId="50B1AB3F" w14:textId="77777777" w:rsidR="00784A32" w:rsidRPr="000670FE" w:rsidRDefault="00784A32" w:rsidP="00784A32">
      <w:pPr>
        <w:pStyle w:val="B2"/>
      </w:pPr>
      <w:r w:rsidRPr="000670FE">
        <w:t>1)</w:t>
      </w:r>
      <w:r w:rsidRPr="000670FE">
        <w:tab/>
        <w:t xml:space="preserve">shall perform the confidentiality protection procedures and integrity protection procedures defined in 3GPP TS 24.379 [5] for MCPTT client on the application/vnd.3gpp.mcptt-info+xml MIME body and on the </w:t>
      </w:r>
      <w:r w:rsidRPr="000670FE">
        <w:rPr>
          <w:rFonts w:eastAsia="SimSun"/>
        </w:rPr>
        <w:t>application/resource-lists+xml</w:t>
      </w:r>
      <w:r w:rsidRPr="000670FE">
        <w:t xml:space="preserve"> MIME body; and</w:t>
      </w:r>
    </w:p>
    <w:p w14:paraId="4B03612D" w14:textId="77777777" w:rsidR="00784A32" w:rsidRPr="000670FE" w:rsidRDefault="00784A32" w:rsidP="00784A32">
      <w:pPr>
        <w:pStyle w:val="B2"/>
      </w:pPr>
      <w:r w:rsidRPr="000670FE">
        <w:t>2)</w:t>
      </w:r>
      <w:r w:rsidRPr="000670FE">
        <w:tab/>
        <w:t>shall include an application/mikey MIME body with the CSK as specified in 3GPP TS 24.379 [5];</w:t>
      </w:r>
    </w:p>
    <w:p w14:paraId="5BB3C8F9" w14:textId="77777777" w:rsidR="00784A32" w:rsidRPr="000670FE" w:rsidRDefault="00784A32" w:rsidP="00784A32">
      <w:pPr>
        <w:pStyle w:val="B1"/>
      </w:pPr>
      <w:r w:rsidRPr="000670FE">
        <w:t>e)</w:t>
      </w:r>
      <w:r w:rsidRPr="000670FE">
        <w:tab/>
        <w:t>shall include the ICSI value "urn:urn-7:3gpp-service.ims.icsi.mcptt" (coded as specified in 3GPP TS 24.229 [12]), in a P-Preferred-Service header field according to IETF RFC 6050 [14]; and</w:t>
      </w:r>
    </w:p>
    <w:p w14:paraId="1B31D931" w14:textId="77777777" w:rsidR="00784A32" w:rsidRPr="000670FE" w:rsidRDefault="00784A32" w:rsidP="00784A32">
      <w:pPr>
        <w:pStyle w:val="B1"/>
      </w:pPr>
      <w:r w:rsidRPr="000670FE">
        <w:t>f)</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6265F362" w14:textId="77777777" w:rsidR="00784A32" w:rsidRPr="000670FE" w:rsidRDefault="00784A32" w:rsidP="00784A32">
      <w:r w:rsidRPr="000670FE">
        <w:t>Upon receiving a SIP NOTIFY request associated with a subscription created as result of the sent initial SIP SUBSCRIBE request:</w:t>
      </w:r>
    </w:p>
    <w:p w14:paraId="7C36D47C" w14:textId="77777777" w:rsidR="00784A32" w:rsidRPr="000670FE" w:rsidRDefault="00784A32" w:rsidP="00784A32">
      <w:pPr>
        <w:pStyle w:val="B1"/>
      </w:pPr>
      <w:r w:rsidRPr="000670FE">
        <w:t>1)</w:t>
      </w:r>
      <w:r w:rsidRPr="000670FE">
        <w:tab/>
        <w:t>if identity hiding is required, the GMC shall perform the confidentiality protection procedures and integrity protection procedures defined in 3GPP TS 24.379 [5] for MCPTT client; and</w:t>
      </w:r>
    </w:p>
    <w:p w14:paraId="5E8289BD" w14:textId="77777777" w:rsidR="00784A32" w:rsidRPr="000670FE" w:rsidRDefault="00784A32" w:rsidP="00784A32">
      <w:pPr>
        <w:pStyle w:val="B1"/>
      </w:pPr>
      <w:r w:rsidRPr="000670FE">
        <w:t>2)</w:t>
      </w:r>
      <w:r w:rsidRPr="000670FE">
        <w:tab/>
        <w:t>shall handle the SIP NOTIFY request according to IETF RFC 5875 [13].</w:t>
      </w:r>
    </w:p>
    <w:p w14:paraId="50EAF8B1" w14:textId="77777777" w:rsidR="00784A32" w:rsidRPr="000670FE" w:rsidRDefault="00784A32" w:rsidP="00784A32">
      <w:r w:rsidRPr="000670FE">
        <w:t>[TS 24.281, clause 7.2.1]</w:t>
      </w:r>
    </w:p>
    <w:p w14:paraId="615380C1" w14:textId="77777777" w:rsidR="00784A32" w:rsidRPr="000670FE" w:rsidRDefault="00784A32" w:rsidP="00784A32">
      <w:r w:rsidRPr="000670FE">
        <w:t>When the MCVideo client performs SIP registration for service authorization the MCVideo client shall perform the registration procedures as specified in 3GPP TS 24.229 [11].</w:t>
      </w:r>
    </w:p>
    <w:p w14:paraId="5B7F5FE0" w14:textId="77777777" w:rsidR="00784A32" w:rsidRPr="000670FE" w:rsidRDefault="00784A32" w:rsidP="00784A32">
      <w:r w:rsidRPr="000670FE">
        <w:t>The MCVideo client shall include the following media feature tags in the Contact header field of the SIP REGISTER request:</w:t>
      </w:r>
    </w:p>
    <w:p w14:paraId="408E0691" w14:textId="77777777" w:rsidR="00784A32" w:rsidRPr="000670FE" w:rsidRDefault="00784A32" w:rsidP="00784A32">
      <w:pPr>
        <w:pStyle w:val="B1"/>
      </w:pPr>
      <w:r w:rsidRPr="000670FE">
        <w:t>1)</w:t>
      </w:r>
      <w:r w:rsidRPr="000670FE">
        <w:tab/>
        <w:t>the g.3gpp.mcvideo media feature tag; and</w:t>
      </w:r>
    </w:p>
    <w:p w14:paraId="239EBBA0" w14:textId="77777777" w:rsidR="00784A32" w:rsidRPr="000670FE" w:rsidRDefault="00784A32" w:rsidP="00784A32">
      <w:pPr>
        <w:pStyle w:val="B1"/>
      </w:pPr>
      <w:r w:rsidRPr="000670FE">
        <w:t>2)</w:t>
      </w:r>
      <w:r w:rsidRPr="000670FE">
        <w:tab/>
        <w:t xml:space="preserve">the </w:t>
      </w:r>
      <w:r w:rsidRPr="000670FE">
        <w:rPr>
          <w:rFonts w:eastAsia="SimSun"/>
          <w:lang w:eastAsia="zh-CN"/>
        </w:rPr>
        <w:t>g.3gpp.icsi-ref</w:t>
      </w:r>
      <w:r w:rsidRPr="000670FE">
        <w:t xml:space="preserve"> media feature tag containing the value of "urn:urn-7:3gpp-service.ims.icsi.mcvideo".</w:t>
      </w:r>
    </w:p>
    <w:p w14:paraId="1B909F87" w14:textId="77777777" w:rsidR="00784A32" w:rsidRPr="000670FE" w:rsidRDefault="00784A32" w:rsidP="00784A32">
      <w:pPr>
        <w:pStyle w:val="NO"/>
      </w:pPr>
      <w:r w:rsidRPr="000670FE">
        <w:rPr>
          <w:rFonts w:eastAsia="SimSun"/>
        </w:rPr>
        <w:t>NOTE 1:</w:t>
      </w:r>
      <w:r w:rsidRPr="000670FE">
        <w:rPr>
          <w:rFonts w:eastAsia="SimSun"/>
        </w:rPr>
        <w:tab/>
        <w:t xml:space="preserve">If the MCVideo client logs off from the MCVideo service but the MCVideo UE remains registered the MCVideo UE performs a re-registration </w:t>
      </w:r>
      <w:r w:rsidRPr="000670FE">
        <w:t xml:space="preserve">as specified in 3GPP TS 24.229 [11] without both the g.3gpp.mcvideo media feature tag and the </w:t>
      </w:r>
      <w:r w:rsidRPr="000670FE">
        <w:rPr>
          <w:rFonts w:eastAsia="SimSun"/>
          <w:lang w:eastAsia="zh-CN"/>
        </w:rPr>
        <w:t>g.3gpp.icsi-ref</w:t>
      </w:r>
      <w:r w:rsidRPr="000670FE">
        <w:t xml:space="preserve"> media feature tag containing the value of "urn:urn-7:3gpp-service.ims.icsi.mcvideo" in the Contact header field of the SIP REGISTER request.</w:t>
      </w:r>
    </w:p>
    <w:p w14:paraId="1644AC94" w14:textId="77777777" w:rsidR="00784A32" w:rsidRPr="000670FE" w:rsidRDefault="00784A32" w:rsidP="00784A32">
      <w:r w:rsidRPr="000670FE">
        <w:t>If the MCVideo client, upon performing SIP registration:</w:t>
      </w:r>
    </w:p>
    <w:p w14:paraId="639D5586" w14:textId="77777777" w:rsidR="00784A32" w:rsidRPr="000670FE" w:rsidRDefault="00784A32" w:rsidP="00784A32">
      <w:pPr>
        <w:pStyle w:val="B1"/>
      </w:pPr>
      <w:r w:rsidRPr="000670FE">
        <w:t>1)</w:t>
      </w:r>
      <w:r w:rsidRPr="000670FE">
        <w:tab/>
        <w:t>has successfully finished the user authentication procedure as described in 3GPP TS 24.482 [52];</w:t>
      </w:r>
    </w:p>
    <w:p w14:paraId="25E6D285" w14:textId="77777777" w:rsidR="00784A32" w:rsidRPr="000670FE" w:rsidRDefault="00784A32" w:rsidP="00784A32">
      <w:pPr>
        <w:pStyle w:val="B1"/>
      </w:pPr>
      <w:r w:rsidRPr="000670FE">
        <w:t>2)</w:t>
      </w:r>
      <w:r w:rsidRPr="000670FE">
        <w:tab/>
        <w:t>has available an access-token;</w:t>
      </w:r>
    </w:p>
    <w:p w14:paraId="2326EDD1" w14:textId="77777777" w:rsidR="00784A32" w:rsidRPr="000670FE" w:rsidRDefault="00784A32" w:rsidP="00784A32">
      <w:pPr>
        <w:pStyle w:val="B1"/>
      </w:pPr>
      <w:r w:rsidRPr="000670FE">
        <w:t>3)</w:t>
      </w:r>
      <w:r w:rsidRPr="000670FE">
        <w:tab/>
        <w:t>based on implementation decides to use SIP REGISTER for service authorization;</w:t>
      </w:r>
    </w:p>
    <w:p w14:paraId="277E38EE" w14:textId="77777777" w:rsidR="00784A32" w:rsidRPr="000670FE" w:rsidRDefault="00784A32" w:rsidP="00784A32">
      <w:pPr>
        <w:pStyle w:val="B1"/>
      </w:pPr>
      <w:r w:rsidRPr="000670FE">
        <w:t>4)</w:t>
      </w:r>
      <w:r w:rsidRPr="000670FE">
        <w:tab/>
        <w:t>confidentiality protection is disabled as specified in subclause 6.6.2.3.1; and</w:t>
      </w:r>
    </w:p>
    <w:p w14:paraId="305AB94F" w14:textId="77777777" w:rsidR="00784A32" w:rsidRPr="000670FE" w:rsidRDefault="00784A32" w:rsidP="00784A32">
      <w:pPr>
        <w:pStyle w:val="B1"/>
      </w:pPr>
      <w:r w:rsidRPr="000670FE">
        <w:t>5)</w:t>
      </w:r>
      <w:r w:rsidRPr="000670FE">
        <w:tab/>
        <w:t>integrity protection is disabled as specified in subclause 6.6.3.3.1;</w:t>
      </w:r>
    </w:p>
    <w:p w14:paraId="2383E40B" w14:textId="77777777" w:rsidR="00784A32" w:rsidRPr="000670FE" w:rsidRDefault="00784A32" w:rsidP="00784A32">
      <w:r w:rsidRPr="000670FE">
        <w:t>then the MCVideo client shall include in the SIP REGISTER request an application/vnd.3gpp.mcvideo-info+xml MIME body as defined in Annex F.1 with:</w:t>
      </w:r>
    </w:p>
    <w:p w14:paraId="15D03365" w14:textId="77777777" w:rsidR="00784A32" w:rsidRPr="000670FE" w:rsidRDefault="00784A32" w:rsidP="00784A32">
      <w:pPr>
        <w:pStyle w:val="B1"/>
      </w:pPr>
      <w:r w:rsidRPr="000670FE">
        <w:t>1)</w:t>
      </w:r>
      <w:r w:rsidRPr="000670FE">
        <w:tab/>
        <w:t>the &lt;mcvideo-access-token&gt; element set to the value of the access token received during the user authentication procedures; and</w:t>
      </w:r>
    </w:p>
    <w:p w14:paraId="6F506269" w14:textId="77777777" w:rsidR="00784A32" w:rsidRPr="000670FE" w:rsidRDefault="00784A32" w:rsidP="00784A32">
      <w:pPr>
        <w:pStyle w:val="B1"/>
      </w:pPr>
      <w:r w:rsidRPr="000670FE">
        <w:t>2)</w:t>
      </w:r>
      <w:r w:rsidRPr="000670FE">
        <w:tab/>
        <w:t>the &lt;mcvideo-client-id&gt; element set to the value of the MCVideo client ID of the originating MCVideo client.</w:t>
      </w:r>
    </w:p>
    <w:p w14:paraId="79DC433D" w14:textId="77777777" w:rsidR="00784A32" w:rsidRPr="000670FE" w:rsidRDefault="00784A32" w:rsidP="00784A32">
      <w:pPr>
        <w:pStyle w:val="NO"/>
      </w:pPr>
      <w:r w:rsidRPr="000670FE">
        <w:t>NOTE 2:</w:t>
      </w:r>
      <w:r w:rsidRPr="000670FE">
        <w:tab/>
        <w:t>the access-token contains the MCVideo ID of the user.</w:t>
      </w:r>
    </w:p>
    <w:p w14:paraId="120C66FC" w14:textId="77777777" w:rsidR="00784A32" w:rsidRPr="000670FE" w:rsidRDefault="00784A32" w:rsidP="00784A32">
      <w:r w:rsidRPr="000670FE">
        <w:t>If the MCVideo client, upon performing SIP registration:</w:t>
      </w:r>
    </w:p>
    <w:p w14:paraId="00D793B6" w14:textId="77777777" w:rsidR="00784A32" w:rsidRPr="000670FE" w:rsidRDefault="00784A32" w:rsidP="00784A32">
      <w:pPr>
        <w:pStyle w:val="B1"/>
      </w:pPr>
      <w:r w:rsidRPr="000670FE">
        <w:t>1)</w:t>
      </w:r>
      <w:r w:rsidRPr="000670FE">
        <w:tab/>
        <w:t>has successfully finished the user authentication procedure as described in 3GPP TS 24.482 [52];</w:t>
      </w:r>
    </w:p>
    <w:p w14:paraId="694A6F80" w14:textId="77777777" w:rsidR="00784A32" w:rsidRPr="000670FE" w:rsidRDefault="00784A32" w:rsidP="00784A32">
      <w:pPr>
        <w:pStyle w:val="B1"/>
      </w:pPr>
      <w:r w:rsidRPr="000670FE">
        <w:t>2)</w:t>
      </w:r>
      <w:r w:rsidRPr="000670FE">
        <w:tab/>
        <w:t>has an available access-token;</w:t>
      </w:r>
    </w:p>
    <w:p w14:paraId="67A47F27" w14:textId="77777777" w:rsidR="00784A32" w:rsidRPr="000670FE" w:rsidRDefault="00784A32" w:rsidP="00784A32">
      <w:pPr>
        <w:pStyle w:val="B1"/>
      </w:pPr>
      <w:r w:rsidRPr="000670FE">
        <w:t>3)</w:t>
      </w:r>
      <w:r w:rsidRPr="000670FE">
        <w:tab/>
        <w:t>based on implementation decides to use SIP REGISTER for service authorization; and</w:t>
      </w:r>
    </w:p>
    <w:p w14:paraId="2CAEF7ED" w14:textId="77777777" w:rsidR="00784A32" w:rsidRPr="000670FE" w:rsidRDefault="00784A32" w:rsidP="00784A32">
      <w:pPr>
        <w:pStyle w:val="B1"/>
      </w:pPr>
      <w:r w:rsidRPr="000670FE">
        <w:t>4)</w:t>
      </w:r>
      <w:r w:rsidRPr="000670FE">
        <w:tab/>
        <w:t>either confidentiality protection is enabled as specified in subclause 6.6.2.3.1 or integrity protection is enabled as specified in subclause 6.6.3.3.1;</w:t>
      </w:r>
    </w:p>
    <w:p w14:paraId="4F6A0322" w14:textId="77777777" w:rsidR="00784A32" w:rsidRPr="000670FE" w:rsidRDefault="00784A32" w:rsidP="00784A32">
      <w:r w:rsidRPr="000670FE">
        <w:t>then the MCVideo client:</w:t>
      </w:r>
    </w:p>
    <w:p w14:paraId="3107067F" w14:textId="77777777" w:rsidR="00784A32" w:rsidRPr="000670FE" w:rsidRDefault="00784A32" w:rsidP="00784A32">
      <w:pPr>
        <w:pStyle w:val="B1"/>
      </w:pPr>
      <w:r w:rsidRPr="000670FE">
        <w:t>1)</w:t>
      </w:r>
      <w:r w:rsidRPr="000670FE">
        <w:tab/>
        <w:t>shall include an application/mikey MIME body with the CSK as MIKEY-SAKKE I_MESSAGE as specified in 3GPP TS 33.180 [8] in the body of the SIP REGISTER request;</w:t>
      </w:r>
    </w:p>
    <w:p w14:paraId="7590F320" w14:textId="77777777" w:rsidR="00784A32" w:rsidRPr="000670FE" w:rsidRDefault="00784A32" w:rsidP="00784A32">
      <w:pPr>
        <w:pStyle w:val="B1"/>
      </w:pPr>
      <w:r w:rsidRPr="000670FE">
        <w:t>2)</w:t>
      </w:r>
      <w:r w:rsidRPr="000670FE">
        <w:tab/>
        <w:t>if confidentiality protection is enabled as specified in subclause 6.6.2.3.1, shall include in the body of the SIP REGISTER request, an application/vnd.3gpp.mcvideo-info+xml MIME body with the following clarifications:</w:t>
      </w:r>
    </w:p>
    <w:p w14:paraId="54CC0D48" w14:textId="77777777" w:rsidR="00784A32" w:rsidRPr="000670FE" w:rsidRDefault="00784A32" w:rsidP="00784A32">
      <w:pPr>
        <w:pStyle w:val="B2"/>
      </w:pPr>
      <w:r w:rsidRPr="000670FE">
        <w:t>a)</w:t>
      </w:r>
      <w:r w:rsidRPr="000670FE">
        <w:tab/>
        <w:t>shall encrypt the received access-token using the client server key (CSK) and include the &lt;mcvideo-access-token&gt; element set to the encrypted access-token, as specified in subclause 6.6.2.3.3; and</w:t>
      </w:r>
    </w:p>
    <w:p w14:paraId="33266A55" w14:textId="77777777" w:rsidR="00784A32" w:rsidRPr="000670FE" w:rsidRDefault="00784A32" w:rsidP="00784A32">
      <w:pPr>
        <w:pStyle w:val="B2"/>
      </w:pPr>
      <w:r w:rsidRPr="000670FE">
        <w:t>b)</w:t>
      </w:r>
      <w:r w:rsidRPr="000670FE">
        <w:tab/>
        <w:t>shall encrypt the MCVideo client ID of the originating MCVideo client and include the &lt;mcvideo-client-id&gt; element set to the encrypted MCVideo client ID;</w:t>
      </w:r>
    </w:p>
    <w:p w14:paraId="63CA1D49" w14:textId="77777777" w:rsidR="00784A32" w:rsidRPr="000670FE" w:rsidRDefault="00784A32" w:rsidP="00784A32">
      <w:pPr>
        <w:pStyle w:val="B1"/>
      </w:pPr>
      <w:r w:rsidRPr="000670FE">
        <w:t>3)</w:t>
      </w:r>
      <w:r w:rsidRPr="000670FE">
        <w:tab/>
        <w:t>if confidentiality protection is disabled as specified in subclause 6.6.2.3.1, shall include an application/vnd.3gpp.mcvideo-info+xml MIME body as defined in Annex F.1 with:</w:t>
      </w:r>
    </w:p>
    <w:p w14:paraId="5BD274A0" w14:textId="77777777" w:rsidR="00784A32" w:rsidRPr="000670FE" w:rsidRDefault="00784A32" w:rsidP="00784A32">
      <w:pPr>
        <w:pStyle w:val="B2"/>
      </w:pPr>
      <w:r w:rsidRPr="000670FE">
        <w:t>a)</w:t>
      </w:r>
      <w:r w:rsidRPr="000670FE">
        <w:tab/>
        <w:t>the &lt;mcvideo-access-token&gt; element set to the value of the access token received during the user authentication procedures; and</w:t>
      </w:r>
    </w:p>
    <w:p w14:paraId="33D108AD" w14:textId="77777777" w:rsidR="00784A32" w:rsidRPr="000670FE" w:rsidRDefault="00784A32" w:rsidP="00784A32">
      <w:pPr>
        <w:pStyle w:val="B2"/>
      </w:pPr>
      <w:r w:rsidRPr="000670FE">
        <w:t>b)</w:t>
      </w:r>
      <w:r w:rsidRPr="000670FE">
        <w:tab/>
        <w:t>the &lt;mcvideo-client-id&gt; element set to the value of the MCVideo client ID of the originating MCVideo client; and</w:t>
      </w:r>
    </w:p>
    <w:p w14:paraId="7546938F" w14:textId="77777777" w:rsidR="00784A32" w:rsidRPr="000670FE" w:rsidRDefault="00784A32" w:rsidP="00784A32">
      <w:pPr>
        <w:pStyle w:val="B1"/>
      </w:pPr>
      <w:r w:rsidRPr="000670FE">
        <w:t>4)</w:t>
      </w:r>
      <w:r w:rsidRPr="000670FE">
        <w:tab/>
        <w:t>if integrity protection is enabled as specified in subclause 6.6.3.3.1, shall use the CSK to integrity protect the application/vnd.3gpp.mcvideo-info+xml MIME body by following the procedures in subclause 6.6.3.3.3.</w:t>
      </w:r>
    </w:p>
    <w:p w14:paraId="2F97D66D" w14:textId="77777777" w:rsidR="00784A32" w:rsidRPr="000670FE" w:rsidRDefault="00784A32" w:rsidP="00784A32">
      <w:r w:rsidRPr="000670FE">
        <w:t>[TS 24.281, clause 7.2.1A]</w:t>
      </w:r>
    </w:p>
    <w:p w14:paraId="6F09E8A4" w14:textId="77777777" w:rsidR="00784A32" w:rsidRPr="000670FE" w:rsidRDefault="00784A32" w:rsidP="00784A32">
      <w:r w:rsidRPr="000670FE">
        <w:t>This procedure is only referenced from other procedures.</w:t>
      </w:r>
    </w:p>
    <w:p w14:paraId="6A2EBBA2" w14:textId="77777777" w:rsidR="00784A32" w:rsidRPr="000670FE" w:rsidRDefault="00784A32" w:rsidP="00784A32">
      <w:r w:rsidRPr="000670FE">
        <w:t>When populating the SIP PUBLISH request, the MCVideo client shall:</w:t>
      </w:r>
    </w:p>
    <w:p w14:paraId="1DE130F6"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 xml:space="preserve">public service identity identifying the participating MCVideo function serving </w:t>
      </w:r>
      <w:r w:rsidRPr="000670FE">
        <w:rPr>
          <w:rFonts w:eastAsia="SimSun"/>
        </w:rPr>
        <w:t>the MCVideo user;</w:t>
      </w:r>
    </w:p>
    <w:p w14:paraId="6320118D" w14:textId="77777777" w:rsidR="00784A32" w:rsidRPr="000670FE" w:rsidRDefault="00784A32" w:rsidP="00784A32">
      <w:pPr>
        <w:pStyle w:val="B1"/>
      </w:pPr>
      <w:r w:rsidRPr="000670FE">
        <w:t>2)</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604E334D" w14:textId="77777777" w:rsidR="00784A32" w:rsidRPr="000670FE" w:rsidRDefault="00784A32" w:rsidP="00784A32">
      <w:pPr>
        <w:pStyle w:val="B1"/>
        <w:rPr>
          <w:rFonts w:eastAsia="SimSun"/>
        </w:rPr>
      </w:pPr>
      <w:r w:rsidRPr="000670FE">
        <w:rPr>
          <w:rFonts w:eastAsia="SimSun"/>
        </w:rPr>
        <w:t>3)</w:t>
      </w:r>
      <w:r w:rsidRPr="000670FE">
        <w:rPr>
          <w:rFonts w:eastAsia="SimSun"/>
        </w:rPr>
        <w:tab/>
        <w:t>shall set the Event header field to the "poc-settings" value; and</w:t>
      </w:r>
    </w:p>
    <w:p w14:paraId="3312EC16"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shall set the Expires header field according to IETF RFC 3903 [12], to 4294967295, if the MCVideo user </w:t>
      </w:r>
      <w:r w:rsidRPr="000670FE">
        <w:t xml:space="preserve">is not removing the </w:t>
      </w:r>
      <w:r w:rsidRPr="000670FE">
        <w:rPr>
          <w:rFonts w:eastAsia="SimSun"/>
        </w:rPr>
        <w:t>MCVideo service settings, otherwise to remove the MCVideo service settings the MCVideo client shall set the Expires header field to zero.</w:t>
      </w:r>
    </w:p>
    <w:p w14:paraId="77F7DD08"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7AE78253" w14:textId="77777777" w:rsidR="00784A32" w:rsidRPr="000670FE" w:rsidRDefault="00784A32" w:rsidP="00784A32">
      <w:pPr>
        <w:pStyle w:val="NO"/>
        <w:rPr>
          <w:rFonts w:eastAsia="SimSun"/>
        </w:rPr>
      </w:pPr>
      <w:r w:rsidRPr="000670FE">
        <w:rPr>
          <w:rFonts w:eastAsia="SimSun"/>
        </w:rPr>
        <w:t>NOTE 2:</w:t>
      </w:r>
      <w:r w:rsidRPr="000670FE">
        <w:rPr>
          <w:rFonts w:eastAsia="SimSun"/>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E7FA543" w14:textId="77777777" w:rsidR="00784A32" w:rsidRPr="000670FE" w:rsidRDefault="00784A32" w:rsidP="00784A32">
      <w:pPr>
        <w:pStyle w:val="NO"/>
        <w:rPr>
          <w:rFonts w:eastAsia="SimSun"/>
        </w:rPr>
      </w:pPr>
      <w:r w:rsidRPr="000670FE">
        <w:rPr>
          <w:rFonts w:eastAsia="SimSun"/>
        </w:rPr>
        <w:t>NOTE 3:</w:t>
      </w:r>
      <w:r w:rsidRPr="000670FE">
        <w:rPr>
          <w:rFonts w:eastAsia="SimSun"/>
        </w:rPr>
        <w:tab/>
        <w:t>Removing the MCVideo service settings by setting the Expires header field to zero, logs off the MCVideo client from the MCVideo service.</w:t>
      </w:r>
    </w:p>
    <w:p w14:paraId="21F3BF9A" w14:textId="77777777" w:rsidR="00784A32" w:rsidRPr="000670FE" w:rsidRDefault="00784A32" w:rsidP="00784A32">
      <w:r w:rsidRPr="000670FE">
        <w:t>[TS 24.281, clause 7.2.2]</w:t>
      </w:r>
    </w:p>
    <w:p w14:paraId="1F0A3CA2" w14:textId="77777777" w:rsidR="00784A32" w:rsidRPr="000670FE" w:rsidRDefault="00784A32" w:rsidP="00784A32">
      <w:r w:rsidRPr="000670FE">
        <w:t>If based on implementation the MCVideo client decides to use SIP PUBLISH for MCVideo server settings to also perform service authorization and</w:t>
      </w:r>
    </w:p>
    <w:p w14:paraId="66C4C37A" w14:textId="77777777" w:rsidR="00784A32" w:rsidRPr="000670FE" w:rsidRDefault="00784A32" w:rsidP="00784A32">
      <w:pPr>
        <w:pStyle w:val="B1"/>
      </w:pPr>
      <w:r w:rsidRPr="000670FE">
        <w:t>1)</w:t>
      </w:r>
      <w:r w:rsidRPr="000670FE">
        <w:tab/>
        <w:t>has successfully finished the user authentication procedure as described in 3GPP TS 24.482 [52]; and</w:t>
      </w:r>
    </w:p>
    <w:p w14:paraId="258C1B1B" w14:textId="77777777" w:rsidR="00784A32" w:rsidRPr="000670FE" w:rsidRDefault="00784A32" w:rsidP="00784A32">
      <w:pPr>
        <w:pStyle w:val="B1"/>
      </w:pPr>
      <w:r w:rsidRPr="000670FE">
        <w:t>2)</w:t>
      </w:r>
      <w:r w:rsidRPr="000670FE">
        <w:tab/>
        <w:t>has available an access-token;</w:t>
      </w:r>
    </w:p>
    <w:p w14:paraId="0AF890FC" w14:textId="77777777" w:rsidR="00784A32" w:rsidRPr="000670FE" w:rsidRDefault="00784A32" w:rsidP="00784A32">
      <w:r w:rsidRPr="000670FE">
        <w:t>then the MCVideo client:</w:t>
      </w:r>
    </w:p>
    <w:p w14:paraId="7CDED388" w14:textId="77777777" w:rsidR="00784A32" w:rsidRPr="000670FE" w:rsidRDefault="00784A32" w:rsidP="00784A32">
      <w:pPr>
        <w:pStyle w:val="B1"/>
      </w:pPr>
      <w:r w:rsidRPr="000670FE">
        <w:t>1)</w:t>
      </w:r>
      <w:r w:rsidRPr="000670FE">
        <w:tab/>
        <w:t>shall perform the procedures in subclause 7.2.1A;</w:t>
      </w:r>
    </w:p>
    <w:p w14:paraId="0B660D42" w14:textId="77777777" w:rsidR="00784A32" w:rsidRPr="000670FE" w:rsidRDefault="00784A32" w:rsidP="00784A32">
      <w:pPr>
        <w:pStyle w:val="B1"/>
      </w:pPr>
      <w:r w:rsidRPr="000670FE">
        <w:t>2)</w:t>
      </w:r>
      <w:r w:rsidRPr="000670FE">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65175266" w14:textId="77777777" w:rsidR="00784A32" w:rsidRPr="000670FE" w:rsidRDefault="00784A32" w:rsidP="00784A32">
      <w:pPr>
        <w:pStyle w:val="B1"/>
      </w:pPr>
      <w:r w:rsidRPr="000670FE">
        <w:t>3)</w:t>
      </w:r>
      <w:r w:rsidRPr="000670FE">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4AC10073" w14:textId="77777777" w:rsidR="00784A32" w:rsidRPr="000670FE" w:rsidRDefault="00784A32" w:rsidP="00784A32">
      <w:pPr>
        <w:pStyle w:val="B1"/>
      </w:pPr>
      <w:r w:rsidRPr="000670FE">
        <w:t>4)</w:t>
      </w:r>
      <w:r w:rsidRPr="000670FE">
        <w:tab/>
        <w:t>if confidentiality protection is enabled as specified in subclause 6.6.2.3.1, shall include in the body of the SIP PUBLISH request an application/vnd.3gpp.mcvideo-info+xml MIME body with:</w:t>
      </w:r>
    </w:p>
    <w:p w14:paraId="693B1D1B" w14:textId="77777777" w:rsidR="00784A32" w:rsidRPr="000670FE" w:rsidRDefault="00784A32" w:rsidP="00784A32">
      <w:pPr>
        <w:pStyle w:val="B2"/>
      </w:pPr>
      <w:r w:rsidRPr="000670FE">
        <w:t>a)</w:t>
      </w:r>
      <w:r w:rsidRPr="000670FE">
        <w:tab/>
        <w:t>the &lt;mcvideo-access-token&gt; element set to the received access-token encrypted using the CSK, as specified in subclause 6.6.2.3.3; and</w:t>
      </w:r>
    </w:p>
    <w:p w14:paraId="1BD89324" w14:textId="77777777" w:rsidR="00784A32" w:rsidRPr="000670FE" w:rsidRDefault="00784A32" w:rsidP="00784A32">
      <w:pPr>
        <w:pStyle w:val="B2"/>
      </w:pPr>
      <w:r w:rsidRPr="000670FE">
        <w:t>b)</w:t>
      </w:r>
      <w:r w:rsidRPr="000670FE">
        <w:tab/>
        <w:t>the &lt;mcvideo-client-id&gt; element set to the encrypted MCVideo client ID of the originating MCVideo client, as specified in subclause 6.6.2.3.3;</w:t>
      </w:r>
    </w:p>
    <w:p w14:paraId="5E9188FE" w14:textId="77777777" w:rsidR="00784A32" w:rsidRPr="000670FE" w:rsidRDefault="00784A32" w:rsidP="00784A32">
      <w:pPr>
        <w:pStyle w:val="B1"/>
      </w:pPr>
      <w:r w:rsidRPr="000670FE">
        <w:t>5)</w:t>
      </w:r>
      <w:r w:rsidRPr="000670FE">
        <w:tab/>
        <w:t>if confidentiality protection is disabled as specified in subclause 6.6.2.3.1, shall include in the body of the SIP PUBLISH request, an application/vnd.3gpp.mcvideo-info+xml MIME body as specified in Annex F.1 with:</w:t>
      </w:r>
    </w:p>
    <w:p w14:paraId="10416BF7" w14:textId="77777777" w:rsidR="00784A32" w:rsidRPr="000670FE" w:rsidRDefault="00784A32" w:rsidP="00784A32">
      <w:pPr>
        <w:pStyle w:val="B2"/>
      </w:pPr>
      <w:r w:rsidRPr="000670FE">
        <w:t>a)</w:t>
      </w:r>
      <w:r w:rsidRPr="000670FE">
        <w:tab/>
        <w:t>the &lt;mcvideo-access-token&gt; element set to the value of the access token received during the user authentication procedures in the body of the SIP PUBLISH request; and</w:t>
      </w:r>
    </w:p>
    <w:p w14:paraId="38D7A797" w14:textId="77777777" w:rsidR="00784A32" w:rsidRPr="000670FE" w:rsidRDefault="00784A32" w:rsidP="00784A32">
      <w:pPr>
        <w:pStyle w:val="B2"/>
        <w:rPr>
          <w:rFonts w:eastAsia="SimSun"/>
        </w:rPr>
      </w:pPr>
      <w:r w:rsidRPr="000670FE">
        <w:t>b)</w:t>
      </w:r>
      <w:r w:rsidRPr="000670FE">
        <w:tab/>
        <w:t>the &lt;mcvideo-client-id&gt; element set to the value of the MCVideo client ID of the originating MCVideo client;</w:t>
      </w:r>
    </w:p>
    <w:p w14:paraId="444522EC" w14:textId="77777777" w:rsidR="00784A32" w:rsidRPr="000670FE" w:rsidRDefault="00784A32" w:rsidP="00784A32">
      <w:pPr>
        <w:pStyle w:val="B1"/>
        <w:rPr>
          <w:rFonts w:eastAsia="SimSun"/>
        </w:rPr>
      </w:pPr>
      <w:r w:rsidRPr="000670FE">
        <w:t>6)</w:t>
      </w:r>
      <w:r w:rsidRPr="000670FE">
        <w:tab/>
        <w:t xml:space="preserve">shall include </w:t>
      </w:r>
      <w:r w:rsidRPr="000670FE">
        <w:rPr>
          <w:rFonts w:eastAsia="SimSun"/>
        </w:rPr>
        <w:t xml:space="preserve">an application/poc-settings+xml MIME body </w:t>
      </w:r>
      <w:r w:rsidRPr="000670FE">
        <w:t>as defined</w:t>
      </w:r>
      <w:r w:rsidRPr="000670FE">
        <w:rPr>
          <w:rFonts w:eastAsia="SimSun"/>
        </w:rPr>
        <w:t xml:space="preserve"> in </w:t>
      </w:r>
      <w:r w:rsidRPr="000670FE">
        <w:t xml:space="preserve">3GPP TS 24.379 [51] </w:t>
      </w:r>
      <w:r w:rsidRPr="000670FE">
        <w:rPr>
          <w:rFonts w:eastAsia="SimSun"/>
        </w:rPr>
        <w:t>containing:</w:t>
      </w:r>
    </w:p>
    <w:p w14:paraId="2B59941F" w14:textId="77777777" w:rsidR="00784A32" w:rsidRPr="000670FE" w:rsidRDefault="00784A32" w:rsidP="00784A32">
      <w:pPr>
        <w:pStyle w:val="B2"/>
        <w:rPr>
          <w:rFonts w:eastAsia="SimSun"/>
        </w:rPr>
      </w:pPr>
      <w:r w:rsidRPr="000670FE">
        <w:rPr>
          <w:rFonts w:eastAsia="SimSun"/>
        </w:rPr>
        <w:t>a)</w:t>
      </w:r>
      <w:r w:rsidRPr="000670FE">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269441AE" w14:textId="77777777" w:rsidR="00784A32" w:rsidRPr="000670FE" w:rsidRDefault="00784A32" w:rsidP="00784A32">
      <w:pPr>
        <w:pStyle w:val="B2"/>
        <w:rPr>
          <w:rFonts w:eastAsia="SimSun"/>
        </w:rPr>
      </w:pPr>
      <w:r w:rsidRPr="000670FE">
        <w:rPr>
          <w:rFonts w:eastAsia="SimSun"/>
        </w:rPr>
        <w:t>b)</w:t>
      </w:r>
      <w:r w:rsidRPr="000670FE">
        <w:rPr>
          <w:rFonts w:eastAsia="SimSun"/>
        </w:rPr>
        <w:tab/>
        <w:t xml:space="preserve">the </w:t>
      </w:r>
      <w:r w:rsidRPr="000670FE">
        <w:t xml:space="preserve">&lt;selected-user-profile-index&gt; element </w:t>
      </w:r>
      <w:r w:rsidRPr="000670FE">
        <w:rPr>
          <w:rFonts w:eastAsia="SimSun"/>
        </w:rPr>
        <w:t xml:space="preserve">set to the value contained in the </w:t>
      </w:r>
      <w:r w:rsidRPr="000670FE">
        <w:t>"user-profile-index" attribute of the selected MCVideo user profile as defined in 3GPP TS 24.484 [25]; and</w:t>
      </w:r>
    </w:p>
    <w:p w14:paraId="20A87094" w14:textId="77777777" w:rsidR="00784A32" w:rsidRPr="000670FE" w:rsidRDefault="00784A32" w:rsidP="00784A32">
      <w:pPr>
        <w:pStyle w:val="B1"/>
      </w:pPr>
      <w:r w:rsidRPr="000670FE">
        <w:t>7)</w:t>
      </w:r>
      <w:r w:rsidRPr="000670FE">
        <w:tab/>
        <w:t>if integrity protection is enabled as specified in subclause 6.6.3.3.1, shall use the CSK to integrity protect the application/vnd.3gpp.mcvideo-info+xml MIME body and application/poc-settings+xml MIME body by following the procedures in subclause 6.6.3.3.3.</w:t>
      </w:r>
    </w:p>
    <w:p w14:paraId="78F3925D"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3342E742" w14:textId="77777777" w:rsidR="00784A32" w:rsidRPr="000670FE" w:rsidRDefault="00784A32" w:rsidP="00784A32">
      <w:r w:rsidRPr="000670FE">
        <w:t>[TS 24.281, clause 7.2.3]</w:t>
      </w:r>
    </w:p>
    <w:p w14:paraId="28AE90FD" w14:textId="77777777" w:rsidR="00784A32" w:rsidRPr="000670FE" w:rsidRDefault="00784A32" w:rsidP="00784A32">
      <w:r w:rsidRPr="000670FE">
        <w:rPr>
          <w:rFonts w:eastAsia="SimSun"/>
        </w:rPr>
        <w:t xml:space="preserve">To set, update, remove or refresh the MCVideo service settings, the MCVideo client shall generate a SIP PUBLISH request according </w:t>
      </w:r>
      <w:r w:rsidRPr="000670FE">
        <w:t xml:space="preserve">3GPP TS 24.229 [11], IETF RFC 3903 [12] and </w:t>
      </w:r>
      <w:r w:rsidRPr="000670FE">
        <w:rPr>
          <w:rFonts w:eastAsia="SimSun"/>
        </w:rPr>
        <w:t>IETF RFC 4354 [53]</w:t>
      </w:r>
      <w:r w:rsidRPr="000670FE">
        <w:t>. In the SIP PUBLISH request, the MCVideo client:</w:t>
      </w:r>
    </w:p>
    <w:p w14:paraId="4BFD14B9" w14:textId="77777777" w:rsidR="00784A32" w:rsidRPr="000670FE" w:rsidRDefault="00784A32" w:rsidP="00784A32">
      <w:pPr>
        <w:pStyle w:val="B1"/>
      </w:pPr>
      <w:r w:rsidRPr="000670FE">
        <w:t>1)</w:t>
      </w:r>
      <w:r w:rsidRPr="000670FE">
        <w:tab/>
        <w:t>shall perform the procedures in subclause 7.2.1A;</w:t>
      </w:r>
    </w:p>
    <w:p w14:paraId="4710DCBE" w14:textId="77777777" w:rsidR="00784A32" w:rsidRPr="000670FE" w:rsidRDefault="00784A32" w:rsidP="00784A32">
      <w:pPr>
        <w:pStyle w:val="B1"/>
      </w:pPr>
      <w:r w:rsidRPr="000670FE">
        <w:t>2)</w:t>
      </w:r>
      <w:r w:rsidRPr="000670FE">
        <w:tab/>
        <w:t>if confidentiality protection is enabled as specified in subclause 6.6.2.3.1, shall include in the body of the SIP PUBLISH request, an application/vnd.3gpp.mcvideo-info+xml MIME body with:</w:t>
      </w:r>
    </w:p>
    <w:p w14:paraId="6CF12F33" w14:textId="77777777" w:rsidR="00784A32" w:rsidRPr="000670FE" w:rsidRDefault="00784A32" w:rsidP="00784A32">
      <w:pPr>
        <w:pStyle w:val="B2"/>
      </w:pPr>
      <w:r w:rsidRPr="000670FE">
        <w:t>a)</w:t>
      </w:r>
      <w:r w:rsidRPr="000670FE">
        <w:tab/>
        <w:t>the &lt;mcvideo-request-uri&gt; element set to the targeted MCVideo ID encrypted using the CSK, as specified in subclause 6.6.2.3.3; and</w:t>
      </w:r>
    </w:p>
    <w:p w14:paraId="7BACB0FC" w14:textId="77777777" w:rsidR="00784A32" w:rsidRPr="000670FE" w:rsidRDefault="00784A32" w:rsidP="00784A32">
      <w:pPr>
        <w:pStyle w:val="B2"/>
      </w:pPr>
      <w:r w:rsidRPr="000670FE">
        <w:t>b)</w:t>
      </w:r>
      <w:r w:rsidRPr="000670FE">
        <w:tab/>
        <w:t>the &lt;mcvideo-client-id&gt; element set to the encrypted MCVideo client ID of the originating MCVideo client, as specified in subclause 6.6.2.3.3;</w:t>
      </w:r>
    </w:p>
    <w:p w14:paraId="2B0E9E52" w14:textId="77777777" w:rsidR="00784A32" w:rsidRPr="000670FE" w:rsidRDefault="00784A32" w:rsidP="00784A32">
      <w:pPr>
        <w:pStyle w:val="B1"/>
      </w:pPr>
      <w:r w:rsidRPr="000670FE">
        <w:t>3)</w:t>
      </w:r>
      <w:r w:rsidRPr="000670FE">
        <w:tab/>
        <w:t>if confidentiality protection is disabled as specified in subclause 6.6.2.3.1, shall include an application/vnd.3gpp.mcvideo-info+xml MIME body as specified in Annex F.1 with:</w:t>
      </w:r>
    </w:p>
    <w:p w14:paraId="6ADC837B" w14:textId="77777777" w:rsidR="00784A32" w:rsidRPr="000670FE" w:rsidRDefault="00784A32" w:rsidP="00784A32">
      <w:pPr>
        <w:pStyle w:val="B2"/>
      </w:pPr>
      <w:r w:rsidRPr="000670FE">
        <w:t>a)</w:t>
      </w:r>
      <w:r w:rsidRPr="000670FE">
        <w:tab/>
        <w:t>the &lt;mcvideo-request-uri&gt; set to the cleartext targeted MCVideo ID; and</w:t>
      </w:r>
    </w:p>
    <w:p w14:paraId="28AD01C4" w14:textId="77777777" w:rsidR="00784A32" w:rsidRPr="000670FE" w:rsidRDefault="00784A32" w:rsidP="00784A32">
      <w:pPr>
        <w:pStyle w:val="B2"/>
      </w:pPr>
      <w:r w:rsidRPr="000670FE">
        <w:t>b)</w:t>
      </w:r>
      <w:r w:rsidRPr="000670FE">
        <w:tab/>
        <w:t>the &lt;mcvideo-client-id&gt; element set to the value of the MCVideo client ID of the originating MCVideo client;</w:t>
      </w:r>
    </w:p>
    <w:p w14:paraId="10298E41"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shall include an application/poc-settings+xml MIME body </w:t>
      </w:r>
      <w:r w:rsidRPr="000670FE">
        <w:t>as defined</w:t>
      </w:r>
      <w:r w:rsidRPr="000670FE">
        <w:rPr>
          <w:rFonts w:eastAsia="SimSun"/>
        </w:rPr>
        <w:t xml:space="preserve"> in </w:t>
      </w:r>
      <w:r w:rsidRPr="000670FE">
        <w:t xml:space="preserve">3GPP TS 24.379 [51] </w:t>
      </w:r>
      <w:r w:rsidRPr="000670FE">
        <w:rPr>
          <w:rFonts w:eastAsia="SimSun"/>
        </w:rPr>
        <w:t>containing:</w:t>
      </w:r>
    </w:p>
    <w:p w14:paraId="2543031F" w14:textId="77777777" w:rsidR="00784A32" w:rsidRPr="000670FE" w:rsidRDefault="00784A32" w:rsidP="00784A32">
      <w:pPr>
        <w:pStyle w:val="B2"/>
        <w:rPr>
          <w:rFonts w:eastAsia="SimSun"/>
        </w:rPr>
      </w:pPr>
      <w:r w:rsidRPr="000670FE">
        <w:rPr>
          <w:rFonts w:eastAsia="SimSun"/>
        </w:rPr>
        <w:t>a)</w:t>
      </w:r>
      <w:r w:rsidRPr="000670FE">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16DB75E2" w14:textId="77777777" w:rsidR="00784A32" w:rsidRPr="000670FE" w:rsidRDefault="00784A32" w:rsidP="00784A32">
      <w:pPr>
        <w:pStyle w:val="B2"/>
        <w:rPr>
          <w:rFonts w:eastAsia="SimSun"/>
        </w:rPr>
      </w:pPr>
      <w:r w:rsidRPr="000670FE">
        <w:rPr>
          <w:rFonts w:eastAsia="SimSun"/>
        </w:rPr>
        <w:t>b)</w:t>
      </w:r>
      <w:r w:rsidRPr="000670FE">
        <w:rPr>
          <w:rFonts w:eastAsia="SimSun"/>
        </w:rPr>
        <w:tab/>
        <w:t xml:space="preserve">the </w:t>
      </w:r>
      <w:r w:rsidRPr="000670FE">
        <w:t xml:space="preserve">&lt;selected-user-profile-index&gt; element </w:t>
      </w:r>
      <w:r w:rsidRPr="000670FE">
        <w:rPr>
          <w:rFonts w:eastAsia="SimSun"/>
        </w:rPr>
        <w:t xml:space="preserve">set to the value contained in the </w:t>
      </w:r>
      <w:r w:rsidRPr="000670FE">
        <w:t>"user-profile-index" attribute of the selected MCVideo user profile as defined in 3GPP TS 24.484 [25]; and</w:t>
      </w:r>
    </w:p>
    <w:p w14:paraId="7C462CB9" w14:textId="77777777" w:rsidR="00784A32" w:rsidRPr="000670FE" w:rsidRDefault="00784A32" w:rsidP="00784A32">
      <w:pPr>
        <w:pStyle w:val="B1"/>
      </w:pPr>
      <w:r w:rsidRPr="000670FE">
        <w:t>5)</w:t>
      </w:r>
      <w:r w:rsidRPr="000670FE">
        <w:tab/>
        <w:t>if integrity protection is enabled as specified in subclause 6.6.3.3.1, shall use the CSK to integrity protect the application/vnd.3gpp.mcvideo-info+xml MIME body and application/poc-settings+xml MIME body by following the procedures in subclause 6.6.3.3.3.</w:t>
      </w:r>
    </w:p>
    <w:p w14:paraId="2B2EBC4E"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3AFAC2FE" w14:textId="77777777" w:rsidR="00784A32" w:rsidRPr="000670FE" w:rsidRDefault="00784A32" w:rsidP="00784A32">
      <w:pPr>
        <w:rPr>
          <w:rFonts w:eastAsia="SimSun"/>
        </w:rPr>
      </w:pPr>
      <w:r w:rsidRPr="000670FE">
        <w:rPr>
          <w:rFonts w:eastAsia="SimSun"/>
        </w:rPr>
        <w:t>On receiving the SIP 200 (OK) response to the SIP PUBLISH request the MCVideo client may indicate to the MCVideo User the successful communication of the MCVideo service settings to the MCVideo server.</w:t>
      </w:r>
    </w:p>
    <w:p w14:paraId="41176F21" w14:textId="77777777" w:rsidR="00784A32" w:rsidRPr="000670FE" w:rsidRDefault="00784A32" w:rsidP="00784A32">
      <w:r w:rsidRPr="000670FE">
        <w:t>[TS 33.180, clause 6.1.2]</w:t>
      </w:r>
    </w:p>
    <w:p w14:paraId="3B0F0B32" w14:textId="77777777" w:rsidR="00784A32" w:rsidRPr="000670FE" w:rsidRDefault="00784A32" w:rsidP="00784A32">
      <w:r w:rsidRPr="000670FE">
        <w:rPr>
          <w:rFonts w:eastAsia="Malgun Gothic"/>
        </w:rPr>
        <w:t>The support of Transport Layer Security (TLS) on HTTP-1 is mandatory. The profile for TLS implementation and usage shall follow the provisions given in 3GPP TS 33.310 [5], annex E.</w:t>
      </w:r>
    </w:p>
    <w:p w14:paraId="4B2D5E92" w14:textId="77777777" w:rsidR="00784A32" w:rsidRPr="000670FE" w:rsidRDefault="00784A32" w:rsidP="00784A32">
      <w:pPr>
        <w:rPr>
          <w:rFonts w:eastAsia="Malgun Gothic"/>
        </w:rPr>
      </w:pPr>
      <w:r w:rsidRPr="000670FE">
        <w:t xml:space="preserve">If the PSK TLS based authentication mechanism is supported, the HTTP client in the MC UE and the HTTP Proxy shall support the TLS version, PSK ciphersuites and TLS Extensions as specified in the TLS profile given in 3GPP TS 33.310 [5], annex E. </w:t>
      </w:r>
      <w:r w:rsidRPr="000670FE">
        <w:rPr>
          <w:rFonts w:eastAsia="Malgun Gothic"/>
        </w:rPr>
        <w:t>The usage of pre-shared key ciphersuites for TLS is specified in the TLS profile given in 3GPP TS 33.310 [5], annex E.</w:t>
      </w:r>
    </w:p>
    <w:p w14:paraId="2691E5FA" w14:textId="77777777" w:rsidR="00784A32" w:rsidRPr="000670FE" w:rsidRDefault="00784A32" w:rsidP="00F404DB">
      <w:pPr>
        <w:pStyle w:val="Heading3"/>
      </w:pPr>
      <w:bookmarkStart w:id="62" w:name="_Toc52787454"/>
      <w:bookmarkStart w:id="63" w:name="_Toc52787634"/>
      <w:r w:rsidRPr="000670FE">
        <w:t>5.1.3</w:t>
      </w:r>
      <w:r w:rsidRPr="000670FE">
        <w:tab/>
        <w:t>Test description</w:t>
      </w:r>
      <w:bookmarkEnd w:id="62"/>
      <w:bookmarkEnd w:id="63"/>
    </w:p>
    <w:p w14:paraId="4630609E" w14:textId="77777777" w:rsidR="00784A32" w:rsidRPr="000670FE" w:rsidRDefault="00784A32" w:rsidP="00F404DB">
      <w:pPr>
        <w:pStyle w:val="Heading4"/>
      </w:pPr>
      <w:bookmarkStart w:id="64" w:name="_Toc52787455"/>
      <w:bookmarkStart w:id="65" w:name="_Toc52787635"/>
      <w:r w:rsidRPr="000670FE">
        <w:t>5.1.3.1</w:t>
      </w:r>
      <w:r w:rsidRPr="000670FE">
        <w:tab/>
        <w:t>Pre-test conditions</w:t>
      </w:r>
      <w:bookmarkEnd w:id="64"/>
      <w:bookmarkEnd w:id="65"/>
    </w:p>
    <w:p w14:paraId="48F75B19" w14:textId="77777777" w:rsidR="00784A32" w:rsidRPr="000670FE" w:rsidRDefault="00784A32" w:rsidP="00784A32">
      <w:pPr>
        <w:pStyle w:val="H6"/>
      </w:pPr>
      <w:r w:rsidRPr="000670FE">
        <w:t>System Simulator:</w:t>
      </w:r>
    </w:p>
    <w:p w14:paraId="546EB5C8" w14:textId="77777777" w:rsidR="00784A32" w:rsidRPr="000670FE" w:rsidRDefault="00784A32" w:rsidP="00784A32">
      <w:pPr>
        <w:pStyle w:val="B1"/>
      </w:pPr>
      <w:r w:rsidRPr="000670FE">
        <w:t>-</w:t>
      </w:r>
      <w:r w:rsidRPr="000670FE">
        <w:tab/>
        <w:t>SS (MCVideo server).</w:t>
      </w:r>
    </w:p>
    <w:p w14:paraId="3640A27B"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68A626F1" w14:textId="77777777" w:rsidR="00784A32" w:rsidRPr="000670FE" w:rsidRDefault="00784A32" w:rsidP="00784A32">
      <w:pPr>
        <w:pStyle w:val="H6"/>
      </w:pPr>
      <w:r w:rsidRPr="000670FE">
        <w:t>IUT:</w:t>
      </w:r>
    </w:p>
    <w:p w14:paraId="4930D8B9" w14:textId="77777777" w:rsidR="00784A32" w:rsidRPr="000670FE" w:rsidRDefault="00784A32" w:rsidP="00784A32">
      <w:pPr>
        <w:pStyle w:val="B1"/>
      </w:pPr>
      <w:r w:rsidRPr="000670FE">
        <w:t>-</w:t>
      </w:r>
      <w:r w:rsidRPr="000670FE">
        <w:tab/>
        <w:t>UE (MCVideo client)</w:t>
      </w:r>
    </w:p>
    <w:p w14:paraId="71F6FDA2" w14:textId="77777777" w:rsidR="00784A32" w:rsidRPr="000670FE" w:rsidRDefault="00784A32" w:rsidP="00784A32">
      <w:pPr>
        <w:pStyle w:val="B1"/>
      </w:pPr>
      <w:r w:rsidRPr="000670FE">
        <w:t>-</w:t>
      </w:r>
      <w:r w:rsidRPr="000670FE">
        <w:tab/>
        <w:t>The test USIM set as defined in TS 36.579-1 [2], subclause 5.5.10, is inserted.</w:t>
      </w:r>
    </w:p>
    <w:p w14:paraId="2B6D142F" w14:textId="77777777" w:rsidR="00784A32" w:rsidRPr="000670FE" w:rsidRDefault="00784A32" w:rsidP="00784A32">
      <w:pPr>
        <w:pStyle w:val="B1"/>
      </w:pPr>
      <w:r w:rsidRPr="000670FE">
        <w:t>-</w:t>
      </w:r>
      <w:r w:rsidRPr="000670FE">
        <w:tab/>
        <w:t>The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t>
      </w:r>
    </w:p>
    <w:p w14:paraId="12AC0AF2" w14:textId="77777777" w:rsidR="00784A32" w:rsidRPr="000670FE" w:rsidRDefault="00784A32" w:rsidP="00784A32">
      <w:pPr>
        <w:pStyle w:val="B1"/>
      </w:pPr>
      <w:r w:rsidRPr="000670FE">
        <w:t>-</w:t>
      </w:r>
      <w:r w:rsidRPr="000670FE">
        <w:tab/>
        <w:t>A single APN (px_MCVideo_ALL_APN, TS 36.579-5 [5]) shall be provided in the Initial UE Configuration Data which the UE shall use to access each and all MCVideo relevant services including the MCVideo SIP-1 reference point, the MC common core services for the HTTP-1 reference point and the MC identity management service for the CSC-1 reference point.</w:t>
      </w:r>
    </w:p>
    <w:p w14:paraId="6D2C9E68" w14:textId="77777777" w:rsidR="00784A32" w:rsidRPr="000670FE" w:rsidRDefault="00784A32" w:rsidP="00784A32">
      <w:pPr>
        <w:pStyle w:val="B1"/>
      </w:pPr>
      <w:r w:rsidRPr="000670FE">
        <w:t>-</w:t>
      </w:r>
      <w:r w:rsidRPr="000670FE">
        <w:tab/>
        <w:t>According to TS 33.180 [30] all HTTP connections are secured by TLS.</w:t>
      </w:r>
      <w:r w:rsidRPr="000670FE">
        <w:br/>
        <w:t xml:space="preserve">The HTTP-1 interface authentication </w:t>
      </w:r>
      <w:r w:rsidRPr="000670FE">
        <w:rPr>
          <w:rFonts w:eastAsia="Malgun Gothic"/>
        </w:rPr>
        <w:t>between the HTTP client in the MC UE and the HTTP server endpoint (HTTP proxy, IdM server or KMS) shall be performed by</w:t>
      </w:r>
      <w:r w:rsidRPr="000670FE">
        <w:t xml:space="preserve"> one-way authentication of the HTTP server endpoint based on server certificate as described in TS 33.180 [30] clause 6.1.1.</w:t>
      </w:r>
    </w:p>
    <w:p w14:paraId="63C5FA55" w14:textId="77777777" w:rsidR="00784A32" w:rsidRPr="000670FE" w:rsidRDefault="00784A32" w:rsidP="00784A32">
      <w:pPr>
        <w:pStyle w:val="B1"/>
      </w:pPr>
      <w:r w:rsidRPr="000670FE">
        <w:t>-</w:t>
      </w:r>
      <w:r w:rsidRPr="000670FE">
        <w:tab/>
        <w:t>The UE User is provided with username/password for user authentication (px_MCVideo_User_A_username, px_MCVideo_User_A_password as provided in TS 36.579-5 [5], Table 9.2-1: MCVideo Client Common PIXIT)</w:t>
      </w:r>
    </w:p>
    <w:p w14:paraId="3D218724" w14:textId="77777777" w:rsidR="00784A32" w:rsidRPr="000670FE" w:rsidRDefault="00784A32" w:rsidP="00784A32">
      <w:pPr>
        <w:pStyle w:val="H6"/>
      </w:pPr>
      <w:r w:rsidRPr="000670FE">
        <w:t>Preamble:</w:t>
      </w:r>
    </w:p>
    <w:p w14:paraId="4A4A3802" w14:textId="77777777" w:rsidR="00784A32" w:rsidRPr="000670FE" w:rsidRDefault="00784A32" w:rsidP="00784A32">
      <w:pPr>
        <w:pStyle w:val="B1"/>
      </w:pPr>
      <w:r w:rsidRPr="000670FE">
        <w:t>-</w:t>
      </w:r>
      <w:r w:rsidRPr="000670FE">
        <w:tab/>
        <w:t>The MCVideo client is attached to EPS services and then the UE is Switched OFF (state 1) according to TS 36.508 [20].</w:t>
      </w:r>
    </w:p>
    <w:p w14:paraId="1C538CF4" w14:textId="77777777" w:rsidR="00784A32" w:rsidRPr="000670FE" w:rsidRDefault="00784A32" w:rsidP="00F404DB">
      <w:pPr>
        <w:pStyle w:val="Heading4"/>
      </w:pPr>
      <w:bookmarkStart w:id="66" w:name="_Toc52787456"/>
      <w:bookmarkStart w:id="67" w:name="_Toc52787636"/>
      <w:r w:rsidRPr="000670FE">
        <w:t>5.1.3.2</w:t>
      </w:r>
      <w:r w:rsidRPr="000670FE">
        <w:tab/>
        <w:t>Test procedure sequence</w:t>
      </w:r>
      <w:bookmarkEnd w:id="66"/>
      <w:bookmarkEnd w:id="67"/>
    </w:p>
    <w:p w14:paraId="4C533984" w14:textId="77777777" w:rsidR="00784A32" w:rsidRPr="000670FE" w:rsidRDefault="00784A32" w:rsidP="00784A32">
      <w:pPr>
        <w:pStyle w:val="TH"/>
      </w:pPr>
      <w:r w:rsidRPr="000670FE">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3E19FF89" w14:textId="77777777" w:rsidTr="00354887">
        <w:tc>
          <w:tcPr>
            <w:tcW w:w="649" w:type="dxa"/>
            <w:tcBorders>
              <w:top w:val="single" w:sz="4" w:space="0" w:color="auto"/>
              <w:left w:val="single" w:sz="4" w:space="0" w:color="auto"/>
              <w:bottom w:val="nil"/>
              <w:right w:val="single" w:sz="4" w:space="0" w:color="auto"/>
            </w:tcBorders>
            <w:hideMark/>
          </w:tcPr>
          <w:p w14:paraId="2FD264BB"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356F235D"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AC80EE"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0BDACB48"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63B5520F" w14:textId="77777777" w:rsidR="00784A32" w:rsidRPr="000670FE" w:rsidRDefault="00784A32" w:rsidP="00354887">
            <w:pPr>
              <w:pStyle w:val="TAH"/>
            </w:pPr>
            <w:r w:rsidRPr="000670FE">
              <w:t>Verdict</w:t>
            </w:r>
          </w:p>
        </w:tc>
      </w:tr>
      <w:tr w:rsidR="00784A32" w:rsidRPr="000670FE" w14:paraId="784C305B" w14:textId="77777777" w:rsidTr="00354887">
        <w:tc>
          <w:tcPr>
            <w:tcW w:w="649" w:type="dxa"/>
            <w:tcBorders>
              <w:top w:val="nil"/>
              <w:left w:val="single" w:sz="4" w:space="0" w:color="auto"/>
              <w:bottom w:val="single" w:sz="4" w:space="0" w:color="auto"/>
              <w:right w:val="single" w:sz="4" w:space="0" w:color="auto"/>
            </w:tcBorders>
          </w:tcPr>
          <w:p w14:paraId="066D0ECD"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20DD94C2"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A0987C"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7F06CE38"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4322403E"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40754C8" w14:textId="77777777" w:rsidR="00784A32" w:rsidRPr="000670FE" w:rsidRDefault="00784A32" w:rsidP="00354887">
            <w:pPr>
              <w:pStyle w:val="TAH"/>
            </w:pPr>
          </w:p>
        </w:tc>
      </w:tr>
      <w:tr w:rsidR="00784A32" w:rsidRPr="000670FE" w14:paraId="6B12602A"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1DE7F9A3"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6760AF50" w14:textId="77777777" w:rsidR="00784A32" w:rsidRPr="000670FE" w:rsidRDefault="00784A32" w:rsidP="00354887">
            <w:pPr>
              <w:pStyle w:val="TAL"/>
            </w:pPr>
            <w:r w:rsidRPr="000670FE">
              <w:t>The UE is switched-on.</w:t>
            </w:r>
          </w:p>
        </w:tc>
        <w:tc>
          <w:tcPr>
            <w:tcW w:w="708" w:type="dxa"/>
            <w:tcBorders>
              <w:top w:val="single" w:sz="4" w:space="0" w:color="auto"/>
              <w:left w:val="single" w:sz="4" w:space="0" w:color="auto"/>
              <w:bottom w:val="single" w:sz="4" w:space="0" w:color="auto"/>
              <w:right w:val="single" w:sz="4" w:space="0" w:color="auto"/>
            </w:tcBorders>
            <w:hideMark/>
          </w:tcPr>
          <w:p w14:paraId="03328CBF"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454E3874"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64D89567" w14:textId="77777777" w:rsidR="00784A32" w:rsidRPr="000670FE" w:rsidRDefault="00784A32" w:rsidP="00354887">
            <w:pPr>
              <w:pStyle w:val="TAC"/>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63E88A66" w14:textId="77777777" w:rsidR="00784A32" w:rsidRPr="000670FE" w:rsidRDefault="00784A32" w:rsidP="00354887">
            <w:pPr>
              <w:pStyle w:val="TAC"/>
            </w:pPr>
            <w:r w:rsidRPr="000670FE">
              <w:t>-</w:t>
            </w:r>
          </w:p>
        </w:tc>
      </w:tr>
      <w:tr w:rsidR="00784A32" w:rsidRPr="000670FE" w14:paraId="3048E504"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3B0027CA"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hideMark/>
          </w:tcPr>
          <w:p w14:paraId="10034607" w14:textId="77777777" w:rsidR="00784A32" w:rsidRPr="000670FE" w:rsidRDefault="00784A32" w:rsidP="00354887">
            <w:pPr>
              <w:pStyle w:val="TAL"/>
            </w:pPr>
            <w:r w:rsidRPr="000670FE">
              <w:t>EXCEPTION: The E-UTRA/EPC related actions which step 1 above will trigger are described in TS 36.579-1 [2], subclause 5.4.2A 'Generic Test Procedure for MCVideo UE registration''. The test sequence below shows only the MCVideo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14:paraId="68A2459E"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3455BEC0"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5883AB5B"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4E51B992" w14:textId="77777777" w:rsidR="00784A32" w:rsidRPr="000670FE" w:rsidRDefault="00784A32" w:rsidP="00354887">
            <w:pPr>
              <w:pStyle w:val="TAC"/>
              <w:spacing w:line="252" w:lineRule="auto"/>
            </w:pPr>
            <w:r w:rsidRPr="000670FE">
              <w:t>-</w:t>
            </w:r>
          </w:p>
        </w:tc>
      </w:tr>
      <w:tr w:rsidR="00784A32" w:rsidRPr="000670FE" w14:paraId="2726772D"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77868F29" w14:textId="77777777" w:rsidR="00784A32" w:rsidRPr="000670FE" w:rsidRDefault="00784A32" w:rsidP="00354887">
            <w:pPr>
              <w:pStyle w:val="TAC"/>
              <w:spacing w:line="252" w:lineRule="auto"/>
            </w:pPr>
            <w:r w:rsidRPr="000670FE">
              <w:t>2</w:t>
            </w:r>
          </w:p>
        </w:tc>
        <w:tc>
          <w:tcPr>
            <w:tcW w:w="3969" w:type="dxa"/>
            <w:tcBorders>
              <w:top w:val="single" w:sz="4" w:space="0" w:color="auto"/>
              <w:left w:val="single" w:sz="4" w:space="0" w:color="auto"/>
              <w:bottom w:val="single" w:sz="4" w:space="0" w:color="auto"/>
              <w:right w:val="single" w:sz="4" w:space="0" w:color="auto"/>
            </w:tcBorders>
          </w:tcPr>
          <w:p w14:paraId="002F0764" w14:textId="77777777" w:rsidR="00784A32" w:rsidRPr="000670FE" w:rsidRDefault="00784A32" w:rsidP="00354887">
            <w:pPr>
              <w:pStyle w:val="TAL"/>
            </w:pPr>
            <w:r w:rsidRPr="000670FE">
              <w:t>Make the MCVIDEO User request MCVideo service authorisation/configuration.</w:t>
            </w:r>
          </w:p>
          <w:p w14:paraId="273B4598" w14:textId="77777777" w:rsidR="00784A32" w:rsidRPr="000670FE" w:rsidRDefault="00784A32" w:rsidP="00354887">
            <w:pPr>
              <w:pStyle w:val="TAL"/>
            </w:pPr>
            <w:r w:rsidRPr="000670FE">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14:paraId="27E9AFE3"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4B0D6D42"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5D2555FD"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7C60C304" w14:textId="77777777" w:rsidR="00784A32" w:rsidRPr="000670FE" w:rsidRDefault="00784A32" w:rsidP="00354887">
            <w:pPr>
              <w:pStyle w:val="TAC"/>
              <w:spacing w:line="252" w:lineRule="auto"/>
            </w:pPr>
            <w:r w:rsidRPr="000670FE">
              <w:t>-</w:t>
            </w:r>
          </w:p>
        </w:tc>
      </w:tr>
      <w:tr w:rsidR="00784A32" w:rsidRPr="000670FE" w14:paraId="4AA53A3A" w14:textId="77777777" w:rsidTr="00354887">
        <w:tc>
          <w:tcPr>
            <w:tcW w:w="649" w:type="dxa"/>
            <w:tcBorders>
              <w:top w:val="single" w:sz="4" w:space="0" w:color="auto"/>
              <w:left w:val="single" w:sz="4" w:space="0" w:color="auto"/>
              <w:bottom w:val="single" w:sz="4" w:space="0" w:color="auto"/>
              <w:right w:val="single" w:sz="4" w:space="0" w:color="auto"/>
            </w:tcBorders>
          </w:tcPr>
          <w:p w14:paraId="09B6C39B" w14:textId="77777777" w:rsidR="00784A32" w:rsidRPr="000670FE" w:rsidRDefault="00784A32" w:rsidP="00354887">
            <w:pPr>
              <w:pStyle w:val="TAC"/>
              <w:spacing w:line="252" w:lineRule="auto"/>
            </w:pPr>
            <w:r w:rsidRPr="000670FE">
              <w:t>3-12</w:t>
            </w:r>
          </w:p>
        </w:tc>
        <w:tc>
          <w:tcPr>
            <w:tcW w:w="3969" w:type="dxa"/>
            <w:tcBorders>
              <w:top w:val="single" w:sz="4" w:space="0" w:color="auto"/>
              <w:left w:val="single" w:sz="4" w:space="0" w:color="auto"/>
              <w:bottom w:val="single" w:sz="4" w:space="0" w:color="auto"/>
              <w:right w:val="single" w:sz="4" w:space="0" w:color="auto"/>
            </w:tcBorders>
          </w:tcPr>
          <w:p w14:paraId="437AC502" w14:textId="77777777" w:rsidR="00784A32" w:rsidRPr="000670FE" w:rsidRDefault="00784A32" w:rsidP="00354887">
            <w:pPr>
              <w:pStyle w:val="TAL"/>
            </w:pPr>
            <w:r w:rsidRPr="000670FE">
              <w:t>Check: Does the UE (MCVIDEO Client) perform the generic procedure for MCVIDEO user authentication specified in described in TS 36.579-1 [2] Table 5.3.2.3-1, steps 1 through 10?</w:t>
            </w:r>
          </w:p>
          <w:p w14:paraId="57E4C44D" w14:textId="77777777" w:rsidR="00784A32" w:rsidRPr="000670FE" w:rsidRDefault="00784A32" w:rsidP="00354887">
            <w:pPr>
              <w:pStyle w:val="TAL"/>
            </w:pPr>
            <w:r w:rsidRPr="000670FE">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tcPr>
          <w:p w14:paraId="7E4BB15C"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tcPr>
          <w:p w14:paraId="38E00C23"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063E5BFB" w14:textId="77777777" w:rsidR="00784A32" w:rsidRPr="000670FE" w:rsidRDefault="00784A32" w:rsidP="00354887">
            <w:pPr>
              <w:pStyle w:val="TAC"/>
              <w:spacing w:line="252" w:lineRule="auto"/>
            </w:pPr>
            <w:r w:rsidRPr="000670FE">
              <w:t>1</w:t>
            </w:r>
          </w:p>
        </w:tc>
        <w:tc>
          <w:tcPr>
            <w:tcW w:w="850" w:type="dxa"/>
            <w:tcBorders>
              <w:top w:val="single" w:sz="4" w:space="0" w:color="auto"/>
              <w:left w:val="single" w:sz="4" w:space="0" w:color="auto"/>
              <w:bottom w:val="single" w:sz="4" w:space="0" w:color="auto"/>
              <w:right w:val="single" w:sz="4" w:space="0" w:color="auto"/>
            </w:tcBorders>
          </w:tcPr>
          <w:p w14:paraId="215B67AE" w14:textId="77777777" w:rsidR="00784A32" w:rsidRPr="000670FE" w:rsidRDefault="00784A32" w:rsidP="00354887">
            <w:pPr>
              <w:pStyle w:val="TAC"/>
              <w:spacing w:line="252" w:lineRule="auto"/>
            </w:pPr>
            <w:r w:rsidRPr="000670FE">
              <w:t>P</w:t>
            </w:r>
          </w:p>
        </w:tc>
      </w:tr>
      <w:tr w:rsidR="00784A32" w:rsidRPr="000670FE" w14:paraId="316CB8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FB7AFDE" w14:textId="77777777" w:rsidR="00784A32" w:rsidRPr="000670FE" w:rsidRDefault="00784A32" w:rsidP="00354887">
            <w:pPr>
              <w:pStyle w:val="TAC"/>
              <w:spacing w:line="252" w:lineRule="auto"/>
            </w:pPr>
            <w:r w:rsidRPr="000670FE">
              <w:t>13-16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E2A79A" w14:textId="77777777" w:rsidR="00784A32" w:rsidRPr="000670FE" w:rsidRDefault="00784A32" w:rsidP="00354887">
            <w:pPr>
              <w:pStyle w:val="TAL"/>
            </w:pPr>
            <w:r w:rsidRPr="000670FE">
              <w:t>Check: Does the UE (MCVIDEO Client) perform the generic procedure for MCVIDEO key management authorization and obtain identity management key material as specified in described in TS 36.579-1 [2] Table 5.3.2.3-1, steps 11 through 14?</w:t>
            </w:r>
          </w:p>
          <w:p w14:paraId="06446B28" w14:textId="77777777" w:rsidR="00784A32" w:rsidRPr="000670FE" w:rsidRDefault="00784A32" w:rsidP="00354887">
            <w:pPr>
              <w:pStyle w:val="TAL"/>
            </w:pPr>
            <w:r w:rsidRPr="000670FE">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F9774"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14:paraId="7BF20046"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E01740B" w14:textId="77777777" w:rsidR="00784A32" w:rsidRPr="000670FE" w:rsidRDefault="00784A32" w:rsidP="00354887">
            <w:pPr>
              <w:pStyle w:val="TAC"/>
              <w:spacing w:line="252" w:lineRule="auto"/>
            </w:pPr>
            <w:r w:rsidRPr="000670FE">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8CD9226" w14:textId="77777777" w:rsidR="00784A32" w:rsidRPr="000670FE" w:rsidRDefault="00784A32" w:rsidP="00354887">
            <w:pPr>
              <w:pStyle w:val="TAC"/>
              <w:spacing w:line="252" w:lineRule="auto"/>
            </w:pPr>
            <w:r w:rsidRPr="000670FE">
              <w:t>P</w:t>
            </w:r>
          </w:p>
        </w:tc>
      </w:tr>
      <w:tr w:rsidR="00784A32" w:rsidRPr="000670FE" w14:paraId="435D85B9"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32FF8FB4"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38AEEE" w14:textId="77777777" w:rsidR="00784A32" w:rsidRPr="000670FE" w:rsidRDefault="00784A32" w:rsidP="00354887">
            <w:pPr>
              <w:pStyle w:val="TAL"/>
            </w:pPr>
            <w:r w:rsidRPr="000670FE">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B9F53"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3C1C33"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C12C3B2"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A3E1B" w14:textId="77777777" w:rsidR="00784A32" w:rsidRPr="000670FE" w:rsidRDefault="00784A32" w:rsidP="00354887">
            <w:pPr>
              <w:pStyle w:val="TAC"/>
              <w:spacing w:line="252" w:lineRule="auto"/>
            </w:pPr>
            <w:r w:rsidRPr="000670FE">
              <w:t>-</w:t>
            </w:r>
          </w:p>
        </w:tc>
      </w:tr>
      <w:tr w:rsidR="00784A32" w:rsidRPr="000670FE" w14:paraId="2DC224A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5DFE3F8"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39922A" w14:textId="77777777" w:rsidR="00784A32" w:rsidRPr="000670FE" w:rsidRDefault="00784A32" w:rsidP="00354887">
            <w:pPr>
              <w:pStyle w:val="TAL"/>
            </w:pPr>
            <w:r w:rsidRPr="000670FE">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90C7B"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509F81"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03E305"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8F169" w14:textId="77777777" w:rsidR="00784A32" w:rsidRPr="000670FE" w:rsidRDefault="00784A32" w:rsidP="00354887">
            <w:pPr>
              <w:pStyle w:val="TAC"/>
              <w:spacing w:line="252" w:lineRule="auto"/>
            </w:pPr>
            <w:r w:rsidRPr="000670FE">
              <w:t>-</w:t>
            </w:r>
          </w:p>
        </w:tc>
      </w:tr>
      <w:tr w:rsidR="00784A32" w:rsidRPr="000670FE" w14:paraId="4E52F3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C043A34" w14:textId="77777777" w:rsidR="00784A32" w:rsidRPr="000670FE" w:rsidRDefault="00784A32" w:rsidP="00354887">
            <w:pPr>
              <w:pStyle w:val="TAC"/>
              <w:spacing w:line="252" w:lineRule="auto"/>
            </w:pPr>
            <w:r w:rsidRPr="000670FE">
              <w:t>17a1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98278" w14:textId="77777777" w:rsidR="00784A32" w:rsidRPr="000670FE" w:rsidRDefault="00784A32" w:rsidP="00354887">
            <w:pPr>
              <w:pStyle w:val="TAL"/>
            </w:pPr>
            <w:r w:rsidRPr="000670FE">
              <w:t>Check: Does the UE (MCVIDEO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FFCF"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7B891F6" w14:textId="77777777" w:rsidR="00784A32" w:rsidRPr="000670FE" w:rsidRDefault="00784A32" w:rsidP="00354887">
            <w:pPr>
              <w:pStyle w:val="TAL"/>
            </w:pPr>
            <w:r w:rsidRPr="000670FE">
              <w:t>SIP REGISTER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C45FCA" w14:textId="77777777" w:rsidR="00784A32" w:rsidRPr="000670FE" w:rsidRDefault="00784A32" w:rsidP="00354887">
            <w:pPr>
              <w:pStyle w:val="TAC"/>
              <w:spacing w:line="252" w:lineRule="auto"/>
            </w:pPr>
            <w:r w:rsidRPr="000670FE">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B7E8F" w14:textId="77777777" w:rsidR="00784A32" w:rsidRPr="000670FE" w:rsidRDefault="00784A32" w:rsidP="00354887">
            <w:pPr>
              <w:pStyle w:val="TAC"/>
              <w:spacing w:line="252" w:lineRule="auto"/>
            </w:pPr>
            <w:r w:rsidRPr="000670FE">
              <w:t>P</w:t>
            </w:r>
          </w:p>
        </w:tc>
      </w:tr>
      <w:tr w:rsidR="00784A32" w:rsidRPr="000670FE" w14:paraId="2FF1303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F651CAC" w14:textId="77777777" w:rsidR="00784A32" w:rsidRPr="000670FE" w:rsidRDefault="00784A32" w:rsidP="00354887">
            <w:pPr>
              <w:pStyle w:val="TAC"/>
              <w:spacing w:line="252" w:lineRule="auto"/>
            </w:pPr>
            <w:r w:rsidRPr="000670FE">
              <w:t>17a2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09CE32" w14:textId="77777777" w:rsidR="00186926" w:rsidRPr="000670FE" w:rsidRDefault="00784A32" w:rsidP="00354887">
            <w:pPr>
              <w:pStyle w:val="TAL"/>
            </w:pPr>
            <w:r w:rsidRPr="000670FE">
              <w:t>The SS (MCVIDEO Server) sends SIP 200 (OK).</w:t>
            </w:r>
          </w:p>
          <w:p w14:paraId="24383A98" w14:textId="77777777" w:rsidR="00784A32" w:rsidRPr="000670FE" w:rsidRDefault="00784A32" w:rsidP="00354887">
            <w:pPr>
              <w:pStyle w:val="TAL"/>
            </w:pPr>
            <w:r w:rsidRPr="000670FE">
              <w:t>NOTE: The user is now authorized for MCVIDEO service.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C9850"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75DBE64A"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1E8BB0"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19A81" w14:textId="77777777" w:rsidR="00784A32" w:rsidRPr="000670FE" w:rsidRDefault="00784A32" w:rsidP="00354887">
            <w:pPr>
              <w:pStyle w:val="TAC"/>
              <w:spacing w:line="252" w:lineRule="auto"/>
            </w:pPr>
            <w:r w:rsidRPr="000670FE">
              <w:t>-</w:t>
            </w:r>
          </w:p>
        </w:tc>
      </w:tr>
      <w:tr w:rsidR="00784A32" w:rsidRPr="000670FE" w14:paraId="6A5FC98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2D37071" w14:textId="77777777" w:rsidR="00784A32" w:rsidRPr="000670FE" w:rsidRDefault="00784A32" w:rsidP="00354887">
            <w:pPr>
              <w:pStyle w:val="TAC"/>
              <w:spacing w:line="252" w:lineRule="auto"/>
            </w:pPr>
            <w:r w:rsidRPr="000670FE">
              <w:t>17a3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D7D50" w14:textId="77777777" w:rsidR="00784A32" w:rsidRPr="000670FE" w:rsidRDefault="00784A32" w:rsidP="00354887">
            <w:pPr>
              <w:pStyle w:val="TAL"/>
            </w:pPr>
            <w:r w:rsidRPr="000670FE">
              <w:t>Check: Does the UE (MCVIDEO Client) send a SIP PUBLISH request for update of PoC-settings?</w:t>
            </w:r>
          </w:p>
          <w:p w14:paraId="130D2CDF" w14:textId="77777777" w:rsidR="00784A32" w:rsidRPr="000670FE" w:rsidRDefault="00784A32" w:rsidP="00354887">
            <w:pPr>
              <w:pStyle w:val="TAL"/>
            </w:pPr>
            <w:r w:rsidRPr="000670FE">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F336F"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9E53404" w14:textId="77777777" w:rsidR="00784A32" w:rsidRPr="000670FE" w:rsidRDefault="00784A32" w:rsidP="00354887">
            <w:pPr>
              <w:pStyle w:val="TAL"/>
            </w:pPr>
            <w:r w:rsidRPr="000670FE">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095FAF" w14:textId="77777777" w:rsidR="00784A32" w:rsidRPr="000670FE" w:rsidRDefault="00784A32" w:rsidP="00354887">
            <w:pPr>
              <w:pStyle w:val="TAC"/>
              <w:spacing w:line="252" w:lineRule="auto"/>
            </w:pPr>
            <w:r w:rsidRPr="000670FE">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89B70" w14:textId="77777777" w:rsidR="00784A32" w:rsidRPr="000670FE" w:rsidRDefault="00784A32" w:rsidP="00354887">
            <w:pPr>
              <w:pStyle w:val="TAC"/>
              <w:spacing w:line="252" w:lineRule="auto"/>
            </w:pPr>
            <w:r w:rsidRPr="000670FE">
              <w:t>P</w:t>
            </w:r>
          </w:p>
        </w:tc>
      </w:tr>
      <w:tr w:rsidR="00784A32" w:rsidRPr="000670FE" w14:paraId="3A9533EB"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7C29EC6" w14:textId="77777777" w:rsidR="00784A32" w:rsidRPr="000670FE" w:rsidRDefault="00784A32" w:rsidP="00354887">
            <w:pPr>
              <w:pStyle w:val="TAC"/>
              <w:spacing w:line="252" w:lineRule="auto"/>
            </w:pPr>
            <w:r w:rsidRPr="000670FE">
              <w:t>17a4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51F943" w14:textId="77777777" w:rsidR="00784A32" w:rsidRPr="000670FE" w:rsidRDefault="00784A32" w:rsidP="00354887">
            <w:pPr>
              <w:pStyle w:val="TAL"/>
            </w:pPr>
            <w:r w:rsidRPr="000670FE">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41F08"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B76FBD"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7469B39"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DB352" w14:textId="77777777" w:rsidR="00784A32" w:rsidRPr="000670FE" w:rsidRDefault="00784A32" w:rsidP="00354887">
            <w:pPr>
              <w:pStyle w:val="TAC"/>
              <w:spacing w:line="252" w:lineRule="auto"/>
            </w:pPr>
            <w:r w:rsidRPr="000670FE">
              <w:t>-</w:t>
            </w:r>
          </w:p>
        </w:tc>
      </w:tr>
      <w:tr w:rsidR="00784A32" w:rsidRPr="000670FE" w14:paraId="1C578E65"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8F5A421" w14:textId="77777777" w:rsidR="00784A32" w:rsidRPr="000670FE" w:rsidRDefault="00784A32" w:rsidP="00354887">
            <w:pPr>
              <w:pStyle w:val="TAC"/>
              <w:spacing w:line="252" w:lineRule="auto"/>
            </w:pPr>
            <w:r w:rsidRPr="000670FE">
              <w:t>17b1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A62CBA" w14:textId="77777777" w:rsidR="00784A32" w:rsidRPr="000670FE" w:rsidRDefault="00784A32" w:rsidP="00354887">
            <w:pPr>
              <w:pStyle w:val="TAL"/>
            </w:pPr>
            <w:r w:rsidRPr="000670FE">
              <w:t>Check: Does the UE (MCVIDEO Client) send a SIP PUBLISH request for service authorisation and update of PoC-settings?</w:t>
            </w:r>
          </w:p>
          <w:p w14:paraId="4C0EB1E3" w14:textId="77777777" w:rsidR="00784A32" w:rsidRPr="000670FE" w:rsidRDefault="00784A32" w:rsidP="00354887">
            <w:pPr>
              <w:pStyle w:val="TAL"/>
            </w:pPr>
            <w:r w:rsidRPr="000670FE">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CB34E4"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B91075" w14:textId="77777777" w:rsidR="00784A32" w:rsidRPr="000670FE" w:rsidRDefault="00784A32" w:rsidP="00354887">
            <w:pPr>
              <w:pStyle w:val="TAL"/>
            </w:pPr>
            <w:r w:rsidRPr="000670FE">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6B91546" w14:textId="77777777" w:rsidR="00784A32" w:rsidRPr="000670FE" w:rsidRDefault="00784A32" w:rsidP="00354887">
            <w:pPr>
              <w:pStyle w:val="TAC"/>
              <w:spacing w:line="252" w:lineRule="auto"/>
            </w:pPr>
            <w:r w:rsidRPr="000670FE">
              <w:t>3, 6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1DDD2" w14:textId="77777777" w:rsidR="00784A32" w:rsidRPr="000670FE" w:rsidRDefault="00784A32" w:rsidP="00354887">
            <w:pPr>
              <w:pStyle w:val="TAC"/>
              <w:spacing w:line="252" w:lineRule="auto"/>
            </w:pPr>
            <w:r w:rsidRPr="000670FE">
              <w:t>P</w:t>
            </w:r>
          </w:p>
        </w:tc>
      </w:tr>
      <w:tr w:rsidR="00784A32" w:rsidRPr="000670FE" w14:paraId="3DAEE19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65FE68A5" w14:textId="77777777" w:rsidR="00784A32" w:rsidRPr="000670FE" w:rsidRDefault="00784A32" w:rsidP="00354887">
            <w:pPr>
              <w:pStyle w:val="TAC"/>
              <w:spacing w:line="252" w:lineRule="auto"/>
            </w:pPr>
            <w:r w:rsidRPr="000670FE">
              <w:t>17b2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1655E" w14:textId="77777777" w:rsidR="00784A32" w:rsidRPr="000670FE" w:rsidRDefault="00784A32" w:rsidP="00354887">
            <w:pPr>
              <w:pStyle w:val="TAL"/>
            </w:pPr>
            <w:r w:rsidRPr="000670FE">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AC8C7"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29153710"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EE2034"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637FE" w14:textId="77777777" w:rsidR="00784A32" w:rsidRPr="000670FE" w:rsidRDefault="00784A32" w:rsidP="00354887">
            <w:pPr>
              <w:pStyle w:val="TAC"/>
              <w:spacing w:line="252" w:lineRule="auto"/>
            </w:pPr>
            <w:r w:rsidRPr="000670FE">
              <w:t>-</w:t>
            </w:r>
          </w:p>
        </w:tc>
      </w:tr>
      <w:tr w:rsidR="00784A32" w:rsidRPr="000670FE" w14:paraId="5ADDDB23" w14:textId="77777777" w:rsidTr="00354887">
        <w:tc>
          <w:tcPr>
            <w:tcW w:w="649" w:type="dxa"/>
            <w:tcBorders>
              <w:top w:val="single" w:sz="4" w:space="0" w:color="auto"/>
              <w:left w:val="single" w:sz="4" w:space="0" w:color="auto"/>
              <w:bottom w:val="single" w:sz="4" w:space="0" w:color="auto"/>
              <w:right w:val="single" w:sz="4" w:space="0" w:color="auto"/>
            </w:tcBorders>
          </w:tcPr>
          <w:p w14:paraId="79114148"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tcPr>
          <w:p w14:paraId="260268C9" w14:textId="77777777" w:rsidR="00784A32" w:rsidRPr="000670FE" w:rsidRDefault="00784A32" w:rsidP="00354887">
            <w:pPr>
              <w:pStyle w:val="TAL"/>
            </w:pPr>
            <w:r w:rsidRPr="000670FE">
              <w:t>EXCEPTION: SS (MCVIDEO Server) releases the E-UTRA connection.</w:t>
            </w:r>
          </w:p>
        </w:tc>
        <w:tc>
          <w:tcPr>
            <w:tcW w:w="708" w:type="dxa"/>
            <w:tcBorders>
              <w:top w:val="single" w:sz="4" w:space="0" w:color="auto"/>
              <w:left w:val="single" w:sz="4" w:space="0" w:color="auto"/>
              <w:bottom w:val="single" w:sz="4" w:space="0" w:color="auto"/>
              <w:right w:val="single" w:sz="4" w:space="0" w:color="auto"/>
            </w:tcBorders>
          </w:tcPr>
          <w:p w14:paraId="457AA3C9"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tcPr>
          <w:p w14:paraId="0CEA3BC7"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1103E809"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tcPr>
          <w:p w14:paraId="5DE95139" w14:textId="77777777" w:rsidR="00784A32" w:rsidRPr="000670FE" w:rsidRDefault="00784A32" w:rsidP="00354887">
            <w:pPr>
              <w:pStyle w:val="TAC"/>
              <w:spacing w:line="252" w:lineRule="auto"/>
            </w:pPr>
            <w:r w:rsidRPr="000670FE">
              <w:t>-</w:t>
            </w:r>
          </w:p>
        </w:tc>
      </w:tr>
    </w:tbl>
    <w:p w14:paraId="0C2CA8FB" w14:textId="77777777" w:rsidR="00784A32" w:rsidRPr="000670FE" w:rsidRDefault="00784A32" w:rsidP="00784A32"/>
    <w:p w14:paraId="285B61CD" w14:textId="77777777" w:rsidR="00784A32" w:rsidRPr="000670FE" w:rsidRDefault="00784A32" w:rsidP="00784A32">
      <w:pPr>
        <w:pStyle w:val="TH"/>
      </w:pPr>
      <w:r w:rsidRPr="000670FE">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15056761" w14:textId="77777777" w:rsidTr="00354887">
        <w:tc>
          <w:tcPr>
            <w:tcW w:w="649" w:type="dxa"/>
            <w:tcBorders>
              <w:top w:val="single" w:sz="4" w:space="0" w:color="auto"/>
              <w:left w:val="single" w:sz="4" w:space="0" w:color="auto"/>
              <w:bottom w:val="nil"/>
              <w:right w:val="single" w:sz="4" w:space="0" w:color="auto"/>
            </w:tcBorders>
            <w:hideMark/>
          </w:tcPr>
          <w:p w14:paraId="54C3CD4A"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76A76539"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E337A4"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3DDA52D7"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7BA8C7C9" w14:textId="77777777" w:rsidR="00784A32" w:rsidRPr="000670FE" w:rsidRDefault="00784A32" w:rsidP="00354887">
            <w:pPr>
              <w:pStyle w:val="TAH"/>
            </w:pPr>
            <w:r w:rsidRPr="000670FE">
              <w:t>Verdict</w:t>
            </w:r>
          </w:p>
        </w:tc>
      </w:tr>
      <w:tr w:rsidR="00784A32" w:rsidRPr="000670FE" w14:paraId="536A9028" w14:textId="77777777" w:rsidTr="00354887">
        <w:tc>
          <w:tcPr>
            <w:tcW w:w="649" w:type="dxa"/>
            <w:tcBorders>
              <w:top w:val="nil"/>
              <w:left w:val="single" w:sz="4" w:space="0" w:color="auto"/>
              <w:bottom w:val="single" w:sz="4" w:space="0" w:color="auto"/>
              <w:right w:val="single" w:sz="4" w:space="0" w:color="auto"/>
            </w:tcBorders>
          </w:tcPr>
          <w:p w14:paraId="0B5BA35F"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559730A7"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3258E7"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3A894E6A"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409210B3"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3E9774D9" w14:textId="77777777" w:rsidR="00784A32" w:rsidRPr="000670FE" w:rsidRDefault="00784A32" w:rsidP="00354887">
            <w:pPr>
              <w:pStyle w:val="TAH"/>
            </w:pPr>
          </w:p>
        </w:tc>
      </w:tr>
      <w:tr w:rsidR="00784A32" w:rsidRPr="000670FE" w14:paraId="2565A635" w14:textId="77777777" w:rsidTr="00354887">
        <w:tc>
          <w:tcPr>
            <w:tcW w:w="649" w:type="dxa"/>
            <w:tcBorders>
              <w:top w:val="single" w:sz="4" w:space="0" w:color="auto"/>
              <w:left w:val="single" w:sz="4" w:space="0" w:color="auto"/>
              <w:bottom w:val="single" w:sz="4" w:space="0" w:color="auto"/>
              <w:right w:val="single" w:sz="4" w:space="0" w:color="auto"/>
            </w:tcBorders>
          </w:tcPr>
          <w:p w14:paraId="3A293AE1"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5AC4963D" w14:textId="77777777" w:rsidR="00784A32" w:rsidRPr="000670FE" w:rsidRDefault="00784A32" w:rsidP="00354887">
            <w:pPr>
              <w:pStyle w:val="TAL"/>
            </w:pPr>
            <w:r w:rsidRPr="000670FE">
              <w:t>Check: Does the UE (MCVIDEO Client) perform the configuration management subscription and notification procedure as described in TS 36.579-1 [2] Table 5.3.2.3-2A?</w:t>
            </w:r>
          </w:p>
          <w:p w14:paraId="42C48D75" w14:textId="77777777" w:rsidR="00784A32" w:rsidRPr="000670FE" w:rsidRDefault="00784A32" w:rsidP="00354887">
            <w:pPr>
              <w:pStyle w:val="TAL"/>
            </w:pPr>
            <w:r w:rsidRPr="000670FE">
              <w:t>NOTE: The term "MCPTT" in TS 36.579-1 [2] Table 5.3.2.3-2A is replaced with "MCVIDEO".</w:t>
            </w:r>
          </w:p>
        </w:tc>
        <w:tc>
          <w:tcPr>
            <w:tcW w:w="708" w:type="dxa"/>
            <w:tcBorders>
              <w:top w:val="single" w:sz="4" w:space="0" w:color="auto"/>
              <w:left w:val="single" w:sz="4" w:space="0" w:color="auto"/>
              <w:bottom w:val="single" w:sz="4" w:space="0" w:color="auto"/>
              <w:right w:val="single" w:sz="4" w:space="0" w:color="auto"/>
            </w:tcBorders>
          </w:tcPr>
          <w:p w14:paraId="09739F8B"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tcPr>
          <w:p w14:paraId="33BC4966"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5958A6D8" w14:textId="77777777" w:rsidR="00784A32" w:rsidRPr="000670FE" w:rsidRDefault="00784A32" w:rsidP="00354887">
            <w:pPr>
              <w:pStyle w:val="TAC"/>
            </w:pPr>
            <w:r w:rsidRPr="000670FE">
              <w:t>4</w:t>
            </w:r>
          </w:p>
        </w:tc>
        <w:tc>
          <w:tcPr>
            <w:tcW w:w="850" w:type="dxa"/>
            <w:tcBorders>
              <w:top w:val="single" w:sz="4" w:space="0" w:color="auto"/>
              <w:left w:val="single" w:sz="4" w:space="0" w:color="auto"/>
              <w:bottom w:val="single" w:sz="4" w:space="0" w:color="auto"/>
              <w:right w:val="single" w:sz="4" w:space="0" w:color="auto"/>
            </w:tcBorders>
          </w:tcPr>
          <w:p w14:paraId="39058FAD" w14:textId="77777777" w:rsidR="00784A32" w:rsidRPr="000670FE" w:rsidRDefault="00784A32" w:rsidP="00354887">
            <w:pPr>
              <w:pStyle w:val="TAC"/>
            </w:pPr>
            <w:r w:rsidRPr="000670FE">
              <w:t>P</w:t>
            </w:r>
          </w:p>
        </w:tc>
      </w:tr>
    </w:tbl>
    <w:p w14:paraId="47A6083C" w14:textId="77777777" w:rsidR="00784A32" w:rsidRPr="000670FE" w:rsidRDefault="00784A32" w:rsidP="00784A32"/>
    <w:p w14:paraId="4796BC7D" w14:textId="77777777" w:rsidR="00784A32" w:rsidRPr="000670FE" w:rsidRDefault="00784A32" w:rsidP="00784A32">
      <w:pPr>
        <w:pStyle w:val="TH"/>
      </w:pPr>
      <w:r w:rsidRPr="000670FE">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6AD3F8E0" w14:textId="77777777" w:rsidTr="00354887">
        <w:tc>
          <w:tcPr>
            <w:tcW w:w="649" w:type="dxa"/>
            <w:tcBorders>
              <w:top w:val="single" w:sz="4" w:space="0" w:color="auto"/>
              <w:left w:val="single" w:sz="4" w:space="0" w:color="auto"/>
              <w:bottom w:val="nil"/>
              <w:right w:val="single" w:sz="4" w:space="0" w:color="auto"/>
            </w:tcBorders>
            <w:hideMark/>
          </w:tcPr>
          <w:p w14:paraId="7CC9E751"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68BBFB72"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AA2959"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3100E225"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09F082BB" w14:textId="77777777" w:rsidR="00784A32" w:rsidRPr="000670FE" w:rsidRDefault="00784A32" w:rsidP="00354887">
            <w:pPr>
              <w:pStyle w:val="TAH"/>
            </w:pPr>
            <w:r w:rsidRPr="000670FE">
              <w:t>Verdict</w:t>
            </w:r>
          </w:p>
        </w:tc>
      </w:tr>
      <w:tr w:rsidR="00784A32" w:rsidRPr="000670FE" w14:paraId="29158834" w14:textId="77777777" w:rsidTr="00354887">
        <w:tc>
          <w:tcPr>
            <w:tcW w:w="649" w:type="dxa"/>
            <w:tcBorders>
              <w:top w:val="nil"/>
              <w:left w:val="single" w:sz="4" w:space="0" w:color="auto"/>
              <w:bottom w:val="single" w:sz="4" w:space="0" w:color="auto"/>
              <w:right w:val="single" w:sz="4" w:space="0" w:color="auto"/>
            </w:tcBorders>
          </w:tcPr>
          <w:p w14:paraId="60FFAB60"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4B5E6169"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CBC352"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6A111A3F"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2D28CDA9"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166A005" w14:textId="77777777" w:rsidR="00784A32" w:rsidRPr="000670FE" w:rsidRDefault="00784A32" w:rsidP="00354887">
            <w:pPr>
              <w:pStyle w:val="TAH"/>
            </w:pPr>
          </w:p>
        </w:tc>
      </w:tr>
      <w:tr w:rsidR="00784A32" w:rsidRPr="000670FE" w14:paraId="4C7A52B1" w14:textId="77777777" w:rsidTr="00354887">
        <w:tc>
          <w:tcPr>
            <w:tcW w:w="649" w:type="dxa"/>
            <w:tcBorders>
              <w:top w:val="single" w:sz="4" w:space="0" w:color="auto"/>
              <w:left w:val="single" w:sz="4" w:space="0" w:color="auto"/>
              <w:bottom w:val="single" w:sz="4" w:space="0" w:color="auto"/>
              <w:right w:val="single" w:sz="4" w:space="0" w:color="auto"/>
            </w:tcBorders>
          </w:tcPr>
          <w:p w14:paraId="3A17090F"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20C359F2" w14:textId="77777777" w:rsidR="00784A32" w:rsidRPr="000670FE" w:rsidRDefault="00784A32" w:rsidP="00354887">
            <w:pPr>
              <w:pStyle w:val="TAL"/>
            </w:pPr>
            <w:r w:rsidRPr="000670FE">
              <w:t>Check: Does the UE (MCVIDEO Client) perform the group document subscription and notification procedure as described in TS 36.579-1 [2] Table 5.3.2.3-2B?</w:t>
            </w:r>
          </w:p>
          <w:p w14:paraId="015E560F" w14:textId="77777777" w:rsidR="00784A32" w:rsidRPr="000670FE" w:rsidRDefault="00784A32" w:rsidP="00354887">
            <w:pPr>
              <w:pStyle w:val="TAL"/>
            </w:pPr>
            <w:r w:rsidRPr="000670FE">
              <w:t>NOTE: The term "MCPTT" in TS 36.579-1 [2] Table 5.3.2.3-2B is replaced with "MCVIDEO".</w:t>
            </w:r>
          </w:p>
        </w:tc>
        <w:tc>
          <w:tcPr>
            <w:tcW w:w="708" w:type="dxa"/>
            <w:tcBorders>
              <w:top w:val="single" w:sz="4" w:space="0" w:color="auto"/>
              <w:left w:val="single" w:sz="4" w:space="0" w:color="auto"/>
              <w:bottom w:val="single" w:sz="4" w:space="0" w:color="auto"/>
              <w:right w:val="single" w:sz="4" w:space="0" w:color="auto"/>
            </w:tcBorders>
          </w:tcPr>
          <w:p w14:paraId="1B183952"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tcPr>
          <w:p w14:paraId="0B5BB74A"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58934F36" w14:textId="77777777" w:rsidR="00784A32" w:rsidRPr="000670FE" w:rsidDel="00023A6E" w:rsidRDefault="00784A32" w:rsidP="00354887">
            <w:pPr>
              <w:pStyle w:val="TAC"/>
            </w:pPr>
            <w:r w:rsidRPr="000670FE">
              <w:t>5</w:t>
            </w:r>
          </w:p>
        </w:tc>
        <w:tc>
          <w:tcPr>
            <w:tcW w:w="850" w:type="dxa"/>
            <w:tcBorders>
              <w:top w:val="single" w:sz="4" w:space="0" w:color="auto"/>
              <w:left w:val="single" w:sz="4" w:space="0" w:color="auto"/>
              <w:bottom w:val="single" w:sz="4" w:space="0" w:color="auto"/>
              <w:right w:val="single" w:sz="4" w:space="0" w:color="auto"/>
            </w:tcBorders>
          </w:tcPr>
          <w:p w14:paraId="2652AB17" w14:textId="77777777" w:rsidR="00784A32" w:rsidRPr="000670FE" w:rsidRDefault="00784A32" w:rsidP="00354887">
            <w:pPr>
              <w:pStyle w:val="TAC"/>
            </w:pPr>
            <w:r w:rsidRPr="000670FE">
              <w:t>P</w:t>
            </w:r>
          </w:p>
        </w:tc>
      </w:tr>
    </w:tbl>
    <w:p w14:paraId="0BC33921" w14:textId="77777777" w:rsidR="00784A32" w:rsidRPr="000670FE" w:rsidRDefault="00784A32" w:rsidP="00784A32"/>
    <w:p w14:paraId="5B735EE2" w14:textId="77777777" w:rsidR="00784A32" w:rsidRPr="000670FE" w:rsidRDefault="00784A32" w:rsidP="00D35E6A">
      <w:pPr>
        <w:pStyle w:val="Heading4"/>
        <w:rPr>
          <w:rStyle w:val="h4"/>
        </w:rPr>
      </w:pPr>
      <w:bookmarkStart w:id="68" w:name="_Toc52787457"/>
      <w:bookmarkStart w:id="69" w:name="_Toc52787637"/>
      <w:r w:rsidRPr="000670FE">
        <w:rPr>
          <w:rStyle w:val="h4"/>
        </w:rPr>
        <w:t>5.1.3.3</w:t>
      </w:r>
      <w:r w:rsidRPr="000670FE">
        <w:rPr>
          <w:rStyle w:val="h4"/>
        </w:rPr>
        <w:tab/>
        <w:t>Specific message contents</w:t>
      </w:r>
      <w:bookmarkEnd w:id="68"/>
      <w:bookmarkEnd w:id="69"/>
    </w:p>
    <w:p w14:paraId="740BF145" w14:textId="77777777" w:rsidR="00784A32" w:rsidRPr="000670FE" w:rsidRDefault="00784A32" w:rsidP="00784A32">
      <w:pPr>
        <w:pStyle w:val="TH"/>
      </w:pPr>
      <w:r w:rsidRPr="000670FE">
        <w:t>Table 5.1.3.3-1: SIP REGISTER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24C673E4" w14:textId="77777777" w:rsidTr="00354887">
        <w:tc>
          <w:tcPr>
            <w:tcW w:w="9639" w:type="dxa"/>
          </w:tcPr>
          <w:p w14:paraId="0933D6DC" w14:textId="77777777" w:rsidR="00784A32" w:rsidRPr="000670FE" w:rsidRDefault="00784A32" w:rsidP="00354887">
            <w:pPr>
              <w:pStyle w:val="TAL"/>
              <w:rPr>
                <w:rFonts w:cs="Arial"/>
                <w:szCs w:val="18"/>
              </w:rPr>
            </w:pPr>
            <w:r w:rsidRPr="000670FE">
              <w:t>Derivation Path: TS 36.579-1 [2],Table 5.3.2.4-12, condition MCVIDEO</w:t>
            </w:r>
          </w:p>
        </w:tc>
      </w:tr>
    </w:tbl>
    <w:p w14:paraId="6C58AD9E" w14:textId="77777777" w:rsidR="00784A32" w:rsidRPr="000670FE" w:rsidRDefault="00784A32" w:rsidP="00784A32"/>
    <w:p w14:paraId="210984A8" w14:textId="77777777" w:rsidR="00784A32" w:rsidRPr="000670FE" w:rsidRDefault="00784A32" w:rsidP="00784A32">
      <w:pPr>
        <w:pStyle w:val="TH"/>
      </w:pPr>
      <w:r w:rsidRPr="000670FE">
        <w:t>Table 5.1.3.3-2: SIP PUBLISH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84A32" w:rsidRPr="000670FE" w14:paraId="0A710C81" w14:textId="77777777" w:rsidTr="00354887">
        <w:tc>
          <w:tcPr>
            <w:tcW w:w="9645" w:type="dxa"/>
            <w:tcBorders>
              <w:top w:val="single" w:sz="4" w:space="0" w:color="auto"/>
              <w:left w:val="single" w:sz="4" w:space="0" w:color="auto"/>
              <w:bottom w:val="single" w:sz="4" w:space="0" w:color="auto"/>
              <w:right w:val="single" w:sz="4" w:space="0" w:color="auto"/>
            </w:tcBorders>
            <w:hideMark/>
          </w:tcPr>
          <w:p w14:paraId="0532D70F" w14:textId="77777777" w:rsidR="00784A32" w:rsidRPr="000670FE" w:rsidRDefault="00784A32" w:rsidP="00354887">
            <w:pPr>
              <w:pStyle w:val="TAL"/>
              <w:rPr>
                <w:rFonts w:cs="Arial"/>
                <w:szCs w:val="18"/>
              </w:rPr>
            </w:pPr>
            <w:r w:rsidRPr="000670FE">
              <w:t>Derivation Path: TS 36.579-1 [2], Table 5.3.2.4-13A, condition MCVIDEO</w:t>
            </w:r>
          </w:p>
        </w:tc>
      </w:tr>
    </w:tbl>
    <w:p w14:paraId="2DF9713A" w14:textId="77777777" w:rsidR="00784A32" w:rsidRPr="000670FE" w:rsidRDefault="00784A32" w:rsidP="00784A32"/>
    <w:p w14:paraId="55799908" w14:textId="77777777" w:rsidR="00784A32" w:rsidRPr="000670FE" w:rsidRDefault="00784A32" w:rsidP="00784A32">
      <w:pPr>
        <w:pStyle w:val="TH"/>
      </w:pPr>
      <w:r w:rsidRPr="000670FE">
        <w:t>Table 5.1.3.3-3: SIP PUBLISH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16B0C2E" w14:textId="77777777" w:rsidTr="00354887">
        <w:tc>
          <w:tcPr>
            <w:tcW w:w="9639" w:type="dxa"/>
          </w:tcPr>
          <w:p w14:paraId="34F0B561" w14:textId="77777777" w:rsidR="00784A32" w:rsidRPr="000670FE" w:rsidRDefault="00784A32" w:rsidP="00354887">
            <w:pPr>
              <w:pStyle w:val="TAL"/>
              <w:rPr>
                <w:rFonts w:cs="Arial"/>
                <w:szCs w:val="18"/>
              </w:rPr>
            </w:pPr>
            <w:r w:rsidRPr="000670FE">
              <w:t>Derivation Path: TS 36.579-1 [2], Table 5.3.2.4-13, condition MCVIDEO</w:t>
            </w:r>
          </w:p>
        </w:tc>
      </w:tr>
    </w:tbl>
    <w:p w14:paraId="52BEEE31" w14:textId="77777777" w:rsidR="00784A32" w:rsidRPr="000670FE" w:rsidRDefault="00784A32" w:rsidP="00784A32"/>
    <w:p w14:paraId="01C4B176" w14:textId="77777777" w:rsidR="00784A32" w:rsidRPr="000670FE" w:rsidRDefault="00784A32" w:rsidP="00784A32">
      <w:pPr>
        <w:pStyle w:val="TH"/>
      </w:pPr>
      <w:r w:rsidRPr="000670FE">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4A32" w:rsidRPr="000670FE" w14:paraId="1E647052" w14:textId="77777777" w:rsidTr="00354887">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14:paraId="71D89F4E" w14:textId="77777777" w:rsidR="00784A32" w:rsidRPr="000670FE" w:rsidRDefault="00784A32" w:rsidP="00354887">
            <w:pPr>
              <w:pStyle w:val="TAL"/>
            </w:pPr>
            <w:r w:rsidRPr="000670FE">
              <w:t>Derivation Path: TS 36.579-1 [2], Table 5.3.2.4-26, condition MCVIDEO</w:t>
            </w:r>
          </w:p>
        </w:tc>
      </w:tr>
    </w:tbl>
    <w:p w14:paraId="0E35C372" w14:textId="77777777" w:rsidR="00784A32" w:rsidRPr="000670FE" w:rsidRDefault="00784A32" w:rsidP="00784A32"/>
    <w:p w14:paraId="3F97B518" w14:textId="77777777" w:rsidR="00784A32" w:rsidRPr="000670FE" w:rsidRDefault="00784A32" w:rsidP="00784A32">
      <w:pPr>
        <w:pStyle w:val="Heading2"/>
      </w:pPr>
      <w:bookmarkStart w:id="70" w:name="_Toc52787458"/>
      <w:bookmarkStart w:id="71" w:name="_Toc52787638"/>
      <w:r w:rsidRPr="000670FE">
        <w:t>5.2</w:t>
      </w:r>
      <w:r w:rsidRPr="000670FE">
        <w:tab/>
        <w:t>Configuration / Group Creation / Group ReGroup Creation / Group ReGroup Teardown</w:t>
      </w:r>
      <w:bookmarkEnd w:id="70"/>
      <w:bookmarkEnd w:id="71"/>
    </w:p>
    <w:p w14:paraId="3A0B3AE7" w14:textId="77777777" w:rsidR="00784A32" w:rsidRPr="000670FE" w:rsidRDefault="00784A32" w:rsidP="00F404DB">
      <w:pPr>
        <w:pStyle w:val="Heading3"/>
      </w:pPr>
      <w:bookmarkStart w:id="72" w:name="_Toc52787459"/>
      <w:bookmarkStart w:id="73" w:name="_Toc52787639"/>
      <w:r w:rsidRPr="000670FE">
        <w:t>5.2.1</w:t>
      </w:r>
      <w:r w:rsidRPr="000670FE">
        <w:tab/>
        <w:t>Test Purpose (TP)</w:t>
      </w:r>
      <w:bookmarkEnd w:id="72"/>
      <w:bookmarkEnd w:id="73"/>
    </w:p>
    <w:p w14:paraId="5BDF79F2" w14:textId="77777777" w:rsidR="00784A32" w:rsidRPr="000670FE" w:rsidRDefault="00784A32" w:rsidP="00D35E6A">
      <w:pPr>
        <w:pStyle w:val="Heading4"/>
      </w:pPr>
      <w:bookmarkStart w:id="74" w:name="_Toc52787460"/>
      <w:bookmarkStart w:id="75" w:name="_Toc52787640"/>
      <w:r w:rsidRPr="000670FE">
        <w:t>(1)</w:t>
      </w:r>
      <w:bookmarkEnd w:id="74"/>
      <w:bookmarkEnd w:id="75"/>
    </w:p>
    <w:p w14:paraId="27562470"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attached to EPS services }</w:t>
      </w:r>
    </w:p>
    <w:p w14:paraId="2EC0A94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02A619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formation of a new MCVideo group }</w:t>
      </w:r>
    </w:p>
    <w:p w14:paraId="64EF5138"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creation the UE (MCVideo Client) has access to the new group </w:t>
      </w:r>
      <w:r w:rsidRPr="000670FE">
        <w:rPr>
          <w:noProof w:val="0"/>
        </w:rPr>
        <w:t>}</w:t>
      </w:r>
    </w:p>
    <w:p w14:paraId="4C0BD059" w14:textId="77777777" w:rsidR="00784A32" w:rsidRPr="000670FE" w:rsidRDefault="00784A32" w:rsidP="00784A32">
      <w:pPr>
        <w:pStyle w:val="PL"/>
        <w:rPr>
          <w:noProof w:val="0"/>
        </w:rPr>
      </w:pPr>
      <w:r w:rsidRPr="000670FE">
        <w:rPr>
          <w:noProof w:val="0"/>
        </w:rPr>
        <w:t xml:space="preserve">            }</w:t>
      </w:r>
    </w:p>
    <w:p w14:paraId="7C44BB99" w14:textId="77777777" w:rsidR="00784A32" w:rsidRPr="000670FE" w:rsidRDefault="00784A32" w:rsidP="00784A32">
      <w:pPr>
        <w:pStyle w:val="PL"/>
        <w:rPr>
          <w:noProof w:val="0"/>
        </w:rPr>
      </w:pPr>
    </w:p>
    <w:p w14:paraId="73DDD18B" w14:textId="77777777" w:rsidR="00784A32" w:rsidRPr="000670FE" w:rsidRDefault="00784A32" w:rsidP="00784A32">
      <w:pPr>
        <w:pStyle w:val="H6"/>
      </w:pPr>
      <w:r w:rsidRPr="000670FE">
        <w:t>(2)</w:t>
      </w:r>
    </w:p>
    <w:p w14:paraId="1FBCB02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access to at least two MCVideo groups }</w:t>
      </w:r>
    </w:p>
    <w:p w14:paraId="24BF200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33CDED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the groups to be combined }</w:t>
      </w:r>
    </w:p>
    <w:p w14:paraId="613EF68A"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regrouping the UE (MCVideo Client) has access to the temporary group </w:t>
      </w:r>
      <w:r w:rsidRPr="000670FE">
        <w:rPr>
          <w:noProof w:val="0"/>
        </w:rPr>
        <w:t>}</w:t>
      </w:r>
    </w:p>
    <w:p w14:paraId="4784EAB1"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512C6AFB" w14:textId="77777777" w:rsidR="00784A32" w:rsidRPr="000670FE" w:rsidRDefault="00784A32" w:rsidP="00784A32">
      <w:pPr>
        <w:pStyle w:val="PL"/>
        <w:rPr>
          <w:noProof w:val="0"/>
        </w:rPr>
      </w:pPr>
    </w:p>
    <w:p w14:paraId="3011017E" w14:textId="77777777" w:rsidR="00784A32" w:rsidRPr="000670FE" w:rsidRDefault="00784A32" w:rsidP="00784A32">
      <w:pPr>
        <w:pStyle w:val="H6"/>
      </w:pPr>
      <w:r w:rsidRPr="000670FE">
        <w:t>(3)</w:t>
      </w:r>
    </w:p>
    <w:p w14:paraId="1772FE3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access to a temporary group }</w:t>
      </w:r>
    </w:p>
    <w:p w14:paraId="31903E3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5B02FA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temporary group tear down }</w:t>
      </w:r>
    </w:p>
    <w:p w14:paraId="5320174B"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tear down the UE (MCVideo Client) removes the temporary group </w:t>
      </w:r>
      <w:r w:rsidRPr="000670FE">
        <w:rPr>
          <w:noProof w:val="0"/>
        </w:rPr>
        <w:t>}</w:t>
      </w:r>
    </w:p>
    <w:p w14:paraId="112A6FFE"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24170B4A" w14:textId="77777777" w:rsidR="00784A32" w:rsidRPr="000670FE" w:rsidRDefault="00784A32" w:rsidP="00784A32">
      <w:pPr>
        <w:pStyle w:val="PL"/>
        <w:rPr>
          <w:noProof w:val="0"/>
        </w:rPr>
      </w:pPr>
    </w:p>
    <w:p w14:paraId="2318C936" w14:textId="77777777" w:rsidR="00784A32" w:rsidRPr="000670FE" w:rsidRDefault="00784A32" w:rsidP="00F404DB">
      <w:pPr>
        <w:pStyle w:val="Heading3"/>
      </w:pPr>
      <w:bookmarkStart w:id="76" w:name="_Toc52787461"/>
      <w:bookmarkStart w:id="77" w:name="_Toc52787641"/>
      <w:r w:rsidRPr="000670FE">
        <w:t>5.2.2</w:t>
      </w:r>
      <w:r w:rsidRPr="000670FE">
        <w:tab/>
        <w:t>Conformance requirements</w:t>
      </w:r>
      <w:bookmarkEnd w:id="76"/>
      <w:bookmarkEnd w:id="77"/>
    </w:p>
    <w:p w14:paraId="08EBE05B" w14:textId="77777777" w:rsidR="00784A32" w:rsidRPr="000670FE" w:rsidRDefault="00784A32" w:rsidP="00784A32">
      <w:r w:rsidRPr="000670FE">
        <w:t xml:space="preserve">References: The conformance requirements covered in the present TC are specified in: TS 24.481 clauses 6.3.2.2.1, 6.3.2.2.2, 6.3.14.1, 6.3.14.2, 6.3.15.1 and 6.3.15.2; TS 33.180, clause 7.3.2.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5C0ABE53" w14:textId="77777777" w:rsidR="00784A32" w:rsidRPr="000670FE" w:rsidRDefault="00784A32" w:rsidP="00784A32">
      <w:r w:rsidRPr="000670FE">
        <w:t>[TS 24.481, clause 6.3.2.2.1]</w:t>
      </w:r>
    </w:p>
    <w:p w14:paraId="233469FE" w14:textId="77777777" w:rsidR="00784A32" w:rsidRPr="000670FE" w:rsidRDefault="00784A32" w:rsidP="00784A32">
      <w:r w:rsidRPr="000670FE">
        <w:t>In order to create a group document, a GC shall create an XML document of the application usage specified in subclause 7.2.1 and shall send the XML document to the network according to procedures specified in IETF RFC 4825 [22] "</w:t>
      </w:r>
      <w:r w:rsidRPr="000670FE">
        <w:rPr>
          <w:i/>
        </w:rPr>
        <w:t>Create or Replace a Document</w:t>
      </w:r>
      <w:r w:rsidRPr="000670FE">
        <w:t xml:space="preserve">". The GC shall set </w:t>
      </w:r>
      <w:r w:rsidRPr="000670FE">
        <w:rPr>
          <w:lang w:eastAsia="x-none"/>
        </w:rPr>
        <w:t>the Request-URI of the HTTP PUT request to an XCAP URI in users tree where the XUI is set to a group creation XUI configuration parameter.</w:t>
      </w:r>
    </w:p>
    <w:p w14:paraId="2CD30812" w14:textId="77777777" w:rsidR="00784A32" w:rsidRPr="000670FE" w:rsidRDefault="00784A32" w:rsidP="00784A32">
      <w:r w:rsidRPr="000670FE">
        <w:t>[TS 24.481, clause 6.3.2.2.2]</w:t>
      </w:r>
    </w:p>
    <w:p w14:paraId="36E9695D" w14:textId="77777777" w:rsidR="00784A32" w:rsidRPr="000670FE" w:rsidRDefault="00784A32" w:rsidP="00784A32">
      <w:r w:rsidRPr="000670FE">
        <w:t>In order to create a group document, a GMC shall perform the procedures in subclause 6.3.2.2.1 specified for GC.</w:t>
      </w:r>
    </w:p>
    <w:p w14:paraId="337BF1EC" w14:textId="77777777" w:rsidR="00784A32" w:rsidRPr="000670FE" w:rsidRDefault="00784A32" w:rsidP="00784A32">
      <w:r w:rsidRPr="000670FE">
        <w:t>[TS 24.481, clause 6.3.14.1]</w:t>
      </w:r>
    </w:p>
    <w:p w14:paraId="34FCBC1C" w14:textId="77777777" w:rsidR="00784A32" w:rsidRPr="000670FE" w:rsidRDefault="00784A32" w:rsidP="00784A32">
      <w:r w:rsidRPr="000670FE">
        <w:t>This procedure enables a GMC to initiate creation of a temporary MCS group by combining MCS groups.</w:t>
      </w:r>
    </w:p>
    <w:p w14:paraId="5EC93BB0" w14:textId="77777777" w:rsidR="00784A32" w:rsidRPr="000670FE" w:rsidRDefault="00784A32" w:rsidP="00784A32">
      <w:pPr>
        <w:pStyle w:val="NO"/>
      </w:pPr>
      <w:r w:rsidRPr="000670FE">
        <w:t>NOTE:</w:t>
      </w:r>
      <w:r w:rsidRPr="000670FE">
        <w:tab/>
        <w:t>The temporary MCS group formation procedure does not ensure that the MCSs of the temporary MCS group are the same as MCSs of each constituent MCS group of the temporary MCS group.</w:t>
      </w:r>
    </w:p>
    <w:p w14:paraId="6903ADA5" w14:textId="77777777" w:rsidR="00784A32" w:rsidRPr="000670FE" w:rsidRDefault="00784A32" w:rsidP="00784A32">
      <w:r w:rsidRPr="000670FE">
        <w:t>[TS 24.481, clause 6.3.14.2]</w:t>
      </w:r>
    </w:p>
    <w:p w14:paraId="4D29838F" w14:textId="77777777" w:rsidR="00784A32" w:rsidRPr="000670FE" w:rsidRDefault="00784A32" w:rsidP="00784A32">
      <w:r w:rsidRPr="000670FE">
        <w:t>In order to form a temporary MCS group, a GMC shall send a HTTP POST request according to procedures specified in IETF RFC 2616 [21] and subclause 6.2.3. In the HTTP POST request, the GMC:</w:t>
      </w:r>
    </w:p>
    <w:p w14:paraId="4CA8DF03" w14:textId="77777777" w:rsidR="00784A32" w:rsidRPr="000670FE" w:rsidRDefault="00784A32" w:rsidP="00784A32">
      <w:pPr>
        <w:pStyle w:val="B1"/>
      </w:pPr>
      <w:r w:rsidRPr="000670FE">
        <w:t>a)</w:t>
      </w:r>
      <w:r w:rsidRPr="000670FE">
        <w:tab/>
        <w:t>shall set the Request-URI to an XCAP URI:</w:t>
      </w:r>
    </w:p>
    <w:p w14:paraId="05805CAC" w14:textId="77777777" w:rsidR="00784A32" w:rsidRPr="000670FE" w:rsidRDefault="00784A32" w:rsidP="00784A32">
      <w:pPr>
        <w:pStyle w:val="B2"/>
      </w:pPr>
      <w:r w:rsidRPr="000670FE">
        <w:t>1)</w:t>
      </w:r>
      <w:r w:rsidRPr="000670FE">
        <w:tab/>
        <w:t>in users tree where the XUI is set to a group creation XUI configuration parameter; and</w:t>
      </w:r>
    </w:p>
    <w:p w14:paraId="286FD926" w14:textId="77777777" w:rsidR="00784A32" w:rsidRPr="000670FE" w:rsidRDefault="00784A32" w:rsidP="00784A32">
      <w:pPr>
        <w:pStyle w:val="B2"/>
      </w:pPr>
      <w:r w:rsidRPr="000670FE">
        <w:t>2)</w:t>
      </w:r>
      <w:r w:rsidRPr="000670FE">
        <w:tab/>
        <w:t>with the document selector identifying the temporary MCS group to be created; and</w:t>
      </w:r>
    </w:p>
    <w:p w14:paraId="65EA5627" w14:textId="77777777" w:rsidR="00784A32" w:rsidRPr="000670FE" w:rsidRDefault="00784A32" w:rsidP="00784A32">
      <w:pPr>
        <w:pStyle w:val="B1"/>
      </w:pPr>
      <w:r w:rsidRPr="000670FE">
        <w:t>b)</w:t>
      </w:r>
      <w:r w:rsidRPr="000670FE">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F7FDB7" w14:textId="77777777" w:rsidR="00784A32" w:rsidRPr="000670FE" w:rsidRDefault="00784A32" w:rsidP="00784A32">
      <w:r w:rsidRPr="000670FE">
        <w:t>Upon reception of an HTTP 2xx response to the sent HTTP POST request, the GMC shall consider the temporary MCS group formation as successful.</w:t>
      </w:r>
    </w:p>
    <w:p w14:paraId="69CD56BB" w14:textId="77777777" w:rsidR="00784A32" w:rsidRPr="000670FE" w:rsidRDefault="00784A32" w:rsidP="00784A32">
      <w:r w:rsidRPr="000670FE">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852A70" w14:textId="77777777" w:rsidR="00784A32" w:rsidRPr="000670FE" w:rsidRDefault="00784A32" w:rsidP="00784A32">
      <w:r w:rsidRPr="000670FE">
        <w:t>[TS 24.481, clause 6.3.15.1]</w:t>
      </w:r>
    </w:p>
    <w:p w14:paraId="60B9D0BE" w14:textId="77777777" w:rsidR="00784A32" w:rsidRPr="000670FE" w:rsidRDefault="00784A32" w:rsidP="00784A32">
      <w:r w:rsidRPr="000670FE">
        <w:t>This procedure enables a GMC to initiate tear down of a temporary MCS group.</w:t>
      </w:r>
    </w:p>
    <w:p w14:paraId="538A02DB" w14:textId="77777777" w:rsidR="00784A32" w:rsidRPr="000670FE" w:rsidRDefault="00784A32" w:rsidP="00784A32">
      <w:pPr>
        <w:rPr>
          <w:lang w:eastAsia="x-none"/>
        </w:rPr>
      </w:pPr>
      <w:r w:rsidRPr="000670FE">
        <w:t>[TS 24.481, clause 6.3.15.2]</w:t>
      </w:r>
    </w:p>
    <w:p w14:paraId="709C72BB" w14:textId="77777777" w:rsidR="00784A32" w:rsidRPr="000670FE" w:rsidRDefault="00784A32" w:rsidP="00784A32">
      <w:pPr>
        <w:rPr>
          <w:lang w:eastAsia="x-none"/>
        </w:rPr>
      </w:pPr>
      <w:r w:rsidRPr="000670FE">
        <w:rPr>
          <w:lang w:eastAsia="x-none"/>
        </w:rPr>
        <w:t xml:space="preserve">In order to </w:t>
      </w:r>
      <w:r w:rsidRPr="000670FE">
        <w:t xml:space="preserve">tear down a temporary MCS group, the GMC shall send an HTTP DELETE request with </w:t>
      </w:r>
      <w:r w:rsidRPr="000670FE">
        <w:rPr>
          <w:lang w:eastAsia="x-none"/>
        </w:rPr>
        <w:t xml:space="preserve">Request-URI with an </w:t>
      </w:r>
      <w:r w:rsidRPr="000670FE">
        <w:t xml:space="preserve">XCAP URI </w:t>
      </w:r>
      <w:r w:rsidRPr="000670FE">
        <w:rPr>
          <w:lang w:eastAsia="x-none"/>
        </w:rPr>
        <w:t xml:space="preserve">identifying a group document of the temporary MCS group </w:t>
      </w:r>
      <w:r w:rsidRPr="000670FE">
        <w:t>according to procedures specified in IETF RFC 4825 [22] "</w:t>
      </w:r>
      <w:r w:rsidRPr="000670FE">
        <w:rPr>
          <w:i/>
        </w:rPr>
        <w:t>Delete an Element</w:t>
      </w:r>
      <w:r w:rsidRPr="000670FE">
        <w:t>"</w:t>
      </w:r>
      <w:r w:rsidRPr="000670FE">
        <w:rPr>
          <w:lang w:eastAsia="x-none"/>
        </w:rPr>
        <w:t>.</w:t>
      </w:r>
    </w:p>
    <w:p w14:paraId="3CEA74B5" w14:textId="77777777" w:rsidR="00784A32" w:rsidRPr="000670FE" w:rsidRDefault="00784A32" w:rsidP="00784A32">
      <w:r w:rsidRPr="000670FE">
        <w:t>[TS 33.180, clause 7.3.2]</w:t>
      </w:r>
    </w:p>
    <w:p w14:paraId="098C1880" w14:textId="77777777" w:rsidR="00784A32" w:rsidRPr="000670FE" w:rsidRDefault="00784A32" w:rsidP="00784A32">
      <w:r w:rsidRPr="000670FE">
        <w:t xml:space="preserve">The group </w:t>
      </w:r>
      <w:r w:rsidRPr="000670FE">
        <w:rPr>
          <w:lang w:eastAsia="zh-CN"/>
        </w:rPr>
        <w:t>creation</w:t>
      </w:r>
      <w:r w:rsidRPr="000670FE">
        <w:t xml:space="preserve"> procedure </w:t>
      </w:r>
      <w:r w:rsidRPr="000670FE">
        <w:rPr>
          <w:lang w:eastAsia="zh-CN"/>
        </w:rPr>
        <w:t>is</w:t>
      </w:r>
      <w:r w:rsidRPr="000670FE">
        <w:t xml:space="preserve"> described in </w:t>
      </w:r>
      <w:r w:rsidRPr="000670FE">
        <w:rPr>
          <w:lang w:eastAsia="zh-CN"/>
        </w:rPr>
        <w:t>clause</w:t>
      </w:r>
      <w:r w:rsidRPr="000670FE">
        <w:t xml:space="preserve"> 10.2.</w:t>
      </w:r>
      <w:r w:rsidRPr="000670FE">
        <w:rPr>
          <w:lang w:eastAsia="zh-CN"/>
        </w:rPr>
        <w:t>3</w:t>
      </w:r>
      <w:r w:rsidRPr="000670FE">
        <w:t xml:space="preserve"> of 3GPP TS 23.280 [36] and </w:t>
      </w:r>
      <w:r w:rsidRPr="000670FE">
        <w:rPr>
          <w:rFonts w:eastAsia="SimSun"/>
          <w:lang w:eastAsia="zh-CN"/>
        </w:rPr>
        <w:t>applies to the MCPTT scenario of normal group creation by an MC administrator and user regrouping operations by an authorized user/dispatcher</w:t>
      </w:r>
      <w:r w:rsidRPr="000670FE">
        <w:t>.  To establish the security context for the group, the GMS follows the procedures in c</w:t>
      </w:r>
      <w:r w:rsidRPr="000670FE">
        <w:rPr>
          <w:lang w:eastAsia="zh-CN"/>
        </w:rPr>
        <w:t>lause</w:t>
      </w:r>
      <w:r w:rsidRPr="000670FE">
        <w:t xml:space="preserve"> 5.7 to create a new GMK and GMK-ID.</w:t>
      </w:r>
    </w:p>
    <w:p w14:paraId="5E94AAAF" w14:textId="77777777" w:rsidR="00784A32" w:rsidRPr="000670FE" w:rsidRDefault="00784A32" w:rsidP="00784A32">
      <w:r w:rsidRPr="000670FE">
        <w:t xml:space="preserve">The encapsulated GMK and GUK-ID is sent to group members by the GMS within a notification message (step </w:t>
      </w:r>
      <w:r w:rsidRPr="000670FE">
        <w:rPr>
          <w:lang w:eastAsia="zh-CN"/>
        </w:rPr>
        <w:t>4</w:t>
      </w:r>
      <w:r w:rsidRPr="000670FE">
        <w:t xml:space="preserve"> in c</w:t>
      </w:r>
      <w:r w:rsidRPr="000670FE">
        <w:rPr>
          <w:lang w:eastAsia="zh-CN"/>
        </w:rPr>
        <w:t>lause</w:t>
      </w:r>
      <w:r w:rsidRPr="000670FE">
        <w:t xml:space="preserve"> 10.2.</w:t>
      </w:r>
      <w:r w:rsidRPr="000670FE">
        <w:rPr>
          <w:lang w:eastAsia="zh-CN"/>
        </w:rPr>
        <w:t>3</w:t>
      </w:r>
      <w:r w:rsidRPr="000670FE">
        <w:t xml:space="preserve"> of 3GPP TS 23.280 [36]). The procedure is equivalent to that described in c</w:t>
      </w:r>
      <w:r w:rsidRPr="000670FE">
        <w:rPr>
          <w:lang w:eastAsia="zh-CN"/>
        </w:rPr>
        <w:t>lause</w:t>
      </w:r>
      <w:r w:rsidRPr="000670FE">
        <w:t xml:space="preserve"> 5.7 of this specification.</w:t>
      </w:r>
    </w:p>
    <w:p w14:paraId="0864E0A8" w14:textId="77777777" w:rsidR="00784A32" w:rsidRPr="000670FE" w:rsidRDefault="00784A32" w:rsidP="00F404DB">
      <w:pPr>
        <w:pStyle w:val="Heading3"/>
      </w:pPr>
      <w:bookmarkStart w:id="78" w:name="_Toc52787462"/>
      <w:bookmarkStart w:id="79" w:name="_Toc52787642"/>
      <w:r w:rsidRPr="000670FE">
        <w:t>5.2.3</w:t>
      </w:r>
      <w:r w:rsidRPr="000670FE">
        <w:tab/>
        <w:t>Test description</w:t>
      </w:r>
      <w:bookmarkEnd w:id="78"/>
      <w:bookmarkEnd w:id="79"/>
    </w:p>
    <w:p w14:paraId="210B41C8" w14:textId="77777777" w:rsidR="00784A32" w:rsidRPr="000670FE" w:rsidRDefault="00784A32" w:rsidP="00F404DB">
      <w:pPr>
        <w:pStyle w:val="Heading4"/>
      </w:pPr>
      <w:bookmarkStart w:id="80" w:name="_Toc52787463"/>
      <w:bookmarkStart w:id="81" w:name="_Toc52787643"/>
      <w:r w:rsidRPr="000670FE">
        <w:t>5.2.3.1</w:t>
      </w:r>
      <w:r w:rsidRPr="000670FE">
        <w:tab/>
        <w:t>Pre-test conditions</w:t>
      </w:r>
      <w:bookmarkEnd w:id="80"/>
      <w:bookmarkEnd w:id="81"/>
    </w:p>
    <w:p w14:paraId="47E76AB3" w14:textId="77777777" w:rsidR="00784A32" w:rsidRPr="000670FE" w:rsidRDefault="00784A32" w:rsidP="00784A32">
      <w:pPr>
        <w:pStyle w:val="H6"/>
      </w:pPr>
      <w:r w:rsidRPr="000670FE">
        <w:t>System Simulator:</w:t>
      </w:r>
    </w:p>
    <w:p w14:paraId="13F53517" w14:textId="77777777" w:rsidR="00784A32" w:rsidRPr="000670FE" w:rsidRDefault="00784A32" w:rsidP="00784A32">
      <w:pPr>
        <w:pStyle w:val="B1"/>
      </w:pPr>
      <w:r w:rsidRPr="000670FE">
        <w:t>-</w:t>
      </w:r>
      <w:r w:rsidRPr="000670FE">
        <w:tab/>
        <w:t>SS (MCVideo server)</w:t>
      </w:r>
    </w:p>
    <w:p w14:paraId="41026196"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[20] clause 4.4.</w:t>
      </w:r>
    </w:p>
    <w:p w14:paraId="1366941B" w14:textId="77777777" w:rsidR="00784A32" w:rsidRPr="000670FE" w:rsidRDefault="00784A32" w:rsidP="00784A32">
      <w:pPr>
        <w:pStyle w:val="H6"/>
      </w:pPr>
      <w:r w:rsidRPr="000670FE">
        <w:t>IUT:</w:t>
      </w:r>
    </w:p>
    <w:p w14:paraId="614C96C4" w14:textId="77777777" w:rsidR="00784A32" w:rsidRPr="000670FE" w:rsidRDefault="00784A32" w:rsidP="00784A32">
      <w:pPr>
        <w:pStyle w:val="B1"/>
      </w:pPr>
      <w:r w:rsidRPr="000670FE">
        <w:t>-</w:t>
      </w:r>
      <w:r w:rsidRPr="000670FE">
        <w:tab/>
        <w:t>UE (MCVideo Client)</w:t>
      </w:r>
    </w:p>
    <w:p w14:paraId="5240B791" w14:textId="77777777" w:rsidR="00784A32" w:rsidRPr="000670FE" w:rsidRDefault="00784A32" w:rsidP="00784A32">
      <w:pPr>
        <w:pStyle w:val="B1"/>
      </w:pPr>
      <w:r w:rsidRPr="000670FE">
        <w:t>-</w:t>
      </w:r>
      <w:r w:rsidRPr="000670FE">
        <w:tab/>
        <w:t>The test USIM set as defined in TS 36.579-1 [2], subclause 5.5.10, is inserted.</w:t>
      </w:r>
    </w:p>
    <w:p w14:paraId="17CF11C4" w14:textId="77777777" w:rsidR="00784A32" w:rsidRPr="000670FE" w:rsidRDefault="00784A32" w:rsidP="00784A32">
      <w:pPr>
        <w:pStyle w:val="H6"/>
      </w:pPr>
      <w:r w:rsidRPr="000670FE">
        <w:t>Preamble:</w:t>
      </w:r>
    </w:p>
    <w:p w14:paraId="7DE948BE"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998983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E150F55" w14:textId="77777777" w:rsidR="00784A32" w:rsidRPr="000670FE" w:rsidRDefault="00784A32" w:rsidP="00784A32">
      <w:pPr>
        <w:pStyle w:val="B1"/>
      </w:pPr>
      <w:r w:rsidRPr="000670FE">
        <w:t>-</w:t>
      </w:r>
      <w:r w:rsidRPr="000670FE">
        <w:tab/>
        <w:t>UE States at the end of the preamble</w:t>
      </w:r>
    </w:p>
    <w:p w14:paraId="38FA327B" w14:textId="77777777" w:rsidR="00784A32" w:rsidRPr="000670FE" w:rsidRDefault="00784A32" w:rsidP="00784A32">
      <w:pPr>
        <w:pStyle w:val="B2"/>
      </w:pPr>
      <w:r w:rsidRPr="000670FE">
        <w:t>-</w:t>
      </w:r>
      <w:r w:rsidRPr="000670FE">
        <w:tab/>
        <w:t>The UE is in E-UTRA Registered, Idle Mode state.</w:t>
      </w:r>
    </w:p>
    <w:p w14:paraId="716F633C"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93EEABC" w14:textId="77777777" w:rsidR="00784A32" w:rsidRPr="000670FE" w:rsidRDefault="00784A32" w:rsidP="00F404DB">
      <w:pPr>
        <w:pStyle w:val="Heading4"/>
      </w:pPr>
      <w:bookmarkStart w:id="82" w:name="_Toc52787464"/>
      <w:bookmarkStart w:id="83" w:name="_Toc52787644"/>
      <w:r w:rsidRPr="000670FE">
        <w:t>5.2.3.2</w:t>
      </w:r>
      <w:r w:rsidRPr="000670FE">
        <w:tab/>
        <w:t>Test procedure sequence</w:t>
      </w:r>
      <w:bookmarkEnd w:id="82"/>
      <w:bookmarkEnd w:id="83"/>
    </w:p>
    <w:p w14:paraId="5DC0048A" w14:textId="77777777" w:rsidR="00784A32" w:rsidRPr="000670FE" w:rsidRDefault="00784A32" w:rsidP="00784A32">
      <w:pPr>
        <w:pStyle w:val="TH"/>
      </w:pPr>
      <w:r w:rsidRPr="000670FE">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647E1C1E" w14:textId="77777777" w:rsidTr="00354887">
        <w:tc>
          <w:tcPr>
            <w:tcW w:w="534" w:type="dxa"/>
            <w:tcBorders>
              <w:bottom w:val="nil"/>
            </w:tcBorders>
            <w:shd w:val="clear" w:color="auto" w:fill="auto"/>
          </w:tcPr>
          <w:p w14:paraId="2A7AFE99" w14:textId="77777777" w:rsidR="00784A32" w:rsidRPr="000670FE" w:rsidRDefault="00784A32" w:rsidP="00354887">
            <w:pPr>
              <w:pStyle w:val="TAH"/>
            </w:pPr>
            <w:r w:rsidRPr="000670FE">
              <w:t>St</w:t>
            </w:r>
          </w:p>
        </w:tc>
        <w:tc>
          <w:tcPr>
            <w:tcW w:w="3968" w:type="dxa"/>
            <w:tcBorders>
              <w:bottom w:val="nil"/>
            </w:tcBorders>
            <w:shd w:val="clear" w:color="auto" w:fill="auto"/>
          </w:tcPr>
          <w:p w14:paraId="4B85EC9A" w14:textId="77777777" w:rsidR="00784A32" w:rsidRPr="000670FE" w:rsidRDefault="00784A32" w:rsidP="00354887">
            <w:pPr>
              <w:pStyle w:val="TAH"/>
            </w:pPr>
            <w:r w:rsidRPr="000670FE">
              <w:t>Procedure</w:t>
            </w:r>
          </w:p>
        </w:tc>
        <w:tc>
          <w:tcPr>
            <w:tcW w:w="3686" w:type="dxa"/>
            <w:gridSpan w:val="2"/>
            <w:shd w:val="clear" w:color="auto" w:fill="auto"/>
          </w:tcPr>
          <w:p w14:paraId="6BD2B28C" w14:textId="77777777" w:rsidR="00784A32" w:rsidRPr="000670FE" w:rsidRDefault="00784A32" w:rsidP="00354887">
            <w:pPr>
              <w:pStyle w:val="TAH"/>
            </w:pPr>
            <w:r w:rsidRPr="000670FE">
              <w:t>Message Sequence</w:t>
            </w:r>
          </w:p>
        </w:tc>
        <w:tc>
          <w:tcPr>
            <w:tcW w:w="565" w:type="dxa"/>
            <w:tcBorders>
              <w:bottom w:val="nil"/>
            </w:tcBorders>
            <w:shd w:val="clear" w:color="auto" w:fill="auto"/>
          </w:tcPr>
          <w:p w14:paraId="0D18A690" w14:textId="77777777" w:rsidR="00784A32" w:rsidRPr="000670FE" w:rsidRDefault="00784A32" w:rsidP="00354887">
            <w:pPr>
              <w:pStyle w:val="TAH"/>
            </w:pPr>
            <w:r w:rsidRPr="000670FE">
              <w:t>TP</w:t>
            </w:r>
          </w:p>
        </w:tc>
        <w:tc>
          <w:tcPr>
            <w:tcW w:w="850" w:type="dxa"/>
            <w:tcBorders>
              <w:bottom w:val="nil"/>
            </w:tcBorders>
            <w:shd w:val="clear" w:color="auto" w:fill="auto"/>
          </w:tcPr>
          <w:p w14:paraId="05BAA5FA" w14:textId="77777777" w:rsidR="00784A32" w:rsidRPr="000670FE" w:rsidRDefault="00784A32" w:rsidP="00354887">
            <w:pPr>
              <w:pStyle w:val="TAH"/>
            </w:pPr>
            <w:r w:rsidRPr="000670FE">
              <w:t>Verdict</w:t>
            </w:r>
          </w:p>
        </w:tc>
      </w:tr>
      <w:tr w:rsidR="00784A32" w:rsidRPr="000670FE" w14:paraId="11AD9D13" w14:textId="77777777" w:rsidTr="00354887">
        <w:tc>
          <w:tcPr>
            <w:tcW w:w="534" w:type="dxa"/>
            <w:tcBorders>
              <w:top w:val="nil"/>
            </w:tcBorders>
            <w:shd w:val="clear" w:color="auto" w:fill="auto"/>
          </w:tcPr>
          <w:p w14:paraId="5509A2DC" w14:textId="77777777" w:rsidR="00784A32" w:rsidRPr="000670FE" w:rsidRDefault="00784A32" w:rsidP="00354887">
            <w:pPr>
              <w:pStyle w:val="TAH"/>
            </w:pPr>
          </w:p>
        </w:tc>
        <w:tc>
          <w:tcPr>
            <w:tcW w:w="3968" w:type="dxa"/>
            <w:tcBorders>
              <w:top w:val="nil"/>
            </w:tcBorders>
            <w:shd w:val="clear" w:color="auto" w:fill="auto"/>
          </w:tcPr>
          <w:p w14:paraId="6DB9A457" w14:textId="77777777" w:rsidR="00784A32" w:rsidRPr="000670FE" w:rsidRDefault="00784A32" w:rsidP="00354887">
            <w:pPr>
              <w:pStyle w:val="TAH"/>
            </w:pPr>
          </w:p>
        </w:tc>
        <w:tc>
          <w:tcPr>
            <w:tcW w:w="708" w:type="dxa"/>
            <w:shd w:val="clear" w:color="auto" w:fill="auto"/>
          </w:tcPr>
          <w:p w14:paraId="05E29652" w14:textId="77777777" w:rsidR="00784A32" w:rsidRPr="000670FE" w:rsidRDefault="00784A32" w:rsidP="00354887">
            <w:pPr>
              <w:pStyle w:val="TAH"/>
            </w:pPr>
            <w:r w:rsidRPr="000670FE">
              <w:t>U - S</w:t>
            </w:r>
          </w:p>
        </w:tc>
        <w:tc>
          <w:tcPr>
            <w:tcW w:w="2978" w:type="dxa"/>
            <w:shd w:val="clear" w:color="auto" w:fill="auto"/>
          </w:tcPr>
          <w:p w14:paraId="60AD6CE0" w14:textId="77777777" w:rsidR="00784A32" w:rsidRPr="000670FE" w:rsidRDefault="00784A32" w:rsidP="00354887">
            <w:pPr>
              <w:pStyle w:val="TAH"/>
            </w:pPr>
            <w:r w:rsidRPr="000670FE">
              <w:t>Message</w:t>
            </w:r>
          </w:p>
        </w:tc>
        <w:tc>
          <w:tcPr>
            <w:tcW w:w="565" w:type="dxa"/>
            <w:tcBorders>
              <w:top w:val="nil"/>
            </w:tcBorders>
            <w:shd w:val="clear" w:color="auto" w:fill="auto"/>
          </w:tcPr>
          <w:p w14:paraId="7836CA34" w14:textId="77777777" w:rsidR="00784A32" w:rsidRPr="000670FE" w:rsidRDefault="00784A32" w:rsidP="00354887">
            <w:pPr>
              <w:pStyle w:val="TAH"/>
            </w:pPr>
          </w:p>
        </w:tc>
        <w:tc>
          <w:tcPr>
            <w:tcW w:w="850" w:type="dxa"/>
            <w:tcBorders>
              <w:top w:val="nil"/>
            </w:tcBorders>
            <w:shd w:val="clear" w:color="auto" w:fill="auto"/>
          </w:tcPr>
          <w:p w14:paraId="68F81E41" w14:textId="77777777" w:rsidR="00784A32" w:rsidRPr="000670FE" w:rsidRDefault="00784A32" w:rsidP="00354887">
            <w:pPr>
              <w:pStyle w:val="TAH"/>
            </w:pPr>
          </w:p>
        </w:tc>
      </w:tr>
      <w:tr w:rsidR="00784A32" w:rsidRPr="000670FE" w14:paraId="51055800" w14:textId="77777777" w:rsidTr="00354887">
        <w:tc>
          <w:tcPr>
            <w:tcW w:w="534" w:type="dxa"/>
            <w:shd w:val="clear" w:color="auto" w:fill="auto"/>
          </w:tcPr>
          <w:p w14:paraId="4C6FA63D" w14:textId="77777777" w:rsidR="00784A32" w:rsidRPr="000670FE" w:rsidRDefault="00784A32" w:rsidP="00354887">
            <w:pPr>
              <w:pStyle w:val="TAL"/>
            </w:pPr>
            <w:r w:rsidRPr="000670FE">
              <w:t>1</w:t>
            </w:r>
          </w:p>
        </w:tc>
        <w:tc>
          <w:tcPr>
            <w:tcW w:w="3968" w:type="dxa"/>
            <w:shd w:val="clear" w:color="auto" w:fill="auto"/>
          </w:tcPr>
          <w:p w14:paraId="72493ECF" w14:textId="77777777" w:rsidR="00784A32" w:rsidRPr="000670FE" w:rsidRDefault="00784A32" w:rsidP="00354887">
            <w:pPr>
              <w:pStyle w:val="TAL"/>
            </w:pPr>
            <w:r w:rsidRPr="000670FE">
              <w:t>Make the MCVideo User select the default MCVideo Group A.</w:t>
            </w:r>
          </w:p>
          <w:p w14:paraId="7EFB846E" w14:textId="77777777" w:rsidR="00784A32" w:rsidRPr="000670F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12146C45" w14:textId="77777777" w:rsidR="00784A32" w:rsidRPr="000670FE" w:rsidRDefault="00784A32" w:rsidP="00354887">
            <w:pPr>
              <w:pStyle w:val="TAL"/>
            </w:pPr>
            <w:r w:rsidRPr="000670FE">
              <w:t>-</w:t>
            </w:r>
          </w:p>
        </w:tc>
        <w:tc>
          <w:tcPr>
            <w:tcW w:w="2978" w:type="dxa"/>
            <w:shd w:val="clear" w:color="auto" w:fill="auto"/>
          </w:tcPr>
          <w:p w14:paraId="348A53BB" w14:textId="77777777" w:rsidR="00784A32" w:rsidRPr="000670FE" w:rsidRDefault="00784A32" w:rsidP="00354887">
            <w:pPr>
              <w:pStyle w:val="TAL"/>
            </w:pPr>
            <w:r w:rsidRPr="000670FE">
              <w:t>-</w:t>
            </w:r>
          </w:p>
        </w:tc>
        <w:tc>
          <w:tcPr>
            <w:tcW w:w="565" w:type="dxa"/>
            <w:shd w:val="clear" w:color="auto" w:fill="auto"/>
          </w:tcPr>
          <w:p w14:paraId="39BAFD68" w14:textId="77777777" w:rsidR="00784A32" w:rsidRPr="000670FE" w:rsidRDefault="00784A32" w:rsidP="00354887">
            <w:pPr>
              <w:pStyle w:val="TAL"/>
            </w:pPr>
            <w:r w:rsidRPr="000670FE">
              <w:t>-</w:t>
            </w:r>
          </w:p>
        </w:tc>
        <w:tc>
          <w:tcPr>
            <w:tcW w:w="850" w:type="dxa"/>
            <w:shd w:val="clear" w:color="auto" w:fill="auto"/>
          </w:tcPr>
          <w:p w14:paraId="55985BC4" w14:textId="77777777" w:rsidR="00784A32" w:rsidRPr="000670FE" w:rsidRDefault="00784A32" w:rsidP="00354887">
            <w:pPr>
              <w:pStyle w:val="TAL"/>
            </w:pPr>
            <w:r w:rsidRPr="000670FE">
              <w:t>-</w:t>
            </w:r>
          </w:p>
        </w:tc>
      </w:tr>
      <w:tr w:rsidR="00784A32" w:rsidRPr="000670FE" w14:paraId="5D283BCC" w14:textId="77777777" w:rsidTr="00354887">
        <w:tc>
          <w:tcPr>
            <w:tcW w:w="534" w:type="dxa"/>
            <w:shd w:val="clear" w:color="auto" w:fill="auto"/>
          </w:tcPr>
          <w:p w14:paraId="550DE41F" w14:textId="77777777" w:rsidR="00784A32" w:rsidRPr="000670FE" w:rsidRDefault="00784A32" w:rsidP="00354887">
            <w:pPr>
              <w:pStyle w:val="TAL"/>
            </w:pPr>
            <w:r w:rsidRPr="000670FE">
              <w:t>-</w:t>
            </w:r>
          </w:p>
        </w:tc>
        <w:tc>
          <w:tcPr>
            <w:tcW w:w="3968" w:type="dxa"/>
            <w:shd w:val="clear" w:color="auto" w:fill="auto"/>
          </w:tcPr>
          <w:p w14:paraId="10F5573A" w14:textId="77777777" w:rsidR="00784A32" w:rsidRPr="000670FE" w:rsidRDefault="00784A32" w:rsidP="00354887">
            <w:pPr>
              <w:pStyle w:val="TAL"/>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2F1FF701" w14:textId="77777777" w:rsidR="00784A32" w:rsidRPr="000670FE" w:rsidRDefault="00784A32" w:rsidP="00354887">
            <w:pPr>
              <w:pStyle w:val="TAL"/>
            </w:pPr>
            <w:r w:rsidRPr="000670FE">
              <w:t>-</w:t>
            </w:r>
          </w:p>
        </w:tc>
        <w:tc>
          <w:tcPr>
            <w:tcW w:w="2978" w:type="dxa"/>
            <w:shd w:val="clear" w:color="auto" w:fill="auto"/>
          </w:tcPr>
          <w:p w14:paraId="7853BE45" w14:textId="77777777" w:rsidR="00784A32" w:rsidRPr="000670FE" w:rsidRDefault="00784A32" w:rsidP="00354887">
            <w:pPr>
              <w:pStyle w:val="TAL"/>
            </w:pPr>
            <w:r w:rsidRPr="000670FE">
              <w:t>-</w:t>
            </w:r>
          </w:p>
        </w:tc>
        <w:tc>
          <w:tcPr>
            <w:tcW w:w="565" w:type="dxa"/>
            <w:shd w:val="clear" w:color="auto" w:fill="auto"/>
          </w:tcPr>
          <w:p w14:paraId="3FB76643" w14:textId="77777777" w:rsidR="00784A32" w:rsidRPr="000670FE" w:rsidRDefault="00784A32" w:rsidP="00354887">
            <w:pPr>
              <w:pStyle w:val="TAL"/>
            </w:pPr>
            <w:r w:rsidRPr="000670FE">
              <w:t>-</w:t>
            </w:r>
          </w:p>
        </w:tc>
        <w:tc>
          <w:tcPr>
            <w:tcW w:w="850" w:type="dxa"/>
            <w:shd w:val="clear" w:color="auto" w:fill="auto"/>
          </w:tcPr>
          <w:p w14:paraId="79DAE24A" w14:textId="77777777" w:rsidR="00784A32" w:rsidRPr="000670FE" w:rsidRDefault="00784A32" w:rsidP="00354887">
            <w:pPr>
              <w:pStyle w:val="TAL"/>
            </w:pPr>
            <w:r w:rsidRPr="000670FE">
              <w:t>-</w:t>
            </w:r>
          </w:p>
        </w:tc>
      </w:tr>
      <w:tr w:rsidR="00784A32" w:rsidRPr="000670FE" w14:paraId="6B327002" w14:textId="77777777" w:rsidTr="00354887">
        <w:tc>
          <w:tcPr>
            <w:tcW w:w="534" w:type="dxa"/>
            <w:shd w:val="clear" w:color="auto" w:fill="auto"/>
          </w:tcPr>
          <w:p w14:paraId="6B8AF851" w14:textId="77777777" w:rsidR="00784A32" w:rsidRPr="000670FE" w:rsidRDefault="00784A32" w:rsidP="00354887">
            <w:pPr>
              <w:pStyle w:val="TAL"/>
            </w:pPr>
            <w:r w:rsidRPr="000670FE">
              <w:t>2</w:t>
            </w:r>
          </w:p>
        </w:tc>
        <w:tc>
          <w:tcPr>
            <w:tcW w:w="3968" w:type="dxa"/>
            <w:shd w:val="clear" w:color="auto" w:fill="auto"/>
          </w:tcPr>
          <w:p w14:paraId="4D653B41" w14:textId="77777777" w:rsidR="00784A32" w:rsidRPr="000670FE" w:rsidRDefault="00784A32" w:rsidP="00354887">
            <w:pPr>
              <w:pStyle w:val="TAL"/>
            </w:pPr>
            <w:r w:rsidRPr="000670FE">
              <w:t>Make the MCVideo User request the creation of a new group, MCVideo Group B, for communication with the user and two other users, MCVideo Client B and MCVideo Client C.</w:t>
            </w:r>
          </w:p>
          <w:p w14:paraId="3F9F01F5" w14:textId="77777777" w:rsidR="00784A32" w:rsidRPr="000670F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521AE992" w14:textId="77777777" w:rsidR="00784A32" w:rsidRPr="000670FE" w:rsidRDefault="00784A32" w:rsidP="00354887">
            <w:pPr>
              <w:pStyle w:val="TAL"/>
            </w:pPr>
            <w:r w:rsidRPr="000670FE">
              <w:t>-</w:t>
            </w:r>
          </w:p>
        </w:tc>
        <w:tc>
          <w:tcPr>
            <w:tcW w:w="2978" w:type="dxa"/>
            <w:shd w:val="clear" w:color="auto" w:fill="auto"/>
          </w:tcPr>
          <w:p w14:paraId="6D7F7082" w14:textId="77777777" w:rsidR="00784A32" w:rsidRPr="000670FE" w:rsidRDefault="00784A32" w:rsidP="00354887">
            <w:pPr>
              <w:pStyle w:val="TAL"/>
            </w:pPr>
            <w:r w:rsidRPr="000670FE">
              <w:t>-</w:t>
            </w:r>
          </w:p>
        </w:tc>
        <w:tc>
          <w:tcPr>
            <w:tcW w:w="565" w:type="dxa"/>
            <w:shd w:val="clear" w:color="auto" w:fill="auto"/>
          </w:tcPr>
          <w:p w14:paraId="4D0C2FB3" w14:textId="77777777" w:rsidR="00784A32" w:rsidRPr="000670FE" w:rsidRDefault="00784A32" w:rsidP="00354887">
            <w:pPr>
              <w:pStyle w:val="TAL"/>
            </w:pPr>
            <w:r w:rsidRPr="000670FE">
              <w:t>-</w:t>
            </w:r>
          </w:p>
        </w:tc>
        <w:tc>
          <w:tcPr>
            <w:tcW w:w="850" w:type="dxa"/>
            <w:shd w:val="clear" w:color="auto" w:fill="auto"/>
          </w:tcPr>
          <w:p w14:paraId="678EC542" w14:textId="77777777" w:rsidR="00784A32" w:rsidRPr="000670FE" w:rsidRDefault="00784A32" w:rsidP="00354887">
            <w:pPr>
              <w:pStyle w:val="TAL"/>
            </w:pPr>
            <w:r w:rsidRPr="000670FE">
              <w:t>-</w:t>
            </w:r>
          </w:p>
        </w:tc>
      </w:tr>
      <w:tr w:rsidR="00784A32" w:rsidRPr="000670FE" w14:paraId="3969A378" w14:textId="77777777" w:rsidTr="00354887">
        <w:tc>
          <w:tcPr>
            <w:tcW w:w="534" w:type="dxa"/>
            <w:shd w:val="clear" w:color="auto" w:fill="auto"/>
          </w:tcPr>
          <w:p w14:paraId="08FFE04F" w14:textId="77777777" w:rsidR="00784A32" w:rsidRPr="000670FE" w:rsidDel="00573CDE" w:rsidRDefault="00784A32" w:rsidP="00354887">
            <w:pPr>
              <w:pStyle w:val="TAL"/>
            </w:pPr>
            <w:r w:rsidRPr="000670FE">
              <w:t>3</w:t>
            </w:r>
          </w:p>
        </w:tc>
        <w:tc>
          <w:tcPr>
            <w:tcW w:w="3968" w:type="dxa"/>
            <w:shd w:val="clear" w:color="auto" w:fill="auto"/>
          </w:tcPr>
          <w:p w14:paraId="5B4CF99C" w14:textId="77777777" w:rsidR="00784A32" w:rsidRPr="000670FE" w:rsidDel="00573CDE" w:rsidRDefault="00784A32" w:rsidP="00354887">
            <w:pPr>
              <w:pStyle w:val="TAL"/>
            </w:pPr>
            <w:r w:rsidRPr="000670FE">
              <w:t>Check: Does the UE (MCVideo Client) send a HTTP PUT to the SS (MCVideo Server) to request creation of the new group?</w:t>
            </w:r>
          </w:p>
        </w:tc>
        <w:tc>
          <w:tcPr>
            <w:tcW w:w="708" w:type="dxa"/>
            <w:shd w:val="clear" w:color="auto" w:fill="auto"/>
          </w:tcPr>
          <w:p w14:paraId="3310B761" w14:textId="77777777" w:rsidR="00784A32" w:rsidRPr="000670FE" w:rsidDel="00573CDE" w:rsidRDefault="00784A32" w:rsidP="00354887">
            <w:pPr>
              <w:pStyle w:val="TAL"/>
            </w:pPr>
            <w:r w:rsidRPr="000670FE">
              <w:t>--&gt;</w:t>
            </w:r>
          </w:p>
        </w:tc>
        <w:tc>
          <w:tcPr>
            <w:tcW w:w="2978" w:type="dxa"/>
            <w:shd w:val="clear" w:color="auto" w:fill="auto"/>
          </w:tcPr>
          <w:p w14:paraId="2357D8AF" w14:textId="77777777" w:rsidR="00784A32" w:rsidRPr="000670FE" w:rsidDel="00573CDE" w:rsidRDefault="00784A32" w:rsidP="00354887">
            <w:pPr>
              <w:pStyle w:val="TAL"/>
            </w:pPr>
            <w:r w:rsidRPr="000670FE">
              <w:t>HTTP PUT</w:t>
            </w:r>
          </w:p>
        </w:tc>
        <w:tc>
          <w:tcPr>
            <w:tcW w:w="565" w:type="dxa"/>
            <w:shd w:val="clear" w:color="auto" w:fill="auto"/>
          </w:tcPr>
          <w:p w14:paraId="7C20803F" w14:textId="77777777" w:rsidR="00784A32" w:rsidRPr="000670FE" w:rsidDel="00573CDE" w:rsidRDefault="00784A32" w:rsidP="00354887">
            <w:pPr>
              <w:pStyle w:val="TAL"/>
            </w:pPr>
            <w:r w:rsidRPr="000670FE">
              <w:t>1</w:t>
            </w:r>
          </w:p>
        </w:tc>
        <w:tc>
          <w:tcPr>
            <w:tcW w:w="850" w:type="dxa"/>
            <w:shd w:val="clear" w:color="auto" w:fill="auto"/>
          </w:tcPr>
          <w:p w14:paraId="05E4E674" w14:textId="77777777" w:rsidR="00784A32" w:rsidRPr="000670FE" w:rsidDel="00573CDE" w:rsidRDefault="00784A32" w:rsidP="00354887">
            <w:pPr>
              <w:pStyle w:val="TAL"/>
            </w:pPr>
            <w:r w:rsidRPr="000670FE">
              <w:t>P</w:t>
            </w:r>
          </w:p>
        </w:tc>
      </w:tr>
      <w:tr w:rsidR="00784A32" w:rsidRPr="000670FE" w14:paraId="2FF90186" w14:textId="77777777" w:rsidTr="00354887">
        <w:tc>
          <w:tcPr>
            <w:tcW w:w="534" w:type="dxa"/>
            <w:shd w:val="clear" w:color="auto" w:fill="auto"/>
          </w:tcPr>
          <w:p w14:paraId="24B0F655" w14:textId="77777777" w:rsidR="00784A32" w:rsidRPr="000670FE" w:rsidDel="00573CDE" w:rsidRDefault="00784A32" w:rsidP="00354887">
            <w:pPr>
              <w:pStyle w:val="TAL"/>
            </w:pPr>
            <w:r w:rsidRPr="000670FE">
              <w:t>4</w:t>
            </w:r>
          </w:p>
        </w:tc>
        <w:tc>
          <w:tcPr>
            <w:tcW w:w="3968" w:type="dxa"/>
            <w:shd w:val="clear" w:color="auto" w:fill="auto"/>
          </w:tcPr>
          <w:p w14:paraId="33E6D626" w14:textId="77777777" w:rsidR="00784A32" w:rsidRPr="000670FE" w:rsidDel="00573CDE" w:rsidRDefault="00784A32" w:rsidP="00354887">
            <w:pPr>
              <w:pStyle w:val="TAL"/>
            </w:pPr>
            <w:r w:rsidRPr="000670FE">
              <w:rPr>
                <w:rFonts w:cs="Arial"/>
                <w:szCs w:val="18"/>
              </w:rPr>
              <w:t xml:space="preserve">The </w:t>
            </w:r>
            <w:r w:rsidRPr="000670FE">
              <w:t>SS (MCVideo Server)</w:t>
            </w:r>
            <w:r w:rsidRPr="000670FE">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39B23D48"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05E5C5F5"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5AE7F077" w14:textId="77777777" w:rsidR="00784A32" w:rsidRPr="000670FE" w:rsidDel="00573CDE" w:rsidRDefault="00784A32" w:rsidP="00354887">
            <w:pPr>
              <w:pStyle w:val="TAL"/>
            </w:pPr>
            <w:r w:rsidRPr="000670FE">
              <w:t>-</w:t>
            </w:r>
          </w:p>
        </w:tc>
        <w:tc>
          <w:tcPr>
            <w:tcW w:w="850" w:type="dxa"/>
            <w:shd w:val="clear" w:color="auto" w:fill="auto"/>
          </w:tcPr>
          <w:p w14:paraId="0F00E25F" w14:textId="77777777" w:rsidR="00784A32" w:rsidRPr="000670FE" w:rsidDel="00573CDE" w:rsidRDefault="00784A32" w:rsidP="00354887">
            <w:pPr>
              <w:pStyle w:val="TAL"/>
            </w:pPr>
            <w:r w:rsidRPr="000670FE">
              <w:t>-</w:t>
            </w:r>
          </w:p>
        </w:tc>
      </w:tr>
      <w:tr w:rsidR="00784A32" w:rsidRPr="000670FE" w14:paraId="619491A1" w14:textId="77777777" w:rsidTr="00354887">
        <w:tc>
          <w:tcPr>
            <w:tcW w:w="534" w:type="dxa"/>
            <w:shd w:val="clear" w:color="auto" w:fill="auto"/>
          </w:tcPr>
          <w:p w14:paraId="7EBC2F31" w14:textId="77777777" w:rsidR="00784A32" w:rsidRPr="000670FE" w:rsidRDefault="00784A32" w:rsidP="00354887">
            <w:pPr>
              <w:pStyle w:val="TAL"/>
            </w:pPr>
            <w:r w:rsidRPr="000670FE">
              <w:t>5</w:t>
            </w:r>
          </w:p>
        </w:tc>
        <w:tc>
          <w:tcPr>
            <w:tcW w:w="3968" w:type="dxa"/>
            <w:shd w:val="clear" w:color="auto" w:fill="auto"/>
          </w:tcPr>
          <w:p w14:paraId="146B6FE0"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78AFAEA0" w14:textId="77777777" w:rsidR="00784A32" w:rsidRPr="000670FE" w:rsidRDefault="00784A32" w:rsidP="00354887">
            <w:pPr>
              <w:pStyle w:val="TAL"/>
              <w:rPr>
                <w:rFonts w:cs="Arial"/>
                <w:szCs w:val="18"/>
              </w:rPr>
            </w:pPr>
            <w:r w:rsidRPr="000670FE">
              <w:t>--&gt;</w:t>
            </w:r>
          </w:p>
        </w:tc>
        <w:tc>
          <w:tcPr>
            <w:tcW w:w="2978" w:type="dxa"/>
            <w:shd w:val="clear" w:color="auto" w:fill="auto"/>
          </w:tcPr>
          <w:p w14:paraId="06CB308E"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3C1277F3" w14:textId="77777777" w:rsidR="00784A32" w:rsidRPr="000670FE" w:rsidRDefault="00784A32" w:rsidP="00354887">
            <w:pPr>
              <w:pStyle w:val="TAL"/>
            </w:pPr>
            <w:r w:rsidRPr="000670FE">
              <w:t>-</w:t>
            </w:r>
          </w:p>
        </w:tc>
        <w:tc>
          <w:tcPr>
            <w:tcW w:w="850" w:type="dxa"/>
            <w:shd w:val="clear" w:color="auto" w:fill="auto"/>
          </w:tcPr>
          <w:p w14:paraId="2B90803E" w14:textId="77777777" w:rsidR="00784A32" w:rsidRPr="000670FE" w:rsidRDefault="00784A32" w:rsidP="00354887">
            <w:pPr>
              <w:pStyle w:val="TAL"/>
            </w:pPr>
            <w:r w:rsidRPr="000670FE">
              <w:t>-</w:t>
            </w:r>
          </w:p>
        </w:tc>
      </w:tr>
      <w:tr w:rsidR="00784A32" w:rsidRPr="000670FE" w14:paraId="74EA87B4" w14:textId="77777777" w:rsidTr="00354887">
        <w:tc>
          <w:tcPr>
            <w:tcW w:w="534" w:type="dxa"/>
            <w:shd w:val="clear" w:color="auto" w:fill="auto"/>
          </w:tcPr>
          <w:p w14:paraId="1BA3B5CA" w14:textId="77777777" w:rsidR="00784A32" w:rsidRPr="000670FE" w:rsidDel="00573CDE" w:rsidRDefault="00784A32" w:rsidP="00354887">
            <w:pPr>
              <w:pStyle w:val="TAL"/>
            </w:pPr>
            <w:r w:rsidRPr="000670FE">
              <w:t>6</w:t>
            </w:r>
          </w:p>
        </w:tc>
        <w:tc>
          <w:tcPr>
            <w:tcW w:w="3968" w:type="dxa"/>
            <w:shd w:val="clear" w:color="auto" w:fill="auto"/>
          </w:tcPr>
          <w:p w14:paraId="7281DA3A" w14:textId="77777777" w:rsidR="00784A32" w:rsidRPr="000670FE" w:rsidRDefault="00784A32" w:rsidP="00354887">
            <w:pPr>
              <w:pStyle w:val="TAL"/>
              <w:rPr>
                <w:rFonts w:cs="Arial"/>
                <w:szCs w:val="18"/>
              </w:rPr>
            </w:pPr>
            <w:r w:rsidRPr="000670FE">
              <w:t>The SS (MCVideo Server) sends a HTTP 201 (Created) containing the new group identifier.</w:t>
            </w:r>
          </w:p>
        </w:tc>
        <w:tc>
          <w:tcPr>
            <w:tcW w:w="708" w:type="dxa"/>
            <w:shd w:val="clear" w:color="auto" w:fill="auto"/>
          </w:tcPr>
          <w:p w14:paraId="7A9DC6B9" w14:textId="77777777" w:rsidR="00784A32" w:rsidRPr="000670FE" w:rsidRDefault="00784A32" w:rsidP="00354887">
            <w:pPr>
              <w:pStyle w:val="TAL"/>
              <w:rPr>
                <w:rFonts w:cs="Arial"/>
                <w:szCs w:val="18"/>
              </w:rPr>
            </w:pPr>
            <w:r w:rsidRPr="000670FE">
              <w:t>&lt;--</w:t>
            </w:r>
          </w:p>
        </w:tc>
        <w:tc>
          <w:tcPr>
            <w:tcW w:w="2978" w:type="dxa"/>
            <w:shd w:val="clear" w:color="auto" w:fill="auto"/>
          </w:tcPr>
          <w:p w14:paraId="11DD9787" w14:textId="77777777" w:rsidR="00784A32" w:rsidRPr="000670FE" w:rsidRDefault="00784A32" w:rsidP="00354887">
            <w:pPr>
              <w:pStyle w:val="TAL"/>
              <w:rPr>
                <w:rFonts w:cs="Arial"/>
                <w:szCs w:val="18"/>
              </w:rPr>
            </w:pPr>
            <w:r w:rsidRPr="000670FE">
              <w:t>HTTP 201 (Created)</w:t>
            </w:r>
          </w:p>
        </w:tc>
        <w:tc>
          <w:tcPr>
            <w:tcW w:w="565" w:type="dxa"/>
            <w:shd w:val="clear" w:color="auto" w:fill="auto"/>
          </w:tcPr>
          <w:p w14:paraId="7D0AD44E" w14:textId="77777777" w:rsidR="00784A32" w:rsidRPr="000670FE" w:rsidRDefault="00784A32" w:rsidP="00354887">
            <w:pPr>
              <w:pStyle w:val="TAL"/>
            </w:pPr>
            <w:r w:rsidRPr="000670FE">
              <w:t>-</w:t>
            </w:r>
          </w:p>
        </w:tc>
        <w:tc>
          <w:tcPr>
            <w:tcW w:w="850" w:type="dxa"/>
            <w:shd w:val="clear" w:color="auto" w:fill="auto"/>
          </w:tcPr>
          <w:p w14:paraId="237FB25E" w14:textId="77777777" w:rsidR="00784A32" w:rsidRPr="000670FE" w:rsidRDefault="00784A32" w:rsidP="00354887">
            <w:pPr>
              <w:pStyle w:val="TAL"/>
            </w:pPr>
            <w:r w:rsidRPr="000670FE">
              <w:t>-</w:t>
            </w:r>
          </w:p>
        </w:tc>
      </w:tr>
      <w:tr w:rsidR="00784A32" w:rsidRPr="000670FE" w14:paraId="51168E2D" w14:textId="77777777" w:rsidTr="00354887">
        <w:tc>
          <w:tcPr>
            <w:tcW w:w="534" w:type="dxa"/>
            <w:shd w:val="clear" w:color="auto" w:fill="auto"/>
          </w:tcPr>
          <w:p w14:paraId="6464F023" w14:textId="77777777" w:rsidR="00784A32" w:rsidRPr="000670FE" w:rsidDel="00573CDE" w:rsidRDefault="00784A32" w:rsidP="00354887">
            <w:pPr>
              <w:pStyle w:val="TAL"/>
            </w:pPr>
            <w:r w:rsidRPr="000670FE">
              <w:t>7</w:t>
            </w:r>
          </w:p>
        </w:tc>
        <w:tc>
          <w:tcPr>
            <w:tcW w:w="3968" w:type="dxa"/>
            <w:shd w:val="clear" w:color="auto" w:fill="auto"/>
          </w:tcPr>
          <w:p w14:paraId="0F5D505A"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part of Group C?</w:t>
            </w:r>
          </w:p>
          <w:p w14:paraId="09E033D0"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79305EFE"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4FB92B76"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0DC52B02" w14:textId="77777777" w:rsidR="00784A32" w:rsidRPr="000670FE" w:rsidDel="00573CDE" w:rsidRDefault="00784A32" w:rsidP="00354887">
            <w:pPr>
              <w:pStyle w:val="TAL"/>
            </w:pPr>
            <w:r w:rsidRPr="000670FE">
              <w:t>1</w:t>
            </w:r>
          </w:p>
        </w:tc>
        <w:tc>
          <w:tcPr>
            <w:tcW w:w="850" w:type="dxa"/>
            <w:shd w:val="clear" w:color="auto" w:fill="auto"/>
          </w:tcPr>
          <w:p w14:paraId="600F96BC" w14:textId="77777777" w:rsidR="00784A32" w:rsidRPr="000670FE" w:rsidDel="00573CDE" w:rsidRDefault="00784A32" w:rsidP="00354887">
            <w:pPr>
              <w:pStyle w:val="TAL"/>
            </w:pPr>
            <w:r w:rsidRPr="000670FE">
              <w:t>P</w:t>
            </w:r>
          </w:p>
        </w:tc>
      </w:tr>
      <w:tr w:rsidR="00784A32" w:rsidRPr="000670FE" w14:paraId="5A7CAF58" w14:textId="77777777" w:rsidTr="00354887">
        <w:tc>
          <w:tcPr>
            <w:tcW w:w="534" w:type="dxa"/>
            <w:shd w:val="clear" w:color="auto" w:fill="auto"/>
          </w:tcPr>
          <w:p w14:paraId="6959330E" w14:textId="77777777" w:rsidR="00784A32" w:rsidRPr="000670FE" w:rsidDel="00573CDE" w:rsidRDefault="00784A32" w:rsidP="00354887">
            <w:pPr>
              <w:pStyle w:val="TAL"/>
            </w:pPr>
            <w:r w:rsidRPr="000670FE">
              <w:t>8</w:t>
            </w:r>
          </w:p>
        </w:tc>
        <w:tc>
          <w:tcPr>
            <w:tcW w:w="3968" w:type="dxa"/>
            <w:shd w:val="clear" w:color="auto" w:fill="auto"/>
          </w:tcPr>
          <w:p w14:paraId="1E0890B5" w14:textId="77777777" w:rsidR="00784A32" w:rsidRPr="000670FE" w:rsidRDefault="00784A32" w:rsidP="00354887">
            <w:pPr>
              <w:pStyle w:val="TAL"/>
            </w:pPr>
            <w:r w:rsidRPr="000670FE">
              <w:t>Make the MCVideo User request the creation of a new group, MCVideo Group C, for communication with the user and two other users, MCVideo Client B and MCVideo Client C.</w:t>
            </w:r>
          </w:p>
          <w:p w14:paraId="49A42374"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38F0FFB8" w14:textId="77777777" w:rsidR="00784A32" w:rsidRPr="000670FE" w:rsidDel="00573CDE" w:rsidRDefault="00784A32" w:rsidP="00354887">
            <w:pPr>
              <w:pStyle w:val="TAL"/>
            </w:pPr>
            <w:r w:rsidRPr="000670FE">
              <w:t>-</w:t>
            </w:r>
          </w:p>
        </w:tc>
        <w:tc>
          <w:tcPr>
            <w:tcW w:w="2978" w:type="dxa"/>
            <w:shd w:val="clear" w:color="auto" w:fill="auto"/>
          </w:tcPr>
          <w:p w14:paraId="108F02E0" w14:textId="77777777" w:rsidR="00784A32" w:rsidRPr="000670FE" w:rsidDel="00573CDE" w:rsidRDefault="00784A32" w:rsidP="00354887">
            <w:pPr>
              <w:pStyle w:val="TAL"/>
            </w:pPr>
            <w:r w:rsidRPr="000670FE">
              <w:t>-</w:t>
            </w:r>
          </w:p>
        </w:tc>
        <w:tc>
          <w:tcPr>
            <w:tcW w:w="565" w:type="dxa"/>
            <w:shd w:val="clear" w:color="auto" w:fill="auto"/>
          </w:tcPr>
          <w:p w14:paraId="596DF45C" w14:textId="77777777" w:rsidR="00784A32" w:rsidRPr="000670FE" w:rsidDel="00573CDE" w:rsidRDefault="00784A32" w:rsidP="00354887">
            <w:pPr>
              <w:pStyle w:val="TAL"/>
            </w:pPr>
            <w:r w:rsidRPr="000670FE">
              <w:t>-</w:t>
            </w:r>
          </w:p>
        </w:tc>
        <w:tc>
          <w:tcPr>
            <w:tcW w:w="850" w:type="dxa"/>
            <w:shd w:val="clear" w:color="auto" w:fill="auto"/>
          </w:tcPr>
          <w:p w14:paraId="6A4454F8" w14:textId="77777777" w:rsidR="00784A32" w:rsidRPr="000670FE" w:rsidDel="00573CDE" w:rsidRDefault="00784A32" w:rsidP="00354887">
            <w:pPr>
              <w:pStyle w:val="TAL"/>
            </w:pPr>
            <w:r w:rsidRPr="000670FE">
              <w:t>-</w:t>
            </w:r>
          </w:p>
        </w:tc>
      </w:tr>
      <w:tr w:rsidR="00784A32" w:rsidRPr="000670FE" w14:paraId="36BC8A23" w14:textId="77777777" w:rsidTr="00354887">
        <w:tc>
          <w:tcPr>
            <w:tcW w:w="534" w:type="dxa"/>
            <w:shd w:val="clear" w:color="auto" w:fill="auto"/>
          </w:tcPr>
          <w:p w14:paraId="7C5FA978" w14:textId="77777777" w:rsidR="00784A32" w:rsidRPr="000670FE" w:rsidDel="00573CDE" w:rsidRDefault="00784A32" w:rsidP="00354887">
            <w:pPr>
              <w:pStyle w:val="TAL"/>
            </w:pPr>
            <w:r w:rsidRPr="000670FE">
              <w:t>9</w:t>
            </w:r>
          </w:p>
        </w:tc>
        <w:tc>
          <w:tcPr>
            <w:tcW w:w="3968" w:type="dxa"/>
            <w:shd w:val="clear" w:color="auto" w:fill="auto"/>
          </w:tcPr>
          <w:p w14:paraId="7CF54D03" w14:textId="77777777" w:rsidR="00784A32" w:rsidRPr="000670FE" w:rsidDel="00573CDE" w:rsidRDefault="00784A32" w:rsidP="00354887">
            <w:pPr>
              <w:pStyle w:val="TAL"/>
            </w:pPr>
            <w:r w:rsidRPr="000670FE">
              <w:t>The UE (MCVideo Client) sends a HTTP PUT to the SS to request creation of the new group.</w:t>
            </w:r>
          </w:p>
        </w:tc>
        <w:tc>
          <w:tcPr>
            <w:tcW w:w="708" w:type="dxa"/>
            <w:shd w:val="clear" w:color="auto" w:fill="auto"/>
          </w:tcPr>
          <w:p w14:paraId="699865FF" w14:textId="77777777" w:rsidR="00784A32" w:rsidRPr="000670FE" w:rsidDel="00573CDE" w:rsidRDefault="00784A32" w:rsidP="00354887">
            <w:pPr>
              <w:pStyle w:val="TAL"/>
            </w:pPr>
            <w:r w:rsidRPr="000670FE">
              <w:t>--&gt;</w:t>
            </w:r>
          </w:p>
        </w:tc>
        <w:tc>
          <w:tcPr>
            <w:tcW w:w="2978" w:type="dxa"/>
            <w:shd w:val="clear" w:color="auto" w:fill="auto"/>
          </w:tcPr>
          <w:p w14:paraId="168DD5DC" w14:textId="77777777" w:rsidR="00784A32" w:rsidRPr="000670FE" w:rsidDel="00573CDE" w:rsidRDefault="00784A32" w:rsidP="00354887">
            <w:pPr>
              <w:pStyle w:val="TAL"/>
            </w:pPr>
            <w:r w:rsidRPr="000670FE">
              <w:t>HTTP PUT</w:t>
            </w:r>
          </w:p>
        </w:tc>
        <w:tc>
          <w:tcPr>
            <w:tcW w:w="565" w:type="dxa"/>
            <w:shd w:val="clear" w:color="auto" w:fill="auto"/>
          </w:tcPr>
          <w:p w14:paraId="5A5213D0" w14:textId="77777777" w:rsidR="00784A32" w:rsidRPr="000670FE" w:rsidDel="00573CDE" w:rsidRDefault="00784A32" w:rsidP="00354887">
            <w:pPr>
              <w:pStyle w:val="TAL"/>
            </w:pPr>
            <w:r w:rsidRPr="000670FE">
              <w:t>-</w:t>
            </w:r>
          </w:p>
        </w:tc>
        <w:tc>
          <w:tcPr>
            <w:tcW w:w="850" w:type="dxa"/>
            <w:shd w:val="clear" w:color="auto" w:fill="auto"/>
          </w:tcPr>
          <w:p w14:paraId="19CF09ED" w14:textId="77777777" w:rsidR="00784A32" w:rsidRPr="000670FE" w:rsidDel="00573CDE" w:rsidRDefault="00784A32" w:rsidP="00354887">
            <w:pPr>
              <w:pStyle w:val="TAL"/>
            </w:pPr>
            <w:r w:rsidRPr="000670FE">
              <w:t>-</w:t>
            </w:r>
          </w:p>
        </w:tc>
      </w:tr>
      <w:tr w:rsidR="00784A32" w:rsidRPr="000670FE" w14:paraId="75B19427" w14:textId="77777777" w:rsidTr="00354887">
        <w:tc>
          <w:tcPr>
            <w:tcW w:w="534" w:type="dxa"/>
            <w:shd w:val="clear" w:color="auto" w:fill="auto"/>
          </w:tcPr>
          <w:p w14:paraId="7A0C2DAA" w14:textId="77777777" w:rsidR="00784A32" w:rsidRPr="000670FE" w:rsidDel="00573CDE" w:rsidRDefault="00784A32" w:rsidP="00354887">
            <w:pPr>
              <w:pStyle w:val="TAL"/>
            </w:pPr>
            <w:r w:rsidRPr="000670FE">
              <w:t>10</w:t>
            </w:r>
          </w:p>
        </w:tc>
        <w:tc>
          <w:tcPr>
            <w:tcW w:w="3968" w:type="dxa"/>
            <w:shd w:val="clear" w:color="auto" w:fill="auto"/>
          </w:tcPr>
          <w:p w14:paraId="4040C181" w14:textId="77777777" w:rsidR="00784A32" w:rsidRPr="000670FE" w:rsidDel="00573CDE" w:rsidRDefault="00784A32" w:rsidP="00354887">
            <w:pPr>
              <w:pStyle w:val="TAL"/>
            </w:pPr>
            <w:r w:rsidRPr="000670FE">
              <w:rPr>
                <w:rFonts w:cs="Arial"/>
                <w:szCs w:val="18"/>
              </w:rPr>
              <w:t xml:space="preserve">The </w:t>
            </w:r>
            <w:r w:rsidRPr="000670FE">
              <w:t>SS (MCVideo Server)</w:t>
            </w:r>
            <w:r w:rsidRPr="000670FE">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0F4C3753"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79F32D3C"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011B5EF2" w14:textId="77777777" w:rsidR="00784A32" w:rsidRPr="000670FE" w:rsidDel="00573CDE" w:rsidRDefault="00784A32" w:rsidP="00354887">
            <w:pPr>
              <w:pStyle w:val="TAL"/>
            </w:pPr>
            <w:r w:rsidRPr="000670FE">
              <w:t>-</w:t>
            </w:r>
          </w:p>
        </w:tc>
        <w:tc>
          <w:tcPr>
            <w:tcW w:w="850" w:type="dxa"/>
            <w:shd w:val="clear" w:color="auto" w:fill="auto"/>
          </w:tcPr>
          <w:p w14:paraId="12161F0B" w14:textId="77777777" w:rsidR="00784A32" w:rsidRPr="000670FE" w:rsidDel="00573CDE" w:rsidRDefault="00784A32" w:rsidP="00354887">
            <w:pPr>
              <w:pStyle w:val="TAL"/>
            </w:pPr>
            <w:r w:rsidRPr="000670FE">
              <w:t>-</w:t>
            </w:r>
          </w:p>
        </w:tc>
      </w:tr>
      <w:tr w:rsidR="00784A32" w:rsidRPr="000670FE" w14:paraId="1C09FBF0" w14:textId="77777777" w:rsidTr="00354887">
        <w:tc>
          <w:tcPr>
            <w:tcW w:w="534" w:type="dxa"/>
            <w:shd w:val="clear" w:color="auto" w:fill="auto"/>
          </w:tcPr>
          <w:p w14:paraId="388D997C" w14:textId="77777777" w:rsidR="00784A32" w:rsidRPr="000670FE" w:rsidRDefault="00784A32" w:rsidP="00354887">
            <w:pPr>
              <w:pStyle w:val="TAL"/>
            </w:pPr>
            <w:r w:rsidRPr="000670FE">
              <w:t>11</w:t>
            </w:r>
          </w:p>
        </w:tc>
        <w:tc>
          <w:tcPr>
            <w:tcW w:w="3968" w:type="dxa"/>
            <w:shd w:val="clear" w:color="auto" w:fill="auto"/>
          </w:tcPr>
          <w:p w14:paraId="2B460F47" w14:textId="77777777" w:rsidR="00784A32" w:rsidRPr="000670FE" w:rsidRDefault="00784A32" w:rsidP="00354887">
            <w:pPr>
              <w:pStyle w:val="TAL"/>
              <w:rPr>
                <w:rFonts w:cs="Arial"/>
                <w:szCs w:val="18"/>
              </w:rPr>
            </w:pPr>
            <w:r w:rsidRPr="000670FE">
              <w:t>The UE sends a SIP 200 (OK) message to the SS.</w:t>
            </w:r>
          </w:p>
        </w:tc>
        <w:tc>
          <w:tcPr>
            <w:tcW w:w="708" w:type="dxa"/>
            <w:shd w:val="clear" w:color="auto" w:fill="auto"/>
          </w:tcPr>
          <w:p w14:paraId="39C4D97B" w14:textId="77777777" w:rsidR="00784A32" w:rsidRPr="000670FE" w:rsidRDefault="00784A32" w:rsidP="00354887">
            <w:pPr>
              <w:pStyle w:val="TAL"/>
              <w:rPr>
                <w:rFonts w:cs="Arial"/>
                <w:szCs w:val="18"/>
              </w:rPr>
            </w:pPr>
            <w:r w:rsidRPr="000670FE">
              <w:t>--&gt;</w:t>
            </w:r>
          </w:p>
        </w:tc>
        <w:tc>
          <w:tcPr>
            <w:tcW w:w="2978" w:type="dxa"/>
            <w:shd w:val="clear" w:color="auto" w:fill="auto"/>
          </w:tcPr>
          <w:p w14:paraId="4FD8107C"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2EFD45DB" w14:textId="77777777" w:rsidR="00784A32" w:rsidRPr="000670FE" w:rsidRDefault="00784A32" w:rsidP="00354887">
            <w:pPr>
              <w:pStyle w:val="TAL"/>
            </w:pPr>
            <w:r w:rsidRPr="000670FE">
              <w:t>-</w:t>
            </w:r>
          </w:p>
        </w:tc>
        <w:tc>
          <w:tcPr>
            <w:tcW w:w="850" w:type="dxa"/>
            <w:shd w:val="clear" w:color="auto" w:fill="auto"/>
          </w:tcPr>
          <w:p w14:paraId="456DB01C" w14:textId="77777777" w:rsidR="00784A32" w:rsidRPr="000670FE" w:rsidRDefault="00784A32" w:rsidP="00354887">
            <w:pPr>
              <w:pStyle w:val="TAL"/>
            </w:pPr>
            <w:r w:rsidRPr="000670FE">
              <w:t>-</w:t>
            </w:r>
          </w:p>
        </w:tc>
      </w:tr>
      <w:tr w:rsidR="00784A32" w:rsidRPr="000670FE" w14:paraId="6CF719BA" w14:textId="77777777" w:rsidTr="00354887">
        <w:tc>
          <w:tcPr>
            <w:tcW w:w="534" w:type="dxa"/>
            <w:shd w:val="clear" w:color="auto" w:fill="auto"/>
          </w:tcPr>
          <w:p w14:paraId="4612F0E4" w14:textId="77777777" w:rsidR="00784A32" w:rsidRPr="000670FE" w:rsidDel="00573CDE" w:rsidRDefault="00784A32" w:rsidP="00354887">
            <w:pPr>
              <w:pStyle w:val="TAL"/>
            </w:pPr>
            <w:r w:rsidRPr="000670FE">
              <w:t>12</w:t>
            </w:r>
          </w:p>
        </w:tc>
        <w:tc>
          <w:tcPr>
            <w:tcW w:w="3968" w:type="dxa"/>
            <w:shd w:val="clear" w:color="auto" w:fill="auto"/>
          </w:tcPr>
          <w:p w14:paraId="5FB03856" w14:textId="77777777" w:rsidR="00784A32" w:rsidRPr="000670FE" w:rsidDel="00573CDE" w:rsidRDefault="00784A32" w:rsidP="00354887">
            <w:pPr>
              <w:pStyle w:val="TAL"/>
            </w:pPr>
            <w:r w:rsidRPr="000670FE">
              <w:t>The SS (MCVideo Server) sends a HTTP 201 (Created) containing the new group identifier.</w:t>
            </w:r>
          </w:p>
        </w:tc>
        <w:tc>
          <w:tcPr>
            <w:tcW w:w="708" w:type="dxa"/>
            <w:shd w:val="clear" w:color="auto" w:fill="auto"/>
          </w:tcPr>
          <w:p w14:paraId="066E2F76" w14:textId="77777777" w:rsidR="00784A32" w:rsidRPr="000670FE" w:rsidDel="00573CDE" w:rsidRDefault="00784A32" w:rsidP="00354887">
            <w:pPr>
              <w:pStyle w:val="TAL"/>
            </w:pPr>
            <w:r w:rsidRPr="000670FE">
              <w:t>&lt;--</w:t>
            </w:r>
          </w:p>
        </w:tc>
        <w:tc>
          <w:tcPr>
            <w:tcW w:w="2978" w:type="dxa"/>
            <w:shd w:val="clear" w:color="auto" w:fill="auto"/>
          </w:tcPr>
          <w:p w14:paraId="4C1F6AC7" w14:textId="77777777" w:rsidR="00784A32" w:rsidRPr="000670FE" w:rsidDel="00573CDE" w:rsidRDefault="00784A32" w:rsidP="00354887">
            <w:pPr>
              <w:pStyle w:val="TAL"/>
            </w:pPr>
            <w:r w:rsidRPr="000670FE">
              <w:t>HTTP 201 (Created)</w:t>
            </w:r>
          </w:p>
        </w:tc>
        <w:tc>
          <w:tcPr>
            <w:tcW w:w="565" w:type="dxa"/>
            <w:shd w:val="clear" w:color="auto" w:fill="auto"/>
          </w:tcPr>
          <w:p w14:paraId="6C5034E0" w14:textId="77777777" w:rsidR="00784A32" w:rsidRPr="000670FE" w:rsidDel="00573CDE" w:rsidRDefault="00784A32" w:rsidP="00354887">
            <w:pPr>
              <w:pStyle w:val="TAL"/>
            </w:pPr>
            <w:r w:rsidRPr="000670FE">
              <w:t>-</w:t>
            </w:r>
          </w:p>
        </w:tc>
        <w:tc>
          <w:tcPr>
            <w:tcW w:w="850" w:type="dxa"/>
            <w:shd w:val="clear" w:color="auto" w:fill="auto"/>
          </w:tcPr>
          <w:p w14:paraId="5C095462" w14:textId="77777777" w:rsidR="00784A32" w:rsidRPr="000670FE" w:rsidDel="00573CDE" w:rsidRDefault="00784A32" w:rsidP="00354887">
            <w:pPr>
              <w:pStyle w:val="TAL"/>
            </w:pPr>
            <w:r w:rsidRPr="000670FE">
              <w:t>-</w:t>
            </w:r>
          </w:p>
        </w:tc>
      </w:tr>
      <w:tr w:rsidR="00784A32" w:rsidRPr="000670FE" w14:paraId="590397EC" w14:textId="77777777" w:rsidTr="00354887">
        <w:tc>
          <w:tcPr>
            <w:tcW w:w="534" w:type="dxa"/>
            <w:shd w:val="clear" w:color="auto" w:fill="auto"/>
          </w:tcPr>
          <w:p w14:paraId="5EA2E483" w14:textId="77777777" w:rsidR="00784A32" w:rsidRPr="000670FE" w:rsidDel="00573CDE" w:rsidRDefault="00784A32" w:rsidP="00354887">
            <w:pPr>
              <w:pStyle w:val="TAL"/>
            </w:pPr>
            <w:r w:rsidRPr="000670FE">
              <w:t>13</w:t>
            </w:r>
          </w:p>
        </w:tc>
        <w:tc>
          <w:tcPr>
            <w:tcW w:w="3968" w:type="dxa"/>
            <w:shd w:val="clear" w:color="auto" w:fill="auto"/>
          </w:tcPr>
          <w:p w14:paraId="2A255DD1" w14:textId="77777777" w:rsidR="00784A32" w:rsidRPr="000670FE" w:rsidRDefault="00784A32" w:rsidP="00354887">
            <w:pPr>
              <w:pStyle w:val="TAL"/>
            </w:pPr>
            <w:r w:rsidRPr="000670FE">
              <w:t>Make the MCVideo User request the creation of a temporary group formed from MCVideo Group B and MCVideo Group C to communicate with itself and MCVideo Client B and MCVideo Client C.</w:t>
            </w:r>
          </w:p>
          <w:p w14:paraId="768CE7CD"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16A58B40" w14:textId="77777777" w:rsidR="00784A32" w:rsidRPr="000670FE" w:rsidDel="00573CDE" w:rsidRDefault="00784A32" w:rsidP="00354887">
            <w:pPr>
              <w:pStyle w:val="TAL"/>
            </w:pPr>
            <w:r w:rsidRPr="000670FE">
              <w:t>-</w:t>
            </w:r>
          </w:p>
        </w:tc>
        <w:tc>
          <w:tcPr>
            <w:tcW w:w="2978" w:type="dxa"/>
            <w:shd w:val="clear" w:color="auto" w:fill="auto"/>
          </w:tcPr>
          <w:p w14:paraId="67DBDFC1" w14:textId="77777777" w:rsidR="00784A32" w:rsidRPr="000670FE" w:rsidDel="00573CDE" w:rsidRDefault="00784A32" w:rsidP="00354887">
            <w:pPr>
              <w:pStyle w:val="TAL"/>
            </w:pPr>
            <w:r w:rsidRPr="000670FE">
              <w:t>-</w:t>
            </w:r>
          </w:p>
        </w:tc>
        <w:tc>
          <w:tcPr>
            <w:tcW w:w="565" w:type="dxa"/>
            <w:shd w:val="clear" w:color="auto" w:fill="auto"/>
          </w:tcPr>
          <w:p w14:paraId="7923D038" w14:textId="77777777" w:rsidR="00784A32" w:rsidRPr="000670FE" w:rsidDel="00573CDE" w:rsidRDefault="00784A32" w:rsidP="00354887">
            <w:pPr>
              <w:pStyle w:val="TAL"/>
            </w:pPr>
            <w:r w:rsidRPr="000670FE">
              <w:t>-</w:t>
            </w:r>
          </w:p>
        </w:tc>
        <w:tc>
          <w:tcPr>
            <w:tcW w:w="850" w:type="dxa"/>
            <w:shd w:val="clear" w:color="auto" w:fill="auto"/>
          </w:tcPr>
          <w:p w14:paraId="6DF7DDC4" w14:textId="77777777" w:rsidR="00784A32" w:rsidRPr="000670FE" w:rsidDel="00573CDE" w:rsidRDefault="00784A32" w:rsidP="00354887">
            <w:pPr>
              <w:pStyle w:val="TAL"/>
            </w:pPr>
            <w:r w:rsidRPr="000670FE">
              <w:t>-</w:t>
            </w:r>
          </w:p>
        </w:tc>
      </w:tr>
      <w:tr w:rsidR="00784A32" w:rsidRPr="000670FE" w14:paraId="2B12E9C0" w14:textId="77777777" w:rsidTr="00354887">
        <w:tc>
          <w:tcPr>
            <w:tcW w:w="534" w:type="dxa"/>
            <w:shd w:val="clear" w:color="auto" w:fill="auto"/>
          </w:tcPr>
          <w:p w14:paraId="79E80BFA" w14:textId="77777777" w:rsidR="00784A32" w:rsidRPr="000670FE" w:rsidDel="00573CDE" w:rsidRDefault="00784A32" w:rsidP="00354887">
            <w:pPr>
              <w:pStyle w:val="TAL"/>
            </w:pPr>
            <w:r w:rsidRPr="000670FE">
              <w:t>14</w:t>
            </w:r>
          </w:p>
        </w:tc>
        <w:tc>
          <w:tcPr>
            <w:tcW w:w="3968" w:type="dxa"/>
            <w:shd w:val="clear" w:color="auto" w:fill="auto"/>
          </w:tcPr>
          <w:p w14:paraId="56206E74" w14:textId="77777777" w:rsidR="00784A32" w:rsidRPr="000670FE" w:rsidDel="00573CDE" w:rsidRDefault="00784A32" w:rsidP="00354887">
            <w:pPr>
              <w:pStyle w:val="TAL"/>
            </w:pPr>
            <w:r w:rsidRPr="000670FE">
              <w:t>Check: Does the UE (MCVideo Client) send a HTTP POST to the SS to request creation of the new temporary group?</w:t>
            </w:r>
          </w:p>
        </w:tc>
        <w:tc>
          <w:tcPr>
            <w:tcW w:w="708" w:type="dxa"/>
            <w:shd w:val="clear" w:color="auto" w:fill="auto"/>
          </w:tcPr>
          <w:p w14:paraId="353A4310" w14:textId="77777777" w:rsidR="00784A32" w:rsidRPr="000670FE" w:rsidDel="00573CDE" w:rsidRDefault="00784A32" w:rsidP="00354887">
            <w:pPr>
              <w:pStyle w:val="TAL"/>
            </w:pPr>
            <w:r w:rsidRPr="000670FE">
              <w:t>--&gt;</w:t>
            </w:r>
          </w:p>
        </w:tc>
        <w:tc>
          <w:tcPr>
            <w:tcW w:w="2978" w:type="dxa"/>
            <w:shd w:val="clear" w:color="auto" w:fill="auto"/>
          </w:tcPr>
          <w:p w14:paraId="172B9E5F" w14:textId="77777777" w:rsidR="00784A32" w:rsidRPr="000670FE" w:rsidDel="00573CDE" w:rsidRDefault="00784A32" w:rsidP="00354887">
            <w:pPr>
              <w:pStyle w:val="TAL"/>
            </w:pPr>
            <w:r w:rsidRPr="000670FE">
              <w:t>HTTP POST</w:t>
            </w:r>
          </w:p>
        </w:tc>
        <w:tc>
          <w:tcPr>
            <w:tcW w:w="565" w:type="dxa"/>
            <w:shd w:val="clear" w:color="auto" w:fill="auto"/>
          </w:tcPr>
          <w:p w14:paraId="7F676904" w14:textId="77777777" w:rsidR="00784A32" w:rsidRPr="000670FE" w:rsidDel="00573CDE" w:rsidRDefault="00784A32" w:rsidP="00354887">
            <w:pPr>
              <w:pStyle w:val="TAL"/>
            </w:pPr>
            <w:r w:rsidRPr="000670FE">
              <w:t>2</w:t>
            </w:r>
          </w:p>
        </w:tc>
        <w:tc>
          <w:tcPr>
            <w:tcW w:w="850" w:type="dxa"/>
            <w:shd w:val="clear" w:color="auto" w:fill="auto"/>
          </w:tcPr>
          <w:p w14:paraId="3D34BBBC" w14:textId="77777777" w:rsidR="00784A32" w:rsidRPr="000670FE" w:rsidDel="00573CDE" w:rsidRDefault="00784A32" w:rsidP="00354887">
            <w:pPr>
              <w:pStyle w:val="TAL"/>
            </w:pPr>
            <w:r w:rsidRPr="000670FE">
              <w:t>P</w:t>
            </w:r>
          </w:p>
        </w:tc>
      </w:tr>
      <w:tr w:rsidR="00784A32" w:rsidRPr="000670FE" w14:paraId="575B29B5" w14:textId="77777777" w:rsidTr="00354887">
        <w:tc>
          <w:tcPr>
            <w:tcW w:w="534" w:type="dxa"/>
            <w:shd w:val="clear" w:color="auto" w:fill="auto"/>
          </w:tcPr>
          <w:p w14:paraId="0F9E250C" w14:textId="77777777" w:rsidR="00784A32" w:rsidRPr="000670FE" w:rsidDel="00573CDE" w:rsidRDefault="00784A32" w:rsidP="00354887">
            <w:pPr>
              <w:pStyle w:val="TAL"/>
            </w:pPr>
            <w:r w:rsidRPr="000670FE">
              <w:t>15</w:t>
            </w:r>
          </w:p>
        </w:tc>
        <w:tc>
          <w:tcPr>
            <w:tcW w:w="3968" w:type="dxa"/>
            <w:shd w:val="clear" w:color="auto" w:fill="auto"/>
          </w:tcPr>
          <w:p w14:paraId="40FFFCF9" w14:textId="77777777" w:rsidR="00784A32" w:rsidRPr="000670FE" w:rsidDel="00573CDE" w:rsidRDefault="00784A32" w:rsidP="00354887">
            <w:pPr>
              <w:pStyle w:val="TAL"/>
            </w:pPr>
            <w:r w:rsidRPr="000670FE">
              <w:t>The SS (MCVideo Server) sends a HTTP 409 (Conflict).</w:t>
            </w:r>
          </w:p>
        </w:tc>
        <w:tc>
          <w:tcPr>
            <w:tcW w:w="708" w:type="dxa"/>
            <w:shd w:val="clear" w:color="auto" w:fill="auto"/>
          </w:tcPr>
          <w:p w14:paraId="3798BE77" w14:textId="77777777" w:rsidR="00784A32" w:rsidRPr="000670FE" w:rsidDel="00573CDE" w:rsidRDefault="00784A32" w:rsidP="00354887">
            <w:pPr>
              <w:pStyle w:val="TAL"/>
            </w:pPr>
            <w:r w:rsidRPr="000670FE">
              <w:t>&lt;--</w:t>
            </w:r>
          </w:p>
        </w:tc>
        <w:tc>
          <w:tcPr>
            <w:tcW w:w="2978" w:type="dxa"/>
            <w:shd w:val="clear" w:color="auto" w:fill="auto"/>
          </w:tcPr>
          <w:p w14:paraId="79CFA52E" w14:textId="77777777" w:rsidR="00784A32" w:rsidRPr="000670FE" w:rsidDel="00573CDE" w:rsidRDefault="00784A32" w:rsidP="00354887">
            <w:pPr>
              <w:pStyle w:val="TAL"/>
            </w:pPr>
            <w:r w:rsidRPr="000670FE">
              <w:t>HTTP 409 (Conflict)</w:t>
            </w:r>
          </w:p>
        </w:tc>
        <w:tc>
          <w:tcPr>
            <w:tcW w:w="565" w:type="dxa"/>
            <w:shd w:val="clear" w:color="auto" w:fill="auto"/>
          </w:tcPr>
          <w:p w14:paraId="2E00E0A1" w14:textId="77777777" w:rsidR="00784A32" w:rsidRPr="000670FE" w:rsidDel="00573CDE" w:rsidRDefault="00784A32" w:rsidP="00354887">
            <w:pPr>
              <w:pStyle w:val="TAL"/>
            </w:pPr>
            <w:r w:rsidRPr="000670FE">
              <w:t>-</w:t>
            </w:r>
          </w:p>
        </w:tc>
        <w:tc>
          <w:tcPr>
            <w:tcW w:w="850" w:type="dxa"/>
            <w:shd w:val="clear" w:color="auto" w:fill="auto"/>
          </w:tcPr>
          <w:p w14:paraId="72B65155" w14:textId="77777777" w:rsidR="00784A32" w:rsidRPr="000670FE" w:rsidDel="00573CDE" w:rsidRDefault="00784A32" w:rsidP="00354887">
            <w:pPr>
              <w:pStyle w:val="TAL"/>
            </w:pPr>
            <w:r w:rsidRPr="000670FE">
              <w:t>-</w:t>
            </w:r>
          </w:p>
        </w:tc>
      </w:tr>
      <w:tr w:rsidR="00784A32" w:rsidRPr="000670FE" w14:paraId="0CC23BD3" w14:textId="77777777" w:rsidTr="00354887">
        <w:tc>
          <w:tcPr>
            <w:tcW w:w="534" w:type="dxa"/>
            <w:shd w:val="clear" w:color="auto" w:fill="auto"/>
          </w:tcPr>
          <w:p w14:paraId="5F5BDA18" w14:textId="77777777" w:rsidR="00784A32" w:rsidRPr="000670FE" w:rsidDel="00573CDE" w:rsidRDefault="00784A32" w:rsidP="00354887">
            <w:pPr>
              <w:pStyle w:val="TAL"/>
            </w:pPr>
            <w:r w:rsidRPr="000670FE">
              <w:t>16</w:t>
            </w:r>
          </w:p>
        </w:tc>
        <w:tc>
          <w:tcPr>
            <w:tcW w:w="3968" w:type="dxa"/>
            <w:shd w:val="clear" w:color="auto" w:fill="auto"/>
          </w:tcPr>
          <w:p w14:paraId="61CAC6A6" w14:textId="77777777" w:rsidR="00784A32" w:rsidRPr="000670FE" w:rsidDel="00573CDE" w:rsidRDefault="00784A32" w:rsidP="00354887">
            <w:pPr>
              <w:pStyle w:val="TAL"/>
            </w:pPr>
            <w:r w:rsidRPr="000670FE">
              <w:t>Check: Does the UE (MCVideo Client) send a HTTP POST to the SS to request creation of the new temporary group?</w:t>
            </w:r>
          </w:p>
        </w:tc>
        <w:tc>
          <w:tcPr>
            <w:tcW w:w="708" w:type="dxa"/>
            <w:shd w:val="clear" w:color="auto" w:fill="auto"/>
          </w:tcPr>
          <w:p w14:paraId="3B33B8C7" w14:textId="77777777" w:rsidR="00784A32" w:rsidRPr="000670FE" w:rsidDel="00573CDE" w:rsidRDefault="00784A32" w:rsidP="00354887">
            <w:pPr>
              <w:pStyle w:val="TAL"/>
            </w:pPr>
            <w:r w:rsidRPr="000670FE">
              <w:t>--&gt;</w:t>
            </w:r>
          </w:p>
        </w:tc>
        <w:tc>
          <w:tcPr>
            <w:tcW w:w="2978" w:type="dxa"/>
            <w:shd w:val="clear" w:color="auto" w:fill="auto"/>
          </w:tcPr>
          <w:p w14:paraId="4A448867" w14:textId="77777777" w:rsidR="00784A32" w:rsidRPr="000670FE" w:rsidDel="00573CDE" w:rsidRDefault="00784A32" w:rsidP="00354887">
            <w:pPr>
              <w:pStyle w:val="TAL"/>
            </w:pPr>
            <w:r w:rsidRPr="000670FE">
              <w:t>HTTP POST</w:t>
            </w:r>
          </w:p>
        </w:tc>
        <w:tc>
          <w:tcPr>
            <w:tcW w:w="565" w:type="dxa"/>
            <w:shd w:val="clear" w:color="auto" w:fill="auto"/>
          </w:tcPr>
          <w:p w14:paraId="4231B6A7" w14:textId="77777777" w:rsidR="00784A32" w:rsidRPr="000670FE" w:rsidDel="00573CDE" w:rsidRDefault="00784A32" w:rsidP="00354887">
            <w:pPr>
              <w:pStyle w:val="TAL"/>
            </w:pPr>
            <w:r w:rsidRPr="000670FE">
              <w:t>2</w:t>
            </w:r>
          </w:p>
        </w:tc>
        <w:tc>
          <w:tcPr>
            <w:tcW w:w="850" w:type="dxa"/>
            <w:shd w:val="clear" w:color="auto" w:fill="auto"/>
          </w:tcPr>
          <w:p w14:paraId="0838F957" w14:textId="77777777" w:rsidR="00784A32" w:rsidRPr="000670FE" w:rsidDel="00573CDE" w:rsidRDefault="00784A32" w:rsidP="00354887">
            <w:pPr>
              <w:pStyle w:val="TAL"/>
            </w:pPr>
            <w:r w:rsidRPr="000670FE">
              <w:t>P</w:t>
            </w:r>
          </w:p>
        </w:tc>
      </w:tr>
      <w:tr w:rsidR="00784A32" w:rsidRPr="000670FE" w14:paraId="5F61349C" w14:textId="77777777" w:rsidTr="00354887">
        <w:tc>
          <w:tcPr>
            <w:tcW w:w="534" w:type="dxa"/>
            <w:shd w:val="clear" w:color="auto" w:fill="auto"/>
          </w:tcPr>
          <w:p w14:paraId="127DD07E" w14:textId="77777777" w:rsidR="00784A32" w:rsidRPr="000670FE" w:rsidDel="00573CDE" w:rsidRDefault="00784A32" w:rsidP="00354887">
            <w:pPr>
              <w:pStyle w:val="TAL"/>
            </w:pPr>
            <w:r w:rsidRPr="000670FE">
              <w:t>17</w:t>
            </w:r>
          </w:p>
        </w:tc>
        <w:tc>
          <w:tcPr>
            <w:tcW w:w="3968" w:type="dxa"/>
            <w:shd w:val="clear" w:color="auto" w:fill="auto"/>
          </w:tcPr>
          <w:p w14:paraId="7FB42625" w14:textId="77777777" w:rsidR="00784A32" w:rsidRPr="000670FE" w:rsidDel="00573CDE" w:rsidRDefault="00784A32" w:rsidP="00354887">
            <w:pPr>
              <w:pStyle w:val="TAL"/>
            </w:pPr>
            <w:r w:rsidRPr="000670FE">
              <w:rPr>
                <w:rFonts w:cs="Arial"/>
                <w:szCs w:val="18"/>
              </w:rPr>
              <w:t xml:space="preserve">The </w:t>
            </w:r>
            <w:r w:rsidRPr="000670FE">
              <w:t xml:space="preserve">SS (MCVideo Server) </w:t>
            </w:r>
            <w:r w:rsidRPr="000670FE">
              <w:rPr>
                <w:rFonts w:cs="Arial"/>
                <w:szCs w:val="18"/>
              </w:rPr>
              <w:t>sends a SIP NOTIFY informing that the new group has been created and supplies the group configuration data.</w:t>
            </w:r>
          </w:p>
        </w:tc>
        <w:tc>
          <w:tcPr>
            <w:tcW w:w="708" w:type="dxa"/>
            <w:shd w:val="clear" w:color="auto" w:fill="auto"/>
            <w:vAlign w:val="center"/>
          </w:tcPr>
          <w:p w14:paraId="3D28585F"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4FD302F6"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6D257806" w14:textId="77777777" w:rsidR="00784A32" w:rsidRPr="000670FE" w:rsidDel="00573CDE" w:rsidRDefault="00784A32" w:rsidP="00354887">
            <w:pPr>
              <w:pStyle w:val="TAL"/>
            </w:pPr>
            <w:r w:rsidRPr="000670FE">
              <w:t>-</w:t>
            </w:r>
          </w:p>
        </w:tc>
        <w:tc>
          <w:tcPr>
            <w:tcW w:w="850" w:type="dxa"/>
            <w:shd w:val="clear" w:color="auto" w:fill="auto"/>
          </w:tcPr>
          <w:p w14:paraId="517A6428" w14:textId="77777777" w:rsidR="00784A32" w:rsidRPr="000670FE" w:rsidDel="00573CDE" w:rsidRDefault="00784A32" w:rsidP="00354887">
            <w:pPr>
              <w:pStyle w:val="TAL"/>
            </w:pPr>
            <w:r w:rsidRPr="000670FE">
              <w:t>-</w:t>
            </w:r>
          </w:p>
        </w:tc>
      </w:tr>
      <w:tr w:rsidR="00784A32" w:rsidRPr="000670FE" w14:paraId="50D66FBD" w14:textId="77777777" w:rsidTr="00354887">
        <w:tc>
          <w:tcPr>
            <w:tcW w:w="534" w:type="dxa"/>
            <w:shd w:val="clear" w:color="auto" w:fill="auto"/>
          </w:tcPr>
          <w:p w14:paraId="2F2C3BF6" w14:textId="77777777" w:rsidR="00784A32" w:rsidRPr="000670FE" w:rsidRDefault="00784A32" w:rsidP="00354887">
            <w:pPr>
              <w:pStyle w:val="TAL"/>
            </w:pPr>
            <w:r w:rsidRPr="000670FE">
              <w:t>18</w:t>
            </w:r>
          </w:p>
        </w:tc>
        <w:tc>
          <w:tcPr>
            <w:tcW w:w="3968" w:type="dxa"/>
            <w:shd w:val="clear" w:color="auto" w:fill="auto"/>
          </w:tcPr>
          <w:p w14:paraId="4F050670"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0ED4C7C3" w14:textId="77777777" w:rsidR="00784A32" w:rsidRPr="000670FE" w:rsidRDefault="00784A32" w:rsidP="00354887">
            <w:pPr>
              <w:pStyle w:val="TAL"/>
              <w:rPr>
                <w:rFonts w:cs="Arial"/>
                <w:szCs w:val="18"/>
              </w:rPr>
            </w:pPr>
            <w:r w:rsidRPr="000670FE">
              <w:t>--&gt;</w:t>
            </w:r>
          </w:p>
        </w:tc>
        <w:tc>
          <w:tcPr>
            <w:tcW w:w="2978" w:type="dxa"/>
            <w:shd w:val="clear" w:color="auto" w:fill="auto"/>
          </w:tcPr>
          <w:p w14:paraId="14004BD9"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6A6A8CA9" w14:textId="77777777" w:rsidR="00784A32" w:rsidRPr="000670FE" w:rsidRDefault="00784A32" w:rsidP="00354887">
            <w:pPr>
              <w:pStyle w:val="TAL"/>
            </w:pPr>
            <w:r w:rsidRPr="000670FE">
              <w:t>-</w:t>
            </w:r>
          </w:p>
        </w:tc>
        <w:tc>
          <w:tcPr>
            <w:tcW w:w="850" w:type="dxa"/>
            <w:shd w:val="clear" w:color="auto" w:fill="auto"/>
          </w:tcPr>
          <w:p w14:paraId="14A31E84" w14:textId="77777777" w:rsidR="00784A32" w:rsidRPr="000670FE" w:rsidRDefault="00784A32" w:rsidP="00354887">
            <w:pPr>
              <w:pStyle w:val="TAL"/>
            </w:pPr>
            <w:r w:rsidRPr="000670FE">
              <w:t>-</w:t>
            </w:r>
          </w:p>
        </w:tc>
      </w:tr>
      <w:tr w:rsidR="00784A32" w:rsidRPr="000670FE" w14:paraId="794921BD" w14:textId="77777777" w:rsidTr="00354887">
        <w:tc>
          <w:tcPr>
            <w:tcW w:w="534" w:type="dxa"/>
            <w:shd w:val="clear" w:color="auto" w:fill="auto"/>
          </w:tcPr>
          <w:p w14:paraId="4D8991EE" w14:textId="77777777" w:rsidR="00784A32" w:rsidRPr="000670FE" w:rsidDel="00573CDE" w:rsidRDefault="00784A32" w:rsidP="00354887">
            <w:pPr>
              <w:pStyle w:val="TAL"/>
            </w:pPr>
            <w:r w:rsidRPr="000670FE">
              <w:t>19</w:t>
            </w:r>
          </w:p>
        </w:tc>
        <w:tc>
          <w:tcPr>
            <w:tcW w:w="3968" w:type="dxa"/>
            <w:shd w:val="clear" w:color="auto" w:fill="auto"/>
          </w:tcPr>
          <w:p w14:paraId="31B0435C" w14:textId="77777777" w:rsidR="00784A32" w:rsidRPr="000670FE" w:rsidDel="00573CDE" w:rsidRDefault="00784A32" w:rsidP="00354887">
            <w:pPr>
              <w:pStyle w:val="TAL"/>
            </w:pPr>
            <w:r w:rsidRPr="000670FE">
              <w:t>The SS (MCVideo Server) sends a HTTP 200 (OK).</w:t>
            </w:r>
          </w:p>
        </w:tc>
        <w:tc>
          <w:tcPr>
            <w:tcW w:w="708" w:type="dxa"/>
            <w:shd w:val="clear" w:color="auto" w:fill="auto"/>
          </w:tcPr>
          <w:p w14:paraId="5214E97A" w14:textId="77777777" w:rsidR="00784A32" w:rsidRPr="000670FE" w:rsidDel="00573CDE" w:rsidRDefault="00784A32" w:rsidP="00354887">
            <w:pPr>
              <w:pStyle w:val="TAL"/>
            </w:pPr>
            <w:r w:rsidRPr="000670FE">
              <w:t>&lt;--</w:t>
            </w:r>
          </w:p>
        </w:tc>
        <w:tc>
          <w:tcPr>
            <w:tcW w:w="2978" w:type="dxa"/>
            <w:shd w:val="clear" w:color="auto" w:fill="auto"/>
          </w:tcPr>
          <w:p w14:paraId="074DCAFC" w14:textId="77777777" w:rsidR="00784A32" w:rsidRPr="000670FE" w:rsidDel="00573CDE" w:rsidRDefault="00784A32" w:rsidP="00354887">
            <w:pPr>
              <w:pStyle w:val="TAL"/>
            </w:pPr>
            <w:r w:rsidRPr="000670FE">
              <w:t>HTTP 200 (OK)</w:t>
            </w:r>
          </w:p>
        </w:tc>
        <w:tc>
          <w:tcPr>
            <w:tcW w:w="565" w:type="dxa"/>
            <w:shd w:val="clear" w:color="auto" w:fill="auto"/>
          </w:tcPr>
          <w:p w14:paraId="4E70DAF8" w14:textId="77777777" w:rsidR="00784A32" w:rsidRPr="000670FE" w:rsidDel="00573CDE" w:rsidRDefault="00784A32" w:rsidP="00354887">
            <w:pPr>
              <w:pStyle w:val="TAL"/>
            </w:pPr>
            <w:r w:rsidRPr="000670FE">
              <w:t>-</w:t>
            </w:r>
          </w:p>
        </w:tc>
        <w:tc>
          <w:tcPr>
            <w:tcW w:w="850" w:type="dxa"/>
            <w:shd w:val="clear" w:color="auto" w:fill="auto"/>
          </w:tcPr>
          <w:p w14:paraId="5A8D497D" w14:textId="77777777" w:rsidR="00784A32" w:rsidRPr="000670FE" w:rsidDel="00573CDE" w:rsidRDefault="00784A32" w:rsidP="00354887">
            <w:pPr>
              <w:pStyle w:val="TAL"/>
            </w:pPr>
            <w:r w:rsidRPr="000670FE">
              <w:t>-</w:t>
            </w:r>
          </w:p>
        </w:tc>
      </w:tr>
      <w:tr w:rsidR="00784A32" w:rsidRPr="000670FE" w14:paraId="4B1F3981" w14:textId="77777777" w:rsidTr="00354887">
        <w:tc>
          <w:tcPr>
            <w:tcW w:w="534" w:type="dxa"/>
            <w:shd w:val="clear" w:color="auto" w:fill="auto"/>
          </w:tcPr>
          <w:p w14:paraId="05A04DFE" w14:textId="77777777" w:rsidR="00784A32" w:rsidRPr="000670FE" w:rsidDel="00573CDE" w:rsidRDefault="00784A32" w:rsidP="00354887">
            <w:pPr>
              <w:pStyle w:val="TAL"/>
            </w:pPr>
            <w:r w:rsidRPr="000670FE">
              <w:t>20</w:t>
            </w:r>
          </w:p>
        </w:tc>
        <w:tc>
          <w:tcPr>
            <w:tcW w:w="3968" w:type="dxa"/>
            <w:shd w:val="clear" w:color="auto" w:fill="auto"/>
          </w:tcPr>
          <w:p w14:paraId="71DCC656"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part of a temporary group?</w:t>
            </w:r>
          </w:p>
          <w:p w14:paraId="3DB1D2DE"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69F371C7"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3B60C50C"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0A742A77" w14:textId="77777777" w:rsidR="00784A32" w:rsidRPr="000670FE" w:rsidDel="00573CDE" w:rsidRDefault="00784A32" w:rsidP="00354887">
            <w:pPr>
              <w:pStyle w:val="TAL"/>
            </w:pPr>
            <w:r w:rsidRPr="000670FE">
              <w:t>2</w:t>
            </w:r>
          </w:p>
        </w:tc>
        <w:tc>
          <w:tcPr>
            <w:tcW w:w="850" w:type="dxa"/>
            <w:shd w:val="clear" w:color="auto" w:fill="auto"/>
          </w:tcPr>
          <w:p w14:paraId="258DC730" w14:textId="77777777" w:rsidR="00784A32" w:rsidRPr="000670FE" w:rsidDel="00573CDE" w:rsidRDefault="00784A32" w:rsidP="00354887">
            <w:pPr>
              <w:pStyle w:val="TAL"/>
            </w:pPr>
            <w:r w:rsidRPr="000670FE">
              <w:t>P</w:t>
            </w:r>
          </w:p>
        </w:tc>
      </w:tr>
      <w:tr w:rsidR="00784A32" w:rsidRPr="000670FE" w14:paraId="29E51C95" w14:textId="77777777" w:rsidTr="00354887">
        <w:tc>
          <w:tcPr>
            <w:tcW w:w="534" w:type="dxa"/>
            <w:shd w:val="clear" w:color="auto" w:fill="auto"/>
          </w:tcPr>
          <w:p w14:paraId="07EDE521" w14:textId="77777777" w:rsidR="00784A32" w:rsidRPr="000670FE" w:rsidDel="00573CDE" w:rsidRDefault="00784A32" w:rsidP="00354887">
            <w:pPr>
              <w:pStyle w:val="TAL"/>
            </w:pPr>
            <w:r w:rsidRPr="000670FE">
              <w:t>21</w:t>
            </w:r>
          </w:p>
        </w:tc>
        <w:tc>
          <w:tcPr>
            <w:tcW w:w="3968" w:type="dxa"/>
            <w:shd w:val="clear" w:color="auto" w:fill="auto"/>
          </w:tcPr>
          <w:p w14:paraId="4C7BDF9B" w14:textId="77777777" w:rsidR="00784A32" w:rsidRPr="000670FE" w:rsidRDefault="00784A32" w:rsidP="00354887">
            <w:pPr>
              <w:pStyle w:val="TAL"/>
            </w:pPr>
            <w:r w:rsidRPr="000670FE">
              <w:t>Make the MCVideo User request tear down of the temporary group.</w:t>
            </w:r>
          </w:p>
          <w:p w14:paraId="473E1520"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33BD41F8" w14:textId="77777777" w:rsidR="00784A32" w:rsidRPr="000670FE" w:rsidDel="00573CDE" w:rsidRDefault="00784A32" w:rsidP="00354887">
            <w:pPr>
              <w:pStyle w:val="TAL"/>
            </w:pPr>
            <w:r w:rsidRPr="000670FE">
              <w:t>-</w:t>
            </w:r>
          </w:p>
        </w:tc>
        <w:tc>
          <w:tcPr>
            <w:tcW w:w="2978" w:type="dxa"/>
            <w:shd w:val="clear" w:color="auto" w:fill="auto"/>
          </w:tcPr>
          <w:p w14:paraId="7E989CA9" w14:textId="77777777" w:rsidR="00784A32" w:rsidRPr="000670FE" w:rsidDel="00573CDE" w:rsidRDefault="00784A32" w:rsidP="00354887">
            <w:pPr>
              <w:pStyle w:val="TAL"/>
            </w:pPr>
            <w:r w:rsidRPr="000670FE">
              <w:t>-</w:t>
            </w:r>
          </w:p>
        </w:tc>
        <w:tc>
          <w:tcPr>
            <w:tcW w:w="565" w:type="dxa"/>
            <w:shd w:val="clear" w:color="auto" w:fill="auto"/>
          </w:tcPr>
          <w:p w14:paraId="3FBEE9DE" w14:textId="77777777" w:rsidR="00784A32" w:rsidRPr="000670FE" w:rsidDel="00573CDE" w:rsidRDefault="00784A32" w:rsidP="00354887">
            <w:pPr>
              <w:pStyle w:val="TAL"/>
            </w:pPr>
            <w:r w:rsidRPr="000670FE">
              <w:t>-</w:t>
            </w:r>
          </w:p>
        </w:tc>
        <w:tc>
          <w:tcPr>
            <w:tcW w:w="850" w:type="dxa"/>
            <w:shd w:val="clear" w:color="auto" w:fill="auto"/>
          </w:tcPr>
          <w:p w14:paraId="1A1EC7D6" w14:textId="77777777" w:rsidR="00784A32" w:rsidRPr="000670FE" w:rsidDel="00573CDE" w:rsidRDefault="00784A32" w:rsidP="00354887">
            <w:pPr>
              <w:pStyle w:val="TAL"/>
            </w:pPr>
            <w:r w:rsidRPr="000670FE">
              <w:t>-</w:t>
            </w:r>
          </w:p>
        </w:tc>
      </w:tr>
      <w:tr w:rsidR="00784A32" w:rsidRPr="000670FE" w14:paraId="6ED63E4F" w14:textId="77777777" w:rsidTr="00354887">
        <w:tc>
          <w:tcPr>
            <w:tcW w:w="534" w:type="dxa"/>
            <w:shd w:val="clear" w:color="auto" w:fill="auto"/>
          </w:tcPr>
          <w:p w14:paraId="558650AD" w14:textId="77777777" w:rsidR="00784A32" w:rsidRPr="000670FE" w:rsidDel="00573CDE" w:rsidRDefault="00784A32" w:rsidP="00354887">
            <w:pPr>
              <w:pStyle w:val="TAL"/>
            </w:pPr>
            <w:r w:rsidRPr="000670FE">
              <w:t>22</w:t>
            </w:r>
          </w:p>
        </w:tc>
        <w:tc>
          <w:tcPr>
            <w:tcW w:w="3968" w:type="dxa"/>
            <w:shd w:val="clear" w:color="auto" w:fill="auto"/>
          </w:tcPr>
          <w:p w14:paraId="1CD1E0CE" w14:textId="77777777" w:rsidR="00784A32" w:rsidRPr="000670FE" w:rsidDel="00573CDE" w:rsidRDefault="00784A32" w:rsidP="00354887">
            <w:pPr>
              <w:pStyle w:val="TAL"/>
            </w:pPr>
            <w:r w:rsidRPr="000670FE">
              <w:t>Check: Does the UE (MCVideo Client) send a HTTP DELETE to the SS to request tear down of the temporary group?</w:t>
            </w:r>
          </w:p>
        </w:tc>
        <w:tc>
          <w:tcPr>
            <w:tcW w:w="708" w:type="dxa"/>
            <w:shd w:val="clear" w:color="auto" w:fill="auto"/>
          </w:tcPr>
          <w:p w14:paraId="3AA9FE27" w14:textId="77777777" w:rsidR="00784A32" w:rsidRPr="000670FE" w:rsidDel="00573CDE" w:rsidRDefault="00784A32" w:rsidP="00354887">
            <w:pPr>
              <w:pStyle w:val="TAL"/>
            </w:pPr>
            <w:r w:rsidRPr="000670FE">
              <w:t>--&gt;</w:t>
            </w:r>
          </w:p>
        </w:tc>
        <w:tc>
          <w:tcPr>
            <w:tcW w:w="2978" w:type="dxa"/>
            <w:shd w:val="clear" w:color="auto" w:fill="auto"/>
          </w:tcPr>
          <w:p w14:paraId="2687E44D" w14:textId="77777777" w:rsidR="00784A32" w:rsidRPr="000670FE" w:rsidDel="00573CDE" w:rsidRDefault="00784A32" w:rsidP="00354887">
            <w:pPr>
              <w:pStyle w:val="TAL"/>
            </w:pPr>
            <w:r w:rsidRPr="000670FE">
              <w:t>HTTP DELETE</w:t>
            </w:r>
          </w:p>
        </w:tc>
        <w:tc>
          <w:tcPr>
            <w:tcW w:w="565" w:type="dxa"/>
            <w:shd w:val="clear" w:color="auto" w:fill="auto"/>
          </w:tcPr>
          <w:p w14:paraId="464E3869" w14:textId="77777777" w:rsidR="00784A32" w:rsidRPr="000670FE" w:rsidDel="00573CDE" w:rsidRDefault="00784A32" w:rsidP="00354887">
            <w:pPr>
              <w:pStyle w:val="TAL"/>
            </w:pPr>
            <w:r w:rsidRPr="000670FE">
              <w:t>3</w:t>
            </w:r>
          </w:p>
        </w:tc>
        <w:tc>
          <w:tcPr>
            <w:tcW w:w="850" w:type="dxa"/>
            <w:shd w:val="clear" w:color="auto" w:fill="auto"/>
          </w:tcPr>
          <w:p w14:paraId="41D6F733" w14:textId="77777777" w:rsidR="00784A32" w:rsidRPr="000670FE" w:rsidDel="00573CDE" w:rsidRDefault="00784A32" w:rsidP="00354887">
            <w:pPr>
              <w:pStyle w:val="TAL"/>
            </w:pPr>
            <w:r w:rsidRPr="000670FE">
              <w:t>P</w:t>
            </w:r>
          </w:p>
        </w:tc>
      </w:tr>
      <w:tr w:rsidR="00784A32" w:rsidRPr="000670FE" w14:paraId="2441790B" w14:textId="77777777" w:rsidTr="00354887">
        <w:tc>
          <w:tcPr>
            <w:tcW w:w="534" w:type="dxa"/>
            <w:shd w:val="clear" w:color="auto" w:fill="auto"/>
          </w:tcPr>
          <w:p w14:paraId="2C215449" w14:textId="77777777" w:rsidR="00784A32" w:rsidRPr="000670FE" w:rsidDel="00573CDE" w:rsidRDefault="00784A32" w:rsidP="00354887">
            <w:pPr>
              <w:pStyle w:val="TAL"/>
            </w:pPr>
            <w:r w:rsidRPr="000670FE">
              <w:t>23</w:t>
            </w:r>
          </w:p>
        </w:tc>
        <w:tc>
          <w:tcPr>
            <w:tcW w:w="3968" w:type="dxa"/>
            <w:shd w:val="clear" w:color="auto" w:fill="auto"/>
          </w:tcPr>
          <w:p w14:paraId="15AB4A77" w14:textId="77777777" w:rsidR="00784A32" w:rsidRPr="000670FE" w:rsidDel="00573CDE" w:rsidRDefault="00784A32" w:rsidP="00354887">
            <w:pPr>
              <w:pStyle w:val="TAL"/>
            </w:pPr>
            <w:r w:rsidRPr="000670FE">
              <w:rPr>
                <w:rFonts w:cs="Arial"/>
                <w:szCs w:val="18"/>
              </w:rPr>
              <w:t xml:space="preserve">The </w:t>
            </w:r>
            <w:r w:rsidRPr="000670FE">
              <w:t xml:space="preserve">SS (MCVideo Server) </w:t>
            </w:r>
            <w:r w:rsidRPr="000670FE">
              <w:rPr>
                <w:rFonts w:cs="Arial"/>
                <w:szCs w:val="18"/>
              </w:rPr>
              <w:t>sends a SIP NOTIFY informing that the temporary group has been removed.</w:t>
            </w:r>
          </w:p>
        </w:tc>
        <w:tc>
          <w:tcPr>
            <w:tcW w:w="708" w:type="dxa"/>
            <w:shd w:val="clear" w:color="auto" w:fill="auto"/>
            <w:vAlign w:val="center"/>
          </w:tcPr>
          <w:p w14:paraId="675477D1"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2E857CCC"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521158DA" w14:textId="77777777" w:rsidR="00784A32" w:rsidRPr="000670FE" w:rsidDel="00573CDE" w:rsidRDefault="00784A32" w:rsidP="00354887">
            <w:pPr>
              <w:pStyle w:val="TAL"/>
            </w:pPr>
            <w:r w:rsidRPr="000670FE">
              <w:t>-</w:t>
            </w:r>
          </w:p>
        </w:tc>
        <w:tc>
          <w:tcPr>
            <w:tcW w:w="850" w:type="dxa"/>
            <w:shd w:val="clear" w:color="auto" w:fill="auto"/>
          </w:tcPr>
          <w:p w14:paraId="7E8A8C9E" w14:textId="77777777" w:rsidR="00784A32" w:rsidRPr="000670FE" w:rsidDel="00573CDE" w:rsidRDefault="00784A32" w:rsidP="00354887">
            <w:pPr>
              <w:pStyle w:val="TAL"/>
            </w:pPr>
            <w:r w:rsidRPr="000670FE">
              <w:t>-</w:t>
            </w:r>
          </w:p>
        </w:tc>
      </w:tr>
      <w:tr w:rsidR="00784A32" w:rsidRPr="000670FE" w14:paraId="3AA9E415" w14:textId="77777777" w:rsidTr="00354887">
        <w:tc>
          <w:tcPr>
            <w:tcW w:w="534" w:type="dxa"/>
            <w:shd w:val="clear" w:color="auto" w:fill="auto"/>
          </w:tcPr>
          <w:p w14:paraId="7ECD6758" w14:textId="77777777" w:rsidR="00784A32" w:rsidRPr="000670FE" w:rsidRDefault="00784A32" w:rsidP="00354887">
            <w:pPr>
              <w:pStyle w:val="TAL"/>
            </w:pPr>
            <w:r w:rsidRPr="000670FE">
              <w:t>24</w:t>
            </w:r>
          </w:p>
        </w:tc>
        <w:tc>
          <w:tcPr>
            <w:tcW w:w="3968" w:type="dxa"/>
            <w:shd w:val="clear" w:color="auto" w:fill="auto"/>
          </w:tcPr>
          <w:p w14:paraId="29029EB2"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648ED2BA" w14:textId="77777777" w:rsidR="00784A32" w:rsidRPr="000670FE" w:rsidRDefault="00784A32" w:rsidP="00354887">
            <w:pPr>
              <w:pStyle w:val="TAL"/>
              <w:rPr>
                <w:rFonts w:cs="Arial"/>
                <w:szCs w:val="18"/>
              </w:rPr>
            </w:pPr>
            <w:r w:rsidRPr="000670FE">
              <w:t>--&gt;</w:t>
            </w:r>
          </w:p>
        </w:tc>
        <w:tc>
          <w:tcPr>
            <w:tcW w:w="2978" w:type="dxa"/>
            <w:shd w:val="clear" w:color="auto" w:fill="auto"/>
          </w:tcPr>
          <w:p w14:paraId="56370F06"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194830C6" w14:textId="77777777" w:rsidR="00784A32" w:rsidRPr="000670FE" w:rsidRDefault="00784A32" w:rsidP="00354887">
            <w:pPr>
              <w:pStyle w:val="TAL"/>
            </w:pPr>
            <w:r w:rsidRPr="000670FE">
              <w:t>-</w:t>
            </w:r>
          </w:p>
        </w:tc>
        <w:tc>
          <w:tcPr>
            <w:tcW w:w="850" w:type="dxa"/>
            <w:shd w:val="clear" w:color="auto" w:fill="auto"/>
          </w:tcPr>
          <w:p w14:paraId="0183DC5F" w14:textId="77777777" w:rsidR="00784A32" w:rsidRPr="000670FE" w:rsidRDefault="00784A32" w:rsidP="00354887">
            <w:pPr>
              <w:pStyle w:val="TAL"/>
            </w:pPr>
            <w:r w:rsidRPr="000670FE">
              <w:t>-</w:t>
            </w:r>
          </w:p>
        </w:tc>
      </w:tr>
      <w:tr w:rsidR="00784A32" w:rsidRPr="000670FE" w14:paraId="07FD3C8B" w14:textId="77777777" w:rsidTr="00354887">
        <w:tc>
          <w:tcPr>
            <w:tcW w:w="534" w:type="dxa"/>
            <w:shd w:val="clear" w:color="auto" w:fill="auto"/>
          </w:tcPr>
          <w:p w14:paraId="229FBC9E" w14:textId="77777777" w:rsidR="00784A32" w:rsidRPr="000670FE" w:rsidDel="00573CDE" w:rsidRDefault="00784A32" w:rsidP="00354887">
            <w:pPr>
              <w:pStyle w:val="TAL"/>
            </w:pPr>
            <w:r w:rsidRPr="000670FE">
              <w:t>25</w:t>
            </w:r>
          </w:p>
        </w:tc>
        <w:tc>
          <w:tcPr>
            <w:tcW w:w="3968" w:type="dxa"/>
            <w:shd w:val="clear" w:color="auto" w:fill="auto"/>
          </w:tcPr>
          <w:p w14:paraId="6513C72C" w14:textId="77777777" w:rsidR="00784A32" w:rsidRPr="000670FE" w:rsidDel="00573CDE" w:rsidRDefault="00784A32" w:rsidP="00354887">
            <w:pPr>
              <w:pStyle w:val="TAL"/>
            </w:pPr>
            <w:r w:rsidRPr="000670FE">
              <w:t>The SS (MCVideo Server) sends a HTTP 200 (OK) indicating group tear down completed.</w:t>
            </w:r>
          </w:p>
        </w:tc>
        <w:tc>
          <w:tcPr>
            <w:tcW w:w="708" w:type="dxa"/>
            <w:shd w:val="clear" w:color="auto" w:fill="auto"/>
          </w:tcPr>
          <w:p w14:paraId="42CCD1A7" w14:textId="77777777" w:rsidR="00784A32" w:rsidRPr="000670FE" w:rsidDel="00573CDE" w:rsidRDefault="00784A32" w:rsidP="00354887">
            <w:pPr>
              <w:pStyle w:val="TAL"/>
            </w:pPr>
            <w:r w:rsidRPr="000670FE">
              <w:t>&lt;--</w:t>
            </w:r>
          </w:p>
        </w:tc>
        <w:tc>
          <w:tcPr>
            <w:tcW w:w="2978" w:type="dxa"/>
            <w:shd w:val="clear" w:color="auto" w:fill="auto"/>
          </w:tcPr>
          <w:p w14:paraId="4693D85F" w14:textId="77777777" w:rsidR="00784A32" w:rsidRPr="000670FE" w:rsidDel="00573CDE" w:rsidRDefault="00784A32" w:rsidP="00354887">
            <w:pPr>
              <w:pStyle w:val="TAL"/>
            </w:pPr>
            <w:r w:rsidRPr="000670FE">
              <w:t>HTTP 200 (OK)</w:t>
            </w:r>
          </w:p>
        </w:tc>
        <w:tc>
          <w:tcPr>
            <w:tcW w:w="565" w:type="dxa"/>
            <w:shd w:val="clear" w:color="auto" w:fill="auto"/>
          </w:tcPr>
          <w:p w14:paraId="30E09326" w14:textId="77777777" w:rsidR="00784A32" w:rsidRPr="000670FE" w:rsidDel="00573CDE" w:rsidRDefault="00784A32" w:rsidP="00354887">
            <w:pPr>
              <w:pStyle w:val="TAL"/>
            </w:pPr>
            <w:r w:rsidRPr="000670FE">
              <w:t>-</w:t>
            </w:r>
          </w:p>
        </w:tc>
        <w:tc>
          <w:tcPr>
            <w:tcW w:w="850" w:type="dxa"/>
            <w:shd w:val="clear" w:color="auto" w:fill="auto"/>
          </w:tcPr>
          <w:p w14:paraId="3279DC17" w14:textId="77777777" w:rsidR="00784A32" w:rsidRPr="000670FE" w:rsidDel="00573CDE" w:rsidRDefault="00784A32" w:rsidP="00354887">
            <w:pPr>
              <w:pStyle w:val="TAL"/>
            </w:pPr>
            <w:r w:rsidRPr="000670FE">
              <w:t>-</w:t>
            </w:r>
          </w:p>
        </w:tc>
      </w:tr>
      <w:tr w:rsidR="00784A32" w:rsidRPr="000670FE" w14:paraId="456521F6" w14:textId="77777777" w:rsidTr="00354887">
        <w:tc>
          <w:tcPr>
            <w:tcW w:w="534" w:type="dxa"/>
            <w:shd w:val="clear" w:color="auto" w:fill="auto"/>
          </w:tcPr>
          <w:p w14:paraId="19086056" w14:textId="77777777" w:rsidR="00784A32" w:rsidRPr="000670FE" w:rsidDel="00573CDE" w:rsidRDefault="00784A32" w:rsidP="00354887">
            <w:pPr>
              <w:pStyle w:val="TAL"/>
            </w:pPr>
            <w:r w:rsidRPr="000670FE">
              <w:t>26</w:t>
            </w:r>
          </w:p>
        </w:tc>
        <w:tc>
          <w:tcPr>
            <w:tcW w:w="3968" w:type="dxa"/>
            <w:shd w:val="clear" w:color="auto" w:fill="auto"/>
          </w:tcPr>
          <w:p w14:paraId="716493CA"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 longer part of the temporary group?</w:t>
            </w:r>
          </w:p>
          <w:p w14:paraId="3A869056"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575C1912"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033A9B9D"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7A7081DD" w14:textId="77777777" w:rsidR="00784A32" w:rsidRPr="000670FE" w:rsidDel="00573CDE" w:rsidRDefault="00784A32" w:rsidP="00354887">
            <w:pPr>
              <w:pStyle w:val="TAL"/>
            </w:pPr>
            <w:r w:rsidRPr="000670FE">
              <w:t>3</w:t>
            </w:r>
          </w:p>
        </w:tc>
        <w:tc>
          <w:tcPr>
            <w:tcW w:w="850" w:type="dxa"/>
            <w:shd w:val="clear" w:color="auto" w:fill="auto"/>
          </w:tcPr>
          <w:p w14:paraId="49330574" w14:textId="77777777" w:rsidR="00784A32" w:rsidRPr="000670FE" w:rsidDel="00573CDE" w:rsidRDefault="00784A32" w:rsidP="00354887">
            <w:pPr>
              <w:pStyle w:val="TAL"/>
            </w:pPr>
            <w:r w:rsidRPr="000670FE">
              <w:t>P</w:t>
            </w:r>
          </w:p>
        </w:tc>
      </w:tr>
      <w:tr w:rsidR="00784A32" w:rsidRPr="000670FE" w14:paraId="03E0D578" w14:textId="77777777" w:rsidTr="00354887">
        <w:tc>
          <w:tcPr>
            <w:tcW w:w="534" w:type="dxa"/>
            <w:shd w:val="clear" w:color="auto" w:fill="auto"/>
          </w:tcPr>
          <w:p w14:paraId="53D4A6A5" w14:textId="77777777" w:rsidR="00784A32" w:rsidRPr="000670FE" w:rsidRDefault="00784A32" w:rsidP="00354887">
            <w:pPr>
              <w:pStyle w:val="TAL"/>
            </w:pPr>
            <w:r w:rsidRPr="000670FE">
              <w:t>-</w:t>
            </w:r>
          </w:p>
        </w:tc>
        <w:tc>
          <w:tcPr>
            <w:tcW w:w="3968" w:type="dxa"/>
            <w:shd w:val="clear" w:color="auto" w:fill="auto"/>
          </w:tcPr>
          <w:p w14:paraId="2009DE56" w14:textId="77777777" w:rsidR="00784A32" w:rsidRPr="000670FE" w:rsidRDefault="00784A32" w:rsidP="00354887">
            <w:pPr>
              <w:pStyle w:val="TAL"/>
              <w:rPr>
                <w:rFonts w:cs="Arial"/>
                <w:szCs w:val="18"/>
              </w:rPr>
            </w:pPr>
            <w:r w:rsidRPr="000670FE">
              <w:t>EXCEPTION: SS (MCVIDEO Server) releases the E-UTRA connection.</w:t>
            </w:r>
          </w:p>
        </w:tc>
        <w:tc>
          <w:tcPr>
            <w:tcW w:w="708" w:type="dxa"/>
            <w:shd w:val="clear" w:color="auto" w:fill="auto"/>
          </w:tcPr>
          <w:p w14:paraId="35A34D47" w14:textId="77777777" w:rsidR="00784A32" w:rsidRPr="000670FE" w:rsidRDefault="00784A32" w:rsidP="00354887">
            <w:pPr>
              <w:pStyle w:val="TAL"/>
              <w:rPr>
                <w:rFonts w:cs="Arial"/>
                <w:szCs w:val="18"/>
              </w:rPr>
            </w:pPr>
            <w:r w:rsidRPr="000670FE">
              <w:t>-</w:t>
            </w:r>
          </w:p>
        </w:tc>
        <w:tc>
          <w:tcPr>
            <w:tcW w:w="2978" w:type="dxa"/>
            <w:shd w:val="clear" w:color="auto" w:fill="auto"/>
          </w:tcPr>
          <w:p w14:paraId="54D873EF" w14:textId="77777777" w:rsidR="00784A32" w:rsidRPr="000670FE" w:rsidRDefault="00784A32" w:rsidP="00354887">
            <w:pPr>
              <w:pStyle w:val="TAL"/>
              <w:rPr>
                <w:rFonts w:cs="Arial"/>
                <w:szCs w:val="18"/>
              </w:rPr>
            </w:pPr>
            <w:r w:rsidRPr="000670FE">
              <w:t>-</w:t>
            </w:r>
          </w:p>
        </w:tc>
        <w:tc>
          <w:tcPr>
            <w:tcW w:w="565" w:type="dxa"/>
            <w:shd w:val="clear" w:color="auto" w:fill="auto"/>
          </w:tcPr>
          <w:p w14:paraId="0EE47B2F" w14:textId="77777777" w:rsidR="00784A32" w:rsidRPr="000670FE" w:rsidRDefault="00784A32" w:rsidP="00354887">
            <w:pPr>
              <w:pStyle w:val="TAL"/>
            </w:pPr>
            <w:r w:rsidRPr="000670FE">
              <w:t>-</w:t>
            </w:r>
          </w:p>
        </w:tc>
        <w:tc>
          <w:tcPr>
            <w:tcW w:w="850" w:type="dxa"/>
            <w:shd w:val="clear" w:color="auto" w:fill="auto"/>
          </w:tcPr>
          <w:p w14:paraId="6E566801" w14:textId="77777777" w:rsidR="00784A32" w:rsidRPr="000670FE" w:rsidRDefault="00784A32" w:rsidP="00354887">
            <w:pPr>
              <w:pStyle w:val="TAL"/>
            </w:pPr>
            <w:r w:rsidRPr="000670FE">
              <w:t>-</w:t>
            </w:r>
          </w:p>
        </w:tc>
      </w:tr>
    </w:tbl>
    <w:p w14:paraId="636A0DAC" w14:textId="77777777" w:rsidR="00784A32" w:rsidRPr="000670FE" w:rsidRDefault="00784A32" w:rsidP="00784A32"/>
    <w:p w14:paraId="769B5859" w14:textId="77777777" w:rsidR="00784A32" w:rsidRPr="000670FE" w:rsidRDefault="00784A32" w:rsidP="00F404DB">
      <w:pPr>
        <w:pStyle w:val="Heading4"/>
      </w:pPr>
      <w:bookmarkStart w:id="84" w:name="_Toc52787465"/>
      <w:bookmarkStart w:id="85" w:name="_Toc52787645"/>
      <w:r w:rsidRPr="000670FE">
        <w:t>5.2.3.3</w:t>
      </w:r>
      <w:r w:rsidRPr="000670FE">
        <w:tab/>
        <w:t>Specific message contents</w:t>
      </w:r>
      <w:bookmarkEnd w:id="84"/>
      <w:bookmarkEnd w:id="85"/>
    </w:p>
    <w:p w14:paraId="40993881" w14:textId="77777777" w:rsidR="00784A32" w:rsidRPr="000670FE" w:rsidRDefault="00784A32" w:rsidP="00784A32">
      <w:pPr>
        <w:pStyle w:val="TH"/>
      </w:pPr>
      <w:r w:rsidRPr="000670FE">
        <w:t>Table 5.2.3.3-1: 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5D8A9F74" w14:textId="77777777" w:rsidTr="00354887">
        <w:tc>
          <w:tcPr>
            <w:tcW w:w="9639" w:type="dxa"/>
          </w:tcPr>
          <w:p w14:paraId="5119958A" w14:textId="77777777" w:rsidR="00784A32" w:rsidRPr="000670FE" w:rsidRDefault="00784A32" w:rsidP="00354887">
            <w:pPr>
              <w:pStyle w:val="TAL"/>
              <w:rPr>
                <w:rFonts w:cs="Arial"/>
                <w:szCs w:val="18"/>
              </w:rPr>
            </w:pPr>
            <w:r w:rsidRPr="000670FE">
              <w:t>Derivation Path: TS 36.579-1 [2], Table 5.5.4.4-1, condition GROUPCONFIG</w:t>
            </w:r>
          </w:p>
        </w:tc>
      </w:tr>
    </w:tbl>
    <w:p w14:paraId="2A141A8E" w14:textId="77777777" w:rsidR="00784A32" w:rsidRPr="000670FE" w:rsidRDefault="00784A32" w:rsidP="00784A32"/>
    <w:p w14:paraId="604B8543" w14:textId="77777777" w:rsidR="00784A32" w:rsidRPr="000670FE" w:rsidRDefault="00784A32" w:rsidP="00784A32">
      <w:pPr>
        <w:pStyle w:val="TH"/>
      </w:pPr>
      <w:r w:rsidRPr="000670FE">
        <w:t>Table 5.2.3.3-2: 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259991E" w14:textId="77777777" w:rsidTr="00354887">
        <w:tc>
          <w:tcPr>
            <w:tcW w:w="9639" w:type="dxa"/>
          </w:tcPr>
          <w:p w14:paraId="4C4446B6" w14:textId="77777777" w:rsidR="00784A32" w:rsidRPr="000670FE" w:rsidRDefault="00784A32" w:rsidP="00354887">
            <w:pPr>
              <w:pStyle w:val="TAL"/>
              <w:rPr>
                <w:rFonts w:cs="Arial"/>
                <w:szCs w:val="18"/>
              </w:rPr>
            </w:pPr>
            <w:r w:rsidRPr="000670FE">
              <w:t>Derivation Path: TS 36.579-1 [2], Table 5.5.4.4-1, condition GROUPCONFIG</w:t>
            </w:r>
          </w:p>
        </w:tc>
      </w:tr>
    </w:tbl>
    <w:p w14:paraId="72540E67" w14:textId="77777777" w:rsidR="00784A32" w:rsidRPr="000670FE" w:rsidRDefault="00784A32" w:rsidP="00784A32"/>
    <w:p w14:paraId="1DB98506" w14:textId="77777777" w:rsidR="00784A32" w:rsidRPr="000670FE" w:rsidRDefault="00784A32" w:rsidP="00784A32">
      <w:pPr>
        <w:pStyle w:val="TH"/>
      </w:pPr>
      <w:r w:rsidRPr="000670FE">
        <w:t>Table 5.2.3.3-3: SIP NOTIFY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E956A75" w14:textId="77777777" w:rsidTr="00354887">
        <w:tc>
          <w:tcPr>
            <w:tcW w:w="9639" w:type="dxa"/>
            <w:gridSpan w:val="5"/>
          </w:tcPr>
          <w:p w14:paraId="7130F78A"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7D55B103" w14:textId="77777777" w:rsidTr="00354887">
        <w:tc>
          <w:tcPr>
            <w:tcW w:w="2835" w:type="dxa"/>
          </w:tcPr>
          <w:p w14:paraId="4521F820" w14:textId="77777777" w:rsidR="00784A32" w:rsidRPr="000670FE" w:rsidRDefault="00784A32" w:rsidP="00354887">
            <w:pPr>
              <w:pStyle w:val="TAH"/>
              <w:rPr>
                <w:bCs/>
              </w:rPr>
            </w:pPr>
            <w:r w:rsidRPr="000670FE">
              <w:rPr>
                <w:bCs/>
              </w:rPr>
              <w:t>Information Element</w:t>
            </w:r>
          </w:p>
        </w:tc>
        <w:tc>
          <w:tcPr>
            <w:tcW w:w="2126" w:type="dxa"/>
          </w:tcPr>
          <w:p w14:paraId="4338B393"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714DE0F8" w14:textId="77777777" w:rsidR="00784A32" w:rsidRPr="000670FE" w:rsidRDefault="00784A32" w:rsidP="00354887">
            <w:pPr>
              <w:pStyle w:val="TAH"/>
              <w:rPr>
                <w:bCs/>
              </w:rPr>
            </w:pPr>
            <w:r w:rsidRPr="000670FE">
              <w:rPr>
                <w:bCs/>
              </w:rPr>
              <w:t>Comment</w:t>
            </w:r>
          </w:p>
        </w:tc>
        <w:tc>
          <w:tcPr>
            <w:tcW w:w="1418" w:type="dxa"/>
          </w:tcPr>
          <w:p w14:paraId="53BC90BD" w14:textId="77777777" w:rsidR="00784A32" w:rsidRPr="000670FE" w:rsidRDefault="00784A32" w:rsidP="00354887">
            <w:pPr>
              <w:pStyle w:val="TAH"/>
              <w:rPr>
                <w:bCs/>
              </w:rPr>
            </w:pPr>
            <w:r w:rsidRPr="000670FE">
              <w:rPr>
                <w:bCs/>
              </w:rPr>
              <w:t>Reference</w:t>
            </w:r>
          </w:p>
        </w:tc>
        <w:tc>
          <w:tcPr>
            <w:tcW w:w="1134" w:type="dxa"/>
          </w:tcPr>
          <w:p w14:paraId="04098C3D" w14:textId="77777777" w:rsidR="00784A32" w:rsidRPr="000670FE" w:rsidRDefault="00784A32" w:rsidP="00354887">
            <w:pPr>
              <w:pStyle w:val="TAH"/>
              <w:rPr>
                <w:bCs/>
              </w:rPr>
            </w:pPr>
            <w:r w:rsidRPr="000670FE">
              <w:rPr>
                <w:bCs/>
              </w:rPr>
              <w:t>Condition</w:t>
            </w:r>
          </w:p>
        </w:tc>
      </w:tr>
      <w:tr w:rsidR="00784A32" w:rsidRPr="000670FE" w14:paraId="75A274FF" w14:textId="77777777" w:rsidTr="00354887">
        <w:tc>
          <w:tcPr>
            <w:tcW w:w="2835" w:type="dxa"/>
            <w:vAlign w:val="center"/>
          </w:tcPr>
          <w:p w14:paraId="5B74AA69"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25BA74C2"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7D1DFE8E" w14:textId="77777777" w:rsidR="00784A32" w:rsidRPr="000670FE" w:rsidRDefault="00784A32" w:rsidP="00354887">
            <w:pPr>
              <w:pStyle w:val="TAL"/>
              <w:rPr>
                <w:rFonts w:cs="Arial"/>
                <w:szCs w:val="18"/>
              </w:rPr>
            </w:pPr>
          </w:p>
        </w:tc>
        <w:tc>
          <w:tcPr>
            <w:tcW w:w="1418" w:type="dxa"/>
          </w:tcPr>
          <w:p w14:paraId="02BB83C0" w14:textId="77777777" w:rsidR="00784A32" w:rsidRPr="000670FE" w:rsidRDefault="00784A32" w:rsidP="00354887">
            <w:pPr>
              <w:pStyle w:val="TAL"/>
              <w:rPr>
                <w:rFonts w:cs="Arial"/>
                <w:szCs w:val="18"/>
              </w:rPr>
            </w:pPr>
          </w:p>
        </w:tc>
        <w:tc>
          <w:tcPr>
            <w:tcW w:w="1134" w:type="dxa"/>
          </w:tcPr>
          <w:p w14:paraId="6EBA2175" w14:textId="77777777" w:rsidR="00784A32" w:rsidRPr="000670FE" w:rsidRDefault="00784A32" w:rsidP="00354887">
            <w:pPr>
              <w:pStyle w:val="TAL"/>
              <w:rPr>
                <w:rFonts w:cs="Arial"/>
                <w:szCs w:val="18"/>
              </w:rPr>
            </w:pPr>
          </w:p>
        </w:tc>
      </w:tr>
      <w:tr w:rsidR="00784A32" w:rsidRPr="000670FE" w14:paraId="4486D520" w14:textId="77777777" w:rsidTr="00354887">
        <w:tc>
          <w:tcPr>
            <w:tcW w:w="2835" w:type="dxa"/>
            <w:vAlign w:val="center"/>
          </w:tcPr>
          <w:p w14:paraId="746F5657"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6E50439C"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183EA931" w14:textId="77777777" w:rsidR="00784A32" w:rsidRPr="000670FE" w:rsidRDefault="00784A32" w:rsidP="00354887">
            <w:pPr>
              <w:pStyle w:val="TAL"/>
              <w:rPr>
                <w:rFonts w:cs="Arial"/>
                <w:szCs w:val="18"/>
              </w:rPr>
            </w:pPr>
          </w:p>
        </w:tc>
        <w:tc>
          <w:tcPr>
            <w:tcW w:w="1418" w:type="dxa"/>
          </w:tcPr>
          <w:p w14:paraId="36ED7778" w14:textId="77777777" w:rsidR="00784A32" w:rsidRPr="000670FE" w:rsidRDefault="00784A32" w:rsidP="00354887">
            <w:pPr>
              <w:pStyle w:val="TAL"/>
            </w:pPr>
          </w:p>
        </w:tc>
        <w:tc>
          <w:tcPr>
            <w:tcW w:w="1134" w:type="dxa"/>
          </w:tcPr>
          <w:p w14:paraId="4F0D190D" w14:textId="77777777" w:rsidR="00784A32" w:rsidRPr="000670FE" w:rsidRDefault="00784A32" w:rsidP="00354887">
            <w:pPr>
              <w:pStyle w:val="TAL"/>
              <w:rPr>
                <w:rFonts w:cs="Arial"/>
                <w:szCs w:val="18"/>
              </w:rPr>
            </w:pPr>
          </w:p>
        </w:tc>
      </w:tr>
      <w:tr w:rsidR="00784A32" w:rsidRPr="000670FE" w14:paraId="149F75AC" w14:textId="77777777" w:rsidTr="00354887">
        <w:tc>
          <w:tcPr>
            <w:tcW w:w="2835" w:type="dxa"/>
            <w:vAlign w:val="center"/>
          </w:tcPr>
          <w:p w14:paraId="03AAF875"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510A4D16" w14:textId="77777777" w:rsidR="00784A32" w:rsidRPr="000670FE" w:rsidRDefault="00784A32" w:rsidP="00354887">
            <w:pPr>
              <w:pStyle w:val="TAL"/>
            </w:pPr>
            <w:r w:rsidRPr="000670FE">
              <w:t>As described in Table 5.2.3.3-5</w:t>
            </w:r>
          </w:p>
        </w:tc>
        <w:tc>
          <w:tcPr>
            <w:tcW w:w="2126" w:type="dxa"/>
            <w:tcBorders>
              <w:top w:val="single" w:sz="4" w:space="0" w:color="auto"/>
              <w:bottom w:val="single" w:sz="4" w:space="0" w:color="auto"/>
            </w:tcBorders>
          </w:tcPr>
          <w:p w14:paraId="133C21C2"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04E7BE03" w14:textId="77777777" w:rsidR="00784A32" w:rsidRPr="000670FE" w:rsidRDefault="00784A32" w:rsidP="00354887">
            <w:pPr>
              <w:pStyle w:val="TAL"/>
            </w:pPr>
            <w:r w:rsidRPr="000670FE">
              <w:t>TS 33.179 [15]</w:t>
            </w:r>
          </w:p>
        </w:tc>
        <w:tc>
          <w:tcPr>
            <w:tcW w:w="1134" w:type="dxa"/>
          </w:tcPr>
          <w:p w14:paraId="497124D9" w14:textId="77777777" w:rsidR="00784A32" w:rsidRPr="000670FE" w:rsidRDefault="00784A32" w:rsidP="00354887">
            <w:pPr>
              <w:pStyle w:val="TAL"/>
              <w:rPr>
                <w:rFonts w:cs="Arial"/>
                <w:szCs w:val="18"/>
              </w:rPr>
            </w:pPr>
          </w:p>
        </w:tc>
      </w:tr>
      <w:tr w:rsidR="00784A32" w:rsidRPr="000670FE" w14:paraId="1B2B0160" w14:textId="77777777" w:rsidTr="00354887">
        <w:tc>
          <w:tcPr>
            <w:tcW w:w="2835" w:type="dxa"/>
            <w:vAlign w:val="center"/>
          </w:tcPr>
          <w:p w14:paraId="4471FCFC" w14:textId="77777777" w:rsidR="00784A32" w:rsidRPr="000670FE" w:rsidRDefault="00784A32" w:rsidP="00354887">
            <w:pPr>
              <w:pStyle w:val="TAL"/>
              <w:rPr>
                <w:b/>
                <w:bCs/>
              </w:rPr>
            </w:pPr>
            <w:r w:rsidRPr="000670FE">
              <w:t xml:space="preserve">        MCVideo-Info</w:t>
            </w:r>
          </w:p>
        </w:tc>
        <w:tc>
          <w:tcPr>
            <w:tcW w:w="2126" w:type="dxa"/>
            <w:vAlign w:val="center"/>
          </w:tcPr>
          <w:p w14:paraId="64031D8C" w14:textId="77777777" w:rsidR="00784A32" w:rsidRPr="000670FE" w:rsidRDefault="00784A32" w:rsidP="00354887">
            <w:pPr>
              <w:pStyle w:val="TAL"/>
            </w:pPr>
          </w:p>
        </w:tc>
        <w:tc>
          <w:tcPr>
            <w:tcW w:w="2126" w:type="dxa"/>
            <w:tcBorders>
              <w:top w:val="single" w:sz="4" w:space="0" w:color="auto"/>
              <w:bottom w:val="single" w:sz="4" w:space="0" w:color="auto"/>
            </w:tcBorders>
          </w:tcPr>
          <w:p w14:paraId="66916111" w14:textId="77777777" w:rsidR="00784A32" w:rsidRPr="000670FE" w:rsidRDefault="00784A32" w:rsidP="00354887">
            <w:pPr>
              <w:pStyle w:val="TAL"/>
              <w:rPr>
                <w:lang w:bidi="hi-IN"/>
              </w:rPr>
            </w:pPr>
          </w:p>
        </w:tc>
        <w:tc>
          <w:tcPr>
            <w:tcW w:w="1418" w:type="dxa"/>
          </w:tcPr>
          <w:p w14:paraId="7245C7E0" w14:textId="77777777" w:rsidR="00784A32" w:rsidRPr="000670FE" w:rsidRDefault="00784A32" w:rsidP="00354887">
            <w:pPr>
              <w:pStyle w:val="TAL"/>
            </w:pPr>
          </w:p>
        </w:tc>
        <w:tc>
          <w:tcPr>
            <w:tcW w:w="1134" w:type="dxa"/>
          </w:tcPr>
          <w:p w14:paraId="7A11E27E" w14:textId="77777777" w:rsidR="00784A32" w:rsidRPr="000670FE" w:rsidRDefault="00784A32" w:rsidP="00354887">
            <w:pPr>
              <w:pStyle w:val="TAL"/>
              <w:rPr>
                <w:rFonts w:cs="Arial"/>
                <w:szCs w:val="18"/>
              </w:rPr>
            </w:pPr>
          </w:p>
        </w:tc>
      </w:tr>
      <w:tr w:rsidR="00784A32" w:rsidRPr="000670FE" w14:paraId="46DF11B0" w14:textId="77777777" w:rsidTr="00354887">
        <w:tc>
          <w:tcPr>
            <w:tcW w:w="2835" w:type="dxa"/>
            <w:vAlign w:val="center"/>
          </w:tcPr>
          <w:p w14:paraId="5BE06E41" w14:textId="77777777" w:rsidR="00784A32" w:rsidRPr="000670FE" w:rsidRDefault="00784A32" w:rsidP="00354887">
            <w:pPr>
              <w:pStyle w:val="TAL"/>
            </w:pPr>
            <w:r w:rsidRPr="000670FE">
              <w:t xml:space="preserve">          mcvideo-Params</w:t>
            </w:r>
          </w:p>
        </w:tc>
        <w:tc>
          <w:tcPr>
            <w:tcW w:w="2126" w:type="dxa"/>
            <w:vAlign w:val="center"/>
          </w:tcPr>
          <w:p w14:paraId="4BF29E29" w14:textId="77777777" w:rsidR="00784A32" w:rsidRPr="000670FE" w:rsidRDefault="00784A32" w:rsidP="00354887">
            <w:pPr>
              <w:pStyle w:val="TAL"/>
            </w:pPr>
          </w:p>
        </w:tc>
        <w:tc>
          <w:tcPr>
            <w:tcW w:w="2126" w:type="dxa"/>
            <w:tcBorders>
              <w:top w:val="single" w:sz="4" w:space="0" w:color="auto"/>
              <w:bottom w:val="single" w:sz="4" w:space="0" w:color="auto"/>
            </w:tcBorders>
          </w:tcPr>
          <w:p w14:paraId="35AA6FF9" w14:textId="77777777" w:rsidR="00784A32" w:rsidRPr="000670FE" w:rsidRDefault="00784A32" w:rsidP="00354887">
            <w:pPr>
              <w:pStyle w:val="TAL"/>
              <w:rPr>
                <w:lang w:bidi="hi-IN"/>
              </w:rPr>
            </w:pPr>
          </w:p>
        </w:tc>
        <w:tc>
          <w:tcPr>
            <w:tcW w:w="1418" w:type="dxa"/>
          </w:tcPr>
          <w:p w14:paraId="66967E91" w14:textId="77777777" w:rsidR="00784A32" w:rsidRPr="000670FE" w:rsidRDefault="00784A32" w:rsidP="00354887">
            <w:pPr>
              <w:pStyle w:val="TAL"/>
            </w:pPr>
          </w:p>
        </w:tc>
        <w:tc>
          <w:tcPr>
            <w:tcW w:w="1134" w:type="dxa"/>
          </w:tcPr>
          <w:p w14:paraId="36827C15" w14:textId="77777777" w:rsidR="00784A32" w:rsidRPr="000670FE" w:rsidRDefault="00784A32" w:rsidP="00354887">
            <w:pPr>
              <w:pStyle w:val="TAL"/>
              <w:rPr>
                <w:rFonts w:cs="Arial"/>
                <w:szCs w:val="18"/>
              </w:rPr>
            </w:pPr>
          </w:p>
        </w:tc>
      </w:tr>
      <w:tr w:rsidR="00784A32" w:rsidRPr="000670FE" w14:paraId="4DFEF3C9" w14:textId="77777777" w:rsidTr="00354887">
        <w:tc>
          <w:tcPr>
            <w:tcW w:w="2835" w:type="dxa"/>
            <w:vAlign w:val="center"/>
          </w:tcPr>
          <w:p w14:paraId="76B66187" w14:textId="77777777" w:rsidR="00784A32" w:rsidRPr="000670FE" w:rsidRDefault="00784A32" w:rsidP="00354887">
            <w:pPr>
              <w:pStyle w:val="TAL"/>
            </w:pPr>
            <w:r w:rsidRPr="000670FE">
              <w:t xml:space="preserve">            mcvideo-calling-group-id</w:t>
            </w:r>
          </w:p>
        </w:tc>
        <w:tc>
          <w:tcPr>
            <w:tcW w:w="2126" w:type="dxa"/>
            <w:vAlign w:val="center"/>
          </w:tcPr>
          <w:p w14:paraId="4DC87B04" w14:textId="77777777" w:rsidR="00784A32" w:rsidRPr="000670FE" w:rsidRDefault="00784A32" w:rsidP="00354887">
            <w:pPr>
              <w:pStyle w:val="TAL"/>
            </w:pPr>
            <w:r w:rsidRPr="000670FE">
              <w:t>px_MCVideo_Group_B_ID</w:t>
            </w:r>
          </w:p>
        </w:tc>
        <w:tc>
          <w:tcPr>
            <w:tcW w:w="2126" w:type="dxa"/>
            <w:tcBorders>
              <w:top w:val="single" w:sz="4" w:space="0" w:color="auto"/>
              <w:bottom w:val="single" w:sz="4" w:space="0" w:color="auto"/>
            </w:tcBorders>
          </w:tcPr>
          <w:p w14:paraId="1F2435C7" w14:textId="77777777" w:rsidR="00784A32" w:rsidRPr="000670FE" w:rsidRDefault="00784A32" w:rsidP="00354887">
            <w:pPr>
              <w:pStyle w:val="TAL"/>
              <w:rPr>
                <w:lang w:bidi="hi-IN"/>
              </w:rPr>
            </w:pPr>
            <w:r w:rsidRPr="000670FE">
              <w:rPr>
                <w:lang w:bidi="hi-IN"/>
              </w:rPr>
              <w:t>Group identifier</w:t>
            </w:r>
          </w:p>
        </w:tc>
        <w:tc>
          <w:tcPr>
            <w:tcW w:w="1418" w:type="dxa"/>
          </w:tcPr>
          <w:p w14:paraId="4B2FC74B" w14:textId="77777777" w:rsidR="00784A32" w:rsidRPr="000670FE" w:rsidRDefault="00784A32" w:rsidP="00354887">
            <w:pPr>
              <w:pStyle w:val="TAL"/>
            </w:pPr>
            <w:r w:rsidRPr="000670FE">
              <w:t>TS 24.481 [11]</w:t>
            </w:r>
          </w:p>
        </w:tc>
        <w:tc>
          <w:tcPr>
            <w:tcW w:w="1134" w:type="dxa"/>
          </w:tcPr>
          <w:p w14:paraId="02FD6456" w14:textId="77777777" w:rsidR="00784A32" w:rsidRPr="000670FE" w:rsidRDefault="00784A32" w:rsidP="00354887">
            <w:pPr>
              <w:pStyle w:val="TAL"/>
              <w:rPr>
                <w:rFonts w:cs="Arial"/>
                <w:szCs w:val="18"/>
              </w:rPr>
            </w:pPr>
          </w:p>
        </w:tc>
      </w:tr>
    </w:tbl>
    <w:p w14:paraId="48DB36DF" w14:textId="77777777" w:rsidR="00784A32" w:rsidRPr="000670FE" w:rsidRDefault="00784A32" w:rsidP="00784A32"/>
    <w:p w14:paraId="1CD4D31E" w14:textId="77777777" w:rsidR="00784A32" w:rsidRPr="000670FE" w:rsidRDefault="00784A32" w:rsidP="00784A32">
      <w:pPr>
        <w:pStyle w:val="TH"/>
      </w:pPr>
      <w:r w:rsidRPr="000670FE">
        <w:t>Table 5.2.3.3-4: SIP NOTIFY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158BF00" w14:textId="77777777" w:rsidTr="00354887">
        <w:tc>
          <w:tcPr>
            <w:tcW w:w="9639" w:type="dxa"/>
            <w:gridSpan w:val="5"/>
          </w:tcPr>
          <w:p w14:paraId="2BB3F207"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76EADDFB" w14:textId="77777777" w:rsidTr="00354887">
        <w:tc>
          <w:tcPr>
            <w:tcW w:w="2835" w:type="dxa"/>
          </w:tcPr>
          <w:p w14:paraId="34A42F47" w14:textId="77777777" w:rsidR="00784A32" w:rsidRPr="000670FE" w:rsidRDefault="00784A32" w:rsidP="00354887">
            <w:pPr>
              <w:pStyle w:val="TAH"/>
              <w:rPr>
                <w:bCs/>
              </w:rPr>
            </w:pPr>
            <w:r w:rsidRPr="000670FE">
              <w:rPr>
                <w:bCs/>
              </w:rPr>
              <w:t>Information Element</w:t>
            </w:r>
          </w:p>
        </w:tc>
        <w:tc>
          <w:tcPr>
            <w:tcW w:w="2126" w:type="dxa"/>
          </w:tcPr>
          <w:p w14:paraId="19B68D30"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B532E7A" w14:textId="77777777" w:rsidR="00784A32" w:rsidRPr="000670FE" w:rsidRDefault="00784A32" w:rsidP="00354887">
            <w:pPr>
              <w:pStyle w:val="TAH"/>
              <w:rPr>
                <w:bCs/>
              </w:rPr>
            </w:pPr>
            <w:r w:rsidRPr="000670FE">
              <w:rPr>
                <w:bCs/>
              </w:rPr>
              <w:t>Comment</w:t>
            </w:r>
          </w:p>
        </w:tc>
        <w:tc>
          <w:tcPr>
            <w:tcW w:w="1418" w:type="dxa"/>
          </w:tcPr>
          <w:p w14:paraId="112AAF1A" w14:textId="77777777" w:rsidR="00784A32" w:rsidRPr="000670FE" w:rsidRDefault="00784A32" w:rsidP="00354887">
            <w:pPr>
              <w:pStyle w:val="TAH"/>
              <w:rPr>
                <w:bCs/>
              </w:rPr>
            </w:pPr>
            <w:r w:rsidRPr="000670FE">
              <w:rPr>
                <w:bCs/>
              </w:rPr>
              <w:t>Reference</w:t>
            </w:r>
          </w:p>
        </w:tc>
        <w:tc>
          <w:tcPr>
            <w:tcW w:w="1134" w:type="dxa"/>
          </w:tcPr>
          <w:p w14:paraId="2D8C3570" w14:textId="77777777" w:rsidR="00784A32" w:rsidRPr="000670FE" w:rsidRDefault="00784A32" w:rsidP="00354887">
            <w:pPr>
              <w:pStyle w:val="TAH"/>
              <w:rPr>
                <w:bCs/>
              </w:rPr>
            </w:pPr>
            <w:r w:rsidRPr="000670FE">
              <w:rPr>
                <w:bCs/>
              </w:rPr>
              <w:t>Condition</w:t>
            </w:r>
          </w:p>
        </w:tc>
      </w:tr>
      <w:tr w:rsidR="00784A32" w:rsidRPr="000670FE" w14:paraId="56C46500" w14:textId="77777777" w:rsidTr="00354887">
        <w:tc>
          <w:tcPr>
            <w:tcW w:w="2835" w:type="dxa"/>
            <w:vAlign w:val="center"/>
          </w:tcPr>
          <w:p w14:paraId="2B52CD49"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229A40F7"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12BAF63C" w14:textId="77777777" w:rsidR="00784A32" w:rsidRPr="000670FE" w:rsidRDefault="00784A32" w:rsidP="00354887">
            <w:pPr>
              <w:pStyle w:val="TAL"/>
              <w:rPr>
                <w:rFonts w:cs="Arial"/>
                <w:szCs w:val="18"/>
              </w:rPr>
            </w:pPr>
          </w:p>
        </w:tc>
        <w:tc>
          <w:tcPr>
            <w:tcW w:w="1418" w:type="dxa"/>
          </w:tcPr>
          <w:p w14:paraId="29851F9C" w14:textId="77777777" w:rsidR="00784A32" w:rsidRPr="000670FE" w:rsidRDefault="00784A32" w:rsidP="00354887">
            <w:pPr>
              <w:pStyle w:val="TAL"/>
              <w:rPr>
                <w:rFonts w:cs="Arial"/>
                <w:szCs w:val="18"/>
              </w:rPr>
            </w:pPr>
          </w:p>
        </w:tc>
        <w:tc>
          <w:tcPr>
            <w:tcW w:w="1134" w:type="dxa"/>
          </w:tcPr>
          <w:p w14:paraId="731A65E8" w14:textId="77777777" w:rsidR="00784A32" w:rsidRPr="000670FE" w:rsidRDefault="00784A32" w:rsidP="00354887">
            <w:pPr>
              <w:pStyle w:val="TAL"/>
              <w:rPr>
                <w:rFonts w:cs="Arial"/>
                <w:szCs w:val="18"/>
              </w:rPr>
            </w:pPr>
          </w:p>
        </w:tc>
      </w:tr>
      <w:tr w:rsidR="00784A32" w:rsidRPr="000670FE" w14:paraId="20746248" w14:textId="77777777" w:rsidTr="00354887">
        <w:tc>
          <w:tcPr>
            <w:tcW w:w="2835" w:type="dxa"/>
            <w:vAlign w:val="center"/>
          </w:tcPr>
          <w:p w14:paraId="4763843F"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4FD53728"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41B1E44E" w14:textId="77777777" w:rsidR="00784A32" w:rsidRPr="000670FE" w:rsidRDefault="00784A32" w:rsidP="00354887">
            <w:pPr>
              <w:pStyle w:val="TAL"/>
              <w:rPr>
                <w:rFonts w:cs="Arial"/>
                <w:szCs w:val="18"/>
              </w:rPr>
            </w:pPr>
          </w:p>
        </w:tc>
        <w:tc>
          <w:tcPr>
            <w:tcW w:w="1418" w:type="dxa"/>
          </w:tcPr>
          <w:p w14:paraId="609057F4" w14:textId="77777777" w:rsidR="00784A32" w:rsidRPr="000670FE" w:rsidRDefault="00784A32" w:rsidP="00354887">
            <w:pPr>
              <w:pStyle w:val="TAL"/>
            </w:pPr>
          </w:p>
        </w:tc>
        <w:tc>
          <w:tcPr>
            <w:tcW w:w="1134" w:type="dxa"/>
          </w:tcPr>
          <w:p w14:paraId="1C8B20C2" w14:textId="77777777" w:rsidR="00784A32" w:rsidRPr="000670FE" w:rsidRDefault="00784A32" w:rsidP="00354887">
            <w:pPr>
              <w:pStyle w:val="TAL"/>
              <w:rPr>
                <w:rFonts w:cs="Arial"/>
                <w:szCs w:val="18"/>
              </w:rPr>
            </w:pPr>
          </w:p>
        </w:tc>
      </w:tr>
      <w:tr w:rsidR="00784A32" w:rsidRPr="000670FE" w14:paraId="3118DF66" w14:textId="77777777" w:rsidTr="00354887">
        <w:tc>
          <w:tcPr>
            <w:tcW w:w="2835" w:type="dxa"/>
            <w:vAlign w:val="center"/>
          </w:tcPr>
          <w:p w14:paraId="2BEB39A7"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A0F78CE" w14:textId="77777777" w:rsidR="00784A32" w:rsidRPr="000670FE" w:rsidRDefault="00784A32" w:rsidP="00354887">
            <w:pPr>
              <w:pStyle w:val="TAL"/>
            </w:pPr>
            <w:r w:rsidRPr="000670FE">
              <w:t>As described in Table 5.2.3.3-6</w:t>
            </w:r>
          </w:p>
        </w:tc>
        <w:tc>
          <w:tcPr>
            <w:tcW w:w="2126" w:type="dxa"/>
            <w:tcBorders>
              <w:top w:val="single" w:sz="4" w:space="0" w:color="auto"/>
              <w:bottom w:val="single" w:sz="4" w:space="0" w:color="auto"/>
            </w:tcBorders>
          </w:tcPr>
          <w:p w14:paraId="3E9A7F6E"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48177DE5" w14:textId="77777777" w:rsidR="00784A32" w:rsidRPr="000670FE" w:rsidRDefault="00784A32" w:rsidP="00354887">
            <w:pPr>
              <w:pStyle w:val="TAL"/>
            </w:pPr>
            <w:r w:rsidRPr="000670FE">
              <w:t>TS 33.179 [15]</w:t>
            </w:r>
          </w:p>
        </w:tc>
        <w:tc>
          <w:tcPr>
            <w:tcW w:w="1134" w:type="dxa"/>
          </w:tcPr>
          <w:p w14:paraId="4845995A" w14:textId="77777777" w:rsidR="00784A32" w:rsidRPr="000670FE" w:rsidRDefault="00784A32" w:rsidP="00354887">
            <w:pPr>
              <w:pStyle w:val="TAL"/>
              <w:rPr>
                <w:rFonts w:cs="Arial"/>
                <w:szCs w:val="18"/>
              </w:rPr>
            </w:pPr>
          </w:p>
        </w:tc>
      </w:tr>
      <w:tr w:rsidR="00784A32" w:rsidRPr="000670FE" w14:paraId="5DACBF9A" w14:textId="77777777" w:rsidTr="00354887">
        <w:tc>
          <w:tcPr>
            <w:tcW w:w="2835" w:type="dxa"/>
            <w:vAlign w:val="center"/>
          </w:tcPr>
          <w:p w14:paraId="223F0D65" w14:textId="77777777" w:rsidR="00784A32" w:rsidRPr="000670FE" w:rsidRDefault="00784A32" w:rsidP="00354887">
            <w:pPr>
              <w:pStyle w:val="TAL"/>
              <w:rPr>
                <w:b/>
                <w:bCs/>
              </w:rPr>
            </w:pPr>
            <w:r w:rsidRPr="000670FE">
              <w:t xml:space="preserve">        MCVideo-Info</w:t>
            </w:r>
          </w:p>
        </w:tc>
        <w:tc>
          <w:tcPr>
            <w:tcW w:w="2126" w:type="dxa"/>
            <w:vAlign w:val="center"/>
          </w:tcPr>
          <w:p w14:paraId="67F19E27" w14:textId="77777777" w:rsidR="00784A32" w:rsidRPr="000670FE" w:rsidRDefault="00784A32" w:rsidP="00354887">
            <w:pPr>
              <w:pStyle w:val="TAL"/>
            </w:pPr>
          </w:p>
        </w:tc>
        <w:tc>
          <w:tcPr>
            <w:tcW w:w="2126" w:type="dxa"/>
            <w:tcBorders>
              <w:top w:val="single" w:sz="4" w:space="0" w:color="auto"/>
              <w:bottom w:val="single" w:sz="4" w:space="0" w:color="auto"/>
            </w:tcBorders>
          </w:tcPr>
          <w:p w14:paraId="3B4D1C6E" w14:textId="77777777" w:rsidR="00784A32" w:rsidRPr="000670FE" w:rsidRDefault="00784A32" w:rsidP="00354887">
            <w:pPr>
              <w:pStyle w:val="TAL"/>
              <w:rPr>
                <w:lang w:bidi="hi-IN"/>
              </w:rPr>
            </w:pPr>
          </w:p>
        </w:tc>
        <w:tc>
          <w:tcPr>
            <w:tcW w:w="1418" w:type="dxa"/>
          </w:tcPr>
          <w:p w14:paraId="18486EC5" w14:textId="77777777" w:rsidR="00784A32" w:rsidRPr="000670FE" w:rsidRDefault="00784A32" w:rsidP="00354887">
            <w:pPr>
              <w:pStyle w:val="TAL"/>
            </w:pPr>
          </w:p>
        </w:tc>
        <w:tc>
          <w:tcPr>
            <w:tcW w:w="1134" w:type="dxa"/>
          </w:tcPr>
          <w:p w14:paraId="2DCE47FF" w14:textId="77777777" w:rsidR="00784A32" w:rsidRPr="000670FE" w:rsidRDefault="00784A32" w:rsidP="00354887">
            <w:pPr>
              <w:pStyle w:val="TAL"/>
              <w:rPr>
                <w:rFonts w:cs="Arial"/>
                <w:szCs w:val="18"/>
              </w:rPr>
            </w:pPr>
          </w:p>
        </w:tc>
      </w:tr>
      <w:tr w:rsidR="00784A32" w:rsidRPr="000670FE" w14:paraId="28425DB4" w14:textId="77777777" w:rsidTr="00354887">
        <w:tc>
          <w:tcPr>
            <w:tcW w:w="2835" w:type="dxa"/>
            <w:vAlign w:val="center"/>
          </w:tcPr>
          <w:p w14:paraId="473F591A" w14:textId="77777777" w:rsidR="00784A32" w:rsidRPr="000670FE" w:rsidRDefault="00784A32" w:rsidP="00354887">
            <w:pPr>
              <w:pStyle w:val="TAL"/>
            </w:pPr>
            <w:r w:rsidRPr="000670FE">
              <w:t xml:space="preserve">          mcvideo-Params</w:t>
            </w:r>
          </w:p>
        </w:tc>
        <w:tc>
          <w:tcPr>
            <w:tcW w:w="2126" w:type="dxa"/>
            <w:vAlign w:val="center"/>
          </w:tcPr>
          <w:p w14:paraId="644A1256" w14:textId="77777777" w:rsidR="00784A32" w:rsidRPr="000670FE" w:rsidRDefault="00784A32" w:rsidP="00354887">
            <w:pPr>
              <w:pStyle w:val="TAL"/>
            </w:pPr>
          </w:p>
        </w:tc>
        <w:tc>
          <w:tcPr>
            <w:tcW w:w="2126" w:type="dxa"/>
            <w:tcBorders>
              <w:top w:val="single" w:sz="4" w:space="0" w:color="auto"/>
              <w:bottom w:val="single" w:sz="4" w:space="0" w:color="auto"/>
            </w:tcBorders>
          </w:tcPr>
          <w:p w14:paraId="08AE498F" w14:textId="77777777" w:rsidR="00784A32" w:rsidRPr="000670FE" w:rsidRDefault="00784A32" w:rsidP="00354887">
            <w:pPr>
              <w:pStyle w:val="TAL"/>
              <w:rPr>
                <w:lang w:bidi="hi-IN"/>
              </w:rPr>
            </w:pPr>
          </w:p>
        </w:tc>
        <w:tc>
          <w:tcPr>
            <w:tcW w:w="1418" w:type="dxa"/>
          </w:tcPr>
          <w:p w14:paraId="21489E09" w14:textId="77777777" w:rsidR="00784A32" w:rsidRPr="000670FE" w:rsidRDefault="00784A32" w:rsidP="00354887">
            <w:pPr>
              <w:pStyle w:val="TAL"/>
            </w:pPr>
          </w:p>
        </w:tc>
        <w:tc>
          <w:tcPr>
            <w:tcW w:w="1134" w:type="dxa"/>
          </w:tcPr>
          <w:p w14:paraId="79E383C0" w14:textId="77777777" w:rsidR="00784A32" w:rsidRPr="000670FE" w:rsidRDefault="00784A32" w:rsidP="00354887">
            <w:pPr>
              <w:pStyle w:val="TAL"/>
              <w:rPr>
                <w:rFonts w:cs="Arial"/>
                <w:szCs w:val="18"/>
              </w:rPr>
            </w:pPr>
          </w:p>
        </w:tc>
      </w:tr>
      <w:tr w:rsidR="00784A32" w:rsidRPr="000670FE" w14:paraId="57CE2099" w14:textId="77777777" w:rsidTr="00354887">
        <w:tc>
          <w:tcPr>
            <w:tcW w:w="2835" w:type="dxa"/>
            <w:vAlign w:val="center"/>
          </w:tcPr>
          <w:p w14:paraId="15118D19" w14:textId="77777777" w:rsidR="00784A32" w:rsidRPr="000670FE" w:rsidRDefault="00784A32" w:rsidP="00354887">
            <w:pPr>
              <w:pStyle w:val="TAL"/>
            </w:pPr>
            <w:r w:rsidRPr="000670FE">
              <w:t xml:space="preserve">            mcvideo-calling-group-id</w:t>
            </w:r>
          </w:p>
        </w:tc>
        <w:tc>
          <w:tcPr>
            <w:tcW w:w="2126" w:type="dxa"/>
            <w:vAlign w:val="center"/>
          </w:tcPr>
          <w:p w14:paraId="5D5EAF3A" w14:textId="77777777" w:rsidR="00784A32" w:rsidRPr="000670FE" w:rsidRDefault="00784A32" w:rsidP="00354887">
            <w:pPr>
              <w:pStyle w:val="TAL"/>
            </w:pPr>
            <w:r w:rsidRPr="000670FE">
              <w:t>px_MCVideo_Group_C_ID</w:t>
            </w:r>
          </w:p>
        </w:tc>
        <w:tc>
          <w:tcPr>
            <w:tcW w:w="2126" w:type="dxa"/>
            <w:tcBorders>
              <w:top w:val="single" w:sz="4" w:space="0" w:color="auto"/>
              <w:bottom w:val="single" w:sz="4" w:space="0" w:color="auto"/>
            </w:tcBorders>
          </w:tcPr>
          <w:p w14:paraId="14753849" w14:textId="77777777" w:rsidR="00784A32" w:rsidRPr="000670FE" w:rsidRDefault="00784A32" w:rsidP="00354887">
            <w:pPr>
              <w:pStyle w:val="TAL"/>
              <w:rPr>
                <w:lang w:bidi="hi-IN"/>
              </w:rPr>
            </w:pPr>
            <w:r w:rsidRPr="000670FE">
              <w:rPr>
                <w:lang w:bidi="hi-IN"/>
              </w:rPr>
              <w:t>Group identifier</w:t>
            </w:r>
          </w:p>
        </w:tc>
        <w:tc>
          <w:tcPr>
            <w:tcW w:w="1418" w:type="dxa"/>
          </w:tcPr>
          <w:p w14:paraId="6FFD17CB" w14:textId="77777777" w:rsidR="00784A32" w:rsidRPr="000670FE" w:rsidRDefault="00784A32" w:rsidP="00354887">
            <w:pPr>
              <w:pStyle w:val="TAL"/>
            </w:pPr>
            <w:r w:rsidRPr="000670FE">
              <w:t>TS 24.481 [11]</w:t>
            </w:r>
          </w:p>
        </w:tc>
        <w:tc>
          <w:tcPr>
            <w:tcW w:w="1134" w:type="dxa"/>
          </w:tcPr>
          <w:p w14:paraId="5B86A754" w14:textId="77777777" w:rsidR="00784A32" w:rsidRPr="000670FE" w:rsidRDefault="00784A32" w:rsidP="00354887">
            <w:pPr>
              <w:pStyle w:val="TAL"/>
              <w:rPr>
                <w:rFonts w:cs="Arial"/>
                <w:szCs w:val="18"/>
              </w:rPr>
            </w:pPr>
          </w:p>
        </w:tc>
      </w:tr>
    </w:tbl>
    <w:p w14:paraId="19C57AAE" w14:textId="77777777" w:rsidR="00784A32" w:rsidRPr="000670FE" w:rsidRDefault="00784A32" w:rsidP="00784A32"/>
    <w:p w14:paraId="48002AAB" w14:textId="77777777" w:rsidR="00784A32" w:rsidRPr="000670FE" w:rsidRDefault="00784A32" w:rsidP="00784A32">
      <w:pPr>
        <w:pStyle w:val="TH"/>
      </w:pPr>
      <w:r w:rsidRPr="000670FE">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D7524D2" w14:textId="77777777" w:rsidTr="00354887">
        <w:tc>
          <w:tcPr>
            <w:tcW w:w="9639" w:type="dxa"/>
            <w:gridSpan w:val="5"/>
          </w:tcPr>
          <w:p w14:paraId="4971CA92" w14:textId="77777777" w:rsidR="00784A32" w:rsidRPr="000670FE" w:rsidRDefault="00784A32" w:rsidP="00354887">
            <w:pPr>
              <w:pStyle w:val="TAL"/>
              <w:rPr>
                <w:rFonts w:cs="Arial"/>
                <w:szCs w:val="18"/>
              </w:rPr>
            </w:pPr>
            <w:r w:rsidRPr="000670FE">
              <w:t>Derivation Path: TS 36.579-1 [2], Table 5.5.9.1-1</w:t>
            </w:r>
          </w:p>
        </w:tc>
      </w:tr>
      <w:tr w:rsidR="00784A32" w:rsidRPr="000670FE" w14:paraId="45A73706" w14:textId="77777777" w:rsidTr="00354887">
        <w:tc>
          <w:tcPr>
            <w:tcW w:w="2835" w:type="dxa"/>
          </w:tcPr>
          <w:p w14:paraId="021267B5" w14:textId="77777777" w:rsidR="00784A32" w:rsidRPr="000670FE" w:rsidRDefault="00784A32" w:rsidP="00354887">
            <w:pPr>
              <w:pStyle w:val="TAH"/>
              <w:rPr>
                <w:bCs/>
              </w:rPr>
            </w:pPr>
            <w:r w:rsidRPr="000670FE">
              <w:rPr>
                <w:bCs/>
              </w:rPr>
              <w:t>Information Element</w:t>
            </w:r>
          </w:p>
        </w:tc>
        <w:tc>
          <w:tcPr>
            <w:tcW w:w="2126" w:type="dxa"/>
          </w:tcPr>
          <w:p w14:paraId="17212EF2"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6F12C97D" w14:textId="77777777" w:rsidR="00784A32" w:rsidRPr="000670FE" w:rsidRDefault="00784A32" w:rsidP="00354887">
            <w:pPr>
              <w:pStyle w:val="TAH"/>
              <w:rPr>
                <w:bCs/>
              </w:rPr>
            </w:pPr>
            <w:r w:rsidRPr="000670FE">
              <w:rPr>
                <w:bCs/>
              </w:rPr>
              <w:t>Comment</w:t>
            </w:r>
          </w:p>
        </w:tc>
        <w:tc>
          <w:tcPr>
            <w:tcW w:w="1418" w:type="dxa"/>
          </w:tcPr>
          <w:p w14:paraId="3EC8AD82" w14:textId="77777777" w:rsidR="00784A32" w:rsidRPr="000670FE" w:rsidRDefault="00784A32" w:rsidP="00354887">
            <w:pPr>
              <w:pStyle w:val="TAH"/>
              <w:rPr>
                <w:bCs/>
              </w:rPr>
            </w:pPr>
            <w:r w:rsidRPr="000670FE">
              <w:rPr>
                <w:bCs/>
              </w:rPr>
              <w:t>Reference</w:t>
            </w:r>
          </w:p>
        </w:tc>
        <w:tc>
          <w:tcPr>
            <w:tcW w:w="1134" w:type="dxa"/>
          </w:tcPr>
          <w:p w14:paraId="33B519B0" w14:textId="77777777" w:rsidR="00784A32" w:rsidRPr="000670FE" w:rsidRDefault="00784A32" w:rsidP="00354887">
            <w:pPr>
              <w:pStyle w:val="TAH"/>
              <w:rPr>
                <w:bCs/>
              </w:rPr>
            </w:pPr>
            <w:r w:rsidRPr="000670FE">
              <w:rPr>
                <w:bCs/>
              </w:rPr>
              <w:t>Condition</w:t>
            </w:r>
          </w:p>
        </w:tc>
      </w:tr>
      <w:tr w:rsidR="00784A32" w:rsidRPr="000670FE" w14:paraId="01DC78CC" w14:textId="77777777" w:rsidTr="00354887">
        <w:tc>
          <w:tcPr>
            <w:tcW w:w="2835" w:type="dxa"/>
            <w:vAlign w:val="center"/>
          </w:tcPr>
          <w:p w14:paraId="3AF6C2F6" w14:textId="77777777" w:rsidR="00784A32" w:rsidRPr="000670FE" w:rsidRDefault="00784A32" w:rsidP="00354887">
            <w:pPr>
              <w:pStyle w:val="TAL"/>
              <w:rPr>
                <w:lang w:eastAsia="zh-CN"/>
              </w:rPr>
            </w:pPr>
            <w:r w:rsidRPr="000670FE">
              <w:t>General Extension payload</w:t>
            </w:r>
          </w:p>
        </w:tc>
        <w:tc>
          <w:tcPr>
            <w:tcW w:w="2126" w:type="dxa"/>
          </w:tcPr>
          <w:p w14:paraId="27A232C8" w14:textId="77777777" w:rsidR="00784A32" w:rsidRPr="000670FE" w:rsidRDefault="00784A32" w:rsidP="00354887">
            <w:pPr>
              <w:pStyle w:val="TAL"/>
            </w:pPr>
          </w:p>
        </w:tc>
        <w:tc>
          <w:tcPr>
            <w:tcW w:w="2126" w:type="dxa"/>
          </w:tcPr>
          <w:p w14:paraId="1482ED36" w14:textId="77777777" w:rsidR="00784A32" w:rsidRPr="000670FE" w:rsidRDefault="00784A32" w:rsidP="00354887">
            <w:pPr>
              <w:pStyle w:val="TAL"/>
            </w:pPr>
          </w:p>
        </w:tc>
        <w:tc>
          <w:tcPr>
            <w:tcW w:w="1418" w:type="dxa"/>
          </w:tcPr>
          <w:p w14:paraId="7DD30030" w14:textId="77777777" w:rsidR="00784A32" w:rsidRPr="000670FE" w:rsidRDefault="00784A32" w:rsidP="00354887">
            <w:pPr>
              <w:pStyle w:val="TAL"/>
            </w:pPr>
          </w:p>
        </w:tc>
        <w:tc>
          <w:tcPr>
            <w:tcW w:w="1134" w:type="dxa"/>
          </w:tcPr>
          <w:p w14:paraId="22BB2DE5" w14:textId="77777777" w:rsidR="00784A32" w:rsidRPr="000670FE" w:rsidRDefault="00784A32" w:rsidP="00354887">
            <w:pPr>
              <w:pStyle w:val="TAL"/>
            </w:pPr>
          </w:p>
        </w:tc>
      </w:tr>
      <w:tr w:rsidR="00784A32" w:rsidRPr="000670FE" w14:paraId="57440B3D" w14:textId="77777777" w:rsidTr="00354887">
        <w:tc>
          <w:tcPr>
            <w:tcW w:w="2835" w:type="dxa"/>
            <w:vAlign w:val="center"/>
          </w:tcPr>
          <w:p w14:paraId="0212CBFB"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2628138F" w14:textId="77777777" w:rsidR="00784A32" w:rsidRPr="000670FE" w:rsidRDefault="00784A32" w:rsidP="00354887">
            <w:pPr>
              <w:pStyle w:val="TAL"/>
            </w:pPr>
            <w:r w:rsidRPr="000670FE">
              <w:t>px_MCVideo_Group_B_ID</w:t>
            </w:r>
          </w:p>
        </w:tc>
        <w:tc>
          <w:tcPr>
            <w:tcW w:w="2126" w:type="dxa"/>
          </w:tcPr>
          <w:p w14:paraId="6A832856" w14:textId="77777777" w:rsidR="00784A32" w:rsidRPr="000670FE" w:rsidRDefault="00784A32" w:rsidP="00354887">
            <w:pPr>
              <w:pStyle w:val="TAL"/>
            </w:pPr>
            <w:r w:rsidRPr="000670FE">
              <w:rPr>
                <w:lang w:bidi="hi-IN"/>
              </w:rPr>
              <w:t>Group identifier</w:t>
            </w:r>
          </w:p>
        </w:tc>
        <w:tc>
          <w:tcPr>
            <w:tcW w:w="1418" w:type="dxa"/>
          </w:tcPr>
          <w:p w14:paraId="44AF6A2C" w14:textId="77777777" w:rsidR="00784A32" w:rsidRPr="000670FE" w:rsidRDefault="00784A32" w:rsidP="00354887">
            <w:pPr>
              <w:pStyle w:val="TAL"/>
            </w:pPr>
            <w:r w:rsidRPr="000670FE">
              <w:t>TS 33.179 [15]</w:t>
            </w:r>
          </w:p>
        </w:tc>
        <w:tc>
          <w:tcPr>
            <w:tcW w:w="1134" w:type="dxa"/>
          </w:tcPr>
          <w:p w14:paraId="1888E84A" w14:textId="77777777" w:rsidR="00784A32" w:rsidRPr="000670FE" w:rsidRDefault="00784A32" w:rsidP="00354887">
            <w:pPr>
              <w:pStyle w:val="TAL"/>
            </w:pPr>
          </w:p>
        </w:tc>
      </w:tr>
    </w:tbl>
    <w:p w14:paraId="68701161" w14:textId="77777777" w:rsidR="00784A32" w:rsidRPr="000670FE" w:rsidRDefault="00784A32" w:rsidP="00784A32"/>
    <w:p w14:paraId="2E57977F" w14:textId="77777777" w:rsidR="00784A32" w:rsidRPr="000670FE" w:rsidRDefault="00784A32" w:rsidP="00784A32">
      <w:pPr>
        <w:pStyle w:val="TH"/>
      </w:pPr>
      <w:r w:rsidRPr="000670FE">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61A63C0" w14:textId="77777777" w:rsidTr="00354887">
        <w:tc>
          <w:tcPr>
            <w:tcW w:w="9639" w:type="dxa"/>
            <w:gridSpan w:val="5"/>
          </w:tcPr>
          <w:p w14:paraId="715BB422" w14:textId="77777777" w:rsidR="00784A32" w:rsidRPr="000670FE" w:rsidRDefault="00784A32" w:rsidP="00354887">
            <w:pPr>
              <w:pStyle w:val="TAL"/>
              <w:rPr>
                <w:rFonts w:cs="Arial"/>
                <w:szCs w:val="18"/>
              </w:rPr>
            </w:pPr>
            <w:r w:rsidRPr="000670FE">
              <w:t>Derivation Path: TS 36.579-1 [2], Table 5.5.9.1-1</w:t>
            </w:r>
          </w:p>
        </w:tc>
      </w:tr>
      <w:tr w:rsidR="00784A32" w:rsidRPr="000670FE" w14:paraId="638E1EFC" w14:textId="77777777" w:rsidTr="00354887">
        <w:tc>
          <w:tcPr>
            <w:tcW w:w="2835" w:type="dxa"/>
          </w:tcPr>
          <w:p w14:paraId="1D71B011" w14:textId="77777777" w:rsidR="00784A32" w:rsidRPr="000670FE" w:rsidRDefault="00784A32" w:rsidP="00354887">
            <w:pPr>
              <w:pStyle w:val="TAH"/>
              <w:rPr>
                <w:bCs/>
              </w:rPr>
            </w:pPr>
            <w:r w:rsidRPr="000670FE">
              <w:rPr>
                <w:bCs/>
              </w:rPr>
              <w:t>Information Element</w:t>
            </w:r>
          </w:p>
        </w:tc>
        <w:tc>
          <w:tcPr>
            <w:tcW w:w="2126" w:type="dxa"/>
          </w:tcPr>
          <w:p w14:paraId="2D7C448F"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135EE743" w14:textId="77777777" w:rsidR="00784A32" w:rsidRPr="000670FE" w:rsidRDefault="00784A32" w:rsidP="00354887">
            <w:pPr>
              <w:pStyle w:val="TAH"/>
              <w:rPr>
                <w:bCs/>
              </w:rPr>
            </w:pPr>
            <w:r w:rsidRPr="000670FE">
              <w:rPr>
                <w:bCs/>
              </w:rPr>
              <w:t>Comment</w:t>
            </w:r>
          </w:p>
        </w:tc>
        <w:tc>
          <w:tcPr>
            <w:tcW w:w="1418" w:type="dxa"/>
          </w:tcPr>
          <w:p w14:paraId="3ADAA97E" w14:textId="77777777" w:rsidR="00784A32" w:rsidRPr="000670FE" w:rsidRDefault="00784A32" w:rsidP="00354887">
            <w:pPr>
              <w:pStyle w:val="TAH"/>
              <w:rPr>
                <w:bCs/>
              </w:rPr>
            </w:pPr>
            <w:r w:rsidRPr="000670FE">
              <w:rPr>
                <w:bCs/>
              </w:rPr>
              <w:t>Reference</w:t>
            </w:r>
          </w:p>
        </w:tc>
        <w:tc>
          <w:tcPr>
            <w:tcW w:w="1134" w:type="dxa"/>
          </w:tcPr>
          <w:p w14:paraId="71A50A6E" w14:textId="77777777" w:rsidR="00784A32" w:rsidRPr="000670FE" w:rsidRDefault="00784A32" w:rsidP="00354887">
            <w:pPr>
              <w:pStyle w:val="TAH"/>
              <w:rPr>
                <w:bCs/>
              </w:rPr>
            </w:pPr>
            <w:r w:rsidRPr="000670FE">
              <w:rPr>
                <w:bCs/>
              </w:rPr>
              <w:t>Condition</w:t>
            </w:r>
          </w:p>
        </w:tc>
      </w:tr>
      <w:tr w:rsidR="00784A32" w:rsidRPr="000670FE" w14:paraId="49FF4BC0" w14:textId="77777777" w:rsidTr="00354887">
        <w:tc>
          <w:tcPr>
            <w:tcW w:w="2835" w:type="dxa"/>
            <w:vAlign w:val="center"/>
          </w:tcPr>
          <w:p w14:paraId="5E47A1A8" w14:textId="77777777" w:rsidR="00784A32" w:rsidRPr="000670FE" w:rsidRDefault="00784A32" w:rsidP="00354887">
            <w:pPr>
              <w:pStyle w:val="TAL"/>
              <w:rPr>
                <w:lang w:eastAsia="zh-CN"/>
              </w:rPr>
            </w:pPr>
            <w:r w:rsidRPr="000670FE">
              <w:t>General Extension payload</w:t>
            </w:r>
          </w:p>
        </w:tc>
        <w:tc>
          <w:tcPr>
            <w:tcW w:w="2126" w:type="dxa"/>
          </w:tcPr>
          <w:p w14:paraId="7D118A63" w14:textId="77777777" w:rsidR="00784A32" w:rsidRPr="000670FE" w:rsidRDefault="00784A32" w:rsidP="00354887">
            <w:pPr>
              <w:pStyle w:val="TAL"/>
            </w:pPr>
          </w:p>
        </w:tc>
        <w:tc>
          <w:tcPr>
            <w:tcW w:w="2126" w:type="dxa"/>
          </w:tcPr>
          <w:p w14:paraId="24F6E86F" w14:textId="77777777" w:rsidR="00784A32" w:rsidRPr="000670FE" w:rsidRDefault="00784A32" w:rsidP="00354887">
            <w:pPr>
              <w:pStyle w:val="TAL"/>
            </w:pPr>
          </w:p>
        </w:tc>
        <w:tc>
          <w:tcPr>
            <w:tcW w:w="1418" w:type="dxa"/>
          </w:tcPr>
          <w:p w14:paraId="2F3FB687" w14:textId="77777777" w:rsidR="00784A32" w:rsidRPr="000670FE" w:rsidRDefault="00784A32" w:rsidP="00354887">
            <w:pPr>
              <w:pStyle w:val="TAL"/>
            </w:pPr>
          </w:p>
        </w:tc>
        <w:tc>
          <w:tcPr>
            <w:tcW w:w="1134" w:type="dxa"/>
          </w:tcPr>
          <w:p w14:paraId="3A4A2878" w14:textId="77777777" w:rsidR="00784A32" w:rsidRPr="000670FE" w:rsidRDefault="00784A32" w:rsidP="00354887">
            <w:pPr>
              <w:pStyle w:val="TAL"/>
            </w:pPr>
          </w:p>
        </w:tc>
      </w:tr>
      <w:tr w:rsidR="00784A32" w:rsidRPr="000670FE" w14:paraId="693A1394" w14:textId="77777777" w:rsidTr="00354887">
        <w:tc>
          <w:tcPr>
            <w:tcW w:w="2835" w:type="dxa"/>
            <w:vAlign w:val="center"/>
          </w:tcPr>
          <w:p w14:paraId="6209DB84"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2F373DD5" w14:textId="77777777" w:rsidR="00784A32" w:rsidRPr="000670FE" w:rsidRDefault="00784A32" w:rsidP="00354887">
            <w:pPr>
              <w:pStyle w:val="TAL"/>
            </w:pPr>
            <w:r w:rsidRPr="000670FE">
              <w:t>px_MCVideo_Group_C_ID</w:t>
            </w:r>
          </w:p>
        </w:tc>
        <w:tc>
          <w:tcPr>
            <w:tcW w:w="2126" w:type="dxa"/>
          </w:tcPr>
          <w:p w14:paraId="754BD6EA" w14:textId="77777777" w:rsidR="00784A32" w:rsidRPr="000670FE" w:rsidRDefault="00784A32" w:rsidP="00354887">
            <w:pPr>
              <w:pStyle w:val="TAL"/>
            </w:pPr>
            <w:r w:rsidRPr="000670FE">
              <w:rPr>
                <w:lang w:bidi="hi-IN"/>
              </w:rPr>
              <w:t>Group identifier</w:t>
            </w:r>
          </w:p>
        </w:tc>
        <w:tc>
          <w:tcPr>
            <w:tcW w:w="1418" w:type="dxa"/>
          </w:tcPr>
          <w:p w14:paraId="7980B43C" w14:textId="77777777" w:rsidR="00784A32" w:rsidRPr="000670FE" w:rsidRDefault="00784A32" w:rsidP="00354887">
            <w:pPr>
              <w:pStyle w:val="TAL"/>
            </w:pPr>
            <w:r w:rsidRPr="000670FE">
              <w:t>TS 33.179 [15]</w:t>
            </w:r>
          </w:p>
        </w:tc>
        <w:tc>
          <w:tcPr>
            <w:tcW w:w="1134" w:type="dxa"/>
          </w:tcPr>
          <w:p w14:paraId="598F4AEC" w14:textId="77777777" w:rsidR="00784A32" w:rsidRPr="000670FE" w:rsidRDefault="00784A32" w:rsidP="00354887">
            <w:pPr>
              <w:pStyle w:val="TAL"/>
            </w:pPr>
          </w:p>
        </w:tc>
      </w:tr>
    </w:tbl>
    <w:p w14:paraId="740DF86B" w14:textId="77777777" w:rsidR="00784A32" w:rsidRPr="000670FE" w:rsidRDefault="00784A32" w:rsidP="00784A32"/>
    <w:p w14:paraId="5700110A" w14:textId="77777777" w:rsidR="00784A32" w:rsidRPr="000670FE" w:rsidRDefault="00784A32" w:rsidP="00784A32">
      <w:pPr>
        <w:pStyle w:val="TH"/>
      </w:pPr>
      <w:r w:rsidRPr="000670FE">
        <w:t>Table 5.2.3.3-7: 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AACE710" w14:textId="77777777" w:rsidTr="00354887">
        <w:tc>
          <w:tcPr>
            <w:tcW w:w="9639" w:type="dxa"/>
          </w:tcPr>
          <w:p w14:paraId="389A8353" w14:textId="77777777" w:rsidR="00784A32" w:rsidRPr="000670FE" w:rsidRDefault="00784A32" w:rsidP="00354887">
            <w:pPr>
              <w:pStyle w:val="TAL"/>
              <w:rPr>
                <w:rFonts w:cs="Arial"/>
                <w:szCs w:val="18"/>
              </w:rPr>
            </w:pPr>
            <w:r w:rsidRPr="000670FE">
              <w:t>Derivation Path: TS 36.579-1 [2], Table 5.5.4.7-1, condition GROUPCONFIG</w:t>
            </w:r>
          </w:p>
        </w:tc>
      </w:tr>
      <w:tr w:rsidR="00784A32" w:rsidRPr="000670FE" w14:paraId="21763B73" w14:textId="77777777" w:rsidTr="00354887">
        <w:tc>
          <w:tcPr>
            <w:tcW w:w="9639" w:type="dxa"/>
          </w:tcPr>
          <w:p w14:paraId="76291778" w14:textId="77777777" w:rsidR="00784A32" w:rsidRPr="000670FE" w:rsidRDefault="00784A32" w:rsidP="00354887">
            <w:pPr>
              <w:pStyle w:val="TAN"/>
            </w:pPr>
            <w:r w:rsidRPr="000670FE">
              <w:t>NOTE:</w:t>
            </w:r>
            <w:r w:rsidRPr="000670FE">
              <w:tab/>
              <w:t>ue-group-configuration is as specified in TS 36.579-1 [2], Table 5.5.7.1-3 with MCVideoGroupID specified as px_MCVideo_Group_B_ID</w:t>
            </w:r>
          </w:p>
        </w:tc>
      </w:tr>
    </w:tbl>
    <w:p w14:paraId="4FD37122" w14:textId="77777777" w:rsidR="00784A32" w:rsidRPr="000670FE" w:rsidRDefault="00784A32" w:rsidP="00784A32"/>
    <w:p w14:paraId="7DA814B1" w14:textId="77777777" w:rsidR="00784A32" w:rsidRPr="000670FE" w:rsidRDefault="00784A32" w:rsidP="00784A32">
      <w:pPr>
        <w:pStyle w:val="TH"/>
      </w:pPr>
      <w:r w:rsidRPr="000670FE">
        <w:t>Table 5.2.3.3-8: 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01A2CE0C" w14:textId="77777777" w:rsidTr="00354887">
        <w:tc>
          <w:tcPr>
            <w:tcW w:w="9639" w:type="dxa"/>
          </w:tcPr>
          <w:p w14:paraId="342EC75B" w14:textId="77777777" w:rsidR="00784A32" w:rsidRPr="000670FE" w:rsidRDefault="00784A32" w:rsidP="00354887">
            <w:pPr>
              <w:pStyle w:val="TAL"/>
              <w:rPr>
                <w:rFonts w:cs="Arial"/>
                <w:szCs w:val="18"/>
              </w:rPr>
            </w:pPr>
            <w:r w:rsidRPr="000670FE">
              <w:t>Derivation Path: TS 36.579-1 [2], Table 5.5.4.7-1, condition GROUPCONFIG</w:t>
            </w:r>
          </w:p>
        </w:tc>
      </w:tr>
      <w:tr w:rsidR="00784A32" w:rsidRPr="000670FE" w14:paraId="4160397F" w14:textId="77777777" w:rsidTr="00354887">
        <w:tc>
          <w:tcPr>
            <w:tcW w:w="9639" w:type="dxa"/>
          </w:tcPr>
          <w:p w14:paraId="5DC7499F" w14:textId="77777777" w:rsidR="00784A32" w:rsidRPr="000670FE" w:rsidRDefault="00784A32" w:rsidP="00354887">
            <w:pPr>
              <w:pStyle w:val="TAN"/>
            </w:pPr>
            <w:r w:rsidRPr="000670FE">
              <w:t>NOTE:</w:t>
            </w:r>
            <w:r w:rsidRPr="000670FE">
              <w:tab/>
              <w:t xml:space="preserve">ue-group-configuration is as specified in TS 36.579-1 [2], Table 5.5.7.1-3 with MCVideoGroupID specified as px_MCVideo_Group_C_ID </w:t>
            </w:r>
          </w:p>
        </w:tc>
      </w:tr>
    </w:tbl>
    <w:p w14:paraId="238A8F2F" w14:textId="77777777" w:rsidR="00784A32" w:rsidRPr="000670FE" w:rsidRDefault="00784A32" w:rsidP="00784A32"/>
    <w:p w14:paraId="15A3D3F2" w14:textId="77777777" w:rsidR="00784A32" w:rsidRPr="000670FE" w:rsidRDefault="00784A32" w:rsidP="00784A32">
      <w:pPr>
        <w:pStyle w:val="TH"/>
      </w:pPr>
      <w:r w:rsidRPr="000670FE">
        <w:t>Table 5.2.3.3-9: 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EE2E966" w14:textId="77777777" w:rsidTr="00354887">
        <w:tc>
          <w:tcPr>
            <w:tcW w:w="9639" w:type="dxa"/>
            <w:gridSpan w:val="5"/>
          </w:tcPr>
          <w:p w14:paraId="4906A489" w14:textId="77777777" w:rsidR="00784A32" w:rsidRPr="000670FE" w:rsidRDefault="00784A32" w:rsidP="00354887">
            <w:pPr>
              <w:pStyle w:val="TAL"/>
              <w:rPr>
                <w:rFonts w:cs="Arial"/>
                <w:szCs w:val="18"/>
              </w:rPr>
            </w:pPr>
            <w:r w:rsidRPr="000670FE">
              <w:t>Derivation Path: TS 36.579-1 [2], Table 5.5.4.3-1</w:t>
            </w:r>
          </w:p>
        </w:tc>
      </w:tr>
      <w:tr w:rsidR="00784A32" w:rsidRPr="000670FE" w14:paraId="61D267BC" w14:textId="77777777" w:rsidTr="00354887">
        <w:tc>
          <w:tcPr>
            <w:tcW w:w="2835" w:type="dxa"/>
          </w:tcPr>
          <w:p w14:paraId="0220A86E" w14:textId="77777777" w:rsidR="00784A32" w:rsidRPr="000670FE" w:rsidRDefault="00784A32" w:rsidP="00354887">
            <w:pPr>
              <w:pStyle w:val="TAH"/>
              <w:rPr>
                <w:bCs/>
              </w:rPr>
            </w:pPr>
            <w:r w:rsidRPr="000670FE">
              <w:rPr>
                <w:bCs/>
              </w:rPr>
              <w:t>Information Element</w:t>
            </w:r>
          </w:p>
        </w:tc>
        <w:tc>
          <w:tcPr>
            <w:tcW w:w="2126" w:type="dxa"/>
          </w:tcPr>
          <w:p w14:paraId="39EA242E"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667AD699" w14:textId="77777777" w:rsidR="00784A32" w:rsidRPr="000670FE" w:rsidRDefault="00784A32" w:rsidP="00354887">
            <w:pPr>
              <w:pStyle w:val="TAH"/>
              <w:rPr>
                <w:bCs/>
              </w:rPr>
            </w:pPr>
            <w:r w:rsidRPr="000670FE">
              <w:rPr>
                <w:bCs/>
              </w:rPr>
              <w:t>Comment</w:t>
            </w:r>
          </w:p>
        </w:tc>
        <w:tc>
          <w:tcPr>
            <w:tcW w:w="1418" w:type="dxa"/>
          </w:tcPr>
          <w:p w14:paraId="11878CEB" w14:textId="77777777" w:rsidR="00784A32" w:rsidRPr="000670FE" w:rsidRDefault="00784A32" w:rsidP="00354887">
            <w:pPr>
              <w:pStyle w:val="TAH"/>
              <w:rPr>
                <w:bCs/>
              </w:rPr>
            </w:pPr>
            <w:r w:rsidRPr="000670FE">
              <w:rPr>
                <w:bCs/>
              </w:rPr>
              <w:t>Reference</w:t>
            </w:r>
          </w:p>
        </w:tc>
        <w:tc>
          <w:tcPr>
            <w:tcW w:w="1134" w:type="dxa"/>
          </w:tcPr>
          <w:p w14:paraId="1835C4FA" w14:textId="77777777" w:rsidR="00784A32" w:rsidRPr="000670FE" w:rsidRDefault="00784A32" w:rsidP="00354887">
            <w:pPr>
              <w:pStyle w:val="TAH"/>
              <w:rPr>
                <w:bCs/>
              </w:rPr>
            </w:pPr>
            <w:r w:rsidRPr="000670FE">
              <w:rPr>
                <w:bCs/>
              </w:rPr>
              <w:t>Condition</w:t>
            </w:r>
          </w:p>
        </w:tc>
      </w:tr>
      <w:tr w:rsidR="00784A32" w:rsidRPr="000670FE" w14:paraId="47AE9CAB" w14:textId="77777777" w:rsidTr="00354887">
        <w:tc>
          <w:tcPr>
            <w:tcW w:w="2835" w:type="dxa"/>
          </w:tcPr>
          <w:p w14:paraId="5FE28AFC" w14:textId="77777777" w:rsidR="00784A32" w:rsidRPr="000670FE" w:rsidRDefault="00784A32" w:rsidP="00354887">
            <w:pPr>
              <w:pStyle w:val="TAL"/>
              <w:rPr>
                <w:b/>
                <w:bCs/>
              </w:rPr>
            </w:pPr>
            <w:r w:rsidRPr="000670FE">
              <w:rPr>
                <w:b/>
                <w:bCs/>
              </w:rPr>
              <w:t>Request-line</w:t>
            </w:r>
          </w:p>
        </w:tc>
        <w:tc>
          <w:tcPr>
            <w:tcW w:w="2126" w:type="dxa"/>
          </w:tcPr>
          <w:p w14:paraId="10FAD0C6" w14:textId="77777777" w:rsidR="00784A32" w:rsidRPr="000670FE" w:rsidRDefault="00784A32" w:rsidP="00354887">
            <w:pPr>
              <w:pStyle w:val="TAL"/>
            </w:pPr>
          </w:p>
        </w:tc>
        <w:tc>
          <w:tcPr>
            <w:tcW w:w="2126" w:type="dxa"/>
          </w:tcPr>
          <w:p w14:paraId="0127ECA3" w14:textId="77777777" w:rsidR="00784A32" w:rsidRPr="000670FE" w:rsidRDefault="00784A32" w:rsidP="00354887">
            <w:pPr>
              <w:pStyle w:val="TAL"/>
            </w:pPr>
          </w:p>
        </w:tc>
        <w:tc>
          <w:tcPr>
            <w:tcW w:w="1418" w:type="dxa"/>
          </w:tcPr>
          <w:p w14:paraId="73ADDF3C" w14:textId="77777777" w:rsidR="00784A32" w:rsidRPr="000670FE" w:rsidRDefault="00784A32" w:rsidP="00354887">
            <w:pPr>
              <w:pStyle w:val="TAL"/>
            </w:pPr>
          </w:p>
        </w:tc>
        <w:tc>
          <w:tcPr>
            <w:tcW w:w="1134" w:type="dxa"/>
          </w:tcPr>
          <w:p w14:paraId="7059FF93" w14:textId="77777777" w:rsidR="00784A32" w:rsidRPr="000670FE" w:rsidRDefault="00784A32" w:rsidP="00354887">
            <w:pPr>
              <w:pStyle w:val="TAL"/>
            </w:pPr>
          </w:p>
        </w:tc>
      </w:tr>
      <w:tr w:rsidR="00784A32" w:rsidRPr="000670FE" w14:paraId="18594790" w14:textId="77777777" w:rsidTr="00354887">
        <w:tc>
          <w:tcPr>
            <w:tcW w:w="2835" w:type="dxa"/>
          </w:tcPr>
          <w:p w14:paraId="10BD261D" w14:textId="77777777" w:rsidR="00784A32" w:rsidRPr="000670FE" w:rsidRDefault="00784A32" w:rsidP="00354887">
            <w:pPr>
              <w:pStyle w:val="TAL"/>
              <w:rPr>
                <w:b/>
                <w:bCs/>
              </w:rPr>
            </w:pPr>
            <w:r w:rsidRPr="000670FE">
              <w:rPr>
                <w:rFonts w:cs="Arial"/>
                <w:bCs/>
                <w:szCs w:val="18"/>
              </w:rPr>
              <w:t xml:space="preserve">  Method</w:t>
            </w:r>
          </w:p>
        </w:tc>
        <w:tc>
          <w:tcPr>
            <w:tcW w:w="2126" w:type="dxa"/>
          </w:tcPr>
          <w:p w14:paraId="436BDFC8" w14:textId="77777777" w:rsidR="00784A32" w:rsidRPr="000670FE" w:rsidRDefault="00784A32" w:rsidP="00354887">
            <w:pPr>
              <w:pStyle w:val="TAL"/>
            </w:pPr>
            <w:r w:rsidRPr="000670FE">
              <w:rPr>
                <w:rFonts w:cs="Arial"/>
                <w:szCs w:val="18"/>
              </w:rPr>
              <w:t>"POST"</w:t>
            </w:r>
          </w:p>
        </w:tc>
        <w:tc>
          <w:tcPr>
            <w:tcW w:w="2126" w:type="dxa"/>
          </w:tcPr>
          <w:p w14:paraId="1C74CCCE" w14:textId="77777777" w:rsidR="00784A32" w:rsidRPr="000670FE" w:rsidRDefault="00784A32" w:rsidP="00354887">
            <w:pPr>
              <w:pStyle w:val="TAL"/>
            </w:pPr>
          </w:p>
        </w:tc>
        <w:tc>
          <w:tcPr>
            <w:tcW w:w="1418" w:type="dxa"/>
          </w:tcPr>
          <w:p w14:paraId="47E1C9CF" w14:textId="77777777" w:rsidR="00784A32" w:rsidRPr="000670FE" w:rsidRDefault="00784A32" w:rsidP="00354887">
            <w:pPr>
              <w:pStyle w:val="TAL"/>
            </w:pPr>
          </w:p>
        </w:tc>
        <w:tc>
          <w:tcPr>
            <w:tcW w:w="1134" w:type="dxa"/>
          </w:tcPr>
          <w:p w14:paraId="3C07F546" w14:textId="77777777" w:rsidR="00784A32" w:rsidRPr="000670FE" w:rsidRDefault="00784A32" w:rsidP="00354887">
            <w:pPr>
              <w:pStyle w:val="TAL"/>
            </w:pPr>
          </w:p>
        </w:tc>
      </w:tr>
      <w:tr w:rsidR="00784A32" w:rsidRPr="000670FE" w14:paraId="450A548A" w14:textId="77777777" w:rsidTr="00354887">
        <w:tc>
          <w:tcPr>
            <w:tcW w:w="2835" w:type="dxa"/>
          </w:tcPr>
          <w:p w14:paraId="341B1D94" w14:textId="77777777" w:rsidR="00784A32" w:rsidRPr="000670FE" w:rsidRDefault="00784A32" w:rsidP="00354887">
            <w:pPr>
              <w:pStyle w:val="TAL"/>
              <w:rPr>
                <w:b/>
                <w:bCs/>
              </w:rPr>
            </w:pPr>
            <w:r w:rsidRPr="000670FE">
              <w:rPr>
                <w:rFonts w:cs="Arial"/>
                <w:bCs/>
                <w:szCs w:val="18"/>
              </w:rPr>
              <w:t xml:space="preserve">  Request-URI</w:t>
            </w:r>
          </w:p>
        </w:tc>
        <w:tc>
          <w:tcPr>
            <w:tcW w:w="2126" w:type="dxa"/>
          </w:tcPr>
          <w:p w14:paraId="0F4A8E6F" w14:textId="77777777" w:rsidR="00784A32" w:rsidRPr="000670FE" w:rsidRDefault="00784A32" w:rsidP="00354887">
            <w:pPr>
              <w:pStyle w:val="TAL"/>
            </w:pPr>
            <w:r w:rsidRPr="000670FE">
              <w:t>px_MCVideo_XCAP_Group_Config_URI</w:t>
            </w:r>
          </w:p>
        </w:tc>
        <w:tc>
          <w:tcPr>
            <w:tcW w:w="2126" w:type="dxa"/>
          </w:tcPr>
          <w:p w14:paraId="3A46FFBB" w14:textId="77777777" w:rsidR="00784A32" w:rsidRPr="000670FE" w:rsidRDefault="00784A32" w:rsidP="00354887">
            <w:pPr>
              <w:pStyle w:val="TAL"/>
            </w:pPr>
            <w:r w:rsidRPr="000670FE">
              <w:t>Points to the group configuration document</w:t>
            </w:r>
          </w:p>
        </w:tc>
        <w:tc>
          <w:tcPr>
            <w:tcW w:w="1418" w:type="dxa"/>
          </w:tcPr>
          <w:p w14:paraId="50CD86BE" w14:textId="77777777" w:rsidR="00784A32" w:rsidRPr="000670FE" w:rsidRDefault="00784A32" w:rsidP="00354887">
            <w:pPr>
              <w:pStyle w:val="TAL"/>
            </w:pPr>
            <w:r w:rsidRPr="000670FE">
              <w:t>TS 24.481 [11]</w:t>
            </w:r>
          </w:p>
        </w:tc>
        <w:tc>
          <w:tcPr>
            <w:tcW w:w="1134" w:type="dxa"/>
          </w:tcPr>
          <w:p w14:paraId="77B710BF" w14:textId="77777777" w:rsidR="00784A32" w:rsidRPr="000670FE" w:rsidRDefault="00784A32" w:rsidP="00354887">
            <w:pPr>
              <w:pStyle w:val="TAL"/>
            </w:pPr>
          </w:p>
        </w:tc>
      </w:tr>
      <w:tr w:rsidR="00784A32" w:rsidRPr="000670FE" w14:paraId="20C595F0" w14:textId="77777777" w:rsidTr="00354887">
        <w:tc>
          <w:tcPr>
            <w:tcW w:w="2835" w:type="dxa"/>
          </w:tcPr>
          <w:p w14:paraId="385A145D" w14:textId="77777777" w:rsidR="00784A32" w:rsidRPr="000670FE" w:rsidRDefault="00784A32" w:rsidP="00354887">
            <w:pPr>
              <w:pStyle w:val="TAL"/>
              <w:rPr>
                <w:b/>
              </w:rPr>
            </w:pPr>
            <w:r w:rsidRPr="000670FE">
              <w:rPr>
                <w:b/>
              </w:rPr>
              <w:t>Content-Type</w:t>
            </w:r>
          </w:p>
        </w:tc>
        <w:tc>
          <w:tcPr>
            <w:tcW w:w="2126" w:type="dxa"/>
          </w:tcPr>
          <w:p w14:paraId="72CC12A4" w14:textId="77777777" w:rsidR="00784A32" w:rsidRPr="000670FE" w:rsidRDefault="00784A32" w:rsidP="00354887">
            <w:pPr>
              <w:pStyle w:val="TAL"/>
            </w:pPr>
            <w:r w:rsidRPr="000670FE">
              <w:t>application/vnd.3gpp.GMOP+xml; charset="utf-8</w:t>
            </w:r>
          </w:p>
        </w:tc>
        <w:tc>
          <w:tcPr>
            <w:tcW w:w="2126" w:type="dxa"/>
          </w:tcPr>
          <w:p w14:paraId="19F41C22" w14:textId="77777777" w:rsidR="00784A32" w:rsidRPr="000670FE" w:rsidRDefault="00784A32" w:rsidP="00354887">
            <w:pPr>
              <w:pStyle w:val="TAL"/>
            </w:pPr>
          </w:p>
        </w:tc>
        <w:tc>
          <w:tcPr>
            <w:tcW w:w="1418" w:type="dxa"/>
          </w:tcPr>
          <w:p w14:paraId="44E81640" w14:textId="77777777" w:rsidR="00784A32" w:rsidRPr="000670FE" w:rsidRDefault="00784A32" w:rsidP="00354887">
            <w:pPr>
              <w:pStyle w:val="TAL"/>
            </w:pPr>
          </w:p>
        </w:tc>
        <w:tc>
          <w:tcPr>
            <w:tcW w:w="1134" w:type="dxa"/>
          </w:tcPr>
          <w:p w14:paraId="16AA5D2F" w14:textId="77777777" w:rsidR="00784A32" w:rsidRPr="000670FE" w:rsidRDefault="00784A32" w:rsidP="00354887">
            <w:pPr>
              <w:pStyle w:val="TAL"/>
            </w:pPr>
          </w:p>
        </w:tc>
      </w:tr>
      <w:tr w:rsidR="00784A32" w:rsidRPr="000670FE" w14:paraId="7510F2AB" w14:textId="77777777" w:rsidTr="00354887">
        <w:tc>
          <w:tcPr>
            <w:tcW w:w="2835" w:type="dxa"/>
          </w:tcPr>
          <w:p w14:paraId="5715E510" w14:textId="77777777" w:rsidR="00784A32" w:rsidRPr="000670FE" w:rsidRDefault="00784A32" w:rsidP="00354887">
            <w:pPr>
              <w:pStyle w:val="TAL"/>
              <w:rPr>
                <w:rFonts w:cs="Arial"/>
                <w:szCs w:val="18"/>
              </w:rPr>
            </w:pPr>
            <w:r w:rsidRPr="000670FE">
              <w:rPr>
                <w:rFonts w:cs="Arial"/>
                <w:szCs w:val="18"/>
              </w:rPr>
              <w:t xml:space="preserve">  </w:t>
            </w:r>
            <w:r w:rsidRPr="000670FE">
              <w:rPr>
                <w:rFonts w:cs="Arial"/>
                <w:b/>
                <w:szCs w:val="18"/>
              </w:rPr>
              <w:t>Message-body</w:t>
            </w:r>
          </w:p>
        </w:tc>
        <w:tc>
          <w:tcPr>
            <w:tcW w:w="2126" w:type="dxa"/>
          </w:tcPr>
          <w:p w14:paraId="7E017E96" w14:textId="77777777" w:rsidR="00784A32" w:rsidRPr="000670FE" w:rsidRDefault="00784A32" w:rsidP="00354887">
            <w:pPr>
              <w:pStyle w:val="TAL"/>
            </w:pPr>
          </w:p>
        </w:tc>
        <w:tc>
          <w:tcPr>
            <w:tcW w:w="2126" w:type="dxa"/>
          </w:tcPr>
          <w:p w14:paraId="1A62304A" w14:textId="77777777" w:rsidR="00784A32" w:rsidRPr="000670FE" w:rsidRDefault="00784A32" w:rsidP="00354887">
            <w:pPr>
              <w:pStyle w:val="TAL"/>
            </w:pPr>
          </w:p>
        </w:tc>
        <w:tc>
          <w:tcPr>
            <w:tcW w:w="1418" w:type="dxa"/>
          </w:tcPr>
          <w:p w14:paraId="43E33AA9" w14:textId="77777777" w:rsidR="00784A32" w:rsidRPr="000670FE" w:rsidRDefault="00784A32" w:rsidP="00354887">
            <w:pPr>
              <w:pStyle w:val="TAL"/>
            </w:pPr>
          </w:p>
        </w:tc>
        <w:tc>
          <w:tcPr>
            <w:tcW w:w="1134" w:type="dxa"/>
          </w:tcPr>
          <w:p w14:paraId="7F4E2C93" w14:textId="77777777" w:rsidR="00784A32" w:rsidRPr="000670FE" w:rsidRDefault="00784A32" w:rsidP="00354887">
            <w:pPr>
              <w:pStyle w:val="TAL"/>
            </w:pPr>
          </w:p>
        </w:tc>
      </w:tr>
      <w:tr w:rsidR="00784A32" w:rsidRPr="000670FE" w14:paraId="77A6C9E6" w14:textId="77777777" w:rsidTr="00354887">
        <w:tc>
          <w:tcPr>
            <w:tcW w:w="2835" w:type="dxa"/>
          </w:tcPr>
          <w:p w14:paraId="263A8049"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gmop:document</w:t>
            </w:r>
          </w:p>
        </w:tc>
        <w:tc>
          <w:tcPr>
            <w:tcW w:w="2126" w:type="dxa"/>
          </w:tcPr>
          <w:p w14:paraId="2D58353B" w14:textId="77777777" w:rsidR="00784A32" w:rsidRPr="000670FE" w:rsidRDefault="00784A32" w:rsidP="00354887">
            <w:pPr>
              <w:pStyle w:val="TAL"/>
            </w:pPr>
          </w:p>
        </w:tc>
        <w:tc>
          <w:tcPr>
            <w:tcW w:w="2126" w:type="dxa"/>
          </w:tcPr>
          <w:p w14:paraId="2BFEE191" w14:textId="77777777" w:rsidR="00784A32" w:rsidRPr="000670FE" w:rsidRDefault="00784A32" w:rsidP="00354887">
            <w:pPr>
              <w:pStyle w:val="TAL"/>
            </w:pPr>
          </w:p>
        </w:tc>
        <w:tc>
          <w:tcPr>
            <w:tcW w:w="1418" w:type="dxa"/>
          </w:tcPr>
          <w:p w14:paraId="6C2035F0" w14:textId="77777777" w:rsidR="00784A32" w:rsidRPr="000670FE" w:rsidRDefault="00784A32" w:rsidP="00354887">
            <w:pPr>
              <w:pStyle w:val="TAL"/>
            </w:pPr>
          </w:p>
        </w:tc>
        <w:tc>
          <w:tcPr>
            <w:tcW w:w="1134" w:type="dxa"/>
          </w:tcPr>
          <w:p w14:paraId="2AC23638" w14:textId="77777777" w:rsidR="00784A32" w:rsidRPr="000670FE" w:rsidRDefault="00784A32" w:rsidP="00354887">
            <w:pPr>
              <w:pStyle w:val="TAL"/>
            </w:pPr>
          </w:p>
        </w:tc>
      </w:tr>
      <w:tr w:rsidR="00784A32" w:rsidRPr="000670FE" w14:paraId="03EA41E4" w14:textId="77777777" w:rsidTr="00354887">
        <w:tc>
          <w:tcPr>
            <w:tcW w:w="2835" w:type="dxa"/>
          </w:tcPr>
          <w:p w14:paraId="549C684D" w14:textId="77777777" w:rsidR="00784A32" w:rsidRPr="000670FE" w:rsidRDefault="00784A32" w:rsidP="00354887">
            <w:pPr>
              <w:pStyle w:val="TAL"/>
              <w:rPr>
                <w:rFonts w:cs="Arial"/>
                <w:szCs w:val="18"/>
              </w:rPr>
            </w:pPr>
            <w:r w:rsidRPr="000670FE">
              <w:rPr>
                <w:rFonts w:cs="Arial"/>
                <w:szCs w:val="18"/>
              </w:rPr>
              <w:t xml:space="preserve">      xmlns</w:t>
            </w:r>
          </w:p>
        </w:tc>
        <w:tc>
          <w:tcPr>
            <w:tcW w:w="2126" w:type="dxa"/>
          </w:tcPr>
          <w:p w14:paraId="0F5A339C" w14:textId="77777777" w:rsidR="00784A32" w:rsidRPr="000670FE" w:rsidRDefault="00784A32" w:rsidP="00354887">
            <w:pPr>
              <w:pStyle w:val="TAL"/>
            </w:pPr>
            <w:r w:rsidRPr="000670FE">
              <w:t>"urn:oma:xml:poc:list-service"</w:t>
            </w:r>
          </w:p>
        </w:tc>
        <w:tc>
          <w:tcPr>
            <w:tcW w:w="2126" w:type="dxa"/>
          </w:tcPr>
          <w:p w14:paraId="127A8ECA" w14:textId="77777777" w:rsidR="00784A32" w:rsidRPr="000670FE" w:rsidRDefault="00784A32" w:rsidP="00354887">
            <w:pPr>
              <w:pStyle w:val="TAL"/>
            </w:pPr>
            <w:r w:rsidRPr="000670FE">
              <w:t>list-service xml namespace identifier</w:t>
            </w:r>
          </w:p>
        </w:tc>
        <w:tc>
          <w:tcPr>
            <w:tcW w:w="1418" w:type="dxa"/>
          </w:tcPr>
          <w:p w14:paraId="02C487D2" w14:textId="77777777" w:rsidR="00784A32" w:rsidRPr="000670FE" w:rsidRDefault="00784A32" w:rsidP="00354887">
            <w:pPr>
              <w:pStyle w:val="TAL"/>
            </w:pPr>
            <w:r w:rsidRPr="000670FE">
              <w:t>TS 24.481 [11]</w:t>
            </w:r>
          </w:p>
        </w:tc>
        <w:tc>
          <w:tcPr>
            <w:tcW w:w="1134" w:type="dxa"/>
          </w:tcPr>
          <w:p w14:paraId="489B2BC0" w14:textId="77777777" w:rsidR="00784A32" w:rsidRPr="000670FE" w:rsidRDefault="00784A32" w:rsidP="00354887">
            <w:pPr>
              <w:pStyle w:val="TAL"/>
            </w:pPr>
          </w:p>
        </w:tc>
      </w:tr>
      <w:tr w:rsidR="00784A32" w:rsidRPr="000670FE" w14:paraId="217A821C" w14:textId="77777777" w:rsidTr="00354887">
        <w:tc>
          <w:tcPr>
            <w:tcW w:w="2835" w:type="dxa"/>
          </w:tcPr>
          <w:p w14:paraId="4CEE89D7" w14:textId="77777777" w:rsidR="00784A32" w:rsidRPr="000670FE" w:rsidRDefault="00784A32" w:rsidP="00354887">
            <w:pPr>
              <w:pStyle w:val="TAL"/>
              <w:rPr>
                <w:rFonts w:cs="Arial"/>
                <w:szCs w:val="18"/>
              </w:rPr>
            </w:pPr>
            <w:r w:rsidRPr="000670FE">
              <w:rPr>
                <w:rFonts w:cs="Arial"/>
                <w:szCs w:val="18"/>
              </w:rPr>
              <w:t xml:space="preserve">      xmlns:rl</w:t>
            </w:r>
          </w:p>
        </w:tc>
        <w:tc>
          <w:tcPr>
            <w:tcW w:w="2126" w:type="dxa"/>
          </w:tcPr>
          <w:p w14:paraId="762AD7EA" w14:textId="77777777" w:rsidR="00784A32" w:rsidRPr="000670FE" w:rsidRDefault="00784A32" w:rsidP="00354887">
            <w:pPr>
              <w:pStyle w:val="TAL"/>
            </w:pPr>
            <w:r w:rsidRPr="000670FE">
              <w:t>"urn:ietf:params:xml:ns:resource-lists"</w:t>
            </w:r>
          </w:p>
        </w:tc>
        <w:tc>
          <w:tcPr>
            <w:tcW w:w="2126" w:type="dxa"/>
          </w:tcPr>
          <w:p w14:paraId="64AA31E7" w14:textId="77777777" w:rsidR="00784A32" w:rsidRPr="000670FE" w:rsidRDefault="00784A32" w:rsidP="00354887">
            <w:pPr>
              <w:pStyle w:val="TAL"/>
            </w:pPr>
            <w:r w:rsidRPr="000670FE">
              <w:t>resource-lists xml namespace identifier</w:t>
            </w:r>
          </w:p>
        </w:tc>
        <w:tc>
          <w:tcPr>
            <w:tcW w:w="1418" w:type="dxa"/>
          </w:tcPr>
          <w:p w14:paraId="70495B88" w14:textId="77777777" w:rsidR="00784A32" w:rsidRPr="000670FE" w:rsidRDefault="00784A32" w:rsidP="00354887">
            <w:pPr>
              <w:pStyle w:val="TAL"/>
            </w:pPr>
            <w:r w:rsidRPr="000670FE">
              <w:t>TS 24.481 [11]</w:t>
            </w:r>
          </w:p>
        </w:tc>
        <w:tc>
          <w:tcPr>
            <w:tcW w:w="1134" w:type="dxa"/>
          </w:tcPr>
          <w:p w14:paraId="494970D5" w14:textId="77777777" w:rsidR="00784A32" w:rsidRPr="000670FE" w:rsidRDefault="00784A32" w:rsidP="00354887">
            <w:pPr>
              <w:pStyle w:val="TAL"/>
            </w:pPr>
          </w:p>
        </w:tc>
      </w:tr>
      <w:tr w:rsidR="00784A32" w:rsidRPr="000670FE" w14:paraId="2B5B657C" w14:textId="77777777" w:rsidTr="00354887">
        <w:tc>
          <w:tcPr>
            <w:tcW w:w="2835" w:type="dxa"/>
          </w:tcPr>
          <w:p w14:paraId="73DE20C5" w14:textId="77777777" w:rsidR="00784A32" w:rsidRPr="000670FE" w:rsidRDefault="00784A32" w:rsidP="00354887">
            <w:pPr>
              <w:pStyle w:val="TAL"/>
              <w:rPr>
                <w:rFonts w:cs="Arial"/>
                <w:szCs w:val="18"/>
              </w:rPr>
            </w:pPr>
            <w:r w:rsidRPr="000670FE">
              <w:rPr>
                <w:rFonts w:cs="Arial"/>
                <w:szCs w:val="18"/>
              </w:rPr>
              <w:t xml:space="preserve">      xmlns:cp</w:t>
            </w:r>
          </w:p>
        </w:tc>
        <w:tc>
          <w:tcPr>
            <w:tcW w:w="2126" w:type="dxa"/>
          </w:tcPr>
          <w:p w14:paraId="2B9C130A" w14:textId="77777777" w:rsidR="00784A32" w:rsidRPr="000670FE" w:rsidRDefault="00784A32" w:rsidP="00354887">
            <w:pPr>
              <w:pStyle w:val="TAL"/>
            </w:pPr>
            <w:r w:rsidRPr="000670FE">
              <w:t>"urn:ietf:params:xml:ns:common-policy"</w:t>
            </w:r>
          </w:p>
        </w:tc>
        <w:tc>
          <w:tcPr>
            <w:tcW w:w="2126" w:type="dxa"/>
          </w:tcPr>
          <w:p w14:paraId="1D9328A6" w14:textId="77777777" w:rsidR="00784A32" w:rsidRPr="000670FE" w:rsidRDefault="00784A32" w:rsidP="00354887">
            <w:pPr>
              <w:pStyle w:val="TAL"/>
            </w:pPr>
            <w:r w:rsidRPr="000670FE">
              <w:t>common-policy xml namespace identifier</w:t>
            </w:r>
          </w:p>
        </w:tc>
        <w:tc>
          <w:tcPr>
            <w:tcW w:w="1418" w:type="dxa"/>
          </w:tcPr>
          <w:p w14:paraId="318B1CC1" w14:textId="77777777" w:rsidR="00784A32" w:rsidRPr="000670FE" w:rsidRDefault="00784A32" w:rsidP="00354887">
            <w:pPr>
              <w:pStyle w:val="TAL"/>
            </w:pPr>
            <w:r w:rsidRPr="000670FE">
              <w:t>TS 24.481 [11]</w:t>
            </w:r>
          </w:p>
        </w:tc>
        <w:tc>
          <w:tcPr>
            <w:tcW w:w="1134" w:type="dxa"/>
          </w:tcPr>
          <w:p w14:paraId="40DAF7A6" w14:textId="77777777" w:rsidR="00784A32" w:rsidRPr="000670FE" w:rsidRDefault="00784A32" w:rsidP="00354887">
            <w:pPr>
              <w:pStyle w:val="TAL"/>
            </w:pPr>
          </w:p>
        </w:tc>
      </w:tr>
      <w:tr w:rsidR="00784A32" w:rsidRPr="000670FE" w14:paraId="017E1279" w14:textId="77777777" w:rsidTr="00354887">
        <w:tc>
          <w:tcPr>
            <w:tcW w:w="2835" w:type="dxa"/>
          </w:tcPr>
          <w:p w14:paraId="6C511924" w14:textId="77777777" w:rsidR="00784A32" w:rsidRPr="000670FE" w:rsidRDefault="00784A32" w:rsidP="00354887">
            <w:pPr>
              <w:pStyle w:val="TAL"/>
              <w:rPr>
                <w:rFonts w:cs="Arial"/>
                <w:szCs w:val="18"/>
              </w:rPr>
            </w:pPr>
            <w:r w:rsidRPr="000670FE">
              <w:rPr>
                <w:rFonts w:cs="Arial"/>
                <w:szCs w:val="18"/>
              </w:rPr>
              <w:t xml:space="preserve">      xmlns:ocp</w:t>
            </w:r>
          </w:p>
        </w:tc>
        <w:tc>
          <w:tcPr>
            <w:tcW w:w="2126" w:type="dxa"/>
          </w:tcPr>
          <w:p w14:paraId="7E3E64C6" w14:textId="77777777" w:rsidR="00784A32" w:rsidRPr="000670FE" w:rsidRDefault="00784A32" w:rsidP="00354887">
            <w:pPr>
              <w:pStyle w:val="TAL"/>
            </w:pPr>
            <w:r w:rsidRPr="000670FE">
              <w:t>"urn:oma:xml:xdm:common-policy"</w:t>
            </w:r>
          </w:p>
        </w:tc>
        <w:tc>
          <w:tcPr>
            <w:tcW w:w="2126" w:type="dxa"/>
          </w:tcPr>
          <w:p w14:paraId="3AACF2F2" w14:textId="77777777" w:rsidR="00784A32" w:rsidRPr="000670FE" w:rsidRDefault="00784A32" w:rsidP="00354887">
            <w:pPr>
              <w:pStyle w:val="TAL"/>
            </w:pPr>
            <w:r w:rsidRPr="000670FE">
              <w:t>common-policy xml namespace identifier</w:t>
            </w:r>
          </w:p>
        </w:tc>
        <w:tc>
          <w:tcPr>
            <w:tcW w:w="1418" w:type="dxa"/>
          </w:tcPr>
          <w:p w14:paraId="17F100DD" w14:textId="77777777" w:rsidR="00784A32" w:rsidRPr="000670FE" w:rsidRDefault="00784A32" w:rsidP="00354887">
            <w:pPr>
              <w:pStyle w:val="TAL"/>
            </w:pPr>
            <w:r w:rsidRPr="000670FE">
              <w:t>TS 24.481 [11]</w:t>
            </w:r>
          </w:p>
        </w:tc>
        <w:tc>
          <w:tcPr>
            <w:tcW w:w="1134" w:type="dxa"/>
          </w:tcPr>
          <w:p w14:paraId="13BAD4B0" w14:textId="77777777" w:rsidR="00784A32" w:rsidRPr="000670FE" w:rsidRDefault="00784A32" w:rsidP="00354887">
            <w:pPr>
              <w:pStyle w:val="TAL"/>
            </w:pPr>
          </w:p>
        </w:tc>
      </w:tr>
      <w:tr w:rsidR="00784A32" w:rsidRPr="000670FE" w14:paraId="237DD681" w14:textId="77777777" w:rsidTr="00354887">
        <w:tc>
          <w:tcPr>
            <w:tcW w:w="2835" w:type="dxa"/>
          </w:tcPr>
          <w:p w14:paraId="5C9757B7" w14:textId="77777777" w:rsidR="00784A32" w:rsidRPr="000670FE" w:rsidRDefault="00784A32" w:rsidP="00354887">
            <w:pPr>
              <w:pStyle w:val="TAL"/>
              <w:rPr>
                <w:rFonts w:cs="Arial"/>
                <w:szCs w:val="18"/>
              </w:rPr>
            </w:pPr>
            <w:r w:rsidRPr="000670FE">
              <w:rPr>
                <w:rFonts w:cs="Arial"/>
                <w:szCs w:val="18"/>
              </w:rPr>
              <w:t xml:space="preserve">      xmlns:oxe</w:t>
            </w:r>
          </w:p>
        </w:tc>
        <w:tc>
          <w:tcPr>
            <w:tcW w:w="2126" w:type="dxa"/>
          </w:tcPr>
          <w:p w14:paraId="350CE452" w14:textId="77777777" w:rsidR="00784A32" w:rsidRPr="000670FE" w:rsidRDefault="00784A32" w:rsidP="00354887">
            <w:pPr>
              <w:pStyle w:val="TAL"/>
            </w:pPr>
            <w:r w:rsidRPr="000670FE">
              <w:t>"urn:oma:xml:xdm:extensions"</w:t>
            </w:r>
          </w:p>
        </w:tc>
        <w:tc>
          <w:tcPr>
            <w:tcW w:w="2126" w:type="dxa"/>
          </w:tcPr>
          <w:p w14:paraId="4A9FDEC0" w14:textId="77777777" w:rsidR="00784A32" w:rsidRPr="000670FE" w:rsidRDefault="00784A32" w:rsidP="00354887">
            <w:pPr>
              <w:pStyle w:val="TAL"/>
            </w:pPr>
            <w:r w:rsidRPr="000670FE">
              <w:t>extensions xml namespace identifier</w:t>
            </w:r>
          </w:p>
        </w:tc>
        <w:tc>
          <w:tcPr>
            <w:tcW w:w="1418" w:type="dxa"/>
          </w:tcPr>
          <w:p w14:paraId="72315818" w14:textId="77777777" w:rsidR="00784A32" w:rsidRPr="000670FE" w:rsidRDefault="00784A32" w:rsidP="00354887">
            <w:pPr>
              <w:pStyle w:val="TAL"/>
            </w:pPr>
            <w:r w:rsidRPr="000670FE">
              <w:t>TS 24.481 [11]</w:t>
            </w:r>
          </w:p>
        </w:tc>
        <w:tc>
          <w:tcPr>
            <w:tcW w:w="1134" w:type="dxa"/>
          </w:tcPr>
          <w:p w14:paraId="6A0D8395" w14:textId="77777777" w:rsidR="00784A32" w:rsidRPr="000670FE" w:rsidRDefault="00784A32" w:rsidP="00354887">
            <w:pPr>
              <w:pStyle w:val="TAL"/>
            </w:pPr>
          </w:p>
        </w:tc>
      </w:tr>
      <w:tr w:rsidR="00784A32" w:rsidRPr="000670FE" w14:paraId="48F4689B" w14:textId="77777777" w:rsidTr="00354887">
        <w:tc>
          <w:tcPr>
            <w:tcW w:w="2835" w:type="dxa"/>
          </w:tcPr>
          <w:p w14:paraId="2D9AD181" w14:textId="77777777" w:rsidR="00784A32" w:rsidRPr="000670FE" w:rsidRDefault="00784A32" w:rsidP="00354887">
            <w:pPr>
              <w:pStyle w:val="TAL"/>
              <w:rPr>
                <w:rFonts w:cs="Arial"/>
                <w:szCs w:val="18"/>
              </w:rPr>
            </w:pPr>
            <w:r w:rsidRPr="000670FE">
              <w:rPr>
                <w:rFonts w:cs="Arial"/>
                <w:szCs w:val="18"/>
              </w:rPr>
              <w:t xml:space="preserve">      xmlns:rmcvideogi</w:t>
            </w:r>
          </w:p>
        </w:tc>
        <w:tc>
          <w:tcPr>
            <w:tcW w:w="2126" w:type="dxa"/>
          </w:tcPr>
          <w:p w14:paraId="27641602" w14:textId="77777777" w:rsidR="00784A32" w:rsidRPr="000670FE" w:rsidRDefault="00784A32" w:rsidP="00354887">
            <w:pPr>
              <w:pStyle w:val="TAL"/>
            </w:pPr>
            <w:r w:rsidRPr="000670FE">
              <w:t>"urn:3gpp:ns:mcvideoGroupInfo:1.0"</w:t>
            </w:r>
          </w:p>
        </w:tc>
        <w:tc>
          <w:tcPr>
            <w:tcW w:w="2126" w:type="dxa"/>
          </w:tcPr>
          <w:p w14:paraId="45AD23E4" w14:textId="77777777" w:rsidR="00784A32" w:rsidRPr="000670FE" w:rsidRDefault="00784A32" w:rsidP="00354887">
            <w:pPr>
              <w:pStyle w:val="TAL"/>
            </w:pPr>
            <w:r w:rsidRPr="000670FE">
              <w:t>MCVideo group info namespace identifier</w:t>
            </w:r>
          </w:p>
        </w:tc>
        <w:tc>
          <w:tcPr>
            <w:tcW w:w="1418" w:type="dxa"/>
          </w:tcPr>
          <w:p w14:paraId="1E46C184" w14:textId="77777777" w:rsidR="00784A32" w:rsidRPr="000670FE" w:rsidRDefault="00784A32" w:rsidP="00354887">
            <w:pPr>
              <w:pStyle w:val="TAL"/>
            </w:pPr>
            <w:r w:rsidRPr="000670FE">
              <w:t>TS 24.481 [11]</w:t>
            </w:r>
          </w:p>
        </w:tc>
        <w:tc>
          <w:tcPr>
            <w:tcW w:w="1134" w:type="dxa"/>
          </w:tcPr>
          <w:p w14:paraId="1B7A96B5" w14:textId="77777777" w:rsidR="00784A32" w:rsidRPr="000670FE" w:rsidRDefault="00784A32" w:rsidP="00354887">
            <w:pPr>
              <w:pStyle w:val="TAL"/>
            </w:pPr>
          </w:p>
        </w:tc>
      </w:tr>
      <w:tr w:rsidR="00784A32" w:rsidRPr="000670FE" w14:paraId="06A01734" w14:textId="77777777" w:rsidTr="00354887">
        <w:tc>
          <w:tcPr>
            <w:tcW w:w="2835" w:type="dxa"/>
          </w:tcPr>
          <w:p w14:paraId="635DEDC1" w14:textId="77777777" w:rsidR="00784A32" w:rsidRPr="000670FE" w:rsidRDefault="00784A32" w:rsidP="00354887">
            <w:pPr>
              <w:pStyle w:val="TAL"/>
              <w:rPr>
                <w:rFonts w:cs="Arial"/>
                <w:szCs w:val="18"/>
              </w:rPr>
            </w:pPr>
            <w:r w:rsidRPr="000670FE">
              <w:rPr>
                <w:rFonts w:cs="Arial"/>
                <w:szCs w:val="18"/>
              </w:rPr>
              <w:t xml:space="preserve">      xmlns:gmop</w:t>
            </w:r>
          </w:p>
        </w:tc>
        <w:tc>
          <w:tcPr>
            <w:tcW w:w="2126" w:type="dxa"/>
          </w:tcPr>
          <w:p w14:paraId="2576F116" w14:textId="77777777" w:rsidR="00784A32" w:rsidRPr="000670FE" w:rsidRDefault="00784A32" w:rsidP="00354887">
            <w:pPr>
              <w:pStyle w:val="TAL"/>
            </w:pPr>
            <w:r w:rsidRPr="000670FE">
              <w:t>"urn:3gpp:ns:mcvideoGMOP:1.0"</w:t>
            </w:r>
          </w:p>
        </w:tc>
        <w:tc>
          <w:tcPr>
            <w:tcW w:w="2126" w:type="dxa"/>
          </w:tcPr>
          <w:p w14:paraId="5F0BA904" w14:textId="77777777" w:rsidR="00784A32" w:rsidRPr="000670FE" w:rsidRDefault="00784A32" w:rsidP="00354887">
            <w:pPr>
              <w:pStyle w:val="TAL"/>
            </w:pPr>
          </w:p>
        </w:tc>
        <w:tc>
          <w:tcPr>
            <w:tcW w:w="1418" w:type="dxa"/>
          </w:tcPr>
          <w:p w14:paraId="5D5FD7FE" w14:textId="77777777" w:rsidR="00784A32" w:rsidRPr="000670FE" w:rsidRDefault="00784A32" w:rsidP="00354887">
            <w:pPr>
              <w:pStyle w:val="TAL"/>
            </w:pPr>
          </w:p>
        </w:tc>
        <w:tc>
          <w:tcPr>
            <w:tcW w:w="1134" w:type="dxa"/>
          </w:tcPr>
          <w:p w14:paraId="40EE076F" w14:textId="77777777" w:rsidR="00784A32" w:rsidRPr="000670FE" w:rsidRDefault="00784A32" w:rsidP="00354887">
            <w:pPr>
              <w:pStyle w:val="TAL"/>
            </w:pPr>
          </w:p>
        </w:tc>
      </w:tr>
      <w:tr w:rsidR="00784A32" w:rsidRPr="000670FE" w14:paraId="6B707C66" w14:textId="77777777" w:rsidTr="00354887">
        <w:tc>
          <w:tcPr>
            <w:tcW w:w="2835" w:type="dxa"/>
          </w:tcPr>
          <w:p w14:paraId="46A6CC41"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gmop:request</w:t>
            </w:r>
          </w:p>
        </w:tc>
        <w:tc>
          <w:tcPr>
            <w:tcW w:w="2126" w:type="dxa"/>
          </w:tcPr>
          <w:p w14:paraId="07F6B375" w14:textId="77777777" w:rsidR="00784A32" w:rsidRPr="000670FE" w:rsidRDefault="00784A32" w:rsidP="00354887">
            <w:pPr>
              <w:pStyle w:val="TAL"/>
            </w:pPr>
          </w:p>
        </w:tc>
        <w:tc>
          <w:tcPr>
            <w:tcW w:w="2126" w:type="dxa"/>
          </w:tcPr>
          <w:p w14:paraId="1E4F3AD1" w14:textId="77777777" w:rsidR="00784A32" w:rsidRPr="000670FE" w:rsidRDefault="00784A32" w:rsidP="00354887">
            <w:pPr>
              <w:pStyle w:val="TAL"/>
            </w:pPr>
          </w:p>
        </w:tc>
        <w:tc>
          <w:tcPr>
            <w:tcW w:w="1418" w:type="dxa"/>
          </w:tcPr>
          <w:p w14:paraId="609016F3" w14:textId="77777777" w:rsidR="00784A32" w:rsidRPr="000670FE" w:rsidRDefault="00784A32" w:rsidP="00354887">
            <w:pPr>
              <w:pStyle w:val="TAL"/>
            </w:pPr>
          </w:p>
        </w:tc>
        <w:tc>
          <w:tcPr>
            <w:tcW w:w="1134" w:type="dxa"/>
          </w:tcPr>
          <w:p w14:paraId="12CD5CDE" w14:textId="77777777" w:rsidR="00784A32" w:rsidRPr="000670FE" w:rsidRDefault="00784A32" w:rsidP="00354887">
            <w:pPr>
              <w:pStyle w:val="TAL"/>
            </w:pPr>
          </w:p>
        </w:tc>
      </w:tr>
      <w:tr w:rsidR="00784A32" w:rsidRPr="000670FE" w14:paraId="534E9006" w14:textId="77777777" w:rsidTr="00354887">
        <w:tc>
          <w:tcPr>
            <w:tcW w:w="2835" w:type="dxa"/>
          </w:tcPr>
          <w:p w14:paraId="55614765"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group</w:t>
            </w:r>
          </w:p>
        </w:tc>
        <w:tc>
          <w:tcPr>
            <w:tcW w:w="2126" w:type="dxa"/>
          </w:tcPr>
          <w:p w14:paraId="0FFCCEBA" w14:textId="77777777" w:rsidR="00784A32" w:rsidRPr="000670FE" w:rsidRDefault="00784A32" w:rsidP="00354887">
            <w:pPr>
              <w:pStyle w:val="TAL"/>
            </w:pPr>
          </w:p>
        </w:tc>
        <w:tc>
          <w:tcPr>
            <w:tcW w:w="2126" w:type="dxa"/>
          </w:tcPr>
          <w:p w14:paraId="709371A9" w14:textId="77777777" w:rsidR="00784A32" w:rsidRPr="000670FE" w:rsidRDefault="00784A32" w:rsidP="00354887">
            <w:pPr>
              <w:pStyle w:val="TAL"/>
            </w:pPr>
          </w:p>
        </w:tc>
        <w:tc>
          <w:tcPr>
            <w:tcW w:w="1418" w:type="dxa"/>
          </w:tcPr>
          <w:p w14:paraId="637C5428" w14:textId="77777777" w:rsidR="00784A32" w:rsidRPr="000670FE" w:rsidRDefault="00784A32" w:rsidP="00354887">
            <w:pPr>
              <w:pStyle w:val="TAL"/>
            </w:pPr>
          </w:p>
        </w:tc>
        <w:tc>
          <w:tcPr>
            <w:tcW w:w="1134" w:type="dxa"/>
          </w:tcPr>
          <w:p w14:paraId="33B574CC" w14:textId="77777777" w:rsidR="00784A32" w:rsidRPr="000670FE" w:rsidRDefault="00784A32" w:rsidP="00354887">
            <w:pPr>
              <w:pStyle w:val="TAL"/>
            </w:pPr>
          </w:p>
        </w:tc>
      </w:tr>
      <w:tr w:rsidR="00784A32" w:rsidRPr="000670FE" w14:paraId="0BC84722" w14:textId="77777777" w:rsidTr="00354887">
        <w:tc>
          <w:tcPr>
            <w:tcW w:w="2835" w:type="dxa"/>
          </w:tcPr>
          <w:p w14:paraId="07F80ED3"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list-service</w:t>
            </w:r>
          </w:p>
        </w:tc>
        <w:tc>
          <w:tcPr>
            <w:tcW w:w="2126" w:type="dxa"/>
          </w:tcPr>
          <w:p w14:paraId="525D638F" w14:textId="77777777" w:rsidR="00784A32" w:rsidRPr="000670FE" w:rsidRDefault="00784A32" w:rsidP="00354887">
            <w:pPr>
              <w:pStyle w:val="TAL"/>
            </w:pPr>
          </w:p>
        </w:tc>
        <w:tc>
          <w:tcPr>
            <w:tcW w:w="2126" w:type="dxa"/>
          </w:tcPr>
          <w:p w14:paraId="63C1338C" w14:textId="77777777" w:rsidR="00784A32" w:rsidRPr="000670FE" w:rsidRDefault="00784A32" w:rsidP="00354887">
            <w:pPr>
              <w:pStyle w:val="TAL"/>
            </w:pPr>
          </w:p>
        </w:tc>
        <w:tc>
          <w:tcPr>
            <w:tcW w:w="1418" w:type="dxa"/>
          </w:tcPr>
          <w:p w14:paraId="05E37075" w14:textId="77777777" w:rsidR="00784A32" w:rsidRPr="000670FE" w:rsidRDefault="00784A32" w:rsidP="00354887">
            <w:pPr>
              <w:pStyle w:val="TAL"/>
            </w:pPr>
          </w:p>
        </w:tc>
        <w:tc>
          <w:tcPr>
            <w:tcW w:w="1134" w:type="dxa"/>
          </w:tcPr>
          <w:p w14:paraId="015DEFE1" w14:textId="77777777" w:rsidR="00784A32" w:rsidRPr="000670FE" w:rsidRDefault="00784A32" w:rsidP="00354887">
            <w:pPr>
              <w:pStyle w:val="TAL"/>
            </w:pPr>
          </w:p>
        </w:tc>
      </w:tr>
      <w:tr w:rsidR="00784A32" w:rsidRPr="000670FE" w14:paraId="5B95D134" w14:textId="77777777" w:rsidTr="00354887">
        <w:tc>
          <w:tcPr>
            <w:tcW w:w="2835" w:type="dxa"/>
          </w:tcPr>
          <w:p w14:paraId="1D5DA644" w14:textId="77777777" w:rsidR="00784A32" w:rsidRPr="000670FE" w:rsidRDefault="00784A32" w:rsidP="00354887">
            <w:pPr>
              <w:pStyle w:val="TAL"/>
              <w:rPr>
                <w:rFonts w:cs="Arial"/>
                <w:szCs w:val="18"/>
              </w:rPr>
            </w:pPr>
            <w:r w:rsidRPr="000670FE">
              <w:rPr>
                <w:rFonts w:cs="Arial"/>
                <w:szCs w:val="18"/>
              </w:rPr>
              <w:t xml:space="preserve">            uri</w:t>
            </w:r>
          </w:p>
        </w:tc>
        <w:tc>
          <w:tcPr>
            <w:tcW w:w="2126" w:type="dxa"/>
          </w:tcPr>
          <w:p w14:paraId="2CC0458D" w14:textId="77777777" w:rsidR="00784A32" w:rsidRPr="000670FE" w:rsidRDefault="00784A32" w:rsidP="00354887">
            <w:pPr>
              <w:pStyle w:val="TAL"/>
            </w:pPr>
            <w:r w:rsidRPr="000670FE">
              <w:t>temp group uri</w:t>
            </w:r>
          </w:p>
        </w:tc>
        <w:tc>
          <w:tcPr>
            <w:tcW w:w="2126" w:type="dxa"/>
          </w:tcPr>
          <w:p w14:paraId="6738EEF3" w14:textId="77777777" w:rsidR="00784A32" w:rsidRPr="000670FE" w:rsidRDefault="00784A32" w:rsidP="00354887">
            <w:pPr>
              <w:pStyle w:val="TAL"/>
            </w:pPr>
            <w:r w:rsidRPr="000670FE">
              <w:t>uri of the temporary MCVideo group</w:t>
            </w:r>
          </w:p>
        </w:tc>
        <w:tc>
          <w:tcPr>
            <w:tcW w:w="1418" w:type="dxa"/>
          </w:tcPr>
          <w:p w14:paraId="0E33D5BB" w14:textId="77777777" w:rsidR="00784A32" w:rsidRPr="000670FE" w:rsidRDefault="00784A32" w:rsidP="00354887">
            <w:pPr>
              <w:pStyle w:val="TAL"/>
            </w:pPr>
            <w:r w:rsidRPr="000670FE">
              <w:t>TS 24.481 [11]</w:t>
            </w:r>
          </w:p>
        </w:tc>
        <w:tc>
          <w:tcPr>
            <w:tcW w:w="1134" w:type="dxa"/>
          </w:tcPr>
          <w:p w14:paraId="759B22E0" w14:textId="77777777" w:rsidR="00784A32" w:rsidRPr="000670FE" w:rsidRDefault="00784A32" w:rsidP="00354887">
            <w:pPr>
              <w:pStyle w:val="TAL"/>
            </w:pPr>
            <w:r w:rsidRPr="000670FE">
              <w:t>A1, A2</w:t>
            </w:r>
          </w:p>
        </w:tc>
      </w:tr>
      <w:tr w:rsidR="00784A32" w:rsidRPr="000670FE" w14:paraId="3AE7C021" w14:textId="77777777" w:rsidTr="00354887">
        <w:tc>
          <w:tcPr>
            <w:tcW w:w="2835" w:type="dxa"/>
          </w:tcPr>
          <w:p w14:paraId="1D878C0A" w14:textId="77777777" w:rsidR="00784A32" w:rsidRPr="000670FE" w:rsidRDefault="00784A32" w:rsidP="00354887">
            <w:pPr>
              <w:pStyle w:val="TAL"/>
              <w:rPr>
                <w:rFonts w:cs="Arial"/>
                <w:szCs w:val="18"/>
              </w:rPr>
            </w:pPr>
            <w:r w:rsidRPr="000670FE">
              <w:rPr>
                <w:rFonts w:cs="Arial"/>
                <w:szCs w:val="18"/>
              </w:rPr>
              <w:t xml:space="preserve">            invite-members</w:t>
            </w:r>
          </w:p>
        </w:tc>
        <w:tc>
          <w:tcPr>
            <w:tcW w:w="2126" w:type="dxa"/>
          </w:tcPr>
          <w:p w14:paraId="74140E6E" w14:textId="77777777" w:rsidR="00784A32" w:rsidRPr="000670FE" w:rsidRDefault="00784A32" w:rsidP="00354887">
            <w:pPr>
              <w:pStyle w:val="TAL"/>
            </w:pPr>
            <w:r w:rsidRPr="000670FE">
              <w:t>"true"</w:t>
            </w:r>
          </w:p>
        </w:tc>
        <w:tc>
          <w:tcPr>
            <w:tcW w:w="2126" w:type="dxa"/>
          </w:tcPr>
          <w:p w14:paraId="407A9802" w14:textId="77777777" w:rsidR="00784A32" w:rsidRPr="000670FE" w:rsidRDefault="00784A32" w:rsidP="00354887">
            <w:pPr>
              <w:pStyle w:val="TAL"/>
            </w:pPr>
            <w:r w:rsidRPr="000670FE">
              <w:t>Allow users to invite members to this group</w:t>
            </w:r>
          </w:p>
        </w:tc>
        <w:tc>
          <w:tcPr>
            <w:tcW w:w="1418" w:type="dxa"/>
          </w:tcPr>
          <w:p w14:paraId="3A265CEB" w14:textId="77777777" w:rsidR="00784A32" w:rsidRPr="000670FE" w:rsidRDefault="00784A32" w:rsidP="00354887">
            <w:pPr>
              <w:pStyle w:val="TAL"/>
            </w:pPr>
            <w:r w:rsidRPr="000670FE">
              <w:t>TS 24.481 [11]</w:t>
            </w:r>
          </w:p>
        </w:tc>
        <w:tc>
          <w:tcPr>
            <w:tcW w:w="1134" w:type="dxa"/>
          </w:tcPr>
          <w:p w14:paraId="6CC77531" w14:textId="77777777" w:rsidR="00784A32" w:rsidRPr="000670FE" w:rsidRDefault="00784A32" w:rsidP="00354887">
            <w:pPr>
              <w:pStyle w:val="TAL"/>
            </w:pPr>
          </w:p>
        </w:tc>
      </w:tr>
      <w:tr w:rsidR="00784A32" w:rsidRPr="000670FE" w14:paraId="7FCA18F7" w14:textId="77777777" w:rsidTr="00354887">
        <w:tc>
          <w:tcPr>
            <w:tcW w:w="2835" w:type="dxa"/>
          </w:tcPr>
          <w:p w14:paraId="67C2780B" w14:textId="77777777" w:rsidR="00784A32" w:rsidRPr="000670FE" w:rsidRDefault="00784A32" w:rsidP="00354887">
            <w:pPr>
              <w:pStyle w:val="TAL"/>
              <w:rPr>
                <w:rFonts w:cs="Arial"/>
                <w:szCs w:val="18"/>
              </w:rPr>
            </w:pPr>
            <w:r w:rsidRPr="000670FE">
              <w:rPr>
                <w:rFonts w:cs="Arial"/>
                <w:szCs w:val="18"/>
              </w:rPr>
              <w:t xml:space="preserve">            </w:t>
            </w:r>
            <w:r w:rsidRPr="000670FE">
              <w:rPr>
                <w:rFonts w:cs="Arial"/>
                <w:b/>
                <w:szCs w:val="18"/>
              </w:rPr>
              <w:t>supported-services</w:t>
            </w:r>
          </w:p>
        </w:tc>
        <w:tc>
          <w:tcPr>
            <w:tcW w:w="2126" w:type="dxa"/>
          </w:tcPr>
          <w:p w14:paraId="2A8437D5" w14:textId="77777777" w:rsidR="00784A32" w:rsidRPr="000670FE" w:rsidRDefault="00784A32" w:rsidP="00354887">
            <w:pPr>
              <w:pStyle w:val="TAL"/>
            </w:pPr>
          </w:p>
        </w:tc>
        <w:tc>
          <w:tcPr>
            <w:tcW w:w="2126" w:type="dxa"/>
          </w:tcPr>
          <w:p w14:paraId="2D5EA731" w14:textId="77777777" w:rsidR="00784A32" w:rsidRPr="000670FE" w:rsidRDefault="00784A32" w:rsidP="00354887">
            <w:pPr>
              <w:pStyle w:val="TAL"/>
            </w:pPr>
          </w:p>
        </w:tc>
        <w:tc>
          <w:tcPr>
            <w:tcW w:w="1418" w:type="dxa"/>
          </w:tcPr>
          <w:p w14:paraId="2340E136" w14:textId="77777777" w:rsidR="00784A32" w:rsidRPr="000670FE" w:rsidRDefault="00784A32" w:rsidP="00354887">
            <w:pPr>
              <w:pStyle w:val="TAL"/>
            </w:pPr>
          </w:p>
        </w:tc>
        <w:tc>
          <w:tcPr>
            <w:tcW w:w="1134" w:type="dxa"/>
          </w:tcPr>
          <w:p w14:paraId="0B0CA95D" w14:textId="77777777" w:rsidR="00784A32" w:rsidRPr="000670FE" w:rsidRDefault="00784A32" w:rsidP="00354887">
            <w:pPr>
              <w:pStyle w:val="TAL"/>
            </w:pPr>
          </w:p>
        </w:tc>
      </w:tr>
      <w:tr w:rsidR="00784A32" w:rsidRPr="000670FE" w14:paraId="39CA6079" w14:textId="77777777" w:rsidTr="00354887">
        <w:tc>
          <w:tcPr>
            <w:tcW w:w="2835" w:type="dxa"/>
          </w:tcPr>
          <w:p w14:paraId="072CC72D" w14:textId="77777777" w:rsidR="00784A32" w:rsidRPr="000670FE" w:rsidRDefault="00784A32" w:rsidP="00354887">
            <w:pPr>
              <w:pStyle w:val="TAL"/>
              <w:rPr>
                <w:rFonts w:cs="Arial"/>
                <w:szCs w:val="18"/>
              </w:rPr>
            </w:pPr>
            <w:r w:rsidRPr="000670FE">
              <w:rPr>
                <w:rFonts w:cs="Arial"/>
                <w:szCs w:val="18"/>
              </w:rPr>
              <w:t xml:space="preserve">              service-enabler</w:t>
            </w:r>
          </w:p>
        </w:tc>
        <w:tc>
          <w:tcPr>
            <w:tcW w:w="2126" w:type="dxa"/>
          </w:tcPr>
          <w:p w14:paraId="5BE1BE2C" w14:textId="77777777" w:rsidR="00784A32" w:rsidRPr="000670FE" w:rsidRDefault="00784A32" w:rsidP="00354887">
            <w:pPr>
              <w:pStyle w:val="TAL"/>
            </w:pPr>
            <w:r w:rsidRPr="000670FE">
              <w:t>"urn:urn-7:3gpp-service.ims.icsi.mcvideo"</w:t>
            </w:r>
          </w:p>
        </w:tc>
        <w:tc>
          <w:tcPr>
            <w:tcW w:w="2126" w:type="dxa"/>
          </w:tcPr>
          <w:p w14:paraId="7E4979FE" w14:textId="77777777" w:rsidR="00784A32" w:rsidRPr="000670FE" w:rsidRDefault="00784A32" w:rsidP="00354887">
            <w:pPr>
              <w:pStyle w:val="TAL"/>
            </w:pPr>
          </w:p>
        </w:tc>
        <w:tc>
          <w:tcPr>
            <w:tcW w:w="1418" w:type="dxa"/>
          </w:tcPr>
          <w:p w14:paraId="63DA0792" w14:textId="77777777" w:rsidR="00784A32" w:rsidRPr="000670FE" w:rsidRDefault="00784A32" w:rsidP="00354887">
            <w:pPr>
              <w:pStyle w:val="TAL"/>
            </w:pPr>
          </w:p>
        </w:tc>
        <w:tc>
          <w:tcPr>
            <w:tcW w:w="1134" w:type="dxa"/>
          </w:tcPr>
          <w:p w14:paraId="3E616772" w14:textId="77777777" w:rsidR="00784A32" w:rsidRPr="000670FE" w:rsidRDefault="00784A32" w:rsidP="00354887">
            <w:pPr>
              <w:pStyle w:val="TAL"/>
            </w:pPr>
          </w:p>
        </w:tc>
      </w:tr>
      <w:tr w:rsidR="00784A32" w:rsidRPr="000670FE" w14:paraId="3FB05F4E" w14:textId="77777777" w:rsidTr="00354887">
        <w:tc>
          <w:tcPr>
            <w:tcW w:w="2835" w:type="dxa"/>
          </w:tcPr>
          <w:p w14:paraId="23E3D68E"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MCVideo-group-IDs</w:t>
            </w:r>
          </w:p>
        </w:tc>
        <w:tc>
          <w:tcPr>
            <w:tcW w:w="2126" w:type="dxa"/>
          </w:tcPr>
          <w:p w14:paraId="76AABBD5" w14:textId="77777777" w:rsidR="00784A32" w:rsidRPr="000670FE" w:rsidRDefault="00784A32" w:rsidP="00354887">
            <w:pPr>
              <w:pStyle w:val="TAL"/>
            </w:pPr>
          </w:p>
        </w:tc>
        <w:tc>
          <w:tcPr>
            <w:tcW w:w="2126" w:type="dxa"/>
          </w:tcPr>
          <w:p w14:paraId="0EF4C7B4" w14:textId="77777777" w:rsidR="00784A32" w:rsidRPr="000670FE" w:rsidRDefault="00784A32" w:rsidP="00354887">
            <w:pPr>
              <w:pStyle w:val="TAL"/>
            </w:pPr>
          </w:p>
        </w:tc>
        <w:tc>
          <w:tcPr>
            <w:tcW w:w="1418" w:type="dxa"/>
          </w:tcPr>
          <w:p w14:paraId="5F9DF877" w14:textId="77777777" w:rsidR="00784A32" w:rsidRPr="000670FE" w:rsidRDefault="00784A32" w:rsidP="00354887">
            <w:pPr>
              <w:pStyle w:val="TAL"/>
            </w:pPr>
          </w:p>
        </w:tc>
        <w:tc>
          <w:tcPr>
            <w:tcW w:w="1134" w:type="dxa"/>
          </w:tcPr>
          <w:p w14:paraId="4A51D049" w14:textId="77777777" w:rsidR="00784A32" w:rsidRPr="000670FE" w:rsidRDefault="00784A32" w:rsidP="00354887">
            <w:pPr>
              <w:pStyle w:val="TAL"/>
            </w:pPr>
          </w:p>
        </w:tc>
      </w:tr>
      <w:tr w:rsidR="00784A32" w:rsidRPr="000670FE" w14:paraId="2DEE355F" w14:textId="77777777" w:rsidTr="00354887">
        <w:tc>
          <w:tcPr>
            <w:tcW w:w="2835" w:type="dxa"/>
          </w:tcPr>
          <w:p w14:paraId="6C45048E" w14:textId="77777777" w:rsidR="00784A32" w:rsidRPr="000670FE" w:rsidRDefault="00784A32" w:rsidP="00354887">
            <w:pPr>
              <w:pStyle w:val="TAL"/>
              <w:rPr>
                <w:rFonts w:cs="Arial"/>
                <w:szCs w:val="18"/>
              </w:rPr>
            </w:pPr>
            <w:r w:rsidRPr="000670FE">
              <w:rPr>
                <w:rFonts w:cs="Arial"/>
                <w:szCs w:val="18"/>
              </w:rPr>
              <w:t xml:space="preserve">              MCVideo-group-id</w:t>
            </w:r>
          </w:p>
        </w:tc>
        <w:tc>
          <w:tcPr>
            <w:tcW w:w="2126" w:type="dxa"/>
          </w:tcPr>
          <w:p w14:paraId="2ECCB7E5" w14:textId="77777777" w:rsidR="00784A32" w:rsidRPr="000670FE" w:rsidRDefault="00784A32" w:rsidP="00354887">
            <w:pPr>
              <w:pStyle w:val="TAL"/>
            </w:pPr>
            <w:r w:rsidRPr="000670FE">
              <w:t>px_MCVideo_Group_B_ID</w:t>
            </w:r>
          </w:p>
        </w:tc>
        <w:tc>
          <w:tcPr>
            <w:tcW w:w="2126" w:type="dxa"/>
          </w:tcPr>
          <w:p w14:paraId="7EB78CDA" w14:textId="77777777" w:rsidR="00784A32" w:rsidRPr="000670FE" w:rsidRDefault="00784A32" w:rsidP="00354887">
            <w:pPr>
              <w:pStyle w:val="TAL"/>
            </w:pPr>
            <w:r w:rsidRPr="000670FE">
              <w:t>uri of the group to be part of the temporary group</w:t>
            </w:r>
          </w:p>
        </w:tc>
        <w:tc>
          <w:tcPr>
            <w:tcW w:w="1418" w:type="dxa"/>
          </w:tcPr>
          <w:p w14:paraId="62A37E08" w14:textId="77777777" w:rsidR="00784A32" w:rsidRPr="000670FE" w:rsidRDefault="00784A32" w:rsidP="00354887">
            <w:pPr>
              <w:pStyle w:val="TAL"/>
            </w:pPr>
            <w:r w:rsidRPr="000670FE">
              <w:t>TS 24.481 [11]</w:t>
            </w:r>
          </w:p>
        </w:tc>
        <w:tc>
          <w:tcPr>
            <w:tcW w:w="1134" w:type="dxa"/>
          </w:tcPr>
          <w:p w14:paraId="3526D60B" w14:textId="77777777" w:rsidR="00784A32" w:rsidRPr="000670FE" w:rsidRDefault="00784A32" w:rsidP="00354887">
            <w:pPr>
              <w:pStyle w:val="TAL"/>
            </w:pPr>
          </w:p>
        </w:tc>
      </w:tr>
      <w:tr w:rsidR="00784A32" w:rsidRPr="000670FE" w14:paraId="7CA08A94" w14:textId="77777777" w:rsidTr="00354887">
        <w:tc>
          <w:tcPr>
            <w:tcW w:w="2835" w:type="dxa"/>
          </w:tcPr>
          <w:p w14:paraId="26823B08" w14:textId="77777777" w:rsidR="00784A32" w:rsidRPr="000670FE" w:rsidRDefault="00784A32" w:rsidP="00354887">
            <w:pPr>
              <w:pStyle w:val="TAL"/>
              <w:rPr>
                <w:rFonts w:cs="Arial"/>
                <w:szCs w:val="18"/>
              </w:rPr>
            </w:pPr>
            <w:r w:rsidRPr="000670FE">
              <w:rPr>
                <w:rFonts w:cs="Arial"/>
                <w:szCs w:val="18"/>
              </w:rPr>
              <w:t xml:space="preserve">              MCVideo-group-Id</w:t>
            </w:r>
          </w:p>
        </w:tc>
        <w:tc>
          <w:tcPr>
            <w:tcW w:w="2126" w:type="dxa"/>
          </w:tcPr>
          <w:p w14:paraId="6D1F5A40" w14:textId="77777777" w:rsidR="00784A32" w:rsidRPr="000670FE" w:rsidRDefault="00784A32" w:rsidP="00354887">
            <w:pPr>
              <w:pStyle w:val="TAL"/>
            </w:pPr>
            <w:r w:rsidRPr="000670FE">
              <w:t>px_MCVideo_Group_C_ID</w:t>
            </w:r>
          </w:p>
        </w:tc>
        <w:tc>
          <w:tcPr>
            <w:tcW w:w="2126" w:type="dxa"/>
          </w:tcPr>
          <w:p w14:paraId="66D639DD" w14:textId="77777777" w:rsidR="00784A32" w:rsidRPr="000670FE" w:rsidRDefault="00784A32" w:rsidP="00354887">
            <w:pPr>
              <w:pStyle w:val="TAL"/>
            </w:pPr>
            <w:r w:rsidRPr="000670FE">
              <w:t>uri of the group to be part of the temporary group</w:t>
            </w:r>
          </w:p>
        </w:tc>
        <w:tc>
          <w:tcPr>
            <w:tcW w:w="1418" w:type="dxa"/>
          </w:tcPr>
          <w:p w14:paraId="4376D3CA" w14:textId="77777777" w:rsidR="00784A32" w:rsidRPr="000670FE" w:rsidRDefault="00784A32" w:rsidP="00354887">
            <w:pPr>
              <w:pStyle w:val="TAL"/>
            </w:pPr>
            <w:r w:rsidRPr="000670FE">
              <w:t>TS 24.481 [11]</w:t>
            </w:r>
          </w:p>
        </w:tc>
        <w:tc>
          <w:tcPr>
            <w:tcW w:w="1134" w:type="dxa"/>
          </w:tcPr>
          <w:p w14:paraId="40A7B391" w14:textId="77777777" w:rsidR="00784A32" w:rsidRPr="000670FE" w:rsidRDefault="00784A32" w:rsidP="00354887">
            <w:pPr>
              <w:pStyle w:val="TAL"/>
            </w:pPr>
          </w:p>
        </w:tc>
      </w:tr>
    </w:tbl>
    <w:p w14:paraId="35F145DB" w14:textId="77777777" w:rsidR="00784A32" w:rsidRPr="000670FE" w:rsidRDefault="00784A32" w:rsidP="00784A32"/>
    <w:p w14:paraId="0411A03B" w14:textId="77777777" w:rsidR="00784A32" w:rsidRPr="000670FE" w:rsidRDefault="00784A32" w:rsidP="00784A32">
      <w:pPr>
        <w:pStyle w:val="TH"/>
      </w:pPr>
      <w:r w:rsidRPr="000670FE">
        <w:t>Table 5.2.3.3-10: 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6874012" w14:textId="77777777" w:rsidTr="00354887">
        <w:tc>
          <w:tcPr>
            <w:tcW w:w="9639" w:type="dxa"/>
          </w:tcPr>
          <w:p w14:paraId="333C975B" w14:textId="77777777" w:rsidR="00784A32" w:rsidRPr="000670FE" w:rsidRDefault="00784A32" w:rsidP="00354887">
            <w:pPr>
              <w:pStyle w:val="TAL"/>
              <w:rPr>
                <w:rFonts w:cs="Arial"/>
                <w:szCs w:val="18"/>
              </w:rPr>
            </w:pPr>
            <w:r w:rsidRPr="000670FE">
              <w:t>Derivation Path: TS 36.579-1 [2], Table 5.5.4.9-1</w:t>
            </w:r>
          </w:p>
        </w:tc>
      </w:tr>
    </w:tbl>
    <w:p w14:paraId="7DB1CD59" w14:textId="77777777" w:rsidR="00784A32" w:rsidRPr="000670FE" w:rsidRDefault="00784A32" w:rsidP="00784A32"/>
    <w:p w14:paraId="291FD53B" w14:textId="77777777" w:rsidR="00784A32" w:rsidRPr="000670FE" w:rsidRDefault="00784A32" w:rsidP="00784A32">
      <w:pPr>
        <w:pStyle w:val="TH"/>
      </w:pPr>
      <w:r w:rsidRPr="000670FE">
        <w:t>Table 5.2.3.3-11: SIP NOTIFY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D27F400" w14:textId="77777777" w:rsidTr="00354887">
        <w:tc>
          <w:tcPr>
            <w:tcW w:w="9639" w:type="dxa"/>
            <w:gridSpan w:val="5"/>
          </w:tcPr>
          <w:p w14:paraId="454402B0" w14:textId="77777777" w:rsidR="00784A32" w:rsidRPr="000670FE" w:rsidRDefault="00784A32" w:rsidP="00354887">
            <w:pPr>
              <w:pStyle w:val="TAL"/>
              <w:rPr>
                <w:rFonts w:cs="Arial"/>
                <w:szCs w:val="18"/>
              </w:rPr>
            </w:pPr>
            <w:r w:rsidRPr="000670FE">
              <w:t>Derivation Path: TS 36.579-1 [2], Table 5.5.2.8-1</w:t>
            </w:r>
          </w:p>
        </w:tc>
      </w:tr>
      <w:tr w:rsidR="00784A32" w:rsidRPr="000670FE" w14:paraId="666CC724" w14:textId="77777777" w:rsidTr="00354887">
        <w:tc>
          <w:tcPr>
            <w:tcW w:w="2835" w:type="dxa"/>
          </w:tcPr>
          <w:p w14:paraId="60C88A93" w14:textId="77777777" w:rsidR="00784A32" w:rsidRPr="000670FE" w:rsidRDefault="00784A32" w:rsidP="00354887">
            <w:pPr>
              <w:pStyle w:val="TAH"/>
              <w:rPr>
                <w:bCs/>
              </w:rPr>
            </w:pPr>
            <w:r w:rsidRPr="000670FE">
              <w:rPr>
                <w:bCs/>
              </w:rPr>
              <w:t>Information Element</w:t>
            </w:r>
          </w:p>
        </w:tc>
        <w:tc>
          <w:tcPr>
            <w:tcW w:w="2126" w:type="dxa"/>
          </w:tcPr>
          <w:p w14:paraId="08791CCC"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29526719" w14:textId="77777777" w:rsidR="00784A32" w:rsidRPr="000670FE" w:rsidRDefault="00784A32" w:rsidP="00354887">
            <w:pPr>
              <w:pStyle w:val="TAH"/>
              <w:rPr>
                <w:bCs/>
              </w:rPr>
            </w:pPr>
            <w:r w:rsidRPr="000670FE">
              <w:rPr>
                <w:bCs/>
              </w:rPr>
              <w:t>Comment</w:t>
            </w:r>
          </w:p>
        </w:tc>
        <w:tc>
          <w:tcPr>
            <w:tcW w:w="1418" w:type="dxa"/>
          </w:tcPr>
          <w:p w14:paraId="5949EB45" w14:textId="77777777" w:rsidR="00784A32" w:rsidRPr="000670FE" w:rsidRDefault="00784A32" w:rsidP="00354887">
            <w:pPr>
              <w:pStyle w:val="TAH"/>
              <w:rPr>
                <w:bCs/>
              </w:rPr>
            </w:pPr>
            <w:r w:rsidRPr="000670FE">
              <w:rPr>
                <w:bCs/>
              </w:rPr>
              <w:t>Reference</w:t>
            </w:r>
          </w:p>
        </w:tc>
        <w:tc>
          <w:tcPr>
            <w:tcW w:w="1134" w:type="dxa"/>
          </w:tcPr>
          <w:p w14:paraId="03D390F5" w14:textId="77777777" w:rsidR="00784A32" w:rsidRPr="000670FE" w:rsidRDefault="00784A32" w:rsidP="00354887">
            <w:pPr>
              <w:pStyle w:val="TAH"/>
              <w:rPr>
                <w:bCs/>
              </w:rPr>
            </w:pPr>
            <w:r w:rsidRPr="000670FE">
              <w:rPr>
                <w:bCs/>
              </w:rPr>
              <w:t>Condition</w:t>
            </w:r>
          </w:p>
        </w:tc>
      </w:tr>
      <w:tr w:rsidR="00784A32" w:rsidRPr="000670FE" w14:paraId="312D6895" w14:textId="77777777" w:rsidTr="00354887">
        <w:tc>
          <w:tcPr>
            <w:tcW w:w="2835" w:type="dxa"/>
            <w:vAlign w:val="center"/>
          </w:tcPr>
          <w:p w14:paraId="76209C7F"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5C20ADF8"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6CBEEA6B" w14:textId="77777777" w:rsidR="00784A32" w:rsidRPr="000670FE" w:rsidRDefault="00784A32" w:rsidP="00354887">
            <w:pPr>
              <w:pStyle w:val="TAL"/>
              <w:rPr>
                <w:rFonts w:cs="Arial"/>
                <w:szCs w:val="18"/>
              </w:rPr>
            </w:pPr>
          </w:p>
        </w:tc>
        <w:tc>
          <w:tcPr>
            <w:tcW w:w="1418" w:type="dxa"/>
          </w:tcPr>
          <w:p w14:paraId="7333F737" w14:textId="77777777" w:rsidR="00784A32" w:rsidRPr="000670FE" w:rsidRDefault="00784A32" w:rsidP="00354887">
            <w:pPr>
              <w:pStyle w:val="TAL"/>
              <w:rPr>
                <w:rFonts w:cs="Arial"/>
                <w:szCs w:val="18"/>
              </w:rPr>
            </w:pPr>
          </w:p>
        </w:tc>
        <w:tc>
          <w:tcPr>
            <w:tcW w:w="1134" w:type="dxa"/>
          </w:tcPr>
          <w:p w14:paraId="2B9FEBFF" w14:textId="77777777" w:rsidR="00784A32" w:rsidRPr="000670FE" w:rsidRDefault="00784A32" w:rsidP="00354887">
            <w:pPr>
              <w:pStyle w:val="TAL"/>
              <w:rPr>
                <w:rFonts w:cs="Arial"/>
                <w:szCs w:val="18"/>
              </w:rPr>
            </w:pPr>
          </w:p>
        </w:tc>
      </w:tr>
      <w:tr w:rsidR="00784A32" w:rsidRPr="000670FE" w14:paraId="4AC2FCF3" w14:textId="77777777" w:rsidTr="00354887">
        <w:tc>
          <w:tcPr>
            <w:tcW w:w="2835" w:type="dxa"/>
            <w:vAlign w:val="center"/>
          </w:tcPr>
          <w:p w14:paraId="3611F8E4"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6A8617B8"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3548E654" w14:textId="77777777" w:rsidR="00784A32" w:rsidRPr="000670FE" w:rsidRDefault="00784A32" w:rsidP="00354887">
            <w:pPr>
              <w:pStyle w:val="TAL"/>
              <w:rPr>
                <w:rFonts w:cs="Arial"/>
                <w:szCs w:val="18"/>
              </w:rPr>
            </w:pPr>
          </w:p>
        </w:tc>
        <w:tc>
          <w:tcPr>
            <w:tcW w:w="1418" w:type="dxa"/>
          </w:tcPr>
          <w:p w14:paraId="48B9015A" w14:textId="77777777" w:rsidR="00784A32" w:rsidRPr="000670FE" w:rsidRDefault="00784A32" w:rsidP="00354887">
            <w:pPr>
              <w:pStyle w:val="TAL"/>
            </w:pPr>
          </w:p>
        </w:tc>
        <w:tc>
          <w:tcPr>
            <w:tcW w:w="1134" w:type="dxa"/>
          </w:tcPr>
          <w:p w14:paraId="7C75B58E" w14:textId="77777777" w:rsidR="00784A32" w:rsidRPr="000670FE" w:rsidRDefault="00784A32" w:rsidP="00354887">
            <w:pPr>
              <w:pStyle w:val="TAL"/>
              <w:rPr>
                <w:rFonts w:cs="Arial"/>
                <w:szCs w:val="18"/>
              </w:rPr>
            </w:pPr>
          </w:p>
        </w:tc>
      </w:tr>
      <w:tr w:rsidR="00784A32" w:rsidRPr="000670FE" w14:paraId="38D31884" w14:textId="77777777" w:rsidTr="00354887">
        <w:tc>
          <w:tcPr>
            <w:tcW w:w="2835" w:type="dxa"/>
            <w:vAlign w:val="center"/>
          </w:tcPr>
          <w:p w14:paraId="356ED390"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7B71A9E" w14:textId="77777777" w:rsidR="00784A32" w:rsidRPr="000670FE" w:rsidRDefault="00784A32" w:rsidP="00354887">
            <w:pPr>
              <w:pStyle w:val="TAL"/>
            </w:pPr>
            <w:r w:rsidRPr="000670FE">
              <w:t>As described in Table 5.2.3.3-11</w:t>
            </w:r>
          </w:p>
        </w:tc>
        <w:tc>
          <w:tcPr>
            <w:tcW w:w="2126" w:type="dxa"/>
            <w:tcBorders>
              <w:top w:val="single" w:sz="4" w:space="0" w:color="auto"/>
              <w:bottom w:val="single" w:sz="4" w:space="0" w:color="auto"/>
            </w:tcBorders>
          </w:tcPr>
          <w:p w14:paraId="46852166"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7C5F2596" w14:textId="77777777" w:rsidR="00784A32" w:rsidRPr="000670FE" w:rsidRDefault="00784A32" w:rsidP="00354887">
            <w:pPr>
              <w:pStyle w:val="TAL"/>
            </w:pPr>
            <w:r w:rsidRPr="000670FE">
              <w:t>TS 33.179 [15]</w:t>
            </w:r>
          </w:p>
        </w:tc>
        <w:tc>
          <w:tcPr>
            <w:tcW w:w="1134" w:type="dxa"/>
          </w:tcPr>
          <w:p w14:paraId="6931DC08" w14:textId="77777777" w:rsidR="00784A32" w:rsidRPr="000670FE" w:rsidRDefault="00784A32" w:rsidP="00354887">
            <w:pPr>
              <w:pStyle w:val="TAL"/>
              <w:rPr>
                <w:rFonts w:cs="Arial"/>
                <w:szCs w:val="18"/>
              </w:rPr>
            </w:pPr>
          </w:p>
        </w:tc>
      </w:tr>
      <w:tr w:rsidR="00784A32" w:rsidRPr="000670FE" w14:paraId="6C21C463" w14:textId="77777777" w:rsidTr="00354887">
        <w:tc>
          <w:tcPr>
            <w:tcW w:w="2835" w:type="dxa"/>
            <w:vAlign w:val="center"/>
          </w:tcPr>
          <w:p w14:paraId="1560523A" w14:textId="77777777" w:rsidR="00784A32" w:rsidRPr="000670FE" w:rsidRDefault="00784A32" w:rsidP="00354887">
            <w:pPr>
              <w:pStyle w:val="TAL"/>
            </w:pPr>
            <w:r w:rsidRPr="000670FE">
              <w:t xml:space="preserve">        MCVideo-Info</w:t>
            </w:r>
          </w:p>
        </w:tc>
        <w:tc>
          <w:tcPr>
            <w:tcW w:w="2126" w:type="dxa"/>
            <w:vAlign w:val="center"/>
          </w:tcPr>
          <w:p w14:paraId="2B3F3F7B" w14:textId="77777777" w:rsidR="00784A32" w:rsidRPr="000670FE" w:rsidRDefault="00784A32" w:rsidP="00354887">
            <w:pPr>
              <w:pStyle w:val="TAL"/>
            </w:pPr>
          </w:p>
        </w:tc>
        <w:tc>
          <w:tcPr>
            <w:tcW w:w="2126" w:type="dxa"/>
            <w:tcBorders>
              <w:top w:val="single" w:sz="4" w:space="0" w:color="auto"/>
              <w:bottom w:val="single" w:sz="4" w:space="0" w:color="auto"/>
            </w:tcBorders>
          </w:tcPr>
          <w:p w14:paraId="3473254E" w14:textId="77777777" w:rsidR="00784A32" w:rsidRPr="000670FE" w:rsidRDefault="00784A32" w:rsidP="00354887">
            <w:pPr>
              <w:pStyle w:val="TAL"/>
              <w:rPr>
                <w:lang w:bidi="hi-IN"/>
              </w:rPr>
            </w:pPr>
          </w:p>
        </w:tc>
        <w:tc>
          <w:tcPr>
            <w:tcW w:w="1418" w:type="dxa"/>
          </w:tcPr>
          <w:p w14:paraId="406AF016" w14:textId="77777777" w:rsidR="00784A32" w:rsidRPr="000670FE" w:rsidRDefault="00784A32" w:rsidP="00354887">
            <w:pPr>
              <w:pStyle w:val="TAL"/>
            </w:pPr>
          </w:p>
        </w:tc>
        <w:tc>
          <w:tcPr>
            <w:tcW w:w="1134" w:type="dxa"/>
          </w:tcPr>
          <w:p w14:paraId="61895228" w14:textId="77777777" w:rsidR="00784A32" w:rsidRPr="000670FE" w:rsidRDefault="00784A32" w:rsidP="00354887">
            <w:pPr>
              <w:pStyle w:val="TAL"/>
              <w:rPr>
                <w:rFonts w:cs="Arial"/>
                <w:szCs w:val="18"/>
              </w:rPr>
            </w:pPr>
          </w:p>
        </w:tc>
      </w:tr>
      <w:tr w:rsidR="00784A32" w:rsidRPr="000670FE" w14:paraId="6530D9A5" w14:textId="77777777" w:rsidTr="00354887">
        <w:tc>
          <w:tcPr>
            <w:tcW w:w="2835" w:type="dxa"/>
            <w:vAlign w:val="center"/>
          </w:tcPr>
          <w:p w14:paraId="6677ED78" w14:textId="77777777" w:rsidR="00784A32" w:rsidRPr="000670FE" w:rsidRDefault="00784A32" w:rsidP="00354887">
            <w:pPr>
              <w:pStyle w:val="TAL"/>
            </w:pPr>
            <w:r w:rsidRPr="000670FE">
              <w:t xml:space="preserve">          mcVideo-Params</w:t>
            </w:r>
          </w:p>
        </w:tc>
        <w:tc>
          <w:tcPr>
            <w:tcW w:w="2126" w:type="dxa"/>
            <w:vAlign w:val="center"/>
          </w:tcPr>
          <w:p w14:paraId="21DDF6D4" w14:textId="77777777" w:rsidR="00784A32" w:rsidRPr="000670FE" w:rsidRDefault="00784A32" w:rsidP="00354887">
            <w:pPr>
              <w:pStyle w:val="TAL"/>
            </w:pPr>
          </w:p>
        </w:tc>
        <w:tc>
          <w:tcPr>
            <w:tcW w:w="2126" w:type="dxa"/>
            <w:tcBorders>
              <w:top w:val="single" w:sz="4" w:space="0" w:color="auto"/>
              <w:bottom w:val="single" w:sz="4" w:space="0" w:color="auto"/>
            </w:tcBorders>
          </w:tcPr>
          <w:p w14:paraId="5B52DB83" w14:textId="77777777" w:rsidR="00784A32" w:rsidRPr="000670FE" w:rsidRDefault="00784A32" w:rsidP="00354887">
            <w:pPr>
              <w:pStyle w:val="TAL"/>
              <w:rPr>
                <w:lang w:bidi="hi-IN"/>
              </w:rPr>
            </w:pPr>
          </w:p>
        </w:tc>
        <w:tc>
          <w:tcPr>
            <w:tcW w:w="1418" w:type="dxa"/>
          </w:tcPr>
          <w:p w14:paraId="14BC08C9" w14:textId="77777777" w:rsidR="00784A32" w:rsidRPr="000670FE" w:rsidRDefault="00784A32" w:rsidP="00354887">
            <w:pPr>
              <w:pStyle w:val="TAL"/>
            </w:pPr>
          </w:p>
        </w:tc>
        <w:tc>
          <w:tcPr>
            <w:tcW w:w="1134" w:type="dxa"/>
          </w:tcPr>
          <w:p w14:paraId="0CA9B27B" w14:textId="77777777" w:rsidR="00784A32" w:rsidRPr="000670FE" w:rsidRDefault="00784A32" w:rsidP="00354887">
            <w:pPr>
              <w:pStyle w:val="TAL"/>
              <w:rPr>
                <w:rFonts w:cs="Arial"/>
                <w:szCs w:val="18"/>
              </w:rPr>
            </w:pPr>
          </w:p>
        </w:tc>
      </w:tr>
      <w:tr w:rsidR="00784A32" w:rsidRPr="000670FE" w14:paraId="7B5F43FE" w14:textId="77777777" w:rsidTr="00354887">
        <w:tc>
          <w:tcPr>
            <w:tcW w:w="2835" w:type="dxa"/>
            <w:vAlign w:val="center"/>
          </w:tcPr>
          <w:p w14:paraId="1E1A7B4A" w14:textId="77777777" w:rsidR="00784A32" w:rsidRPr="000670FE" w:rsidRDefault="00784A32" w:rsidP="00354887">
            <w:pPr>
              <w:pStyle w:val="TAL"/>
            </w:pPr>
            <w:r w:rsidRPr="000670FE">
              <w:t xml:space="preserve">            mcVideo-calling-group-id</w:t>
            </w:r>
          </w:p>
        </w:tc>
        <w:tc>
          <w:tcPr>
            <w:tcW w:w="2126" w:type="dxa"/>
            <w:vAlign w:val="center"/>
          </w:tcPr>
          <w:p w14:paraId="78F89262" w14:textId="77777777" w:rsidR="00784A32" w:rsidRPr="000670FE" w:rsidRDefault="00784A32" w:rsidP="00354887">
            <w:pPr>
              <w:pStyle w:val="TAL"/>
            </w:pPr>
            <w:r w:rsidRPr="000670FE">
              <w:t>px_MCVideo_Group_T_ID</w:t>
            </w:r>
          </w:p>
        </w:tc>
        <w:tc>
          <w:tcPr>
            <w:tcW w:w="2126" w:type="dxa"/>
            <w:tcBorders>
              <w:top w:val="single" w:sz="4" w:space="0" w:color="auto"/>
              <w:bottom w:val="single" w:sz="4" w:space="0" w:color="auto"/>
            </w:tcBorders>
          </w:tcPr>
          <w:p w14:paraId="7314A4E5" w14:textId="77777777" w:rsidR="00784A32" w:rsidRPr="000670FE" w:rsidRDefault="00784A32" w:rsidP="00354887">
            <w:pPr>
              <w:pStyle w:val="TAL"/>
              <w:rPr>
                <w:lang w:bidi="hi-IN"/>
              </w:rPr>
            </w:pPr>
            <w:r w:rsidRPr="000670FE">
              <w:rPr>
                <w:lang w:bidi="hi-IN"/>
              </w:rPr>
              <w:t>Group identifier</w:t>
            </w:r>
          </w:p>
        </w:tc>
        <w:tc>
          <w:tcPr>
            <w:tcW w:w="1418" w:type="dxa"/>
          </w:tcPr>
          <w:p w14:paraId="7A06E996" w14:textId="77777777" w:rsidR="00784A32" w:rsidRPr="000670FE" w:rsidRDefault="00784A32" w:rsidP="00354887">
            <w:pPr>
              <w:pStyle w:val="TAL"/>
            </w:pPr>
            <w:r w:rsidRPr="000670FE">
              <w:t>TS 24.481 [11]</w:t>
            </w:r>
          </w:p>
        </w:tc>
        <w:tc>
          <w:tcPr>
            <w:tcW w:w="1134" w:type="dxa"/>
          </w:tcPr>
          <w:p w14:paraId="763C1E31" w14:textId="77777777" w:rsidR="00784A32" w:rsidRPr="000670FE" w:rsidRDefault="00784A32" w:rsidP="00354887">
            <w:pPr>
              <w:pStyle w:val="TAL"/>
              <w:rPr>
                <w:rFonts w:cs="Arial"/>
                <w:szCs w:val="18"/>
              </w:rPr>
            </w:pPr>
          </w:p>
        </w:tc>
      </w:tr>
    </w:tbl>
    <w:p w14:paraId="10C073C4" w14:textId="77777777" w:rsidR="00784A32" w:rsidRPr="000670FE" w:rsidRDefault="00784A32" w:rsidP="00784A32"/>
    <w:p w14:paraId="4225EFDC" w14:textId="77777777" w:rsidR="00784A32" w:rsidRPr="000670FE" w:rsidRDefault="00784A32" w:rsidP="00784A32">
      <w:pPr>
        <w:pStyle w:val="TH"/>
      </w:pPr>
      <w:r w:rsidRPr="000670FE">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77E5C22" w14:textId="77777777" w:rsidTr="00354887">
        <w:tc>
          <w:tcPr>
            <w:tcW w:w="9639" w:type="dxa"/>
            <w:gridSpan w:val="5"/>
          </w:tcPr>
          <w:p w14:paraId="446F939A" w14:textId="77777777" w:rsidR="00784A32" w:rsidRPr="000670FE" w:rsidRDefault="00784A32" w:rsidP="00354887">
            <w:pPr>
              <w:pStyle w:val="TAL"/>
              <w:rPr>
                <w:rFonts w:cs="Arial"/>
                <w:szCs w:val="18"/>
              </w:rPr>
            </w:pPr>
            <w:r w:rsidRPr="000670FE">
              <w:t>Derivation Path: TS 36.579-1 [2], Table 5.5.9.1-1</w:t>
            </w:r>
          </w:p>
        </w:tc>
      </w:tr>
      <w:tr w:rsidR="00784A32" w:rsidRPr="000670FE" w14:paraId="626B2F02" w14:textId="77777777" w:rsidTr="00354887">
        <w:tc>
          <w:tcPr>
            <w:tcW w:w="2835" w:type="dxa"/>
          </w:tcPr>
          <w:p w14:paraId="15A12805" w14:textId="77777777" w:rsidR="00784A32" w:rsidRPr="000670FE" w:rsidRDefault="00784A32" w:rsidP="00354887">
            <w:pPr>
              <w:pStyle w:val="TAH"/>
              <w:rPr>
                <w:bCs/>
              </w:rPr>
            </w:pPr>
            <w:r w:rsidRPr="000670FE">
              <w:rPr>
                <w:bCs/>
              </w:rPr>
              <w:t>Information Element</w:t>
            </w:r>
          </w:p>
        </w:tc>
        <w:tc>
          <w:tcPr>
            <w:tcW w:w="2126" w:type="dxa"/>
          </w:tcPr>
          <w:p w14:paraId="62890CF9"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3EC39F66" w14:textId="77777777" w:rsidR="00784A32" w:rsidRPr="000670FE" w:rsidRDefault="00784A32" w:rsidP="00354887">
            <w:pPr>
              <w:pStyle w:val="TAH"/>
              <w:rPr>
                <w:bCs/>
              </w:rPr>
            </w:pPr>
            <w:r w:rsidRPr="000670FE">
              <w:rPr>
                <w:bCs/>
              </w:rPr>
              <w:t>Comment</w:t>
            </w:r>
          </w:p>
        </w:tc>
        <w:tc>
          <w:tcPr>
            <w:tcW w:w="1418" w:type="dxa"/>
          </w:tcPr>
          <w:p w14:paraId="71C6D7F4" w14:textId="77777777" w:rsidR="00784A32" w:rsidRPr="000670FE" w:rsidRDefault="00784A32" w:rsidP="00354887">
            <w:pPr>
              <w:pStyle w:val="TAH"/>
              <w:rPr>
                <w:bCs/>
              </w:rPr>
            </w:pPr>
            <w:r w:rsidRPr="000670FE">
              <w:rPr>
                <w:bCs/>
              </w:rPr>
              <w:t>Reference</w:t>
            </w:r>
          </w:p>
        </w:tc>
        <w:tc>
          <w:tcPr>
            <w:tcW w:w="1134" w:type="dxa"/>
          </w:tcPr>
          <w:p w14:paraId="7457ABEA" w14:textId="77777777" w:rsidR="00784A32" w:rsidRPr="000670FE" w:rsidRDefault="00784A32" w:rsidP="00354887">
            <w:pPr>
              <w:pStyle w:val="TAH"/>
              <w:rPr>
                <w:bCs/>
              </w:rPr>
            </w:pPr>
            <w:r w:rsidRPr="000670FE">
              <w:rPr>
                <w:bCs/>
              </w:rPr>
              <w:t>Condition</w:t>
            </w:r>
          </w:p>
        </w:tc>
      </w:tr>
      <w:tr w:rsidR="00784A32" w:rsidRPr="000670FE" w14:paraId="0A9EDDF5" w14:textId="77777777" w:rsidTr="00354887">
        <w:tc>
          <w:tcPr>
            <w:tcW w:w="2835" w:type="dxa"/>
            <w:vAlign w:val="center"/>
          </w:tcPr>
          <w:p w14:paraId="44F75B6F" w14:textId="77777777" w:rsidR="00784A32" w:rsidRPr="000670FE" w:rsidRDefault="00784A32" w:rsidP="00354887">
            <w:pPr>
              <w:pStyle w:val="TAL"/>
              <w:rPr>
                <w:lang w:eastAsia="zh-CN"/>
              </w:rPr>
            </w:pPr>
            <w:r w:rsidRPr="000670FE">
              <w:t>General Extension payload</w:t>
            </w:r>
          </w:p>
        </w:tc>
        <w:tc>
          <w:tcPr>
            <w:tcW w:w="2126" w:type="dxa"/>
          </w:tcPr>
          <w:p w14:paraId="607B86E4" w14:textId="77777777" w:rsidR="00784A32" w:rsidRPr="000670FE" w:rsidRDefault="00784A32" w:rsidP="00354887">
            <w:pPr>
              <w:pStyle w:val="TAL"/>
            </w:pPr>
          </w:p>
        </w:tc>
        <w:tc>
          <w:tcPr>
            <w:tcW w:w="2126" w:type="dxa"/>
          </w:tcPr>
          <w:p w14:paraId="7DF2C34C" w14:textId="77777777" w:rsidR="00784A32" w:rsidRPr="000670FE" w:rsidRDefault="00784A32" w:rsidP="00354887">
            <w:pPr>
              <w:pStyle w:val="TAL"/>
            </w:pPr>
          </w:p>
        </w:tc>
        <w:tc>
          <w:tcPr>
            <w:tcW w:w="1418" w:type="dxa"/>
          </w:tcPr>
          <w:p w14:paraId="653B3F15" w14:textId="77777777" w:rsidR="00784A32" w:rsidRPr="000670FE" w:rsidRDefault="00784A32" w:rsidP="00354887">
            <w:pPr>
              <w:pStyle w:val="TAL"/>
            </w:pPr>
          </w:p>
        </w:tc>
        <w:tc>
          <w:tcPr>
            <w:tcW w:w="1134" w:type="dxa"/>
          </w:tcPr>
          <w:p w14:paraId="2CEFE7DD" w14:textId="77777777" w:rsidR="00784A32" w:rsidRPr="000670FE" w:rsidRDefault="00784A32" w:rsidP="00354887">
            <w:pPr>
              <w:pStyle w:val="TAL"/>
            </w:pPr>
          </w:p>
        </w:tc>
      </w:tr>
      <w:tr w:rsidR="00784A32" w:rsidRPr="000670FE" w14:paraId="20EF2B75" w14:textId="77777777" w:rsidTr="00354887">
        <w:tc>
          <w:tcPr>
            <w:tcW w:w="2835" w:type="dxa"/>
            <w:vAlign w:val="center"/>
          </w:tcPr>
          <w:p w14:paraId="0BB5BD39"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5628F68B" w14:textId="77777777" w:rsidR="00784A32" w:rsidRPr="000670FE" w:rsidRDefault="00784A32" w:rsidP="00354887">
            <w:pPr>
              <w:pStyle w:val="TAL"/>
            </w:pPr>
            <w:r w:rsidRPr="000670FE">
              <w:t>px_MCVideo_Group_T_ID</w:t>
            </w:r>
          </w:p>
        </w:tc>
        <w:tc>
          <w:tcPr>
            <w:tcW w:w="2126" w:type="dxa"/>
          </w:tcPr>
          <w:p w14:paraId="7C870D3B" w14:textId="77777777" w:rsidR="00784A32" w:rsidRPr="000670FE" w:rsidRDefault="00784A32" w:rsidP="00354887">
            <w:pPr>
              <w:pStyle w:val="TAL"/>
            </w:pPr>
            <w:r w:rsidRPr="000670FE">
              <w:rPr>
                <w:lang w:bidi="hi-IN"/>
              </w:rPr>
              <w:t>Group identifier</w:t>
            </w:r>
          </w:p>
        </w:tc>
        <w:tc>
          <w:tcPr>
            <w:tcW w:w="1418" w:type="dxa"/>
          </w:tcPr>
          <w:p w14:paraId="64138F5C" w14:textId="77777777" w:rsidR="00784A32" w:rsidRPr="000670FE" w:rsidRDefault="00784A32" w:rsidP="00354887">
            <w:pPr>
              <w:pStyle w:val="TAL"/>
            </w:pPr>
            <w:r w:rsidRPr="000670FE">
              <w:t>TS 33.179 [15]</w:t>
            </w:r>
          </w:p>
        </w:tc>
        <w:tc>
          <w:tcPr>
            <w:tcW w:w="1134" w:type="dxa"/>
          </w:tcPr>
          <w:p w14:paraId="5D6FB13C" w14:textId="77777777" w:rsidR="00784A32" w:rsidRPr="000670FE" w:rsidRDefault="00784A32" w:rsidP="00354887">
            <w:pPr>
              <w:pStyle w:val="TAL"/>
            </w:pPr>
          </w:p>
        </w:tc>
      </w:tr>
    </w:tbl>
    <w:p w14:paraId="1262E71F" w14:textId="77777777" w:rsidR="00784A32" w:rsidRPr="000670FE" w:rsidRDefault="00784A32" w:rsidP="00784A32"/>
    <w:p w14:paraId="77494BE7" w14:textId="77777777" w:rsidR="00784A32" w:rsidRPr="000670FE" w:rsidRDefault="00784A32" w:rsidP="00784A32">
      <w:pPr>
        <w:pStyle w:val="TH"/>
      </w:pPr>
      <w:r w:rsidRPr="000670FE">
        <w:t>Table 5.2.3.3-13: 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445B5B6D" w14:textId="77777777" w:rsidTr="00354887">
        <w:tc>
          <w:tcPr>
            <w:tcW w:w="9639" w:type="dxa"/>
          </w:tcPr>
          <w:p w14:paraId="51F1CD3C" w14:textId="77777777" w:rsidR="00784A32" w:rsidRPr="000670FE" w:rsidRDefault="00784A32" w:rsidP="00354887">
            <w:pPr>
              <w:pStyle w:val="TAL"/>
              <w:rPr>
                <w:rFonts w:cs="Arial"/>
                <w:szCs w:val="18"/>
              </w:rPr>
            </w:pPr>
            <w:r w:rsidRPr="000670FE">
              <w:t>Derivation Path: TS 36.579-1 [2], Table 5.5.4.10-1, condition GROUPCONFIG</w:t>
            </w:r>
          </w:p>
        </w:tc>
      </w:tr>
      <w:tr w:rsidR="00784A32" w:rsidRPr="000670FE" w14:paraId="4C47C41C" w14:textId="77777777" w:rsidTr="00354887">
        <w:tc>
          <w:tcPr>
            <w:tcW w:w="9639" w:type="dxa"/>
          </w:tcPr>
          <w:p w14:paraId="7FCF3C43" w14:textId="77777777" w:rsidR="00784A32" w:rsidRPr="000670FE" w:rsidRDefault="00784A32" w:rsidP="00354887">
            <w:pPr>
              <w:pStyle w:val="TAN"/>
            </w:pPr>
            <w:r w:rsidRPr="000670FE">
              <w:t>NOTE:</w:t>
            </w:r>
            <w:r w:rsidRPr="000670FE">
              <w:tab/>
              <w:t>ue-group-configuration is as specified in TS 36.579-1 [2], Table 5.5.7.1-1 with MCVideoGroupID specified as px_MCVideo_Group_T_ID.</w:t>
            </w:r>
          </w:p>
        </w:tc>
      </w:tr>
    </w:tbl>
    <w:p w14:paraId="783B440E" w14:textId="77777777" w:rsidR="00784A32" w:rsidRPr="000670FE" w:rsidRDefault="00784A32" w:rsidP="00784A32"/>
    <w:p w14:paraId="14AEBDC8" w14:textId="77777777" w:rsidR="00784A32" w:rsidRPr="000670FE" w:rsidRDefault="00784A32" w:rsidP="00784A32">
      <w:pPr>
        <w:pStyle w:val="TH"/>
      </w:pPr>
      <w:r w:rsidRPr="000670FE">
        <w:t>Table 5.2.3.3-14: 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1E9BE9C" w14:textId="77777777" w:rsidTr="00354887">
        <w:tc>
          <w:tcPr>
            <w:tcW w:w="9639" w:type="dxa"/>
          </w:tcPr>
          <w:p w14:paraId="0EB35C54" w14:textId="77777777" w:rsidR="00784A32" w:rsidRPr="000670FE" w:rsidRDefault="00784A32" w:rsidP="00354887">
            <w:pPr>
              <w:pStyle w:val="TAL"/>
            </w:pPr>
            <w:r w:rsidRPr="000670FE">
              <w:t>Derivation Path: TS 36.579-1 [2], Table 5.5.4.5-1, condition GROUPCONFIG</w:t>
            </w:r>
          </w:p>
        </w:tc>
      </w:tr>
    </w:tbl>
    <w:p w14:paraId="4F423412" w14:textId="77777777" w:rsidR="00784A32" w:rsidRPr="000670FE" w:rsidRDefault="00784A32" w:rsidP="00784A32"/>
    <w:p w14:paraId="39D488BB" w14:textId="77777777" w:rsidR="00784A32" w:rsidRPr="000670FE" w:rsidRDefault="00784A32" w:rsidP="00784A32">
      <w:pPr>
        <w:pStyle w:val="TH"/>
      </w:pPr>
      <w:r w:rsidRPr="000670FE">
        <w:t>Table 5.2.3.3-15: SIP NOTIFY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15BD480" w14:textId="77777777" w:rsidTr="00354887">
        <w:tc>
          <w:tcPr>
            <w:tcW w:w="9639" w:type="dxa"/>
            <w:gridSpan w:val="5"/>
          </w:tcPr>
          <w:p w14:paraId="298E40E2"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4A2005B9" w14:textId="77777777" w:rsidTr="00354887">
        <w:tc>
          <w:tcPr>
            <w:tcW w:w="2835" w:type="dxa"/>
          </w:tcPr>
          <w:p w14:paraId="4AF40765" w14:textId="77777777" w:rsidR="00784A32" w:rsidRPr="000670FE" w:rsidRDefault="00784A32" w:rsidP="00354887">
            <w:pPr>
              <w:pStyle w:val="TAH"/>
              <w:rPr>
                <w:bCs/>
              </w:rPr>
            </w:pPr>
            <w:r w:rsidRPr="000670FE">
              <w:rPr>
                <w:bCs/>
              </w:rPr>
              <w:t>Information Element</w:t>
            </w:r>
          </w:p>
        </w:tc>
        <w:tc>
          <w:tcPr>
            <w:tcW w:w="2126" w:type="dxa"/>
          </w:tcPr>
          <w:p w14:paraId="0ECC7FD1"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56502B66" w14:textId="77777777" w:rsidR="00784A32" w:rsidRPr="000670FE" w:rsidRDefault="00784A32" w:rsidP="00354887">
            <w:pPr>
              <w:pStyle w:val="TAH"/>
              <w:rPr>
                <w:bCs/>
              </w:rPr>
            </w:pPr>
            <w:r w:rsidRPr="000670FE">
              <w:rPr>
                <w:bCs/>
              </w:rPr>
              <w:t>Comment</w:t>
            </w:r>
          </w:p>
        </w:tc>
        <w:tc>
          <w:tcPr>
            <w:tcW w:w="1418" w:type="dxa"/>
          </w:tcPr>
          <w:p w14:paraId="5C9DC3EA" w14:textId="77777777" w:rsidR="00784A32" w:rsidRPr="000670FE" w:rsidRDefault="00784A32" w:rsidP="00354887">
            <w:pPr>
              <w:pStyle w:val="TAH"/>
              <w:rPr>
                <w:bCs/>
              </w:rPr>
            </w:pPr>
            <w:r w:rsidRPr="000670FE">
              <w:rPr>
                <w:bCs/>
              </w:rPr>
              <w:t>Reference</w:t>
            </w:r>
          </w:p>
        </w:tc>
        <w:tc>
          <w:tcPr>
            <w:tcW w:w="1134" w:type="dxa"/>
          </w:tcPr>
          <w:p w14:paraId="2B71DC5F" w14:textId="77777777" w:rsidR="00784A32" w:rsidRPr="000670FE" w:rsidRDefault="00784A32" w:rsidP="00354887">
            <w:pPr>
              <w:pStyle w:val="TAH"/>
              <w:rPr>
                <w:bCs/>
              </w:rPr>
            </w:pPr>
            <w:r w:rsidRPr="000670FE">
              <w:rPr>
                <w:bCs/>
              </w:rPr>
              <w:t>Condition</w:t>
            </w:r>
          </w:p>
        </w:tc>
      </w:tr>
      <w:tr w:rsidR="00784A32" w:rsidRPr="000670FE" w14:paraId="7E4429FB" w14:textId="77777777" w:rsidTr="00354887">
        <w:tc>
          <w:tcPr>
            <w:tcW w:w="2835" w:type="dxa"/>
            <w:vAlign w:val="center"/>
          </w:tcPr>
          <w:p w14:paraId="4988628C"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1039749F"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073BB07C" w14:textId="77777777" w:rsidR="00784A32" w:rsidRPr="000670FE" w:rsidRDefault="00784A32" w:rsidP="00354887">
            <w:pPr>
              <w:pStyle w:val="TAL"/>
              <w:rPr>
                <w:rFonts w:cs="Arial"/>
                <w:szCs w:val="18"/>
              </w:rPr>
            </w:pPr>
          </w:p>
        </w:tc>
        <w:tc>
          <w:tcPr>
            <w:tcW w:w="1418" w:type="dxa"/>
          </w:tcPr>
          <w:p w14:paraId="17EE4BC8" w14:textId="77777777" w:rsidR="00784A32" w:rsidRPr="000670FE" w:rsidRDefault="00784A32" w:rsidP="00354887">
            <w:pPr>
              <w:pStyle w:val="TAL"/>
              <w:rPr>
                <w:rFonts w:cs="Arial"/>
                <w:szCs w:val="18"/>
              </w:rPr>
            </w:pPr>
          </w:p>
        </w:tc>
        <w:tc>
          <w:tcPr>
            <w:tcW w:w="1134" w:type="dxa"/>
          </w:tcPr>
          <w:p w14:paraId="2BDDFD1E" w14:textId="77777777" w:rsidR="00784A32" w:rsidRPr="000670FE" w:rsidRDefault="00784A32" w:rsidP="00354887">
            <w:pPr>
              <w:pStyle w:val="TAL"/>
              <w:rPr>
                <w:rFonts w:cs="Arial"/>
                <w:szCs w:val="18"/>
              </w:rPr>
            </w:pPr>
          </w:p>
        </w:tc>
      </w:tr>
      <w:tr w:rsidR="00784A32" w:rsidRPr="000670FE" w14:paraId="5706EA1C" w14:textId="77777777" w:rsidTr="00354887">
        <w:tc>
          <w:tcPr>
            <w:tcW w:w="2835" w:type="dxa"/>
            <w:vAlign w:val="center"/>
          </w:tcPr>
          <w:p w14:paraId="180B8A55"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0DC69402"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1628BBE3" w14:textId="77777777" w:rsidR="00784A32" w:rsidRPr="000670FE" w:rsidRDefault="00784A32" w:rsidP="00354887">
            <w:pPr>
              <w:pStyle w:val="TAL"/>
              <w:rPr>
                <w:rFonts w:cs="Arial"/>
                <w:szCs w:val="18"/>
              </w:rPr>
            </w:pPr>
          </w:p>
        </w:tc>
        <w:tc>
          <w:tcPr>
            <w:tcW w:w="1418" w:type="dxa"/>
          </w:tcPr>
          <w:p w14:paraId="33BCBEEB" w14:textId="77777777" w:rsidR="00784A32" w:rsidRPr="000670FE" w:rsidRDefault="00784A32" w:rsidP="00354887">
            <w:pPr>
              <w:pStyle w:val="TAL"/>
            </w:pPr>
          </w:p>
        </w:tc>
        <w:tc>
          <w:tcPr>
            <w:tcW w:w="1134" w:type="dxa"/>
          </w:tcPr>
          <w:p w14:paraId="6AF513D6" w14:textId="77777777" w:rsidR="00784A32" w:rsidRPr="000670FE" w:rsidRDefault="00784A32" w:rsidP="00354887">
            <w:pPr>
              <w:pStyle w:val="TAL"/>
              <w:rPr>
                <w:rFonts w:cs="Arial"/>
                <w:szCs w:val="18"/>
              </w:rPr>
            </w:pPr>
          </w:p>
        </w:tc>
      </w:tr>
      <w:tr w:rsidR="00784A32" w:rsidRPr="000670FE" w14:paraId="08200619" w14:textId="77777777" w:rsidTr="00354887">
        <w:tc>
          <w:tcPr>
            <w:tcW w:w="2835" w:type="dxa"/>
            <w:vAlign w:val="center"/>
          </w:tcPr>
          <w:p w14:paraId="3F500745"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C33A666" w14:textId="77777777" w:rsidR="00784A32" w:rsidRPr="000670FE" w:rsidRDefault="00784A32" w:rsidP="00354887">
            <w:pPr>
              <w:pStyle w:val="TAL"/>
            </w:pPr>
            <w:r w:rsidRPr="000670FE">
              <w:t>As described in Table 5.2.3.3-3 and 5.2.3.3-4</w:t>
            </w:r>
          </w:p>
        </w:tc>
        <w:tc>
          <w:tcPr>
            <w:tcW w:w="2126" w:type="dxa"/>
            <w:tcBorders>
              <w:top w:val="single" w:sz="4" w:space="0" w:color="auto"/>
              <w:bottom w:val="single" w:sz="4" w:space="0" w:color="auto"/>
            </w:tcBorders>
          </w:tcPr>
          <w:p w14:paraId="64838A11"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2554A77D" w14:textId="77777777" w:rsidR="00784A32" w:rsidRPr="000670FE" w:rsidRDefault="00784A32" w:rsidP="00354887">
            <w:pPr>
              <w:pStyle w:val="TAL"/>
            </w:pPr>
            <w:r w:rsidRPr="000670FE">
              <w:t>TS 33.179 [15]</w:t>
            </w:r>
          </w:p>
        </w:tc>
        <w:tc>
          <w:tcPr>
            <w:tcW w:w="1134" w:type="dxa"/>
          </w:tcPr>
          <w:p w14:paraId="3BAA1CCF" w14:textId="77777777" w:rsidR="00784A32" w:rsidRPr="000670FE" w:rsidRDefault="00784A32" w:rsidP="00354887">
            <w:pPr>
              <w:pStyle w:val="TAL"/>
              <w:rPr>
                <w:rFonts w:cs="Arial"/>
                <w:szCs w:val="18"/>
              </w:rPr>
            </w:pPr>
          </w:p>
        </w:tc>
      </w:tr>
      <w:tr w:rsidR="00784A32" w:rsidRPr="000670FE" w14:paraId="78C4B206" w14:textId="77777777" w:rsidTr="00354887">
        <w:tc>
          <w:tcPr>
            <w:tcW w:w="2835" w:type="dxa"/>
            <w:vAlign w:val="center"/>
          </w:tcPr>
          <w:p w14:paraId="4F9698D7" w14:textId="77777777" w:rsidR="00784A32" w:rsidRPr="000670FE" w:rsidRDefault="00784A32" w:rsidP="00354887">
            <w:pPr>
              <w:pStyle w:val="TAL"/>
              <w:rPr>
                <w:b/>
                <w:bCs/>
              </w:rPr>
            </w:pPr>
            <w:r w:rsidRPr="000670FE">
              <w:t xml:space="preserve">        MCVideo-Info</w:t>
            </w:r>
          </w:p>
        </w:tc>
        <w:tc>
          <w:tcPr>
            <w:tcW w:w="2126" w:type="dxa"/>
            <w:vAlign w:val="center"/>
          </w:tcPr>
          <w:p w14:paraId="5F724CF1" w14:textId="77777777" w:rsidR="00784A32" w:rsidRPr="000670FE" w:rsidRDefault="00784A32" w:rsidP="00354887">
            <w:pPr>
              <w:pStyle w:val="TAL"/>
            </w:pPr>
          </w:p>
        </w:tc>
        <w:tc>
          <w:tcPr>
            <w:tcW w:w="2126" w:type="dxa"/>
            <w:tcBorders>
              <w:top w:val="single" w:sz="4" w:space="0" w:color="auto"/>
              <w:bottom w:val="single" w:sz="4" w:space="0" w:color="auto"/>
            </w:tcBorders>
          </w:tcPr>
          <w:p w14:paraId="3EFE956A" w14:textId="77777777" w:rsidR="00784A32" w:rsidRPr="000670FE" w:rsidRDefault="00784A32" w:rsidP="00354887">
            <w:pPr>
              <w:pStyle w:val="TAL"/>
              <w:rPr>
                <w:lang w:bidi="hi-IN"/>
              </w:rPr>
            </w:pPr>
          </w:p>
        </w:tc>
        <w:tc>
          <w:tcPr>
            <w:tcW w:w="1418" w:type="dxa"/>
          </w:tcPr>
          <w:p w14:paraId="47B6D182" w14:textId="77777777" w:rsidR="00784A32" w:rsidRPr="000670FE" w:rsidRDefault="00784A32" w:rsidP="00354887">
            <w:pPr>
              <w:pStyle w:val="TAL"/>
            </w:pPr>
          </w:p>
        </w:tc>
        <w:tc>
          <w:tcPr>
            <w:tcW w:w="1134" w:type="dxa"/>
          </w:tcPr>
          <w:p w14:paraId="4B904570" w14:textId="77777777" w:rsidR="00784A32" w:rsidRPr="000670FE" w:rsidRDefault="00784A32" w:rsidP="00354887">
            <w:pPr>
              <w:pStyle w:val="TAL"/>
              <w:rPr>
                <w:rFonts w:cs="Arial"/>
                <w:szCs w:val="18"/>
              </w:rPr>
            </w:pPr>
          </w:p>
        </w:tc>
      </w:tr>
      <w:tr w:rsidR="00784A32" w:rsidRPr="000670FE" w14:paraId="11ABEC15" w14:textId="77777777" w:rsidTr="00354887">
        <w:tc>
          <w:tcPr>
            <w:tcW w:w="2835" w:type="dxa"/>
            <w:vAlign w:val="center"/>
          </w:tcPr>
          <w:p w14:paraId="2CEE964E" w14:textId="77777777" w:rsidR="00784A32" w:rsidRPr="000670FE" w:rsidRDefault="00784A32" w:rsidP="00354887">
            <w:pPr>
              <w:pStyle w:val="TAL"/>
            </w:pPr>
            <w:r w:rsidRPr="000670FE">
              <w:t xml:space="preserve">          mcvideo-Params</w:t>
            </w:r>
          </w:p>
        </w:tc>
        <w:tc>
          <w:tcPr>
            <w:tcW w:w="2126" w:type="dxa"/>
            <w:vAlign w:val="center"/>
          </w:tcPr>
          <w:p w14:paraId="5808E735" w14:textId="77777777" w:rsidR="00784A32" w:rsidRPr="000670FE" w:rsidRDefault="00784A32" w:rsidP="00354887">
            <w:pPr>
              <w:pStyle w:val="TAL"/>
            </w:pPr>
          </w:p>
        </w:tc>
        <w:tc>
          <w:tcPr>
            <w:tcW w:w="2126" w:type="dxa"/>
            <w:tcBorders>
              <w:top w:val="single" w:sz="4" w:space="0" w:color="auto"/>
              <w:bottom w:val="single" w:sz="4" w:space="0" w:color="auto"/>
            </w:tcBorders>
          </w:tcPr>
          <w:p w14:paraId="689AB0EC" w14:textId="77777777" w:rsidR="00784A32" w:rsidRPr="000670FE" w:rsidRDefault="00784A32" w:rsidP="00354887">
            <w:pPr>
              <w:pStyle w:val="TAL"/>
              <w:rPr>
                <w:lang w:bidi="hi-IN"/>
              </w:rPr>
            </w:pPr>
          </w:p>
        </w:tc>
        <w:tc>
          <w:tcPr>
            <w:tcW w:w="1418" w:type="dxa"/>
          </w:tcPr>
          <w:p w14:paraId="11823151" w14:textId="77777777" w:rsidR="00784A32" w:rsidRPr="000670FE" w:rsidRDefault="00784A32" w:rsidP="00354887">
            <w:pPr>
              <w:pStyle w:val="TAL"/>
            </w:pPr>
          </w:p>
        </w:tc>
        <w:tc>
          <w:tcPr>
            <w:tcW w:w="1134" w:type="dxa"/>
          </w:tcPr>
          <w:p w14:paraId="4AAAB343" w14:textId="77777777" w:rsidR="00784A32" w:rsidRPr="000670FE" w:rsidRDefault="00784A32" w:rsidP="00354887">
            <w:pPr>
              <w:pStyle w:val="TAL"/>
              <w:rPr>
                <w:rFonts w:cs="Arial"/>
                <w:szCs w:val="18"/>
              </w:rPr>
            </w:pPr>
          </w:p>
        </w:tc>
      </w:tr>
      <w:tr w:rsidR="00784A32" w:rsidRPr="000670FE" w14:paraId="30916198" w14:textId="77777777" w:rsidTr="00354887">
        <w:tc>
          <w:tcPr>
            <w:tcW w:w="2835" w:type="dxa"/>
            <w:vAlign w:val="center"/>
          </w:tcPr>
          <w:p w14:paraId="0B8C93D6" w14:textId="77777777" w:rsidR="00784A32" w:rsidRPr="000670FE" w:rsidRDefault="00784A32" w:rsidP="00354887">
            <w:pPr>
              <w:pStyle w:val="TAL"/>
            </w:pPr>
            <w:r w:rsidRPr="000670FE">
              <w:t xml:space="preserve">            mcvideo-calling-group-id</w:t>
            </w:r>
          </w:p>
        </w:tc>
        <w:tc>
          <w:tcPr>
            <w:tcW w:w="2126" w:type="dxa"/>
            <w:vAlign w:val="center"/>
          </w:tcPr>
          <w:p w14:paraId="2B1020AE" w14:textId="77777777" w:rsidR="00784A32" w:rsidRPr="000670FE" w:rsidRDefault="00784A32" w:rsidP="00354887">
            <w:pPr>
              <w:pStyle w:val="TAL"/>
            </w:pPr>
            <w:r w:rsidRPr="000670FE">
              <w:t>px_MCVideo_Group_T_ID</w:t>
            </w:r>
          </w:p>
        </w:tc>
        <w:tc>
          <w:tcPr>
            <w:tcW w:w="2126" w:type="dxa"/>
            <w:tcBorders>
              <w:top w:val="single" w:sz="4" w:space="0" w:color="auto"/>
              <w:bottom w:val="single" w:sz="4" w:space="0" w:color="auto"/>
            </w:tcBorders>
          </w:tcPr>
          <w:p w14:paraId="24C285EF" w14:textId="77777777" w:rsidR="00784A32" w:rsidRPr="000670FE" w:rsidRDefault="00784A32" w:rsidP="00354887">
            <w:pPr>
              <w:pStyle w:val="TAL"/>
              <w:rPr>
                <w:lang w:bidi="hi-IN"/>
              </w:rPr>
            </w:pPr>
            <w:r w:rsidRPr="000670FE">
              <w:rPr>
                <w:lang w:bidi="hi-IN"/>
              </w:rPr>
              <w:t>Group identifier</w:t>
            </w:r>
          </w:p>
        </w:tc>
        <w:tc>
          <w:tcPr>
            <w:tcW w:w="1418" w:type="dxa"/>
          </w:tcPr>
          <w:p w14:paraId="5598E9AE" w14:textId="77777777" w:rsidR="00784A32" w:rsidRPr="000670FE" w:rsidRDefault="00784A32" w:rsidP="00354887">
            <w:pPr>
              <w:pStyle w:val="TAL"/>
            </w:pPr>
            <w:r w:rsidRPr="000670FE">
              <w:t>TS 24.481 [11]</w:t>
            </w:r>
          </w:p>
        </w:tc>
        <w:tc>
          <w:tcPr>
            <w:tcW w:w="1134" w:type="dxa"/>
          </w:tcPr>
          <w:p w14:paraId="66499977" w14:textId="77777777" w:rsidR="00784A32" w:rsidRPr="000670FE" w:rsidRDefault="00784A32" w:rsidP="00354887">
            <w:pPr>
              <w:pStyle w:val="TAL"/>
              <w:rPr>
                <w:rFonts w:cs="Arial"/>
                <w:szCs w:val="18"/>
              </w:rPr>
            </w:pPr>
          </w:p>
        </w:tc>
      </w:tr>
    </w:tbl>
    <w:p w14:paraId="5459C541" w14:textId="77777777" w:rsidR="00784A32" w:rsidRPr="000670FE" w:rsidRDefault="00784A32" w:rsidP="00784A32"/>
    <w:p w14:paraId="12F141EE" w14:textId="77777777" w:rsidR="00784A32" w:rsidRPr="000670FE" w:rsidRDefault="00784A32" w:rsidP="00784A32">
      <w:pPr>
        <w:pStyle w:val="Heading2"/>
      </w:pPr>
      <w:bookmarkStart w:id="86" w:name="_Toc52787466"/>
      <w:bookmarkStart w:id="87" w:name="_Toc52787646"/>
      <w:r w:rsidRPr="000670FE">
        <w:t>5.3</w:t>
      </w:r>
      <w:r w:rsidRPr="000670FE">
        <w:tab/>
        <w:t>Configuration / Group Affiliation / Remote change / De-affiliation / Home MCVideo system</w:t>
      </w:r>
      <w:bookmarkEnd w:id="86"/>
      <w:bookmarkEnd w:id="87"/>
    </w:p>
    <w:p w14:paraId="4C7B0FD7" w14:textId="77777777" w:rsidR="00784A32" w:rsidRPr="000670FE" w:rsidRDefault="00784A32" w:rsidP="00F404DB">
      <w:pPr>
        <w:pStyle w:val="Heading3"/>
      </w:pPr>
      <w:bookmarkStart w:id="88" w:name="_Toc52787467"/>
      <w:bookmarkStart w:id="89" w:name="_Toc52787647"/>
      <w:r w:rsidRPr="000670FE">
        <w:t>5.3.1</w:t>
      </w:r>
      <w:r w:rsidRPr="000670FE">
        <w:tab/>
        <w:t>Test Purpose (TP)</w:t>
      </w:r>
      <w:bookmarkEnd w:id="88"/>
      <w:bookmarkEnd w:id="89"/>
    </w:p>
    <w:p w14:paraId="281B96C7" w14:textId="77777777" w:rsidR="00784A32" w:rsidRPr="000670FE" w:rsidRDefault="00784A32" w:rsidP="00784A32">
      <w:pPr>
        <w:pStyle w:val="H6"/>
      </w:pPr>
      <w:r w:rsidRPr="000670FE">
        <w:t>(1)</w:t>
      </w:r>
    </w:p>
    <w:p w14:paraId="45742AC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149B0ADD"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for current affiliation status and to subscribe to affiliation status changes for the MCVideo User }</w:t>
      </w:r>
    </w:p>
    <w:p w14:paraId="1AFC74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subscribe to affiliation status changes for the MCVideo User by sending the SS (MCVideo Server) a SIP SUBSCRIBE message </w:t>
      </w:r>
      <w:r w:rsidRPr="000670FE">
        <w:rPr>
          <w:b/>
          <w:noProof w:val="0"/>
        </w:rPr>
        <w:t>and</w:t>
      </w:r>
      <w:r w:rsidRPr="000670FE">
        <w:rPr>
          <w:noProof w:val="0"/>
        </w:rPr>
        <w:t xml:space="preserve"> starts informing the MCVideo User of any affiliation status changes for the MCVideo User after the subscription is accepted }</w:t>
      </w:r>
    </w:p>
    <w:p w14:paraId="62117016" w14:textId="77777777" w:rsidR="00784A32" w:rsidRPr="000670FE" w:rsidRDefault="00784A32" w:rsidP="00784A32">
      <w:pPr>
        <w:pStyle w:val="PL"/>
        <w:rPr>
          <w:noProof w:val="0"/>
        </w:rPr>
      </w:pPr>
      <w:r w:rsidRPr="000670FE">
        <w:rPr>
          <w:noProof w:val="0"/>
        </w:rPr>
        <w:t xml:space="preserve">            }</w:t>
      </w:r>
    </w:p>
    <w:p w14:paraId="5205F4C7" w14:textId="77777777" w:rsidR="00784A32" w:rsidRPr="000670FE" w:rsidRDefault="00784A32" w:rsidP="00784A32">
      <w:pPr>
        <w:pStyle w:val="PL"/>
        <w:rPr>
          <w:noProof w:val="0"/>
        </w:rPr>
      </w:pPr>
    </w:p>
    <w:p w14:paraId="498C48A4" w14:textId="77777777" w:rsidR="00784A32" w:rsidRPr="000670FE" w:rsidRDefault="00784A32" w:rsidP="00784A32">
      <w:pPr>
        <w:pStyle w:val="H6"/>
      </w:pPr>
      <w:r w:rsidRPr="000670FE">
        <w:t>(2)</w:t>
      </w:r>
    </w:p>
    <w:p w14:paraId="25CB86F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0C053482"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affiliate to an MCVideo group }</w:t>
      </w:r>
    </w:p>
    <w:p w14:paraId="3EBC07F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affiliate to a MCVideo group by sending the SS (MCVideo Server) a SIP PUBLISH message }</w:t>
      </w:r>
    </w:p>
    <w:p w14:paraId="4E8B478E" w14:textId="77777777" w:rsidR="00784A32" w:rsidRPr="000670FE" w:rsidRDefault="00784A32" w:rsidP="00784A32">
      <w:pPr>
        <w:pStyle w:val="PL"/>
        <w:rPr>
          <w:noProof w:val="0"/>
        </w:rPr>
      </w:pPr>
      <w:r w:rsidRPr="000670FE">
        <w:rPr>
          <w:noProof w:val="0"/>
        </w:rPr>
        <w:t xml:space="preserve">            }</w:t>
      </w:r>
    </w:p>
    <w:p w14:paraId="5044F9D6" w14:textId="77777777" w:rsidR="00784A32" w:rsidRPr="000670FE" w:rsidRDefault="00784A32" w:rsidP="00784A32">
      <w:pPr>
        <w:pStyle w:val="PL"/>
        <w:rPr>
          <w:noProof w:val="0"/>
        </w:rPr>
      </w:pPr>
    </w:p>
    <w:p w14:paraId="01316C20" w14:textId="77777777" w:rsidR="00784A32" w:rsidRPr="000670FE" w:rsidRDefault="00784A32" w:rsidP="00784A32">
      <w:pPr>
        <w:pStyle w:val="H6"/>
      </w:pPr>
      <w:r w:rsidRPr="000670FE">
        <w:t>(3)</w:t>
      </w:r>
    </w:p>
    <w:p w14:paraId="600DB1E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086E1607"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for current affiliation status and to subscribe to affiliation status changes for a target user }</w:t>
      </w:r>
    </w:p>
    <w:p w14:paraId="024FD13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subscribe to affiliation status changes for the target user by sending the SS (MCVideo Server) a SIP SUBSCRIBE message </w:t>
      </w:r>
      <w:r w:rsidRPr="000670FE">
        <w:rPr>
          <w:b/>
          <w:noProof w:val="0"/>
        </w:rPr>
        <w:t>and</w:t>
      </w:r>
      <w:r w:rsidRPr="000670FE">
        <w:rPr>
          <w:noProof w:val="0"/>
        </w:rPr>
        <w:t xml:space="preserve"> starts informing the MCVideo User of any affiliation status changes for the target user after the subscription is accepted }</w:t>
      </w:r>
    </w:p>
    <w:p w14:paraId="4B197661" w14:textId="77777777" w:rsidR="00784A32" w:rsidRPr="000670FE" w:rsidRDefault="00784A32" w:rsidP="00784A32">
      <w:pPr>
        <w:pStyle w:val="PL"/>
        <w:rPr>
          <w:noProof w:val="0"/>
        </w:rPr>
      </w:pPr>
      <w:r w:rsidRPr="000670FE">
        <w:rPr>
          <w:noProof w:val="0"/>
        </w:rPr>
        <w:t xml:space="preserve">            }</w:t>
      </w:r>
    </w:p>
    <w:p w14:paraId="2ADF53D0" w14:textId="77777777" w:rsidR="00784A32" w:rsidRPr="000670FE" w:rsidRDefault="00784A32" w:rsidP="00784A32">
      <w:pPr>
        <w:pStyle w:val="PL"/>
        <w:rPr>
          <w:noProof w:val="0"/>
        </w:rPr>
      </w:pPr>
    </w:p>
    <w:p w14:paraId="549F249C" w14:textId="77777777" w:rsidR="00784A32" w:rsidRPr="000670FE" w:rsidRDefault="00784A32" w:rsidP="00784A32">
      <w:pPr>
        <w:pStyle w:val="H6"/>
      </w:pPr>
      <w:r w:rsidRPr="000670FE">
        <w:t>(4)</w:t>
      </w:r>
    </w:p>
    <w:p w14:paraId="784C4A8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1D4701E"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affiliated to an MCVideo group via mandatory mode }</w:t>
      </w:r>
    </w:p>
    <w:p w14:paraId="6DDDFC9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affiliated to an MCVideo group via mandatory mode by sending the SS (MCVideo Server) a SIP PUBLISH message }</w:t>
      </w:r>
    </w:p>
    <w:p w14:paraId="78306148" w14:textId="77777777" w:rsidR="00784A32" w:rsidRPr="000670FE" w:rsidRDefault="00784A32" w:rsidP="00784A32">
      <w:pPr>
        <w:pStyle w:val="PL"/>
        <w:rPr>
          <w:noProof w:val="0"/>
        </w:rPr>
      </w:pPr>
      <w:r w:rsidRPr="000670FE">
        <w:rPr>
          <w:noProof w:val="0"/>
        </w:rPr>
        <w:t xml:space="preserve">            }</w:t>
      </w:r>
    </w:p>
    <w:p w14:paraId="7310EFFA" w14:textId="77777777" w:rsidR="00784A32" w:rsidRPr="000670FE" w:rsidRDefault="00784A32" w:rsidP="00784A32">
      <w:pPr>
        <w:pStyle w:val="PL"/>
        <w:rPr>
          <w:noProof w:val="0"/>
        </w:rPr>
      </w:pPr>
    </w:p>
    <w:p w14:paraId="6BD34E84" w14:textId="77777777" w:rsidR="00784A32" w:rsidRPr="000670FE" w:rsidRDefault="00784A32" w:rsidP="00784A32">
      <w:pPr>
        <w:pStyle w:val="H6"/>
      </w:pPr>
      <w:r w:rsidRPr="000670FE">
        <w:t>(5)</w:t>
      </w:r>
    </w:p>
    <w:p w14:paraId="2478122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D5DCAF9"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de-affiliated to an MCVideo group via mandatory mode }</w:t>
      </w:r>
    </w:p>
    <w:p w14:paraId="024073A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de-affiliated to an MCVideo group via mandatory mode by sending the SS (MCVideo Server) a SIP PUBLISH message }</w:t>
      </w:r>
    </w:p>
    <w:p w14:paraId="7DA15BD3" w14:textId="77777777" w:rsidR="00784A32" w:rsidRPr="000670FE" w:rsidRDefault="00784A32" w:rsidP="00784A32">
      <w:pPr>
        <w:pStyle w:val="PL"/>
        <w:rPr>
          <w:noProof w:val="0"/>
        </w:rPr>
      </w:pPr>
      <w:r w:rsidRPr="000670FE">
        <w:rPr>
          <w:noProof w:val="0"/>
        </w:rPr>
        <w:t xml:space="preserve">            }</w:t>
      </w:r>
    </w:p>
    <w:p w14:paraId="324CBA85" w14:textId="77777777" w:rsidR="00784A32" w:rsidRPr="000670FE" w:rsidRDefault="00784A32" w:rsidP="00784A32">
      <w:pPr>
        <w:pStyle w:val="PL"/>
        <w:rPr>
          <w:noProof w:val="0"/>
        </w:rPr>
      </w:pPr>
    </w:p>
    <w:p w14:paraId="449C5D74" w14:textId="77777777" w:rsidR="00784A32" w:rsidRPr="000670FE" w:rsidRDefault="00784A32" w:rsidP="00784A32">
      <w:pPr>
        <w:pStyle w:val="H6"/>
      </w:pPr>
      <w:r w:rsidRPr="000670FE">
        <w:t>(6)</w:t>
      </w:r>
    </w:p>
    <w:p w14:paraId="3DB9FC8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3191179"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affiliated to an MCVideo group via negotiated mode }</w:t>
      </w:r>
    </w:p>
    <w:p w14:paraId="13C0074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affiliated to an MCVideo group via negotiated mode by sending the SS (MCVideo Server) a SIP MESSAGE }</w:t>
      </w:r>
    </w:p>
    <w:p w14:paraId="48E50597" w14:textId="77777777" w:rsidR="00784A32" w:rsidRPr="000670FE" w:rsidRDefault="00784A32" w:rsidP="00784A32">
      <w:pPr>
        <w:pStyle w:val="PL"/>
        <w:rPr>
          <w:noProof w:val="0"/>
        </w:rPr>
      </w:pPr>
      <w:r w:rsidRPr="000670FE">
        <w:rPr>
          <w:noProof w:val="0"/>
        </w:rPr>
        <w:t xml:space="preserve">            }</w:t>
      </w:r>
    </w:p>
    <w:p w14:paraId="15144BEC" w14:textId="77777777" w:rsidR="00784A32" w:rsidRPr="000670FE" w:rsidRDefault="00784A32" w:rsidP="00784A32">
      <w:pPr>
        <w:pStyle w:val="PL"/>
        <w:rPr>
          <w:noProof w:val="0"/>
        </w:rPr>
      </w:pPr>
    </w:p>
    <w:p w14:paraId="46B15CF3" w14:textId="77777777" w:rsidR="00784A32" w:rsidRPr="000670FE" w:rsidRDefault="00784A32" w:rsidP="00784A32">
      <w:pPr>
        <w:pStyle w:val="H6"/>
      </w:pPr>
      <w:r w:rsidRPr="000670FE">
        <w:t>(7)</w:t>
      </w:r>
    </w:p>
    <w:p w14:paraId="1D47A34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6050B6AF"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de-subscribe to affiliation status changes for a target user }</w:t>
      </w:r>
    </w:p>
    <w:p w14:paraId="137D3F2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de-subscribe to affiliation status changes for a target user by sending the SS (MCVideo Server) a SIP SUBSCRIBE message }</w:t>
      </w:r>
    </w:p>
    <w:p w14:paraId="46EB8983" w14:textId="77777777" w:rsidR="00784A32" w:rsidRPr="000670FE" w:rsidRDefault="00784A32" w:rsidP="00784A32">
      <w:pPr>
        <w:pStyle w:val="PL"/>
        <w:rPr>
          <w:noProof w:val="0"/>
        </w:rPr>
      </w:pPr>
      <w:r w:rsidRPr="000670FE">
        <w:rPr>
          <w:noProof w:val="0"/>
        </w:rPr>
        <w:t xml:space="preserve">            }</w:t>
      </w:r>
    </w:p>
    <w:p w14:paraId="55074D17" w14:textId="77777777" w:rsidR="00784A32" w:rsidRPr="000670FE" w:rsidRDefault="00784A32" w:rsidP="00784A32">
      <w:pPr>
        <w:pStyle w:val="PL"/>
        <w:rPr>
          <w:noProof w:val="0"/>
        </w:rPr>
      </w:pPr>
    </w:p>
    <w:p w14:paraId="142557C8" w14:textId="77777777" w:rsidR="00784A32" w:rsidRPr="000670FE" w:rsidRDefault="00784A32" w:rsidP="00784A32">
      <w:pPr>
        <w:pStyle w:val="H6"/>
      </w:pPr>
      <w:r w:rsidRPr="000670FE">
        <w:t>(8)</w:t>
      </w:r>
    </w:p>
    <w:p w14:paraId="77A540C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affiliated with a MCVideo group }</w:t>
      </w:r>
    </w:p>
    <w:p w14:paraId="19B26005"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w:t>
      </w:r>
      <w:r w:rsidRPr="000670FE">
        <w:rPr>
          <w:rFonts w:eastAsia="SimSun"/>
          <w:noProof w:val="0"/>
          <w:lang w:eastAsia="zh-CN"/>
        </w:rPr>
        <w:t>de-</w:t>
      </w:r>
      <w:r w:rsidRPr="000670FE">
        <w:rPr>
          <w:noProof w:val="0"/>
        </w:rPr>
        <w:t>affiliate from a</w:t>
      </w:r>
      <w:r w:rsidRPr="000670FE">
        <w:rPr>
          <w:rFonts w:eastAsia="SimSun"/>
          <w:noProof w:val="0"/>
          <w:lang w:eastAsia="zh-CN"/>
        </w:rPr>
        <w:t>n</w:t>
      </w:r>
      <w:r w:rsidRPr="000670FE">
        <w:rPr>
          <w:noProof w:val="0"/>
        </w:rPr>
        <w:t xml:space="preserve"> </w:t>
      </w:r>
      <w:r w:rsidRPr="000670FE">
        <w:rPr>
          <w:rFonts w:eastAsia="SimSun"/>
          <w:noProof w:val="0"/>
          <w:lang w:eastAsia="zh-CN"/>
        </w:rPr>
        <w:t xml:space="preserve">MCVideo </w:t>
      </w:r>
      <w:r w:rsidRPr="000670FE">
        <w:rPr>
          <w:noProof w:val="0"/>
        </w:rPr>
        <w:t>group }</w:t>
      </w:r>
    </w:p>
    <w:p w14:paraId="6B1A57E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w:t>
      </w:r>
      <w:r w:rsidRPr="000670FE">
        <w:rPr>
          <w:rFonts w:eastAsia="SimSun"/>
          <w:noProof w:val="0"/>
          <w:lang w:eastAsia="zh-CN"/>
        </w:rPr>
        <w:t>de-</w:t>
      </w:r>
      <w:r w:rsidRPr="000670FE">
        <w:rPr>
          <w:noProof w:val="0"/>
        </w:rPr>
        <w:t>affiliate from a</w:t>
      </w:r>
      <w:r w:rsidRPr="000670FE">
        <w:rPr>
          <w:rFonts w:eastAsia="SimSun"/>
          <w:noProof w:val="0"/>
          <w:lang w:eastAsia="zh-CN"/>
        </w:rPr>
        <w:t>n</w:t>
      </w:r>
      <w:r w:rsidRPr="000670FE">
        <w:rPr>
          <w:noProof w:val="0"/>
        </w:rPr>
        <w:t xml:space="preserve"> </w:t>
      </w:r>
      <w:r w:rsidRPr="000670FE">
        <w:rPr>
          <w:rFonts w:eastAsia="SimSun"/>
          <w:noProof w:val="0"/>
          <w:lang w:eastAsia="zh-CN"/>
        </w:rPr>
        <w:t xml:space="preserve">MCVideo </w:t>
      </w:r>
      <w:r w:rsidRPr="000670FE">
        <w:rPr>
          <w:noProof w:val="0"/>
        </w:rPr>
        <w:t>group by sending the SS (MCVideo Server) a SIP PUBLISH message }</w:t>
      </w:r>
    </w:p>
    <w:p w14:paraId="6CAC6DE6" w14:textId="77777777" w:rsidR="00784A32" w:rsidRPr="000670FE" w:rsidRDefault="00784A32" w:rsidP="00784A32">
      <w:pPr>
        <w:pStyle w:val="PL"/>
        <w:rPr>
          <w:noProof w:val="0"/>
        </w:rPr>
      </w:pPr>
      <w:r w:rsidRPr="000670FE">
        <w:rPr>
          <w:noProof w:val="0"/>
        </w:rPr>
        <w:t xml:space="preserve">            }</w:t>
      </w:r>
    </w:p>
    <w:p w14:paraId="2E00F6FC" w14:textId="77777777" w:rsidR="00784A32" w:rsidRPr="000670FE" w:rsidRDefault="00784A32" w:rsidP="00784A32">
      <w:pPr>
        <w:pStyle w:val="PL"/>
        <w:rPr>
          <w:noProof w:val="0"/>
        </w:rPr>
      </w:pPr>
    </w:p>
    <w:p w14:paraId="760FE0B5" w14:textId="77777777" w:rsidR="00784A32" w:rsidRPr="000670FE" w:rsidRDefault="00784A32" w:rsidP="00784A32">
      <w:pPr>
        <w:pStyle w:val="H6"/>
      </w:pPr>
      <w:r w:rsidRPr="000670FE">
        <w:t>(9)</w:t>
      </w:r>
    </w:p>
    <w:p w14:paraId="5A2C84A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78EAC3AD"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Server requests that the MCVideo User choose to affiliate to an MCVideo group via negotiated mode by sending a SIP MESSAGE }</w:t>
      </w:r>
    </w:p>
    <w:p w14:paraId="6161B417"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to affiliate to a MCVideo group by sending the SS (MCVideo Server) a SIP PUBLISH message }</w:t>
      </w:r>
    </w:p>
    <w:p w14:paraId="7C46B416" w14:textId="77777777" w:rsidR="00784A32" w:rsidRPr="000670FE" w:rsidRDefault="00784A32" w:rsidP="00784A32">
      <w:pPr>
        <w:pStyle w:val="PL"/>
        <w:rPr>
          <w:noProof w:val="0"/>
        </w:rPr>
      </w:pPr>
      <w:r w:rsidRPr="000670FE">
        <w:rPr>
          <w:noProof w:val="0"/>
        </w:rPr>
        <w:t xml:space="preserve">            }</w:t>
      </w:r>
    </w:p>
    <w:p w14:paraId="3F77B91D" w14:textId="77777777" w:rsidR="00784A32" w:rsidRPr="000670FE" w:rsidRDefault="00784A32" w:rsidP="00784A32">
      <w:pPr>
        <w:pStyle w:val="PL"/>
        <w:rPr>
          <w:noProof w:val="0"/>
        </w:rPr>
      </w:pPr>
    </w:p>
    <w:p w14:paraId="6F055098" w14:textId="77777777" w:rsidR="00784A32" w:rsidRPr="000670FE" w:rsidRDefault="00784A32" w:rsidP="00F404DB">
      <w:pPr>
        <w:pStyle w:val="Heading3"/>
      </w:pPr>
      <w:bookmarkStart w:id="90" w:name="_Toc52787468"/>
      <w:bookmarkStart w:id="91" w:name="_Toc52787648"/>
      <w:r w:rsidRPr="000670FE">
        <w:t>5.3.2</w:t>
      </w:r>
      <w:r w:rsidRPr="000670FE">
        <w:tab/>
        <w:t>Conformance requirements</w:t>
      </w:r>
      <w:bookmarkEnd w:id="90"/>
      <w:bookmarkEnd w:id="91"/>
    </w:p>
    <w:p w14:paraId="39F1C6DD" w14:textId="77777777" w:rsidR="00784A32" w:rsidRPr="000670FE" w:rsidRDefault="00784A32" w:rsidP="00784A32">
      <w:r w:rsidRPr="000670FE">
        <w:t xml:space="preserve">References: The conformance requirements covered in the current TC are specified in: TS 24.281, clauses 8.2.1.2, 8.2.1.3, 8.2.1.4, and 8.2.1.5.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0B66D8A4" w14:textId="77777777" w:rsidR="00784A32" w:rsidRPr="000670FE" w:rsidRDefault="00784A32" w:rsidP="00784A32">
      <w:r w:rsidRPr="000670FE">
        <w:t>[TS 24.281, clause 8.2.1.2]</w:t>
      </w:r>
    </w:p>
    <w:p w14:paraId="0391C294" w14:textId="77777777" w:rsidR="00784A32" w:rsidRPr="000670FE" w:rsidRDefault="00784A32" w:rsidP="00784A32">
      <w:r w:rsidRPr="000670FE">
        <w:t>In order:</w:t>
      </w:r>
    </w:p>
    <w:p w14:paraId="09E267AF" w14:textId="77777777" w:rsidR="00784A32" w:rsidRPr="000670FE" w:rsidRDefault="00784A32" w:rsidP="00784A32">
      <w:pPr>
        <w:pStyle w:val="B1"/>
      </w:pPr>
      <w:r w:rsidRPr="000670FE">
        <w:t>-</w:t>
      </w:r>
      <w:r w:rsidRPr="000670FE">
        <w:tab/>
        <w:t xml:space="preserve">to indicate that an MCVideo user is interested in one or more MCVideo group(s) </w:t>
      </w:r>
      <w:r w:rsidRPr="000670FE">
        <w:rPr>
          <w:rFonts w:eastAsia="SimSun"/>
        </w:rPr>
        <w:t>at an MCVideo client</w:t>
      </w:r>
      <w:r w:rsidRPr="000670FE">
        <w:t>;</w:t>
      </w:r>
    </w:p>
    <w:p w14:paraId="4DB055BA" w14:textId="77777777" w:rsidR="00784A32" w:rsidRPr="000670FE" w:rsidRDefault="00784A32" w:rsidP="00784A32">
      <w:pPr>
        <w:pStyle w:val="B1"/>
      </w:pPr>
      <w:r w:rsidRPr="000670FE">
        <w:t>-</w:t>
      </w:r>
      <w:r w:rsidRPr="000670FE">
        <w:tab/>
        <w:t xml:space="preserve">to indicate that the MCVideo user is no longer interested in one or more MCVideo group(s) </w:t>
      </w:r>
      <w:r w:rsidRPr="000670FE">
        <w:rPr>
          <w:rFonts w:eastAsia="SimSun"/>
        </w:rPr>
        <w:t>at the MCVideo client</w:t>
      </w:r>
      <w:r w:rsidRPr="000670FE">
        <w:t>;</w:t>
      </w:r>
    </w:p>
    <w:p w14:paraId="00D5A068" w14:textId="77777777" w:rsidR="00784A32" w:rsidRPr="000670FE" w:rsidRDefault="00784A32" w:rsidP="00784A32">
      <w:pPr>
        <w:pStyle w:val="B1"/>
      </w:pPr>
      <w:r w:rsidRPr="000670FE">
        <w:t>-</w:t>
      </w:r>
      <w:r w:rsidRPr="000670FE">
        <w:tab/>
        <w:t xml:space="preserve">to refresh indication of an MCVideo user interest in one or more MCVideo group(s) </w:t>
      </w:r>
      <w:r w:rsidRPr="000670FE">
        <w:rPr>
          <w:rFonts w:eastAsia="SimSun"/>
        </w:rPr>
        <w:t>at an MCVideo client</w:t>
      </w:r>
      <w:r w:rsidRPr="000670FE">
        <w:t xml:space="preserve"> due to near expiration of the expiration time of an MCVideo group with the affiliation status set to the "affiliated" state received in a SIP NOTIFY request in subclause 8.2.1.3;</w:t>
      </w:r>
    </w:p>
    <w:p w14:paraId="1E777579" w14:textId="77777777" w:rsidR="00784A32" w:rsidRPr="000670FE" w:rsidRDefault="00784A32" w:rsidP="00784A32">
      <w:pPr>
        <w:pStyle w:val="B1"/>
      </w:pPr>
      <w:r w:rsidRPr="000670FE">
        <w:t>-</w:t>
      </w:r>
      <w:r w:rsidRPr="000670FE">
        <w:tab/>
        <w:t>to send an affiliation status change request in mandatory mode to another MCVideo user; or</w:t>
      </w:r>
    </w:p>
    <w:p w14:paraId="67E26591" w14:textId="77777777" w:rsidR="00784A32" w:rsidRPr="000670FE" w:rsidRDefault="00784A32" w:rsidP="00784A32">
      <w:pPr>
        <w:pStyle w:val="B1"/>
      </w:pPr>
      <w:r w:rsidRPr="000670FE">
        <w:t>-</w:t>
      </w:r>
      <w:r w:rsidRPr="000670FE">
        <w:tab/>
        <w:t>any combination of the above;</w:t>
      </w:r>
    </w:p>
    <w:p w14:paraId="735F635F" w14:textId="77777777" w:rsidR="00784A32" w:rsidRPr="000670FE" w:rsidRDefault="00784A32" w:rsidP="00784A32">
      <w:r w:rsidRPr="000670FE">
        <w:t xml:space="preserve">the MCVideo client shall generate a SIP PUBLISH request according to 3GPP TS 24.229 [11], IETF RFC 3903 [12], and </w:t>
      </w:r>
      <w:r w:rsidRPr="000670FE">
        <w:rPr>
          <w:rFonts w:eastAsia="SimSun"/>
        </w:rPr>
        <w:t>IETF RFC 3856 [13]</w:t>
      </w:r>
      <w:r w:rsidRPr="000670FE">
        <w:t>.</w:t>
      </w:r>
    </w:p>
    <w:p w14:paraId="2D74270D" w14:textId="77777777" w:rsidR="00784A32" w:rsidRPr="000670FE" w:rsidRDefault="00784A32" w:rsidP="00784A32">
      <w:r w:rsidRPr="000670FE">
        <w:t>In the SIP PUBLISH request, the MCVideo client:</w:t>
      </w:r>
    </w:p>
    <w:p w14:paraId="5C0AFB28"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2C521AC7"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MCVideo user;</w:t>
      </w:r>
    </w:p>
    <w:p w14:paraId="64DA17B0"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1DCB9B26"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if the targeted MCVideo user </w:t>
      </w:r>
      <w:r w:rsidRPr="000670FE">
        <w:t>is interested in</w:t>
      </w:r>
      <w:r w:rsidRPr="000670FE">
        <w:rPr>
          <w:rFonts w:eastAsia="SimSun"/>
        </w:rPr>
        <w:t xml:space="preserve"> at least one MCVideo group at the targeted MCVideo client, shall set the Expires header field according to IETF RFC 3903 [12], to 4294967295;</w:t>
      </w:r>
    </w:p>
    <w:p w14:paraId="270BBCF9"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085D70D4" w14:textId="77777777" w:rsidR="00784A32" w:rsidRPr="000670FE" w:rsidRDefault="00784A32" w:rsidP="00784A32">
      <w:pPr>
        <w:pStyle w:val="B1"/>
        <w:rPr>
          <w:rFonts w:eastAsia="SimSun"/>
        </w:rPr>
      </w:pPr>
      <w:r w:rsidRPr="000670FE">
        <w:rPr>
          <w:rFonts w:eastAsia="SimSun"/>
        </w:rPr>
        <w:t>5)</w:t>
      </w:r>
      <w:r w:rsidRPr="000670FE">
        <w:rPr>
          <w:rFonts w:eastAsia="SimSun"/>
        </w:rPr>
        <w:tab/>
        <w:t xml:space="preserve">if the targeted MCVideo user is no longer </w:t>
      </w:r>
      <w:r w:rsidRPr="000670FE">
        <w:t>interested in</w:t>
      </w:r>
      <w:r w:rsidRPr="000670FE">
        <w:rPr>
          <w:rFonts w:eastAsia="SimSun"/>
        </w:rPr>
        <w:t xml:space="preserve"> any MCVideo group at the targeted MCVideo client, shall set the Expires header field according to IETF RFC 3903 [12], to zero; and</w:t>
      </w:r>
    </w:p>
    <w:p w14:paraId="03BE3CBA" w14:textId="77777777" w:rsidR="00784A32" w:rsidRPr="000670FE" w:rsidRDefault="00784A32" w:rsidP="00784A32">
      <w:pPr>
        <w:pStyle w:val="B1"/>
        <w:rPr>
          <w:rFonts w:eastAsia="SimSun"/>
        </w:rPr>
      </w:pPr>
      <w:r w:rsidRPr="000670FE">
        <w:rPr>
          <w:rFonts w:eastAsia="SimSun"/>
        </w:rPr>
        <w:t>6)</w:t>
      </w:r>
      <w:r w:rsidRPr="000670FE">
        <w:rPr>
          <w:rFonts w:eastAsia="SimSun"/>
        </w:rPr>
        <w:tab/>
        <w:t>shall include an application/pidf+xml MIME body indicating per-user affiliation information according to subclause </w:t>
      </w:r>
      <w:r w:rsidRPr="000670FE">
        <w:t>8.3.1</w:t>
      </w:r>
      <w:r w:rsidRPr="000670FE">
        <w:rPr>
          <w:rFonts w:eastAsia="SimSun"/>
        </w:rPr>
        <w:t>. In the MIME body, the MCVideo client:</w:t>
      </w:r>
    </w:p>
    <w:p w14:paraId="342C5887" w14:textId="77777777" w:rsidR="00784A32" w:rsidRPr="000670FE" w:rsidRDefault="00784A32" w:rsidP="00784A32">
      <w:pPr>
        <w:pStyle w:val="B2"/>
        <w:rPr>
          <w:rFonts w:eastAsia="SimSun"/>
        </w:rPr>
      </w:pPr>
      <w:r w:rsidRPr="000670FE">
        <w:rPr>
          <w:rFonts w:eastAsia="SimSun"/>
        </w:rPr>
        <w:t>a)</w:t>
      </w:r>
      <w:r w:rsidRPr="000670FE">
        <w:rPr>
          <w:rFonts w:eastAsia="SimSun"/>
        </w:rPr>
        <w:tab/>
        <w:t>shall include all MCVideo groups where the targeted MCVideo user indicates its interest at the targeted MCVideo client;</w:t>
      </w:r>
    </w:p>
    <w:p w14:paraId="244D0C49" w14:textId="77777777" w:rsidR="00784A32" w:rsidRPr="000670FE" w:rsidRDefault="00784A32" w:rsidP="00784A32">
      <w:pPr>
        <w:pStyle w:val="B2"/>
        <w:rPr>
          <w:rFonts w:eastAsia="SimSun"/>
        </w:rPr>
      </w:pPr>
      <w:r w:rsidRPr="000670FE">
        <w:rPr>
          <w:rFonts w:eastAsia="SimSun"/>
        </w:rPr>
        <w:t>b)</w:t>
      </w:r>
      <w:r w:rsidRPr="000670FE">
        <w:rPr>
          <w:rFonts w:eastAsia="SimSun"/>
        </w:rPr>
        <w:tab/>
        <w:t>shall include the MCVideo client ID of the targeted MCVideo client;</w:t>
      </w:r>
    </w:p>
    <w:p w14:paraId="3ADD0CCF" w14:textId="77777777" w:rsidR="00784A32" w:rsidRPr="000670FE" w:rsidRDefault="00784A32" w:rsidP="00784A32">
      <w:pPr>
        <w:pStyle w:val="B2"/>
        <w:rPr>
          <w:rFonts w:eastAsia="SimSun"/>
        </w:rPr>
      </w:pPr>
      <w:r w:rsidRPr="000670FE">
        <w:rPr>
          <w:rFonts w:eastAsia="SimSun"/>
        </w:rPr>
        <w:t>c)</w:t>
      </w:r>
      <w:r w:rsidRPr="000670FE">
        <w:rPr>
          <w:rFonts w:eastAsia="SimSun"/>
        </w:rPr>
        <w:tab/>
        <w:t>shall not include the "status" attribute and the "expires" attribute in the &lt;affiliation&gt; element; and</w:t>
      </w:r>
    </w:p>
    <w:p w14:paraId="4D413531" w14:textId="77777777" w:rsidR="00784A32" w:rsidRPr="000670FE" w:rsidRDefault="00784A32" w:rsidP="00784A32">
      <w:pPr>
        <w:pStyle w:val="B2"/>
        <w:rPr>
          <w:rFonts w:eastAsia="SimSun"/>
        </w:rPr>
      </w:pPr>
      <w:r w:rsidRPr="000670FE">
        <w:rPr>
          <w:rFonts w:eastAsia="SimSun"/>
        </w:rPr>
        <w:t>d)</w:t>
      </w:r>
      <w:r w:rsidRPr="000670FE">
        <w:rPr>
          <w:rFonts w:eastAsia="SimSun"/>
        </w:rPr>
        <w:tab/>
        <w:t>shall set the &lt;p-id&gt; child element of the &lt;presence&gt; root element to a globally unique value.</w:t>
      </w:r>
    </w:p>
    <w:p w14:paraId="59A28A64"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4BA40641" w14:textId="77777777" w:rsidR="00784A32" w:rsidRPr="000670FE" w:rsidRDefault="00784A32" w:rsidP="00784A32">
      <w:r w:rsidRPr="000670FE">
        <w:t>[TS 24.281, clause 8.2.1.3]</w:t>
      </w:r>
    </w:p>
    <w:p w14:paraId="6E90C2FA" w14:textId="77777777" w:rsidR="00784A32" w:rsidRPr="000670FE" w:rsidRDefault="00784A32" w:rsidP="00784A32">
      <w:pPr>
        <w:pStyle w:val="NO"/>
      </w:pPr>
      <w:r w:rsidRPr="000670FE">
        <w:t>NOTE 1:</w:t>
      </w:r>
      <w:r w:rsidRPr="000670FE">
        <w:tab/>
        <w:t>The MCVideo UE also uses this procedure to determine which MCVideo groups the MCVideo user successfully affiliated to.</w:t>
      </w:r>
    </w:p>
    <w:p w14:paraId="4294E915" w14:textId="77777777" w:rsidR="00784A32" w:rsidRPr="000670FE" w:rsidRDefault="00784A32" w:rsidP="00784A32">
      <w:r w:rsidRPr="000670FE">
        <w:t>In order to discover MCVideo groups:</w:t>
      </w:r>
    </w:p>
    <w:p w14:paraId="65BE92A2" w14:textId="77777777" w:rsidR="00784A32" w:rsidRPr="000670FE" w:rsidRDefault="00784A32" w:rsidP="00784A32">
      <w:pPr>
        <w:pStyle w:val="B1"/>
      </w:pPr>
      <w:r w:rsidRPr="000670FE">
        <w:t>1)</w:t>
      </w:r>
      <w:r w:rsidRPr="000670FE">
        <w:tab/>
        <w:t>which the MCVideo user at an MCVideo client is affiliated to; or</w:t>
      </w:r>
    </w:p>
    <w:p w14:paraId="5B0C400B" w14:textId="77777777" w:rsidR="00784A32" w:rsidRPr="000670FE" w:rsidRDefault="00784A32" w:rsidP="00784A32">
      <w:pPr>
        <w:pStyle w:val="B1"/>
      </w:pPr>
      <w:r w:rsidRPr="000670FE">
        <w:t>2)</w:t>
      </w:r>
      <w:r w:rsidRPr="000670FE">
        <w:tab/>
        <w:t>which another MCVideo user is affiliated to;</w:t>
      </w:r>
    </w:p>
    <w:p w14:paraId="0001D51E" w14:textId="77777777" w:rsidR="00784A32" w:rsidRPr="000670FE" w:rsidRDefault="00784A32" w:rsidP="00784A32">
      <w:pPr>
        <w:rPr>
          <w:rFonts w:eastAsia="SimSun"/>
        </w:rPr>
      </w:pPr>
      <w:r w:rsidRPr="000670FE">
        <w:t xml:space="preserve">the MCVideo client shall generate an initial SIP SUBSCRIBE request according to 3GPP TS 24.229 [11], </w:t>
      </w:r>
      <w:r w:rsidRPr="000670FE">
        <w:rPr>
          <w:rFonts w:eastAsia="SimSun"/>
        </w:rPr>
        <w:t xml:space="preserve">IETF RFC 3856 [13], </w:t>
      </w:r>
      <w:r w:rsidRPr="000670FE">
        <w:t>and IETF RFC 6665 [16]</w:t>
      </w:r>
      <w:r w:rsidRPr="000670FE">
        <w:rPr>
          <w:rFonts w:eastAsia="SimSun"/>
        </w:rPr>
        <w:t>.</w:t>
      </w:r>
    </w:p>
    <w:p w14:paraId="6159A1AF" w14:textId="77777777" w:rsidR="00784A32" w:rsidRPr="000670FE" w:rsidRDefault="00784A32" w:rsidP="00784A32">
      <w:r w:rsidRPr="000670FE">
        <w:rPr>
          <w:rFonts w:eastAsia="SimSun"/>
        </w:rPr>
        <w:t>In the SIP SUBSCRIBE request, the MCVideo client:</w:t>
      </w:r>
    </w:p>
    <w:p w14:paraId="469CA2D9"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0220323B"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targeted MCVideo user;</w:t>
      </w:r>
    </w:p>
    <w:p w14:paraId="2833BB48"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63A47553" w14:textId="77777777" w:rsidR="00784A32" w:rsidRPr="000670FE" w:rsidRDefault="00784A32" w:rsidP="00784A32">
      <w:pPr>
        <w:pStyle w:val="B1"/>
        <w:rPr>
          <w:rFonts w:eastAsia="SimSun"/>
        </w:rPr>
      </w:pPr>
      <w:r w:rsidRPr="000670FE">
        <w:rPr>
          <w:rFonts w:eastAsia="SimSun"/>
        </w:rPr>
        <w:t>4)</w:t>
      </w:r>
      <w:r w:rsidRPr="000670FE">
        <w:rPr>
          <w:rFonts w:eastAsia="SimSun"/>
        </w:rPr>
        <w:tab/>
        <w:t>if the MCVideo client wants to receive the current status and later notification, shall set the Expires header field according to IETF RFC 6665 [16], to 4294967295;</w:t>
      </w:r>
    </w:p>
    <w:p w14:paraId="3735DC87" w14:textId="77777777" w:rsidR="00784A32" w:rsidRPr="000670FE" w:rsidRDefault="00784A32" w:rsidP="00784A32">
      <w:pPr>
        <w:pStyle w:val="NO"/>
        <w:rPr>
          <w:rFonts w:eastAsia="SimSun"/>
        </w:rPr>
      </w:pPr>
      <w:r w:rsidRPr="000670FE">
        <w:rPr>
          <w:rFonts w:eastAsia="SimSun"/>
        </w:rPr>
        <w:t>NOTE 2:</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2859E5AF" w14:textId="77777777" w:rsidR="00784A32" w:rsidRPr="000670FE" w:rsidRDefault="00784A32" w:rsidP="00784A32">
      <w:pPr>
        <w:pStyle w:val="B1"/>
        <w:rPr>
          <w:rFonts w:eastAsia="SimSun"/>
        </w:rPr>
      </w:pPr>
      <w:r w:rsidRPr="000670FE">
        <w:rPr>
          <w:rFonts w:eastAsia="SimSun"/>
        </w:rPr>
        <w:t>5)</w:t>
      </w:r>
      <w:r w:rsidRPr="000670FE">
        <w:rPr>
          <w:rFonts w:eastAsia="SimSun"/>
        </w:rPr>
        <w:tab/>
        <w:t>if the MCVideo client wants to fetch the current state only, shall set the Expires header field according to IETF RFC 6665 [16], to zero; and</w:t>
      </w:r>
    </w:p>
    <w:p w14:paraId="1BCD3EB9" w14:textId="77777777" w:rsidR="00784A32" w:rsidRPr="000670FE" w:rsidRDefault="00784A32" w:rsidP="00784A32">
      <w:pPr>
        <w:pStyle w:val="B1"/>
        <w:rPr>
          <w:rFonts w:eastAsia="SimSun"/>
        </w:rPr>
      </w:pPr>
      <w:r w:rsidRPr="000670FE">
        <w:t>6)</w:t>
      </w:r>
      <w:r w:rsidRPr="000670FE">
        <w:tab/>
        <w:t xml:space="preserve">shall include an Accept header field containing the </w:t>
      </w:r>
      <w:r w:rsidRPr="000670FE">
        <w:rPr>
          <w:rFonts w:eastAsia="SimSun"/>
        </w:rPr>
        <w:t>application/pidf+xml MIME type; and</w:t>
      </w:r>
    </w:p>
    <w:p w14:paraId="2BEBF203" w14:textId="77777777" w:rsidR="00784A32" w:rsidRPr="000670FE" w:rsidRDefault="00784A32" w:rsidP="00784A32">
      <w:pPr>
        <w:pStyle w:val="B1"/>
      </w:pPr>
      <w:r w:rsidRPr="000670FE">
        <w:t>7)</w:t>
      </w:r>
      <w:r w:rsidRPr="000670FE">
        <w:tab/>
      </w:r>
      <w:r w:rsidRPr="000670FE">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subclause </w:t>
      </w:r>
      <w:r w:rsidRPr="000670FE">
        <w:t>8.3.2</w:t>
      </w:r>
      <w:r w:rsidRPr="000670FE">
        <w:rPr>
          <w:rFonts w:eastAsia="SimSun"/>
        </w:rPr>
        <w:t>.</w:t>
      </w:r>
    </w:p>
    <w:p w14:paraId="15B0166A" w14:textId="77777777" w:rsidR="00784A32" w:rsidRPr="000670FE" w:rsidRDefault="00784A32" w:rsidP="00784A32">
      <w:r w:rsidRPr="000670FE">
        <w:t xml:space="preserve">In order to re-subscribe or de-subscribe, the MCVideo client shall generate an in-dialog SIP SUBSCRIBE request according to 3GPP TS 24.229 [11], </w:t>
      </w:r>
      <w:r w:rsidRPr="000670FE">
        <w:rPr>
          <w:rFonts w:eastAsia="SimSun"/>
        </w:rPr>
        <w:t xml:space="preserve">IETF RFC 3856 [13], </w:t>
      </w:r>
      <w:r w:rsidRPr="000670FE">
        <w:t>and IETF RFC 6665 [16]</w:t>
      </w:r>
      <w:r w:rsidRPr="000670FE">
        <w:rPr>
          <w:rFonts w:eastAsia="SimSun"/>
        </w:rPr>
        <w:t>. In the SIP SUBSCRIBE request, the MCVideo client:</w:t>
      </w:r>
    </w:p>
    <w:p w14:paraId="1F589243" w14:textId="77777777" w:rsidR="00784A32" w:rsidRPr="000670FE" w:rsidRDefault="00784A32" w:rsidP="00784A32">
      <w:pPr>
        <w:pStyle w:val="B1"/>
        <w:rPr>
          <w:rFonts w:eastAsia="SimSun"/>
        </w:rPr>
      </w:pPr>
      <w:r w:rsidRPr="000670FE">
        <w:rPr>
          <w:rFonts w:eastAsia="SimSun"/>
        </w:rPr>
        <w:t>1)</w:t>
      </w:r>
      <w:r w:rsidRPr="000670FE">
        <w:rPr>
          <w:rFonts w:eastAsia="SimSun"/>
        </w:rPr>
        <w:tab/>
        <w:t>if the MCVideo client wants to receive the current status and later notification, shall set the Expires header field according to IETF RFC 6665 [16], to 4294967295;</w:t>
      </w:r>
    </w:p>
    <w:p w14:paraId="23EFDF32" w14:textId="77777777" w:rsidR="00784A32" w:rsidRPr="000670FE" w:rsidRDefault="00784A32" w:rsidP="00784A32">
      <w:pPr>
        <w:pStyle w:val="NO"/>
        <w:rPr>
          <w:rFonts w:eastAsia="SimSun"/>
        </w:rPr>
      </w:pPr>
      <w:r w:rsidRPr="000670FE">
        <w:rPr>
          <w:rFonts w:eastAsia="SimSun"/>
        </w:rPr>
        <w:t>NOTE 3:</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4452463F" w14:textId="77777777" w:rsidR="00784A32" w:rsidRPr="000670FE" w:rsidRDefault="00784A32" w:rsidP="00784A32">
      <w:pPr>
        <w:pStyle w:val="B1"/>
        <w:rPr>
          <w:rFonts w:eastAsia="SimSun"/>
        </w:rPr>
      </w:pPr>
      <w:r w:rsidRPr="000670FE">
        <w:rPr>
          <w:rFonts w:eastAsia="SimSun"/>
        </w:rPr>
        <w:t>2)</w:t>
      </w:r>
      <w:r w:rsidRPr="000670FE">
        <w:rPr>
          <w:rFonts w:eastAsia="SimSun"/>
        </w:rPr>
        <w:tab/>
        <w:t>if the MCVideo client wants to de-subscribe, shall set the Expires header field according to IETF RFC 6665 [16], to zero; and</w:t>
      </w:r>
    </w:p>
    <w:p w14:paraId="235DCADC" w14:textId="77777777" w:rsidR="00784A32" w:rsidRPr="000670FE" w:rsidRDefault="00784A32" w:rsidP="00784A32">
      <w:pPr>
        <w:pStyle w:val="B1"/>
      </w:pPr>
      <w:r w:rsidRPr="000670FE">
        <w:t>3)</w:t>
      </w:r>
      <w:r w:rsidRPr="000670FE">
        <w:tab/>
        <w:t xml:space="preserve">shall include an Accept header field containing the </w:t>
      </w:r>
      <w:r w:rsidRPr="000670FE">
        <w:rPr>
          <w:rFonts w:eastAsia="SimSun"/>
        </w:rPr>
        <w:t>application/pidf+xml MIME type</w:t>
      </w:r>
      <w:r w:rsidRPr="000670FE">
        <w:t>.</w:t>
      </w:r>
    </w:p>
    <w:p w14:paraId="603C29F2" w14:textId="77777777" w:rsidR="00784A32" w:rsidRPr="000670FE" w:rsidRDefault="00784A32" w:rsidP="00784A32">
      <w:pPr>
        <w:rPr>
          <w:rFonts w:eastAsia="SimSun"/>
        </w:rPr>
      </w:pPr>
      <w:r w:rsidRPr="000670FE">
        <w:rPr>
          <w:rFonts w:eastAsia="SimSun"/>
        </w:rPr>
        <w:t xml:space="preserve">Upon receiving a SIP NOTIFY request according to </w:t>
      </w:r>
      <w:r w:rsidRPr="000670FE">
        <w:t xml:space="preserve">3GPP TS 24.229 [11], </w:t>
      </w:r>
      <w:r w:rsidRPr="000670FE">
        <w:rPr>
          <w:rFonts w:eastAsia="SimSun"/>
        </w:rPr>
        <w:t xml:space="preserve">IETF RFC 3856 [13], </w:t>
      </w:r>
      <w:r w:rsidRPr="000670FE">
        <w:t>and IETF RFC 6665 [16]</w:t>
      </w:r>
      <w:r w:rsidRPr="000670FE">
        <w:rPr>
          <w:rFonts w:eastAsia="SimSun"/>
        </w:rPr>
        <w:t>, if SIP NOTIFY request contains an application/pidf+xml MIME body indicating per-user affiliation information constructed according to subclause </w:t>
      </w:r>
      <w:r w:rsidRPr="000670FE">
        <w:t>8.3.1</w:t>
      </w:r>
      <w:r w:rsidRPr="000670FE">
        <w:rPr>
          <w:rFonts w:eastAsia="SimSun"/>
        </w:rPr>
        <w:t>, then the MCVideo client shall determine affiliation status of the MCVideo user for each MCVideo group at the MCVideo client(s) in the MIME body</w:t>
      </w:r>
      <w:r w:rsidRPr="000670FE">
        <w:t xml:space="preserve">. If </w:t>
      </w:r>
      <w:r w:rsidRPr="000670FE">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F220273" w14:textId="77777777" w:rsidR="00784A32" w:rsidRPr="000670FE" w:rsidRDefault="00784A32" w:rsidP="00784A32">
      <w:r w:rsidRPr="000670FE">
        <w:t>[TS 24.281, clause 8.2.1.4]</w:t>
      </w:r>
    </w:p>
    <w:p w14:paraId="56C4F84D" w14:textId="77777777" w:rsidR="00784A32" w:rsidRPr="000670FE" w:rsidRDefault="00784A32" w:rsidP="00784A32">
      <w:pPr>
        <w:pStyle w:val="NO"/>
      </w:pPr>
      <w:r w:rsidRPr="000670FE">
        <w:t>NOTE:</w:t>
      </w:r>
      <w:r w:rsidRPr="000670FE">
        <w:tab/>
        <w:t>Procedure for sending affiliation status change request in negotiated mode to several target MCVideo users is not supported in this version of the specification.</w:t>
      </w:r>
    </w:p>
    <w:p w14:paraId="5D768BFF" w14:textId="77777777" w:rsidR="00784A32" w:rsidRPr="000670FE" w:rsidRDefault="00784A32" w:rsidP="00784A32">
      <w:r w:rsidRPr="000670FE">
        <w:t xml:space="preserve">Upon receiving a request from the MCVideo user to send an affiliation status change request in negotiated mode to a target MCVideo user, the MCVideo client shall </w:t>
      </w:r>
      <w:r w:rsidRPr="000670FE">
        <w:rPr>
          <w:rFonts w:eastAsia="SimSun"/>
        </w:rPr>
        <w:t xml:space="preserve">generate a SIP MESSAGE request in accordance with 3GPP TS 24.229 [11] and </w:t>
      </w:r>
      <w:r w:rsidRPr="000670FE">
        <w:t>IETF RFC 3428 [17]. In the SIP MESSAGE request, the MCVideo client:</w:t>
      </w:r>
    </w:p>
    <w:p w14:paraId="27E5904D"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2CDDAB92"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target MCVideo user;</w:t>
      </w:r>
    </w:p>
    <w:p w14:paraId="4F0BD276"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 xml:space="preserve">RFC 6050 [14] </w:t>
      </w:r>
      <w:r w:rsidRPr="000670FE">
        <w:t>in the SIP MESSAGE request;</w:t>
      </w:r>
    </w:p>
    <w:p w14:paraId="1395CB37" w14:textId="77777777" w:rsidR="00784A32" w:rsidRPr="000670FE" w:rsidRDefault="00784A32" w:rsidP="00784A32">
      <w:pPr>
        <w:pStyle w:val="B1"/>
      </w:pPr>
      <w:r w:rsidRPr="000670FE">
        <w:t>4)</w:t>
      </w:r>
      <w:r w:rsidRPr="000670FE">
        <w:tab/>
        <w:t>shall include an application/vnd.3gpp.mcvideo-affiliation-command+xml MIME body as specified in Annex F.4; and</w:t>
      </w:r>
    </w:p>
    <w:p w14:paraId="74A1C85B" w14:textId="77777777" w:rsidR="00784A32" w:rsidRPr="000670FE" w:rsidRDefault="00784A32" w:rsidP="00784A32">
      <w:pPr>
        <w:pStyle w:val="B1"/>
        <w:rPr>
          <w:rFonts w:eastAsia="SimSun"/>
        </w:rPr>
      </w:pPr>
      <w:r w:rsidRPr="000670FE">
        <w:t>5)</w:t>
      </w:r>
      <w:r w:rsidRPr="000670FE">
        <w:tab/>
        <w:t xml:space="preserve">shall send the </w:t>
      </w:r>
      <w:r w:rsidRPr="000670FE">
        <w:rPr>
          <w:rFonts w:eastAsia="SimSun"/>
        </w:rPr>
        <w:t>SIP MESSAGE request according to rules and procedures of 3GPP TS 24.229 [11].</w:t>
      </w:r>
    </w:p>
    <w:p w14:paraId="7D9040EB" w14:textId="77777777" w:rsidR="00784A32" w:rsidRPr="000670FE" w:rsidRDefault="00784A32" w:rsidP="00784A32">
      <w:r w:rsidRPr="000670FE">
        <w:t>On receiving a SIP 2xx response to the SIP MESSAGE request, the MCVideo client shall indicate to the user that the request has been delivered to an MCVideo client of the target MCVideo user.</w:t>
      </w:r>
    </w:p>
    <w:p w14:paraId="22176CF0" w14:textId="77777777" w:rsidR="00784A32" w:rsidRPr="000670FE" w:rsidRDefault="00784A32" w:rsidP="00784A32">
      <w:r w:rsidRPr="000670FE">
        <w:t>[TS 24.281, clause 8.2.1.5]</w:t>
      </w:r>
    </w:p>
    <w:p w14:paraId="77BAE683" w14:textId="77777777" w:rsidR="00784A32" w:rsidRPr="000670FE" w:rsidRDefault="00784A32" w:rsidP="00784A32">
      <w:r w:rsidRPr="000670FE">
        <w:t>Upon receiving a SIP MESSAGE request containing:</w:t>
      </w:r>
    </w:p>
    <w:p w14:paraId="582A19B0" w14:textId="77777777" w:rsidR="00784A32" w:rsidRPr="000670FE" w:rsidRDefault="00784A32" w:rsidP="00784A32">
      <w:pPr>
        <w:pStyle w:val="B1"/>
      </w:pPr>
      <w:r w:rsidRPr="000670FE">
        <w:t>1)</w:t>
      </w:r>
      <w:r w:rsidRPr="000670FE">
        <w:tab/>
        <w:t>the ICSI value "urn:urn-7:3gpp-service.ims.icsi.mcvideo" (coded as specified in 3GPP TS 24.229 [11]), in a P-Asserted-Service header field according to IETF </w:t>
      </w:r>
      <w:r w:rsidRPr="000670FE">
        <w:rPr>
          <w:rFonts w:eastAsia="Yu Gothic"/>
        </w:rPr>
        <w:t>RFC 6050 [14]</w:t>
      </w:r>
      <w:r w:rsidRPr="000670FE">
        <w:t>; and</w:t>
      </w:r>
    </w:p>
    <w:p w14:paraId="62285691" w14:textId="77777777" w:rsidR="00784A32" w:rsidRPr="000670FE" w:rsidRDefault="00784A32" w:rsidP="00784A32">
      <w:pPr>
        <w:pStyle w:val="B1"/>
      </w:pPr>
      <w:r w:rsidRPr="000670FE">
        <w:t>2)</w:t>
      </w:r>
      <w:r w:rsidRPr="000670FE">
        <w:tab/>
        <w:t>an application/vnd.3gpp.mcvideo-affiliation-command+xml MIME body with a list of MCVideo groups for affiliation under the &lt;affiliate&gt; element and a list of MCVideo groups for de-affiliation under the &lt;de-affiliate&gt; element;</w:t>
      </w:r>
    </w:p>
    <w:p w14:paraId="408DEC84" w14:textId="77777777" w:rsidR="00784A32" w:rsidRPr="000670FE" w:rsidRDefault="00784A32" w:rsidP="00784A32">
      <w:r w:rsidRPr="000670FE">
        <w:t>then the MCVideo client:</w:t>
      </w:r>
    </w:p>
    <w:p w14:paraId="1FB756C0" w14:textId="77777777" w:rsidR="00784A32" w:rsidRPr="000670FE" w:rsidRDefault="00784A32" w:rsidP="00784A32">
      <w:pPr>
        <w:pStyle w:val="B1"/>
      </w:pPr>
      <w:r w:rsidRPr="000670FE">
        <w:t>1)</w:t>
      </w:r>
      <w:r w:rsidRPr="000670FE">
        <w:tab/>
        <w:t>shall send a 200 (OK) response to the SIP MESSAGE request;</w:t>
      </w:r>
    </w:p>
    <w:p w14:paraId="5787D293" w14:textId="77777777" w:rsidR="00784A32" w:rsidRPr="000670FE" w:rsidRDefault="00784A32" w:rsidP="00784A32">
      <w:pPr>
        <w:pStyle w:val="B1"/>
      </w:pPr>
      <w:r w:rsidRPr="000670FE">
        <w:t>2)</w:t>
      </w:r>
      <w:r w:rsidRPr="000670FE">
        <w:tab/>
        <w:t>shall seek confirmation of the list of MCVideo groups for affiliation and the list of MCVideo groups for de-affiliation, resulting in an accepted list of MCVideo groups for affiliation and an accepted list of MCVideo groups for de-affiliation; and</w:t>
      </w:r>
    </w:p>
    <w:p w14:paraId="10A62E8B" w14:textId="77777777" w:rsidR="00784A32" w:rsidRPr="000670FE" w:rsidRDefault="00784A32" w:rsidP="00784A32">
      <w:pPr>
        <w:pStyle w:val="B1"/>
      </w:pPr>
      <w:r w:rsidRPr="000670FE">
        <w:t>3)</w:t>
      </w:r>
      <w:r w:rsidRPr="000670FE">
        <w:tab/>
        <w:t>if the user accepts the request:</w:t>
      </w:r>
    </w:p>
    <w:p w14:paraId="52543581" w14:textId="77777777" w:rsidR="00784A32" w:rsidRPr="000670FE" w:rsidRDefault="00784A32" w:rsidP="00784A32">
      <w:pPr>
        <w:pStyle w:val="B2"/>
      </w:pPr>
      <w:r w:rsidRPr="000670FE">
        <w:t>a)</w:t>
      </w:r>
      <w:r w:rsidRPr="000670FE">
        <w:tab/>
        <w:t>shall perform affiliation for each entry in the accepted list of MCVideo groups for affiliation for which the MCVideo client is not affiliated, as specified in subclause</w:t>
      </w:r>
      <w:r w:rsidRPr="000670FE">
        <w:rPr>
          <w:rFonts w:eastAsia="SimSun"/>
        </w:rPr>
        <w:t> </w:t>
      </w:r>
      <w:r w:rsidRPr="000670FE">
        <w:t>8.2.1.2; and</w:t>
      </w:r>
    </w:p>
    <w:p w14:paraId="039579BF" w14:textId="77777777" w:rsidR="00784A32" w:rsidRPr="000670FE" w:rsidRDefault="00784A32" w:rsidP="00784A32">
      <w:pPr>
        <w:pStyle w:val="B2"/>
      </w:pPr>
      <w:r w:rsidRPr="000670FE">
        <w:t>b)</w:t>
      </w:r>
      <w:r w:rsidRPr="000670FE">
        <w:tab/>
        <w:t>shall perform de-affiliation for each entry in the accepted list of MCVideo groups for de-affiliation for which the MCVideo client is affiliated, as specified in subclause</w:t>
      </w:r>
      <w:r w:rsidRPr="000670FE">
        <w:rPr>
          <w:rFonts w:eastAsia="SimSun"/>
        </w:rPr>
        <w:t> </w:t>
      </w:r>
      <w:r w:rsidRPr="000670FE">
        <w:t>8.2.1.2.</w:t>
      </w:r>
    </w:p>
    <w:p w14:paraId="186C4CBC" w14:textId="77777777" w:rsidR="00784A32" w:rsidRPr="000670FE" w:rsidRDefault="00784A32" w:rsidP="00F404DB">
      <w:pPr>
        <w:pStyle w:val="Heading3"/>
      </w:pPr>
      <w:bookmarkStart w:id="92" w:name="_Toc52787469"/>
      <w:bookmarkStart w:id="93" w:name="_Toc52787649"/>
      <w:r w:rsidRPr="000670FE">
        <w:t>5.3.3</w:t>
      </w:r>
      <w:r w:rsidRPr="000670FE">
        <w:tab/>
        <w:t>Test description</w:t>
      </w:r>
      <w:bookmarkEnd w:id="92"/>
      <w:bookmarkEnd w:id="93"/>
    </w:p>
    <w:p w14:paraId="0DC8928E" w14:textId="77777777" w:rsidR="00784A32" w:rsidRPr="000670FE" w:rsidRDefault="00784A32" w:rsidP="00F404DB">
      <w:pPr>
        <w:pStyle w:val="Heading4"/>
      </w:pPr>
      <w:bookmarkStart w:id="94" w:name="_Toc52787470"/>
      <w:bookmarkStart w:id="95" w:name="_Toc52787650"/>
      <w:r w:rsidRPr="000670FE">
        <w:t>5.3.3.1</w:t>
      </w:r>
      <w:r w:rsidRPr="000670FE">
        <w:tab/>
        <w:t>Pre-test conditions</w:t>
      </w:r>
      <w:bookmarkEnd w:id="94"/>
      <w:bookmarkEnd w:id="95"/>
    </w:p>
    <w:p w14:paraId="62AB0549" w14:textId="77777777" w:rsidR="00784A32" w:rsidRPr="000670FE" w:rsidRDefault="00784A32" w:rsidP="00784A32">
      <w:pPr>
        <w:pStyle w:val="H6"/>
      </w:pPr>
      <w:r w:rsidRPr="000670FE">
        <w:t>System Simulator:</w:t>
      </w:r>
    </w:p>
    <w:p w14:paraId="55F6A818" w14:textId="77777777" w:rsidR="00784A32" w:rsidRPr="000670FE" w:rsidRDefault="00784A32" w:rsidP="00784A32">
      <w:pPr>
        <w:pStyle w:val="B1"/>
      </w:pPr>
      <w:r w:rsidRPr="000670FE">
        <w:t>-</w:t>
      </w:r>
      <w:r w:rsidRPr="000670FE">
        <w:tab/>
        <w:t>SS (MCVideo Server)</w:t>
      </w:r>
    </w:p>
    <w:p w14:paraId="729B941B"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558DC585" w14:textId="77777777" w:rsidR="00784A32" w:rsidRPr="000670FE" w:rsidRDefault="00784A32" w:rsidP="00784A32">
      <w:pPr>
        <w:pStyle w:val="H6"/>
      </w:pPr>
      <w:r w:rsidRPr="000670FE">
        <w:t>IUT:</w:t>
      </w:r>
    </w:p>
    <w:p w14:paraId="3ADF66F1" w14:textId="77777777" w:rsidR="00784A32" w:rsidRPr="000670FE" w:rsidRDefault="00784A32" w:rsidP="00784A32">
      <w:pPr>
        <w:pStyle w:val="B1"/>
      </w:pPr>
      <w:r w:rsidRPr="000670FE">
        <w:t>-</w:t>
      </w:r>
      <w:r w:rsidRPr="000670FE">
        <w:tab/>
        <w:t>UE (MCVideo Client)</w:t>
      </w:r>
    </w:p>
    <w:p w14:paraId="277D0D69" w14:textId="77777777" w:rsidR="00784A32" w:rsidRPr="000670FE" w:rsidRDefault="00784A32" w:rsidP="00784A32">
      <w:pPr>
        <w:pStyle w:val="B1"/>
      </w:pPr>
      <w:r w:rsidRPr="000670FE">
        <w:t>-</w:t>
      </w:r>
      <w:r w:rsidRPr="000670FE">
        <w:tab/>
        <w:t>The test USIM set as defined in TS 36.579-1 [2], subclause 5.5.10 is inserted.</w:t>
      </w:r>
    </w:p>
    <w:p w14:paraId="0378312B" w14:textId="77777777" w:rsidR="00784A32" w:rsidRPr="000670FE" w:rsidRDefault="00784A32" w:rsidP="00784A32">
      <w:pPr>
        <w:pStyle w:val="H6"/>
      </w:pPr>
      <w:r w:rsidRPr="000670FE">
        <w:t>Preamble:</w:t>
      </w:r>
    </w:p>
    <w:p w14:paraId="3502DEB1"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A25FC40"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E4AF5D3" w14:textId="77777777" w:rsidR="00784A32" w:rsidRPr="000670FE" w:rsidRDefault="00784A32" w:rsidP="00784A32">
      <w:pPr>
        <w:pStyle w:val="B1"/>
      </w:pPr>
      <w:r w:rsidRPr="000670FE">
        <w:t>-</w:t>
      </w:r>
      <w:r w:rsidRPr="000670FE">
        <w:tab/>
        <w:t>UE States at the end of the preamble:</w:t>
      </w:r>
    </w:p>
    <w:p w14:paraId="0CC55993" w14:textId="77777777" w:rsidR="00784A32" w:rsidRPr="000670FE" w:rsidRDefault="00784A32" w:rsidP="00784A32">
      <w:pPr>
        <w:pStyle w:val="B2"/>
      </w:pPr>
      <w:r w:rsidRPr="000670FE">
        <w:t>-</w:t>
      </w:r>
      <w:r w:rsidRPr="000670FE">
        <w:tab/>
        <w:t>The UE is in E-UTRA Registered, Idle Mode state.</w:t>
      </w:r>
    </w:p>
    <w:p w14:paraId="0A0A1F8B"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168C162" w14:textId="77777777" w:rsidR="00784A32" w:rsidRPr="000670FE" w:rsidRDefault="00784A32" w:rsidP="00F404DB">
      <w:pPr>
        <w:pStyle w:val="Heading4"/>
      </w:pPr>
      <w:bookmarkStart w:id="96" w:name="_Toc52787471"/>
      <w:bookmarkStart w:id="97" w:name="_Toc52787651"/>
      <w:r w:rsidRPr="000670FE">
        <w:t>5.3.3.2</w:t>
      </w:r>
      <w:r w:rsidRPr="000670FE">
        <w:tab/>
        <w:t>Test procedure sequence</w:t>
      </w:r>
      <w:bookmarkEnd w:id="96"/>
      <w:bookmarkEnd w:id="97"/>
    </w:p>
    <w:p w14:paraId="6ACF94AE" w14:textId="77777777" w:rsidR="00784A32" w:rsidRPr="000670FE" w:rsidRDefault="00784A32" w:rsidP="00784A32">
      <w:pPr>
        <w:pStyle w:val="TH"/>
      </w:pPr>
      <w:r w:rsidRPr="000670FE">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4A32" w:rsidRPr="000670FE" w14:paraId="6A760C0B" w14:textId="77777777" w:rsidTr="00354887">
        <w:tc>
          <w:tcPr>
            <w:tcW w:w="648" w:type="dxa"/>
            <w:tcBorders>
              <w:bottom w:val="nil"/>
            </w:tcBorders>
          </w:tcPr>
          <w:p w14:paraId="3887CD60" w14:textId="77777777" w:rsidR="00784A32" w:rsidRPr="000670FE" w:rsidRDefault="00784A32" w:rsidP="00354887">
            <w:pPr>
              <w:pStyle w:val="TAH"/>
            </w:pPr>
            <w:r w:rsidRPr="000670FE">
              <w:t>St</w:t>
            </w:r>
          </w:p>
        </w:tc>
        <w:tc>
          <w:tcPr>
            <w:tcW w:w="3969" w:type="dxa"/>
            <w:tcBorders>
              <w:bottom w:val="nil"/>
            </w:tcBorders>
          </w:tcPr>
          <w:p w14:paraId="4CDEA095" w14:textId="77777777" w:rsidR="00784A32" w:rsidRPr="000670FE" w:rsidRDefault="00784A32" w:rsidP="00354887">
            <w:pPr>
              <w:pStyle w:val="TAH"/>
            </w:pPr>
            <w:r w:rsidRPr="000670FE">
              <w:t>Procedure</w:t>
            </w:r>
          </w:p>
        </w:tc>
        <w:tc>
          <w:tcPr>
            <w:tcW w:w="3686" w:type="dxa"/>
            <w:gridSpan w:val="2"/>
          </w:tcPr>
          <w:p w14:paraId="13C363A0" w14:textId="77777777" w:rsidR="00784A32" w:rsidRPr="000670FE" w:rsidRDefault="00784A32" w:rsidP="00354887">
            <w:pPr>
              <w:pStyle w:val="TAH"/>
            </w:pPr>
            <w:r w:rsidRPr="000670FE">
              <w:t>Message Sequence</w:t>
            </w:r>
          </w:p>
        </w:tc>
        <w:tc>
          <w:tcPr>
            <w:tcW w:w="567" w:type="dxa"/>
            <w:tcBorders>
              <w:bottom w:val="nil"/>
            </w:tcBorders>
          </w:tcPr>
          <w:p w14:paraId="49D1AF64" w14:textId="77777777" w:rsidR="00784A32" w:rsidRPr="000670FE" w:rsidRDefault="00784A32" w:rsidP="00354887">
            <w:pPr>
              <w:pStyle w:val="TAH"/>
            </w:pPr>
            <w:r w:rsidRPr="000670FE">
              <w:t>TP</w:t>
            </w:r>
          </w:p>
        </w:tc>
        <w:tc>
          <w:tcPr>
            <w:tcW w:w="892" w:type="dxa"/>
            <w:tcBorders>
              <w:bottom w:val="nil"/>
            </w:tcBorders>
          </w:tcPr>
          <w:p w14:paraId="0C4266FF" w14:textId="77777777" w:rsidR="00784A32" w:rsidRPr="000670FE" w:rsidRDefault="00784A32" w:rsidP="00354887">
            <w:pPr>
              <w:pStyle w:val="TAH"/>
            </w:pPr>
            <w:r w:rsidRPr="000670FE">
              <w:t>Verdict</w:t>
            </w:r>
          </w:p>
        </w:tc>
      </w:tr>
      <w:tr w:rsidR="00784A32" w:rsidRPr="000670FE" w14:paraId="2EF82855" w14:textId="77777777" w:rsidTr="00354887">
        <w:tc>
          <w:tcPr>
            <w:tcW w:w="648" w:type="dxa"/>
            <w:tcBorders>
              <w:top w:val="nil"/>
              <w:bottom w:val="single" w:sz="4" w:space="0" w:color="auto"/>
            </w:tcBorders>
          </w:tcPr>
          <w:p w14:paraId="4DB8DFCE" w14:textId="77777777" w:rsidR="00784A32" w:rsidRPr="000670FE" w:rsidRDefault="00784A32" w:rsidP="00354887">
            <w:pPr>
              <w:pStyle w:val="TAH"/>
            </w:pPr>
          </w:p>
        </w:tc>
        <w:tc>
          <w:tcPr>
            <w:tcW w:w="3969" w:type="dxa"/>
            <w:tcBorders>
              <w:top w:val="nil"/>
              <w:bottom w:val="single" w:sz="4" w:space="0" w:color="auto"/>
            </w:tcBorders>
          </w:tcPr>
          <w:p w14:paraId="486ECB8F" w14:textId="77777777" w:rsidR="00784A32" w:rsidRPr="000670FE" w:rsidRDefault="00784A32" w:rsidP="00354887">
            <w:pPr>
              <w:pStyle w:val="TAH"/>
            </w:pPr>
          </w:p>
        </w:tc>
        <w:tc>
          <w:tcPr>
            <w:tcW w:w="709" w:type="dxa"/>
            <w:tcBorders>
              <w:bottom w:val="single" w:sz="4" w:space="0" w:color="auto"/>
            </w:tcBorders>
          </w:tcPr>
          <w:p w14:paraId="5D84121A" w14:textId="77777777" w:rsidR="00784A32" w:rsidRPr="000670FE" w:rsidRDefault="00784A32" w:rsidP="00354887">
            <w:pPr>
              <w:pStyle w:val="TAH"/>
            </w:pPr>
            <w:r w:rsidRPr="000670FE">
              <w:t>U - S</w:t>
            </w:r>
          </w:p>
        </w:tc>
        <w:tc>
          <w:tcPr>
            <w:tcW w:w="2977" w:type="dxa"/>
            <w:tcBorders>
              <w:bottom w:val="single" w:sz="4" w:space="0" w:color="auto"/>
            </w:tcBorders>
          </w:tcPr>
          <w:p w14:paraId="2EB75187" w14:textId="77777777" w:rsidR="00784A32" w:rsidRPr="000670FE" w:rsidRDefault="00784A32" w:rsidP="00354887">
            <w:pPr>
              <w:pStyle w:val="TAH"/>
            </w:pPr>
            <w:r w:rsidRPr="000670FE">
              <w:t>Message</w:t>
            </w:r>
          </w:p>
        </w:tc>
        <w:tc>
          <w:tcPr>
            <w:tcW w:w="567" w:type="dxa"/>
            <w:tcBorders>
              <w:top w:val="nil"/>
              <w:bottom w:val="single" w:sz="4" w:space="0" w:color="auto"/>
            </w:tcBorders>
          </w:tcPr>
          <w:p w14:paraId="49BF78F7" w14:textId="77777777" w:rsidR="00784A32" w:rsidRPr="000670FE" w:rsidRDefault="00784A32" w:rsidP="00354887">
            <w:pPr>
              <w:pStyle w:val="TAH"/>
            </w:pPr>
          </w:p>
        </w:tc>
        <w:tc>
          <w:tcPr>
            <w:tcW w:w="892" w:type="dxa"/>
            <w:tcBorders>
              <w:top w:val="nil"/>
              <w:bottom w:val="single" w:sz="4" w:space="0" w:color="auto"/>
            </w:tcBorders>
          </w:tcPr>
          <w:p w14:paraId="51907C2A" w14:textId="77777777" w:rsidR="00784A32" w:rsidRPr="000670FE" w:rsidRDefault="00784A32" w:rsidP="00354887">
            <w:pPr>
              <w:pStyle w:val="TAH"/>
            </w:pPr>
          </w:p>
        </w:tc>
      </w:tr>
      <w:tr w:rsidR="00784A32" w:rsidRPr="000670FE" w14:paraId="0F95B1D8" w14:textId="77777777" w:rsidTr="00354887">
        <w:tc>
          <w:tcPr>
            <w:tcW w:w="648" w:type="dxa"/>
            <w:tcBorders>
              <w:top w:val="single" w:sz="4" w:space="0" w:color="auto"/>
              <w:left w:val="single" w:sz="4" w:space="0" w:color="auto"/>
              <w:bottom w:val="single" w:sz="4" w:space="0" w:color="auto"/>
              <w:right w:val="single" w:sz="4" w:space="0" w:color="auto"/>
            </w:tcBorders>
          </w:tcPr>
          <w:p w14:paraId="01300CE4"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2B6B294C" w14:textId="77777777" w:rsidR="00784A32" w:rsidRPr="000670FE" w:rsidRDefault="00784A32" w:rsidP="00354887">
            <w:pPr>
              <w:pStyle w:val="TAL"/>
              <w:rPr>
                <w:rFonts w:cs="Arial"/>
                <w:szCs w:val="18"/>
              </w:rPr>
            </w:pPr>
            <w:r w:rsidRPr="000670FE">
              <w:rPr>
                <w:rFonts w:cs="Arial"/>
                <w:szCs w:val="18"/>
              </w:rPr>
              <w:t>Make the MCVideo User send a request to discover which groups the MCVideo User is affiliated to and to subscribe to affiliation status changes for the MCVideo User.</w:t>
            </w:r>
          </w:p>
          <w:p w14:paraId="491C115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4D3107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02A6D35"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6AC5FE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DE7C5A3" w14:textId="77777777" w:rsidR="00784A32" w:rsidRPr="000670FE" w:rsidRDefault="00784A32" w:rsidP="00354887">
            <w:pPr>
              <w:pStyle w:val="TAC"/>
            </w:pPr>
            <w:r w:rsidRPr="000670FE">
              <w:t>-</w:t>
            </w:r>
          </w:p>
        </w:tc>
      </w:tr>
      <w:tr w:rsidR="00784A32" w:rsidRPr="000670FE" w14:paraId="2499E16C" w14:textId="77777777" w:rsidTr="00354887">
        <w:tc>
          <w:tcPr>
            <w:tcW w:w="648" w:type="dxa"/>
            <w:tcBorders>
              <w:top w:val="single" w:sz="4" w:space="0" w:color="auto"/>
              <w:left w:val="single" w:sz="4" w:space="0" w:color="auto"/>
              <w:bottom w:val="single" w:sz="4" w:space="0" w:color="auto"/>
              <w:right w:val="single" w:sz="4" w:space="0" w:color="auto"/>
            </w:tcBorders>
          </w:tcPr>
          <w:p w14:paraId="7CD464B6" w14:textId="77777777" w:rsidR="00784A32" w:rsidRPr="000670FE" w:rsidRDefault="00784A32" w:rsidP="00354887">
            <w:pPr>
              <w:pStyle w:val="TAC"/>
            </w:pPr>
            <w:r w:rsidRPr="000670FE">
              <w:t>-</w:t>
            </w:r>
          </w:p>
        </w:tc>
        <w:tc>
          <w:tcPr>
            <w:tcW w:w="3969" w:type="dxa"/>
            <w:tcBorders>
              <w:top w:val="single" w:sz="4" w:space="0" w:color="auto"/>
              <w:left w:val="single" w:sz="4" w:space="0" w:color="auto"/>
              <w:bottom w:val="single" w:sz="4" w:space="0" w:color="auto"/>
              <w:right w:val="single" w:sz="4" w:space="0" w:color="auto"/>
            </w:tcBorders>
          </w:tcPr>
          <w:p w14:paraId="7B2891A0" w14:textId="77777777" w:rsidR="00784A32" w:rsidRPr="000670FE" w:rsidRDefault="00784A32" w:rsidP="00354887">
            <w:pPr>
              <w:pStyle w:val="TAL"/>
              <w:rPr>
                <w:rFonts w:cs="Arial"/>
                <w:szCs w:val="18"/>
              </w:rPr>
            </w:pPr>
            <w:r w:rsidRPr="000670FE">
              <w:t xml:space="preserve">EXCEPTION: The E-UTRA/EPC actions which are related to the </w:t>
            </w:r>
            <w:r w:rsidRPr="000670FE">
              <w:rPr>
                <w:rFonts w:cs="Arial"/>
                <w:szCs w:val="18"/>
              </w:rPr>
              <w:t>MCVIDEO</w:t>
            </w:r>
            <w:r w:rsidRPr="000670FE">
              <w:t xml:space="preserve"> call establishment are described in TS 36.579-1 [2], subclause 5.4.3A 'Generic Test Procedure for MCVideo CO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5E679C89"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7ED25E3" w14:textId="77777777" w:rsidR="00784A32" w:rsidRPr="000670FE" w:rsidRDefault="00784A32" w:rsidP="00354887">
            <w:pPr>
              <w:pStyle w:val="TAL"/>
              <w:rPr>
                <w:rFonts w:cs="Arial"/>
                <w:szCs w:val="18"/>
              </w:rPr>
            </w:pPr>
            <w:r w:rsidRPr="000670FE">
              <w:t>-</w:t>
            </w:r>
          </w:p>
        </w:tc>
        <w:tc>
          <w:tcPr>
            <w:tcW w:w="567" w:type="dxa"/>
            <w:tcBorders>
              <w:top w:val="single" w:sz="4" w:space="0" w:color="auto"/>
              <w:left w:val="single" w:sz="4" w:space="0" w:color="auto"/>
              <w:bottom w:val="single" w:sz="4" w:space="0" w:color="auto"/>
              <w:right w:val="single" w:sz="4" w:space="0" w:color="auto"/>
            </w:tcBorders>
          </w:tcPr>
          <w:p w14:paraId="6FD34171"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6826CF0" w14:textId="77777777" w:rsidR="00784A32" w:rsidRPr="000670FE" w:rsidRDefault="00784A32" w:rsidP="00354887">
            <w:pPr>
              <w:pStyle w:val="TAC"/>
            </w:pPr>
            <w:r w:rsidRPr="000670FE">
              <w:t>-</w:t>
            </w:r>
          </w:p>
        </w:tc>
      </w:tr>
      <w:tr w:rsidR="00784A32" w:rsidRPr="000670FE" w14:paraId="5654512E" w14:textId="77777777" w:rsidTr="00354887">
        <w:tc>
          <w:tcPr>
            <w:tcW w:w="648" w:type="dxa"/>
            <w:tcBorders>
              <w:top w:val="single" w:sz="4" w:space="0" w:color="auto"/>
              <w:left w:val="single" w:sz="4" w:space="0" w:color="auto"/>
              <w:bottom w:val="single" w:sz="4" w:space="0" w:color="auto"/>
              <w:right w:val="single" w:sz="4" w:space="0" w:color="auto"/>
            </w:tcBorders>
          </w:tcPr>
          <w:p w14:paraId="3E69A27C" w14:textId="77777777" w:rsidR="00784A32" w:rsidRPr="000670FE" w:rsidRDefault="00784A32" w:rsidP="00354887">
            <w:pPr>
              <w:pStyle w:val="TAC"/>
            </w:pPr>
            <w:r w:rsidRPr="000670FE">
              <w:t>2</w:t>
            </w:r>
          </w:p>
        </w:tc>
        <w:tc>
          <w:tcPr>
            <w:tcW w:w="3969" w:type="dxa"/>
            <w:tcBorders>
              <w:top w:val="single" w:sz="4" w:space="0" w:color="auto"/>
              <w:left w:val="single" w:sz="4" w:space="0" w:color="auto"/>
              <w:bottom w:val="single" w:sz="4" w:space="0" w:color="auto"/>
              <w:right w:val="single" w:sz="4" w:space="0" w:color="auto"/>
            </w:tcBorders>
          </w:tcPr>
          <w:p w14:paraId="758B3600" w14:textId="77777777" w:rsidR="00784A32" w:rsidRPr="000670FE" w:rsidRDefault="00784A32" w:rsidP="00354887">
            <w:pPr>
              <w:pStyle w:val="TAL"/>
              <w:rPr>
                <w:rFonts w:cs="Arial"/>
                <w:szCs w:val="18"/>
              </w:rPr>
            </w:pPr>
            <w:r w:rsidRPr="000670FE">
              <w:rPr>
                <w:rFonts w:cs="Arial"/>
                <w:szCs w:val="18"/>
              </w:rPr>
              <w:t>Check: Does the UE (MCVideo Client) send a SIP SUBSCRIBE message to subscribe to its own affiliation status changes?</w:t>
            </w:r>
          </w:p>
        </w:tc>
        <w:tc>
          <w:tcPr>
            <w:tcW w:w="709" w:type="dxa"/>
            <w:tcBorders>
              <w:top w:val="single" w:sz="4" w:space="0" w:color="auto"/>
              <w:left w:val="single" w:sz="4" w:space="0" w:color="auto"/>
              <w:bottom w:val="single" w:sz="4" w:space="0" w:color="auto"/>
              <w:right w:val="single" w:sz="4" w:space="0" w:color="auto"/>
            </w:tcBorders>
          </w:tcPr>
          <w:p w14:paraId="78A39EB9"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380D21CF"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AD6CCC0"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4D79D7B0" w14:textId="77777777" w:rsidR="00784A32" w:rsidRPr="000670FE" w:rsidRDefault="00784A32" w:rsidP="00354887">
            <w:pPr>
              <w:pStyle w:val="TAC"/>
            </w:pPr>
            <w:r w:rsidRPr="000670FE">
              <w:t>P</w:t>
            </w:r>
          </w:p>
        </w:tc>
      </w:tr>
      <w:tr w:rsidR="00784A32" w:rsidRPr="000670FE" w14:paraId="2B37D5AA" w14:textId="77777777" w:rsidTr="00354887">
        <w:tc>
          <w:tcPr>
            <w:tcW w:w="648" w:type="dxa"/>
            <w:tcBorders>
              <w:top w:val="single" w:sz="4" w:space="0" w:color="auto"/>
              <w:left w:val="single" w:sz="4" w:space="0" w:color="auto"/>
              <w:bottom w:val="single" w:sz="4" w:space="0" w:color="auto"/>
              <w:right w:val="single" w:sz="4" w:space="0" w:color="auto"/>
            </w:tcBorders>
          </w:tcPr>
          <w:p w14:paraId="7BBB2E2B" w14:textId="77777777" w:rsidR="00784A32" w:rsidRPr="000670FE" w:rsidRDefault="00784A32" w:rsidP="00354887">
            <w:pPr>
              <w:pStyle w:val="TAC"/>
            </w:pPr>
            <w:r w:rsidRPr="000670FE">
              <w:t>3</w:t>
            </w:r>
          </w:p>
        </w:tc>
        <w:tc>
          <w:tcPr>
            <w:tcW w:w="3969" w:type="dxa"/>
            <w:tcBorders>
              <w:top w:val="single" w:sz="4" w:space="0" w:color="auto"/>
              <w:left w:val="single" w:sz="4" w:space="0" w:color="auto"/>
              <w:bottom w:val="single" w:sz="4" w:space="0" w:color="auto"/>
              <w:right w:val="single" w:sz="4" w:space="0" w:color="auto"/>
            </w:tcBorders>
          </w:tcPr>
          <w:p w14:paraId="56E72D5E" w14:textId="77777777" w:rsidR="00784A32" w:rsidRPr="000670FE" w:rsidRDefault="00784A32" w:rsidP="00354887">
            <w:pPr>
              <w:pStyle w:val="TAL"/>
              <w:rPr>
                <w:rFonts w:cs="Arial"/>
                <w:szCs w:val="18"/>
              </w:rPr>
            </w:pPr>
            <w:r w:rsidRPr="000670FE">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DC451D3"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6F841452"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90C739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DBC488B" w14:textId="77777777" w:rsidR="00784A32" w:rsidRPr="000670FE" w:rsidRDefault="00784A32" w:rsidP="00354887">
            <w:pPr>
              <w:pStyle w:val="TAC"/>
            </w:pPr>
            <w:r w:rsidRPr="000670FE">
              <w:t>-</w:t>
            </w:r>
          </w:p>
        </w:tc>
      </w:tr>
      <w:tr w:rsidR="00784A32" w:rsidRPr="000670FE" w14:paraId="6E1C3826" w14:textId="77777777" w:rsidTr="00354887">
        <w:tc>
          <w:tcPr>
            <w:tcW w:w="648" w:type="dxa"/>
            <w:tcBorders>
              <w:top w:val="single" w:sz="4" w:space="0" w:color="auto"/>
              <w:left w:val="single" w:sz="4" w:space="0" w:color="auto"/>
              <w:bottom w:val="single" w:sz="4" w:space="0" w:color="auto"/>
              <w:right w:val="single" w:sz="4" w:space="0" w:color="auto"/>
            </w:tcBorders>
          </w:tcPr>
          <w:p w14:paraId="180C9415" w14:textId="77777777" w:rsidR="00784A32" w:rsidRPr="000670FE" w:rsidRDefault="00784A32" w:rsidP="00354887">
            <w:pPr>
              <w:pStyle w:val="TAC"/>
            </w:pPr>
            <w:r w:rsidRPr="000670FE">
              <w:t>4</w:t>
            </w:r>
          </w:p>
        </w:tc>
        <w:tc>
          <w:tcPr>
            <w:tcW w:w="3969" w:type="dxa"/>
            <w:tcBorders>
              <w:top w:val="single" w:sz="4" w:space="0" w:color="auto"/>
              <w:left w:val="single" w:sz="4" w:space="0" w:color="auto"/>
              <w:bottom w:val="single" w:sz="4" w:space="0" w:color="auto"/>
              <w:right w:val="single" w:sz="4" w:space="0" w:color="auto"/>
            </w:tcBorders>
          </w:tcPr>
          <w:p w14:paraId="35999B62"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A is "affiliated", but no other group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0EAC974"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A3F5297"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A50307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1601541" w14:textId="77777777" w:rsidR="00784A32" w:rsidRPr="000670FE" w:rsidRDefault="00784A32" w:rsidP="00354887">
            <w:pPr>
              <w:pStyle w:val="TAC"/>
            </w:pPr>
            <w:r w:rsidRPr="000670FE">
              <w:t>-</w:t>
            </w:r>
          </w:p>
        </w:tc>
      </w:tr>
      <w:tr w:rsidR="00784A32" w:rsidRPr="000670FE" w14:paraId="3880D6EF" w14:textId="77777777" w:rsidTr="00354887">
        <w:tc>
          <w:tcPr>
            <w:tcW w:w="648" w:type="dxa"/>
            <w:tcBorders>
              <w:top w:val="single" w:sz="4" w:space="0" w:color="auto"/>
              <w:left w:val="single" w:sz="4" w:space="0" w:color="auto"/>
              <w:bottom w:val="single" w:sz="4" w:space="0" w:color="auto"/>
              <w:right w:val="single" w:sz="4" w:space="0" w:color="auto"/>
            </w:tcBorders>
          </w:tcPr>
          <w:p w14:paraId="4BA30C54" w14:textId="77777777" w:rsidR="00784A32" w:rsidRPr="000670FE" w:rsidRDefault="00784A32" w:rsidP="00354887">
            <w:pPr>
              <w:pStyle w:val="TAC"/>
            </w:pPr>
            <w:r w:rsidRPr="000670FE">
              <w:t>5</w:t>
            </w:r>
          </w:p>
        </w:tc>
        <w:tc>
          <w:tcPr>
            <w:tcW w:w="3969" w:type="dxa"/>
            <w:tcBorders>
              <w:top w:val="single" w:sz="4" w:space="0" w:color="auto"/>
              <w:left w:val="single" w:sz="4" w:space="0" w:color="auto"/>
              <w:bottom w:val="single" w:sz="4" w:space="0" w:color="auto"/>
              <w:right w:val="single" w:sz="4" w:space="0" w:color="auto"/>
            </w:tcBorders>
          </w:tcPr>
          <w:p w14:paraId="491CDC8A"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34574CB"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A9E87B5"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C8FD4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FA85991" w14:textId="77777777" w:rsidR="00784A32" w:rsidRPr="000670FE" w:rsidRDefault="00784A32" w:rsidP="00354887">
            <w:pPr>
              <w:pStyle w:val="TAC"/>
            </w:pPr>
            <w:r w:rsidRPr="000670FE">
              <w:t>-</w:t>
            </w:r>
          </w:p>
        </w:tc>
      </w:tr>
      <w:tr w:rsidR="00784A32" w:rsidRPr="000670FE" w14:paraId="4D0D4273" w14:textId="77777777" w:rsidTr="00354887">
        <w:tc>
          <w:tcPr>
            <w:tcW w:w="648" w:type="dxa"/>
            <w:tcBorders>
              <w:top w:val="single" w:sz="4" w:space="0" w:color="auto"/>
              <w:left w:val="single" w:sz="4" w:space="0" w:color="auto"/>
              <w:bottom w:val="single" w:sz="4" w:space="0" w:color="auto"/>
              <w:right w:val="single" w:sz="4" w:space="0" w:color="auto"/>
            </w:tcBorders>
          </w:tcPr>
          <w:p w14:paraId="41C25EB3" w14:textId="77777777" w:rsidR="00784A32" w:rsidRPr="000670FE" w:rsidRDefault="00784A32" w:rsidP="00354887">
            <w:pPr>
              <w:pStyle w:val="TAC"/>
            </w:pPr>
            <w:r w:rsidRPr="000670FE">
              <w:t>6</w:t>
            </w:r>
          </w:p>
        </w:tc>
        <w:tc>
          <w:tcPr>
            <w:tcW w:w="3969" w:type="dxa"/>
            <w:tcBorders>
              <w:top w:val="single" w:sz="4" w:space="0" w:color="auto"/>
              <w:left w:val="single" w:sz="4" w:space="0" w:color="auto"/>
              <w:bottom w:val="single" w:sz="4" w:space="0" w:color="auto"/>
              <w:right w:val="single" w:sz="4" w:space="0" w:color="auto"/>
            </w:tcBorders>
          </w:tcPr>
          <w:p w14:paraId="58B7C4A1" w14:textId="77777777" w:rsidR="00784A32" w:rsidRPr="000670FE" w:rsidRDefault="00784A32" w:rsidP="00354887">
            <w:pPr>
              <w:pStyle w:val="TAL"/>
              <w:rPr>
                <w:rFonts w:cs="Arial"/>
                <w:szCs w:val="18"/>
              </w:rPr>
            </w:pPr>
            <w:r w:rsidRPr="000670FE">
              <w:rPr>
                <w:rFonts w:cs="Arial"/>
                <w:szCs w:val="18"/>
              </w:rPr>
              <w:t>Make the MCVideo User send a request to affiliate to a MCVideo group, GROUP D.</w:t>
            </w:r>
          </w:p>
          <w:p w14:paraId="1CFF38E5"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6366BF5"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0D84368"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39EEFD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73638C60" w14:textId="77777777" w:rsidR="00784A32" w:rsidRPr="000670FE" w:rsidRDefault="00784A32" w:rsidP="00354887">
            <w:pPr>
              <w:pStyle w:val="TAC"/>
            </w:pPr>
            <w:r w:rsidRPr="000670FE">
              <w:t>-</w:t>
            </w:r>
          </w:p>
        </w:tc>
      </w:tr>
      <w:tr w:rsidR="00784A32" w:rsidRPr="000670FE" w14:paraId="358B3BCA" w14:textId="77777777" w:rsidTr="00354887">
        <w:tc>
          <w:tcPr>
            <w:tcW w:w="648" w:type="dxa"/>
            <w:tcBorders>
              <w:top w:val="single" w:sz="4" w:space="0" w:color="auto"/>
              <w:left w:val="single" w:sz="4" w:space="0" w:color="auto"/>
              <w:bottom w:val="single" w:sz="4" w:space="0" w:color="auto"/>
              <w:right w:val="single" w:sz="4" w:space="0" w:color="auto"/>
            </w:tcBorders>
          </w:tcPr>
          <w:p w14:paraId="10BB0E1F" w14:textId="77777777" w:rsidR="00784A32" w:rsidRPr="000670FE" w:rsidRDefault="00784A32" w:rsidP="00354887">
            <w:pPr>
              <w:pStyle w:val="TAC"/>
            </w:pPr>
            <w:r w:rsidRPr="000670FE">
              <w:t>7</w:t>
            </w:r>
          </w:p>
        </w:tc>
        <w:tc>
          <w:tcPr>
            <w:tcW w:w="3969" w:type="dxa"/>
            <w:tcBorders>
              <w:top w:val="single" w:sz="4" w:space="0" w:color="auto"/>
              <w:left w:val="single" w:sz="4" w:space="0" w:color="auto"/>
              <w:bottom w:val="single" w:sz="4" w:space="0" w:color="auto"/>
              <w:right w:val="single" w:sz="4" w:space="0" w:color="auto"/>
            </w:tcBorders>
          </w:tcPr>
          <w:p w14:paraId="731974A7" w14:textId="77777777" w:rsidR="00784A32" w:rsidRPr="000670FE" w:rsidRDefault="00784A32" w:rsidP="00354887">
            <w:pPr>
              <w:pStyle w:val="TAL"/>
              <w:rPr>
                <w:rFonts w:cs="Arial"/>
                <w:szCs w:val="18"/>
              </w:rPr>
            </w:pPr>
            <w:r w:rsidRPr="000670FE">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329D301E"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34BB5B4"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1A86AD2F" w14:textId="77777777" w:rsidR="00784A32" w:rsidRPr="000670FE" w:rsidRDefault="00784A32" w:rsidP="00354887">
            <w:pPr>
              <w:pStyle w:val="TAC"/>
            </w:pPr>
            <w:r w:rsidRPr="000670FE">
              <w:t>2</w:t>
            </w:r>
          </w:p>
        </w:tc>
        <w:tc>
          <w:tcPr>
            <w:tcW w:w="892" w:type="dxa"/>
            <w:tcBorders>
              <w:top w:val="single" w:sz="4" w:space="0" w:color="auto"/>
              <w:left w:val="single" w:sz="4" w:space="0" w:color="auto"/>
              <w:bottom w:val="single" w:sz="4" w:space="0" w:color="auto"/>
              <w:right w:val="single" w:sz="4" w:space="0" w:color="auto"/>
            </w:tcBorders>
          </w:tcPr>
          <w:p w14:paraId="3BAEA20A" w14:textId="77777777" w:rsidR="00784A32" w:rsidRPr="000670FE" w:rsidRDefault="00784A32" w:rsidP="00354887">
            <w:pPr>
              <w:pStyle w:val="TAC"/>
            </w:pPr>
            <w:r w:rsidRPr="000670FE">
              <w:t>P</w:t>
            </w:r>
          </w:p>
        </w:tc>
      </w:tr>
      <w:tr w:rsidR="00784A32" w:rsidRPr="000670FE" w14:paraId="5C89B7CB" w14:textId="77777777" w:rsidTr="00354887">
        <w:tc>
          <w:tcPr>
            <w:tcW w:w="648" w:type="dxa"/>
            <w:tcBorders>
              <w:top w:val="single" w:sz="4" w:space="0" w:color="auto"/>
              <w:left w:val="single" w:sz="4" w:space="0" w:color="auto"/>
              <w:bottom w:val="single" w:sz="4" w:space="0" w:color="auto"/>
              <w:right w:val="single" w:sz="4" w:space="0" w:color="auto"/>
            </w:tcBorders>
          </w:tcPr>
          <w:p w14:paraId="39818C46" w14:textId="77777777" w:rsidR="00784A32" w:rsidRPr="000670FE" w:rsidRDefault="00784A32" w:rsidP="00354887">
            <w:pPr>
              <w:pStyle w:val="TAC"/>
            </w:pPr>
            <w:r w:rsidRPr="000670FE">
              <w:t>8</w:t>
            </w:r>
          </w:p>
        </w:tc>
        <w:tc>
          <w:tcPr>
            <w:tcW w:w="3969" w:type="dxa"/>
            <w:tcBorders>
              <w:top w:val="single" w:sz="4" w:space="0" w:color="auto"/>
              <w:left w:val="single" w:sz="4" w:space="0" w:color="auto"/>
              <w:bottom w:val="single" w:sz="4" w:space="0" w:color="auto"/>
              <w:right w:val="single" w:sz="4" w:space="0" w:color="auto"/>
            </w:tcBorders>
          </w:tcPr>
          <w:p w14:paraId="39EF35BE"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8ED8B79"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C0C6571"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29C7AA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819B036" w14:textId="77777777" w:rsidR="00784A32" w:rsidRPr="000670FE" w:rsidRDefault="00784A32" w:rsidP="00354887">
            <w:pPr>
              <w:pStyle w:val="TAC"/>
            </w:pPr>
            <w:r w:rsidRPr="000670FE">
              <w:t>-</w:t>
            </w:r>
          </w:p>
        </w:tc>
      </w:tr>
      <w:tr w:rsidR="00784A32" w:rsidRPr="000670FE" w14:paraId="72B9AE0D" w14:textId="77777777" w:rsidTr="00354887">
        <w:tc>
          <w:tcPr>
            <w:tcW w:w="648" w:type="dxa"/>
            <w:tcBorders>
              <w:top w:val="single" w:sz="4" w:space="0" w:color="auto"/>
              <w:left w:val="single" w:sz="4" w:space="0" w:color="auto"/>
              <w:bottom w:val="single" w:sz="4" w:space="0" w:color="auto"/>
              <w:right w:val="single" w:sz="4" w:space="0" w:color="auto"/>
            </w:tcBorders>
          </w:tcPr>
          <w:p w14:paraId="2A5CDF15" w14:textId="77777777" w:rsidR="00784A32" w:rsidRPr="000670FE" w:rsidRDefault="00784A32" w:rsidP="00354887">
            <w:pPr>
              <w:pStyle w:val="TAC"/>
            </w:pPr>
            <w:r w:rsidRPr="000670FE">
              <w:t>9</w:t>
            </w:r>
          </w:p>
        </w:tc>
        <w:tc>
          <w:tcPr>
            <w:tcW w:w="3969" w:type="dxa"/>
            <w:tcBorders>
              <w:top w:val="single" w:sz="4" w:space="0" w:color="auto"/>
              <w:left w:val="single" w:sz="4" w:space="0" w:color="auto"/>
              <w:bottom w:val="single" w:sz="4" w:space="0" w:color="auto"/>
              <w:right w:val="single" w:sz="4" w:space="0" w:color="auto"/>
            </w:tcBorders>
          </w:tcPr>
          <w:p w14:paraId="47E6F787"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02B2DA27"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267B10F"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F004A5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930DDCC" w14:textId="77777777" w:rsidR="00784A32" w:rsidRPr="000670FE" w:rsidRDefault="00784A32" w:rsidP="00354887">
            <w:pPr>
              <w:pStyle w:val="TAC"/>
            </w:pPr>
            <w:r w:rsidRPr="000670FE">
              <w:t>-</w:t>
            </w:r>
          </w:p>
        </w:tc>
      </w:tr>
      <w:tr w:rsidR="00784A32" w:rsidRPr="000670FE" w14:paraId="111FDB87" w14:textId="77777777" w:rsidTr="00354887">
        <w:tc>
          <w:tcPr>
            <w:tcW w:w="648" w:type="dxa"/>
            <w:tcBorders>
              <w:top w:val="single" w:sz="4" w:space="0" w:color="auto"/>
              <w:left w:val="single" w:sz="4" w:space="0" w:color="auto"/>
              <w:bottom w:val="single" w:sz="4" w:space="0" w:color="auto"/>
              <w:right w:val="single" w:sz="4" w:space="0" w:color="auto"/>
            </w:tcBorders>
          </w:tcPr>
          <w:p w14:paraId="58572BD9" w14:textId="77777777" w:rsidR="00784A32" w:rsidRPr="000670FE" w:rsidRDefault="00784A32" w:rsidP="00354887">
            <w:pPr>
              <w:pStyle w:val="TAC"/>
            </w:pPr>
            <w:r w:rsidRPr="000670FE">
              <w:t>10</w:t>
            </w:r>
          </w:p>
        </w:tc>
        <w:tc>
          <w:tcPr>
            <w:tcW w:w="3969" w:type="dxa"/>
            <w:tcBorders>
              <w:top w:val="single" w:sz="4" w:space="0" w:color="auto"/>
              <w:left w:val="single" w:sz="4" w:space="0" w:color="auto"/>
              <w:bottom w:val="single" w:sz="4" w:space="0" w:color="auto"/>
              <w:right w:val="single" w:sz="4" w:space="0" w:color="auto"/>
            </w:tcBorders>
          </w:tcPr>
          <w:p w14:paraId="2339F8E1"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20D8970"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C5E3BEB"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62D82FD"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B06DB82" w14:textId="77777777" w:rsidR="00784A32" w:rsidRPr="000670FE" w:rsidRDefault="00784A32" w:rsidP="00354887">
            <w:pPr>
              <w:pStyle w:val="TAC"/>
            </w:pPr>
            <w:r w:rsidRPr="000670FE">
              <w:t>-</w:t>
            </w:r>
          </w:p>
        </w:tc>
      </w:tr>
      <w:tr w:rsidR="00784A32" w:rsidRPr="000670FE" w14:paraId="6D742090" w14:textId="77777777" w:rsidTr="00354887">
        <w:tc>
          <w:tcPr>
            <w:tcW w:w="648" w:type="dxa"/>
            <w:tcBorders>
              <w:top w:val="single" w:sz="4" w:space="0" w:color="auto"/>
              <w:left w:val="single" w:sz="4" w:space="0" w:color="auto"/>
              <w:bottom w:val="single" w:sz="4" w:space="0" w:color="auto"/>
              <w:right w:val="single" w:sz="4" w:space="0" w:color="auto"/>
            </w:tcBorders>
          </w:tcPr>
          <w:p w14:paraId="0E358098" w14:textId="77777777" w:rsidR="00784A32" w:rsidRPr="000670FE" w:rsidRDefault="00784A32" w:rsidP="00354887">
            <w:pPr>
              <w:pStyle w:val="TAC"/>
            </w:pPr>
            <w:r w:rsidRPr="000670FE">
              <w:t>11</w:t>
            </w:r>
          </w:p>
        </w:tc>
        <w:tc>
          <w:tcPr>
            <w:tcW w:w="3969" w:type="dxa"/>
            <w:tcBorders>
              <w:top w:val="single" w:sz="4" w:space="0" w:color="auto"/>
              <w:left w:val="single" w:sz="4" w:space="0" w:color="auto"/>
              <w:bottom w:val="single" w:sz="4" w:space="0" w:color="auto"/>
              <w:right w:val="single" w:sz="4" w:space="0" w:color="auto"/>
            </w:tcBorders>
          </w:tcPr>
          <w:p w14:paraId="359303B0"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40140D1"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F206F83"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3A62C969"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7AD58C4B" w14:textId="77777777" w:rsidR="00784A32" w:rsidRPr="000670FE" w:rsidRDefault="00784A32" w:rsidP="00354887">
            <w:pPr>
              <w:pStyle w:val="TAC"/>
            </w:pPr>
            <w:r w:rsidRPr="000670FE">
              <w:t>-</w:t>
            </w:r>
          </w:p>
        </w:tc>
      </w:tr>
      <w:tr w:rsidR="00784A32" w:rsidRPr="000670FE" w14:paraId="6631AFBF" w14:textId="77777777" w:rsidTr="00354887">
        <w:tc>
          <w:tcPr>
            <w:tcW w:w="648" w:type="dxa"/>
            <w:tcBorders>
              <w:top w:val="single" w:sz="4" w:space="0" w:color="auto"/>
              <w:left w:val="single" w:sz="4" w:space="0" w:color="auto"/>
              <w:bottom w:val="single" w:sz="4" w:space="0" w:color="auto"/>
              <w:right w:val="single" w:sz="4" w:space="0" w:color="auto"/>
            </w:tcBorders>
          </w:tcPr>
          <w:p w14:paraId="1B123651" w14:textId="77777777" w:rsidR="00784A32" w:rsidRPr="000670FE" w:rsidRDefault="00784A32" w:rsidP="00354887">
            <w:pPr>
              <w:pStyle w:val="TAC"/>
            </w:pPr>
            <w:r w:rsidRPr="000670FE">
              <w:t>12</w:t>
            </w:r>
          </w:p>
        </w:tc>
        <w:tc>
          <w:tcPr>
            <w:tcW w:w="3969" w:type="dxa"/>
            <w:tcBorders>
              <w:top w:val="single" w:sz="4" w:space="0" w:color="auto"/>
              <w:left w:val="single" w:sz="4" w:space="0" w:color="auto"/>
              <w:bottom w:val="single" w:sz="4" w:space="0" w:color="auto"/>
              <w:right w:val="single" w:sz="4" w:space="0" w:color="auto"/>
            </w:tcBorders>
          </w:tcPr>
          <w:p w14:paraId="24BA7A99"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0FE09C3"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CC950EF"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232CB8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1B6A055" w14:textId="77777777" w:rsidR="00784A32" w:rsidRPr="000670FE" w:rsidRDefault="00784A32" w:rsidP="00354887">
            <w:pPr>
              <w:pStyle w:val="TAC"/>
            </w:pPr>
            <w:r w:rsidRPr="000670FE">
              <w:t>-</w:t>
            </w:r>
          </w:p>
        </w:tc>
      </w:tr>
      <w:tr w:rsidR="00784A32" w:rsidRPr="000670FE" w14:paraId="19B272F3" w14:textId="77777777" w:rsidTr="00354887">
        <w:tc>
          <w:tcPr>
            <w:tcW w:w="648" w:type="dxa"/>
            <w:tcBorders>
              <w:top w:val="single" w:sz="4" w:space="0" w:color="auto"/>
              <w:left w:val="single" w:sz="4" w:space="0" w:color="auto"/>
              <w:bottom w:val="single" w:sz="4" w:space="0" w:color="auto"/>
              <w:right w:val="single" w:sz="4" w:space="0" w:color="auto"/>
            </w:tcBorders>
          </w:tcPr>
          <w:p w14:paraId="1B302E8C" w14:textId="77777777" w:rsidR="00784A32" w:rsidRPr="000670FE" w:rsidRDefault="00784A32" w:rsidP="00354887">
            <w:pPr>
              <w:pStyle w:val="TAC"/>
            </w:pPr>
            <w:r w:rsidRPr="000670FE">
              <w:t>13</w:t>
            </w:r>
          </w:p>
        </w:tc>
        <w:tc>
          <w:tcPr>
            <w:tcW w:w="3969" w:type="dxa"/>
            <w:tcBorders>
              <w:top w:val="single" w:sz="4" w:space="0" w:color="auto"/>
              <w:left w:val="single" w:sz="4" w:space="0" w:color="auto"/>
              <w:bottom w:val="single" w:sz="4" w:space="0" w:color="auto"/>
              <w:right w:val="single" w:sz="4" w:space="0" w:color="auto"/>
            </w:tcBorders>
          </w:tcPr>
          <w:p w14:paraId="22766383"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affiliated with GROUP D?</w:t>
            </w:r>
          </w:p>
          <w:p w14:paraId="32D46A56"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A00459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77AEF0D"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3191D9"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22B520A7" w14:textId="77777777" w:rsidR="00784A32" w:rsidRPr="000670FE" w:rsidRDefault="00784A32" w:rsidP="00354887">
            <w:pPr>
              <w:pStyle w:val="TAC"/>
            </w:pPr>
            <w:r w:rsidRPr="000670FE">
              <w:t>P</w:t>
            </w:r>
          </w:p>
        </w:tc>
      </w:tr>
      <w:tr w:rsidR="00784A32" w:rsidRPr="000670FE" w14:paraId="6BD76D2E" w14:textId="77777777" w:rsidTr="00354887">
        <w:tc>
          <w:tcPr>
            <w:tcW w:w="648" w:type="dxa"/>
            <w:tcBorders>
              <w:top w:val="single" w:sz="4" w:space="0" w:color="auto"/>
              <w:left w:val="single" w:sz="4" w:space="0" w:color="auto"/>
              <w:bottom w:val="single" w:sz="4" w:space="0" w:color="auto"/>
              <w:right w:val="single" w:sz="4" w:space="0" w:color="auto"/>
            </w:tcBorders>
            <w:shd w:val="clear" w:color="auto" w:fill="auto"/>
          </w:tcPr>
          <w:p w14:paraId="6DF0844E" w14:textId="77777777" w:rsidR="00784A32" w:rsidRPr="000670FE" w:rsidRDefault="00784A32" w:rsidP="00354887">
            <w:pPr>
              <w:pStyle w:val="TAC"/>
            </w:pPr>
            <w:r w:rsidRPr="000670FE">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108EBC" w14:textId="77777777" w:rsidR="00784A32" w:rsidRPr="000670FE" w:rsidRDefault="00784A32" w:rsidP="00354887">
            <w:pPr>
              <w:pStyle w:val="TAL"/>
              <w:rPr>
                <w:rFonts w:cs="Arial"/>
                <w:szCs w:val="18"/>
              </w:rPr>
            </w:pPr>
            <w:r w:rsidRPr="000670FE">
              <w:rPr>
                <w:rFonts w:cs="Arial"/>
                <w:szCs w:val="18"/>
              </w:rPr>
              <w:t>Make the MCVideo User send a request to discover which groups a target user is affiliated to and to subscribe to affiliation status changes for that target user.</w:t>
            </w:r>
          </w:p>
          <w:p w14:paraId="7940996F"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B410B"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0B1770"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8F18BB"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B466C4" w14:textId="77777777" w:rsidR="00784A32" w:rsidRPr="000670FE" w:rsidRDefault="00784A32" w:rsidP="00354887">
            <w:pPr>
              <w:pStyle w:val="TAC"/>
            </w:pPr>
            <w:r w:rsidRPr="000670FE">
              <w:t>-</w:t>
            </w:r>
          </w:p>
        </w:tc>
      </w:tr>
      <w:tr w:rsidR="00784A32" w:rsidRPr="000670FE" w14:paraId="772F1B7A" w14:textId="77777777" w:rsidTr="00354887">
        <w:tc>
          <w:tcPr>
            <w:tcW w:w="648" w:type="dxa"/>
            <w:tcBorders>
              <w:top w:val="single" w:sz="4" w:space="0" w:color="auto"/>
              <w:left w:val="single" w:sz="4" w:space="0" w:color="auto"/>
              <w:bottom w:val="single" w:sz="4" w:space="0" w:color="auto"/>
              <w:right w:val="single" w:sz="4" w:space="0" w:color="auto"/>
            </w:tcBorders>
          </w:tcPr>
          <w:p w14:paraId="428460D7" w14:textId="77777777" w:rsidR="00784A32" w:rsidRPr="000670FE" w:rsidRDefault="00784A32" w:rsidP="00354887">
            <w:pPr>
              <w:pStyle w:val="TAC"/>
            </w:pPr>
            <w:r w:rsidRPr="000670FE">
              <w:t>15</w:t>
            </w:r>
          </w:p>
        </w:tc>
        <w:tc>
          <w:tcPr>
            <w:tcW w:w="3969" w:type="dxa"/>
            <w:tcBorders>
              <w:top w:val="single" w:sz="4" w:space="0" w:color="auto"/>
              <w:left w:val="single" w:sz="4" w:space="0" w:color="auto"/>
              <w:bottom w:val="single" w:sz="4" w:space="0" w:color="auto"/>
              <w:right w:val="single" w:sz="4" w:space="0" w:color="auto"/>
            </w:tcBorders>
          </w:tcPr>
          <w:p w14:paraId="6B83FDEE" w14:textId="77777777" w:rsidR="00784A32" w:rsidRPr="000670FE" w:rsidRDefault="00784A32" w:rsidP="00354887">
            <w:pPr>
              <w:pStyle w:val="TAL"/>
              <w:rPr>
                <w:rFonts w:cs="Arial"/>
                <w:szCs w:val="18"/>
              </w:rPr>
            </w:pPr>
            <w:r w:rsidRPr="000670FE">
              <w:rPr>
                <w:rFonts w:cs="Arial"/>
                <w:szCs w:val="18"/>
              </w:rPr>
              <w:t xml:space="preserve">Check: Does the UE (MCVideo Client) send a SIP SUBSCRIBE message to subscribe to affiliation status changes of a target user? </w:t>
            </w:r>
          </w:p>
        </w:tc>
        <w:tc>
          <w:tcPr>
            <w:tcW w:w="709" w:type="dxa"/>
            <w:tcBorders>
              <w:top w:val="single" w:sz="4" w:space="0" w:color="auto"/>
              <w:left w:val="single" w:sz="4" w:space="0" w:color="auto"/>
              <w:bottom w:val="single" w:sz="4" w:space="0" w:color="auto"/>
              <w:right w:val="single" w:sz="4" w:space="0" w:color="auto"/>
            </w:tcBorders>
          </w:tcPr>
          <w:p w14:paraId="41B18DE5"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39D5C89"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56F3E582"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65B8A216" w14:textId="77777777" w:rsidR="00784A32" w:rsidRPr="000670FE" w:rsidRDefault="00784A32" w:rsidP="00354887">
            <w:pPr>
              <w:pStyle w:val="TAC"/>
            </w:pPr>
            <w:r w:rsidRPr="000670FE">
              <w:t>P</w:t>
            </w:r>
          </w:p>
        </w:tc>
      </w:tr>
      <w:tr w:rsidR="00784A32" w:rsidRPr="000670FE" w14:paraId="1182D24E" w14:textId="77777777" w:rsidTr="00354887">
        <w:tc>
          <w:tcPr>
            <w:tcW w:w="648" w:type="dxa"/>
            <w:tcBorders>
              <w:top w:val="single" w:sz="4" w:space="0" w:color="auto"/>
              <w:left w:val="single" w:sz="4" w:space="0" w:color="auto"/>
              <w:bottom w:val="single" w:sz="4" w:space="0" w:color="auto"/>
              <w:right w:val="single" w:sz="4" w:space="0" w:color="auto"/>
            </w:tcBorders>
          </w:tcPr>
          <w:p w14:paraId="653E1054" w14:textId="77777777" w:rsidR="00784A32" w:rsidRPr="000670FE" w:rsidRDefault="00784A32" w:rsidP="00354887">
            <w:pPr>
              <w:pStyle w:val="TAC"/>
            </w:pPr>
            <w:r w:rsidRPr="000670FE">
              <w:t>16</w:t>
            </w:r>
          </w:p>
        </w:tc>
        <w:tc>
          <w:tcPr>
            <w:tcW w:w="3969" w:type="dxa"/>
            <w:tcBorders>
              <w:top w:val="single" w:sz="4" w:space="0" w:color="auto"/>
              <w:left w:val="single" w:sz="4" w:space="0" w:color="auto"/>
              <w:bottom w:val="single" w:sz="4" w:space="0" w:color="auto"/>
              <w:right w:val="single" w:sz="4" w:space="0" w:color="auto"/>
            </w:tcBorders>
          </w:tcPr>
          <w:p w14:paraId="19054DD8" w14:textId="77777777" w:rsidR="00784A32" w:rsidRPr="000670FE" w:rsidRDefault="00784A32" w:rsidP="00354887">
            <w:pPr>
              <w:pStyle w:val="TAL"/>
              <w:rPr>
                <w:rFonts w:cs="Arial"/>
                <w:szCs w:val="18"/>
              </w:rPr>
            </w:pPr>
            <w:r w:rsidRPr="000670FE">
              <w:rPr>
                <w:rFonts w:cs="Arial"/>
                <w:szCs w:val="18"/>
              </w:rPr>
              <w:t>The SS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B881D73"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FDEB7A5"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37F9F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47CC449" w14:textId="77777777" w:rsidR="00784A32" w:rsidRPr="000670FE" w:rsidRDefault="00784A32" w:rsidP="00354887">
            <w:pPr>
              <w:pStyle w:val="TAC"/>
            </w:pPr>
            <w:r w:rsidRPr="000670FE">
              <w:t>-</w:t>
            </w:r>
          </w:p>
        </w:tc>
      </w:tr>
      <w:tr w:rsidR="00784A32" w:rsidRPr="000670FE" w14:paraId="165E5760" w14:textId="77777777" w:rsidTr="00354887">
        <w:tc>
          <w:tcPr>
            <w:tcW w:w="648" w:type="dxa"/>
            <w:tcBorders>
              <w:top w:val="single" w:sz="4" w:space="0" w:color="auto"/>
              <w:left w:val="single" w:sz="4" w:space="0" w:color="auto"/>
              <w:bottom w:val="single" w:sz="4" w:space="0" w:color="auto"/>
              <w:right w:val="single" w:sz="4" w:space="0" w:color="auto"/>
            </w:tcBorders>
          </w:tcPr>
          <w:p w14:paraId="62CAAD23" w14:textId="77777777" w:rsidR="00784A32" w:rsidRPr="000670FE" w:rsidRDefault="00784A32" w:rsidP="00354887">
            <w:pPr>
              <w:pStyle w:val="TAC"/>
            </w:pPr>
            <w:r w:rsidRPr="000670FE">
              <w:t>17</w:t>
            </w:r>
          </w:p>
        </w:tc>
        <w:tc>
          <w:tcPr>
            <w:tcW w:w="3969" w:type="dxa"/>
            <w:tcBorders>
              <w:top w:val="single" w:sz="4" w:space="0" w:color="auto"/>
              <w:left w:val="single" w:sz="4" w:space="0" w:color="auto"/>
              <w:bottom w:val="single" w:sz="4" w:space="0" w:color="auto"/>
              <w:right w:val="single" w:sz="4" w:space="0" w:color="auto"/>
            </w:tcBorders>
          </w:tcPr>
          <w:p w14:paraId="1460F767" w14:textId="77777777" w:rsidR="00784A32" w:rsidRPr="000670FE" w:rsidRDefault="00784A32" w:rsidP="00354887">
            <w:pPr>
              <w:pStyle w:val="TAL"/>
              <w:rPr>
                <w:rFonts w:cs="Arial"/>
                <w:szCs w:val="18"/>
              </w:rPr>
            </w:pPr>
            <w:r w:rsidRPr="000670FE">
              <w:rPr>
                <w:rFonts w:cs="Arial"/>
                <w:szCs w:val="18"/>
              </w:rPr>
              <w:t>Make the MCVideo User send a request to have a target user affiliate to a MCVideo group, GROUP D (mandatory mode).</w:t>
            </w:r>
          </w:p>
          <w:p w14:paraId="66FFDC2B"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0AE4ED8"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3A135331"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6B446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82C4BA2" w14:textId="77777777" w:rsidR="00784A32" w:rsidRPr="000670FE" w:rsidRDefault="00784A32" w:rsidP="00354887">
            <w:pPr>
              <w:pStyle w:val="TAC"/>
            </w:pPr>
            <w:r w:rsidRPr="000670FE">
              <w:t>-</w:t>
            </w:r>
          </w:p>
        </w:tc>
      </w:tr>
      <w:tr w:rsidR="00784A32" w:rsidRPr="000670FE" w14:paraId="74E9AB9C" w14:textId="77777777" w:rsidTr="00354887">
        <w:tc>
          <w:tcPr>
            <w:tcW w:w="648" w:type="dxa"/>
            <w:tcBorders>
              <w:top w:val="single" w:sz="4" w:space="0" w:color="auto"/>
              <w:left w:val="single" w:sz="4" w:space="0" w:color="auto"/>
              <w:bottom w:val="single" w:sz="4" w:space="0" w:color="auto"/>
              <w:right w:val="single" w:sz="4" w:space="0" w:color="auto"/>
            </w:tcBorders>
          </w:tcPr>
          <w:p w14:paraId="3C4AC954" w14:textId="77777777" w:rsidR="00784A32" w:rsidRPr="000670FE" w:rsidRDefault="00784A32" w:rsidP="00354887">
            <w:pPr>
              <w:pStyle w:val="TAC"/>
            </w:pPr>
            <w:r w:rsidRPr="000670FE">
              <w:t>18</w:t>
            </w:r>
          </w:p>
        </w:tc>
        <w:tc>
          <w:tcPr>
            <w:tcW w:w="3969" w:type="dxa"/>
            <w:tcBorders>
              <w:top w:val="single" w:sz="4" w:space="0" w:color="auto"/>
              <w:left w:val="single" w:sz="4" w:space="0" w:color="auto"/>
              <w:bottom w:val="single" w:sz="4" w:space="0" w:color="auto"/>
              <w:right w:val="single" w:sz="4" w:space="0" w:color="auto"/>
            </w:tcBorders>
          </w:tcPr>
          <w:p w14:paraId="1C1A71FC" w14:textId="77777777" w:rsidR="00784A32" w:rsidRPr="000670FE" w:rsidRDefault="00784A32" w:rsidP="00354887">
            <w:pPr>
              <w:pStyle w:val="TAL"/>
              <w:rPr>
                <w:rFonts w:cs="Arial"/>
                <w:szCs w:val="18"/>
              </w:rPr>
            </w:pPr>
            <w:r w:rsidRPr="000670FE">
              <w:rPr>
                <w:rFonts w:cs="Arial"/>
                <w:szCs w:val="18"/>
              </w:rPr>
              <w:t>Check: Does the UE (MCVideo Client) send a SIP PUBLISH message to have to target user affiliate with GROUP D?</w:t>
            </w:r>
          </w:p>
        </w:tc>
        <w:tc>
          <w:tcPr>
            <w:tcW w:w="709" w:type="dxa"/>
            <w:tcBorders>
              <w:top w:val="single" w:sz="4" w:space="0" w:color="auto"/>
              <w:left w:val="single" w:sz="4" w:space="0" w:color="auto"/>
              <w:bottom w:val="single" w:sz="4" w:space="0" w:color="auto"/>
              <w:right w:val="single" w:sz="4" w:space="0" w:color="auto"/>
            </w:tcBorders>
          </w:tcPr>
          <w:p w14:paraId="3D939B8D"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62C3433E"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7F78540" w14:textId="77777777" w:rsidR="00784A32" w:rsidRPr="000670FE" w:rsidRDefault="00784A32" w:rsidP="00354887">
            <w:pPr>
              <w:pStyle w:val="TAC"/>
            </w:pPr>
            <w:r w:rsidRPr="000670FE">
              <w:t>4</w:t>
            </w:r>
          </w:p>
        </w:tc>
        <w:tc>
          <w:tcPr>
            <w:tcW w:w="892" w:type="dxa"/>
            <w:tcBorders>
              <w:top w:val="single" w:sz="4" w:space="0" w:color="auto"/>
              <w:left w:val="single" w:sz="4" w:space="0" w:color="auto"/>
              <w:bottom w:val="single" w:sz="4" w:space="0" w:color="auto"/>
              <w:right w:val="single" w:sz="4" w:space="0" w:color="auto"/>
            </w:tcBorders>
          </w:tcPr>
          <w:p w14:paraId="6DBFDF62" w14:textId="77777777" w:rsidR="00784A32" w:rsidRPr="000670FE" w:rsidRDefault="00784A32" w:rsidP="00354887">
            <w:pPr>
              <w:pStyle w:val="TAC"/>
            </w:pPr>
            <w:r w:rsidRPr="000670FE">
              <w:t>P</w:t>
            </w:r>
          </w:p>
        </w:tc>
      </w:tr>
      <w:tr w:rsidR="00784A32" w:rsidRPr="000670FE" w14:paraId="0029FEA4" w14:textId="77777777" w:rsidTr="00354887">
        <w:tc>
          <w:tcPr>
            <w:tcW w:w="648" w:type="dxa"/>
            <w:tcBorders>
              <w:top w:val="single" w:sz="4" w:space="0" w:color="auto"/>
              <w:left w:val="single" w:sz="4" w:space="0" w:color="auto"/>
              <w:bottom w:val="single" w:sz="4" w:space="0" w:color="auto"/>
              <w:right w:val="single" w:sz="4" w:space="0" w:color="auto"/>
            </w:tcBorders>
          </w:tcPr>
          <w:p w14:paraId="43696700" w14:textId="77777777" w:rsidR="00784A32" w:rsidRPr="000670FE" w:rsidRDefault="00784A32" w:rsidP="00354887">
            <w:pPr>
              <w:pStyle w:val="TAC"/>
            </w:pPr>
            <w:r w:rsidRPr="000670FE">
              <w:t>19</w:t>
            </w:r>
          </w:p>
        </w:tc>
        <w:tc>
          <w:tcPr>
            <w:tcW w:w="3969" w:type="dxa"/>
            <w:tcBorders>
              <w:top w:val="single" w:sz="4" w:space="0" w:color="auto"/>
              <w:left w:val="single" w:sz="4" w:space="0" w:color="auto"/>
              <w:bottom w:val="single" w:sz="4" w:space="0" w:color="auto"/>
              <w:right w:val="single" w:sz="4" w:space="0" w:color="auto"/>
            </w:tcBorders>
          </w:tcPr>
          <w:p w14:paraId="3DA1310F"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6BE3DFE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012218D"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29DD65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C34C9AF" w14:textId="77777777" w:rsidR="00784A32" w:rsidRPr="000670FE" w:rsidRDefault="00784A32" w:rsidP="00354887">
            <w:pPr>
              <w:pStyle w:val="TAC"/>
            </w:pPr>
            <w:r w:rsidRPr="000670FE">
              <w:t>-</w:t>
            </w:r>
          </w:p>
        </w:tc>
      </w:tr>
      <w:tr w:rsidR="00784A32" w:rsidRPr="000670FE" w14:paraId="2583CD25" w14:textId="77777777" w:rsidTr="00354887">
        <w:tc>
          <w:tcPr>
            <w:tcW w:w="648" w:type="dxa"/>
            <w:tcBorders>
              <w:top w:val="single" w:sz="4" w:space="0" w:color="auto"/>
              <w:left w:val="single" w:sz="4" w:space="0" w:color="auto"/>
              <w:bottom w:val="single" w:sz="4" w:space="0" w:color="auto"/>
              <w:right w:val="single" w:sz="4" w:space="0" w:color="auto"/>
            </w:tcBorders>
          </w:tcPr>
          <w:p w14:paraId="661A98AA" w14:textId="77777777" w:rsidR="00784A32" w:rsidRPr="000670FE" w:rsidRDefault="00784A32" w:rsidP="00354887">
            <w:pPr>
              <w:pStyle w:val="TAC"/>
            </w:pPr>
            <w:r w:rsidRPr="000670FE">
              <w:t>20</w:t>
            </w:r>
          </w:p>
        </w:tc>
        <w:tc>
          <w:tcPr>
            <w:tcW w:w="3969" w:type="dxa"/>
            <w:tcBorders>
              <w:top w:val="single" w:sz="4" w:space="0" w:color="auto"/>
              <w:left w:val="single" w:sz="4" w:space="0" w:color="auto"/>
              <w:bottom w:val="single" w:sz="4" w:space="0" w:color="auto"/>
              <w:right w:val="single" w:sz="4" w:space="0" w:color="auto"/>
            </w:tcBorders>
          </w:tcPr>
          <w:p w14:paraId="255FAFB7"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2E4CE4E"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7ECB6378"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BB3EA5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0317C8C" w14:textId="77777777" w:rsidR="00784A32" w:rsidRPr="000670FE" w:rsidRDefault="00784A32" w:rsidP="00354887">
            <w:pPr>
              <w:pStyle w:val="TAC"/>
            </w:pPr>
            <w:r w:rsidRPr="000670FE">
              <w:t>-</w:t>
            </w:r>
          </w:p>
        </w:tc>
      </w:tr>
      <w:tr w:rsidR="00784A32" w:rsidRPr="000670FE" w14:paraId="1D9D8C29" w14:textId="77777777" w:rsidTr="00354887">
        <w:tc>
          <w:tcPr>
            <w:tcW w:w="648" w:type="dxa"/>
            <w:tcBorders>
              <w:top w:val="single" w:sz="4" w:space="0" w:color="auto"/>
              <w:left w:val="single" w:sz="4" w:space="0" w:color="auto"/>
              <w:bottom w:val="single" w:sz="4" w:space="0" w:color="auto"/>
              <w:right w:val="single" w:sz="4" w:space="0" w:color="auto"/>
            </w:tcBorders>
          </w:tcPr>
          <w:p w14:paraId="4C61C674" w14:textId="77777777" w:rsidR="00784A32" w:rsidRPr="000670FE" w:rsidRDefault="00784A32" w:rsidP="00354887">
            <w:pPr>
              <w:pStyle w:val="TAC"/>
            </w:pPr>
            <w:r w:rsidRPr="000670FE">
              <w:t>21</w:t>
            </w:r>
          </w:p>
        </w:tc>
        <w:tc>
          <w:tcPr>
            <w:tcW w:w="3969" w:type="dxa"/>
            <w:tcBorders>
              <w:top w:val="single" w:sz="4" w:space="0" w:color="auto"/>
              <w:left w:val="single" w:sz="4" w:space="0" w:color="auto"/>
              <w:bottom w:val="single" w:sz="4" w:space="0" w:color="auto"/>
              <w:right w:val="single" w:sz="4" w:space="0" w:color="auto"/>
            </w:tcBorders>
          </w:tcPr>
          <w:p w14:paraId="5E072AF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407B22C"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64B3287"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DDE382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11C8169" w14:textId="77777777" w:rsidR="00784A32" w:rsidRPr="000670FE" w:rsidRDefault="00784A32" w:rsidP="00354887">
            <w:pPr>
              <w:pStyle w:val="TAC"/>
            </w:pPr>
            <w:r w:rsidRPr="000670FE">
              <w:t>-</w:t>
            </w:r>
          </w:p>
        </w:tc>
      </w:tr>
      <w:tr w:rsidR="00784A32" w:rsidRPr="000670FE" w14:paraId="3CE9563E" w14:textId="77777777" w:rsidTr="00354887">
        <w:tc>
          <w:tcPr>
            <w:tcW w:w="648" w:type="dxa"/>
            <w:tcBorders>
              <w:top w:val="single" w:sz="4" w:space="0" w:color="auto"/>
              <w:left w:val="single" w:sz="4" w:space="0" w:color="auto"/>
              <w:bottom w:val="single" w:sz="4" w:space="0" w:color="auto"/>
              <w:right w:val="single" w:sz="4" w:space="0" w:color="auto"/>
            </w:tcBorders>
          </w:tcPr>
          <w:p w14:paraId="4016D3C4" w14:textId="77777777" w:rsidR="00784A32" w:rsidRPr="000670FE" w:rsidRDefault="00784A32" w:rsidP="00354887">
            <w:pPr>
              <w:pStyle w:val="TAC"/>
            </w:pPr>
            <w:r w:rsidRPr="000670FE">
              <w:t>22</w:t>
            </w:r>
          </w:p>
        </w:tc>
        <w:tc>
          <w:tcPr>
            <w:tcW w:w="3969" w:type="dxa"/>
            <w:tcBorders>
              <w:top w:val="single" w:sz="4" w:space="0" w:color="auto"/>
              <w:left w:val="single" w:sz="4" w:space="0" w:color="auto"/>
              <w:bottom w:val="single" w:sz="4" w:space="0" w:color="auto"/>
              <w:right w:val="single" w:sz="4" w:space="0" w:color="auto"/>
            </w:tcBorders>
          </w:tcPr>
          <w:p w14:paraId="46C6DBFF"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55F29EA7"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57BD3E6A"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21048D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5C836C1" w14:textId="77777777" w:rsidR="00784A32" w:rsidRPr="000670FE" w:rsidRDefault="00784A32" w:rsidP="00354887">
            <w:pPr>
              <w:pStyle w:val="TAC"/>
            </w:pPr>
            <w:r w:rsidRPr="000670FE">
              <w:t>-</w:t>
            </w:r>
          </w:p>
        </w:tc>
      </w:tr>
      <w:tr w:rsidR="00784A32" w:rsidRPr="000670FE" w14:paraId="48055FB2" w14:textId="77777777" w:rsidTr="00354887">
        <w:tc>
          <w:tcPr>
            <w:tcW w:w="648" w:type="dxa"/>
            <w:tcBorders>
              <w:top w:val="single" w:sz="4" w:space="0" w:color="auto"/>
              <w:left w:val="single" w:sz="4" w:space="0" w:color="auto"/>
              <w:bottom w:val="single" w:sz="4" w:space="0" w:color="auto"/>
              <w:right w:val="single" w:sz="4" w:space="0" w:color="auto"/>
            </w:tcBorders>
          </w:tcPr>
          <w:p w14:paraId="5E9E50FA" w14:textId="77777777" w:rsidR="00784A32" w:rsidRPr="000670FE" w:rsidRDefault="00784A32" w:rsidP="00354887">
            <w:pPr>
              <w:pStyle w:val="TAC"/>
            </w:pPr>
            <w:r w:rsidRPr="000670FE">
              <w:t>23</w:t>
            </w:r>
          </w:p>
        </w:tc>
        <w:tc>
          <w:tcPr>
            <w:tcW w:w="3969" w:type="dxa"/>
            <w:tcBorders>
              <w:top w:val="single" w:sz="4" w:space="0" w:color="auto"/>
              <w:left w:val="single" w:sz="4" w:space="0" w:color="auto"/>
              <w:bottom w:val="single" w:sz="4" w:space="0" w:color="auto"/>
              <w:right w:val="single" w:sz="4" w:space="0" w:color="auto"/>
            </w:tcBorders>
          </w:tcPr>
          <w:p w14:paraId="7A957975"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3617A4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D9C2073"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95B9E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00918B4" w14:textId="77777777" w:rsidR="00784A32" w:rsidRPr="000670FE" w:rsidRDefault="00784A32" w:rsidP="00354887">
            <w:pPr>
              <w:pStyle w:val="TAC"/>
            </w:pPr>
            <w:r w:rsidRPr="000670FE">
              <w:t>-</w:t>
            </w:r>
          </w:p>
        </w:tc>
      </w:tr>
      <w:tr w:rsidR="00784A32" w:rsidRPr="000670FE" w14:paraId="28AE93FE" w14:textId="77777777" w:rsidTr="00354887">
        <w:tc>
          <w:tcPr>
            <w:tcW w:w="648" w:type="dxa"/>
            <w:tcBorders>
              <w:top w:val="single" w:sz="4" w:space="0" w:color="auto"/>
              <w:left w:val="single" w:sz="4" w:space="0" w:color="auto"/>
              <w:bottom w:val="single" w:sz="4" w:space="0" w:color="auto"/>
              <w:right w:val="single" w:sz="4" w:space="0" w:color="auto"/>
            </w:tcBorders>
          </w:tcPr>
          <w:p w14:paraId="1135133F" w14:textId="77777777" w:rsidR="00784A32" w:rsidRPr="000670FE" w:rsidRDefault="00784A32" w:rsidP="00354887">
            <w:pPr>
              <w:pStyle w:val="TAC"/>
            </w:pPr>
            <w:r w:rsidRPr="000670FE">
              <w:t>24</w:t>
            </w:r>
          </w:p>
        </w:tc>
        <w:tc>
          <w:tcPr>
            <w:tcW w:w="3969" w:type="dxa"/>
            <w:tcBorders>
              <w:top w:val="single" w:sz="4" w:space="0" w:color="auto"/>
              <w:left w:val="single" w:sz="4" w:space="0" w:color="auto"/>
              <w:bottom w:val="single" w:sz="4" w:space="0" w:color="auto"/>
              <w:right w:val="single" w:sz="4" w:space="0" w:color="auto"/>
            </w:tcBorders>
          </w:tcPr>
          <w:p w14:paraId="3C301AB9"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affiliated with GROUP D?</w:t>
            </w:r>
          </w:p>
          <w:p w14:paraId="1C7E05F3"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9B6ED7B"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9C155FB"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90C7745"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2E4859ED" w14:textId="77777777" w:rsidR="00784A32" w:rsidRPr="000670FE" w:rsidRDefault="00784A32" w:rsidP="00354887">
            <w:pPr>
              <w:pStyle w:val="TAC"/>
            </w:pPr>
            <w:r w:rsidRPr="000670FE">
              <w:t>P</w:t>
            </w:r>
          </w:p>
        </w:tc>
      </w:tr>
      <w:tr w:rsidR="00784A32" w:rsidRPr="000670FE" w14:paraId="627512DB" w14:textId="77777777" w:rsidTr="00354887">
        <w:tc>
          <w:tcPr>
            <w:tcW w:w="648" w:type="dxa"/>
            <w:tcBorders>
              <w:top w:val="single" w:sz="4" w:space="0" w:color="auto"/>
              <w:left w:val="single" w:sz="4" w:space="0" w:color="auto"/>
              <w:bottom w:val="single" w:sz="4" w:space="0" w:color="auto"/>
              <w:right w:val="single" w:sz="4" w:space="0" w:color="auto"/>
            </w:tcBorders>
          </w:tcPr>
          <w:p w14:paraId="4C704845" w14:textId="77777777" w:rsidR="00784A32" w:rsidRPr="000670FE" w:rsidRDefault="00784A32" w:rsidP="00354887">
            <w:pPr>
              <w:pStyle w:val="TAC"/>
            </w:pPr>
            <w:r w:rsidRPr="000670FE">
              <w:t>25</w:t>
            </w:r>
          </w:p>
        </w:tc>
        <w:tc>
          <w:tcPr>
            <w:tcW w:w="3969" w:type="dxa"/>
            <w:tcBorders>
              <w:top w:val="single" w:sz="4" w:space="0" w:color="auto"/>
              <w:left w:val="single" w:sz="4" w:space="0" w:color="auto"/>
              <w:bottom w:val="single" w:sz="4" w:space="0" w:color="auto"/>
              <w:right w:val="single" w:sz="4" w:space="0" w:color="auto"/>
            </w:tcBorders>
          </w:tcPr>
          <w:p w14:paraId="0A916679" w14:textId="77777777" w:rsidR="00784A32" w:rsidRPr="000670FE" w:rsidRDefault="00784A32" w:rsidP="00354887">
            <w:pPr>
              <w:pStyle w:val="TAL"/>
              <w:rPr>
                <w:rFonts w:cs="Arial"/>
                <w:szCs w:val="18"/>
              </w:rPr>
            </w:pPr>
            <w:r w:rsidRPr="000670FE">
              <w:rPr>
                <w:rFonts w:cs="Arial"/>
                <w:szCs w:val="18"/>
              </w:rPr>
              <w:t>Make the MCVideo User send a request to have a target user de-affiliate to a MCVideo group, GROUP D (mandatory mode).</w:t>
            </w:r>
          </w:p>
          <w:p w14:paraId="0714D68D"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577813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4A5ECD6"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C7B81E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932F1D9" w14:textId="77777777" w:rsidR="00784A32" w:rsidRPr="000670FE" w:rsidRDefault="00784A32" w:rsidP="00354887">
            <w:pPr>
              <w:pStyle w:val="TAC"/>
            </w:pPr>
            <w:r w:rsidRPr="000670FE">
              <w:t>-</w:t>
            </w:r>
          </w:p>
        </w:tc>
      </w:tr>
      <w:tr w:rsidR="00784A32" w:rsidRPr="000670FE" w14:paraId="40944481" w14:textId="77777777" w:rsidTr="00354887">
        <w:tc>
          <w:tcPr>
            <w:tcW w:w="648" w:type="dxa"/>
            <w:tcBorders>
              <w:top w:val="single" w:sz="4" w:space="0" w:color="auto"/>
              <w:left w:val="single" w:sz="4" w:space="0" w:color="auto"/>
              <w:bottom w:val="single" w:sz="4" w:space="0" w:color="auto"/>
              <w:right w:val="single" w:sz="4" w:space="0" w:color="auto"/>
            </w:tcBorders>
          </w:tcPr>
          <w:p w14:paraId="40615385" w14:textId="77777777" w:rsidR="00784A32" w:rsidRPr="000670FE" w:rsidRDefault="00784A32" w:rsidP="00354887">
            <w:pPr>
              <w:pStyle w:val="TAC"/>
            </w:pPr>
            <w:r w:rsidRPr="000670FE">
              <w:t>26</w:t>
            </w:r>
          </w:p>
        </w:tc>
        <w:tc>
          <w:tcPr>
            <w:tcW w:w="3969" w:type="dxa"/>
            <w:tcBorders>
              <w:top w:val="single" w:sz="4" w:space="0" w:color="auto"/>
              <w:left w:val="single" w:sz="4" w:space="0" w:color="auto"/>
              <w:bottom w:val="single" w:sz="4" w:space="0" w:color="auto"/>
              <w:right w:val="single" w:sz="4" w:space="0" w:color="auto"/>
            </w:tcBorders>
          </w:tcPr>
          <w:p w14:paraId="70CDE7BC" w14:textId="77777777" w:rsidR="00784A32" w:rsidRPr="000670FE" w:rsidRDefault="00784A32" w:rsidP="00354887">
            <w:pPr>
              <w:pStyle w:val="TAL"/>
              <w:rPr>
                <w:rFonts w:cs="Arial"/>
                <w:szCs w:val="18"/>
              </w:rPr>
            </w:pPr>
            <w:r w:rsidRPr="000670FE">
              <w:rPr>
                <w:rFonts w:cs="Arial"/>
                <w:szCs w:val="18"/>
              </w:rPr>
              <w:t>Check: Does the UE (MCVideo Client) send a SIP PUBLISH message to have the target user de-affiliate with GROUP D?</w:t>
            </w:r>
          </w:p>
        </w:tc>
        <w:tc>
          <w:tcPr>
            <w:tcW w:w="709" w:type="dxa"/>
            <w:tcBorders>
              <w:top w:val="single" w:sz="4" w:space="0" w:color="auto"/>
              <w:left w:val="single" w:sz="4" w:space="0" w:color="auto"/>
              <w:bottom w:val="single" w:sz="4" w:space="0" w:color="auto"/>
              <w:right w:val="single" w:sz="4" w:space="0" w:color="auto"/>
            </w:tcBorders>
          </w:tcPr>
          <w:p w14:paraId="2640100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02B2E82F"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2482032E" w14:textId="77777777" w:rsidR="00784A32" w:rsidRPr="000670FE" w:rsidRDefault="00784A32" w:rsidP="00354887">
            <w:pPr>
              <w:pStyle w:val="TAC"/>
            </w:pPr>
            <w:r w:rsidRPr="000670FE">
              <w:t>5</w:t>
            </w:r>
          </w:p>
        </w:tc>
        <w:tc>
          <w:tcPr>
            <w:tcW w:w="892" w:type="dxa"/>
            <w:tcBorders>
              <w:top w:val="single" w:sz="4" w:space="0" w:color="auto"/>
              <w:left w:val="single" w:sz="4" w:space="0" w:color="auto"/>
              <w:bottom w:val="single" w:sz="4" w:space="0" w:color="auto"/>
              <w:right w:val="single" w:sz="4" w:space="0" w:color="auto"/>
            </w:tcBorders>
          </w:tcPr>
          <w:p w14:paraId="2AC0C6B8" w14:textId="77777777" w:rsidR="00784A32" w:rsidRPr="000670FE" w:rsidRDefault="00784A32" w:rsidP="00354887">
            <w:pPr>
              <w:pStyle w:val="TAC"/>
            </w:pPr>
            <w:r w:rsidRPr="000670FE">
              <w:t>P</w:t>
            </w:r>
          </w:p>
        </w:tc>
      </w:tr>
      <w:tr w:rsidR="00784A32" w:rsidRPr="000670FE" w14:paraId="027D6D58" w14:textId="77777777" w:rsidTr="00354887">
        <w:tc>
          <w:tcPr>
            <w:tcW w:w="648" w:type="dxa"/>
            <w:tcBorders>
              <w:top w:val="single" w:sz="4" w:space="0" w:color="auto"/>
              <w:left w:val="single" w:sz="4" w:space="0" w:color="auto"/>
              <w:bottom w:val="single" w:sz="4" w:space="0" w:color="auto"/>
              <w:right w:val="single" w:sz="4" w:space="0" w:color="auto"/>
            </w:tcBorders>
          </w:tcPr>
          <w:p w14:paraId="1314E388" w14:textId="77777777" w:rsidR="00784A32" w:rsidRPr="000670FE" w:rsidRDefault="00784A32" w:rsidP="00354887">
            <w:pPr>
              <w:pStyle w:val="TAC"/>
            </w:pPr>
            <w:r w:rsidRPr="000670FE">
              <w:t>27</w:t>
            </w:r>
          </w:p>
        </w:tc>
        <w:tc>
          <w:tcPr>
            <w:tcW w:w="3969" w:type="dxa"/>
            <w:tcBorders>
              <w:top w:val="single" w:sz="4" w:space="0" w:color="auto"/>
              <w:left w:val="single" w:sz="4" w:space="0" w:color="auto"/>
              <w:bottom w:val="single" w:sz="4" w:space="0" w:color="auto"/>
              <w:right w:val="single" w:sz="4" w:space="0" w:color="auto"/>
            </w:tcBorders>
          </w:tcPr>
          <w:p w14:paraId="236983A4"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1EBFD00"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7555BB58"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110B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4EAE5C4" w14:textId="77777777" w:rsidR="00784A32" w:rsidRPr="000670FE" w:rsidRDefault="00784A32" w:rsidP="00354887">
            <w:pPr>
              <w:pStyle w:val="TAC"/>
            </w:pPr>
            <w:r w:rsidRPr="000670FE">
              <w:t>-</w:t>
            </w:r>
          </w:p>
        </w:tc>
      </w:tr>
      <w:tr w:rsidR="00784A32" w:rsidRPr="000670FE" w14:paraId="64074434" w14:textId="77777777" w:rsidTr="00354887">
        <w:tc>
          <w:tcPr>
            <w:tcW w:w="648" w:type="dxa"/>
            <w:tcBorders>
              <w:top w:val="single" w:sz="4" w:space="0" w:color="auto"/>
              <w:left w:val="single" w:sz="4" w:space="0" w:color="auto"/>
              <w:bottom w:val="single" w:sz="4" w:space="0" w:color="auto"/>
              <w:right w:val="single" w:sz="4" w:space="0" w:color="auto"/>
            </w:tcBorders>
          </w:tcPr>
          <w:p w14:paraId="20D873FB" w14:textId="77777777" w:rsidR="00784A32" w:rsidRPr="000670FE" w:rsidRDefault="00784A32" w:rsidP="00354887">
            <w:pPr>
              <w:pStyle w:val="TAC"/>
            </w:pPr>
            <w:r w:rsidRPr="000670FE">
              <w:t>28</w:t>
            </w:r>
          </w:p>
        </w:tc>
        <w:tc>
          <w:tcPr>
            <w:tcW w:w="3969" w:type="dxa"/>
            <w:tcBorders>
              <w:top w:val="single" w:sz="4" w:space="0" w:color="auto"/>
              <w:left w:val="single" w:sz="4" w:space="0" w:color="auto"/>
              <w:bottom w:val="single" w:sz="4" w:space="0" w:color="auto"/>
              <w:right w:val="single" w:sz="4" w:space="0" w:color="auto"/>
            </w:tcBorders>
          </w:tcPr>
          <w:p w14:paraId="2AE621B4"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9A7C5BD"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459CB37"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3D5B181"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807885D" w14:textId="77777777" w:rsidR="00784A32" w:rsidRPr="000670FE" w:rsidRDefault="00784A32" w:rsidP="00354887">
            <w:pPr>
              <w:pStyle w:val="TAC"/>
            </w:pPr>
            <w:r w:rsidRPr="000670FE">
              <w:t>-</w:t>
            </w:r>
          </w:p>
        </w:tc>
      </w:tr>
      <w:tr w:rsidR="00784A32" w:rsidRPr="000670FE" w14:paraId="71799CC1" w14:textId="77777777" w:rsidTr="00354887">
        <w:tc>
          <w:tcPr>
            <w:tcW w:w="648" w:type="dxa"/>
            <w:tcBorders>
              <w:top w:val="single" w:sz="4" w:space="0" w:color="auto"/>
              <w:left w:val="single" w:sz="4" w:space="0" w:color="auto"/>
              <w:bottom w:val="single" w:sz="4" w:space="0" w:color="auto"/>
              <w:right w:val="single" w:sz="4" w:space="0" w:color="auto"/>
            </w:tcBorders>
          </w:tcPr>
          <w:p w14:paraId="05D078BA" w14:textId="77777777" w:rsidR="00784A32" w:rsidRPr="000670FE" w:rsidRDefault="00784A32" w:rsidP="00354887">
            <w:pPr>
              <w:pStyle w:val="TAC"/>
            </w:pPr>
            <w:r w:rsidRPr="000670FE">
              <w:t>29</w:t>
            </w:r>
          </w:p>
        </w:tc>
        <w:tc>
          <w:tcPr>
            <w:tcW w:w="3969" w:type="dxa"/>
            <w:tcBorders>
              <w:top w:val="single" w:sz="4" w:space="0" w:color="auto"/>
              <w:left w:val="single" w:sz="4" w:space="0" w:color="auto"/>
              <w:bottom w:val="single" w:sz="4" w:space="0" w:color="auto"/>
              <w:right w:val="single" w:sz="4" w:space="0" w:color="auto"/>
            </w:tcBorders>
          </w:tcPr>
          <w:p w14:paraId="29B43863"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1E3E604"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EFBD5D6"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4736E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D131E2E" w14:textId="77777777" w:rsidR="00784A32" w:rsidRPr="000670FE" w:rsidRDefault="00784A32" w:rsidP="00354887">
            <w:pPr>
              <w:pStyle w:val="TAC"/>
            </w:pPr>
            <w:r w:rsidRPr="000670FE">
              <w:t>-</w:t>
            </w:r>
          </w:p>
        </w:tc>
      </w:tr>
      <w:tr w:rsidR="00784A32" w:rsidRPr="000670FE" w14:paraId="45A7DE45" w14:textId="77777777" w:rsidTr="00354887">
        <w:tc>
          <w:tcPr>
            <w:tcW w:w="648" w:type="dxa"/>
            <w:tcBorders>
              <w:top w:val="single" w:sz="4" w:space="0" w:color="auto"/>
              <w:left w:val="single" w:sz="4" w:space="0" w:color="auto"/>
              <w:bottom w:val="single" w:sz="4" w:space="0" w:color="auto"/>
              <w:right w:val="single" w:sz="4" w:space="0" w:color="auto"/>
            </w:tcBorders>
          </w:tcPr>
          <w:p w14:paraId="617F9458" w14:textId="77777777" w:rsidR="00784A32" w:rsidRPr="000670FE" w:rsidRDefault="00784A32" w:rsidP="00354887">
            <w:pPr>
              <w:pStyle w:val="TAC"/>
            </w:pPr>
            <w:r w:rsidRPr="000670FE">
              <w:t>30</w:t>
            </w:r>
          </w:p>
        </w:tc>
        <w:tc>
          <w:tcPr>
            <w:tcW w:w="3969" w:type="dxa"/>
            <w:tcBorders>
              <w:top w:val="single" w:sz="4" w:space="0" w:color="auto"/>
              <w:left w:val="single" w:sz="4" w:space="0" w:color="auto"/>
              <w:bottom w:val="single" w:sz="4" w:space="0" w:color="auto"/>
              <w:right w:val="single" w:sz="4" w:space="0" w:color="auto"/>
            </w:tcBorders>
          </w:tcPr>
          <w:p w14:paraId="766AD419"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de-affiliated with GROUP D?</w:t>
            </w:r>
          </w:p>
          <w:p w14:paraId="7B57C501"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12DB65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01BA097F"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90AFC6A"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15825FF4" w14:textId="77777777" w:rsidR="00784A32" w:rsidRPr="000670FE" w:rsidRDefault="00784A32" w:rsidP="00354887">
            <w:pPr>
              <w:pStyle w:val="TAC"/>
            </w:pPr>
            <w:r w:rsidRPr="000670FE">
              <w:t>P</w:t>
            </w:r>
          </w:p>
        </w:tc>
      </w:tr>
      <w:tr w:rsidR="00784A32" w:rsidRPr="000670FE" w14:paraId="101FADD3" w14:textId="77777777" w:rsidTr="00354887">
        <w:tc>
          <w:tcPr>
            <w:tcW w:w="648" w:type="dxa"/>
            <w:tcBorders>
              <w:top w:val="single" w:sz="4" w:space="0" w:color="auto"/>
              <w:left w:val="single" w:sz="4" w:space="0" w:color="auto"/>
              <w:bottom w:val="single" w:sz="4" w:space="0" w:color="auto"/>
              <w:right w:val="single" w:sz="4" w:space="0" w:color="auto"/>
            </w:tcBorders>
          </w:tcPr>
          <w:p w14:paraId="5406D39C" w14:textId="77777777" w:rsidR="00784A32" w:rsidRPr="000670FE" w:rsidRDefault="00784A32" w:rsidP="00354887">
            <w:pPr>
              <w:pStyle w:val="TAC"/>
            </w:pPr>
            <w:r w:rsidRPr="000670FE">
              <w:t>31</w:t>
            </w:r>
          </w:p>
        </w:tc>
        <w:tc>
          <w:tcPr>
            <w:tcW w:w="3969" w:type="dxa"/>
            <w:tcBorders>
              <w:top w:val="single" w:sz="4" w:space="0" w:color="auto"/>
              <w:left w:val="single" w:sz="4" w:space="0" w:color="auto"/>
              <w:bottom w:val="single" w:sz="4" w:space="0" w:color="auto"/>
              <w:right w:val="single" w:sz="4" w:space="0" w:color="auto"/>
            </w:tcBorders>
          </w:tcPr>
          <w:p w14:paraId="24F0D9A5" w14:textId="77777777" w:rsidR="00784A32" w:rsidRPr="000670FE" w:rsidRDefault="00784A32" w:rsidP="00354887">
            <w:pPr>
              <w:pStyle w:val="TAL"/>
              <w:rPr>
                <w:rFonts w:cs="Arial"/>
                <w:szCs w:val="18"/>
              </w:rPr>
            </w:pPr>
            <w:r w:rsidRPr="000670FE">
              <w:rPr>
                <w:rFonts w:cs="Arial"/>
                <w:szCs w:val="18"/>
              </w:rPr>
              <w:t>Make the MCVideo User send a request to have a target user affiliate to a MCVideo group, GROUP D (negotiated mode).</w:t>
            </w:r>
          </w:p>
          <w:p w14:paraId="46DA5DD7"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24EE536"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7BC15DE"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59FC9E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E117E1B" w14:textId="77777777" w:rsidR="00784A32" w:rsidRPr="000670FE" w:rsidRDefault="00784A32" w:rsidP="00354887">
            <w:pPr>
              <w:pStyle w:val="TAC"/>
            </w:pPr>
            <w:r w:rsidRPr="000670FE">
              <w:t>-</w:t>
            </w:r>
          </w:p>
        </w:tc>
      </w:tr>
      <w:tr w:rsidR="00784A32" w:rsidRPr="000670FE" w14:paraId="5C4812CB" w14:textId="77777777" w:rsidTr="00354887">
        <w:tc>
          <w:tcPr>
            <w:tcW w:w="648" w:type="dxa"/>
            <w:tcBorders>
              <w:top w:val="single" w:sz="4" w:space="0" w:color="auto"/>
              <w:left w:val="single" w:sz="4" w:space="0" w:color="auto"/>
              <w:bottom w:val="single" w:sz="4" w:space="0" w:color="auto"/>
              <w:right w:val="single" w:sz="4" w:space="0" w:color="auto"/>
            </w:tcBorders>
          </w:tcPr>
          <w:p w14:paraId="2A5C2D3A" w14:textId="77777777" w:rsidR="00784A32" w:rsidRPr="000670FE" w:rsidRDefault="00784A32" w:rsidP="00354887">
            <w:pPr>
              <w:pStyle w:val="TAC"/>
            </w:pPr>
            <w:r w:rsidRPr="000670FE">
              <w:t>32</w:t>
            </w:r>
          </w:p>
        </w:tc>
        <w:tc>
          <w:tcPr>
            <w:tcW w:w="3969" w:type="dxa"/>
            <w:tcBorders>
              <w:top w:val="single" w:sz="4" w:space="0" w:color="auto"/>
              <w:left w:val="single" w:sz="4" w:space="0" w:color="auto"/>
              <w:bottom w:val="single" w:sz="4" w:space="0" w:color="auto"/>
              <w:right w:val="single" w:sz="4" w:space="0" w:color="auto"/>
            </w:tcBorders>
          </w:tcPr>
          <w:p w14:paraId="2D3FDF0A" w14:textId="77777777" w:rsidR="00784A32" w:rsidRPr="000670FE" w:rsidRDefault="00784A32" w:rsidP="00354887">
            <w:pPr>
              <w:pStyle w:val="TAL"/>
              <w:rPr>
                <w:rFonts w:cs="Arial"/>
                <w:szCs w:val="18"/>
              </w:rPr>
            </w:pPr>
            <w:r w:rsidRPr="000670FE">
              <w:rPr>
                <w:rFonts w:cs="Arial"/>
                <w:szCs w:val="18"/>
              </w:rPr>
              <w:t>Check: Does the UE (MCVideo Client) send a SIP MESSAGE to have a target user affiliate with GROUP D via negotiated mode?</w:t>
            </w:r>
          </w:p>
        </w:tc>
        <w:tc>
          <w:tcPr>
            <w:tcW w:w="709" w:type="dxa"/>
            <w:tcBorders>
              <w:top w:val="single" w:sz="4" w:space="0" w:color="auto"/>
              <w:left w:val="single" w:sz="4" w:space="0" w:color="auto"/>
              <w:bottom w:val="single" w:sz="4" w:space="0" w:color="auto"/>
              <w:right w:val="single" w:sz="4" w:space="0" w:color="auto"/>
            </w:tcBorders>
          </w:tcPr>
          <w:p w14:paraId="065C5BB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2037A0ED" w14:textId="77777777" w:rsidR="00784A32" w:rsidRPr="000670FE" w:rsidRDefault="00784A32" w:rsidP="00354887">
            <w:pPr>
              <w:pStyle w:val="TAL"/>
              <w:rPr>
                <w:rFonts w:cs="Arial"/>
                <w:szCs w:val="18"/>
              </w:rPr>
            </w:pPr>
            <w:r w:rsidRPr="000670FE">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12559F9" w14:textId="77777777" w:rsidR="00784A32" w:rsidRPr="000670FE" w:rsidRDefault="00784A32" w:rsidP="00354887">
            <w:pPr>
              <w:pStyle w:val="TAC"/>
            </w:pPr>
            <w:r w:rsidRPr="000670FE">
              <w:t>6</w:t>
            </w:r>
          </w:p>
        </w:tc>
        <w:tc>
          <w:tcPr>
            <w:tcW w:w="892" w:type="dxa"/>
            <w:tcBorders>
              <w:top w:val="single" w:sz="4" w:space="0" w:color="auto"/>
              <w:left w:val="single" w:sz="4" w:space="0" w:color="auto"/>
              <w:bottom w:val="single" w:sz="4" w:space="0" w:color="auto"/>
              <w:right w:val="single" w:sz="4" w:space="0" w:color="auto"/>
            </w:tcBorders>
          </w:tcPr>
          <w:p w14:paraId="60F96FEF" w14:textId="77777777" w:rsidR="00784A32" w:rsidRPr="000670FE" w:rsidRDefault="00784A32" w:rsidP="00354887">
            <w:pPr>
              <w:pStyle w:val="TAC"/>
            </w:pPr>
            <w:r w:rsidRPr="000670FE">
              <w:t>P</w:t>
            </w:r>
          </w:p>
        </w:tc>
      </w:tr>
      <w:tr w:rsidR="00784A32" w:rsidRPr="000670FE" w14:paraId="67FC8F25" w14:textId="77777777" w:rsidTr="00354887">
        <w:tc>
          <w:tcPr>
            <w:tcW w:w="648" w:type="dxa"/>
            <w:tcBorders>
              <w:top w:val="single" w:sz="4" w:space="0" w:color="auto"/>
              <w:left w:val="single" w:sz="4" w:space="0" w:color="auto"/>
              <w:bottom w:val="single" w:sz="4" w:space="0" w:color="auto"/>
              <w:right w:val="single" w:sz="4" w:space="0" w:color="auto"/>
            </w:tcBorders>
          </w:tcPr>
          <w:p w14:paraId="5405CFF5" w14:textId="77777777" w:rsidR="00784A32" w:rsidRPr="000670FE" w:rsidRDefault="00784A32" w:rsidP="00354887">
            <w:pPr>
              <w:pStyle w:val="TAC"/>
            </w:pPr>
            <w:r w:rsidRPr="000670FE">
              <w:t>33</w:t>
            </w:r>
          </w:p>
        </w:tc>
        <w:tc>
          <w:tcPr>
            <w:tcW w:w="3969" w:type="dxa"/>
            <w:tcBorders>
              <w:top w:val="single" w:sz="4" w:space="0" w:color="auto"/>
              <w:left w:val="single" w:sz="4" w:space="0" w:color="auto"/>
              <w:bottom w:val="single" w:sz="4" w:space="0" w:color="auto"/>
              <w:right w:val="single" w:sz="4" w:space="0" w:color="auto"/>
            </w:tcBorders>
          </w:tcPr>
          <w:p w14:paraId="7E07DE84" w14:textId="77777777" w:rsidR="00784A32" w:rsidRPr="000670FE" w:rsidRDefault="00784A32" w:rsidP="00354887">
            <w:pPr>
              <w:pStyle w:val="TAL"/>
              <w:rPr>
                <w:rFonts w:cs="Arial"/>
                <w:szCs w:val="18"/>
              </w:rPr>
            </w:pPr>
            <w:r w:rsidRPr="000670FE">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0EF0591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5970AB2"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E8216B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FAF6D2F" w14:textId="77777777" w:rsidR="00784A32" w:rsidRPr="000670FE" w:rsidRDefault="00784A32" w:rsidP="00354887">
            <w:pPr>
              <w:pStyle w:val="TAC"/>
            </w:pPr>
            <w:r w:rsidRPr="000670FE">
              <w:t>-</w:t>
            </w:r>
          </w:p>
        </w:tc>
      </w:tr>
      <w:tr w:rsidR="00784A32" w:rsidRPr="000670FE" w14:paraId="322FB452" w14:textId="77777777" w:rsidTr="00354887">
        <w:tc>
          <w:tcPr>
            <w:tcW w:w="648" w:type="dxa"/>
            <w:tcBorders>
              <w:top w:val="single" w:sz="4" w:space="0" w:color="auto"/>
              <w:left w:val="single" w:sz="4" w:space="0" w:color="auto"/>
              <w:bottom w:val="single" w:sz="4" w:space="0" w:color="auto"/>
              <w:right w:val="single" w:sz="4" w:space="0" w:color="auto"/>
            </w:tcBorders>
          </w:tcPr>
          <w:p w14:paraId="5F0C6DEF" w14:textId="77777777" w:rsidR="00784A32" w:rsidRPr="000670FE" w:rsidRDefault="00784A32" w:rsidP="00354887">
            <w:pPr>
              <w:pStyle w:val="TAC"/>
            </w:pPr>
            <w:r w:rsidRPr="000670FE">
              <w:t>34</w:t>
            </w:r>
          </w:p>
        </w:tc>
        <w:tc>
          <w:tcPr>
            <w:tcW w:w="3969" w:type="dxa"/>
            <w:tcBorders>
              <w:top w:val="single" w:sz="4" w:space="0" w:color="auto"/>
              <w:left w:val="single" w:sz="4" w:space="0" w:color="auto"/>
              <w:bottom w:val="single" w:sz="4" w:space="0" w:color="auto"/>
              <w:right w:val="single" w:sz="4" w:space="0" w:color="auto"/>
            </w:tcBorders>
          </w:tcPr>
          <w:p w14:paraId="7AE24E73"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6E88FCE"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2E1BFC2"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9863ADD"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D8CEB67" w14:textId="77777777" w:rsidR="00784A32" w:rsidRPr="000670FE" w:rsidRDefault="00784A32" w:rsidP="00354887">
            <w:pPr>
              <w:pStyle w:val="TAC"/>
            </w:pPr>
            <w:r w:rsidRPr="000670FE">
              <w:t>-</w:t>
            </w:r>
          </w:p>
        </w:tc>
      </w:tr>
      <w:tr w:rsidR="00784A32" w:rsidRPr="000670FE" w14:paraId="21E2C82E" w14:textId="77777777" w:rsidTr="00354887">
        <w:tc>
          <w:tcPr>
            <w:tcW w:w="648" w:type="dxa"/>
            <w:tcBorders>
              <w:top w:val="single" w:sz="4" w:space="0" w:color="auto"/>
              <w:left w:val="single" w:sz="4" w:space="0" w:color="auto"/>
              <w:bottom w:val="single" w:sz="4" w:space="0" w:color="auto"/>
              <w:right w:val="single" w:sz="4" w:space="0" w:color="auto"/>
            </w:tcBorders>
          </w:tcPr>
          <w:p w14:paraId="6B2588D3" w14:textId="77777777" w:rsidR="00784A32" w:rsidRPr="000670FE" w:rsidRDefault="00784A32" w:rsidP="00354887">
            <w:pPr>
              <w:pStyle w:val="TAC"/>
            </w:pPr>
            <w:r w:rsidRPr="000670FE">
              <w:t>35</w:t>
            </w:r>
          </w:p>
        </w:tc>
        <w:tc>
          <w:tcPr>
            <w:tcW w:w="3969" w:type="dxa"/>
            <w:tcBorders>
              <w:top w:val="single" w:sz="4" w:space="0" w:color="auto"/>
              <w:left w:val="single" w:sz="4" w:space="0" w:color="auto"/>
              <w:bottom w:val="single" w:sz="4" w:space="0" w:color="auto"/>
              <w:right w:val="single" w:sz="4" w:space="0" w:color="auto"/>
            </w:tcBorders>
          </w:tcPr>
          <w:p w14:paraId="19FEFB18"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65F385AF"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A5C6CBB"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6C419D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C1F8FF7" w14:textId="77777777" w:rsidR="00784A32" w:rsidRPr="000670FE" w:rsidRDefault="00784A32" w:rsidP="00354887">
            <w:pPr>
              <w:pStyle w:val="TAC"/>
            </w:pPr>
            <w:r w:rsidRPr="000670FE">
              <w:t>-</w:t>
            </w:r>
          </w:p>
        </w:tc>
      </w:tr>
      <w:tr w:rsidR="00784A32" w:rsidRPr="000670FE" w14:paraId="75C5EC41" w14:textId="77777777" w:rsidTr="00354887">
        <w:tc>
          <w:tcPr>
            <w:tcW w:w="648" w:type="dxa"/>
            <w:tcBorders>
              <w:top w:val="single" w:sz="4" w:space="0" w:color="auto"/>
              <w:left w:val="single" w:sz="4" w:space="0" w:color="auto"/>
              <w:bottom w:val="single" w:sz="4" w:space="0" w:color="auto"/>
              <w:right w:val="single" w:sz="4" w:space="0" w:color="auto"/>
            </w:tcBorders>
          </w:tcPr>
          <w:p w14:paraId="14265133" w14:textId="77777777" w:rsidR="00784A32" w:rsidRPr="000670FE" w:rsidRDefault="00784A32" w:rsidP="00354887">
            <w:pPr>
              <w:pStyle w:val="TAC"/>
            </w:pPr>
            <w:r w:rsidRPr="000670FE">
              <w:t>36</w:t>
            </w:r>
          </w:p>
        </w:tc>
        <w:tc>
          <w:tcPr>
            <w:tcW w:w="3969" w:type="dxa"/>
            <w:tcBorders>
              <w:top w:val="single" w:sz="4" w:space="0" w:color="auto"/>
              <w:left w:val="single" w:sz="4" w:space="0" w:color="auto"/>
              <w:bottom w:val="single" w:sz="4" w:space="0" w:color="auto"/>
              <w:right w:val="single" w:sz="4" w:space="0" w:color="auto"/>
            </w:tcBorders>
          </w:tcPr>
          <w:p w14:paraId="1D05C5C1"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018047BF"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14D1A91"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600FEA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F3600B5" w14:textId="77777777" w:rsidR="00784A32" w:rsidRPr="000670FE" w:rsidRDefault="00784A32" w:rsidP="00354887">
            <w:pPr>
              <w:pStyle w:val="TAC"/>
            </w:pPr>
            <w:r w:rsidRPr="000670FE">
              <w:t>-</w:t>
            </w:r>
          </w:p>
        </w:tc>
      </w:tr>
      <w:tr w:rsidR="00784A32" w:rsidRPr="000670FE" w14:paraId="14E5F2F8" w14:textId="77777777" w:rsidTr="00354887">
        <w:tc>
          <w:tcPr>
            <w:tcW w:w="648" w:type="dxa"/>
            <w:tcBorders>
              <w:top w:val="single" w:sz="4" w:space="0" w:color="auto"/>
              <w:left w:val="single" w:sz="4" w:space="0" w:color="auto"/>
              <w:bottom w:val="single" w:sz="4" w:space="0" w:color="auto"/>
              <w:right w:val="single" w:sz="4" w:space="0" w:color="auto"/>
            </w:tcBorders>
          </w:tcPr>
          <w:p w14:paraId="450564E9" w14:textId="77777777" w:rsidR="00784A32" w:rsidRPr="000670FE" w:rsidRDefault="00784A32" w:rsidP="00354887">
            <w:pPr>
              <w:pStyle w:val="TAC"/>
            </w:pPr>
            <w:r w:rsidRPr="000670FE">
              <w:t>37</w:t>
            </w:r>
          </w:p>
        </w:tc>
        <w:tc>
          <w:tcPr>
            <w:tcW w:w="3969" w:type="dxa"/>
            <w:tcBorders>
              <w:top w:val="single" w:sz="4" w:space="0" w:color="auto"/>
              <w:left w:val="single" w:sz="4" w:space="0" w:color="auto"/>
              <w:bottom w:val="single" w:sz="4" w:space="0" w:color="auto"/>
              <w:right w:val="single" w:sz="4" w:space="0" w:color="auto"/>
            </w:tcBorders>
          </w:tcPr>
          <w:p w14:paraId="7AFD1CAD"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B42177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18B7C43"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F2AE11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B0B2061" w14:textId="77777777" w:rsidR="00784A32" w:rsidRPr="000670FE" w:rsidRDefault="00784A32" w:rsidP="00354887">
            <w:pPr>
              <w:pStyle w:val="TAC"/>
            </w:pPr>
            <w:r w:rsidRPr="000670FE">
              <w:t>-</w:t>
            </w:r>
          </w:p>
        </w:tc>
      </w:tr>
      <w:tr w:rsidR="00784A32" w:rsidRPr="000670FE" w14:paraId="1B83DF3C" w14:textId="77777777" w:rsidTr="00354887">
        <w:tc>
          <w:tcPr>
            <w:tcW w:w="648" w:type="dxa"/>
            <w:tcBorders>
              <w:top w:val="single" w:sz="4" w:space="0" w:color="auto"/>
              <w:left w:val="single" w:sz="4" w:space="0" w:color="auto"/>
              <w:bottom w:val="single" w:sz="4" w:space="0" w:color="auto"/>
              <w:right w:val="single" w:sz="4" w:space="0" w:color="auto"/>
            </w:tcBorders>
          </w:tcPr>
          <w:p w14:paraId="54A6E3BE" w14:textId="77777777" w:rsidR="00784A32" w:rsidRPr="000670FE" w:rsidRDefault="00784A32" w:rsidP="00354887">
            <w:pPr>
              <w:pStyle w:val="TAC"/>
            </w:pPr>
            <w:r w:rsidRPr="000670FE">
              <w:t>38</w:t>
            </w:r>
          </w:p>
        </w:tc>
        <w:tc>
          <w:tcPr>
            <w:tcW w:w="3969" w:type="dxa"/>
            <w:tcBorders>
              <w:top w:val="single" w:sz="4" w:space="0" w:color="auto"/>
              <w:left w:val="single" w:sz="4" w:space="0" w:color="auto"/>
              <w:bottom w:val="single" w:sz="4" w:space="0" w:color="auto"/>
              <w:right w:val="single" w:sz="4" w:space="0" w:color="auto"/>
            </w:tcBorders>
          </w:tcPr>
          <w:p w14:paraId="217BCD16"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affiliated with GROUP D?</w:t>
            </w:r>
          </w:p>
          <w:p w14:paraId="25778F66"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6C4FDB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E454DA2"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3C03411"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3F9A3F86" w14:textId="77777777" w:rsidR="00784A32" w:rsidRPr="000670FE" w:rsidRDefault="00784A32" w:rsidP="00354887">
            <w:pPr>
              <w:pStyle w:val="TAC"/>
            </w:pPr>
            <w:r w:rsidRPr="000670FE">
              <w:t>P</w:t>
            </w:r>
          </w:p>
        </w:tc>
      </w:tr>
      <w:tr w:rsidR="00784A32" w:rsidRPr="000670FE" w14:paraId="42C45224" w14:textId="77777777" w:rsidTr="00354887">
        <w:tc>
          <w:tcPr>
            <w:tcW w:w="648" w:type="dxa"/>
            <w:tcBorders>
              <w:top w:val="single" w:sz="4" w:space="0" w:color="auto"/>
              <w:left w:val="single" w:sz="4" w:space="0" w:color="auto"/>
              <w:bottom w:val="single" w:sz="4" w:space="0" w:color="auto"/>
              <w:right w:val="single" w:sz="4" w:space="0" w:color="auto"/>
            </w:tcBorders>
          </w:tcPr>
          <w:p w14:paraId="2D17B553" w14:textId="77777777" w:rsidR="00784A32" w:rsidRPr="000670FE" w:rsidRDefault="00784A32" w:rsidP="00354887">
            <w:pPr>
              <w:pStyle w:val="TAC"/>
            </w:pPr>
            <w:r w:rsidRPr="000670FE">
              <w:t>39</w:t>
            </w:r>
          </w:p>
        </w:tc>
        <w:tc>
          <w:tcPr>
            <w:tcW w:w="3969" w:type="dxa"/>
            <w:tcBorders>
              <w:top w:val="single" w:sz="4" w:space="0" w:color="auto"/>
              <w:left w:val="single" w:sz="4" w:space="0" w:color="auto"/>
              <w:bottom w:val="single" w:sz="4" w:space="0" w:color="auto"/>
              <w:right w:val="single" w:sz="4" w:space="0" w:color="auto"/>
            </w:tcBorders>
          </w:tcPr>
          <w:p w14:paraId="0193F14C" w14:textId="77777777" w:rsidR="00784A32" w:rsidRPr="000670FE" w:rsidRDefault="00784A32" w:rsidP="00354887">
            <w:pPr>
              <w:pStyle w:val="TAL"/>
              <w:rPr>
                <w:rFonts w:cs="Arial"/>
                <w:szCs w:val="18"/>
              </w:rPr>
            </w:pPr>
            <w:r w:rsidRPr="000670FE">
              <w:rPr>
                <w:rFonts w:cs="Arial"/>
                <w:szCs w:val="18"/>
              </w:rPr>
              <w:t>Make the MCVideo User send a request to de-subscribe from affiliation status changes of a target user.</w:t>
            </w:r>
          </w:p>
          <w:p w14:paraId="239C904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858D3CF"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2C27884"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99626A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056F366" w14:textId="77777777" w:rsidR="00784A32" w:rsidRPr="000670FE" w:rsidRDefault="00784A32" w:rsidP="00354887">
            <w:pPr>
              <w:pStyle w:val="TAC"/>
            </w:pPr>
            <w:r w:rsidRPr="000670FE">
              <w:t>-</w:t>
            </w:r>
          </w:p>
        </w:tc>
      </w:tr>
      <w:tr w:rsidR="00784A32" w:rsidRPr="000670FE" w14:paraId="58137EA7" w14:textId="77777777" w:rsidTr="00354887">
        <w:tc>
          <w:tcPr>
            <w:tcW w:w="648" w:type="dxa"/>
            <w:tcBorders>
              <w:top w:val="single" w:sz="4" w:space="0" w:color="auto"/>
              <w:left w:val="single" w:sz="4" w:space="0" w:color="auto"/>
              <w:bottom w:val="single" w:sz="4" w:space="0" w:color="auto"/>
              <w:right w:val="single" w:sz="4" w:space="0" w:color="auto"/>
            </w:tcBorders>
          </w:tcPr>
          <w:p w14:paraId="009010DD" w14:textId="77777777" w:rsidR="00784A32" w:rsidRPr="000670FE" w:rsidRDefault="00784A32" w:rsidP="00354887">
            <w:pPr>
              <w:pStyle w:val="TAC"/>
            </w:pPr>
            <w:r w:rsidRPr="000670FE">
              <w:t>40</w:t>
            </w:r>
          </w:p>
        </w:tc>
        <w:tc>
          <w:tcPr>
            <w:tcW w:w="3969" w:type="dxa"/>
            <w:tcBorders>
              <w:top w:val="single" w:sz="4" w:space="0" w:color="auto"/>
              <w:left w:val="single" w:sz="4" w:space="0" w:color="auto"/>
              <w:bottom w:val="single" w:sz="4" w:space="0" w:color="auto"/>
              <w:right w:val="single" w:sz="4" w:space="0" w:color="auto"/>
            </w:tcBorders>
          </w:tcPr>
          <w:p w14:paraId="31E3A356" w14:textId="77777777" w:rsidR="00784A32" w:rsidRPr="000670FE" w:rsidRDefault="00784A32" w:rsidP="00354887">
            <w:pPr>
              <w:pStyle w:val="TAL"/>
              <w:rPr>
                <w:rFonts w:cs="Arial"/>
                <w:szCs w:val="18"/>
              </w:rPr>
            </w:pPr>
            <w:r w:rsidRPr="000670FE">
              <w:rPr>
                <w:rFonts w:cs="Arial"/>
                <w:szCs w:val="18"/>
              </w:rPr>
              <w:t xml:space="preserve">Check: Does the UE (MCVideo Client) send a SIP SUBSCRIBE message with the Expires header field set to zero to de-subscribe from affiliation status changes for a target user? </w:t>
            </w:r>
          </w:p>
        </w:tc>
        <w:tc>
          <w:tcPr>
            <w:tcW w:w="709" w:type="dxa"/>
            <w:tcBorders>
              <w:top w:val="single" w:sz="4" w:space="0" w:color="auto"/>
              <w:left w:val="single" w:sz="4" w:space="0" w:color="auto"/>
              <w:bottom w:val="single" w:sz="4" w:space="0" w:color="auto"/>
              <w:right w:val="single" w:sz="4" w:space="0" w:color="auto"/>
            </w:tcBorders>
          </w:tcPr>
          <w:p w14:paraId="04FDE4CD"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B3F4130"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4B48CD0" w14:textId="77777777" w:rsidR="00784A32" w:rsidRPr="000670FE" w:rsidRDefault="00784A32" w:rsidP="00354887">
            <w:pPr>
              <w:pStyle w:val="TAC"/>
            </w:pPr>
            <w:r w:rsidRPr="000670FE">
              <w:t>7</w:t>
            </w:r>
          </w:p>
        </w:tc>
        <w:tc>
          <w:tcPr>
            <w:tcW w:w="892" w:type="dxa"/>
            <w:tcBorders>
              <w:top w:val="single" w:sz="4" w:space="0" w:color="auto"/>
              <w:left w:val="single" w:sz="4" w:space="0" w:color="auto"/>
              <w:bottom w:val="single" w:sz="4" w:space="0" w:color="auto"/>
              <w:right w:val="single" w:sz="4" w:space="0" w:color="auto"/>
            </w:tcBorders>
          </w:tcPr>
          <w:p w14:paraId="7D8AFCDC" w14:textId="77777777" w:rsidR="00784A32" w:rsidRPr="000670FE" w:rsidRDefault="00784A32" w:rsidP="00354887">
            <w:pPr>
              <w:pStyle w:val="TAC"/>
            </w:pPr>
            <w:r w:rsidRPr="000670FE">
              <w:t>P</w:t>
            </w:r>
          </w:p>
        </w:tc>
      </w:tr>
      <w:tr w:rsidR="00784A32" w:rsidRPr="000670FE" w14:paraId="6542C3B0" w14:textId="77777777" w:rsidTr="00354887">
        <w:tc>
          <w:tcPr>
            <w:tcW w:w="648" w:type="dxa"/>
            <w:tcBorders>
              <w:top w:val="single" w:sz="4" w:space="0" w:color="auto"/>
              <w:left w:val="single" w:sz="4" w:space="0" w:color="auto"/>
              <w:bottom w:val="single" w:sz="4" w:space="0" w:color="auto"/>
              <w:right w:val="single" w:sz="4" w:space="0" w:color="auto"/>
            </w:tcBorders>
          </w:tcPr>
          <w:p w14:paraId="7EEEBAE2" w14:textId="77777777" w:rsidR="00784A32" w:rsidRPr="000670FE" w:rsidRDefault="00784A32" w:rsidP="00354887">
            <w:pPr>
              <w:pStyle w:val="TAC"/>
            </w:pPr>
            <w:r w:rsidRPr="000670FE">
              <w:t>41</w:t>
            </w:r>
          </w:p>
        </w:tc>
        <w:tc>
          <w:tcPr>
            <w:tcW w:w="3969" w:type="dxa"/>
            <w:tcBorders>
              <w:top w:val="single" w:sz="4" w:space="0" w:color="auto"/>
              <w:left w:val="single" w:sz="4" w:space="0" w:color="auto"/>
              <w:bottom w:val="single" w:sz="4" w:space="0" w:color="auto"/>
              <w:right w:val="single" w:sz="4" w:space="0" w:color="auto"/>
            </w:tcBorders>
          </w:tcPr>
          <w:p w14:paraId="278477B9" w14:textId="77777777" w:rsidR="00784A32" w:rsidRPr="000670FE" w:rsidRDefault="00784A32" w:rsidP="00354887">
            <w:pPr>
              <w:pStyle w:val="TAL"/>
              <w:rPr>
                <w:rFonts w:cs="Arial"/>
                <w:szCs w:val="18"/>
              </w:rPr>
            </w:pPr>
            <w:r w:rsidRPr="000670FE">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1FF1C55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92D0309"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EDA34F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42F4A50" w14:textId="77777777" w:rsidR="00784A32" w:rsidRPr="000670FE" w:rsidRDefault="00784A32" w:rsidP="00354887">
            <w:pPr>
              <w:pStyle w:val="TAC"/>
            </w:pPr>
            <w:r w:rsidRPr="000670FE">
              <w:t>-</w:t>
            </w:r>
          </w:p>
        </w:tc>
      </w:tr>
      <w:tr w:rsidR="00784A32" w:rsidRPr="000670FE" w14:paraId="5E943896" w14:textId="77777777" w:rsidTr="00354887">
        <w:tc>
          <w:tcPr>
            <w:tcW w:w="648" w:type="dxa"/>
            <w:tcBorders>
              <w:top w:val="single" w:sz="4" w:space="0" w:color="auto"/>
              <w:left w:val="single" w:sz="4" w:space="0" w:color="auto"/>
              <w:bottom w:val="single" w:sz="4" w:space="0" w:color="auto"/>
              <w:right w:val="single" w:sz="4" w:space="0" w:color="auto"/>
            </w:tcBorders>
          </w:tcPr>
          <w:p w14:paraId="4D5A34F7" w14:textId="77777777" w:rsidR="00784A32" w:rsidRPr="000670FE" w:rsidRDefault="00784A32" w:rsidP="00354887">
            <w:pPr>
              <w:pStyle w:val="TAC"/>
            </w:pPr>
            <w:r w:rsidRPr="000670FE">
              <w:t>42</w:t>
            </w:r>
          </w:p>
        </w:tc>
        <w:tc>
          <w:tcPr>
            <w:tcW w:w="3969" w:type="dxa"/>
            <w:tcBorders>
              <w:top w:val="single" w:sz="4" w:space="0" w:color="auto"/>
              <w:left w:val="single" w:sz="4" w:space="0" w:color="auto"/>
              <w:bottom w:val="single" w:sz="4" w:space="0" w:color="auto"/>
              <w:right w:val="single" w:sz="4" w:space="0" w:color="auto"/>
            </w:tcBorders>
          </w:tcPr>
          <w:p w14:paraId="18AED581" w14:textId="77777777" w:rsidR="00784A32" w:rsidRPr="000670FE" w:rsidRDefault="00784A32" w:rsidP="00354887">
            <w:pPr>
              <w:pStyle w:val="TAL"/>
              <w:rPr>
                <w:rFonts w:cs="Arial"/>
                <w:szCs w:val="18"/>
              </w:rPr>
            </w:pPr>
            <w:r w:rsidRPr="000670FE">
              <w:rPr>
                <w:rFonts w:cs="Arial"/>
                <w:szCs w:val="18"/>
              </w:rPr>
              <w:t>Make the MCVideo User send a request to de-affiliate from a MCVideo group, GROUP D.</w:t>
            </w:r>
          </w:p>
          <w:p w14:paraId="06416D50"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70B596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29726964"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2541DD0C"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AC9E648" w14:textId="77777777" w:rsidR="00784A32" w:rsidRPr="000670FE" w:rsidRDefault="00784A32" w:rsidP="00354887">
            <w:pPr>
              <w:pStyle w:val="TAC"/>
            </w:pPr>
            <w:r w:rsidRPr="000670FE">
              <w:t>-</w:t>
            </w:r>
          </w:p>
        </w:tc>
      </w:tr>
      <w:tr w:rsidR="00784A32" w:rsidRPr="000670FE" w14:paraId="03BFD874" w14:textId="77777777" w:rsidTr="00354887">
        <w:tc>
          <w:tcPr>
            <w:tcW w:w="648" w:type="dxa"/>
            <w:tcBorders>
              <w:top w:val="single" w:sz="4" w:space="0" w:color="auto"/>
              <w:left w:val="single" w:sz="4" w:space="0" w:color="auto"/>
              <w:bottom w:val="single" w:sz="4" w:space="0" w:color="auto"/>
              <w:right w:val="single" w:sz="4" w:space="0" w:color="auto"/>
            </w:tcBorders>
          </w:tcPr>
          <w:p w14:paraId="774BCA00" w14:textId="77777777" w:rsidR="00784A32" w:rsidRPr="000670FE" w:rsidRDefault="00784A32" w:rsidP="00354887">
            <w:pPr>
              <w:pStyle w:val="TAC"/>
            </w:pPr>
            <w:r w:rsidRPr="000670FE">
              <w:t>43</w:t>
            </w:r>
          </w:p>
        </w:tc>
        <w:tc>
          <w:tcPr>
            <w:tcW w:w="3969" w:type="dxa"/>
            <w:tcBorders>
              <w:top w:val="single" w:sz="4" w:space="0" w:color="auto"/>
              <w:left w:val="single" w:sz="4" w:space="0" w:color="auto"/>
              <w:bottom w:val="single" w:sz="4" w:space="0" w:color="auto"/>
              <w:right w:val="single" w:sz="4" w:space="0" w:color="auto"/>
            </w:tcBorders>
          </w:tcPr>
          <w:p w14:paraId="31915757" w14:textId="77777777" w:rsidR="00784A32" w:rsidRPr="000670FE" w:rsidRDefault="00784A32" w:rsidP="00354887">
            <w:pPr>
              <w:pStyle w:val="TAL"/>
              <w:rPr>
                <w:rFonts w:cs="Arial"/>
                <w:szCs w:val="18"/>
              </w:rPr>
            </w:pPr>
            <w:r w:rsidRPr="000670FE">
              <w:rPr>
                <w:rFonts w:cs="Arial"/>
                <w:szCs w:val="18"/>
              </w:rPr>
              <w:t>Check: Does the UE (MCVideo Client) send a SIP PUBLISH message to de-affiliate with GROUP D?</w:t>
            </w:r>
          </w:p>
        </w:tc>
        <w:tc>
          <w:tcPr>
            <w:tcW w:w="709" w:type="dxa"/>
            <w:tcBorders>
              <w:top w:val="single" w:sz="4" w:space="0" w:color="auto"/>
              <w:left w:val="single" w:sz="4" w:space="0" w:color="auto"/>
              <w:bottom w:val="single" w:sz="4" w:space="0" w:color="auto"/>
              <w:right w:val="single" w:sz="4" w:space="0" w:color="auto"/>
            </w:tcBorders>
          </w:tcPr>
          <w:p w14:paraId="2FD06977"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696AD14C"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41EC2CFF" w14:textId="77777777" w:rsidR="00784A32" w:rsidRPr="000670FE" w:rsidRDefault="00784A32" w:rsidP="00354887">
            <w:pPr>
              <w:pStyle w:val="TAC"/>
            </w:pPr>
            <w:r w:rsidRPr="000670FE">
              <w:t>8</w:t>
            </w:r>
          </w:p>
        </w:tc>
        <w:tc>
          <w:tcPr>
            <w:tcW w:w="892" w:type="dxa"/>
            <w:tcBorders>
              <w:top w:val="single" w:sz="4" w:space="0" w:color="auto"/>
              <w:left w:val="single" w:sz="4" w:space="0" w:color="auto"/>
              <w:bottom w:val="single" w:sz="4" w:space="0" w:color="auto"/>
              <w:right w:val="single" w:sz="4" w:space="0" w:color="auto"/>
            </w:tcBorders>
          </w:tcPr>
          <w:p w14:paraId="1C870B0E" w14:textId="77777777" w:rsidR="00784A32" w:rsidRPr="000670FE" w:rsidRDefault="00784A32" w:rsidP="00354887">
            <w:pPr>
              <w:pStyle w:val="TAC"/>
            </w:pPr>
            <w:r w:rsidRPr="000670FE">
              <w:t>P</w:t>
            </w:r>
          </w:p>
        </w:tc>
      </w:tr>
      <w:tr w:rsidR="00784A32" w:rsidRPr="000670FE" w14:paraId="25A6565D" w14:textId="77777777" w:rsidTr="00354887">
        <w:tc>
          <w:tcPr>
            <w:tcW w:w="648" w:type="dxa"/>
            <w:tcBorders>
              <w:top w:val="single" w:sz="4" w:space="0" w:color="auto"/>
              <w:left w:val="single" w:sz="4" w:space="0" w:color="auto"/>
              <w:bottom w:val="single" w:sz="4" w:space="0" w:color="auto"/>
              <w:right w:val="single" w:sz="4" w:space="0" w:color="auto"/>
            </w:tcBorders>
          </w:tcPr>
          <w:p w14:paraId="71DF8EBD" w14:textId="77777777" w:rsidR="00784A32" w:rsidRPr="000670FE" w:rsidRDefault="00784A32" w:rsidP="00354887">
            <w:pPr>
              <w:pStyle w:val="TAC"/>
            </w:pPr>
            <w:r w:rsidRPr="000670FE">
              <w:t>44</w:t>
            </w:r>
          </w:p>
        </w:tc>
        <w:tc>
          <w:tcPr>
            <w:tcW w:w="3969" w:type="dxa"/>
            <w:tcBorders>
              <w:top w:val="single" w:sz="4" w:space="0" w:color="auto"/>
              <w:left w:val="single" w:sz="4" w:space="0" w:color="auto"/>
              <w:bottom w:val="single" w:sz="4" w:space="0" w:color="auto"/>
              <w:right w:val="single" w:sz="4" w:space="0" w:color="auto"/>
            </w:tcBorders>
          </w:tcPr>
          <w:p w14:paraId="2873D622" w14:textId="77777777" w:rsidR="00784A32" w:rsidRPr="000670FE" w:rsidRDefault="00784A32" w:rsidP="00354887">
            <w:pPr>
              <w:pStyle w:val="TAL"/>
              <w:rPr>
                <w:rFonts w:cs="Arial"/>
                <w:szCs w:val="18"/>
              </w:rPr>
            </w:pPr>
            <w:r w:rsidRPr="000670FE">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EEA985C"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08E4029A"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E44871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6005415" w14:textId="77777777" w:rsidR="00784A32" w:rsidRPr="000670FE" w:rsidRDefault="00784A32" w:rsidP="00354887">
            <w:pPr>
              <w:pStyle w:val="TAC"/>
            </w:pPr>
            <w:r w:rsidRPr="000670FE">
              <w:t>-</w:t>
            </w:r>
          </w:p>
        </w:tc>
      </w:tr>
      <w:tr w:rsidR="00784A32" w:rsidRPr="000670FE" w14:paraId="4E3B821D" w14:textId="77777777" w:rsidTr="00354887">
        <w:tc>
          <w:tcPr>
            <w:tcW w:w="648" w:type="dxa"/>
            <w:tcBorders>
              <w:top w:val="single" w:sz="4" w:space="0" w:color="auto"/>
              <w:left w:val="single" w:sz="4" w:space="0" w:color="auto"/>
              <w:bottom w:val="single" w:sz="4" w:space="0" w:color="auto"/>
              <w:right w:val="single" w:sz="4" w:space="0" w:color="auto"/>
            </w:tcBorders>
          </w:tcPr>
          <w:p w14:paraId="794BF21E" w14:textId="77777777" w:rsidR="00784A32" w:rsidRPr="000670FE" w:rsidRDefault="00784A32" w:rsidP="00354887">
            <w:pPr>
              <w:pStyle w:val="TAC"/>
            </w:pPr>
            <w:r w:rsidRPr="000670FE">
              <w:t>45</w:t>
            </w:r>
          </w:p>
        </w:tc>
        <w:tc>
          <w:tcPr>
            <w:tcW w:w="3969" w:type="dxa"/>
            <w:tcBorders>
              <w:top w:val="single" w:sz="4" w:space="0" w:color="auto"/>
              <w:left w:val="single" w:sz="4" w:space="0" w:color="auto"/>
              <w:bottom w:val="single" w:sz="4" w:space="0" w:color="auto"/>
              <w:right w:val="single" w:sz="4" w:space="0" w:color="auto"/>
            </w:tcBorders>
          </w:tcPr>
          <w:p w14:paraId="71945BE9"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396F2F4"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0F3577A"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026FBF3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4063C14" w14:textId="77777777" w:rsidR="00784A32" w:rsidRPr="000670FE" w:rsidRDefault="00784A32" w:rsidP="00354887">
            <w:pPr>
              <w:pStyle w:val="TAC"/>
            </w:pPr>
            <w:r w:rsidRPr="000670FE">
              <w:t>-</w:t>
            </w:r>
          </w:p>
        </w:tc>
      </w:tr>
      <w:tr w:rsidR="00784A32" w:rsidRPr="000670FE" w14:paraId="399209F3" w14:textId="77777777" w:rsidTr="00354887">
        <w:tc>
          <w:tcPr>
            <w:tcW w:w="648" w:type="dxa"/>
            <w:tcBorders>
              <w:top w:val="single" w:sz="4" w:space="0" w:color="auto"/>
              <w:left w:val="single" w:sz="4" w:space="0" w:color="auto"/>
              <w:bottom w:val="single" w:sz="4" w:space="0" w:color="auto"/>
              <w:right w:val="single" w:sz="4" w:space="0" w:color="auto"/>
            </w:tcBorders>
          </w:tcPr>
          <w:p w14:paraId="5BFB81E1" w14:textId="77777777" w:rsidR="00784A32" w:rsidRPr="000670FE" w:rsidRDefault="00784A32" w:rsidP="00354887">
            <w:pPr>
              <w:pStyle w:val="TAC"/>
            </w:pPr>
            <w:r w:rsidRPr="000670FE">
              <w:t>46</w:t>
            </w:r>
          </w:p>
        </w:tc>
        <w:tc>
          <w:tcPr>
            <w:tcW w:w="3969" w:type="dxa"/>
            <w:tcBorders>
              <w:top w:val="single" w:sz="4" w:space="0" w:color="auto"/>
              <w:left w:val="single" w:sz="4" w:space="0" w:color="auto"/>
              <w:bottom w:val="single" w:sz="4" w:space="0" w:color="auto"/>
              <w:right w:val="single" w:sz="4" w:space="0" w:color="auto"/>
            </w:tcBorders>
          </w:tcPr>
          <w:p w14:paraId="5AB26B6E"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9D03ADF"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46F43AC"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B83DBF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C9ACC07" w14:textId="77777777" w:rsidR="00784A32" w:rsidRPr="000670FE" w:rsidRDefault="00784A32" w:rsidP="00354887">
            <w:pPr>
              <w:pStyle w:val="TAC"/>
            </w:pPr>
            <w:r w:rsidRPr="000670FE">
              <w:t>-</w:t>
            </w:r>
          </w:p>
        </w:tc>
      </w:tr>
      <w:tr w:rsidR="00784A32" w:rsidRPr="000670FE" w14:paraId="239F5D62" w14:textId="77777777" w:rsidTr="00354887">
        <w:tc>
          <w:tcPr>
            <w:tcW w:w="648" w:type="dxa"/>
            <w:tcBorders>
              <w:top w:val="single" w:sz="4" w:space="0" w:color="auto"/>
              <w:left w:val="single" w:sz="4" w:space="0" w:color="auto"/>
              <w:bottom w:val="single" w:sz="4" w:space="0" w:color="auto"/>
              <w:right w:val="single" w:sz="4" w:space="0" w:color="auto"/>
            </w:tcBorders>
          </w:tcPr>
          <w:p w14:paraId="32948E36" w14:textId="77777777" w:rsidR="00784A32" w:rsidRPr="000670FE" w:rsidRDefault="00784A32" w:rsidP="00354887">
            <w:pPr>
              <w:pStyle w:val="TAC"/>
            </w:pPr>
            <w:r w:rsidRPr="000670FE">
              <w:t>47</w:t>
            </w:r>
          </w:p>
        </w:tc>
        <w:tc>
          <w:tcPr>
            <w:tcW w:w="3969" w:type="dxa"/>
            <w:tcBorders>
              <w:top w:val="single" w:sz="4" w:space="0" w:color="auto"/>
              <w:left w:val="single" w:sz="4" w:space="0" w:color="auto"/>
              <w:bottom w:val="single" w:sz="4" w:space="0" w:color="auto"/>
              <w:right w:val="single" w:sz="4" w:space="0" w:color="auto"/>
            </w:tcBorders>
          </w:tcPr>
          <w:p w14:paraId="08208CC8"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 longer affiliated with GROUP D?</w:t>
            </w:r>
          </w:p>
          <w:p w14:paraId="63C57BF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A32A6F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43C8747"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11EB36A"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21D5D6D5" w14:textId="77777777" w:rsidR="00784A32" w:rsidRPr="000670FE" w:rsidRDefault="00784A32" w:rsidP="00354887">
            <w:pPr>
              <w:pStyle w:val="TAC"/>
            </w:pPr>
            <w:r w:rsidRPr="000670FE">
              <w:t>P</w:t>
            </w:r>
          </w:p>
        </w:tc>
      </w:tr>
      <w:tr w:rsidR="00784A32" w:rsidRPr="000670FE" w14:paraId="5E24EE9D" w14:textId="77777777" w:rsidTr="00354887">
        <w:tc>
          <w:tcPr>
            <w:tcW w:w="648" w:type="dxa"/>
            <w:tcBorders>
              <w:top w:val="single" w:sz="4" w:space="0" w:color="auto"/>
              <w:left w:val="single" w:sz="4" w:space="0" w:color="auto"/>
              <w:bottom w:val="single" w:sz="4" w:space="0" w:color="auto"/>
              <w:right w:val="single" w:sz="4" w:space="0" w:color="auto"/>
            </w:tcBorders>
          </w:tcPr>
          <w:p w14:paraId="33CE2E54" w14:textId="77777777" w:rsidR="00784A32" w:rsidRPr="000670FE" w:rsidRDefault="00784A32" w:rsidP="00354887">
            <w:pPr>
              <w:pStyle w:val="TAC"/>
            </w:pPr>
            <w:r w:rsidRPr="000670FE">
              <w:t>48</w:t>
            </w:r>
          </w:p>
        </w:tc>
        <w:tc>
          <w:tcPr>
            <w:tcW w:w="3969" w:type="dxa"/>
            <w:tcBorders>
              <w:top w:val="single" w:sz="4" w:space="0" w:color="auto"/>
              <w:left w:val="single" w:sz="4" w:space="0" w:color="auto"/>
              <w:bottom w:val="single" w:sz="4" w:space="0" w:color="auto"/>
              <w:right w:val="single" w:sz="4" w:space="0" w:color="auto"/>
            </w:tcBorders>
          </w:tcPr>
          <w:p w14:paraId="07D40910" w14:textId="77777777" w:rsidR="00784A32" w:rsidRPr="000670FE" w:rsidRDefault="00784A32" w:rsidP="00354887">
            <w:pPr>
              <w:pStyle w:val="TAL"/>
              <w:rPr>
                <w:rFonts w:cs="Arial"/>
                <w:szCs w:val="18"/>
              </w:rPr>
            </w:pPr>
            <w:r w:rsidRPr="000670FE">
              <w:rPr>
                <w:rFonts w:cs="Arial"/>
                <w:szCs w:val="18"/>
              </w:rPr>
              <w:t>The SS (MCVideo Server) sends a SIP MESSAGE to the MCVideo Client to affiliate the MCVideo User to GROUP D via negotiated mode.</w:t>
            </w:r>
          </w:p>
        </w:tc>
        <w:tc>
          <w:tcPr>
            <w:tcW w:w="709" w:type="dxa"/>
            <w:tcBorders>
              <w:top w:val="single" w:sz="4" w:space="0" w:color="auto"/>
              <w:left w:val="single" w:sz="4" w:space="0" w:color="auto"/>
              <w:bottom w:val="single" w:sz="4" w:space="0" w:color="auto"/>
              <w:right w:val="single" w:sz="4" w:space="0" w:color="auto"/>
            </w:tcBorders>
          </w:tcPr>
          <w:p w14:paraId="6C6C554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3111E14" w14:textId="77777777" w:rsidR="00784A32" w:rsidRPr="000670FE" w:rsidRDefault="00784A32" w:rsidP="00354887">
            <w:pPr>
              <w:pStyle w:val="TAL"/>
              <w:rPr>
                <w:rFonts w:cs="Arial"/>
                <w:szCs w:val="18"/>
              </w:rPr>
            </w:pPr>
            <w:r w:rsidRPr="000670FE">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2BB944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1330A75" w14:textId="77777777" w:rsidR="00784A32" w:rsidRPr="000670FE" w:rsidRDefault="00784A32" w:rsidP="00354887">
            <w:pPr>
              <w:pStyle w:val="TAC"/>
            </w:pPr>
            <w:r w:rsidRPr="000670FE">
              <w:t>-</w:t>
            </w:r>
          </w:p>
        </w:tc>
      </w:tr>
      <w:tr w:rsidR="00784A32" w:rsidRPr="000670FE" w14:paraId="3B8ECD00" w14:textId="77777777" w:rsidTr="00354887">
        <w:tc>
          <w:tcPr>
            <w:tcW w:w="648" w:type="dxa"/>
            <w:tcBorders>
              <w:top w:val="single" w:sz="4" w:space="0" w:color="auto"/>
              <w:left w:val="single" w:sz="4" w:space="0" w:color="auto"/>
              <w:bottom w:val="single" w:sz="4" w:space="0" w:color="auto"/>
              <w:right w:val="single" w:sz="4" w:space="0" w:color="auto"/>
            </w:tcBorders>
          </w:tcPr>
          <w:p w14:paraId="49E2DB25" w14:textId="77777777" w:rsidR="00784A32" w:rsidRPr="000670FE" w:rsidRDefault="00784A32" w:rsidP="00354887">
            <w:pPr>
              <w:pStyle w:val="TAC"/>
            </w:pPr>
            <w:r w:rsidRPr="000670FE">
              <w:t>49</w:t>
            </w:r>
          </w:p>
        </w:tc>
        <w:tc>
          <w:tcPr>
            <w:tcW w:w="3969" w:type="dxa"/>
            <w:tcBorders>
              <w:top w:val="single" w:sz="4" w:space="0" w:color="auto"/>
              <w:left w:val="single" w:sz="4" w:space="0" w:color="auto"/>
              <w:bottom w:val="single" w:sz="4" w:space="0" w:color="auto"/>
              <w:right w:val="single" w:sz="4" w:space="0" w:color="auto"/>
            </w:tcBorders>
          </w:tcPr>
          <w:p w14:paraId="1EFDF9AD" w14:textId="77777777" w:rsidR="00784A32" w:rsidRPr="000670FE" w:rsidRDefault="00784A32" w:rsidP="00354887">
            <w:pPr>
              <w:pStyle w:val="TAL"/>
              <w:rPr>
                <w:rFonts w:cs="Arial"/>
                <w:szCs w:val="18"/>
              </w:rPr>
            </w:pPr>
            <w:r w:rsidRPr="000670FE">
              <w:rPr>
                <w:rFonts w:cs="Arial"/>
                <w:szCs w:val="18"/>
              </w:rPr>
              <w:t xml:space="preserve">Check: Does the UE (MCVideo Client) send a SIP 200 (OK) message in response to the SIP MESSAGE message? </w:t>
            </w:r>
          </w:p>
        </w:tc>
        <w:tc>
          <w:tcPr>
            <w:tcW w:w="709" w:type="dxa"/>
            <w:tcBorders>
              <w:top w:val="single" w:sz="4" w:space="0" w:color="auto"/>
              <w:left w:val="single" w:sz="4" w:space="0" w:color="auto"/>
              <w:bottom w:val="single" w:sz="4" w:space="0" w:color="auto"/>
              <w:right w:val="single" w:sz="4" w:space="0" w:color="auto"/>
            </w:tcBorders>
          </w:tcPr>
          <w:p w14:paraId="10603685"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6184988"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CC9CF9A"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652E480B" w14:textId="77777777" w:rsidR="00784A32" w:rsidRPr="000670FE" w:rsidRDefault="00784A32" w:rsidP="00354887">
            <w:pPr>
              <w:pStyle w:val="TAC"/>
            </w:pPr>
            <w:r w:rsidRPr="000670FE">
              <w:t>P</w:t>
            </w:r>
          </w:p>
        </w:tc>
      </w:tr>
      <w:tr w:rsidR="00784A32" w:rsidRPr="000670FE" w14:paraId="06C93803" w14:textId="77777777" w:rsidTr="00354887">
        <w:tc>
          <w:tcPr>
            <w:tcW w:w="648" w:type="dxa"/>
            <w:tcBorders>
              <w:top w:val="single" w:sz="4" w:space="0" w:color="auto"/>
              <w:left w:val="single" w:sz="4" w:space="0" w:color="auto"/>
              <w:bottom w:val="single" w:sz="4" w:space="0" w:color="auto"/>
              <w:right w:val="single" w:sz="4" w:space="0" w:color="auto"/>
            </w:tcBorders>
          </w:tcPr>
          <w:p w14:paraId="705B4E44" w14:textId="77777777" w:rsidR="00784A32" w:rsidRPr="000670FE" w:rsidRDefault="00784A32" w:rsidP="00354887">
            <w:pPr>
              <w:pStyle w:val="TAC"/>
            </w:pPr>
            <w:r w:rsidRPr="000670FE">
              <w:t>50</w:t>
            </w:r>
          </w:p>
        </w:tc>
        <w:tc>
          <w:tcPr>
            <w:tcW w:w="3969" w:type="dxa"/>
            <w:tcBorders>
              <w:top w:val="single" w:sz="4" w:space="0" w:color="auto"/>
              <w:left w:val="single" w:sz="4" w:space="0" w:color="auto"/>
              <w:bottom w:val="single" w:sz="4" w:space="0" w:color="auto"/>
              <w:right w:val="single" w:sz="4" w:space="0" w:color="auto"/>
            </w:tcBorders>
          </w:tcPr>
          <w:p w14:paraId="79D67BAA" w14:textId="77777777" w:rsidR="00784A32" w:rsidRPr="000670FE" w:rsidRDefault="00784A32" w:rsidP="00354887">
            <w:pPr>
              <w:pStyle w:val="TAL"/>
              <w:rPr>
                <w:rFonts w:cs="Arial"/>
                <w:szCs w:val="18"/>
              </w:rPr>
            </w:pPr>
            <w:r w:rsidRPr="000670FE">
              <w:rPr>
                <w:rFonts w:cs="Arial"/>
                <w:szCs w:val="18"/>
              </w:rPr>
              <w:t>Check: Does the UE (MCVideo Client) notify the user that another user is requesting the MCVideo User affiliate to GROUP D?</w:t>
            </w:r>
          </w:p>
          <w:p w14:paraId="3453176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2B6956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18D697A"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91452DA"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6BBB2D64" w14:textId="77777777" w:rsidR="00784A32" w:rsidRPr="000670FE" w:rsidRDefault="00784A32" w:rsidP="00354887">
            <w:pPr>
              <w:pStyle w:val="TAC"/>
            </w:pPr>
            <w:r w:rsidRPr="000670FE">
              <w:t>P</w:t>
            </w:r>
          </w:p>
        </w:tc>
      </w:tr>
      <w:tr w:rsidR="00784A32" w:rsidRPr="000670FE" w14:paraId="19CAEFF1" w14:textId="77777777" w:rsidTr="00354887">
        <w:tc>
          <w:tcPr>
            <w:tcW w:w="648" w:type="dxa"/>
            <w:tcBorders>
              <w:top w:val="single" w:sz="4" w:space="0" w:color="auto"/>
              <w:left w:val="single" w:sz="4" w:space="0" w:color="auto"/>
              <w:bottom w:val="single" w:sz="4" w:space="0" w:color="auto"/>
              <w:right w:val="single" w:sz="4" w:space="0" w:color="auto"/>
            </w:tcBorders>
          </w:tcPr>
          <w:p w14:paraId="7076871B" w14:textId="77777777" w:rsidR="00784A32" w:rsidRPr="000670FE" w:rsidRDefault="00784A32" w:rsidP="00354887">
            <w:pPr>
              <w:pStyle w:val="TAC"/>
            </w:pPr>
            <w:r w:rsidRPr="000670FE">
              <w:t>51</w:t>
            </w:r>
          </w:p>
        </w:tc>
        <w:tc>
          <w:tcPr>
            <w:tcW w:w="3969" w:type="dxa"/>
            <w:tcBorders>
              <w:top w:val="single" w:sz="4" w:space="0" w:color="auto"/>
              <w:left w:val="single" w:sz="4" w:space="0" w:color="auto"/>
              <w:bottom w:val="single" w:sz="4" w:space="0" w:color="auto"/>
              <w:right w:val="single" w:sz="4" w:space="0" w:color="auto"/>
            </w:tcBorders>
          </w:tcPr>
          <w:p w14:paraId="0E2A039C" w14:textId="77777777" w:rsidR="00784A32" w:rsidRPr="000670FE" w:rsidRDefault="00784A32" w:rsidP="00354887">
            <w:pPr>
              <w:pStyle w:val="TAL"/>
              <w:rPr>
                <w:rFonts w:cs="Arial"/>
                <w:szCs w:val="18"/>
              </w:rPr>
            </w:pPr>
            <w:r w:rsidRPr="000670FE">
              <w:rPr>
                <w:rFonts w:cs="Arial"/>
                <w:szCs w:val="18"/>
              </w:rPr>
              <w:t>Make the MCVideo User accept to affiliate to GROUP D.</w:t>
            </w:r>
          </w:p>
          <w:p w14:paraId="7CD92141"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30DDB38C"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43DE24B"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51F2852"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75A99CB" w14:textId="77777777" w:rsidR="00784A32" w:rsidRPr="000670FE" w:rsidRDefault="00784A32" w:rsidP="00354887">
            <w:pPr>
              <w:pStyle w:val="TAC"/>
            </w:pPr>
            <w:r w:rsidRPr="000670FE">
              <w:t>-</w:t>
            </w:r>
          </w:p>
        </w:tc>
      </w:tr>
      <w:tr w:rsidR="00784A32" w:rsidRPr="000670FE" w14:paraId="727BE8F1" w14:textId="77777777" w:rsidTr="00354887">
        <w:tc>
          <w:tcPr>
            <w:tcW w:w="648" w:type="dxa"/>
            <w:tcBorders>
              <w:top w:val="single" w:sz="4" w:space="0" w:color="auto"/>
              <w:left w:val="single" w:sz="4" w:space="0" w:color="auto"/>
              <w:bottom w:val="single" w:sz="4" w:space="0" w:color="auto"/>
              <w:right w:val="single" w:sz="4" w:space="0" w:color="auto"/>
            </w:tcBorders>
          </w:tcPr>
          <w:p w14:paraId="1963B94F" w14:textId="77777777" w:rsidR="00784A32" w:rsidRPr="000670FE" w:rsidRDefault="00784A32" w:rsidP="00354887">
            <w:pPr>
              <w:pStyle w:val="TAC"/>
            </w:pPr>
            <w:r w:rsidRPr="000670FE">
              <w:t>52</w:t>
            </w:r>
          </w:p>
        </w:tc>
        <w:tc>
          <w:tcPr>
            <w:tcW w:w="3969" w:type="dxa"/>
            <w:tcBorders>
              <w:top w:val="single" w:sz="4" w:space="0" w:color="auto"/>
              <w:left w:val="single" w:sz="4" w:space="0" w:color="auto"/>
              <w:bottom w:val="single" w:sz="4" w:space="0" w:color="auto"/>
              <w:right w:val="single" w:sz="4" w:space="0" w:color="auto"/>
            </w:tcBorders>
          </w:tcPr>
          <w:p w14:paraId="21C8CD7D" w14:textId="77777777" w:rsidR="00784A32" w:rsidRPr="000670FE" w:rsidRDefault="00784A32" w:rsidP="00354887">
            <w:pPr>
              <w:pStyle w:val="TAL"/>
              <w:rPr>
                <w:rFonts w:cs="Arial"/>
                <w:szCs w:val="18"/>
              </w:rPr>
            </w:pPr>
            <w:r w:rsidRPr="000670FE">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2F7FFA5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BB2E152"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87AF634"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20442CEB" w14:textId="77777777" w:rsidR="00784A32" w:rsidRPr="000670FE" w:rsidRDefault="00784A32" w:rsidP="00354887">
            <w:pPr>
              <w:pStyle w:val="TAC"/>
            </w:pPr>
            <w:r w:rsidRPr="000670FE">
              <w:t>P</w:t>
            </w:r>
          </w:p>
        </w:tc>
      </w:tr>
      <w:tr w:rsidR="00784A32" w:rsidRPr="000670FE" w14:paraId="6E5A83DD" w14:textId="77777777" w:rsidTr="00354887">
        <w:tc>
          <w:tcPr>
            <w:tcW w:w="648" w:type="dxa"/>
            <w:tcBorders>
              <w:top w:val="single" w:sz="4" w:space="0" w:color="auto"/>
              <w:left w:val="single" w:sz="4" w:space="0" w:color="auto"/>
              <w:bottom w:val="single" w:sz="4" w:space="0" w:color="auto"/>
              <w:right w:val="single" w:sz="4" w:space="0" w:color="auto"/>
            </w:tcBorders>
          </w:tcPr>
          <w:p w14:paraId="16A460E3" w14:textId="77777777" w:rsidR="00784A32" w:rsidRPr="000670FE" w:rsidRDefault="00784A32" w:rsidP="00354887">
            <w:pPr>
              <w:pStyle w:val="TAC"/>
            </w:pPr>
            <w:r w:rsidRPr="000670FE">
              <w:t>53</w:t>
            </w:r>
          </w:p>
        </w:tc>
        <w:tc>
          <w:tcPr>
            <w:tcW w:w="3969" w:type="dxa"/>
            <w:tcBorders>
              <w:top w:val="single" w:sz="4" w:space="0" w:color="auto"/>
              <w:left w:val="single" w:sz="4" w:space="0" w:color="auto"/>
              <w:bottom w:val="single" w:sz="4" w:space="0" w:color="auto"/>
              <w:right w:val="single" w:sz="4" w:space="0" w:color="auto"/>
            </w:tcBorders>
          </w:tcPr>
          <w:p w14:paraId="3B259757"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C2BCB42"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72176F9"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DDF9A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3C0967F" w14:textId="77777777" w:rsidR="00784A32" w:rsidRPr="000670FE" w:rsidRDefault="00784A32" w:rsidP="00354887">
            <w:pPr>
              <w:pStyle w:val="TAC"/>
            </w:pPr>
            <w:r w:rsidRPr="000670FE">
              <w:t>-</w:t>
            </w:r>
          </w:p>
        </w:tc>
      </w:tr>
      <w:tr w:rsidR="00784A32" w:rsidRPr="000670FE" w14:paraId="0CB303FD" w14:textId="77777777" w:rsidTr="00354887">
        <w:tc>
          <w:tcPr>
            <w:tcW w:w="648" w:type="dxa"/>
            <w:tcBorders>
              <w:top w:val="single" w:sz="4" w:space="0" w:color="auto"/>
              <w:left w:val="single" w:sz="4" w:space="0" w:color="auto"/>
              <w:bottom w:val="single" w:sz="4" w:space="0" w:color="auto"/>
              <w:right w:val="single" w:sz="4" w:space="0" w:color="auto"/>
            </w:tcBorders>
          </w:tcPr>
          <w:p w14:paraId="2181AD8C" w14:textId="77777777" w:rsidR="00784A32" w:rsidRPr="000670FE" w:rsidRDefault="00784A32" w:rsidP="00354887">
            <w:pPr>
              <w:pStyle w:val="TAC"/>
            </w:pPr>
            <w:r w:rsidRPr="000670FE">
              <w:t>54</w:t>
            </w:r>
          </w:p>
        </w:tc>
        <w:tc>
          <w:tcPr>
            <w:tcW w:w="3969" w:type="dxa"/>
            <w:tcBorders>
              <w:top w:val="single" w:sz="4" w:space="0" w:color="auto"/>
              <w:left w:val="single" w:sz="4" w:space="0" w:color="auto"/>
              <w:bottom w:val="single" w:sz="4" w:space="0" w:color="auto"/>
              <w:right w:val="single" w:sz="4" w:space="0" w:color="auto"/>
            </w:tcBorders>
          </w:tcPr>
          <w:p w14:paraId="06EB9BDF"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17C75C7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5633A370"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611E7D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7F7E903" w14:textId="77777777" w:rsidR="00784A32" w:rsidRPr="000670FE" w:rsidRDefault="00784A32" w:rsidP="00354887">
            <w:pPr>
              <w:pStyle w:val="TAC"/>
            </w:pPr>
            <w:r w:rsidRPr="000670FE">
              <w:t>-</w:t>
            </w:r>
          </w:p>
        </w:tc>
      </w:tr>
      <w:tr w:rsidR="00784A32" w:rsidRPr="000670FE" w14:paraId="5C084265" w14:textId="77777777" w:rsidTr="00354887">
        <w:tc>
          <w:tcPr>
            <w:tcW w:w="648" w:type="dxa"/>
            <w:tcBorders>
              <w:top w:val="single" w:sz="4" w:space="0" w:color="auto"/>
              <w:left w:val="single" w:sz="4" w:space="0" w:color="auto"/>
              <w:bottom w:val="single" w:sz="4" w:space="0" w:color="auto"/>
              <w:right w:val="single" w:sz="4" w:space="0" w:color="auto"/>
            </w:tcBorders>
          </w:tcPr>
          <w:p w14:paraId="4AACC9F7" w14:textId="77777777" w:rsidR="00784A32" w:rsidRPr="000670FE" w:rsidRDefault="00784A32" w:rsidP="00354887">
            <w:pPr>
              <w:pStyle w:val="TAC"/>
            </w:pPr>
            <w:r w:rsidRPr="000670FE">
              <w:t>55</w:t>
            </w:r>
          </w:p>
        </w:tc>
        <w:tc>
          <w:tcPr>
            <w:tcW w:w="3969" w:type="dxa"/>
            <w:tcBorders>
              <w:top w:val="single" w:sz="4" w:space="0" w:color="auto"/>
              <w:left w:val="single" w:sz="4" w:space="0" w:color="auto"/>
              <w:bottom w:val="single" w:sz="4" w:space="0" w:color="auto"/>
              <w:right w:val="single" w:sz="4" w:space="0" w:color="auto"/>
            </w:tcBorders>
          </w:tcPr>
          <w:p w14:paraId="61CCE66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CAF661E"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3FED53EE"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B9B2CC" w14:textId="77777777" w:rsidR="00784A32" w:rsidRPr="000670FE" w:rsidRDefault="00784A32" w:rsidP="00354887">
            <w:pPr>
              <w:pStyle w:val="TAC"/>
            </w:pPr>
          </w:p>
        </w:tc>
        <w:tc>
          <w:tcPr>
            <w:tcW w:w="892" w:type="dxa"/>
            <w:tcBorders>
              <w:top w:val="single" w:sz="4" w:space="0" w:color="auto"/>
              <w:left w:val="single" w:sz="4" w:space="0" w:color="auto"/>
              <w:bottom w:val="single" w:sz="4" w:space="0" w:color="auto"/>
              <w:right w:val="single" w:sz="4" w:space="0" w:color="auto"/>
            </w:tcBorders>
          </w:tcPr>
          <w:p w14:paraId="050CEDB7" w14:textId="77777777" w:rsidR="00784A32" w:rsidRPr="000670FE" w:rsidRDefault="00784A32" w:rsidP="00354887">
            <w:pPr>
              <w:pStyle w:val="TAC"/>
            </w:pPr>
          </w:p>
        </w:tc>
      </w:tr>
      <w:tr w:rsidR="00784A32" w:rsidRPr="000670FE" w14:paraId="196790D1" w14:textId="77777777" w:rsidTr="00354887">
        <w:tc>
          <w:tcPr>
            <w:tcW w:w="648" w:type="dxa"/>
            <w:tcBorders>
              <w:top w:val="single" w:sz="4" w:space="0" w:color="auto"/>
              <w:left w:val="single" w:sz="4" w:space="0" w:color="auto"/>
              <w:bottom w:val="single" w:sz="4" w:space="0" w:color="auto"/>
              <w:right w:val="single" w:sz="4" w:space="0" w:color="auto"/>
            </w:tcBorders>
          </w:tcPr>
          <w:p w14:paraId="43E81061" w14:textId="77777777" w:rsidR="00784A32" w:rsidRPr="000670FE" w:rsidRDefault="00784A32" w:rsidP="00354887">
            <w:pPr>
              <w:pStyle w:val="TAC"/>
            </w:pPr>
            <w:r w:rsidRPr="000670FE">
              <w:t>56</w:t>
            </w:r>
          </w:p>
        </w:tc>
        <w:tc>
          <w:tcPr>
            <w:tcW w:w="3969" w:type="dxa"/>
            <w:tcBorders>
              <w:top w:val="single" w:sz="4" w:space="0" w:color="auto"/>
              <w:left w:val="single" w:sz="4" w:space="0" w:color="auto"/>
              <w:bottom w:val="single" w:sz="4" w:space="0" w:color="auto"/>
              <w:right w:val="single" w:sz="4" w:space="0" w:color="auto"/>
            </w:tcBorders>
          </w:tcPr>
          <w:p w14:paraId="38C94476"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1C5439F0"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663F6235"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28A78A09"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E673BA2" w14:textId="77777777" w:rsidR="00784A32" w:rsidRPr="000670FE" w:rsidRDefault="00784A32" w:rsidP="00354887">
            <w:pPr>
              <w:pStyle w:val="TAC"/>
            </w:pPr>
            <w:r w:rsidRPr="000670FE">
              <w:t>-</w:t>
            </w:r>
          </w:p>
        </w:tc>
      </w:tr>
      <w:tr w:rsidR="00784A32" w:rsidRPr="000670FE" w14:paraId="7C31B7C5" w14:textId="77777777" w:rsidTr="00354887">
        <w:tc>
          <w:tcPr>
            <w:tcW w:w="648" w:type="dxa"/>
            <w:tcBorders>
              <w:top w:val="single" w:sz="4" w:space="0" w:color="auto"/>
              <w:left w:val="single" w:sz="4" w:space="0" w:color="auto"/>
              <w:bottom w:val="single" w:sz="4" w:space="0" w:color="auto"/>
              <w:right w:val="single" w:sz="4" w:space="0" w:color="auto"/>
            </w:tcBorders>
          </w:tcPr>
          <w:p w14:paraId="352B6909" w14:textId="77777777" w:rsidR="00784A32" w:rsidRPr="000670FE" w:rsidRDefault="00784A32" w:rsidP="00354887">
            <w:pPr>
              <w:pStyle w:val="TAC"/>
            </w:pPr>
            <w:r w:rsidRPr="000670FE">
              <w:t>57</w:t>
            </w:r>
          </w:p>
        </w:tc>
        <w:tc>
          <w:tcPr>
            <w:tcW w:w="3969" w:type="dxa"/>
            <w:tcBorders>
              <w:top w:val="single" w:sz="4" w:space="0" w:color="auto"/>
              <w:left w:val="single" w:sz="4" w:space="0" w:color="auto"/>
              <w:bottom w:val="single" w:sz="4" w:space="0" w:color="auto"/>
              <w:right w:val="single" w:sz="4" w:space="0" w:color="auto"/>
            </w:tcBorders>
          </w:tcPr>
          <w:p w14:paraId="5D69403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9D1051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2BD73BC"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0DE37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4DC22D9" w14:textId="77777777" w:rsidR="00784A32" w:rsidRPr="000670FE" w:rsidRDefault="00784A32" w:rsidP="00354887">
            <w:pPr>
              <w:pStyle w:val="TAC"/>
            </w:pPr>
            <w:r w:rsidRPr="000670FE">
              <w:t>-</w:t>
            </w:r>
          </w:p>
        </w:tc>
      </w:tr>
      <w:tr w:rsidR="00784A32" w:rsidRPr="000670FE" w14:paraId="56BBC37B" w14:textId="77777777" w:rsidTr="00354887">
        <w:tc>
          <w:tcPr>
            <w:tcW w:w="648" w:type="dxa"/>
            <w:tcBorders>
              <w:top w:val="single" w:sz="4" w:space="0" w:color="auto"/>
              <w:left w:val="single" w:sz="4" w:space="0" w:color="auto"/>
              <w:bottom w:val="single" w:sz="4" w:space="0" w:color="auto"/>
              <w:right w:val="single" w:sz="4" w:space="0" w:color="auto"/>
            </w:tcBorders>
          </w:tcPr>
          <w:p w14:paraId="1A63F1B6" w14:textId="77777777" w:rsidR="00784A32" w:rsidRPr="000670FE" w:rsidRDefault="00784A32" w:rsidP="00354887">
            <w:pPr>
              <w:pStyle w:val="TAC"/>
            </w:pPr>
            <w:r w:rsidRPr="000670FE">
              <w:t>58</w:t>
            </w:r>
          </w:p>
        </w:tc>
        <w:tc>
          <w:tcPr>
            <w:tcW w:w="3969" w:type="dxa"/>
            <w:tcBorders>
              <w:top w:val="single" w:sz="4" w:space="0" w:color="auto"/>
              <w:left w:val="single" w:sz="4" w:space="0" w:color="auto"/>
              <w:bottom w:val="single" w:sz="4" w:space="0" w:color="auto"/>
              <w:right w:val="single" w:sz="4" w:space="0" w:color="auto"/>
            </w:tcBorders>
          </w:tcPr>
          <w:p w14:paraId="073C9163"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affiliated with GROUP D?</w:t>
            </w:r>
          </w:p>
          <w:p w14:paraId="39A23445"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EBC027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2DB7B9C5"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C5E7DEC"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5011D240" w14:textId="77777777" w:rsidR="00784A32" w:rsidRPr="000670FE" w:rsidRDefault="00784A32" w:rsidP="00354887">
            <w:pPr>
              <w:pStyle w:val="TAC"/>
            </w:pPr>
            <w:r w:rsidRPr="000670FE">
              <w:t>P</w:t>
            </w:r>
          </w:p>
        </w:tc>
      </w:tr>
      <w:tr w:rsidR="00784A32" w:rsidRPr="000670FE" w14:paraId="7E11FDEB" w14:textId="77777777" w:rsidTr="00354887">
        <w:tc>
          <w:tcPr>
            <w:tcW w:w="648" w:type="dxa"/>
            <w:tcBorders>
              <w:top w:val="single" w:sz="4" w:space="0" w:color="auto"/>
              <w:left w:val="single" w:sz="4" w:space="0" w:color="auto"/>
              <w:bottom w:val="single" w:sz="4" w:space="0" w:color="auto"/>
              <w:right w:val="single" w:sz="4" w:space="0" w:color="auto"/>
            </w:tcBorders>
          </w:tcPr>
          <w:p w14:paraId="7C47248A" w14:textId="77777777" w:rsidR="00784A32" w:rsidRPr="000670FE" w:rsidRDefault="00784A32" w:rsidP="00354887">
            <w:pPr>
              <w:pStyle w:val="TAC"/>
            </w:pPr>
            <w:r w:rsidRPr="000670FE">
              <w:t>-</w:t>
            </w:r>
          </w:p>
        </w:tc>
        <w:tc>
          <w:tcPr>
            <w:tcW w:w="3969" w:type="dxa"/>
            <w:tcBorders>
              <w:top w:val="single" w:sz="4" w:space="0" w:color="auto"/>
              <w:left w:val="single" w:sz="4" w:space="0" w:color="auto"/>
              <w:bottom w:val="single" w:sz="4" w:space="0" w:color="auto"/>
              <w:right w:val="single" w:sz="4" w:space="0" w:color="auto"/>
            </w:tcBorders>
          </w:tcPr>
          <w:p w14:paraId="5051C0B0" w14:textId="77777777" w:rsidR="00784A32" w:rsidRPr="000670FE" w:rsidRDefault="00784A32" w:rsidP="00354887">
            <w:pPr>
              <w:pStyle w:val="TAL"/>
            </w:pPr>
            <w:r w:rsidRPr="000670FE">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B59F1D5"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49F66AC" w14:textId="77777777" w:rsidR="00784A32" w:rsidRPr="000670FE" w:rsidRDefault="00784A32" w:rsidP="00354887">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2232BCB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F7E5F12" w14:textId="77777777" w:rsidR="00784A32" w:rsidRPr="000670FE" w:rsidRDefault="00784A32" w:rsidP="00354887">
            <w:pPr>
              <w:pStyle w:val="TAC"/>
            </w:pPr>
            <w:r w:rsidRPr="000670FE">
              <w:t>-</w:t>
            </w:r>
          </w:p>
        </w:tc>
      </w:tr>
    </w:tbl>
    <w:p w14:paraId="13470C0C" w14:textId="77777777" w:rsidR="00784A32" w:rsidRPr="000670FE" w:rsidRDefault="00784A32" w:rsidP="00784A32"/>
    <w:p w14:paraId="27A5DC96" w14:textId="77777777" w:rsidR="00784A32" w:rsidRPr="000670FE" w:rsidRDefault="00784A32" w:rsidP="00F404DB">
      <w:pPr>
        <w:pStyle w:val="Heading4"/>
      </w:pPr>
      <w:bookmarkStart w:id="98" w:name="_Toc52787472"/>
      <w:bookmarkStart w:id="99" w:name="_Toc52787652"/>
      <w:r w:rsidRPr="000670FE">
        <w:t>5.3.3.3</w:t>
      </w:r>
      <w:r w:rsidRPr="000670FE">
        <w:tab/>
        <w:t>Specific message contents</w:t>
      </w:r>
      <w:bookmarkEnd w:id="98"/>
      <w:bookmarkEnd w:id="99"/>
    </w:p>
    <w:p w14:paraId="210C311F" w14:textId="77777777" w:rsidR="00784A32" w:rsidRPr="000670FE" w:rsidRDefault="00784A32" w:rsidP="00784A32">
      <w:pPr>
        <w:pStyle w:val="TH"/>
      </w:pPr>
      <w:r w:rsidRPr="000670FE">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0A86D8D0" w14:textId="77777777" w:rsidTr="00354887">
        <w:tc>
          <w:tcPr>
            <w:tcW w:w="9644" w:type="dxa"/>
            <w:gridSpan w:val="5"/>
          </w:tcPr>
          <w:p w14:paraId="6BC548CD" w14:textId="77777777" w:rsidR="00784A32" w:rsidRPr="000670FE" w:rsidRDefault="00784A32" w:rsidP="00354887">
            <w:pPr>
              <w:pStyle w:val="TAL"/>
            </w:pPr>
            <w:r w:rsidRPr="000670FE">
              <w:t>Derivation Path: TS 36.579-1 [2], Table 5.5.2.14-1, condition GROUPCONFIG AND MCVIDEO</w:t>
            </w:r>
          </w:p>
        </w:tc>
      </w:tr>
      <w:tr w:rsidR="00784A32" w:rsidRPr="000670FE" w14:paraId="6995492E" w14:textId="77777777" w:rsidTr="00354887">
        <w:tc>
          <w:tcPr>
            <w:tcW w:w="2836" w:type="dxa"/>
          </w:tcPr>
          <w:p w14:paraId="72384C3F" w14:textId="77777777" w:rsidR="00784A32" w:rsidRPr="000670FE" w:rsidRDefault="00784A32" w:rsidP="00354887">
            <w:pPr>
              <w:pStyle w:val="TAH"/>
            </w:pPr>
            <w:r w:rsidRPr="000670FE">
              <w:t>Information Element</w:t>
            </w:r>
          </w:p>
        </w:tc>
        <w:tc>
          <w:tcPr>
            <w:tcW w:w="2127" w:type="dxa"/>
          </w:tcPr>
          <w:p w14:paraId="74D1FEED" w14:textId="77777777" w:rsidR="00784A32" w:rsidRPr="000670FE" w:rsidRDefault="00784A32" w:rsidP="00354887">
            <w:pPr>
              <w:pStyle w:val="TAH"/>
            </w:pPr>
            <w:r w:rsidRPr="000670FE">
              <w:t>Value/remark</w:t>
            </w:r>
          </w:p>
        </w:tc>
        <w:tc>
          <w:tcPr>
            <w:tcW w:w="2127" w:type="dxa"/>
            <w:tcBorders>
              <w:bottom w:val="single" w:sz="4" w:space="0" w:color="auto"/>
            </w:tcBorders>
          </w:tcPr>
          <w:p w14:paraId="372DB59F" w14:textId="77777777" w:rsidR="00784A32" w:rsidRPr="000670FE" w:rsidRDefault="00784A32" w:rsidP="00354887">
            <w:pPr>
              <w:pStyle w:val="TAH"/>
            </w:pPr>
            <w:r w:rsidRPr="000670FE">
              <w:t>Comment</w:t>
            </w:r>
          </w:p>
        </w:tc>
        <w:tc>
          <w:tcPr>
            <w:tcW w:w="1419" w:type="dxa"/>
          </w:tcPr>
          <w:p w14:paraId="6F9D6169" w14:textId="77777777" w:rsidR="00784A32" w:rsidRPr="000670FE" w:rsidRDefault="00784A32" w:rsidP="00354887">
            <w:pPr>
              <w:pStyle w:val="TAH"/>
            </w:pPr>
            <w:r w:rsidRPr="000670FE">
              <w:t>Reference</w:t>
            </w:r>
          </w:p>
        </w:tc>
        <w:tc>
          <w:tcPr>
            <w:tcW w:w="1135" w:type="dxa"/>
          </w:tcPr>
          <w:p w14:paraId="03AEF262" w14:textId="77777777" w:rsidR="00784A32" w:rsidRPr="000670FE" w:rsidRDefault="00784A32" w:rsidP="00354887">
            <w:pPr>
              <w:pStyle w:val="TAH"/>
            </w:pPr>
            <w:r w:rsidRPr="000670FE">
              <w:t>Condition</w:t>
            </w:r>
          </w:p>
        </w:tc>
      </w:tr>
      <w:tr w:rsidR="00784A32" w:rsidRPr="000670FE" w14:paraId="4534C72B" w14:textId="77777777" w:rsidTr="00354887">
        <w:tc>
          <w:tcPr>
            <w:tcW w:w="2836" w:type="dxa"/>
            <w:tcBorders>
              <w:top w:val="single" w:sz="4" w:space="0" w:color="auto"/>
              <w:left w:val="single" w:sz="4" w:space="0" w:color="auto"/>
              <w:bottom w:val="single" w:sz="4" w:space="0" w:color="auto"/>
              <w:right w:val="single" w:sz="4" w:space="0" w:color="auto"/>
            </w:tcBorders>
          </w:tcPr>
          <w:p w14:paraId="1F2550AA" w14:textId="77777777" w:rsidR="00784A32" w:rsidRPr="000670FE" w:rsidRDefault="00784A32" w:rsidP="00354887">
            <w:pPr>
              <w:pStyle w:val="TAL"/>
              <w:rPr>
                <w:b/>
              </w:rPr>
            </w:pPr>
            <w:r w:rsidRPr="000670FE">
              <w:rPr>
                <w:b/>
              </w:rPr>
              <w:t>Content-Type</w:t>
            </w:r>
          </w:p>
        </w:tc>
        <w:tc>
          <w:tcPr>
            <w:tcW w:w="2127" w:type="dxa"/>
            <w:tcBorders>
              <w:top w:val="single" w:sz="4" w:space="0" w:color="auto"/>
              <w:left w:val="single" w:sz="4" w:space="0" w:color="auto"/>
              <w:bottom w:val="single" w:sz="4" w:space="0" w:color="auto"/>
              <w:right w:val="single" w:sz="4" w:space="0" w:color="auto"/>
            </w:tcBorders>
          </w:tcPr>
          <w:p w14:paraId="75945342"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64B1272"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90F88D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4016964" w14:textId="77777777" w:rsidR="00784A32" w:rsidRPr="000670FE" w:rsidRDefault="00784A32" w:rsidP="00354887">
            <w:pPr>
              <w:pStyle w:val="TAL"/>
            </w:pPr>
          </w:p>
        </w:tc>
      </w:tr>
      <w:tr w:rsidR="00784A32" w:rsidRPr="000670FE" w14:paraId="11289441" w14:textId="77777777" w:rsidTr="00354887">
        <w:tc>
          <w:tcPr>
            <w:tcW w:w="2836" w:type="dxa"/>
            <w:tcBorders>
              <w:top w:val="single" w:sz="4" w:space="0" w:color="auto"/>
              <w:left w:val="single" w:sz="4" w:space="0" w:color="auto"/>
              <w:bottom w:val="single" w:sz="4" w:space="0" w:color="auto"/>
              <w:right w:val="single" w:sz="4" w:space="0" w:color="auto"/>
            </w:tcBorders>
          </w:tcPr>
          <w:p w14:paraId="14C98C0C" w14:textId="77777777" w:rsidR="00784A32" w:rsidRPr="000670FE" w:rsidRDefault="00784A32" w:rsidP="00354887">
            <w:pPr>
              <w:pStyle w:val="TAL"/>
              <w:rPr>
                <w:b/>
              </w:rPr>
            </w:pPr>
            <w:r w:rsidRPr="000670FE">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14:paraId="130E7085"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2BFF4EB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C7BCFB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4DCAEBF" w14:textId="77777777" w:rsidR="00784A32" w:rsidRPr="000670FE" w:rsidRDefault="00784A32" w:rsidP="00354887">
            <w:pPr>
              <w:pStyle w:val="TAL"/>
            </w:pPr>
          </w:p>
        </w:tc>
      </w:tr>
      <w:tr w:rsidR="00784A32" w:rsidRPr="000670FE" w14:paraId="1321ED2E" w14:textId="77777777" w:rsidTr="00354887">
        <w:tc>
          <w:tcPr>
            <w:tcW w:w="2836" w:type="dxa"/>
            <w:tcBorders>
              <w:top w:val="single" w:sz="4" w:space="0" w:color="auto"/>
              <w:left w:val="single" w:sz="4" w:space="0" w:color="auto"/>
              <w:bottom w:val="single" w:sz="4" w:space="0" w:color="auto"/>
              <w:right w:val="single" w:sz="4" w:space="0" w:color="auto"/>
            </w:tcBorders>
          </w:tcPr>
          <w:p w14:paraId="5CCC444C" w14:textId="77777777" w:rsidR="00784A32" w:rsidRPr="000670FE" w:rsidRDefault="00784A32" w:rsidP="00354887">
            <w:pPr>
              <w:pStyle w:val="TAL"/>
              <w:rPr>
                <w:b/>
              </w:rPr>
            </w:pPr>
            <w:r w:rsidRPr="000670FE">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14:paraId="23650AC7"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65B2EBC"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31CD63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452AF75" w14:textId="77777777" w:rsidR="00784A32" w:rsidRPr="000670FE" w:rsidRDefault="00784A32" w:rsidP="00354887">
            <w:pPr>
              <w:pStyle w:val="TAL"/>
            </w:pPr>
          </w:p>
        </w:tc>
      </w:tr>
      <w:tr w:rsidR="00784A32" w:rsidRPr="000670FE" w14:paraId="505DAD01" w14:textId="77777777" w:rsidTr="00354887">
        <w:tc>
          <w:tcPr>
            <w:tcW w:w="2836" w:type="dxa"/>
            <w:vAlign w:val="center"/>
          </w:tcPr>
          <w:p w14:paraId="1794B0BD" w14:textId="77777777" w:rsidR="00784A32" w:rsidRPr="000670FE" w:rsidDel="004B0E09" w:rsidRDefault="00784A32" w:rsidP="00354887">
            <w:pPr>
              <w:pStyle w:val="TAL"/>
              <w:rPr>
                <w:b/>
                <w:bCs/>
              </w:rPr>
            </w:pPr>
            <w:r w:rsidRPr="000670FE">
              <w:t xml:space="preserve">  MIME body part</w:t>
            </w:r>
          </w:p>
        </w:tc>
        <w:tc>
          <w:tcPr>
            <w:tcW w:w="2127" w:type="dxa"/>
            <w:tcBorders>
              <w:top w:val="single" w:sz="4" w:space="0" w:color="auto"/>
              <w:bottom w:val="single" w:sz="4" w:space="0" w:color="auto"/>
            </w:tcBorders>
          </w:tcPr>
          <w:p w14:paraId="3E4D10E3" w14:textId="77777777" w:rsidR="00784A32" w:rsidRPr="000670FE" w:rsidRDefault="00784A32" w:rsidP="00354887">
            <w:pPr>
              <w:pStyle w:val="TAL"/>
            </w:pPr>
          </w:p>
        </w:tc>
        <w:tc>
          <w:tcPr>
            <w:tcW w:w="2127" w:type="dxa"/>
            <w:tcBorders>
              <w:bottom w:val="single" w:sz="4" w:space="0" w:color="auto"/>
            </w:tcBorders>
          </w:tcPr>
          <w:p w14:paraId="2D8DA038" w14:textId="77777777" w:rsidR="00784A32" w:rsidRPr="000670FE" w:rsidRDefault="00784A32" w:rsidP="00354887">
            <w:pPr>
              <w:pStyle w:val="TAL"/>
            </w:pPr>
            <w:r w:rsidRPr="000670FE">
              <w:rPr>
                <w:bCs/>
                <w:szCs w:val="18"/>
              </w:rPr>
              <w:t>MCVideo Info</w:t>
            </w:r>
          </w:p>
        </w:tc>
        <w:tc>
          <w:tcPr>
            <w:tcW w:w="1419" w:type="dxa"/>
          </w:tcPr>
          <w:p w14:paraId="2D485053" w14:textId="77777777" w:rsidR="00784A32" w:rsidRPr="000670FE" w:rsidRDefault="00784A32" w:rsidP="00354887">
            <w:pPr>
              <w:pStyle w:val="TAL"/>
            </w:pPr>
          </w:p>
        </w:tc>
        <w:tc>
          <w:tcPr>
            <w:tcW w:w="1135" w:type="dxa"/>
            <w:vAlign w:val="bottom"/>
          </w:tcPr>
          <w:p w14:paraId="4A3E3AAC" w14:textId="77777777" w:rsidR="00784A32" w:rsidRPr="000670FE" w:rsidRDefault="00784A32" w:rsidP="00354887">
            <w:pPr>
              <w:pStyle w:val="TAL"/>
            </w:pPr>
          </w:p>
        </w:tc>
      </w:tr>
      <w:tr w:rsidR="00784A32" w:rsidRPr="000670FE" w14:paraId="4C3A9762" w14:textId="77777777" w:rsidTr="00354887">
        <w:tc>
          <w:tcPr>
            <w:tcW w:w="2836" w:type="dxa"/>
            <w:vAlign w:val="center"/>
          </w:tcPr>
          <w:p w14:paraId="34C2D502" w14:textId="77777777" w:rsidR="00784A32" w:rsidRPr="000670FE" w:rsidDel="004B0E09" w:rsidRDefault="00784A32" w:rsidP="00354887">
            <w:pPr>
              <w:pStyle w:val="TAL"/>
              <w:rPr>
                <w:b/>
                <w:bCs/>
              </w:rPr>
            </w:pPr>
            <w:r w:rsidRPr="000670FE">
              <w:t xml:space="preserve">    MIME-part-headers</w:t>
            </w:r>
          </w:p>
        </w:tc>
        <w:tc>
          <w:tcPr>
            <w:tcW w:w="2127" w:type="dxa"/>
            <w:tcBorders>
              <w:top w:val="single" w:sz="4" w:space="0" w:color="auto"/>
              <w:bottom w:val="single" w:sz="4" w:space="0" w:color="auto"/>
            </w:tcBorders>
          </w:tcPr>
          <w:p w14:paraId="317278CE" w14:textId="77777777" w:rsidR="00784A32" w:rsidRPr="000670FE" w:rsidRDefault="00784A32" w:rsidP="00354887">
            <w:pPr>
              <w:pStyle w:val="TAL"/>
            </w:pPr>
          </w:p>
        </w:tc>
        <w:tc>
          <w:tcPr>
            <w:tcW w:w="2127" w:type="dxa"/>
            <w:tcBorders>
              <w:bottom w:val="single" w:sz="4" w:space="0" w:color="auto"/>
            </w:tcBorders>
          </w:tcPr>
          <w:p w14:paraId="0F9150D4" w14:textId="77777777" w:rsidR="00784A32" w:rsidRPr="000670FE" w:rsidRDefault="00784A32" w:rsidP="00354887">
            <w:pPr>
              <w:pStyle w:val="TAL"/>
            </w:pPr>
          </w:p>
        </w:tc>
        <w:tc>
          <w:tcPr>
            <w:tcW w:w="1419" w:type="dxa"/>
          </w:tcPr>
          <w:p w14:paraId="54D68E43" w14:textId="77777777" w:rsidR="00784A32" w:rsidRPr="000670FE" w:rsidRDefault="00784A32" w:rsidP="00354887">
            <w:pPr>
              <w:pStyle w:val="TAL"/>
            </w:pPr>
          </w:p>
        </w:tc>
        <w:tc>
          <w:tcPr>
            <w:tcW w:w="1135" w:type="dxa"/>
            <w:vAlign w:val="bottom"/>
          </w:tcPr>
          <w:p w14:paraId="461C717D" w14:textId="77777777" w:rsidR="00784A32" w:rsidRPr="000670FE" w:rsidRDefault="00784A32" w:rsidP="00354887">
            <w:pPr>
              <w:pStyle w:val="TAL"/>
            </w:pPr>
          </w:p>
        </w:tc>
      </w:tr>
      <w:tr w:rsidR="00784A32" w:rsidRPr="000670FE" w14:paraId="55E5C9D7" w14:textId="77777777" w:rsidTr="00354887">
        <w:tc>
          <w:tcPr>
            <w:tcW w:w="2836" w:type="dxa"/>
            <w:tcBorders>
              <w:bottom w:val="nil"/>
            </w:tcBorders>
            <w:vAlign w:val="center"/>
          </w:tcPr>
          <w:p w14:paraId="7ECE75AC"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bottom w:val="single" w:sz="4" w:space="0" w:color="auto"/>
            </w:tcBorders>
          </w:tcPr>
          <w:p w14:paraId="518536FA" w14:textId="77777777" w:rsidR="00784A32" w:rsidRPr="000670FE" w:rsidRDefault="00784A32" w:rsidP="00354887">
            <w:pPr>
              <w:pStyle w:val="TAL"/>
            </w:pPr>
            <w:r w:rsidRPr="000670FE">
              <w:t>"application/vnd.3gpp.mcvideo-info+xml"</w:t>
            </w:r>
          </w:p>
        </w:tc>
        <w:tc>
          <w:tcPr>
            <w:tcW w:w="2127" w:type="dxa"/>
            <w:tcBorders>
              <w:bottom w:val="single" w:sz="4" w:space="0" w:color="auto"/>
            </w:tcBorders>
          </w:tcPr>
          <w:p w14:paraId="7E9AF972" w14:textId="77777777" w:rsidR="00784A32" w:rsidRPr="000670FE" w:rsidRDefault="00784A32" w:rsidP="00354887">
            <w:pPr>
              <w:pStyle w:val="TAL"/>
            </w:pPr>
          </w:p>
        </w:tc>
        <w:tc>
          <w:tcPr>
            <w:tcW w:w="1419" w:type="dxa"/>
          </w:tcPr>
          <w:p w14:paraId="1A608872" w14:textId="77777777" w:rsidR="00784A32" w:rsidRPr="000670FE" w:rsidRDefault="00784A32" w:rsidP="00354887">
            <w:pPr>
              <w:pStyle w:val="TAL"/>
            </w:pPr>
          </w:p>
        </w:tc>
        <w:tc>
          <w:tcPr>
            <w:tcW w:w="1135" w:type="dxa"/>
          </w:tcPr>
          <w:p w14:paraId="045F44F9" w14:textId="77777777" w:rsidR="00784A32" w:rsidRPr="000670FE" w:rsidRDefault="00784A32" w:rsidP="00354887">
            <w:pPr>
              <w:pStyle w:val="TAL"/>
            </w:pPr>
          </w:p>
        </w:tc>
      </w:tr>
      <w:tr w:rsidR="00784A32" w:rsidRPr="000670FE" w14:paraId="203E9381" w14:textId="77777777" w:rsidTr="00354887">
        <w:tc>
          <w:tcPr>
            <w:tcW w:w="2836" w:type="dxa"/>
            <w:tcBorders>
              <w:top w:val="single" w:sz="4" w:space="0" w:color="auto"/>
              <w:left w:val="single" w:sz="4" w:space="0" w:color="auto"/>
              <w:bottom w:val="single" w:sz="4" w:space="0" w:color="auto"/>
              <w:right w:val="single" w:sz="4" w:space="0" w:color="auto"/>
            </w:tcBorders>
          </w:tcPr>
          <w:p w14:paraId="6B7D1E96" w14:textId="77777777" w:rsidR="00784A32" w:rsidRPr="000670FE" w:rsidRDefault="00784A32" w:rsidP="00354887">
            <w:pPr>
              <w:pStyle w:val="TAL"/>
              <w:rPr>
                <w:b/>
              </w:rPr>
            </w:pPr>
            <w:r w:rsidRPr="000670FE">
              <w:t xml:space="preserve">        MCVideo-Info</w:t>
            </w:r>
          </w:p>
        </w:tc>
        <w:tc>
          <w:tcPr>
            <w:tcW w:w="2127" w:type="dxa"/>
            <w:tcBorders>
              <w:top w:val="single" w:sz="4" w:space="0" w:color="auto"/>
              <w:left w:val="single" w:sz="4" w:space="0" w:color="auto"/>
              <w:bottom w:val="single" w:sz="4" w:space="0" w:color="auto"/>
              <w:right w:val="single" w:sz="4" w:space="0" w:color="auto"/>
            </w:tcBorders>
          </w:tcPr>
          <w:p w14:paraId="3A0B4665" w14:textId="77777777" w:rsidR="00784A32" w:rsidRPr="000670FE" w:rsidRDefault="00784A32" w:rsidP="00354887">
            <w:pPr>
              <w:pStyle w:val="TAL"/>
            </w:pPr>
            <w:r w:rsidRPr="000670FE">
              <w:t>As described in Table 5.3.3.3-2</w:t>
            </w:r>
          </w:p>
        </w:tc>
        <w:tc>
          <w:tcPr>
            <w:tcW w:w="2127" w:type="dxa"/>
            <w:tcBorders>
              <w:top w:val="single" w:sz="4" w:space="0" w:color="auto"/>
              <w:left w:val="single" w:sz="4" w:space="0" w:color="auto"/>
              <w:bottom w:val="single" w:sz="4" w:space="0" w:color="auto"/>
              <w:right w:val="single" w:sz="4" w:space="0" w:color="auto"/>
            </w:tcBorders>
          </w:tcPr>
          <w:p w14:paraId="5D986BB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B69B302"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10537E7" w14:textId="77777777" w:rsidR="00784A32" w:rsidRPr="000670FE" w:rsidRDefault="00784A32" w:rsidP="00354887">
            <w:pPr>
              <w:pStyle w:val="TAL"/>
            </w:pPr>
          </w:p>
        </w:tc>
      </w:tr>
    </w:tbl>
    <w:p w14:paraId="1BAD75A3" w14:textId="77777777" w:rsidR="00784A32" w:rsidRPr="000670FE" w:rsidRDefault="00784A32" w:rsidP="00784A32"/>
    <w:p w14:paraId="6886A369" w14:textId="77777777" w:rsidR="00784A32" w:rsidRPr="000670FE" w:rsidRDefault="00784A32" w:rsidP="00784A32">
      <w:pPr>
        <w:pStyle w:val="TH"/>
      </w:pPr>
      <w:r w:rsidRPr="000670FE">
        <w:t>Table 5.3.3.3-2: MCVideo-INFO in SIP SUBSCRIBE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D4BB155" w14:textId="77777777" w:rsidTr="00354887">
        <w:tc>
          <w:tcPr>
            <w:tcW w:w="9639" w:type="dxa"/>
            <w:gridSpan w:val="5"/>
          </w:tcPr>
          <w:p w14:paraId="1037F200" w14:textId="77777777" w:rsidR="00784A32" w:rsidRPr="000670FE" w:rsidRDefault="00784A32" w:rsidP="00354887">
            <w:pPr>
              <w:pStyle w:val="TAL"/>
            </w:pPr>
            <w:r w:rsidRPr="000670FE">
              <w:t>Derivation Path: TS 36.579-1 [2], Table 5.5.3.2.1-1, condition GROUP-CALL</w:t>
            </w:r>
          </w:p>
        </w:tc>
      </w:tr>
      <w:tr w:rsidR="00784A32" w:rsidRPr="000670FE" w14:paraId="1F9E1280" w14:textId="77777777" w:rsidTr="00354887">
        <w:tc>
          <w:tcPr>
            <w:tcW w:w="2835" w:type="dxa"/>
          </w:tcPr>
          <w:p w14:paraId="6BDEE0B8" w14:textId="77777777" w:rsidR="00784A32" w:rsidRPr="000670FE" w:rsidRDefault="00784A32" w:rsidP="00354887">
            <w:pPr>
              <w:pStyle w:val="TAH"/>
            </w:pPr>
            <w:r w:rsidRPr="000670FE">
              <w:t>Information Element</w:t>
            </w:r>
          </w:p>
        </w:tc>
        <w:tc>
          <w:tcPr>
            <w:tcW w:w="2126" w:type="dxa"/>
          </w:tcPr>
          <w:p w14:paraId="605FE0B0" w14:textId="77777777" w:rsidR="00784A32" w:rsidRPr="000670FE" w:rsidRDefault="00784A32" w:rsidP="00354887">
            <w:pPr>
              <w:pStyle w:val="TAH"/>
            </w:pPr>
            <w:r w:rsidRPr="000670FE">
              <w:t>Value/remark</w:t>
            </w:r>
          </w:p>
        </w:tc>
        <w:tc>
          <w:tcPr>
            <w:tcW w:w="2126" w:type="dxa"/>
          </w:tcPr>
          <w:p w14:paraId="593BA4DD" w14:textId="77777777" w:rsidR="00784A32" w:rsidRPr="000670FE" w:rsidRDefault="00784A32" w:rsidP="00354887">
            <w:pPr>
              <w:pStyle w:val="TAH"/>
            </w:pPr>
            <w:r w:rsidRPr="000670FE">
              <w:t>Comment</w:t>
            </w:r>
          </w:p>
        </w:tc>
        <w:tc>
          <w:tcPr>
            <w:tcW w:w="1418" w:type="dxa"/>
          </w:tcPr>
          <w:p w14:paraId="6030A5D3" w14:textId="77777777" w:rsidR="00784A32" w:rsidRPr="000670FE" w:rsidRDefault="00784A32" w:rsidP="00354887">
            <w:pPr>
              <w:pStyle w:val="TAH"/>
            </w:pPr>
            <w:r w:rsidRPr="000670FE">
              <w:t>Reference</w:t>
            </w:r>
          </w:p>
        </w:tc>
        <w:tc>
          <w:tcPr>
            <w:tcW w:w="1134" w:type="dxa"/>
          </w:tcPr>
          <w:p w14:paraId="45566CF0" w14:textId="77777777" w:rsidR="00784A32" w:rsidRPr="000670FE" w:rsidRDefault="00784A32" w:rsidP="00354887">
            <w:pPr>
              <w:pStyle w:val="TAH"/>
            </w:pPr>
            <w:r w:rsidRPr="000670FE">
              <w:t>Condition</w:t>
            </w:r>
          </w:p>
        </w:tc>
      </w:tr>
      <w:tr w:rsidR="00784A32" w:rsidRPr="000670FE" w14:paraId="1E65C935" w14:textId="77777777" w:rsidTr="00354887">
        <w:tc>
          <w:tcPr>
            <w:tcW w:w="2835" w:type="dxa"/>
            <w:vAlign w:val="center"/>
          </w:tcPr>
          <w:p w14:paraId="0E386DC7" w14:textId="77777777" w:rsidR="00784A32" w:rsidRPr="000670FE" w:rsidRDefault="00784A32" w:rsidP="00354887">
            <w:pPr>
              <w:pStyle w:val="TAL"/>
            </w:pPr>
            <w:r w:rsidRPr="000670FE">
              <w:t>mcVideoinfo</w:t>
            </w:r>
          </w:p>
        </w:tc>
        <w:tc>
          <w:tcPr>
            <w:tcW w:w="2126" w:type="dxa"/>
          </w:tcPr>
          <w:p w14:paraId="25D82464" w14:textId="77777777" w:rsidR="00784A32" w:rsidRPr="000670FE" w:rsidRDefault="00784A32" w:rsidP="00354887">
            <w:pPr>
              <w:pStyle w:val="TAL"/>
            </w:pPr>
          </w:p>
        </w:tc>
        <w:tc>
          <w:tcPr>
            <w:tcW w:w="2126" w:type="dxa"/>
            <w:tcBorders>
              <w:bottom w:val="single" w:sz="4" w:space="0" w:color="auto"/>
            </w:tcBorders>
          </w:tcPr>
          <w:p w14:paraId="6FF8D389" w14:textId="77777777" w:rsidR="00784A32" w:rsidRPr="000670FE" w:rsidRDefault="00784A32" w:rsidP="00354887">
            <w:pPr>
              <w:pStyle w:val="TAL"/>
            </w:pPr>
          </w:p>
        </w:tc>
        <w:tc>
          <w:tcPr>
            <w:tcW w:w="1418" w:type="dxa"/>
          </w:tcPr>
          <w:p w14:paraId="37D82C5A" w14:textId="77777777" w:rsidR="00784A32" w:rsidRPr="000670FE" w:rsidRDefault="00784A32" w:rsidP="00354887">
            <w:pPr>
              <w:pStyle w:val="TAL"/>
            </w:pPr>
          </w:p>
        </w:tc>
        <w:tc>
          <w:tcPr>
            <w:tcW w:w="1134" w:type="dxa"/>
            <w:vAlign w:val="bottom"/>
          </w:tcPr>
          <w:p w14:paraId="7B2A3CA7" w14:textId="77777777" w:rsidR="00784A32" w:rsidRPr="000670FE" w:rsidRDefault="00784A32" w:rsidP="00354887">
            <w:pPr>
              <w:pStyle w:val="TAL"/>
            </w:pPr>
          </w:p>
        </w:tc>
      </w:tr>
      <w:tr w:rsidR="00784A32" w:rsidRPr="000670FE" w14:paraId="1A95CBAD" w14:textId="77777777" w:rsidTr="00354887">
        <w:tc>
          <w:tcPr>
            <w:tcW w:w="2835" w:type="dxa"/>
            <w:vAlign w:val="center"/>
          </w:tcPr>
          <w:p w14:paraId="41E4B784" w14:textId="77777777" w:rsidR="00784A32" w:rsidRPr="000670FE" w:rsidRDefault="00784A32" w:rsidP="00354887">
            <w:pPr>
              <w:pStyle w:val="TAL"/>
            </w:pPr>
            <w:r w:rsidRPr="000670FE">
              <w:t xml:space="preserve">  mcVideo-Params</w:t>
            </w:r>
          </w:p>
        </w:tc>
        <w:tc>
          <w:tcPr>
            <w:tcW w:w="2126" w:type="dxa"/>
          </w:tcPr>
          <w:p w14:paraId="7E6124CE" w14:textId="77777777" w:rsidR="00784A32" w:rsidRPr="000670FE" w:rsidRDefault="00784A32" w:rsidP="00354887">
            <w:pPr>
              <w:pStyle w:val="TAL"/>
            </w:pPr>
          </w:p>
        </w:tc>
        <w:tc>
          <w:tcPr>
            <w:tcW w:w="2126" w:type="dxa"/>
            <w:tcBorders>
              <w:bottom w:val="single" w:sz="4" w:space="0" w:color="auto"/>
            </w:tcBorders>
          </w:tcPr>
          <w:p w14:paraId="6FCDFB94" w14:textId="77777777" w:rsidR="00784A32" w:rsidRPr="000670FE" w:rsidRDefault="00784A32" w:rsidP="00354887">
            <w:pPr>
              <w:pStyle w:val="TAL"/>
            </w:pPr>
          </w:p>
        </w:tc>
        <w:tc>
          <w:tcPr>
            <w:tcW w:w="1418" w:type="dxa"/>
          </w:tcPr>
          <w:p w14:paraId="4C3949A3" w14:textId="77777777" w:rsidR="00784A32" w:rsidRPr="000670FE" w:rsidRDefault="00784A32" w:rsidP="00354887">
            <w:pPr>
              <w:pStyle w:val="TAL"/>
            </w:pPr>
          </w:p>
        </w:tc>
        <w:tc>
          <w:tcPr>
            <w:tcW w:w="1134" w:type="dxa"/>
            <w:vAlign w:val="bottom"/>
          </w:tcPr>
          <w:p w14:paraId="4CCAC935" w14:textId="77777777" w:rsidR="00784A32" w:rsidRPr="000670FE" w:rsidRDefault="00784A32" w:rsidP="00354887">
            <w:pPr>
              <w:pStyle w:val="TAL"/>
            </w:pPr>
          </w:p>
        </w:tc>
      </w:tr>
      <w:tr w:rsidR="00784A32" w:rsidRPr="000670FE" w14:paraId="62D031E1" w14:textId="77777777" w:rsidTr="00354887">
        <w:tc>
          <w:tcPr>
            <w:tcW w:w="2835" w:type="dxa"/>
            <w:vAlign w:val="center"/>
          </w:tcPr>
          <w:p w14:paraId="7FB36204" w14:textId="77777777" w:rsidR="00784A32" w:rsidRPr="000670FE" w:rsidRDefault="00784A32" w:rsidP="00354887">
            <w:pPr>
              <w:pStyle w:val="TAL"/>
            </w:pPr>
            <w:r w:rsidRPr="000670FE">
              <w:t xml:space="preserve">    mcVideo-request-uri</w:t>
            </w:r>
          </w:p>
        </w:tc>
        <w:tc>
          <w:tcPr>
            <w:tcW w:w="2126" w:type="dxa"/>
          </w:tcPr>
          <w:p w14:paraId="1FC4402C" w14:textId="77777777" w:rsidR="00784A32" w:rsidRPr="000670FE" w:rsidRDefault="00806B2F" w:rsidP="00EA6AFF">
            <w:pPr>
              <w:pStyle w:val="TAL"/>
            </w:pPr>
            <w:r w:rsidRPr="000670FE">
              <w:rPr>
                <w:rFonts w:cs="Arial"/>
                <w:color w:val="000000"/>
              </w:rPr>
              <w:t>px_MCVideo_ID_User_A</w:t>
            </w:r>
            <w:r w:rsidRPr="000670FE" w:rsidDel="00370BD2">
              <w:t xml:space="preserve"> </w:t>
            </w:r>
          </w:p>
        </w:tc>
        <w:tc>
          <w:tcPr>
            <w:tcW w:w="2126" w:type="dxa"/>
            <w:tcBorders>
              <w:bottom w:val="single" w:sz="4" w:space="0" w:color="auto"/>
            </w:tcBorders>
          </w:tcPr>
          <w:p w14:paraId="46DE9041" w14:textId="77777777" w:rsidR="00784A32" w:rsidRPr="000670FE" w:rsidRDefault="00784A32" w:rsidP="00354887">
            <w:pPr>
              <w:pStyle w:val="TAL"/>
            </w:pPr>
          </w:p>
        </w:tc>
        <w:tc>
          <w:tcPr>
            <w:tcW w:w="1418" w:type="dxa"/>
          </w:tcPr>
          <w:p w14:paraId="6350F743" w14:textId="77777777" w:rsidR="00784A32" w:rsidRPr="000670FE" w:rsidRDefault="00784A32" w:rsidP="00354887">
            <w:pPr>
              <w:pStyle w:val="TAL"/>
            </w:pPr>
          </w:p>
        </w:tc>
        <w:tc>
          <w:tcPr>
            <w:tcW w:w="1134" w:type="dxa"/>
            <w:vAlign w:val="bottom"/>
          </w:tcPr>
          <w:p w14:paraId="342AA387" w14:textId="77777777" w:rsidR="00784A32" w:rsidRPr="000670FE" w:rsidRDefault="00784A32" w:rsidP="00354887">
            <w:pPr>
              <w:pStyle w:val="TAL"/>
            </w:pPr>
          </w:p>
        </w:tc>
      </w:tr>
    </w:tbl>
    <w:p w14:paraId="68167BA6" w14:textId="77777777" w:rsidR="00784A32" w:rsidRPr="000670FE" w:rsidRDefault="00784A32" w:rsidP="00784A32"/>
    <w:p w14:paraId="41927342" w14:textId="77777777" w:rsidR="00784A32" w:rsidRPr="000670FE" w:rsidRDefault="00784A32" w:rsidP="00784A32">
      <w:pPr>
        <w:pStyle w:val="TH"/>
      </w:pPr>
      <w:r w:rsidRPr="000670FE">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3C26432A" w14:textId="77777777" w:rsidTr="00354887">
        <w:tc>
          <w:tcPr>
            <w:tcW w:w="9644" w:type="dxa"/>
            <w:gridSpan w:val="5"/>
          </w:tcPr>
          <w:p w14:paraId="2A5C90A8" w14:textId="77777777" w:rsidR="00784A32" w:rsidRPr="000670FE" w:rsidRDefault="00784A32" w:rsidP="00354887">
            <w:pPr>
              <w:pStyle w:val="TAL"/>
            </w:pPr>
            <w:r w:rsidRPr="000670FE">
              <w:t>Derivation Path: TS 36.579-1 [2], Table 5.5.2.14-1, condition MCVIDEO, GROUPCONFIG</w:t>
            </w:r>
          </w:p>
        </w:tc>
      </w:tr>
      <w:tr w:rsidR="00784A32" w:rsidRPr="000670FE" w14:paraId="15B04B67" w14:textId="77777777" w:rsidTr="00354887">
        <w:tc>
          <w:tcPr>
            <w:tcW w:w="2836" w:type="dxa"/>
          </w:tcPr>
          <w:p w14:paraId="22EB7CB3" w14:textId="77777777" w:rsidR="00784A32" w:rsidRPr="000670FE" w:rsidRDefault="00784A32" w:rsidP="00354887">
            <w:pPr>
              <w:pStyle w:val="TAH"/>
            </w:pPr>
            <w:r w:rsidRPr="000670FE">
              <w:t>Information Element</w:t>
            </w:r>
          </w:p>
        </w:tc>
        <w:tc>
          <w:tcPr>
            <w:tcW w:w="2127" w:type="dxa"/>
          </w:tcPr>
          <w:p w14:paraId="3F1B9BB8" w14:textId="77777777" w:rsidR="00784A32" w:rsidRPr="000670FE" w:rsidRDefault="00784A32" w:rsidP="00354887">
            <w:pPr>
              <w:pStyle w:val="TAH"/>
            </w:pPr>
            <w:r w:rsidRPr="000670FE">
              <w:t>Value/remark</w:t>
            </w:r>
          </w:p>
        </w:tc>
        <w:tc>
          <w:tcPr>
            <w:tcW w:w="2127" w:type="dxa"/>
            <w:tcBorders>
              <w:bottom w:val="single" w:sz="4" w:space="0" w:color="auto"/>
            </w:tcBorders>
          </w:tcPr>
          <w:p w14:paraId="2131C0A1" w14:textId="77777777" w:rsidR="00784A32" w:rsidRPr="000670FE" w:rsidRDefault="00784A32" w:rsidP="00354887">
            <w:pPr>
              <w:pStyle w:val="TAH"/>
            </w:pPr>
            <w:r w:rsidRPr="000670FE">
              <w:t>Comment</w:t>
            </w:r>
          </w:p>
        </w:tc>
        <w:tc>
          <w:tcPr>
            <w:tcW w:w="1419" w:type="dxa"/>
          </w:tcPr>
          <w:p w14:paraId="0CB7B1B7" w14:textId="77777777" w:rsidR="00784A32" w:rsidRPr="000670FE" w:rsidRDefault="00784A32" w:rsidP="00354887">
            <w:pPr>
              <w:pStyle w:val="TAH"/>
            </w:pPr>
            <w:r w:rsidRPr="000670FE">
              <w:t>Reference</w:t>
            </w:r>
          </w:p>
        </w:tc>
        <w:tc>
          <w:tcPr>
            <w:tcW w:w="1135" w:type="dxa"/>
          </w:tcPr>
          <w:p w14:paraId="7E29690E" w14:textId="77777777" w:rsidR="00784A32" w:rsidRPr="000670FE" w:rsidRDefault="00784A32" w:rsidP="00354887">
            <w:pPr>
              <w:pStyle w:val="TAH"/>
            </w:pPr>
            <w:r w:rsidRPr="000670FE">
              <w:t>Condition</w:t>
            </w:r>
          </w:p>
        </w:tc>
      </w:tr>
      <w:tr w:rsidR="00784A32" w:rsidRPr="000670FE" w14:paraId="05131E52" w14:textId="77777777" w:rsidTr="00354887">
        <w:tc>
          <w:tcPr>
            <w:tcW w:w="2836" w:type="dxa"/>
            <w:tcBorders>
              <w:top w:val="single" w:sz="4" w:space="0" w:color="auto"/>
              <w:left w:val="single" w:sz="4" w:space="0" w:color="auto"/>
              <w:bottom w:val="single" w:sz="4" w:space="0" w:color="auto"/>
              <w:right w:val="single" w:sz="4" w:space="0" w:color="auto"/>
            </w:tcBorders>
          </w:tcPr>
          <w:p w14:paraId="27497813" w14:textId="77777777" w:rsidR="00784A32" w:rsidRPr="000670FE" w:rsidRDefault="00784A32" w:rsidP="00354887">
            <w:pPr>
              <w:pStyle w:val="TAL"/>
              <w:rPr>
                <w:b/>
              </w:rPr>
            </w:pPr>
            <w:r w:rsidRPr="000670FE">
              <w:rPr>
                <w:b/>
              </w:rPr>
              <w:t>Content-Type</w:t>
            </w:r>
          </w:p>
        </w:tc>
        <w:tc>
          <w:tcPr>
            <w:tcW w:w="2127" w:type="dxa"/>
            <w:tcBorders>
              <w:top w:val="single" w:sz="4" w:space="0" w:color="auto"/>
              <w:left w:val="single" w:sz="4" w:space="0" w:color="auto"/>
              <w:bottom w:val="single" w:sz="4" w:space="0" w:color="auto"/>
              <w:right w:val="single" w:sz="4" w:space="0" w:color="auto"/>
            </w:tcBorders>
          </w:tcPr>
          <w:p w14:paraId="48903995"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FFDEA4F"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B12C91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AB962E2" w14:textId="77777777" w:rsidR="00784A32" w:rsidRPr="000670FE" w:rsidRDefault="00784A32" w:rsidP="00354887">
            <w:pPr>
              <w:pStyle w:val="TAL"/>
            </w:pPr>
          </w:p>
        </w:tc>
      </w:tr>
      <w:tr w:rsidR="00784A32" w:rsidRPr="000670FE" w14:paraId="38AB6E1B" w14:textId="77777777" w:rsidTr="00354887">
        <w:tc>
          <w:tcPr>
            <w:tcW w:w="2836" w:type="dxa"/>
            <w:tcBorders>
              <w:top w:val="single" w:sz="4" w:space="0" w:color="auto"/>
              <w:left w:val="single" w:sz="4" w:space="0" w:color="auto"/>
              <w:bottom w:val="single" w:sz="4" w:space="0" w:color="auto"/>
              <w:right w:val="single" w:sz="4" w:space="0" w:color="auto"/>
            </w:tcBorders>
          </w:tcPr>
          <w:p w14:paraId="497ED554" w14:textId="77777777" w:rsidR="00784A32" w:rsidRPr="000670FE" w:rsidRDefault="00784A32" w:rsidP="00354887">
            <w:pPr>
              <w:pStyle w:val="TAL"/>
              <w:rPr>
                <w:b/>
              </w:rPr>
            </w:pPr>
            <w:r w:rsidRPr="000670FE">
              <w:rPr>
                <w:b/>
              </w:rPr>
              <w:t>Content-Length</w:t>
            </w:r>
          </w:p>
        </w:tc>
        <w:tc>
          <w:tcPr>
            <w:tcW w:w="2127" w:type="dxa"/>
            <w:tcBorders>
              <w:top w:val="single" w:sz="4" w:space="0" w:color="auto"/>
              <w:left w:val="single" w:sz="4" w:space="0" w:color="auto"/>
              <w:bottom w:val="single" w:sz="4" w:space="0" w:color="auto"/>
              <w:right w:val="single" w:sz="4" w:space="0" w:color="auto"/>
            </w:tcBorders>
          </w:tcPr>
          <w:p w14:paraId="21CAD16F"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CD1419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2CE863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7FFBABB" w14:textId="77777777" w:rsidR="00784A32" w:rsidRPr="000670FE" w:rsidRDefault="00784A32" w:rsidP="00354887">
            <w:pPr>
              <w:pStyle w:val="TAL"/>
            </w:pPr>
          </w:p>
        </w:tc>
      </w:tr>
      <w:tr w:rsidR="00784A32" w:rsidRPr="000670FE" w14:paraId="2889794B" w14:textId="77777777" w:rsidTr="00354887">
        <w:tc>
          <w:tcPr>
            <w:tcW w:w="2836" w:type="dxa"/>
            <w:tcBorders>
              <w:top w:val="single" w:sz="4" w:space="0" w:color="auto"/>
              <w:left w:val="single" w:sz="4" w:space="0" w:color="auto"/>
              <w:bottom w:val="single" w:sz="4" w:space="0" w:color="auto"/>
              <w:right w:val="single" w:sz="4" w:space="0" w:color="auto"/>
            </w:tcBorders>
          </w:tcPr>
          <w:p w14:paraId="23ABC7F2" w14:textId="77777777" w:rsidR="00784A32" w:rsidRPr="000670FE" w:rsidRDefault="00784A32" w:rsidP="00354887">
            <w:pPr>
              <w:pStyle w:val="TAL"/>
              <w:rPr>
                <w:b/>
              </w:rPr>
            </w:pPr>
            <w:r w:rsidRPr="000670FE">
              <w:rPr>
                <w:b/>
              </w:rPr>
              <w:t>Message-body</w:t>
            </w:r>
          </w:p>
        </w:tc>
        <w:tc>
          <w:tcPr>
            <w:tcW w:w="2127" w:type="dxa"/>
            <w:tcBorders>
              <w:top w:val="single" w:sz="4" w:space="0" w:color="auto"/>
              <w:left w:val="single" w:sz="4" w:space="0" w:color="auto"/>
              <w:bottom w:val="single" w:sz="4" w:space="0" w:color="auto"/>
              <w:right w:val="single" w:sz="4" w:space="0" w:color="auto"/>
            </w:tcBorders>
          </w:tcPr>
          <w:p w14:paraId="102242FE"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0D70C6F8"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A8DD08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D85292C" w14:textId="77777777" w:rsidR="00784A32" w:rsidRPr="000670FE" w:rsidRDefault="00784A32" w:rsidP="00354887">
            <w:pPr>
              <w:pStyle w:val="TAL"/>
            </w:pPr>
          </w:p>
        </w:tc>
      </w:tr>
      <w:tr w:rsidR="00784A32" w:rsidRPr="000670FE" w14:paraId="69167CE1" w14:textId="77777777" w:rsidTr="00354887">
        <w:tc>
          <w:tcPr>
            <w:tcW w:w="2836" w:type="dxa"/>
            <w:vAlign w:val="center"/>
          </w:tcPr>
          <w:p w14:paraId="3CFEF2E9" w14:textId="77777777" w:rsidR="00784A32" w:rsidRPr="000670FE" w:rsidDel="004B0E09" w:rsidRDefault="00784A32" w:rsidP="00354887">
            <w:pPr>
              <w:pStyle w:val="TAL"/>
              <w:rPr>
                <w:b/>
                <w:bCs/>
              </w:rPr>
            </w:pPr>
            <w:r w:rsidRPr="000670FE">
              <w:t xml:space="preserve">  MIME body part</w:t>
            </w:r>
          </w:p>
        </w:tc>
        <w:tc>
          <w:tcPr>
            <w:tcW w:w="2127" w:type="dxa"/>
            <w:tcBorders>
              <w:top w:val="single" w:sz="4" w:space="0" w:color="auto"/>
              <w:bottom w:val="single" w:sz="4" w:space="0" w:color="auto"/>
            </w:tcBorders>
          </w:tcPr>
          <w:p w14:paraId="1BB9A51F" w14:textId="77777777" w:rsidR="00784A32" w:rsidRPr="000670FE" w:rsidRDefault="00784A32" w:rsidP="00354887">
            <w:pPr>
              <w:pStyle w:val="TAL"/>
            </w:pPr>
          </w:p>
        </w:tc>
        <w:tc>
          <w:tcPr>
            <w:tcW w:w="2127" w:type="dxa"/>
            <w:tcBorders>
              <w:bottom w:val="single" w:sz="4" w:space="0" w:color="auto"/>
            </w:tcBorders>
          </w:tcPr>
          <w:p w14:paraId="3C004CE3" w14:textId="77777777" w:rsidR="00784A32" w:rsidRPr="000670FE" w:rsidRDefault="00784A32" w:rsidP="00354887">
            <w:pPr>
              <w:pStyle w:val="TAL"/>
            </w:pPr>
            <w:r w:rsidRPr="000670FE">
              <w:rPr>
                <w:bCs/>
                <w:szCs w:val="18"/>
              </w:rPr>
              <w:t>MCVideo Info</w:t>
            </w:r>
          </w:p>
        </w:tc>
        <w:tc>
          <w:tcPr>
            <w:tcW w:w="1419" w:type="dxa"/>
          </w:tcPr>
          <w:p w14:paraId="729263E6" w14:textId="77777777" w:rsidR="00784A32" w:rsidRPr="000670FE" w:rsidRDefault="00784A32" w:rsidP="00354887">
            <w:pPr>
              <w:pStyle w:val="TAL"/>
            </w:pPr>
          </w:p>
        </w:tc>
        <w:tc>
          <w:tcPr>
            <w:tcW w:w="1135" w:type="dxa"/>
            <w:vAlign w:val="bottom"/>
          </w:tcPr>
          <w:p w14:paraId="750F5AAC" w14:textId="77777777" w:rsidR="00784A32" w:rsidRPr="000670FE" w:rsidRDefault="00784A32" w:rsidP="00354887">
            <w:pPr>
              <w:pStyle w:val="TAL"/>
            </w:pPr>
          </w:p>
        </w:tc>
      </w:tr>
      <w:tr w:rsidR="00784A32" w:rsidRPr="000670FE" w14:paraId="59741CFD" w14:textId="77777777" w:rsidTr="00354887">
        <w:tc>
          <w:tcPr>
            <w:tcW w:w="2836" w:type="dxa"/>
            <w:vAlign w:val="center"/>
          </w:tcPr>
          <w:p w14:paraId="1EC1C272" w14:textId="77777777" w:rsidR="00784A32" w:rsidRPr="000670FE" w:rsidDel="004B0E09" w:rsidRDefault="00784A32" w:rsidP="00354887">
            <w:pPr>
              <w:pStyle w:val="TAL"/>
              <w:rPr>
                <w:b/>
                <w:bCs/>
              </w:rPr>
            </w:pPr>
            <w:r w:rsidRPr="000670FE">
              <w:t xml:space="preserve">    MIME-part-headers</w:t>
            </w:r>
          </w:p>
        </w:tc>
        <w:tc>
          <w:tcPr>
            <w:tcW w:w="2127" w:type="dxa"/>
            <w:tcBorders>
              <w:top w:val="single" w:sz="4" w:space="0" w:color="auto"/>
              <w:bottom w:val="single" w:sz="4" w:space="0" w:color="auto"/>
            </w:tcBorders>
          </w:tcPr>
          <w:p w14:paraId="0A4D48D0" w14:textId="77777777" w:rsidR="00784A32" w:rsidRPr="000670FE" w:rsidRDefault="00784A32" w:rsidP="00354887">
            <w:pPr>
              <w:pStyle w:val="TAL"/>
            </w:pPr>
          </w:p>
        </w:tc>
        <w:tc>
          <w:tcPr>
            <w:tcW w:w="2127" w:type="dxa"/>
            <w:tcBorders>
              <w:bottom w:val="single" w:sz="4" w:space="0" w:color="auto"/>
            </w:tcBorders>
          </w:tcPr>
          <w:p w14:paraId="51EF0C48" w14:textId="77777777" w:rsidR="00784A32" w:rsidRPr="000670FE" w:rsidRDefault="00784A32" w:rsidP="00354887">
            <w:pPr>
              <w:pStyle w:val="TAL"/>
            </w:pPr>
          </w:p>
        </w:tc>
        <w:tc>
          <w:tcPr>
            <w:tcW w:w="1419" w:type="dxa"/>
          </w:tcPr>
          <w:p w14:paraId="5AB71340" w14:textId="77777777" w:rsidR="00784A32" w:rsidRPr="000670FE" w:rsidRDefault="00784A32" w:rsidP="00354887">
            <w:pPr>
              <w:pStyle w:val="TAL"/>
            </w:pPr>
          </w:p>
        </w:tc>
        <w:tc>
          <w:tcPr>
            <w:tcW w:w="1135" w:type="dxa"/>
            <w:vAlign w:val="bottom"/>
          </w:tcPr>
          <w:p w14:paraId="3C6A6A13" w14:textId="77777777" w:rsidR="00784A32" w:rsidRPr="000670FE" w:rsidRDefault="00784A32" w:rsidP="00354887">
            <w:pPr>
              <w:pStyle w:val="TAL"/>
            </w:pPr>
          </w:p>
        </w:tc>
      </w:tr>
      <w:tr w:rsidR="00784A32" w:rsidRPr="000670FE" w14:paraId="390A9DEA" w14:textId="77777777" w:rsidTr="00354887">
        <w:tc>
          <w:tcPr>
            <w:tcW w:w="2836" w:type="dxa"/>
            <w:tcBorders>
              <w:bottom w:val="nil"/>
            </w:tcBorders>
            <w:vAlign w:val="center"/>
          </w:tcPr>
          <w:p w14:paraId="5688F7B1"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bottom w:val="single" w:sz="4" w:space="0" w:color="auto"/>
            </w:tcBorders>
          </w:tcPr>
          <w:p w14:paraId="5F931CB6" w14:textId="77777777" w:rsidR="00784A32" w:rsidRPr="000670FE" w:rsidRDefault="00784A32" w:rsidP="00354887">
            <w:pPr>
              <w:pStyle w:val="TAL"/>
            </w:pPr>
            <w:r w:rsidRPr="000670FE">
              <w:t>"application/vnd.3gpp.mcvideo-info+xml"</w:t>
            </w:r>
          </w:p>
        </w:tc>
        <w:tc>
          <w:tcPr>
            <w:tcW w:w="2127" w:type="dxa"/>
            <w:tcBorders>
              <w:bottom w:val="single" w:sz="4" w:space="0" w:color="auto"/>
            </w:tcBorders>
          </w:tcPr>
          <w:p w14:paraId="29C16309" w14:textId="77777777" w:rsidR="00784A32" w:rsidRPr="000670FE" w:rsidRDefault="00784A32" w:rsidP="00354887">
            <w:pPr>
              <w:pStyle w:val="TAL"/>
            </w:pPr>
          </w:p>
        </w:tc>
        <w:tc>
          <w:tcPr>
            <w:tcW w:w="1419" w:type="dxa"/>
          </w:tcPr>
          <w:p w14:paraId="7B011FD7" w14:textId="77777777" w:rsidR="00784A32" w:rsidRPr="000670FE" w:rsidRDefault="00784A32" w:rsidP="00354887">
            <w:pPr>
              <w:pStyle w:val="TAL"/>
            </w:pPr>
          </w:p>
        </w:tc>
        <w:tc>
          <w:tcPr>
            <w:tcW w:w="1135" w:type="dxa"/>
          </w:tcPr>
          <w:p w14:paraId="752F778F" w14:textId="77777777" w:rsidR="00784A32" w:rsidRPr="000670FE" w:rsidRDefault="00784A32" w:rsidP="00354887">
            <w:pPr>
              <w:pStyle w:val="TAL"/>
            </w:pPr>
          </w:p>
        </w:tc>
      </w:tr>
      <w:tr w:rsidR="00784A32" w:rsidRPr="000670FE" w14:paraId="06CDE8DF" w14:textId="77777777" w:rsidTr="00354887">
        <w:tc>
          <w:tcPr>
            <w:tcW w:w="2836" w:type="dxa"/>
            <w:vAlign w:val="center"/>
          </w:tcPr>
          <w:p w14:paraId="6758E250" w14:textId="77777777" w:rsidR="00784A32" w:rsidRPr="000670FE" w:rsidRDefault="00784A32" w:rsidP="00354887">
            <w:pPr>
              <w:pStyle w:val="TAL"/>
              <w:rPr>
                <w:b/>
              </w:rPr>
            </w:pPr>
            <w:r w:rsidRPr="000670FE">
              <w:t xml:space="preserve">  MIME body part</w:t>
            </w:r>
          </w:p>
        </w:tc>
        <w:tc>
          <w:tcPr>
            <w:tcW w:w="2127" w:type="dxa"/>
            <w:tcBorders>
              <w:top w:val="single" w:sz="4" w:space="0" w:color="auto"/>
              <w:bottom w:val="single" w:sz="4" w:space="0" w:color="auto"/>
            </w:tcBorders>
          </w:tcPr>
          <w:p w14:paraId="57EEFBC4" w14:textId="77777777" w:rsidR="00784A32" w:rsidRPr="000670FE" w:rsidRDefault="00784A32" w:rsidP="00354887">
            <w:pPr>
              <w:pStyle w:val="TAL"/>
            </w:pPr>
          </w:p>
        </w:tc>
        <w:tc>
          <w:tcPr>
            <w:tcW w:w="2127" w:type="dxa"/>
            <w:tcBorders>
              <w:bottom w:val="single" w:sz="4" w:space="0" w:color="auto"/>
            </w:tcBorders>
          </w:tcPr>
          <w:p w14:paraId="063D6CD7" w14:textId="77777777" w:rsidR="00784A32" w:rsidRPr="000670FE" w:rsidRDefault="00784A32" w:rsidP="00354887">
            <w:pPr>
              <w:pStyle w:val="TAL"/>
            </w:pPr>
            <w:r w:rsidRPr="000670FE">
              <w:rPr>
                <w:bCs/>
              </w:rPr>
              <w:t>SIMPLE-FILTER</w:t>
            </w:r>
          </w:p>
        </w:tc>
        <w:tc>
          <w:tcPr>
            <w:tcW w:w="1419" w:type="dxa"/>
          </w:tcPr>
          <w:p w14:paraId="7D853763" w14:textId="77777777" w:rsidR="00784A32" w:rsidRPr="000670FE" w:rsidRDefault="00784A32" w:rsidP="00354887">
            <w:pPr>
              <w:pStyle w:val="TAL"/>
            </w:pPr>
          </w:p>
        </w:tc>
        <w:tc>
          <w:tcPr>
            <w:tcW w:w="1135" w:type="dxa"/>
            <w:vAlign w:val="bottom"/>
          </w:tcPr>
          <w:p w14:paraId="7AAAD582" w14:textId="77777777" w:rsidR="00784A32" w:rsidRPr="000670FE" w:rsidRDefault="00784A32" w:rsidP="00354887">
            <w:pPr>
              <w:pStyle w:val="TAL"/>
            </w:pPr>
          </w:p>
        </w:tc>
      </w:tr>
      <w:tr w:rsidR="00784A32" w:rsidRPr="000670FE" w14:paraId="5E07CB88"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246B643E" w14:textId="77777777" w:rsidR="00784A32" w:rsidRPr="000670FE" w:rsidRDefault="00784A32" w:rsidP="00354887">
            <w:pPr>
              <w:pStyle w:val="TAL"/>
              <w:rPr>
                <w:b/>
              </w:rPr>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15EF6"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4D4E54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66D7DF5"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8608AF" w14:textId="77777777" w:rsidR="00784A32" w:rsidRPr="000670FE" w:rsidRDefault="00784A32" w:rsidP="00354887">
            <w:pPr>
              <w:pStyle w:val="TAL"/>
            </w:pPr>
          </w:p>
        </w:tc>
      </w:tr>
      <w:tr w:rsidR="00784A32" w:rsidRPr="000670FE" w14:paraId="29061D32"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C1815D1"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left w:val="single" w:sz="4" w:space="0" w:color="auto"/>
              <w:bottom w:val="single" w:sz="4" w:space="0" w:color="auto"/>
              <w:right w:val="single" w:sz="4" w:space="0" w:color="auto"/>
            </w:tcBorders>
          </w:tcPr>
          <w:p w14:paraId="7309E4F7" w14:textId="77777777" w:rsidR="00784A32" w:rsidRPr="000670FE" w:rsidRDefault="00784A32" w:rsidP="00354887">
            <w:pPr>
              <w:pStyle w:val="TAL"/>
            </w:pPr>
            <w:r w:rsidRPr="000670FE">
              <w:t>"application/simple-filter+xml"</w:t>
            </w:r>
          </w:p>
        </w:tc>
        <w:tc>
          <w:tcPr>
            <w:tcW w:w="2127" w:type="dxa"/>
            <w:tcBorders>
              <w:top w:val="single" w:sz="4" w:space="0" w:color="auto"/>
              <w:left w:val="single" w:sz="4" w:space="0" w:color="auto"/>
              <w:bottom w:val="single" w:sz="4" w:space="0" w:color="auto"/>
              <w:right w:val="single" w:sz="4" w:space="0" w:color="auto"/>
            </w:tcBorders>
          </w:tcPr>
          <w:p w14:paraId="5DA1C340" w14:textId="77777777" w:rsidR="00784A32" w:rsidRPr="000670FE" w:rsidRDefault="00784A32" w:rsidP="00354887">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21CC614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BC4093" w14:textId="77777777" w:rsidR="00784A32" w:rsidRPr="000670FE" w:rsidRDefault="00784A32" w:rsidP="00354887">
            <w:pPr>
              <w:pStyle w:val="TAL"/>
            </w:pPr>
          </w:p>
        </w:tc>
      </w:tr>
      <w:tr w:rsidR="00784A32" w:rsidRPr="000670FE" w14:paraId="5F441EF5"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A9AE02D" w14:textId="77777777" w:rsidR="00784A32" w:rsidRPr="000670FE" w:rsidRDefault="00784A32" w:rsidP="00354887">
            <w:pPr>
              <w:pStyle w:val="TAL"/>
              <w:rPr>
                <w:b/>
                <w:bCs/>
              </w:rPr>
            </w:pPr>
            <w:r w:rsidRPr="000670FE">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971675" w14:textId="77777777" w:rsidR="00784A32" w:rsidRPr="000670FE" w:rsidRDefault="00784A32" w:rsidP="00354887">
            <w:pPr>
              <w:pStyle w:val="TAL"/>
              <w:rPr>
                <w:rFonts w:cs="Arial"/>
                <w:szCs w:val="18"/>
              </w:rPr>
            </w:pPr>
            <w:r w:rsidRPr="000670FE">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14:paraId="094566DE" w14:textId="77777777" w:rsidR="00784A32" w:rsidRPr="000670FE" w:rsidDel="005D7AAF"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687F664" w14:textId="77777777" w:rsidR="00784A32" w:rsidRPr="000670FE" w:rsidRDefault="00784A32" w:rsidP="00354887">
            <w:pPr>
              <w:pStyle w:val="TAL"/>
            </w:pPr>
            <w:r w:rsidRPr="000670FE">
              <w:t>TS 24.282 [87] subclause 8.4.2</w:t>
            </w:r>
          </w:p>
        </w:tc>
        <w:tc>
          <w:tcPr>
            <w:tcW w:w="1135" w:type="dxa"/>
            <w:tcBorders>
              <w:top w:val="single" w:sz="4" w:space="0" w:color="auto"/>
              <w:left w:val="single" w:sz="4" w:space="0" w:color="auto"/>
              <w:bottom w:val="single" w:sz="4" w:space="0" w:color="auto"/>
              <w:right w:val="single" w:sz="4" w:space="0" w:color="auto"/>
            </w:tcBorders>
          </w:tcPr>
          <w:p w14:paraId="69042674" w14:textId="77777777" w:rsidR="00784A32" w:rsidRPr="000670FE" w:rsidRDefault="00784A32" w:rsidP="00354887">
            <w:pPr>
              <w:pStyle w:val="TAL"/>
            </w:pPr>
          </w:p>
        </w:tc>
      </w:tr>
    </w:tbl>
    <w:p w14:paraId="53648FA5" w14:textId="77777777" w:rsidR="00784A32" w:rsidRPr="000670FE" w:rsidRDefault="00784A32" w:rsidP="00784A32"/>
    <w:p w14:paraId="53E78355" w14:textId="77777777" w:rsidR="00784A32" w:rsidRPr="000670FE" w:rsidRDefault="00784A32" w:rsidP="00784A32">
      <w:pPr>
        <w:pStyle w:val="TH"/>
      </w:pPr>
      <w:r w:rsidRPr="000670FE">
        <w:t>Table 5.3.3.3-4: MCVideo-INFO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BB000EF" w14:textId="77777777" w:rsidTr="00354887">
        <w:tc>
          <w:tcPr>
            <w:tcW w:w="9639" w:type="dxa"/>
            <w:gridSpan w:val="5"/>
          </w:tcPr>
          <w:p w14:paraId="73A63E46" w14:textId="77777777" w:rsidR="00784A32" w:rsidRPr="000670FE" w:rsidRDefault="00784A32" w:rsidP="00354887">
            <w:pPr>
              <w:pStyle w:val="TAL"/>
            </w:pPr>
            <w:r w:rsidRPr="000670FE">
              <w:t>Derivation Path: TS 36.579-1 [2], Table 5.5.3.2.1-3</w:t>
            </w:r>
          </w:p>
        </w:tc>
      </w:tr>
      <w:tr w:rsidR="00784A32" w:rsidRPr="000670FE" w14:paraId="079C406A" w14:textId="77777777" w:rsidTr="00354887">
        <w:tc>
          <w:tcPr>
            <w:tcW w:w="2835" w:type="dxa"/>
          </w:tcPr>
          <w:p w14:paraId="3A20B441" w14:textId="77777777" w:rsidR="00784A32" w:rsidRPr="000670FE" w:rsidRDefault="00784A32" w:rsidP="00354887">
            <w:pPr>
              <w:pStyle w:val="TAH"/>
            </w:pPr>
            <w:r w:rsidRPr="000670FE">
              <w:t>Information Element</w:t>
            </w:r>
          </w:p>
        </w:tc>
        <w:tc>
          <w:tcPr>
            <w:tcW w:w="2126" w:type="dxa"/>
          </w:tcPr>
          <w:p w14:paraId="13AFFCE1" w14:textId="77777777" w:rsidR="00784A32" w:rsidRPr="000670FE" w:rsidRDefault="00784A32" w:rsidP="00354887">
            <w:pPr>
              <w:pStyle w:val="TAH"/>
            </w:pPr>
            <w:r w:rsidRPr="000670FE">
              <w:t>Value/remark</w:t>
            </w:r>
          </w:p>
        </w:tc>
        <w:tc>
          <w:tcPr>
            <w:tcW w:w="2126" w:type="dxa"/>
          </w:tcPr>
          <w:p w14:paraId="6185005B" w14:textId="77777777" w:rsidR="00784A32" w:rsidRPr="000670FE" w:rsidRDefault="00784A32" w:rsidP="00354887">
            <w:pPr>
              <w:pStyle w:val="TAH"/>
            </w:pPr>
            <w:r w:rsidRPr="000670FE">
              <w:t>Comment</w:t>
            </w:r>
          </w:p>
        </w:tc>
        <w:tc>
          <w:tcPr>
            <w:tcW w:w="1418" w:type="dxa"/>
          </w:tcPr>
          <w:p w14:paraId="466B7AE0" w14:textId="77777777" w:rsidR="00784A32" w:rsidRPr="000670FE" w:rsidRDefault="00784A32" w:rsidP="00354887">
            <w:pPr>
              <w:pStyle w:val="TAH"/>
            </w:pPr>
            <w:r w:rsidRPr="000670FE">
              <w:t>Reference</w:t>
            </w:r>
          </w:p>
        </w:tc>
        <w:tc>
          <w:tcPr>
            <w:tcW w:w="1134" w:type="dxa"/>
          </w:tcPr>
          <w:p w14:paraId="2455B8B8" w14:textId="77777777" w:rsidR="00784A32" w:rsidRPr="000670FE" w:rsidRDefault="00784A32" w:rsidP="00354887">
            <w:pPr>
              <w:pStyle w:val="TAH"/>
            </w:pPr>
            <w:r w:rsidRPr="000670FE">
              <w:t>Condition</w:t>
            </w:r>
          </w:p>
        </w:tc>
      </w:tr>
      <w:tr w:rsidR="00784A32" w:rsidRPr="000670FE" w14:paraId="1D302489" w14:textId="77777777" w:rsidTr="00354887">
        <w:tc>
          <w:tcPr>
            <w:tcW w:w="2835" w:type="dxa"/>
            <w:vAlign w:val="center"/>
          </w:tcPr>
          <w:p w14:paraId="105FE69F" w14:textId="77777777" w:rsidR="00784A32" w:rsidRPr="000670FE" w:rsidRDefault="00784A32" w:rsidP="00354887">
            <w:pPr>
              <w:pStyle w:val="TAL"/>
            </w:pPr>
            <w:r w:rsidRPr="000670FE">
              <w:t>mcvideoinfo</w:t>
            </w:r>
          </w:p>
        </w:tc>
        <w:tc>
          <w:tcPr>
            <w:tcW w:w="2126" w:type="dxa"/>
          </w:tcPr>
          <w:p w14:paraId="4A1F1982" w14:textId="77777777" w:rsidR="00784A32" w:rsidRPr="000670FE" w:rsidRDefault="00784A32" w:rsidP="00354887">
            <w:pPr>
              <w:pStyle w:val="TAL"/>
            </w:pPr>
          </w:p>
        </w:tc>
        <w:tc>
          <w:tcPr>
            <w:tcW w:w="2126" w:type="dxa"/>
            <w:tcBorders>
              <w:bottom w:val="single" w:sz="4" w:space="0" w:color="auto"/>
            </w:tcBorders>
          </w:tcPr>
          <w:p w14:paraId="26226F76" w14:textId="77777777" w:rsidR="00784A32" w:rsidRPr="000670FE" w:rsidRDefault="00784A32" w:rsidP="00354887">
            <w:pPr>
              <w:pStyle w:val="TAL"/>
            </w:pPr>
          </w:p>
        </w:tc>
        <w:tc>
          <w:tcPr>
            <w:tcW w:w="1418" w:type="dxa"/>
          </w:tcPr>
          <w:p w14:paraId="121AD68A" w14:textId="77777777" w:rsidR="00784A32" w:rsidRPr="000670FE" w:rsidRDefault="00784A32" w:rsidP="00354887">
            <w:pPr>
              <w:pStyle w:val="TAL"/>
            </w:pPr>
          </w:p>
        </w:tc>
        <w:tc>
          <w:tcPr>
            <w:tcW w:w="1134" w:type="dxa"/>
            <w:vAlign w:val="bottom"/>
          </w:tcPr>
          <w:p w14:paraId="2AA5295A" w14:textId="77777777" w:rsidR="00784A32" w:rsidRPr="000670FE" w:rsidRDefault="00784A32" w:rsidP="00354887">
            <w:pPr>
              <w:pStyle w:val="TAL"/>
            </w:pPr>
          </w:p>
        </w:tc>
      </w:tr>
      <w:tr w:rsidR="00784A32" w:rsidRPr="000670FE" w14:paraId="3632B948" w14:textId="77777777" w:rsidTr="00354887">
        <w:tc>
          <w:tcPr>
            <w:tcW w:w="2835" w:type="dxa"/>
            <w:vAlign w:val="center"/>
          </w:tcPr>
          <w:p w14:paraId="5AF65025" w14:textId="77777777" w:rsidR="00784A32" w:rsidRPr="000670FE" w:rsidRDefault="00784A32" w:rsidP="00354887">
            <w:pPr>
              <w:pStyle w:val="TAL"/>
            </w:pPr>
            <w:r w:rsidRPr="000670FE">
              <w:t xml:space="preserve">  mcvideo-Params</w:t>
            </w:r>
          </w:p>
        </w:tc>
        <w:tc>
          <w:tcPr>
            <w:tcW w:w="2126" w:type="dxa"/>
          </w:tcPr>
          <w:p w14:paraId="366D7402" w14:textId="77777777" w:rsidR="00784A32" w:rsidRPr="000670FE" w:rsidRDefault="00784A32" w:rsidP="00354887">
            <w:pPr>
              <w:pStyle w:val="TAL"/>
            </w:pPr>
          </w:p>
        </w:tc>
        <w:tc>
          <w:tcPr>
            <w:tcW w:w="2126" w:type="dxa"/>
            <w:tcBorders>
              <w:bottom w:val="single" w:sz="4" w:space="0" w:color="auto"/>
            </w:tcBorders>
          </w:tcPr>
          <w:p w14:paraId="20083F07" w14:textId="77777777" w:rsidR="00784A32" w:rsidRPr="000670FE" w:rsidRDefault="00784A32" w:rsidP="00354887">
            <w:pPr>
              <w:pStyle w:val="TAL"/>
            </w:pPr>
          </w:p>
        </w:tc>
        <w:tc>
          <w:tcPr>
            <w:tcW w:w="1418" w:type="dxa"/>
          </w:tcPr>
          <w:p w14:paraId="7766C243" w14:textId="77777777" w:rsidR="00784A32" w:rsidRPr="000670FE" w:rsidRDefault="00784A32" w:rsidP="00354887">
            <w:pPr>
              <w:pStyle w:val="TAL"/>
            </w:pPr>
          </w:p>
        </w:tc>
        <w:tc>
          <w:tcPr>
            <w:tcW w:w="1134" w:type="dxa"/>
            <w:vAlign w:val="bottom"/>
          </w:tcPr>
          <w:p w14:paraId="3C37728F" w14:textId="77777777" w:rsidR="00784A32" w:rsidRPr="000670FE" w:rsidRDefault="00784A32" w:rsidP="00354887">
            <w:pPr>
              <w:pStyle w:val="TAL"/>
            </w:pPr>
          </w:p>
        </w:tc>
      </w:tr>
      <w:tr w:rsidR="00784A32" w:rsidRPr="000670FE" w14:paraId="1147946C" w14:textId="77777777" w:rsidTr="00354887">
        <w:tc>
          <w:tcPr>
            <w:tcW w:w="2835" w:type="dxa"/>
            <w:vAlign w:val="center"/>
          </w:tcPr>
          <w:p w14:paraId="52FAD71F" w14:textId="77777777" w:rsidR="00784A32" w:rsidRPr="000670FE" w:rsidRDefault="00784A32" w:rsidP="00354887">
            <w:pPr>
              <w:pStyle w:val="TAL"/>
            </w:pPr>
            <w:r w:rsidRPr="000670FE">
              <w:t xml:space="preserve">    mcvideo-request-uri</w:t>
            </w:r>
          </w:p>
        </w:tc>
        <w:tc>
          <w:tcPr>
            <w:tcW w:w="2126" w:type="dxa"/>
          </w:tcPr>
          <w:p w14:paraId="7C1BA38A" w14:textId="77777777" w:rsidR="00784A32" w:rsidRPr="000670FE" w:rsidRDefault="00806B2F" w:rsidP="00354887">
            <w:pPr>
              <w:pStyle w:val="TAL"/>
            </w:pPr>
            <w:r w:rsidRPr="000670FE">
              <w:rPr>
                <w:rFonts w:cs="Arial"/>
                <w:color w:val="000000"/>
              </w:rPr>
              <w:t>px_MCVideo_ID_User_B</w:t>
            </w:r>
            <w:r w:rsidRPr="000670FE" w:rsidDel="00771ABE">
              <w:t xml:space="preserve"> </w:t>
            </w:r>
          </w:p>
        </w:tc>
        <w:tc>
          <w:tcPr>
            <w:tcW w:w="2126" w:type="dxa"/>
            <w:tcBorders>
              <w:bottom w:val="single" w:sz="4" w:space="0" w:color="auto"/>
            </w:tcBorders>
          </w:tcPr>
          <w:p w14:paraId="4B5DD8D2" w14:textId="77777777" w:rsidR="00784A32" w:rsidRPr="000670FE" w:rsidRDefault="00784A32" w:rsidP="00354887">
            <w:pPr>
              <w:pStyle w:val="TAL"/>
            </w:pPr>
          </w:p>
        </w:tc>
        <w:tc>
          <w:tcPr>
            <w:tcW w:w="1418" w:type="dxa"/>
          </w:tcPr>
          <w:p w14:paraId="6A53DB82" w14:textId="77777777" w:rsidR="00784A32" w:rsidRPr="000670FE" w:rsidRDefault="00784A32" w:rsidP="00354887">
            <w:pPr>
              <w:pStyle w:val="TAL"/>
            </w:pPr>
          </w:p>
        </w:tc>
        <w:tc>
          <w:tcPr>
            <w:tcW w:w="1134" w:type="dxa"/>
            <w:vAlign w:val="bottom"/>
          </w:tcPr>
          <w:p w14:paraId="2E1907A8" w14:textId="77777777" w:rsidR="00784A32" w:rsidRPr="000670FE" w:rsidRDefault="00784A32" w:rsidP="00354887">
            <w:pPr>
              <w:pStyle w:val="TAL"/>
            </w:pPr>
          </w:p>
        </w:tc>
      </w:tr>
    </w:tbl>
    <w:p w14:paraId="0215A54A" w14:textId="77777777" w:rsidR="00784A32" w:rsidRPr="000670FE" w:rsidRDefault="00784A32" w:rsidP="00784A32"/>
    <w:p w14:paraId="1372C840" w14:textId="77777777" w:rsidR="00784A32" w:rsidRPr="000670FE" w:rsidRDefault="00784A32" w:rsidP="00784A32">
      <w:pPr>
        <w:pStyle w:val="TH"/>
      </w:pPr>
      <w:r w:rsidRPr="000670FE">
        <w:t>Table 5.3.3.3-5: SIMPLE-FILTER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C2FD04D" w14:textId="77777777" w:rsidTr="00354887">
        <w:tc>
          <w:tcPr>
            <w:tcW w:w="9639" w:type="dxa"/>
            <w:gridSpan w:val="5"/>
          </w:tcPr>
          <w:p w14:paraId="3578F3DA" w14:textId="77777777" w:rsidR="00784A32" w:rsidRPr="000670FE" w:rsidRDefault="00784A32" w:rsidP="00354887">
            <w:pPr>
              <w:pStyle w:val="TAL"/>
            </w:pPr>
            <w:r w:rsidRPr="000670FE">
              <w:t>Derivation Path: TS 36.579-1 [2], Table 5.5.3.6-3</w:t>
            </w:r>
          </w:p>
        </w:tc>
      </w:tr>
      <w:tr w:rsidR="00784A32" w:rsidRPr="000670FE" w14:paraId="3D34C52B" w14:textId="77777777" w:rsidTr="00354887">
        <w:tc>
          <w:tcPr>
            <w:tcW w:w="2835" w:type="dxa"/>
          </w:tcPr>
          <w:p w14:paraId="51571F92" w14:textId="77777777" w:rsidR="00784A32" w:rsidRPr="000670FE" w:rsidRDefault="00784A32" w:rsidP="00354887">
            <w:pPr>
              <w:pStyle w:val="TAH"/>
            </w:pPr>
            <w:r w:rsidRPr="000670FE">
              <w:t>Information Element</w:t>
            </w:r>
          </w:p>
        </w:tc>
        <w:tc>
          <w:tcPr>
            <w:tcW w:w="2126" w:type="dxa"/>
          </w:tcPr>
          <w:p w14:paraId="1662F8C9" w14:textId="77777777" w:rsidR="00784A32" w:rsidRPr="000670FE" w:rsidRDefault="00784A32" w:rsidP="00354887">
            <w:pPr>
              <w:pStyle w:val="TAH"/>
            </w:pPr>
            <w:r w:rsidRPr="000670FE">
              <w:t>Value/remark</w:t>
            </w:r>
          </w:p>
        </w:tc>
        <w:tc>
          <w:tcPr>
            <w:tcW w:w="2126" w:type="dxa"/>
          </w:tcPr>
          <w:p w14:paraId="6DEEFB34" w14:textId="77777777" w:rsidR="00784A32" w:rsidRPr="000670FE" w:rsidRDefault="00784A32" w:rsidP="00354887">
            <w:pPr>
              <w:pStyle w:val="TAH"/>
            </w:pPr>
            <w:r w:rsidRPr="000670FE">
              <w:t>Comment</w:t>
            </w:r>
          </w:p>
        </w:tc>
        <w:tc>
          <w:tcPr>
            <w:tcW w:w="1418" w:type="dxa"/>
          </w:tcPr>
          <w:p w14:paraId="0427DEF9" w14:textId="77777777" w:rsidR="00784A32" w:rsidRPr="000670FE" w:rsidRDefault="00784A32" w:rsidP="00354887">
            <w:pPr>
              <w:pStyle w:val="TAH"/>
            </w:pPr>
            <w:r w:rsidRPr="000670FE">
              <w:t>Reference</w:t>
            </w:r>
          </w:p>
        </w:tc>
        <w:tc>
          <w:tcPr>
            <w:tcW w:w="1134" w:type="dxa"/>
          </w:tcPr>
          <w:p w14:paraId="08A1AB49" w14:textId="77777777" w:rsidR="00784A32" w:rsidRPr="000670FE" w:rsidRDefault="00784A32" w:rsidP="00354887">
            <w:pPr>
              <w:pStyle w:val="TAH"/>
            </w:pPr>
            <w:r w:rsidRPr="000670FE">
              <w:t>Condition</w:t>
            </w:r>
          </w:p>
        </w:tc>
      </w:tr>
      <w:tr w:rsidR="00784A32" w:rsidRPr="000670FE" w14:paraId="783E07A0" w14:textId="77777777" w:rsidTr="00354887">
        <w:tc>
          <w:tcPr>
            <w:tcW w:w="2835" w:type="dxa"/>
            <w:vAlign w:val="center"/>
          </w:tcPr>
          <w:p w14:paraId="2C7CDE8F" w14:textId="77777777" w:rsidR="00784A32" w:rsidRPr="000670FE" w:rsidRDefault="00784A32" w:rsidP="00354887">
            <w:pPr>
              <w:pStyle w:val="TAL"/>
            </w:pPr>
            <w:r w:rsidRPr="000670FE">
              <w:t>filter-set</w:t>
            </w:r>
          </w:p>
        </w:tc>
        <w:tc>
          <w:tcPr>
            <w:tcW w:w="2126" w:type="dxa"/>
          </w:tcPr>
          <w:p w14:paraId="4D72E8EB"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4C5E5876" w14:textId="77777777" w:rsidR="00784A32" w:rsidRPr="000670FE" w:rsidRDefault="00784A32" w:rsidP="00354887">
            <w:pPr>
              <w:pStyle w:val="TAL"/>
            </w:pPr>
          </w:p>
        </w:tc>
        <w:tc>
          <w:tcPr>
            <w:tcW w:w="1418" w:type="dxa"/>
          </w:tcPr>
          <w:p w14:paraId="5A747F95" w14:textId="77777777" w:rsidR="00784A32" w:rsidRPr="000670FE" w:rsidRDefault="00784A32" w:rsidP="00354887">
            <w:pPr>
              <w:pStyle w:val="TAL"/>
            </w:pPr>
          </w:p>
        </w:tc>
        <w:tc>
          <w:tcPr>
            <w:tcW w:w="1134" w:type="dxa"/>
            <w:vAlign w:val="bottom"/>
          </w:tcPr>
          <w:p w14:paraId="424F535E" w14:textId="77777777" w:rsidR="00784A32" w:rsidRPr="000670FE" w:rsidRDefault="00784A32" w:rsidP="00354887">
            <w:pPr>
              <w:pStyle w:val="TAL"/>
            </w:pPr>
          </w:p>
        </w:tc>
      </w:tr>
      <w:tr w:rsidR="00784A32" w:rsidRPr="000670FE" w14:paraId="64511EEF" w14:textId="77777777" w:rsidTr="00354887">
        <w:tc>
          <w:tcPr>
            <w:tcW w:w="2835" w:type="dxa"/>
            <w:vAlign w:val="center"/>
          </w:tcPr>
          <w:p w14:paraId="7EB77417" w14:textId="77777777" w:rsidR="00784A32" w:rsidRPr="000670FE" w:rsidRDefault="00784A32" w:rsidP="00354887">
            <w:pPr>
              <w:pStyle w:val="TAL"/>
            </w:pPr>
            <w:r w:rsidRPr="000670FE">
              <w:t xml:space="preserve">  nc-bindings</w:t>
            </w:r>
          </w:p>
        </w:tc>
        <w:tc>
          <w:tcPr>
            <w:tcW w:w="2126" w:type="dxa"/>
          </w:tcPr>
          <w:p w14:paraId="5EED9701"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BC6FCEB" w14:textId="77777777" w:rsidR="00784A32" w:rsidRPr="000670FE" w:rsidRDefault="00784A32" w:rsidP="00354887">
            <w:pPr>
              <w:pStyle w:val="TAL"/>
            </w:pPr>
          </w:p>
        </w:tc>
        <w:tc>
          <w:tcPr>
            <w:tcW w:w="1418" w:type="dxa"/>
          </w:tcPr>
          <w:p w14:paraId="7BE1B15D" w14:textId="77777777" w:rsidR="00784A32" w:rsidRPr="000670FE" w:rsidRDefault="00784A32" w:rsidP="00354887">
            <w:pPr>
              <w:pStyle w:val="TAL"/>
            </w:pPr>
          </w:p>
        </w:tc>
        <w:tc>
          <w:tcPr>
            <w:tcW w:w="1134" w:type="dxa"/>
            <w:vAlign w:val="bottom"/>
          </w:tcPr>
          <w:p w14:paraId="1C5E2F81" w14:textId="77777777" w:rsidR="00784A32" w:rsidRPr="000670FE" w:rsidRDefault="00784A32" w:rsidP="00354887">
            <w:pPr>
              <w:pStyle w:val="TAL"/>
            </w:pPr>
          </w:p>
        </w:tc>
      </w:tr>
    </w:tbl>
    <w:p w14:paraId="171CA413" w14:textId="77777777" w:rsidR="00784A32" w:rsidRPr="000670FE" w:rsidRDefault="00784A32" w:rsidP="00784A32"/>
    <w:p w14:paraId="40CF19EF" w14:textId="77777777" w:rsidR="00784A32" w:rsidRPr="000670FE" w:rsidRDefault="00784A32" w:rsidP="00784A32">
      <w:pPr>
        <w:pStyle w:val="TH"/>
      </w:pPr>
      <w:r w:rsidRPr="000670FE">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5140370" w14:textId="77777777" w:rsidTr="00354887">
        <w:tc>
          <w:tcPr>
            <w:tcW w:w="9639" w:type="dxa"/>
            <w:gridSpan w:val="5"/>
          </w:tcPr>
          <w:p w14:paraId="6422C608" w14:textId="77777777" w:rsidR="00784A32" w:rsidRPr="000670FE" w:rsidRDefault="00784A32" w:rsidP="00354887">
            <w:pPr>
              <w:pStyle w:val="TAL"/>
            </w:pPr>
            <w:r w:rsidRPr="000670FE">
              <w:t>Derivation Path: TS 36.579-1 [2], Table 5.5.2.14-1, condition MCVIDEO</w:t>
            </w:r>
          </w:p>
        </w:tc>
      </w:tr>
      <w:tr w:rsidR="00784A32" w:rsidRPr="000670FE" w14:paraId="4523C6D1" w14:textId="77777777" w:rsidTr="00354887">
        <w:tc>
          <w:tcPr>
            <w:tcW w:w="2835" w:type="dxa"/>
          </w:tcPr>
          <w:p w14:paraId="0BD4B40F" w14:textId="77777777" w:rsidR="00784A32" w:rsidRPr="000670FE" w:rsidRDefault="00784A32" w:rsidP="00354887">
            <w:pPr>
              <w:pStyle w:val="TAH"/>
            </w:pPr>
            <w:r w:rsidRPr="000670FE">
              <w:t>Information Element</w:t>
            </w:r>
          </w:p>
        </w:tc>
        <w:tc>
          <w:tcPr>
            <w:tcW w:w="2126" w:type="dxa"/>
          </w:tcPr>
          <w:p w14:paraId="7A0C6B27" w14:textId="77777777" w:rsidR="00784A32" w:rsidRPr="000670FE" w:rsidRDefault="00784A32" w:rsidP="00354887">
            <w:pPr>
              <w:pStyle w:val="TAH"/>
            </w:pPr>
            <w:r w:rsidRPr="000670FE">
              <w:t>Value/remark</w:t>
            </w:r>
          </w:p>
        </w:tc>
        <w:tc>
          <w:tcPr>
            <w:tcW w:w="2126" w:type="dxa"/>
            <w:tcBorders>
              <w:bottom w:val="single" w:sz="4" w:space="0" w:color="auto"/>
            </w:tcBorders>
          </w:tcPr>
          <w:p w14:paraId="4977B0DA" w14:textId="77777777" w:rsidR="00784A32" w:rsidRPr="000670FE" w:rsidRDefault="00784A32" w:rsidP="00354887">
            <w:pPr>
              <w:pStyle w:val="TAH"/>
            </w:pPr>
            <w:r w:rsidRPr="000670FE">
              <w:t>Comment</w:t>
            </w:r>
          </w:p>
        </w:tc>
        <w:tc>
          <w:tcPr>
            <w:tcW w:w="1418" w:type="dxa"/>
          </w:tcPr>
          <w:p w14:paraId="0FC87470" w14:textId="77777777" w:rsidR="00784A32" w:rsidRPr="000670FE" w:rsidRDefault="00784A32" w:rsidP="00354887">
            <w:pPr>
              <w:pStyle w:val="TAH"/>
            </w:pPr>
            <w:r w:rsidRPr="000670FE">
              <w:t>Reference</w:t>
            </w:r>
          </w:p>
        </w:tc>
        <w:tc>
          <w:tcPr>
            <w:tcW w:w="1134" w:type="dxa"/>
          </w:tcPr>
          <w:p w14:paraId="1827ACFB" w14:textId="77777777" w:rsidR="00784A32" w:rsidRPr="000670FE" w:rsidRDefault="00784A32" w:rsidP="00354887">
            <w:pPr>
              <w:pStyle w:val="TAH"/>
            </w:pPr>
            <w:r w:rsidRPr="000670FE">
              <w:t>Condition</w:t>
            </w:r>
          </w:p>
        </w:tc>
      </w:tr>
      <w:tr w:rsidR="00784A32" w:rsidRPr="000670FE" w14:paraId="5EA29C7B" w14:textId="77777777" w:rsidTr="00354887">
        <w:tc>
          <w:tcPr>
            <w:tcW w:w="2835" w:type="dxa"/>
            <w:tcBorders>
              <w:top w:val="single" w:sz="4" w:space="0" w:color="auto"/>
              <w:left w:val="single" w:sz="4" w:space="0" w:color="auto"/>
              <w:bottom w:val="single" w:sz="4" w:space="0" w:color="auto"/>
              <w:right w:val="single" w:sz="4" w:space="0" w:color="auto"/>
            </w:tcBorders>
          </w:tcPr>
          <w:p w14:paraId="088F0B28"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2ABBF1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CED31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84C50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87E681" w14:textId="77777777" w:rsidR="00784A32" w:rsidRPr="000670FE" w:rsidRDefault="00784A32" w:rsidP="00354887">
            <w:pPr>
              <w:pStyle w:val="TAL"/>
            </w:pPr>
          </w:p>
        </w:tc>
      </w:tr>
      <w:tr w:rsidR="00784A32" w:rsidRPr="000670FE" w14:paraId="5FB2F368" w14:textId="77777777" w:rsidTr="00354887">
        <w:tc>
          <w:tcPr>
            <w:tcW w:w="2835" w:type="dxa"/>
            <w:tcBorders>
              <w:top w:val="single" w:sz="4" w:space="0" w:color="auto"/>
              <w:left w:val="single" w:sz="4" w:space="0" w:color="auto"/>
              <w:bottom w:val="single" w:sz="4" w:space="0" w:color="auto"/>
              <w:right w:val="single" w:sz="4" w:space="0" w:color="auto"/>
            </w:tcBorders>
          </w:tcPr>
          <w:p w14:paraId="1F5A0EAD" w14:textId="77777777" w:rsidR="00784A32" w:rsidRPr="000670FE" w:rsidRDefault="00784A32" w:rsidP="00354887">
            <w:pPr>
              <w:pStyle w:val="TAL"/>
              <w:rPr>
                <w:rFonts w:cs="Arial"/>
                <w:bCs/>
                <w:szCs w:val="18"/>
              </w:rPr>
            </w:pPr>
            <w:r w:rsidRPr="000670FE">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CF1BD37" w14:textId="77777777" w:rsidR="00784A32" w:rsidRPr="000670FE" w:rsidRDefault="00784A32" w:rsidP="00354887">
            <w:pPr>
              <w:pStyle w:val="TAL"/>
            </w:pPr>
            <w:r w:rsidRPr="000670FE">
              <w:t>"0"</w:t>
            </w:r>
          </w:p>
        </w:tc>
        <w:tc>
          <w:tcPr>
            <w:tcW w:w="2126" w:type="dxa"/>
            <w:tcBorders>
              <w:top w:val="single" w:sz="4" w:space="0" w:color="auto"/>
              <w:left w:val="single" w:sz="4" w:space="0" w:color="auto"/>
              <w:bottom w:val="single" w:sz="4" w:space="0" w:color="auto"/>
              <w:right w:val="single" w:sz="4" w:space="0" w:color="auto"/>
            </w:tcBorders>
          </w:tcPr>
          <w:p w14:paraId="40F4D3E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7308FD"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72C75E0" w14:textId="77777777" w:rsidR="00784A32" w:rsidRPr="000670FE" w:rsidRDefault="00784A32" w:rsidP="00354887">
            <w:pPr>
              <w:pStyle w:val="TAL"/>
            </w:pPr>
          </w:p>
        </w:tc>
      </w:tr>
      <w:tr w:rsidR="00784A32" w:rsidRPr="000670FE" w14:paraId="1BE028A6" w14:textId="77777777" w:rsidTr="00354887">
        <w:tc>
          <w:tcPr>
            <w:tcW w:w="2835" w:type="dxa"/>
            <w:tcBorders>
              <w:top w:val="single" w:sz="4" w:space="0" w:color="auto"/>
              <w:left w:val="single" w:sz="4" w:space="0" w:color="auto"/>
              <w:bottom w:val="single" w:sz="4" w:space="0" w:color="auto"/>
              <w:right w:val="single" w:sz="4" w:space="0" w:color="auto"/>
            </w:tcBorders>
          </w:tcPr>
          <w:p w14:paraId="6F30BF3C"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C25549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29E43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24EBE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7A88D4" w14:textId="77777777" w:rsidR="00784A32" w:rsidRPr="000670FE" w:rsidRDefault="00784A32" w:rsidP="00354887">
            <w:pPr>
              <w:pStyle w:val="TAL"/>
            </w:pPr>
          </w:p>
        </w:tc>
      </w:tr>
      <w:tr w:rsidR="00784A32" w:rsidRPr="000670FE" w14:paraId="4C7FD83F" w14:textId="77777777" w:rsidTr="00354887">
        <w:tc>
          <w:tcPr>
            <w:tcW w:w="2835" w:type="dxa"/>
            <w:tcBorders>
              <w:top w:val="single" w:sz="4" w:space="0" w:color="auto"/>
              <w:left w:val="single" w:sz="4" w:space="0" w:color="auto"/>
              <w:bottom w:val="single" w:sz="4" w:space="0" w:color="auto"/>
              <w:right w:val="single" w:sz="4" w:space="0" w:color="auto"/>
            </w:tcBorders>
          </w:tcPr>
          <w:p w14:paraId="0184370F"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840EA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67951B"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9D01BC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C67B96" w14:textId="77777777" w:rsidR="00784A32" w:rsidRPr="000670FE" w:rsidRDefault="00784A32" w:rsidP="00354887">
            <w:pPr>
              <w:pStyle w:val="TAL"/>
            </w:pPr>
          </w:p>
        </w:tc>
      </w:tr>
      <w:tr w:rsidR="00784A32" w:rsidRPr="000670FE" w14:paraId="2A95D2BC" w14:textId="77777777" w:rsidTr="00354887">
        <w:tc>
          <w:tcPr>
            <w:tcW w:w="2835" w:type="dxa"/>
            <w:tcBorders>
              <w:top w:val="single" w:sz="4" w:space="0" w:color="auto"/>
              <w:left w:val="single" w:sz="4" w:space="0" w:color="auto"/>
              <w:bottom w:val="single" w:sz="4" w:space="0" w:color="auto"/>
              <w:right w:val="single" w:sz="4" w:space="0" w:color="auto"/>
            </w:tcBorders>
          </w:tcPr>
          <w:p w14:paraId="5F97CFE9" w14:textId="77777777" w:rsidR="00784A32" w:rsidRPr="000670FE" w:rsidDel="004B0E09" w:rsidRDefault="00784A32" w:rsidP="00354887">
            <w:pPr>
              <w:pStyle w:val="TAL"/>
              <w:rPr>
                <w:b/>
              </w:rPr>
            </w:pPr>
            <w:r w:rsidRPr="00067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014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EE8FAC"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00A7CE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72F7D" w14:textId="77777777" w:rsidR="00784A32" w:rsidRPr="000670FE" w:rsidRDefault="00784A32" w:rsidP="00354887">
            <w:pPr>
              <w:pStyle w:val="TAL"/>
            </w:pPr>
          </w:p>
        </w:tc>
      </w:tr>
      <w:tr w:rsidR="00784A32" w:rsidRPr="000670FE" w14:paraId="022693F7" w14:textId="77777777" w:rsidTr="00354887">
        <w:tc>
          <w:tcPr>
            <w:tcW w:w="2835" w:type="dxa"/>
            <w:tcBorders>
              <w:top w:val="single" w:sz="4" w:space="0" w:color="auto"/>
              <w:left w:val="single" w:sz="4" w:space="0" w:color="auto"/>
              <w:bottom w:val="single" w:sz="4" w:space="0" w:color="auto"/>
              <w:right w:val="single" w:sz="4" w:space="0" w:color="auto"/>
            </w:tcBorders>
          </w:tcPr>
          <w:p w14:paraId="50C247BE" w14:textId="77777777" w:rsidR="00784A32" w:rsidRPr="000670FE" w:rsidDel="004B0E09" w:rsidRDefault="00784A32" w:rsidP="00354887">
            <w:pPr>
              <w:pStyle w:val="TAL"/>
              <w:rPr>
                <w:b/>
              </w:rPr>
            </w:pPr>
            <w:r w:rsidRPr="000670FE">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8472E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DDDFB9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0A0D9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B796F2" w14:textId="77777777" w:rsidR="00784A32" w:rsidRPr="000670FE" w:rsidRDefault="00784A32" w:rsidP="00354887">
            <w:pPr>
              <w:pStyle w:val="TAL"/>
            </w:pPr>
          </w:p>
        </w:tc>
      </w:tr>
      <w:tr w:rsidR="00784A32" w:rsidRPr="000670FE" w14:paraId="6B802C47" w14:textId="77777777" w:rsidTr="00354887">
        <w:tc>
          <w:tcPr>
            <w:tcW w:w="2835" w:type="dxa"/>
            <w:tcBorders>
              <w:top w:val="single" w:sz="4" w:space="0" w:color="auto"/>
              <w:left w:val="single" w:sz="4" w:space="0" w:color="auto"/>
              <w:bottom w:val="single" w:sz="4" w:space="0" w:color="auto"/>
              <w:right w:val="single" w:sz="4" w:space="0" w:color="auto"/>
            </w:tcBorders>
          </w:tcPr>
          <w:p w14:paraId="1D071A3D" w14:textId="77777777" w:rsidR="00784A32" w:rsidRPr="000670FE" w:rsidRDefault="00784A32" w:rsidP="00354887">
            <w:pPr>
              <w:pStyle w:val="TAL"/>
              <w:rPr>
                <w:b/>
              </w:rPr>
            </w:pPr>
            <w:r w:rsidRPr="000670FE">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4864FC9"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FAF904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D3F18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8FB0D8" w14:textId="77777777" w:rsidR="00784A32" w:rsidRPr="000670FE" w:rsidRDefault="00784A32" w:rsidP="00354887">
            <w:pPr>
              <w:pStyle w:val="TAL"/>
            </w:pPr>
          </w:p>
        </w:tc>
      </w:tr>
      <w:tr w:rsidR="00784A32" w:rsidRPr="000670FE" w14:paraId="330EC784" w14:textId="77777777" w:rsidTr="00354887">
        <w:tc>
          <w:tcPr>
            <w:tcW w:w="2835" w:type="dxa"/>
            <w:tcBorders>
              <w:top w:val="single" w:sz="4" w:space="0" w:color="auto"/>
              <w:left w:val="single" w:sz="4" w:space="0" w:color="auto"/>
              <w:bottom w:val="single" w:sz="4" w:space="0" w:color="auto"/>
              <w:right w:val="single" w:sz="4" w:space="0" w:color="auto"/>
            </w:tcBorders>
          </w:tcPr>
          <w:p w14:paraId="2F2F898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DBB722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B1837C3"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2000A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C57462" w14:textId="77777777" w:rsidR="00784A32" w:rsidRPr="000670FE" w:rsidRDefault="00784A32" w:rsidP="00354887">
            <w:pPr>
              <w:pStyle w:val="TAL"/>
            </w:pPr>
          </w:p>
        </w:tc>
      </w:tr>
      <w:tr w:rsidR="00784A32" w:rsidRPr="000670FE" w14:paraId="557E40F0" w14:textId="77777777" w:rsidTr="00354887">
        <w:tc>
          <w:tcPr>
            <w:tcW w:w="2835" w:type="dxa"/>
            <w:tcBorders>
              <w:top w:val="single" w:sz="4" w:space="0" w:color="auto"/>
              <w:left w:val="single" w:sz="4" w:space="0" w:color="auto"/>
              <w:bottom w:val="single" w:sz="4" w:space="0" w:color="auto"/>
              <w:right w:val="single" w:sz="4" w:space="0" w:color="auto"/>
            </w:tcBorders>
          </w:tcPr>
          <w:p w14:paraId="5908ECC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70F96B"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71D574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A97391"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6EC34D6D" w14:textId="77777777" w:rsidR="00784A32" w:rsidRPr="000670FE" w:rsidRDefault="00784A32" w:rsidP="00354887">
            <w:pPr>
              <w:pStyle w:val="TAL"/>
            </w:pPr>
          </w:p>
        </w:tc>
      </w:tr>
      <w:tr w:rsidR="00784A32" w:rsidRPr="000670FE" w14:paraId="107DF3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8E1838" w14:textId="77777777" w:rsidR="00784A32" w:rsidRPr="000670FE" w:rsidDel="004B0E09" w:rsidRDefault="00784A32" w:rsidP="00354887">
            <w:pPr>
              <w:pStyle w:val="TAL"/>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3FECC" w14:textId="77777777" w:rsidR="00784A32" w:rsidRPr="000670FE"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892CBE0" w14:textId="77777777" w:rsidR="00784A32" w:rsidRPr="000670FE" w:rsidRDefault="00784A32" w:rsidP="00354887">
            <w:pPr>
              <w:pStyle w:val="TAL"/>
            </w:pPr>
            <w:r w:rsidRPr="000670FE">
              <w:t>SIMPLE-FILTER</w:t>
            </w:r>
          </w:p>
        </w:tc>
        <w:tc>
          <w:tcPr>
            <w:tcW w:w="1418" w:type="dxa"/>
            <w:tcBorders>
              <w:top w:val="single" w:sz="4" w:space="0" w:color="auto"/>
              <w:left w:val="single" w:sz="4" w:space="0" w:color="auto"/>
              <w:bottom w:val="single" w:sz="4" w:space="0" w:color="auto"/>
              <w:right w:val="single" w:sz="4" w:space="0" w:color="auto"/>
            </w:tcBorders>
          </w:tcPr>
          <w:p w14:paraId="72A41C3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DAC9D7" w14:textId="77777777" w:rsidR="00784A32" w:rsidRPr="000670FE" w:rsidRDefault="00784A32" w:rsidP="00354887">
            <w:pPr>
              <w:pStyle w:val="TAL"/>
            </w:pPr>
          </w:p>
        </w:tc>
      </w:tr>
      <w:tr w:rsidR="00784A32" w:rsidRPr="000670FE" w14:paraId="103F9C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F650A1" w14:textId="77777777" w:rsidR="00784A32" w:rsidRPr="000670FE" w:rsidDel="004B0E09" w:rsidRDefault="00784A32" w:rsidP="00354887">
            <w:pPr>
              <w:pStyle w:val="TAL"/>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67FFE7D" w14:textId="77777777" w:rsidR="00784A32" w:rsidRPr="000670FE"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752DE9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133521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8E18F34" w14:textId="77777777" w:rsidR="00784A32" w:rsidRPr="000670FE" w:rsidRDefault="00784A32" w:rsidP="00354887">
            <w:pPr>
              <w:pStyle w:val="TAL"/>
            </w:pPr>
          </w:p>
        </w:tc>
      </w:tr>
      <w:tr w:rsidR="00784A32" w:rsidRPr="000670FE" w14:paraId="7070A48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375E98D" w14:textId="77777777" w:rsidR="00784A32" w:rsidRPr="000670FE" w:rsidDel="004B0E09" w:rsidRDefault="00784A32" w:rsidP="00354887">
            <w:pPr>
              <w:pStyle w:val="TAL"/>
              <w:rPr>
                <w:bCs/>
              </w:rPr>
            </w:pPr>
            <w:r w:rsidRPr="000670FE">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D8DB20C" w14:textId="77777777" w:rsidR="00784A32" w:rsidRPr="000670FE" w:rsidRDefault="00784A32" w:rsidP="00354887">
            <w:pPr>
              <w:pStyle w:val="TAL"/>
              <w:rPr>
                <w:rFonts w:cs="Arial"/>
                <w:szCs w:val="18"/>
              </w:rPr>
            </w:pPr>
            <w:r w:rsidRPr="000670FE">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14:paraId="0FF4388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292F1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F7677" w14:textId="77777777" w:rsidR="00784A32" w:rsidRPr="000670FE" w:rsidRDefault="00784A32" w:rsidP="00354887">
            <w:pPr>
              <w:pStyle w:val="TAL"/>
            </w:pPr>
          </w:p>
        </w:tc>
      </w:tr>
      <w:tr w:rsidR="00784A32" w:rsidRPr="000670FE" w14:paraId="3EC93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474BC" w14:textId="77777777" w:rsidR="00784A32" w:rsidRPr="000670FE" w:rsidRDefault="00784A32" w:rsidP="00354887">
            <w:pPr>
              <w:pStyle w:val="TAL"/>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DF11DC" w14:textId="77777777" w:rsidR="00784A32" w:rsidRPr="000670FE" w:rsidRDefault="00784A32" w:rsidP="00354887">
            <w:pPr>
              <w:pStyle w:val="TAL"/>
              <w:rPr>
                <w:rFonts w:cs="Arial"/>
                <w:szCs w:val="18"/>
              </w:rPr>
            </w:pPr>
            <w:r w:rsidRPr="000670FE">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14:paraId="1CBCFC4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2774C8" w14:textId="77777777" w:rsidR="00784A32" w:rsidRPr="000670FE" w:rsidRDefault="00784A32" w:rsidP="00354887">
            <w:pPr>
              <w:pStyle w:val="TAL"/>
            </w:pPr>
            <w:r w:rsidRPr="000670FE">
              <w:t>TS 24.282 [87] subclause 8.4.2</w:t>
            </w:r>
          </w:p>
        </w:tc>
        <w:tc>
          <w:tcPr>
            <w:tcW w:w="1134" w:type="dxa"/>
            <w:tcBorders>
              <w:top w:val="single" w:sz="4" w:space="0" w:color="auto"/>
              <w:left w:val="single" w:sz="4" w:space="0" w:color="auto"/>
              <w:bottom w:val="single" w:sz="4" w:space="0" w:color="auto"/>
              <w:right w:val="single" w:sz="4" w:space="0" w:color="auto"/>
            </w:tcBorders>
          </w:tcPr>
          <w:p w14:paraId="19B7E497" w14:textId="77777777" w:rsidR="00784A32" w:rsidRPr="000670FE" w:rsidRDefault="00784A32" w:rsidP="00354887">
            <w:pPr>
              <w:pStyle w:val="TAL"/>
            </w:pPr>
          </w:p>
        </w:tc>
      </w:tr>
    </w:tbl>
    <w:p w14:paraId="4844FDB8" w14:textId="77777777" w:rsidR="00784A32" w:rsidRPr="000670FE" w:rsidRDefault="00784A32" w:rsidP="00784A32"/>
    <w:p w14:paraId="19C6639F" w14:textId="77777777" w:rsidR="00784A32" w:rsidRPr="000670FE" w:rsidRDefault="00784A32" w:rsidP="00784A32">
      <w:pPr>
        <w:pStyle w:val="TH"/>
      </w:pPr>
      <w:r w:rsidRPr="000670FE">
        <w:t>Table 5.3.3.3-7: MCVideo-INFO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89F5F0" w14:textId="77777777" w:rsidTr="00354887">
        <w:tc>
          <w:tcPr>
            <w:tcW w:w="9639" w:type="dxa"/>
            <w:gridSpan w:val="5"/>
          </w:tcPr>
          <w:p w14:paraId="6AE89430" w14:textId="77777777" w:rsidR="00784A32" w:rsidRPr="000670FE" w:rsidRDefault="00784A32" w:rsidP="00354887">
            <w:pPr>
              <w:pStyle w:val="TAL"/>
            </w:pPr>
            <w:r w:rsidRPr="000670FE">
              <w:t>Derivation Path: TS 36.579-1 [2], Table 5.5.3.2.1-3</w:t>
            </w:r>
          </w:p>
        </w:tc>
      </w:tr>
      <w:tr w:rsidR="00784A32" w:rsidRPr="000670FE" w14:paraId="37E05C97" w14:textId="77777777" w:rsidTr="00354887">
        <w:tc>
          <w:tcPr>
            <w:tcW w:w="2835" w:type="dxa"/>
          </w:tcPr>
          <w:p w14:paraId="02ACE5D0" w14:textId="77777777" w:rsidR="00784A32" w:rsidRPr="000670FE" w:rsidRDefault="00784A32" w:rsidP="00354887">
            <w:pPr>
              <w:pStyle w:val="TAH"/>
            </w:pPr>
            <w:r w:rsidRPr="000670FE">
              <w:t>Information Element</w:t>
            </w:r>
          </w:p>
        </w:tc>
        <w:tc>
          <w:tcPr>
            <w:tcW w:w="2126" w:type="dxa"/>
          </w:tcPr>
          <w:p w14:paraId="3DF90626" w14:textId="77777777" w:rsidR="00784A32" w:rsidRPr="000670FE" w:rsidRDefault="00784A32" w:rsidP="00354887">
            <w:pPr>
              <w:pStyle w:val="TAH"/>
            </w:pPr>
            <w:r w:rsidRPr="000670FE">
              <w:t>Value/remark</w:t>
            </w:r>
          </w:p>
        </w:tc>
        <w:tc>
          <w:tcPr>
            <w:tcW w:w="2126" w:type="dxa"/>
          </w:tcPr>
          <w:p w14:paraId="156DB262" w14:textId="77777777" w:rsidR="00784A32" w:rsidRPr="000670FE" w:rsidRDefault="00784A32" w:rsidP="00354887">
            <w:pPr>
              <w:pStyle w:val="TAH"/>
            </w:pPr>
            <w:r w:rsidRPr="000670FE">
              <w:t>Comment</w:t>
            </w:r>
          </w:p>
        </w:tc>
        <w:tc>
          <w:tcPr>
            <w:tcW w:w="1418" w:type="dxa"/>
          </w:tcPr>
          <w:p w14:paraId="2C61042A" w14:textId="77777777" w:rsidR="00784A32" w:rsidRPr="000670FE" w:rsidRDefault="00784A32" w:rsidP="00354887">
            <w:pPr>
              <w:pStyle w:val="TAH"/>
            </w:pPr>
            <w:r w:rsidRPr="000670FE">
              <w:t>Reference</w:t>
            </w:r>
          </w:p>
        </w:tc>
        <w:tc>
          <w:tcPr>
            <w:tcW w:w="1134" w:type="dxa"/>
          </w:tcPr>
          <w:p w14:paraId="20E97954" w14:textId="77777777" w:rsidR="00784A32" w:rsidRPr="000670FE" w:rsidRDefault="00784A32" w:rsidP="00354887">
            <w:pPr>
              <w:pStyle w:val="TAH"/>
            </w:pPr>
            <w:r w:rsidRPr="000670FE">
              <w:t>Condition</w:t>
            </w:r>
          </w:p>
        </w:tc>
      </w:tr>
      <w:tr w:rsidR="00784A32" w:rsidRPr="000670FE" w14:paraId="5EE20C0F" w14:textId="77777777" w:rsidTr="00354887">
        <w:tc>
          <w:tcPr>
            <w:tcW w:w="2835" w:type="dxa"/>
            <w:vAlign w:val="center"/>
          </w:tcPr>
          <w:p w14:paraId="354CD4DD" w14:textId="77777777" w:rsidR="00784A32" w:rsidRPr="000670FE" w:rsidRDefault="00784A32" w:rsidP="00354887">
            <w:pPr>
              <w:pStyle w:val="TAL"/>
            </w:pPr>
            <w:r w:rsidRPr="000670FE">
              <w:t>mcvideoinfo</w:t>
            </w:r>
          </w:p>
        </w:tc>
        <w:tc>
          <w:tcPr>
            <w:tcW w:w="2126" w:type="dxa"/>
          </w:tcPr>
          <w:p w14:paraId="5F8EEB1D" w14:textId="77777777" w:rsidR="00784A32" w:rsidRPr="000670FE" w:rsidRDefault="00784A32" w:rsidP="00354887">
            <w:pPr>
              <w:pStyle w:val="TAL"/>
            </w:pPr>
          </w:p>
        </w:tc>
        <w:tc>
          <w:tcPr>
            <w:tcW w:w="2126" w:type="dxa"/>
            <w:tcBorders>
              <w:bottom w:val="single" w:sz="4" w:space="0" w:color="auto"/>
            </w:tcBorders>
          </w:tcPr>
          <w:p w14:paraId="08DEA6A8" w14:textId="77777777" w:rsidR="00784A32" w:rsidRPr="000670FE" w:rsidRDefault="00784A32" w:rsidP="00354887">
            <w:pPr>
              <w:pStyle w:val="TAL"/>
            </w:pPr>
          </w:p>
        </w:tc>
        <w:tc>
          <w:tcPr>
            <w:tcW w:w="1418" w:type="dxa"/>
          </w:tcPr>
          <w:p w14:paraId="60AC3CD1" w14:textId="77777777" w:rsidR="00784A32" w:rsidRPr="000670FE" w:rsidRDefault="00784A32" w:rsidP="00354887">
            <w:pPr>
              <w:pStyle w:val="TAL"/>
            </w:pPr>
          </w:p>
        </w:tc>
        <w:tc>
          <w:tcPr>
            <w:tcW w:w="1134" w:type="dxa"/>
            <w:vAlign w:val="bottom"/>
          </w:tcPr>
          <w:p w14:paraId="4AA60A32" w14:textId="77777777" w:rsidR="00784A32" w:rsidRPr="000670FE" w:rsidRDefault="00784A32" w:rsidP="00354887">
            <w:pPr>
              <w:pStyle w:val="TAL"/>
            </w:pPr>
          </w:p>
        </w:tc>
      </w:tr>
      <w:tr w:rsidR="00784A32" w:rsidRPr="000670FE" w14:paraId="18132792" w14:textId="77777777" w:rsidTr="00354887">
        <w:tc>
          <w:tcPr>
            <w:tcW w:w="2835" w:type="dxa"/>
            <w:vAlign w:val="center"/>
          </w:tcPr>
          <w:p w14:paraId="20F58ADF" w14:textId="77777777" w:rsidR="00784A32" w:rsidRPr="000670FE" w:rsidRDefault="00784A32" w:rsidP="00354887">
            <w:pPr>
              <w:pStyle w:val="TAL"/>
            </w:pPr>
            <w:r w:rsidRPr="000670FE">
              <w:t xml:space="preserve">  mcvideo-Params</w:t>
            </w:r>
          </w:p>
        </w:tc>
        <w:tc>
          <w:tcPr>
            <w:tcW w:w="2126" w:type="dxa"/>
          </w:tcPr>
          <w:p w14:paraId="06DD4450" w14:textId="77777777" w:rsidR="00784A32" w:rsidRPr="000670FE" w:rsidRDefault="00784A32" w:rsidP="00354887">
            <w:pPr>
              <w:pStyle w:val="TAL"/>
            </w:pPr>
          </w:p>
        </w:tc>
        <w:tc>
          <w:tcPr>
            <w:tcW w:w="2126" w:type="dxa"/>
            <w:tcBorders>
              <w:bottom w:val="single" w:sz="4" w:space="0" w:color="auto"/>
            </w:tcBorders>
          </w:tcPr>
          <w:p w14:paraId="7192667C" w14:textId="77777777" w:rsidR="00784A32" w:rsidRPr="000670FE" w:rsidRDefault="00784A32" w:rsidP="00354887">
            <w:pPr>
              <w:pStyle w:val="TAL"/>
            </w:pPr>
          </w:p>
        </w:tc>
        <w:tc>
          <w:tcPr>
            <w:tcW w:w="1418" w:type="dxa"/>
          </w:tcPr>
          <w:p w14:paraId="18729072" w14:textId="77777777" w:rsidR="00784A32" w:rsidRPr="000670FE" w:rsidRDefault="00784A32" w:rsidP="00354887">
            <w:pPr>
              <w:pStyle w:val="TAL"/>
            </w:pPr>
          </w:p>
        </w:tc>
        <w:tc>
          <w:tcPr>
            <w:tcW w:w="1134" w:type="dxa"/>
            <w:vAlign w:val="bottom"/>
          </w:tcPr>
          <w:p w14:paraId="7E1C2061" w14:textId="77777777" w:rsidR="00784A32" w:rsidRPr="000670FE" w:rsidRDefault="00784A32" w:rsidP="00354887">
            <w:pPr>
              <w:pStyle w:val="TAL"/>
            </w:pPr>
          </w:p>
        </w:tc>
      </w:tr>
      <w:tr w:rsidR="00784A32" w:rsidRPr="000670FE" w14:paraId="36D8A63C" w14:textId="77777777" w:rsidTr="00354887">
        <w:tc>
          <w:tcPr>
            <w:tcW w:w="2835" w:type="dxa"/>
            <w:vAlign w:val="center"/>
          </w:tcPr>
          <w:p w14:paraId="31E1C91B" w14:textId="77777777" w:rsidR="00784A32" w:rsidRPr="000670FE" w:rsidRDefault="00784A32" w:rsidP="00354887">
            <w:pPr>
              <w:pStyle w:val="TAL"/>
            </w:pPr>
            <w:r w:rsidRPr="000670FE">
              <w:t xml:space="preserve">    mcvideo-request-uri</w:t>
            </w:r>
          </w:p>
        </w:tc>
        <w:tc>
          <w:tcPr>
            <w:tcW w:w="2126" w:type="dxa"/>
          </w:tcPr>
          <w:p w14:paraId="3DECEC12"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45295185" w14:textId="77777777" w:rsidR="00784A32" w:rsidRPr="000670FE" w:rsidRDefault="00784A32" w:rsidP="00354887">
            <w:pPr>
              <w:pStyle w:val="TAL"/>
            </w:pPr>
          </w:p>
        </w:tc>
        <w:tc>
          <w:tcPr>
            <w:tcW w:w="1418" w:type="dxa"/>
          </w:tcPr>
          <w:p w14:paraId="5D293322" w14:textId="77777777" w:rsidR="00784A32" w:rsidRPr="000670FE" w:rsidRDefault="00784A32" w:rsidP="00354887">
            <w:pPr>
              <w:pStyle w:val="TAL"/>
            </w:pPr>
          </w:p>
        </w:tc>
        <w:tc>
          <w:tcPr>
            <w:tcW w:w="1134" w:type="dxa"/>
            <w:vAlign w:val="bottom"/>
          </w:tcPr>
          <w:p w14:paraId="109B74B3" w14:textId="77777777" w:rsidR="00784A32" w:rsidRPr="000670FE" w:rsidRDefault="00784A32" w:rsidP="00354887">
            <w:pPr>
              <w:pStyle w:val="TAL"/>
            </w:pPr>
          </w:p>
        </w:tc>
      </w:tr>
    </w:tbl>
    <w:p w14:paraId="306E0FE8" w14:textId="77777777" w:rsidR="00784A32" w:rsidRPr="000670FE" w:rsidRDefault="00784A32" w:rsidP="00784A32"/>
    <w:p w14:paraId="09651565" w14:textId="77777777" w:rsidR="00784A32" w:rsidRPr="000670FE" w:rsidRDefault="00784A32" w:rsidP="00784A32">
      <w:pPr>
        <w:pStyle w:val="TH"/>
      </w:pPr>
      <w:r w:rsidRPr="000670FE">
        <w:t>Table 5.3.3.3-8: SIMPLE-FILTER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2A174FB" w14:textId="77777777" w:rsidTr="00354887">
        <w:tc>
          <w:tcPr>
            <w:tcW w:w="9639" w:type="dxa"/>
            <w:gridSpan w:val="5"/>
          </w:tcPr>
          <w:p w14:paraId="05F27C91" w14:textId="77777777" w:rsidR="00784A32" w:rsidRPr="000670FE" w:rsidRDefault="00784A32" w:rsidP="00354887">
            <w:pPr>
              <w:pStyle w:val="TAL"/>
            </w:pPr>
            <w:r w:rsidRPr="000670FE">
              <w:t xml:space="preserve">Derivation Path: TS 36.579-1 [2], </w:t>
            </w:r>
            <w:r w:rsidR="00806B2F" w:rsidRPr="000670FE">
              <w:t>Table 5.5.3.6-2</w:t>
            </w:r>
          </w:p>
        </w:tc>
      </w:tr>
      <w:tr w:rsidR="00784A32" w:rsidRPr="000670FE" w14:paraId="3E82DB66" w14:textId="77777777" w:rsidTr="00354887">
        <w:tc>
          <w:tcPr>
            <w:tcW w:w="2835" w:type="dxa"/>
          </w:tcPr>
          <w:p w14:paraId="4711A4C3" w14:textId="77777777" w:rsidR="00784A32" w:rsidRPr="000670FE" w:rsidRDefault="00784A32" w:rsidP="00354887">
            <w:pPr>
              <w:pStyle w:val="TAH"/>
            </w:pPr>
            <w:r w:rsidRPr="000670FE">
              <w:t>Information Element</w:t>
            </w:r>
          </w:p>
        </w:tc>
        <w:tc>
          <w:tcPr>
            <w:tcW w:w="2126" w:type="dxa"/>
          </w:tcPr>
          <w:p w14:paraId="0AEAB60B" w14:textId="77777777" w:rsidR="00784A32" w:rsidRPr="000670FE" w:rsidRDefault="00784A32" w:rsidP="00354887">
            <w:pPr>
              <w:pStyle w:val="TAH"/>
            </w:pPr>
            <w:r w:rsidRPr="000670FE">
              <w:t>Value/remark</w:t>
            </w:r>
          </w:p>
        </w:tc>
        <w:tc>
          <w:tcPr>
            <w:tcW w:w="2126" w:type="dxa"/>
          </w:tcPr>
          <w:p w14:paraId="6956785E" w14:textId="77777777" w:rsidR="00784A32" w:rsidRPr="000670FE" w:rsidRDefault="00784A32" w:rsidP="00354887">
            <w:pPr>
              <w:pStyle w:val="TAH"/>
            </w:pPr>
            <w:r w:rsidRPr="000670FE">
              <w:t>Comment</w:t>
            </w:r>
          </w:p>
        </w:tc>
        <w:tc>
          <w:tcPr>
            <w:tcW w:w="1418" w:type="dxa"/>
          </w:tcPr>
          <w:p w14:paraId="3554AD14" w14:textId="77777777" w:rsidR="00784A32" w:rsidRPr="000670FE" w:rsidRDefault="00784A32" w:rsidP="00354887">
            <w:pPr>
              <w:pStyle w:val="TAH"/>
            </w:pPr>
            <w:r w:rsidRPr="000670FE">
              <w:t>Reference</w:t>
            </w:r>
          </w:p>
        </w:tc>
        <w:tc>
          <w:tcPr>
            <w:tcW w:w="1134" w:type="dxa"/>
          </w:tcPr>
          <w:p w14:paraId="0C80A692" w14:textId="77777777" w:rsidR="00784A32" w:rsidRPr="000670FE" w:rsidRDefault="00784A32" w:rsidP="00354887">
            <w:pPr>
              <w:pStyle w:val="TAH"/>
            </w:pPr>
            <w:r w:rsidRPr="000670FE">
              <w:t>Condition</w:t>
            </w:r>
          </w:p>
        </w:tc>
      </w:tr>
      <w:tr w:rsidR="00784A32" w:rsidRPr="000670FE" w14:paraId="50871876" w14:textId="77777777" w:rsidTr="00354887">
        <w:tc>
          <w:tcPr>
            <w:tcW w:w="2835" w:type="dxa"/>
            <w:vAlign w:val="center"/>
          </w:tcPr>
          <w:p w14:paraId="3D279FE9" w14:textId="77777777" w:rsidR="00784A32" w:rsidRPr="000670FE" w:rsidRDefault="00784A32" w:rsidP="00354887">
            <w:pPr>
              <w:pStyle w:val="TAL"/>
            </w:pPr>
            <w:r w:rsidRPr="000670FE">
              <w:t>filter-set</w:t>
            </w:r>
          </w:p>
        </w:tc>
        <w:tc>
          <w:tcPr>
            <w:tcW w:w="2126" w:type="dxa"/>
          </w:tcPr>
          <w:p w14:paraId="342E8EE7"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92D04EA" w14:textId="77777777" w:rsidR="00784A32" w:rsidRPr="000670FE" w:rsidRDefault="00784A32" w:rsidP="00354887">
            <w:pPr>
              <w:pStyle w:val="TAL"/>
            </w:pPr>
          </w:p>
        </w:tc>
        <w:tc>
          <w:tcPr>
            <w:tcW w:w="1418" w:type="dxa"/>
          </w:tcPr>
          <w:p w14:paraId="4F226C69" w14:textId="77777777" w:rsidR="00784A32" w:rsidRPr="000670FE" w:rsidRDefault="00784A32" w:rsidP="00354887">
            <w:pPr>
              <w:pStyle w:val="TAL"/>
            </w:pPr>
          </w:p>
        </w:tc>
        <w:tc>
          <w:tcPr>
            <w:tcW w:w="1134" w:type="dxa"/>
            <w:vAlign w:val="bottom"/>
          </w:tcPr>
          <w:p w14:paraId="76A5C518" w14:textId="77777777" w:rsidR="00784A32" w:rsidRPr="000670FE" w:rsidRDefault="00784A32" w:rsidP="00354887">
            <w:pPr>
              <w:pStyle w:val="TAL"/>
            </w:pPr>
          </w:p>
        </w:tc>
      </w:tr>
      <w:tr w:rsidR="00784A32" w:rsidRPr="000670FE" w14:paraId="3D9B821E" w14:textId="77777777" w:rsidTr="00354887">
        <w:tc>
          <w:tcPr>
            <w:tcW w:w="2835" w:type="dxa"/>
            <w:vAlign w:val="center"/>
          </w:tcPr>
          <w:p w14:paraId="69C252B0" w14:textId="77777777" w:rsidR="00784A32" w:rsidRPr="000670FE" w:rsidRDefault="00784A32" w:rsidP="00354887">
            <w:pPr>
              <w:pStyle w:val="TAL"/>
            </w:pPr>
            <w:r w:rsidRPr="000670FE">
              <w:t xml:space="preserve">  nc-bindings</w:t>
            </w:r>
          </w:p>
        </w:tc>
        <w:tc>
          <w:tcPr>
            <w:tcW w:w="2126" w:type="dxa"/>
          </w:tcPr>
          <w:p w14:paraId="5EEB1263"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B2D41BE" w14:textId="77777777" w:rsidR="00784A32" w:rsidRPr="000670FE" w:rsidRDefault="00784A32" w:rsidP="00354887">
            <w:pPr>
              <w:pStyle w:val="TAL"/>
            </w:pPr>
          </w:p>
        </w:tc>
        <w:tc>
          <w:tcPr>
            <w:tcW w:w="1418" w:type="dxa"/>
          </w:tcPr>
          <w:p w14:paraId="124017CD" w14:textId="77777777" w:rsidR="00784A32" w:rsidRPr="000670FE" w:rsidRDefault="00784A32" w:rsidP="00354887">
            <w:pPr>
              <w:pStyle w:val="TAL"/>
            </w:pPr>
          </w:p>
        </w:tc>
        <w:tc>
          <w:tcPr>
            <w:tcW w:w="1134" w:type="dxa"/>
            <w:vAlign w:val="bottom"/>
          </w:tcPr>
          <w:p w14:paraId="3FDDDE07" w14:textId="77777777" w:rsidR="00784A32" w:rsidRPr="000670FE" w:rsidRDefault="00784A32" w:rsidP="00354887">
            <w:pPr>
              <w:pStyle w:val="TAL"/>
            </w:pPr>
          </w:p>
        </w:tc>
      </w:tr>
    </w:tbl>
    <w:p w14:paraId="11DB8EFF" w14:textId="77777777" w:rsidR="00784A32" w:rsidRPr="000670FE" w:rsidRDefault="00784A32" w:rsidP="00784A32"/>
    <w:p w14:paraId="2F0974CD" w14:textId="77777777" w:rsidR="00784A32" w:rsidRPr="000670FE" w:rsidRDefault="00784A32" w:rsidP="00784A32">
      <w:pPr>
        <w:pStyle w:val="TH"/>
      </w:pPr>
      <w:r w:rsidRPr="000670FE">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FA1727" w14:textId="77777777" w:rsidTr="00354887">
        <w:tc>
          <w:tcPr>
            <w:tcW w:w="9639" w:type="dxa"/>
            <w:gridSpan w:val="5"/>
          </w:tcPr>
          <w:p w14:paraId="18D29DBD" w14:textId="77777777" w:rsidR="00784A32" w:rsidRPr="000670FE" w:rsidRDefault="00784A32" w:rsidP="00354887">
            <w:pPr>
              <w:pStyle w:val="TAL"/>
            </w:pPr>
            <w:r w:rsidRPr="000670FE">
              <w:t>Derivation Path: TS 36.579-1 [2], Table 5.5.2.17.1.2-1, condition MCVIDEO</w:t>
            </w:r>
          </w:p>
        </w:tc>
      </w:tr>
      <w:tr w:rsidR="00784A32" w:rsidRPr="000670FE" w14:paraId="35664331" w14:textId="77777777" w:rsidTr="00354887">
        <w:tc>
          <w:tcPr>
            <w:tcW w:w="2835" w:type="dxa"/>
          </w:tcPr>
          <w:p w14:paraId="2F57158D" w14:textId="77777777" w:rsidR="00784A32" w:rsidRPr="000670FE" w:rsidRDefault="00784A32" w:rsidP="00354887">
            <w:pPr>
              <w:pStyle w:val="TAH"/>
            </w:pPr>
            <w:r w:rsidRPr="000670FE">
              <w:t>Information Element</w:t>
            </w:r>
          </w:p>
        </w:tc>
        <w:tc>
          <w:tcPr>
            <w:tcW w:w="2126" w:type="dxa"/>
          </w:tcPr>
          <w:p w14:paraId="3AE288A8" w14:textId="77777777" w:rsidR="00784A32" w:rsidRPr="000670FE" w:rsidRDefault="00784A32" w:rsidP="00354887">
            <w:pPr>
              <w:pStyle w:val="TAH"/>
            </w:pPr>
            <w:r w:rsidRPr="000670FE">
              <w:t>Value/remark</w:t>
            </w:r>
          </w:p>
        </w:tc>
        <w:tc>
          <w:tcPr>
            <w:tcW w:w="2126" w:type="dxa"/>
            <w:tcBorders>
              <w:bottom w:val="single" w:sz="4" w:space="0" w:color="auto"/>
            </w:tcBorders>
          </w:tcPr>
          <w:p w14:paraId="1FA164FB" w14:textId="77777777" w:rsidR="00784A32" w:rsidRPr="000670FE" w:rsidRDefault="00784A32" w:rsidP="00354887">
            <w:pPr>
              <w:pStyle w:val="TAH"/>
            </w:pPr>
            <w:r w:rsidRPr="000670FE">
              <w:t>Comment</w:t>
            </w:r>
          </w:p>
        </w:tc>
        <w:tc>
          <w:tcPr>
            <w:tcW w:w="1418" w:type="dxa"/>
          </w:tcPr>
          <w:p w14:paraId="0DABC3C2" w14:textId="77777777" w:rsidR="00784A32" w:rsidRPr="000670FE" w:rsidRDefault="00784A32" w:rsidP="00354887">
            <w:pPr>
              <w:pStyle w:val="TAH"/>
            </w:pPr>
            <w:r w:rsidRPr="000670FE">
              <w:t>Reference</w:t>
            </w:r>
          </w:p>
        </w:tc>
        <w:tc>
          <w:tcPr>
            <w:tcW w:w="1134" w:type="dxa"/>
          </w:tcPr>
          <w:p w14:paraId="1181A366" w14:textId="77777777" w:rsidR="00784A32" w:rsidRPr="000670FE" w:rsidRDefault="00784A32" w:rsidP="00354887">
            <w:pPr>
              <w:pStyle w:val="TAH"/>
            </w:pPr>
            <w:r w:rsidRPr="000670FE">
              <w:t>Condition</w:t>
            </w:r>
          </w:p>
        </w:tc>
      </w:tr>
      <w:tr w:rsidR="00784A32" w:rsidRPr="000670FE" w14:paraId="0E4570D0" w14:textId="77777777" w:rsidTr="00354887">
        <w:tc>
          <w:tcPr>
            <w:tcW w:w="2835" w:type="dxa"/>
          </w:tcPr>
          <w:p w14:paraId="2F2C7F0D" w14:textId="77777777" w:rsidR="00784A32" w:rsidRPr="000670FE" w:rsidRDefault="00784A32" w:rsidP="00354887">
            <w:pPr>
              <w:pStyle w:val="TAL"/>
              <w:keepNext w:val="0"/>
              <w:keepLines w:val="0"/>
            </w:pPr>
            <w:r w:rsidRPr="000670FE">
              <w:rPr>
                <w:b/>
                <w:bCs/>
                <w:szCs w:val="18"/>
              </w:rPr>
              <w:t>Expires</w:t>
            </w:r>
          </w:p>
        </w:tc>
        <w:tc>
          <w:tcPr>
            <w:tcW w:w="2126" w:type="dxa"/>
          </w:tcPr>
          <w:p w14:paraId="5912DDCD"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43D3F7A2" w14:textId="77777777" w:rsidR="00784A32" w:rsidRPr="000670FE" w:rsidRDefault="00784A32" w:rsidP="00354887">
            <w:pPr>
              <w:pStyle w:val="TAL"/>
            </w:pPr>
          </w:p>
        </w:tc>
        <w:tc>
          <w:tcPr>
            <w:tcW w:w="1418" w:type="dxa"/>
          </w:tcPr>
          <w:p w14:paraId="35CFECDA" w14:textId="77777777" w:rsidR="00784A32" w:rsidRPr="000670FE" w:rsidRDefault="00784A32" w:rsidP="00354887">
            <w:pPr>
              <w:pStyle w:val="TAL"/>
            </w:pPr>
          </w:p>
        </w:tc>
        <w:tc>
          <w:tcPr>
            <w:tcW w:w="1134" w:type="dxa"/>
          </w:tcPr>
          <w:p w14:paraId="04BE295C" w14:textId="77777777" w:rsidR="00784A32" w:rsidRPr="000670FE" w:rsidRDefault="00784A32" w:rsidP="00354887">
            <w:pPr>
              <w:pStyle w:val="TAL"/>
            </w:pPr>
          </w:p>
        </w:tc>
      </w:tr>
      <w:tr w:rsidR="00784A32" w:rsidRPr="000670FE" w14:paraId="41C3D672" w14:textId="77777777" w:rsidTr="00354887">
        <w:tc>
          <w:tcPr>
            <w:tcW w:w="2835" w:type="dxa"/>
          </w:tcPr>
          <w:p w14:paraId="19058C7E"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04EB88B5" w14:textId="77777777" w:rsidR="00784A32" w:rsidRPr="000670FE" w:rsidRDefault="00784A32" w:rsidP="00354887">
            <w:pPr>
              <w:pStyle w:val="TAL"/>
              <w:keepNext w:val="0"/>
              <w:keepLines w:val="0"/>
            </w:pPr>
            <w:r w:rsidRPr="000670FE">
              <w:rPr>
                <w:szCs w:val="18"/>
              </w:rPr>
              <w:t>"4294967295"</w:t>
            </w:r>
          </w:p>
        </w:tc>
        <w:tc>
          <w:tcPr>
            <w:tcW w:w="2126" w:type="dxa"/>
            <w:tcBorders>
              <w:top w:val="single" w:sz="4" w:space="0" w:color="auto"/>
              <w:bottom w:val="single" w:sz="4" w:space="0" w:color="auto"/>
            </w:tcBorders>
          </w:tcPr>
          <w:p w14:paraId="5AE82D71" w14:textId="77777777" w:rsidR="00784A32" w:rsidRPr="000670FE" w:rsidRDefault="00784A32" w:rsidP="00354887">
            <w:pPr>
              <w:pStyle w:val="TAL"/>
            </w:pPr>
          </w:p>
        </w:tc>
        <w:tc>
          <w:tcPr>
            <w:tcW w:w="1418" w:type="dxa"/>
          </w:tcPr>
          <w:p w14:paraId="18242FE7" w14:textId="77777777" w:rsidR="00784A32" w:rsidRPr="000670FE" w:rsidRDefault="00784A32" w:rsidP="00354887">
            <w:pPr>
              <w:pStyle w:val="TAL"/>
            </w:pPr>
          </w:p>
        </w:tc>
        <w:tc>
          <w:tcPr>
            <w:tcW w:w="1134" w:type="dxa"/>
          </w:tcPr>
          <w:p w14:paraId="3F4E8151" w14:textId="77777777" w:rsidR="00784A32" w:rsidRPr="000670FE" w:rsidRDefault="00784A32" w:rsidP="00354887">
            <w:pPr>
              <w:pStyle w:val="TAL"/>
            </w:pPr>
          </w:p>
        </w:tc>
      </w:tr>
      <w:tr w:rsidR="00784A32" w:rsidRPr="000670FE" w14:paraId="497C5102" w14:textId="77777777" w:rsidTr="00354887">
        <w:tc>
          <w:tcPr>
            <w:tcW w:w="2835" w:type="dxa"/>
          </w:tcPr>
          <w:p w14:paraId="11069AF9"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457407D7"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0F5DA497" w14:textId="77777777" w:rsidR="00784A32" w:rsidRPr="000670FE" w:rsidRDefault="00784A32" w:rsidP="00354887">
            <w:pPr>
              <w:pStyle w:val="TAL"/>
            </w:pPr>
          </w:p>
        </w:tc>
        <w:tc>
          <w:tcPr>
            <w:tcW w:w="1418" w:type="dxa"/>
          </w:tcPr>
          <w:p w14:paraId="167FF466" w14:textId="77777777" w:rsidR="00784A32" w:rsidRPr="000670FE" w:rsidRDefault="00784A32" w:rsidP="00354887">
            <w:pPr>
              <w:pStyle w:val="TAL"/>
            </w:pPr>
          </w:p>
        </w:tc>
        <w:tc>
          <w:tcPr>
            <w:tcW w:w="1134" w:type="dxa"/>
          </w:tcPr>
          <w:p w14:paraId="45CFA1BB" w14:textId="77777777" w:rsidR="00784A32" w:rsidRPr="000670FE" w:rsidRDefault="00784A32" w:rsidP="00354887">
            <w:pPr>
              <w:pStyle w:val="TAL"/>
            </w:pPr>
          </w:p>
        </w:tc>
      </w:tr>
      <w:tr w:rsidR="00784A32" w:rsidRPr="000670FE" w14:paraId="637D1F54" w14:textId="77777777" w:rsidTr="00354887">
        <w:tc>
          <w:tcPr>
            <w:tcW w:w="2835" w:type="dxa"/>
          </w:tcPr>
          <w:p w14:paraId="413C9DE8"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4D82A180"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277A8BA3" w14:textId="77777777" w:rsidR="00784A32" w:rsidRPr="000670FE" w:rsidRDefault="00784A32" w:rsidP="00354887">
            <w:pPr>
              <w:pStyle w:val="TAL"/>
            </w:pPr>
          </w:p>
        </w:tc>
        <w:tc>
          <w:tcPr>
            <w:tcW w:w="1418" w:type="dxa"/>
          </w:tcPr>
          <w:p w14:paraId="234BA16A" w14:textId="77777777" w:rsidR="00784A32" w:rsidRPr="000670FE" w:rsidRDefault="00784A32" w:rsidP="00354887">
            <w:pPr>
              <w:pStyle w:val="TAL"/>
            </w:pPr>
          </w:p>
        </w:tc>
        <w:tc>
          <w:tcPr>
            <w:tcW w:w="1134" w:type="dxa"/>
          </w:tcPr>
          <w:p w14:paraId="277C3800" w14:textId="77777777" w:rsidR="00784A32" w:rsidRPr="000670FE" w:rsidRDefault="00784A32" w:rsidP="00354887">
            <w:pPr>
              <w:pStyle w:val="TAL"/>
            </w:pPr>
          </w:p>
        </w:tc>
      </w:tr>
      <w:tr w:rsidR="00784A32" w:rsidRPr="000670FE" w14:paraId="1339301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227D6B8"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D653EB0"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1022CAB8"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21C7B41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546F29" w14:textId="77777777" w:rsidR="00784A32" w:rsidRPr="000670FE" w:rsidRDefault="00784A32" w:rsidP="00354887">
            <w:pPr>
              <w:pStyle w:val="TAL"/>
            </w:pPr>
          </w:p>
        </w:tc>
      </w:tr>
    </w:tbl>
    <w:p w14:paraId="13F6C50A" w14:textId="77777777" w:rsidR="00784A32" w:rsidRPr="000670FE" w:rsidRDefault="00784A32" w:rsidP="00784A32"/>
    <w:p w14:paraId="7CF1CC92" w14:textId="77777777" w:rsidR="00784A32" w:rsidRPr="000670FE" w:rsidRDefault="00784A32" w:rsidP="00784A32">
      <w:pPr>
        <w:pStyle w:val="TH"/>
      </w:pPr>
      <w:r w:rsidRPr="000670FE">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68F093" w14:textId="77777777" w:rsidTr="00354887">
        <w:tc>
          <w:tcPr>
            <w:tcW w:w="9639" w:type="dxa"/>
            <w:gridSpan w:val="5"/>
          </w:tcPr>
          <w:p w14:paraId="6342093A" w14:textId="77777777" w:rsidR="00784A32" w:rsidRPr="000670FE" w:rsidRDefault="00784A32" w:rsidP="00354887">
            <w:pPr>
              <w:pStyle w:val="TAL"/>
            </w:pPr>
            <w:r w:rsidRPr="000670FE">
              <w:t>Derivation Path: TS 36.579-1 [2], Table 5.5.2.17.1.2-1, condition MCVIDEO</w:t>
            </w:r>
          </w:p>
        </w:tc>
      </w:tr>
      <w:tr w:rsidR="00784A32" w:rsidRPr="000670FE" w14:paraId="37324BBC" w14:textId="77777777" w:rsidTr="00354887">
        <w:tc>
          <w:tcPr>
            <w:tcW w:w="2835" w:type="dxa"/>
          </w:tcPr>
          <w:p w14:paraId="0FE236EF" w14:textId="77777777" w:rsidR="00784A32" w:rsidRPr="000670FE" w:rsidRDefault="00784A32" w:rsidP="00354887">
            <w:pPr>
              <w:pStyle w:val="TAH"/>
            </w:pPr>
            <w:r w:rsidRPr="000670FE">
              <w:t>Information Element</w:t>
            </w:r>
          </w:p>
        </w:tc>
        <w:tc>
          <w:tcPr>
            <w:tcW w:w="2126" w:type="dxa"/>
          </w:tcPr>
          <w:p w14:paraId="7462284B" w14:textId="77777777" w:rsidR="00784A32" w:rsidRPr="000670FE" w:rsidRDefault="00784A32" w:rsidP="00354887">
            <w:pPr>
              <w:pStyle w:val="TAH"/>
            </w:pPr>
            <w:r w:rsidRPr="000670FE">
              <w:t>Value/remark</w:t>
            </w:r>
          </w:p>
        </w:tc>
        <w:tc>
          <w:tcPr>
            <w:tcW w:w="2126" w:type="dxa"/>
            <w:tcBorders>
              <w:bottom w:val="single" w:sz="4" w:space="0" w:color="auto"/>
            </w:tcBorders>
          </w:tcPr>
          <w:p w14:paraId="74B0AB4C" w14:textId="77777777" w:rsidR="00784A32" w:rsidRPr="000670FE" w:rsidRDefault="00784A32" w:rsidP="00354887">
            <w:pPr>
              <w:pStyle w:val="TAH"/>
            </w:pPr>
            <w:r w:rsidRPr="000670FE">
              <w:t>Comment</w:t>
            </w:r>
          </w:p>
        </w:tc>
        <w:tc>
          <w:tcPr>
            <w:tcW w:w="1418" w:type="dxa"/>
          </w:tcPr>
          <w:p w14:paraId="38A86BBC" w14:textId="77777777" w:rsidR="00784A32" w:rsidRPr="000670FE" w:rsidRDefault="00784A32" w:rsidP="00354887">
            <w:pPr>
              <w:pStyle w:val="TAH"/>
            </w:pPr>
            <w:r w:rsidRPr="000670FE">
              <w:t>Reference</w:t>
            </w:r>
          </w:p>
        </w:tc>
        <w:tc>
          <w:tcPr>
            <w:tcW w:w="1134" w:type="dxa"/>
          </w:tcPr>
          <w:p w14:paraId="3039DF25" w14:textId="77777777" w:rsidR="00784A32" w:rsidRPr="000670FE" w:rsidRDefault="00784A32" w:rsidP="00354887">
            <w:pPr>
              <w:pStyle w:val="TAH"/>
            </w:pPr>
            <w:r w:rsidRPr="000670FE">
              <w:t>Condition</w:t>
            </w:r>
          </w:p>
        </w:tc>
      </w:tr>
      <w:tr w:rsidR="00784A32" w:rsidRPr="000670FE" w14:paraId="52462652" w14:textId="77777777" w:rsidTr="00354887">
        <w:tc>
          <w:tcPr>
            <w:tcW w:w="2835" w:type="dxa"/>
          </w:tcPr>
          <w:p w14:paraId="1F90351B" w14:textId="77777777" w:rsidR="00784A32" w:rsidRPr="000670FE" w:rsidRDefault="00784A32" w:rsidP="00354887">
            <w:pPr>
              <w:pStyle w:val="TAL"/>
              <w:keepNext w:val="0"/>
              <w:keepLines w:val="0"/>
            </w:pPr>
            <w:r w:rsidRPr="000670FE">
              <w:rPr>
                <w:b/>
                <w:bCs/>
                <w:szCs w:val="18"/>
              </w:rPr>
              <w:t>Expires</w:t>
            </w:r>
          </w:p>
        </w:tc>
        <w:tc>
          <w:tcPr>
            <w:tcW w:w="2126" w:type="dxa"/>
          </w:tcPr>
          <w:p w14:paraId="7A51FD0F"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366627C1" w14:textId="77777777" w:rsidR="00784A32" w:rsidRPr="000670FE" w:rsidRDefault="00784A32" w:rsidP="00354887">
            <w:pPr>
              <w:pStyle w:val="TAL"/>
            </w:pPr>
          </w:p>
        </w:tc>
        <w:tc>
          <w:tcPr>
            <w:tcW w:w="1418" w:type="dxa"/>
          </w:tcPr>
          <w:p w14:paraId="080FE1F8" w14:textId="77777777" w:rsidR="00784A32" w:rsidRPr="000670FE" w:rsidRDefault="00784A32" w:rsidP="00354887">
            <w:pPr>
              <w:pStyle w:val="TAL"/>
            </w:pPr>
          </w:p>
        </w:tc>
        <w:tc>
          <w:tcPr>
            <w:tcW w:w="1134" w:type="dxa"/>
          </w:tcPr>
          <w:p w14:paraId="645CAC2D" w14:textId="77777777" w:rsidR="00784A32" w:rsidRPr="000670FE" w:rsidRDefault="00784A32" w:rsidP="00354887">
            <w:pPr>
              <w:pStyle w:val="TAL"/>
            </w:pPr>
          </w:p>
        </w:tc>
      </w:tr>
      <w:tr w:rsidR="00784A32" w:rsidRPr="000670FE" w14:paraId="3B9FA650" w14:textId="77777777" w:rsidTr="00354887">
        <w:tc>
          <w:tcPr>
            <w:tcW w:w="2835" w:type="dxa"/>
          </w:tcPr>
          <w:p w14:paraId="6838E7CF"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6A21F019" w14:textId="77777777" w:rsidR="00784A32" w:rsidRPr="000670FE" w:rsidRDefault="00784A32" w:rsidP="00354887">
            <w:pPr>
              <w:pStyle w:val="TAL"/>
              <w:keepNext w:val="0"/>
              <w:keepLines w:val="0"/>
            </w:pPr>
            <w:r w:rsidRPr="000670FE">
              <w:rPr>
                <w:szCs w:val="18"/>
              </w:rPr>
              <w:t>"0"</w:t>
            </w:r>
          </w:p>
        </w:tc>
        <w:tc>
          <w:tcPr>
            <w:tcW w:w="2126" w:type="dxa"/>
            <w:tcBorders>
              <w:top w:val="single" w:sz="4" w:space="0" w:color="auto"/>
              <w:bottom w:val="single" w:sz="4" w:space="0" w:color="auto"/>
            </w:tcBorders>
          </w:tcPr>
          <w:p w14:paraId="3304F19C" w14:textId="77777777" w:rsidR="00784A32" w:rsidRPr="000670FE" w:rsidRDefault="00784A32" w:rsidP="00354887">
            <w:pPr>
              <w:pStyle w:val="TAL"/>
            </w:pPr>
          </w:p>
        </w:tc>
        <w:tc>
          <w:tcPr>
            <w:tcW w:w="1418" w:type="dxa"/>
          </w:tcPr>
          <w:p w14:paraId="5FB5B12E" w14:textId="77777777" w:rsidR="00784A32" w:rsidRPr="000670FE" w:rsidRDefault="00784A32" w:rsidP="00354887">
            <w:pPr>
              <w:pStyle w:val="TAL"/>
            </w:pPr>
          </w:p>
        </w:tc>
        <w:tc>
          <w:tcPr>
            <w:tcW w:w="1134" w:type="dxa"/>
          </w:tcPr>
          <w:p w14:paraId="585B24CD" w14:textId="77777777" w:rsidR="00784A32" w:rsidRPr="000670FE" w:rsidRDefault="00784A32" w:rsidP="00354887">
            <w:pPr>
              <w:pStyle w:val="TAL"/>
            </w:pPr>
          </w:p>
        </w:tc>
      </w:tr>
      <w:tr w:rsidR="00784A32" w:rsidRPr="000670FE" w14:paraId="60679656" w14:textId="77777777" w:rsidTr="00354887">
        <w:tc>
          <w:tcPr>
            <w:tcW w:w="2835" w:type="dxa"/>
          </w:tcPr>
          <w:p w14:paraId="76BC1CBB"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29A731B0"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0E29FB3E" w14:textId="77777777" w:rsidR="00784A32" w:rsidRPr="000670FE" w:rsidRDefault="00784A32" w:rsidP="00354887">
            <w:pPr>
              <w:pStyle w:val="TAL"/>
            </w:pPr>
          </w:p>
        </w:tc>
        <w:tc>
          <w:tcPr>
            <w:tcW w:w="1418" w:type="dxa"/>
          </w:tcPr>
          <w:p w14:paraId="7B9825E1" w14:textId="77777777" w:rsidR="00784A32" w:rsidRPr="000670FE" w:rsidRDefault="00784A32" w:rsidP="00354887">
            <w:pPr>
              <w:pStyle w:val="TAL"/>
            </w:pPr>
          </w:p>
        </w:tc>
        <w:tc>
          <w:tcPr>
            <w:tcW w:w="1134" w:type="dxa"/>
          </w:tcPr>
          <w:p w14:paraId="16F216F6" w14:textId="77777777" w:rsidR="00784A32" w:rsidRPr="000670FE" w:rsidRDefault="00784A32" w:rsidP="00354887">
            <w:pPr>
              <w:pStyle w:val="TAL"/>
            </w:pPr>
          </w:p>
        </w:tc>
      </w:tr>
      <w:tr w:rsidR="00784A32" w:rsidRPr="000670FE" w14:paraId="0C67D40F" w14:textId="77777777" w:rsidTr="00354887">
        <w:tc>
          <w:tcPr>
            <w:tcW w:w="2835" w:type="dxa"/>
          </w:tcPr>
          <w:p w14:paraId="00FF3936"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5A428988"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45A31A19" w14:textId="77777777" w:rsidR="00784A32" w:rsidRPr="000670FE" w:rsidRDefault="00784A32" w:rsidP="00354887">
            <w:pPr>
              <w:pStyle w:val="TAL"/>
            </w:pPr>
          </w:p>
        </w:tc>
        <w:tc>
          <w:tcPr>
            <w:tcW w:w="1418" w:type="dxa"/>
          </w:tcPr>
          <w:p w14:paraId="1D2D0168" w14:textId="77777777" w:rsidR="00784A32" w:rsidRPr="000670FE" w:rsidRDefault="00784A32" w:rsidP="00354887">
            <w:pPr>
              <w:pStyle w:val="TAL"/>
            </w:pPr>
          </w:p>
        </w:tc>
        <w:tc>
          <w:tcPr>
            <w:tcW w:w="1134" w:type="dxa"/>
          </w:tcPr>
          <w:p w14:paraId="629BC1D4" w14:textId="77777777" w:rsidR="00784A32" w:rsidRPr="000670FE" w:rsidRDefault="00784A32" w:rsidP="00354887">
            <w:pPr>
              <w:pStyle w:val="TAL"/>
            </w:pPr>
          </w:p>
        </w:tc>
      </w:tr>
      <w:tr w:rsidR="00784A32" w:rsidRPr="000670FE" w14:paraId="128BC2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63F0876"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B345582"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61C1305F"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4B6985AD"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3A1D88" w14:textId="77777777" w:rsidR="00784A32" w:rsidRPr="000670FE" w:rsidRDefault="00784A32" w:rsidP="00354887">
            <w:pPr>
              <w:pStyle w:val="TAL"/>
            </w:pPr>
          </w:p>
        </w:tc>
      </w:tr>
    </w:tbl>
    <w:p w14:paraId="16B25989" w14:textId="77777777" w:rsidR="00784A32" w:rsidRPr="000670FE" w:rsidRDefault="00784A32" w:rsidP="00784A32">
      <w:pPr>
        <w:rPr>
          <w:lang w:eastAsia="ja-JP"/>
        </w:rPr>
      </w:pPr>
    </w:p>
    <w:p w14:paraId="5321A1DA" w14:textId="77777777" w:rsidR="00784A32" w:rsidRPr="000670FE" w:rsidRDefault="00784A32" w:rsidP="00784A32">
      <w:pPr>
        <w:pStyle w:val="TH"/>
      </w:pPr>
      <w:r w:rsidRPr="000670FE">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5185A4" w14:textId="77777777" w:rsidTr="00354887">
        <w:tc>
          <w:tcPr>
            <w:tcW w:w="9639" w:type="dxa"/>
            <w:gridSpan w:val="5"/>
          </w:tcPr>
          <w:p w14:paraId="4C4B142B" w14:textId="77777777" w:rsidR="00784A32" w:rsidRPr="000670FE" w:rsidRDefault="00784A32" w:rsidP="00354887">
            <w:pPr>
              <w:pStyle w:val="TAL"/>
            </w:pPr>
            <w:r w:rsidRPr="000670FE">
              <w:t>Derivation Path: TS 36.579-1 [2], Table 5.5.2.17.1.1-1, condition MCVIDEO</w:t>
            </w:r>
          </w:p>
        </w:tc>
      </w:tr>
      <w:tr w:rsidR="00784A32" w:rsidRPr="000670FE" w14:paraId="32AD4DC7" w14:textId="77777777" w:rsidTr="00354887">
        <w:tc>
          <w:tcPr>
            <w:tcW w:w="2835" w:type="dxa"/>
          </w:tcPr>
          <w:p w14:paraId="0D80E47C" w14:textId="77777777" w:rsidR="00784A32" w:rsidRPr="000670FE" w:rsidRDefault="00784A32" w:rsidP="00354887">
            <w:pPr>
              <w:pStyle w:val="TAH"/>
            </w:pPr>
            <w:r w:rsidRPr="000670FE">
              <w:t>Information Element</w:t>
            </w:r>
          </w:p>
        </w:tc>
        <w:tc>
          <w:tcPr>
            <w:tcW w:w="2126" w:type="dxa"/>
          </w:tcPr>
          <w:p w14:paraId="24CA1EEC" w14:textId="77777777" w:rsidR="00784A32" w:rsidRPr="000670FE" w:rsidRDefault="00784A32" w:rsidP="00354887">
            <w:pPr>
              <w:pStyle w:val="TAH"/>
            </w:pPr>
            <w:r w:rsidRPr="000670FE">
              <w:t>Value/remark</w:t>
            </w:r>
          </w:p>
        </w:tc>
        <w:tc>
          <w:tcPr>
            <w:tcW w:w="2126" w:type="dxa"/>
            <w:tcBorders>
              <w:bottom w:val="single" w:sz="4" w:space="0" w:color="auto"/>
            </w:tcBorders>
          </w:tcPr>
          <w:p w14:paraId="79110E36" w14:textId="77777777" w:rsidR="00784A32" w:rsidRPr="000670FE" w:rsidRDefault="00784A32" w:rsidP="00354887">
            <w:pPr>
              <w:pStyle w:val="TAH"/>
            </w:pPr>
            <w:r w:rsidRPr="000670FE">
              <w:t>Comment</w:t>
            </w:r>
          </w:p>
        </w:tc>
        <w:tc>
          <w:tcPr>
            <w:tcW w:w="1418" w:type="dxa"/>
          </w:tcPr>
          <w:p w14:paraId="1E5B1C97" w14:textId="77777777" w:rsidR="00784A32" w:rsidRPr="000670FE" w:rsidRDefault="00784A32" w:rsidP="00354887">
            <w:pPr>
              <w:pStyle w:val="TAH"/>
            </w:pPr>
            <w:r w:rsidRPr="000670FE">
              <w:t>Reference</w:t>
            </w:r>
          </w:p>
        </w:tc>
        <w:tc>
          <w:tcPr>
            <w:tcW w:w="1134" w:type="dxa"/>
          </w:tcPr>
          <w:p w14:paraId="286480C8" w14:textId="77777777" w:rsidR="00784A32" w:rsidRPr="000670FE" w:rsidRDefault="00784A32" w:rsidP="00354887">
            <w:pPr>
              <w:pStyle w:val="TAH"/>
            </w:pPr>
            <w:r w:rsidRPr="000670FE">
              <w:t>Condition</w:t>
            </w:r>
          </w:p>
        </w:tc>
      </w:tr>
      <w:tr w:rsidR="00784A32" w:rsidRPr="000670FE" w14:paraId="25ED66CF" w14:textId="77777777" w:rsidTr="00354887">
        <w:tc>
          <w:tcPr>
            <w:tcW w:w="2835" w:type="dxa"/>
          </w:tcPr>
          <w:p w14:paraId="3D8D8BF5" w14:textId="77777777" w:rsidR="00784A32" w:rsidRPr="000670FE" w:rsidRDefault="00784A32" w:rsidP="00354887">
            <w:pPr>
              <w:pStyle w:val="TAL"/>
              <w:keepNext w:val="0"/>
              <w:keepLines w:val="0"/>
            </w:pPr>
            <w:r w:rsidRPr="000670FE">
              <w:rPr>
                <w:b/>
                <w:bCs/>
                <w:szCs w:val="18"/>
              </w:rPr>
              <w:t>Expires</w:t>
            </w:r>
          </w:p>
        </w:tc>
        <w:tc>
          <w:tcPr>
            <w:tcW w:w="2126" w:type="dxa"/>
          </w:tcPr>
          <w:p w14:paraId="7A3F0679"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5EE8534E" w14:textId="77777777" w:rsidR="00784A32" w:rsidRPr="000670FE" w:rsidRDefault="00784A32" w:rsidP="00354887">
            <w:pPr>
              <w:pStyle w:val="TAL"/>
            </w:pPr>
          </w:p>
        </w:tc>
        <w:tc>
          <w:tcPr>
            <w:tcW w:w="1418" w:type="dxa"/>
          </w:tcPr>
          <w:p w14:paraId="11D0C136" w14:textId="77777777" w:rsidR="00784A32" w:rsidRPr="000670FE" w:rsidRDefault="00784A32" w:rsidP="00354887">
            <w:pPr>
              <w:pStyle w:val="TAL"/>
            </w:pPr>
          </w:p>
        </w:tc>
        <w:tc>
          <w:tcPr>
            <w:tcW w:w="1134" w:type="dxa"/>
          </w:tcPr>
          <w:p w14:paraId="10910159" w14:textId="77777777" w:rsidR="00784A32" w:rsidRPr="000670FE" w:rsidRDefault="00784A32" w:rsidP="00354887">
            <w:pPr>
              <w:pStyle w:val="TAL"/>
            </w:pPr>
          </w:p>
        </w:tc>
      </w:tr>
      <w:tr w:rsidR="00784A32" w:rsidRPr="000670FE" w14:paraId="21182255" w14:textId="77777777" w:rsidTr="00354887">
        <w:tc>
          <w:tcPr>
            <w:tcW w:w="2835" w:type="dxa"/>
          </w:tcPr>
          <w:p w14:paraId="1F8DE4E0"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21921867" w14:textId="77777777" w:rsidR="00784A32" w:rsidRPr="000670FE" w:rsidRDefault="00784A32" w:rsidP="00354887">
            <w:pPr>
              <w:pStyle w:val="TAL"/>
              <w:keepNext w:val="0"/>
              <w:keepLines w:val="0"/>
            </w:pPr>
            <w:r w:rsidRPr="000670FE">
              <w:rPr>
                <w:szCs w:val="18"/>
              </w:rPr>
              <w:t>"4294967295"</w:t>
            </w:r>
          </w:p>
        </w:tc>
        <w:tc>
          <w:tcPr>
            <w:tcW w:w="2126" w:type="dxa"/>
            <w:tcBorders>
              <w:top w:val="single" w:sz="4" w:space="0" w:color="auto"/>
              <w:bottom w:val="single" w:sz="4" w:space="0" w:color="auto"/>
            </w:tcBorders>
          </w:tcPr>
          <w:p w14:paraId="7CBEF5A4" w14:textId="77777777" w:rsidR="00784A32" w:rsidRPr="000670FE" w:rsidRDefault="00784A32" w:rsidP="00354887">
            <w:pPr>
              <w:pStyle w:val="TAL"/>
            </w:pPr>
          </w:p>
        </w:tc>
        <w:tc>
          <w:tcPr>
            <w:tcW w:w="1418" w:type="dxa"/>
          </w:tcPr>
          <w:p w14:paraId="44E286B2" w14:textId="77777777" w:rsidR="00784A32" w:rsidRPr="000670FE" w:rsidRDefault="00784A32" w:rsidP="00354887">
            <w:pPr>
              <w:pStyle w:val="TAL"/>
            </w:pPr>
          </w:p>
        </w:tc>
        <w:tc>
          <w:tcPr>
            <w:tcW w:w="1134" w:type="dxa"/>
          </w:tcPr>
          <w:p w14:paraId="415626B7" w14:textId="77777777" w:rsidR="00784A32" w:rsidRPr="000670FE" w:rsidRDefault="00784A32" w:rsidP="00354887">
            <w:pPr>
              <w:pStyle w:val="TAL"/>
            </w:pPr>
          </w:p>
        </w:tc>
      </w:tr>
      <w:tr w:rsidR="00784A32" w:rsidRPr="000670FE" w14:paraId="46720123" w14:textId="77777777" w:rsidTr="00354887">
        <w:tc>
          <w:tcPr>
            <w:tcW w:w="2835" w:type="dxa"/>
          </w:tcPr>
          <w:p w14:paraId="35E9E747"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695A64CF"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4BDA471E" w14:textId="77777777" w:rsidR="00784A32" w:rsidRPr="000670FE" w:rsidRDefault="00784A32" w:rsidP="00354887">
            <w:pPr>
              <w:pStyle w:val="TAL"/>
            </w:pPr>
          </w:p>
        </w:tc>
        <w:tc>
          <w:tcPr>
            <w:tcW w:w="1418" w:type="dxa"/>
          </w:tcPr>
          <w:p w14:paraId="0FE735A6" w14:textId="77777777" w:rsidR="00784A32" w:rsidRPr="000670FE" w:rsidRDefault="00784A32" w:rsidP="00354887">
            <w:pPr>
              <w:pStyle w:val="TAL"/>
            </w:pPr>
          </w:p>
        </w:tc>
        <w:tc>
          <w:tcPr>
            <w:tcW w:w="1134" w:type="dxa"/>
          </w:tcPr>
          <w:p w14:paraId="3401DC6D" w14:textId="77777777" w:rsidR="00784A32" w:rsidRPr="000670FE" w:rsidRDefault="00784A32" w:rsidP="00354887">
            <w:pPr>
              <w:pStyle w:val="TAL"/>
            </w:pPr>
          </w:p>
        </w:tc>
      </w:tr>
      <w:tr w:rsidR="00784A32" w:rsidRPr="000670FE" w14:paraId="02FF3FF9" w14:textId="77777777" w:rsidTr="00354887">
        <w:tc>
          <w:tcPr>
            <w:tcW w:w="2835" w:type="dxa"/>
          </w:tcPr>
          <w:p w14:paraId="1EA276C1"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59B29830"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33854D9E" w14:textId="77777777" w:rsidR="00784A32" w:rsidRPr="000670FE" w:rsidRDefault="00784A32" w:rsidP="00354887">
            <w:pPr>
              <w:pStyle w:val="TAL"/>
            </w:pPr>
          </w:p>
        </w:tc>
        <w:tc>
          <w:tcPr>
            <w:tcW w:w="1418" w:type="dxa"/>
          </w:tcPr>
          <w:p w14:paraId="1BFF7A9F" w14:textId="77777777" w:rsidR="00784A32" w:rsidRPr="000670FE" w:rsidRDefault="00784A32" w:rsidP="00354887">
            <w:pPr>
              <w:pStyle w:val="TAL"/>
            </w:pPr>
          </w:p>
        </w:tc>
        <w:tc>
          <w:tcPr>
            <w:tcW w:w="1134" w:type="dxa"/>
          </w:tcPr>
          <w:p w14:paraId="330FDF88" w14:textId="77777777" w:rsidR="00784A32" w:rsidRPr="000670FE" w:rsidRDefault="00784A32" w:rsidP="00354887">
            <w:pPr>
              <w:pStyle w:val="TAL"/>
            </w:pPr>
          </w:p>
        </w:tc>
      </w:tr>
      <w:tr w:rsidR="00784A32" w:rsidRPr="000670FE" w14:paraId="676FBE3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545E596"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58572D4"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5B92F67F"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30074AE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D1D89D" w14:textId="77777777" w:rsidR="00784A32" w:rsidRPr="000670FE" w:rsidRDefault="00784A32" w:rsidP="00354887">
            <w:pPr>
              <w:pStyle w:val="TAL"/>
            </w:pPr>
          </w:p>
        </w:tc>
      </w:tr>
    </w:tbl>
    <w:p w14:paraId="44E08916" w14:textId="77777777" w:rsidR="00784A32" w:rsidRPr="000670FE" w:rsidRDefault="00784A32" w:rsidP="00784A32">
      <w:pPr>
        <w:rPr>
          <w:lang w:eastAsia="ja-JP"/>
        </w:rPr>
      </w:pPr>
    </w:p>
    <w:p w14:paraId="74F7F3AB" w14:textId="77777777" w:rsidR="00784A32" w:rsidRPr="000670FE" w:rsidRDefault="00784A32" w:rsidP="00784A32">
      <w:pPr>
        <w:pStyle w:val="TH"/>
      </w:pPr>
      <w:r w:rsidRPr="000670FE">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73AFE35" w14:textId="77777777" w:rsidTr="00354887">
        <w:tc>
          <w:tcPr>
            <w:tcW w:w="9639" w:type="dxa"/>
            <w:gridSpan w:val="5"/>
          </w:tcPr>
          <w:p w14:paraId="674BEFCA" w14:textId="77777777" w:rsidR="00784A32" w:rsidRPr="000670FE" w:rsidRDefault="00784A32" w:rsidP="00354887">
            <w:pPr>
              <w:pStyle w:val="TAL"/>
            </w:pPr>
            <w:r w:rsidRPr="000670FE">
              <w:t>Derivation Path: TS 36.579-1 [2], Table 5.5.2.11-1, condition MCVIDEO</w:t>
            </w:r>
          </w:p>
        </w:tc>
      </w:tr>
      <w:tr w:rsidR="00784A32" w:rsidRPr="000670FE" w14:paraId="55F818AD" w14:textId="77777777" w:rsidTr="00354887">
        <w:tc>
          <w:tcPr>
            <w:tcW w:w="2835" w:type="dxa"/>
          </w:tcPr>
          <w:p w14:paraId="5D3731AF" w14:textId="77777777" w:rsidR="00784A32" w:rsidRPr="000670FE" w:rsidRDefault="00784A32" w:rsidP="00354887">
            <w:pPr>
              <w:pStyle w:val="TAH"/>
            </w:pPr>
            <w:r w:rsidRPr="000670FE">
              <w:t>Information Element</w:t>
            </w:r>
          </w:p>
        </w:tc>
        <w:tc>
          <w:tcPr>
            <w:tcW w:w="2126" w:type="dxa"/>
          </w:tcPr>
          <w:p w14:paraId="2979FF23" w14:textId="77777777" w:rsidR="00784A32" w:rsidRPr="000670FE" w:rsidRDefault="00784A32" w:rsidP="00354887">
            <w:pPr>
              <w:pStyle w:val="TAH"/>
            </w:pPr>
            <w:r w:rsidRPr="000670FE">
              <w:t>Value/remark</w:t>
            </w:r>
          </w:p>
        </w:tc>
        <w:tc>
          <w:tcPr>
            <w:tcW w:w="2126" w:type="dxa"/>
            <w:tcBorders>
              <w:bottom w:val="single" w:sz="4" w:space="0" w:color="auto"/>
            </w:tcBorders>
          </w:tcPr>
          <w:p w14:paraId="483D9F28" w14:textId="77777777" w:rsidR="00784A32" w:rsidRPr="000670FE" w:rsidRDefault="00784A32" w:rsidP="00354887">
            <w:pPr>
              <w:pStyle w:val="TAH"/>
            </w:pPr>
            <w:r w:rsidRPr="000670FE">
              <w:t>Comment</w:t>
            </w:r>
          </w:p>
        </w:tc>
        <w:tc>
          <w:tcPr>
            <w:tcW w:w="1418" w:type="dxa"/>
          </w:tcPr>
          <w:p w14:paraId="7F0F9945" w14:textId="77777777" w:rsidR="00784A32" w:rsidRPr="000670FE" w:rsidRDefault="00784A32" w:rsidP="00354887">
            <w:pPr>
              <w:pStyle w:val="TAH"/>
            </w:pPr>
            <w:r w:rsidRPr="000670FE">
              <w:t>Reference</w:t>
            </w:r>
          </w:p>
        </w:tc>
        <w:tc>
          <w:tcPr>
            <w:tcW w:w="1134" w:type="dxa"/>
          </w:tcPr>
          <w:p w14:paraId="1477E0CF" w14:textId="77777777" w:rsidR="00784A32" w:rsidRPr="000670FE" w:rsidRDefault="00784A32" w:rsidP="00354887">
            <w:pPr>
              <w:pStyle w:val="TAH"/>
            </w:pPr>
            <w:r w:rsidRPr="000670FE">
              <w:t>Condition</w:t>
            </w:r>
          </w:p>
        </w:tc>
      </w:tr>
      <w:tr w:rsidR="00784A32" w:rsidRPr="000670FE" w14:paraId="52FB0124" w14:textId="77777777" w:rsidTr="00354887">
        <w:tc>
          <w:tcPr>
            <w:tcW w:w="2835" w:type="dxa"/>
            <w:tcBorders>
              <w:top w:val="single" w:sz="4" w:space="0" w:color="auto"/>
              <w:left w:val="single" w:sz="4" w:space="0" w:color="auto"/>
              <w:bottom w:val="single" w:sz="4" w:space="0" w:color="auto"/>
              <w:right w:val="single" w:sz="4" w:space="0" w:color="auto"/>
            </w:tcBorders>
          </w:tcPr>
          <w:p w14:paraId="29D77685"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49EAA5B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E3DE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5EE0EF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8BFD92A" w14:textId="77777777" w:rsidR="00784A32" w:rsidRPr="000670FE" w:rsidRDefault="00784A32" w:rsidP="00354887">
            <w:pPr>
              <w:pStyle w:val="TAL"/>
            </w:pPr>
          </w:p>
        </w:tc>
      </w:tr>
      <w:tr w:rsidR="00784A32" w:rsidRPr="000670FE" w14:paraId="7C964FB6" w14:textId="77777777" w:rsidTr="00354887">
        <w:tc>
          <w:tcPr>
            <w:tcW w:w="2835" w:type="dxa"/>
            <w:tcBorders>
              <w:top w:val="single" w:sz="4" w:space="0" w:color="auto"/>
              <w:left w:val="single" w:sz="4" w:space="0" w:color="auto"/>
              <w:bottom w:val="single" w:sz="4" w:space="0" w:color="auto"/>
              <w:right w:val="single" w:sz="4" w:space="0" w:color="auto"/>
            </w:tcBorders>
          </w:tcPr>
          <w:p w14:paraId="0267969A"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09413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18192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089B7C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E5CE3A6" w14:textId="77777777" w:rsidR="00784A32" w:rsidRPr="000670FE" w:rsidRDefault="00784A32" w:rsidP="00354887">
            <w:pPr>
              <w:pStyle w:val="TAL"/>
            </w:pPr>
          </w:p>
        </w:tc>
      </w:tr>
      <w:tr w:rsidR="00784A32" w:rsidRPr="000670FE" w14:paraId="5ABE3E27" w14:textId="77777777" w:rsidTr="00354887">
        <w:tc>
          <w:tcPr>
            <w:tcW w:w="2835" w:type="dxa"/>
            <w:tcBorders>
              <w:top w:val="single" w:sz="4" w:space="0" w:color="auto"/>
              <w:left w:val="single" w:sz="4" w:space="0" w:color="auto"/>
              <w:bottom w:val="single" w:sz="4" w:space="0" w:color="auto"/>
              <w:right w:val="single" w:sz="4" w:space="0" w:color="auto"/>
            </w:tcBorders>
          </w:tcPr>
          <w:p w14:paraId="2D7CF56D"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2DE0174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8E935D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C2498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C69A9" w14:textId="77777777" w:rsidR="00784A32" w:rsidRPr="000670FE" w:rsidRDefault="00784A32" w:rsidP="00354887">
            <w:pPr>
              <w:pStyle w:val="TAL"/>
            </w:pPr>
          </w:p>
        </w:tc>
      </w:tr>
      <w:tr w:rsidR="00784A32" w:rsidRPr="000670FE" w14:paraId="5AAF86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F633C21"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068F4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FB3C06E"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5DEA1EC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AC1BB2" w14:textId="77777777" w:rsidR="00784A32" w:rsidRPr="000670FE" w:rsidRDefault="00784A32" w:rsidP="00354887">
            <w:pPr>
              <w:pStyle w:val="TAL"/>
            </w:pPr>
          </w:p>
        </w:tc>
      </w:tr>
      <w:tr w:rsidR="00784A32" w:rsidRPr="000670FE" w14:paraId="1D9AC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CAD2FB" w14:textId="77777777" w:rsidR="00784A32" w:rsidRPr="000670FE" w:rsidDel="00C10A45" w:rsidRDefault="00784A32" w:rsidP="00354887">
            <w:pPr>
              <w:pStyle w:val="TAL"/>
              <w:rPr>
                <w:b/>
                <w:bCs/>
              </w:rPr>
            </w:pPr>
            <w:r w:rsidRPr="000670FE">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0C9A4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87B7B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99FAF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1097C2" w14:textId="77777777" w:rsidR="00784A32" w:rsidRPr="000670FE" w:rsidRDefault="00784A32" w:rsidP="00354887">
            <w:pPr>
              <w:pStyle w:val="TAL"/>
            </w:pPr>
          </w:p>
        </w:tc>
      </w:tr>
      <w:tr w:rsidR="00784A32" w:rsidRPr="000670FE" w14:paraId="12514D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5C64122"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BD8959"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F4AE68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7BE3E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E1DFBE" w14:textId="77777777" w:rsidR="00784A32" w:rsidRPr="000670FE" w:rsidRDefault="00784A32" w:rsidP="00354887">
            <w:pPr>
              <w:pStyle w:val="TAL"/>
            </w:pPr>
          </w:p>
        </w:tc>
      </w:tr>
      <w:tr w:rsidR="00784A32" w:rsidRPr="000670FE" w14:paraId="294E4CA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4271EAA" w14:textId="77777777" w:rsidR="00784A32" w:rsidRPr="000670FE" w:rsidRDefault="00784A32" w:rsidP="00354887">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BD047F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0665B6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CE26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9ACA44" w14:textId="77777777" w:rsidR="00784A32" w:rsidRPr="000670FE" w:rsidRDefault="00784A32" w:rsidP="00354887">
            <w:pPr>
              <w:pStyle w:val="TAL"/>
            </w:pPr>
          </w:p>
        </w:tc>
      </w:tr>
      <w:tr w:rsidR="00784A32" w:rsidRPr="000670FE" w14:paraId="445BD00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BDE594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132F96"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67157BE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4075FD"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49FB2F8B" w14:textId="77777777" w:rsidR="00784A32" w:rsidRPr="000670FE" w:rsidRDefault="00784A32" w:rsidP="00354887">
            <w:pPr>
              <w:pStyle w:val="TAL"/>
            </w:pPr>
          </w:p>
        </w:tc>
      </w:tr>
      <w:tr w:rsidR="00784A32" w:rsidRPr="000670FE" w14:paraId="1B6FE7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1483892"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AEE9F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3529A06"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2EBA43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85349" w14:textId="77777777" w:rsidR="00784A32" w:rsidRPr="000670FE" w:rsidRDefault="00784A32" w:rsidP="00354887">
            <w:pPr>
              <w:pStyle w:val="TAL"/>
            </w:pPr>
          </w:p>
        </w:tc>
      </w:tr>
      <w:tr w:rsidR="00784A32" w:rsidRPr="000670FE" w14:paraId="6E74A6A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F20F864"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E5DBE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3158D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2A5E5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71090A" w14:textId="77777777" w:rsidR="00784A32" w:rsidRPr="000670FE" w:rsidRDefault="00784A32" w:rsidP="00354887">
            <w:pPr>
              <w:pStyle w:val="TAL"/>
            </w:pPr>
          </w:p>
        </w:tc>
      </w:tr>
      <w:tr w:rsidR="00784A32" w:rsidRPr="000670FE" w14:paraId="654C7A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C29AB89"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A66509"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4B7EE1E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AE7B9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9C85408" w14:textId="77777777" w:rsidR="00784A32" w:rsidRPr="000670FE" w:rsidRDefault="00784A32" w:rsidP="00354887">
            <w:pPr>
              <w:pStyle w:val="TAL"/>
            </w:pPr>
          </w:p>
        </w:tc>
      </w:tr>
      <w:tr w:rsidR="00784A32" w:rsidRPr="000670FE" w14:paraId="70D22C8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1FB67DB"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CC1EA3"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05C04A8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F6F0EF"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6885D1E5" w14:textId="77777777" w:rsidR="00784A32" w:rsidRPr="000670FE" w:rsidRDefault="00784A32" w:rsidP="00354887">
            <w:pPr>
              <w:pStyle w:val="TAL"/>
            </w:pPr>
          </w:p>
        </w:tc>
      </w:tr>
    </w:tbl>
    <w:p w14:paraId="4A045924" w14:textId="77777777" w:rsidR="00784A32" w:rsidRPr="000670FE" w:rsidRDefault="00784A32" w:rsidP="00784A32"/>
    <w:p w14:paraId="23DCA933" w14:textId="77777777" w:rsidR="00784A32" w:rsidRPr="000670FE" w:rsidRDefault="00784A32" w:rsidP="00784A32">
      <w:pPr>
        <w:pStyle w:val="TH"/>
      </w:pPr>
      <w:r w:rsidRPr="000670FE">
        <w:t>Table 5.3.3.3-13: MCVideo-INFO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0ABA856" w14:textId="77777777" w:rsidTr="00354887">
        <w:tc>
          <w:tcPr>
            <w:tcW w:w="9639" w:type="dxa"/>
            <w:gridSpan w:val="5"/>
          </w:tcPr>
          <w:p w14:paraId="6353CB50" w14:textId="77777777" w:rsidR="00784A32" w:rsidRPr="000670FE" w:rsidRDefault="00784A32" w:rsidP="00354887">
            <w:pPr>
              <w:pStyle w:val="TAL"/>
            </w:pPr>
            <w:r w:rsidRPr="000670FE">
              <w:t>Derivation Path: TS 36.579-1 [2], Table 5.5.3.2.1-3</w:t>
            </w:r>
          </w:p>
        </w:tc>
      </w:tr>
      <w:tr w:rsidR="00784A32" w:rsidRPr="000670FE" w14:paraId="72E6BBE4" w14:textId="77777777" w:rsidTr="00354887">
        <w:tc>
          <w:tcPr>
            <w:tcW w:w="2835" w:type="dxa"/>
          </w:tcPr>
          <w:p w14:paraId="7465B0C6" w14:textId="77777777" w:rsidR="00784A32" w:rsidRPr="000670FE" w:rsidRDefault="00784A32" w:rsidP="00354887">
            <w:pPr>
              <w:pStyle w:val="TAH"/>
            </w:pPr>
            <w:r w:rsidRPr="000670FE">
              <w:t>Information Element</w:t>
            </w:r>
          </w:p>
        </w:tc>
        <w:tc>
          <w:tcPr>
            <w:tcW w:w="2126" w:type="dxa"/>
          </w:tcPr>
          <w:p w14:paraId="7C3B8B58" w14:textId="77777777" w:rsidR="00784A32" w:rsidRPr="000670FE" w:rsidRDefault="00784A32" w:rsidP="00354887">
            <w:pPr>
              <w:pStyle w:val="TAH"/>
            </w:pPr>
            <w:r w:rsidRPr="000670FE">
              <w:t>Value/remark</w:t>
            </w:r>
          </w:p>
        </w:tc>
        <w:tc>
          <w:tcPr>
            <w:tcW w:w="2126" w:type="dxa"/>
          </w:tcPr>
          <w:p w14:paraId="135DB312" w14:textId="77777777" w:rsidR="00784A32" w:rsidRPr="000670FE" w:rsidRDefault="00784A32" w:rsidP="00354887">
            <w:pPr>
              <w:pStyle w:val="TAH"/>
            </w:pPr>
            <w:r w:rsidRPr="000670FE">
              <w:t>Comment</w:t>
            </w:r>
          </w:p>
        </w:tc>
        <w:tc>
          <w:tcPr>
            <w:tcW w:w="1418" w:type="dxa"/>
          </w:tcPr>
          <w:p w14:paraId="0CAB7602" w14:textId="77777777" w:rsidR="00784A32" w:rsidRPr="000670FE" w:rsidRDefault="00784A32" w:rsidP="00354887">
            <w:pPr>
              <w:pStyle w:val="TAH"/>
            </w:pPr>
            <w:r w:rsidRPr="000670FE">
              <w:t>Reference</w:t>
            </w:r>
          </w:p>
        </w:tc>
        <w:tc>
          <w:tcPr>
            <w:tcW w:w="1134" w:type="dxa"/>
          </w:tcPr>
          <w:p w14:paraId="28DAF49C" w14:textId="77777777" w:rsidR="00784A32" w:rsidRPr="000670FE" w:rsidRDefault="00784A32" w:rsidP="00354887">
            <w:pPr>
              <w:pStyle w:val="TAH"/>
            </w:pPr>
            <w:r w:rsidRPr="000670FE">
              <w:t>Condition</w:t>
            </w:r>
          </w:p>
        </w:tc>
      </w:tr>
      <w:tr w:rsidR="00784A32" w:rsidRPr="000670FE" w14:paraId="57C56BAE" w14:textId="77777777" w:rsidTr="00354887">
        <w:tc>
          <w:tcPr>
            <w:tcW w:w="2835" w:type="dxa"/>
            <w:vAlign w:val="center"/>
          </w:tcPr>
          <w:p w14:paraId="18C31503" w14:textId="77777777" w:rsidR="00784A32" w:rsidRPr="000670FE" w:rsidRDefault="00784A32" w:rsidP="00354887">
            <w:pPr>
              <w:pStyle w:val="TAL"/>
            </w:pPr>
            <w:r w:rsidRPr="000670FE">
              <w:t>mcvideoinfo</w:t>
            </w:r>
          </w:p>
        </w:tc>
        <w:tc>
          <w:tcPr>
            <w:tcW w:w="2126" w:type="dxa"/>
          </w:tcPr>
          <w:p w14:paraId="0F09DF3F" w14:textId="77777777" w:rsidR="00784A32" w:rsidRPr="000670FE" w:rsidRDefault="00784A32" w:rsidP="00354887">
            <w:pPr>
              <w:pStyle w:val="TAL"/>
            </w:pPr>
          </w:p>
        </w:tc>
        <w:tc>
          <w:tcPr>
            <w:tcW w:w="2126" w:type="dxa"/>
            <w:tcBorders>
              <w:bottom w:val="single" w:sz="4" w:space="0" w:color="auto"/>
            </w:tcBorders>
          </w:tcPr>
          <w:p w14:paraId="08C62E7C" w14:textId="77777777" w:rsidR="00784A32" w:rsidRPr="000670FE" w:rsidRDefault="00784A32" w:rsidP="00354887">
            <w:pPr>
              <w:pStyle w:val="TAL"/>
            </w:pPr>
          </w:p>
        </w:tc>
        <w:tc>
          <w:tcPr>
            <w:tcW w:w="1418" w:type="dxa"/>
          </w:tcPr>
          <w:p w14:paraId="35F2002C" w14:textId="77777777" w:rsidR="00784A32" w:rsidRPr="000670FE" w:rsidRDefault="00784A32" w:rsidP="00354887">
            <w:pPr>
              <w:pStyle w:val="TAL"/>
            </w:pPr>
          </w:p>
        </w:tc>
        <w:tc>
          <w:tcPr>
            <w:tcW w:w="1134" w:type="dxa"/>
            <w:vAlign w:val="bottom"/>
          </w:tcPr>
          <w:p w14:paraId="1FFD6982" w14:textId="77777777" w:rsidR="00784A32" w:rsidRPr="000670FE" w:rsidRDefault="00784A32" w:rsidP="00354887">
            <w:pPr>
              <w:pStyle w:val="TAL"/>
            </w:pPr>
          </w:p>
        </w:tc>
      </w:tr>
      <w:tr w:rsidR="00784A32" w:rsidRPr="000670FE" w14:paraId="588EA640" w14:textId="77777777" w:rsidTr="00354887">
        <w:tc>
          <w:tcPr>
            <w:tcW w:w="2835" w:type="dxa"/>
            <w:vAlign w:val="center"/>
          </w:tcPr>
          <w:p w14:paraId="4BC0C8AE" w14:textId="77777777" w:rsidR="00784A32" w:rsidRPr="000670FE" w:rsidRDefault="00784A32" w:rsidP="00354887">
            <w:pPr>
              <w:pStyle w:val="TAL"/>
            </w:pPr>
            <w:r w:rsidRPr="000670FE">
              <w:t xml:space="preserve">  mcvideo-Params</w:t>
            </w:r>
          </w:p>
        </w:tc>
        <w:tc>
          <w:tcPr>
            <w:tcW w:w="2126" w:type="dxa"/>
          </w:tcPr>
          <w:p w14:paraId="3DDF8637" w14:textId="77777777" w:rsidR="00784A32" w:rsidRPr="000670FE" w:rsidRDefault="00784A32" w:rsidP="00354887">
            <w:pPr>
              <w:pStyle w:val="TAL"/>
            </w:pPr>
          </w:p>
        </w:tc>
        <w:tc>
          <w:tcPr>
            <w:tcW w:w="2126" w:type="dxa"/>
            <w:tcBorders>
              <w:bottom w:val="single" w:sz="4" w:space="0" w:color="auto"/>
            </w:tcBorders>
          </w:tcPr>
          <w:p w14:paraId="432CBF00" w14:textId="77777777" w:rsidR="00784A32" w:rsidRPr="000670FE" w:rsidRDefault="00784A32" w:rsidP="00354887">
            <w:pPr>
              <w:pStyle w:val="TAL"/>
            </w:pPr>
          </w:p>
        </w:tc>
        <w:tc>
          <w:tcPr>
            <w:tcW w:w="1418" w:type="dxa"/>
          </w:tcPr>
          <w:p w14:paraId="26A846BB" w14:textId="77777777" w:rsidR="00784A32" w:rsidRPr="000670FE" w:rsidRDefault="00784A32" w:rsidP="00354887">
            <w:pPr>
              <w:pStyle w:val="TAL"/>
            </w:pPr>
          </w:p>
        </w:tc>
        <w:tc>
          <w:tcPr>
            <w:tcW w:w="1134" w:type="dxa"/>
            <w:vAlign w:val="bottom"/>
          </w:tcPr>
          <w:p w14:paraId="20AE44B5" w14:textId="77777777" w:rsidR="00784A32" w:rsidRPr="000670FE" w:rsidRDefault="00784A32" w:rsidP="00354887">
            <w:pPr>
              <w:pStyle w:val="TAL"/>
            </w:pPr>
          </w:p>
        </w:tc>
      </w:tr>
      <w:tr w:rsidR="00784A32" w:rsidRPr="000670FE" w14:paraId="626986EA" w14:textId="77777777" w:rsidTr="00354887">
        <w:tc>
          <w:tcPr>
            <w:tcW w:w="2835" w:type="dxa"/>
            <w:vAlign w:val="center"/>
          </w:tcPr>
          <w:p w14:paraId="738CBE90" w14:textId="77777777" w:rsidR="00784A32" w:rsidRPr="000670FE" w:rsidRDefault="00784A32" w:rsidP="00354887">
            <w:pPr>
              <w:pStyle w:val="TAL"/>
            </w:pPr>
            <w:r w:rsidRPr="000670FE">
              <w:t xml:space="preserve">    mcvideo-request-uri</w:t>
            </w:r>
          </w:p>
        </w:tc>
        <w:tc>
          <w:tcPr>
            <w:tcW w:w="2126" w:type="dxa"/>
          </w:tcPr>
          <w:p w14:paraId="797787EE" w14:textId="77777777" w:rsidR="00784A32" w:rsidRPr="000670FE" w:rsidRDefault="00806B2F" w:rsidP="00806B2F">
            <w:pPr>
              <w:pStyle w:val="TAL"/>
            </w:pPr>
            <w:r w:rsidRPr="000670FE">
              <w:rPr>
                <w:rFonts w:cs="Arial"/>
                <w:color w:val="000000"/>
              </w:rPr>
              <w:t>px_MCVideo_ID_User_A</w:t>
            </w:r>
          </w:p>
        </w:tc>
        <w:tc>
          <w:tcPr>
            <w:tcW w:w="2126" w:type="dxa"/>
            <w:tcBorders>
              <w:bottom w:val="single" w:sz="4" w:space="0" w:color="auto"/>
            </w:tcBorders>
          </w:tcPr>
          <w:p w14:paraId="79A6ABC5" w14:textId="77777777" w:rsidR="00784A32" w:rsidRPr="000670FE" w:rsidRDefault="00784A32" w:rsidP="00354887">
            <w:pPr>
              <w:pStyle w:val="TAL"/>
            </w:pPr>
          </w:p>
        </w:tc>
        <w:tc>
          <w:tcPr>
            <w:tcW w:w="1418" w:type="dxa"/>
          </w:tcPr>
          <w:p w14:paraId="0A189D94" w14:textId="77777777" w:rsidR="00784A32" w:rsidRPr="000670FE" w:rsidRDefault="00784A32" w:rsidP="00354887">
            <w:pPr>
              <w:pStyle w:val="TAL"/>
            </w:pPr>
          </w:p>
        </w:tc>
        <w:tc>
          <w:tcPr>
            <w:tcW w:w="1134" w:type="dxa"/>
            <w:vAlign w:val="bottom"/>
          </w:tcPr>
          <w:p w14:paraId="6D61F7BA" w14:textId="77777777" w:rsidR="00784A32" w:rsidRPr="000670FE" w:rsidRDefault="00784A32" w:rsidP="00354887">
            <w:pPr>
              <w:pStyle w:val="TAL"/>
            </w:pPr>
          </w:p>
        </w:tc>
      </w:tr>
    </w:tbl>
    <w:p w14:paraId="0569B207" w14:textId="77777777" w:rsidR="00784A32" w:rsidRPr="000670FE" w:rsidRDefault="00784A32" w:rsidP="00784A32"/>
    <w:p w14:paraId="42DF630D" w14:textId="77777777" w:rsidR="00784A32" w:rsidRPr="000670FE" w:rsidRDefault="00784A32" w:rsidP="00784A32">
      <w:pPr>
        <w:pStyle w:val="TH"/>
      </w:pPr>
      <w:r w:rsidRPr="000670FE">
        <w:t>Table 5.3.3.3-14: PIDF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BAB03F7" w14:textId="77777777" w:rsidTr="00354887">
        <w:tc>
          <w:tcPr>
            <w:tcW w:w="9639" w:type="dxa"/>
            <w:gridSpan w:val="5"/>
          </w:tcPr>
          <w:p w14:paraId="0EE7BF85" w14:textId="77777777" w:rsidR="00784A32" w:rsidRPr="000670FE" w:rsidRDefault="00784A32" w:rsidP="00354887">
            <w:pPr>
              <w:pStyle w:val="TAL"/>
            </w:pPr>
            <w:r w:rsidRPr="000670FE">
              <w:t>Derivation Path: TS 36.579-1 [2], Table 5.5.3.5-3</w:t>
            </w:r>
          </w:p>
        </w:tc>
      </w:tr>
      <w:tr w:rsidR="00784A32" w:rsidRPr="000670FE" w14:paraId="7E2BD985" w14:textId="77777777" w:rsidTr="00354887">
        <w:tc>
          <w:tcPr>
            <w:tcW w:w="2835" w:type="dxa"/>
          </w:tcPr>
          <w:p w14:paraId="1AC412D8" w14:textId="77777777" w:rsidR="00784A32" w:rsidRPr="000670FE" w:rsidRDefault="00784A32" w:rsidP="00354887">
            <w:pPr>
              <w:pStyle w:val="TAH"/>
            </w:pPr>
            <w:r w:rsidRPr="000670FE">
              <w:t>Information Element</w:t>
            </w:r>
          </w:p>
        </w:tc>
        <w:tc>
          <w:tcPr>
            <w:tcW w:w="2126" w:type="dxa"/>
          </w:tcPr>
          <w:p w14:paraId="6F13A289" w14:textId="77777777" w:rsidR="00784A32" w:rsidRPr="000670FE" w:rsidRDefault="00784A32" w:rsidP="00354887">
            <w:pPr>
              <w:pStyle w:val="TAH"/>
            </w:pPr>
            <w:r w:rsidRPr="000670FE">
              <w:t>Value/remark</w:t>
            </w:r>
          </w:p>
        </w:tc>
        <w:tc>
          <w:tcPr>
            <w:tcW w:w="2126" w:type="dxa"/>
          </w:tcPr>
          <w:p w14:paraId="5F4F5934" w14:textId="77777777" w:rsidR="00784A32" w:rsidRPr="000670FE" w:rsidRDefault="00784A32" w:rsidP="00354887">
            <w:pPr>
              <w:pStyle w:val="TAH"/>
            </w:pPr>
            <w:r w:rsidRPr="000670FE">
              <w:t>Comment</w:t>
            </w:r>
          </w:p>
        </w:tc>
        <w:tc>
          <w:tcPr>
            <w:tcW w:w="1418" w:type="dxa"/>
          </w:tcPr>
          <w:p w14:paraId="021E0E6A" w14:textId="77777777" w:rsidR="00784A32" w:rsidRPr="000670FE" w:rsidRDefault="00784A32" w:rsidP="00354887">
            <w:pPr>
              <w:pStyle w:val="TAH"/>
            </w:pPr>
            <w:r w:rsidRPr="000670FE">
              <w:t>Reference</w:t>
            </w:r>
          </w:p>
        </w:tc>
        <w:tc>
          <w:tcPr>
            <w:tcW w:w="1134" w:type="dxa"/>
          </w:tcPr>
          <w:p w14:paraId="561BA8E9" w14:textId="77777777" w:rsidR="00784A32" w:rsidRPr="000670FE" w:rsidRDefault="00784A32" w:rsidP="00354887">
            <w:pPr>
              <w:pStyle w:val="TAH"/>
            </w:pPr>
            <w:r w:rsidRPr="000670FE">
              <w:t>Condition</w:t>
            </w:r>
          </w:p>
        </w:tc>
      </w:tr>
      <w:tr w:rsidR="00784A32" w:rsidRPr="000670FE" w14:paraId="2554BF15" w14:textId="77777777" w:rsidTr="00354887">
        <w:tc>
          <w:tcPr>
            <w:tcW w:w="2835" w:type="dxa"/>
            <w:vAlign w:val="center"/>
          </w:tcPr>
          <w:p w14:paraId="7344C337" w14:textId="77777777" w:rsidR="00784A32" w:rsidRPr="000670FE" w:rsidRDefault="00784A32" w:rsidP="00354887">
            <w:pPr>
              <w:pStyle w:val="TAL"/>
            </w:pPr>
            <w:r w:rsidRPr="000670FE">
              <w:t>presence entity</w:t>
            </w:r>
          </w:p>
        </w:tc>
        <w:tc>
          <w:tcPr>
            <w:tcW w:w="2126" w:type="dxa"/>
          </w:tcPr>
          <w:p w14:paraId="30021795" w14:textId="77777777" w:rsidR="00784A32" w:rsidRPr="000670FE" w:rsidRDefault="00784A32" w:rsidP="00354887">
            <w:pPr>
              <w:pStyle w:val="TAL"/>
            </w:pPr>
          </w:p>
        </w:tc>
        <w:tc>
          <w:tcPr>
            <w:tcW w:w="2126" w:type="dxa"/>
            <w:tcBorders>
              <w:bottom w:val="single" w:sz="4" w:space="0" w:color="auto"/>
            </w:tcBorders>
          </w:tcPr>
          <w:p w14:paraId="5B4F79AE" w14:textId="77777777" w:rsidR="00784A32" w:rsidRPr="000670FE" w:rsidRDefault="00784A32" w:rsidP="00354887">
            <w:pPr>
              <w:pStyle w:val="TAL"/>
            </w:pPr>
          </w:p>
        </w:tc>
        <w:tc>
          <w:tcPr>
            <w:tcW w:w="1418" w:type="dxa"/>
          </w:tcPr>
          <w:p w14:paraId="12FBFE27" w14:textId="77777777" w:rsidR="00784A32" w:rsidRPr="000670FE" w:rsidRDefault="00784A32" w:rsidP="00354887">
            <w:pPr>
              <w:pStyle w:val="TAL"/>
            </w:pPr>
          </w:p>
        </w:tc>
        <w:tc>
          <w:tcPr>
            <w:tcW w:w="1134" w:type="dxa"/>
            <w:vAlign w:val="bottom"/>
          </w:tcPr>
          <w:p w14:paraId="6851CDE5" w14:textId="77777777" w:rsidR="00784A32" w:rsidRPr="000670FE" w:rsidRDefault="00784A32" w:rsidP="00354887">
            <w:pPr>
              <w:pStyle w:val="TAL"/>
            </w:pPr>
          </w:p>
        </w:tc>
      </w:tr>
      <w:tr w:rsidR="00784A32" w:rsidRPr="000670FE" w14:paraId="3EC884C9" w14:textId="77777777" w:rsidTr="00354887">
        <w:tc>
          <w:tcPr>
            <w:tcW w:w="2835" w:type="dxa"/>
            <w:vAlign w:val="center"/>
          </w:tcPr>
          <w:p w14:paraId="3F3349E4" w14:textId="77777777" w:rsidR="00784A32" w:rsidRPr="000670FE" w:rsidRDefault="00784A32" w:rsidP="00354887">
            <w:pPr>
              <w:pStyle w:val="TAL"/>
            </w:pPr>
            <w:r w:rsidRPr="000670FE">
              <w:t xml:space="preserve">  tuple id</w:t>
            </w:r>
          </w:p>
        </w:tc>
        <w:tc>
          <w:tcPr>
            <w:tcW w:w="2126" w:type="dxa"/>
          </w:tcPr>
          <w:p w14:paraId="2DA691B0" w14:textId="77777777" w:rsidR="00784A32" w:rsidRPr="000670FE" w:rsidRDefault="00784A32" w:rsidP="00354887">
            <w:pPr>
              <w:pStyle w:val="TAL"/>
            </w:pPr>
          </w:p>
        </w:tc>
        <w:tc>
          <w:tcPr>
            <w:tcW w:w="2126" w:type="dxa"/>
            <w:tcBorders>
              <w:bottom w:val="single" w:sz="4" w:space="0" w:color="auto"/>
            </w:tcBorders>
          </w:tcPr>
          <w:p w14:paraId="6A2FC8F4" w14:textId="77777777" w:rsidR="00784A32" w:rsidRPr="000670FE" w:rsidRDefault="00784A32" w:rsidP="00354887">
            <w:pPr>
              <w:pStyle w:val="TAL"/>
            </w:pPr>
          </w:p>
        </w:tc>
        <w:tc>
          <w:tcPr>
            <w:tcW w:w="1418" w:type="dxa"/>
          </w:tcPr>
          <w:p w14:paraId="463D2570" w14:textId="77777777" w:rsidR="00784A32" w:rsidRPr="000670FE" w:rsidRDefault="00784A32" w:rsidP="00354887">
            <w:pPr>
              <w:pStyle w:val="TAL"/>
            </w:pPr>
          </w:p>
        </w:tc>
        <w:tc>
          <w:tcPr>
            <w:tcW w:w="1134" w:type="dxa"/>
            <w:vAlign w:val="bottom"/>
          </w:tcPr>
          <w:p w14:paraId="32D209A3" w14:textId="77777777" w:rsidR="00784A32" w:rsidRPr="000670FE" w:rsidRDefault="00784A32" w:rsidP="00354887">
            <w:pPr>
              <w:pStyle w:val="TAL"/>
            </w:pPr>
          </w:p>
        </w:tc>
      </w:tr>
      <w:tr w:rsidR="00784A32" w:rsidRPr="000670FE" w14:paraId="079D46A2" w14:textId="77777777" w:rsidTr="00354887">
        <w:tc>
          <w:tcPr>
            <w:tcW w:w="2835" w:type="dxa"/>
            <w:vAlign w:val="center"/>
          </w:tcPr>
          <w:p w14:paraId="2D9AF34E" w14:textId="77777777" w:rsidR="00784A32" w:rsidRPr="000670FE" w:rsidRDefault="00784A32" w:rsidP="00354887">
            <w:pPr>
              <w:pStyle w:val="TAL"/>
            </w:pPr>
            <w:r w:rsidRPr="000670FE">
              <w:t xml:space="preserve">    status</w:t>
            </w:r>
          </w:p>
        </w:tc>
        <w:tc>
          <w:tcPr>
            <w:tcW w:w="2126" w:type="dxa"/>
          </w:tcPr>
          <w:p w14:paraId="2C74BA79" w14:textId="77777777" w:rsidR="00784A32" w:rsidRPr="000670FE" w:rsidRDefault="00784A32" w:rsidP="00354887">
            <w:pPr>
              <w:pStyle w:val="TAL"/>
            </w:pPr>
          </w:p>
        </w:tc>
        <w:tc>
          <w:tcPr>
            <w:tcW w:w="2126" w:type="dxa"/>
          </w:tcPr>
          <w:p w14:paraId="15228435" w14:textId="77777777" w:rsidR="00784A32" w:rsidRPr="000670FE" w:rsidRDefault="00784A32" w:rsidP="00354887">
            <w:pPr>
              <w:pStyle w:val="TAL"/>
            </w:pPr>
          </w:p>
        </w:tc>
        <w:tc>
          <w:tcPr>
            <w:tcW w:w="1418" w:type="dxa"/>
          </w:tcPr>
          <w:p w14:paraId="6836AD55" w14:textId="77777777" w:rsidR="00784A32" w:rsidRPr="000670FE" w:rsidRDefault="00784A32" w:rsidP="00354887">
            <w:pPr>
              <w:pStyle w:val="TAL"/>
            </w:pPr>
          </w:p>
        </w:tc>
        <w:tc>
          <w:tcPr>
            <w:tcW w:w="1134" w:type="dxa"/>
            <w:vAlign w:val="bottom"/>
          </w:tcPr>
          <w:p w14:paraId="14A48C0B" w14:textId="77777777" w:rsidR="00784A32" w:rsidRPr="000670FE" w:rsidRDefault="00784A32" w:rsidP="00354887">
            <w:pPr>
              <w:pStyle w:val="TAL"/>
            </w:pPr>
          </w:p>
        </w:tc>
      </w:tr>
      <w:tr w:rsidR="00784A32" w:rsidRPr="000670FE" w14:paraId="730C824B" w14:textId="77777777" w:rsidTr="00354887">
        <w:tc>
          <w:tcPr>
            <w:tcW w:w="2835" w:type="dxa"/>
            <w:vAlign w:val="center"/>
          </w:tcPr>
          <w:p w14:paraId="37AB7704" w14:textId="77777777" w:rsidR="00784A32" w:rsidRPr="000670FE" w:rsidRDefault="00784A32" w:rsidP="00354887">
            <w:pPr>
              <w:pStyle w:val="TAL"/>
            </w:pPr>
            <w:r w:rsidRPr="000670FE">
              <w:t xml:space="preserve">      affiliation</w:t>
            </w:r>
          </w:p>
        </w:tc>
        <w:tc>
          <w:tcPr>
            <w:tcW w:w="2126" w:type="dxa"/>
          </w:tcPr>
          <w:p w14:paraId="480196D7" w14:textId="77777777" w:rsidR="00784A32" w:rsidRPr="000670FE" w:rsidRDefault="00784A32" w:rsidP="00354887">
            <w:pPr>
              <w:pStyle w:val="TAL"/>
            </w:pPr>
          </w:p>
        </w:tc>
        <w:tc>
          <w:tcPr>
            <w:tcW w:w="2126" w:type="dxa"/>
          </w:tcPr>
          <w:p w14:paraId="00048D67" w14:textId="77777777" w:rsidR="00784A32" w:rsidRPr="000670FE" w:rsidRDefault="00784A32" w:rsidP="00354887">
            <w:pPr>
              <w:pStyle w:val="TAL"/>
            </w:pPr>
          </w:p>
        </w:tc>
        <w:tc>
          <w:tcPr>
            <w:tcW w:w="1418" w:type="dxa"/>
          </w:tcPr>
          <w:p w14:paraId="49B14CFC" w14:textId="77777777" w:rsidR="00784A32" w:rsidRPr="000670FE" w:rsidRDefault="00784A32" w:rsidP="00354887">
            <w:pPr>
              <w:pStyle w:val="TAL"/>
            </w:pPr>
          </w:p>
        </w:tc>
        <w:tc>
          <w:tcPr>
            <w:tcW w:w="1134" w:type="dxa"/>
            <w:vAlign w:val="bottom"/>
          </w:tcPr>
          <w:p w14:paraId="31E32B9A" w14:textId="77777777" w:rsidR="00784A32" w:rsidRPr="000670FE" w:rsidRDefault="00784A32" w:rsidP="00354887">
            <w:pPr>
              <w:pStyle w:val="TAL"/>
            </w:pPr>
          </w:p>
        </w:tc>
      </w:tr>
      <w:tr w:rsidR="00784A32" w:rsidRPr="000670FE" w14:paraId="28C5B0FD" w14:textId="77777777" w:rsidTr="00354887">
        <w:tc>
          <w:tcPr>
            <w:tcW w:w="2835" w:type="dxa"/>
            <w:vAlign w:val="center"/>
          </w:tcPr>
          <w:p w14:paraId="41EF5ECC" w14:textId="77777777" w:rsidR="00784A32" w:rsidRPr="000670FE" w:rsidRDefault="00784A32" w:rsidP="00354887">
            <w:pPr>
              <w:pStyle w:val="TAL"/>
            </w:pPr>
            <w:r w:rsidRPr="000670FE">
              <w:t xml:space="preserve">        group</w:t>
            </w:r>
          </w:p>
        </w:tc>
        <w:tc>
          <w:tcPr>
            <w:tcW w:w="2126" w:type="dxa"/>
          </w:tcPr>
          <w:p w14:paraId="17149326" w14:textId="77777777" w:rsidR="00784A32" w:rsidRPr="000670FE" w:rsidRDefault="00784A32" w:rsidP="00354887">
            <w:pPr>
              <w:pStyle w:val="TAL"/>
            </w:pPr>
            <w:r w:rsidRPr="000670FE">
              <w:t>px_MCVideo_Group_D_ID</w:t>
            </w:r>
          </w:p>
        </w:tc>
        <w:tc>
          <w:tcPr>
            <w:tcW w:w="2126" w:type="dxa"/>
          </w:tcPr>
          <w:p w14:paraId="0B5DE6E2" w14:textId="77777777" w:rsidR="00784A32" w:rsidRPr="000670FE" w:rsidRDefault="00784A32" w:rsidP="00354887">
            <w:pPr>
              <w:pStyle w:val="TAL"/>
            </w:pPr>
          </w:p>
        </w:tc>
        <w:tc>
          <w:tcPr>
            <w:tcW w:w="1418" w:type="dxa"/>
          </w:tcPr>
          <w:p w14:paraId="2C6F29EB" w14:textId="77777777" w:rsidR="00784A32" w:rsidRPr="000670FE" w:rsidRDefault="00784A32" w:rsidP="00354887">
            <w:pPr>
              <w:pStyle w:val="TAL"/>
            </w:pPr>
          </w:p>
        </w:tc>
        <w:tc>
          <w:tcPr>
            <w:tcW w:w="1134" w:type="dxa"/>
            <w:vAlign w:val="bottom"/>
          </w:tcPr>
          <w:p w14:paraId="3FA7F097" w14:textId="77777777" w:rsidR="00784A32" w:rsidRPr="000670FE" w:rsidRDefault="00784A32" w:rsidP="00354887">
            <w:pPr>
              <w:pStyle w:val="TAL"/>
            </w:pPr>
          </w:p>
        </w:tc>
      </w:tr>
      <w:tr w:rsidR="00784A32" w:rsidRPr="000670FE" w14:paraId="2B1A60C1" w14:textId="77777777" w:rsidTr="00354887">
        <w:tc>
          <w:tcPr>
            <w:tcW w:w="2835" w:type="dxa"/>
            <w:vAlign w:val="center"/>
          </w:tcPr>
          <w:p w14:paraId="4323B579" w14:textId="77777777" w:rsidR="00784A32" w:rsidRPr="000670FE" w:rsidRDefault="00784A32" w:rsidP="00354887">
            <w:pPr>
              <w:pStyle w:val="TAL"/>
            </w:pPr>
            <w:r w:rsidRPr="000670FE">
              <w:t xml:space="preserve">        status</w:t>
            </w:r>
          </w:p>
        </w:tc>
        <w:tc>
          <w:tcPr>
            <w:tcW w:w="2126" w:type="dxa"/>
          </w:tcPr>
          <w:p w14:paraId="4BF5BB72" w14:textId="77777777" w:rsidR="00784A32" w:rsidRPr="000670FE" w:rsidRDefault="00784A32" w:rsidP="00354887">
            <w:pPr>
              <w:pStyle w:val="TAL"/>
            </w:pPr>
            <w:r w:rsidRPr="000670FE">
              <w:t>not present</w:t>
            </w:r>
          </w:p>
        </w:tc>
        <w:tc>
          <w:tcPr>
            <w:tcW w:w="2126" w:type="dxa"/>
          </w:tcPr>
          <w:p w14:paraId="2D24F21C" w14:textId="77777777" w:rsidR="00784A32" w:rsidRPr="000670FE" w:rsidRDefault="00784A32" w:rsidP="00354887">
            <w:pPr>
              <w:pStyle w:val="TAL"/>
            </w:pPr>
          </w:p>
        </w:tc>
        <w:tc>
          <w:tcPr>
            <w:tcW w:w="1418" w:type="dxa"/>
          </w:tcPr>
          <w:p w14:paraId="7D68F303" w14:textId="77777777" w:rsidR="00784A32" w:rsidRPr="000670FE" w:rsidRDefault="00784A32" w:rsidP="00354887">
            <w:pPr>
              <w:pStyle w:val="TAL"/>
            </w:pPr>
          </w:p>
        </w:tc>
        <w:tc>
          <w:tcPr>
            <w:tcW w:w="1134" w:type="dxa"/>
            <w:vAlign w:val="bottom"/>
          </w:tcPr>
          <w:p w14:paraId="3E3FA7EF" w14:textId="77777777" w:rsidR="00784A32" w:rsidRPr="000670FE" w:rsidRDefault="00784A32" w:rsidP="00354887">
            <w:pPr>
              <w:pStyle w:val="TAL"/>
            </w:pPr>
          </w:p>
        </w:tc>
      </w:tr>
      <w:tr w:rsidR="00784A32" w:rsidRPr="000670FE" w14:paraId="68509CB4" w14:textId="77777777" w:rsidTr="00354887">
        <w:tc>
          <w:tcPr>
            <w:tcW w:w="2835" w:type="dxa"/>
            <w:vAlign w:val="center"/>
          </w:tcPr>
          <w:p w14:paraId="2DFE994A" w14:textId="77777777" w:rsidR="00784A32" w:rsidRPr="000670FE" w:rsidRDefault="00784A32" w:rsidP="00354887">
            <w:pPr>
              <w:pStyle w:val="TAL"/>
            </w:pPr>
            <w:r w:rsidRPr="000670FE">
              <w:t xml:space="preserve">        expires</w:t>
            </w:r>
          </w:p>
        </w:tc>
        <w:tc>
          <w:tcPr>
            <w:tcW w:w="2126" w:type="dxa"/>
          </w:tcPr>
          <w:p w14:paraId="1B4B892C" w14:textId="77777777" w:rsidR="00784A32" w:rsidRPr="000670FE" w:rsidRDefault="00784A32" w:rsidP="00354887">
            <w:pPr>
              <w:pStyle w:val="TAL"/>
            </w:pPr>
            <w:r w:rsidRPr="000670FE">
              <w:t>not present</w:t>
            </w:r>
          </w:p>
        </w:tc>
        <w:tc>
          <w:tcPr>
            <w:tcW w:w="2126" w:type="dxa"/>
          </w:tcPr>
          <w:p w14:paraId="3BDA15EE" w14:textId="77777777" w:rsidR="00784A32" w:rsidRPr="000670FE" w:rsidRDefault="00784A32" w:rsidP="00354887">
            <w:pPr>
              <w:pStyle w:val="TAL"/>
            </w:pPr>
          </w:p>
        </w:tc>
        <w:tc>
          <w:tcPr>
            <w:tcW w:w="1418" w:type="dxa"/>
          </w:tcPr>
          <w:p w14:paraId="38882719" w14:textId="77777777" w:rsidR="00784A32" w:rsidRPr="000670FE" w:rsidRDefault="00784A32" w:rsidP="00354887">
            <w:pPr>
              <w:pStyle w:val="TAL"/>
            </w:pPr>
          </w:p>
        </w:tc>
        <w:tc>
          <w:tcPr>
            <w:tcW w:w="1134" w:type="dxa"/>
            <w:vAlign w:val="bottom"/>
          </w:tcPr>
          <w:p w14:paraId="5A50C98A" w14:textId="77777777" w:rsidR="00784A32" w:rsidRPr="000670FE" w:rsidRDefault="00784A32" w:rsidP="00354887">
            <w:pPr>
              <w:pStyle w:val="TAL"/>
            </w:pPr>
          </w:p>
        </w:tc>
      </w:tr>
      <w:tr w:rsidR="00784A32" w:rsidRPr="000670FE" w14:paraId="71EA0D33" w14:textId="77777777" w:rsidTr="00354887">
        <w:tc>
          <w:tcPr>
            <w:tcW w:w="2835" w:type="dxa"/>
            <w:vAlign w:val="center"/>
          </w:tcPr>
          <w:p w14:paraId="7798A2F8" w14:textId="77777777" w:rsidR="00784A32" w:rsidRPr="000670FE" w:rsidRDefault="00784A32" w:rsidP="00354887">
            <w:pPr>
              <w:pStyle w:val="TAL"/>
            </w:pPr>
            <w:r w:rsidRPr="000670FE">
              <w:t>p-id</w:t>
            </w:r>
          </w:p>
        </w:tc>
        <w:tc>
          <w:tcPr>
            <w:tcW w:w="2126" w:type="dxa"/>
          </w:tcPr>
          <w:p w14:paraId="35B0EE6B"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5FB74F1E" w14:textId="77777777" w:rsidR="00784A32" w:rsidRPr="000670FE" w:rsidRDefault="00784A32" w:rsidP="00354887">
            <w:pPr>
              <w:pStyle w:val="TAL"/>
            </w:pPr>
          </w:p>
        </w:tc>
        <w:tc>
          <w:tcPr>
            <w:tcW w:w="1418" w:type="dxa"/>
          </w:tcPr>
          <w:p w14:paraId="16632058" w14:textId="77777777" w:rsidR="00784A32" w:rsidRPr="000670FE" w:rsidRDefault="00784A32" w:rsidP="00354887">
            <w:pPr>
              <w:pStyle w:val="TAL"/>
            </w:pPr>
          </w:p>
        </w:tc>
        <w:tc>
          <w:tcPr>
            <w:tcW w:w="1134" w:type="dxa"/>
            <w:vAlign w:val="bottom"/>
          </w:tcPr>
          <w:p w14:paraId="73DC9FC4" w14:textId="77777777" w:rsidR="00784A32" w:rsidRPr="000670FE" w:rsidRDefault="00784A32" w:rsidP="00354887">
            <w:pPr>
              <w:pStyle w:val="TAL"/>
            </w:pPr>
          </w:p>
        </w:tc>
      </w:tr>
    </w:tbl>
    <w:p w14:paraId="3B09460E" w14:textId="77777777" w:rsidR="00784A32" w:rsidRPr="000670FE" w:rsidRDefault="00784A32" w:rsidP="00784A32"/>
    <w:p w14:paraId="6DD1498B" w14:textId="77777777" w:rsidR="00784A32" w:rsidRPr="000670FE" w:rsidRDefault="00784A32" w:rsidP="00784A32">
      <w:pPr>
        <w:pStyle w:val="TH"/>
      </w:pPr>
      <w:r w:rsidRPr="000670FE">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FCA9238" w14:textId="77777777" w:rsidTr="00354887">
        <w:tc>
          <w:tcPr>
            <w:tcW w:w="9639" w:type="dxa"/>
            <w:gridSpan w:val="5"/>
          </w:tcPr>
          <w:p w14:paraId="10FF5E1F" w14:textId="77777777" w:rsidR="00784A32" w:rsidRPr="000670FE" w:rsidRDefault="00784A32" w:rsidP="00354887">
            <w:pPr>
              <w:pStyle w:val="TAL"/>
            </w:pPr>
            <w:r w:rsidRPr="000670FE">
              <w:t>Derivation Path: TS 36.579-1 [2], Table 5.5.2.11-1, condition MCVIDEO</w:t>
            </w:r>
          </w:p>
        </w:tc>
      </w:tr>
      <w:tr w:rsidR="00784A32" w:rsidRPr="000670FE" w14:paraId="52D720DC" w14:textId="77777777" w:rsidTr="00354887">
        <w:tc>
          <w:tcPr>
            <w:tcW w:w="2835" w:type="dxa"/>
          </w:tcPr>
          <w:p w14:paraId="095848B6" w14:textId="77777777" w:rsidR="00784A32" w:rsidRPr="000670FE" w:rsidRDefault="00784A32" w:rsidP="00354887">
            <w:pPr>
              <w:pStyle w:val="TAH"/>
            </w:pPr>
            <w:r w:rsidRPr="000670FE">
              <w:t>Information Element</w:t>
            </w:r>
          </w:p>
        </w:tc>
        <w:tc>
          <w:tcPr>
            <w:tcW w:w="2126" w:type="dxa"/>
          </w:tcPr>
          <w:p w14:paraId="1AEA23D8" w14:textId="77777777" w:rsidR="00784A32" w:rsidRPr="000670FE" w:rsidRDefault="00784A32" w:rsidP="00354887">
            <w:pPr>
              <w:pStyle w:val="TAH"/>
            </w:pPr>
            <w:r w:rsidRPr="000670FE">
              <w:t>Value/remark</w:t>
            </w:r>
          </w:p>
        </w:tc>
        <w:tc>
          <w:tcPr>
            <w:tcW w:w="2126" w:type="dxa"/>
            <w:tcBorders>
              <w:bottom w:val="single" w:sz="4" w:space="0" w:color="auto"/>
            </w:tcBorders>
          </w:tcPr>
          <w:p w14:paraId="236DD203" w14:textId="77777777" w:rsidR="00784A32" w:rsidRPr="000670FE" w:rsidRDefault="00784A32" w:rsidP="00354887">
            <w:pPr>
              <w:pStyle w:val="TAH"/>
            </w:pPr>
            <w:r w:rsidRPr="000670FE">
              <w:t>Comment</w:t>
            </w:r>
          </w:p>
        </w:tc>
        <w:tc>
          <w:tcPr>
            <w:tcW w:w="1418" w:type="dxa"/>
          </w:tcPr>
          <w:p w14:paraId="471E8DF0" w14:textId="77777777" w:rsidR="00784A32" w:rsidRPr="000670FE" w:rsidRDefault="00784A32" w:rsidP="00354887">
            <w:pPr>
              <w:pStyle w:val="TAH"/>
            </w:pPr>
            <w:r w:rsidRPr="000670FE">
              <w:t>Reference</w:t>
            </w:r>
          </w:p>
        </w:tc>
        <w:tc>
          <w:tcPr>
            <w:tcW w:w="1134" w:type="dxa"/>
          </w:tcPr>
          <w:p w14:paraId="7A3809A6" w14:textId="77777777" w:rsidR="00784A32" w:rsidRPr="000670FE" w:rsidRDefault="00784A32" w:rsidP="00354887">
            <w:pPr>
              <w:pStyle w:val="TAH"/>
            </w:pPr>
            <w:r w:rsidRPr="000670FE">
              <w:t>Condition</w:t>
            </w:r>
          </w:p>
        </w:tc>
      </w:tr>
      <w:tr w:rsidR="00784A32" w:rsidRPr="000670FE" w14:paraId="1F390B46" w14:textId="77777777" w:rsidTr="00354887">
        <w:tc>
          <w:tcPr>
            <w:tcW w:w="2835" w:type="dxa"/>
            <w:tcBorders>
              <w:top w:val="single" w:sz="4" w:space="0" w:color="auto"/>
              <w:left w:val="single" w:sz="4" w:space="0" w:color="auto"/>
              <w:bottom w:val="single" w:sz="4" w:space="0" w:color="auto"/>
              <w:right w:val="single" w:sz="4" w:space="0" w:color="auto"/>
            </w:tcBorders>
          </w:tcPr>
          <w:p w14:paraId="221485FE"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0865349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D9F847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A963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4DC988" w14:textId="77777777" w:rsidR="00784A32" w:rsidRPr="000670FE" w:rsidRDefault="00784A32" w:rsidP="00354887">
            <w:pPr>
              <w:pStyle w:val="TAL"/>
            </w:pPr>
          </w:p>
        </w:tc>
      </w:tr>
      <w:tr w:rsidR="00784A32" w:rsidRPr="000670FE" w14:paraId="6709D132" w14:textId="77777777" w:rsidTr="00354887">
        <w:tc>
          <w:tcPr>
            <w:tcW w:w="2835" w:type="dxa"/>
            <w:tcBorders>
              <w:top w:val="single" w:sz="4" w:space="0" w:color="auto"/>
              <w:left w:val="single" w:sz="4" w:space="0" w:color="auto"/>
              <w:bottom w:val="single" w:sz="4" w:space="0" w:color="auto"/>
              <w:right w:val="single" w:sz="4" w:space="0" w:color="auto"/>
            </w:tcBorders>
          </w:tcPr>
          <w:p w14:paraId="6A723DFD"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3BC110A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8A8357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818514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F1EC7B" w14:textId="77777777" w:rsidR="00784A32" w:rsidRPr="000670FE" w:rsidRDefault="00784A32" w:rsidP="00354887">
            <w:pPr>
              <w:pStyle w:val="TAL"/>
            </w:pPr>
          </w:p>
        </w:tc>
      </w:tr>
      <w:tr w:rsidR="00784A32" w:rsidRPr="000670FE" w14:paraId="2A922F9B" w14:textId="77777777" w:rsidTr="00354887">
        <w:tc>
          <w:tcPr>
            <w:tcW w:w="2835" w:type="dxa"/>
            <w:tcBorders>
              <w:top w:val="single" w:sz="4" w:space="0" w:color="auto"/>
              <w:left w:val="single" w:sz="4" w:space="0" w:color="auto"/>
              <w:bottom w:val="single" w:sz="4" w:space="0" w:color="auto"/>
              <w:right w:val="single" w:sz="4" w:space="0" w:color="auto"/>
            </w:tcBorders>
          </w:tcPr>
          <w:p w14:paraId="7EAB52F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D99B0F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C27675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EB3A25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C678625" w14:textId="77777777" w:rsidR="00784A32" w:rsidRPr="000670FE" w:rsidRDefault="00784A32" w:rsidP="00354887">
            <w:pPr>
              <w:pStyle w:val="TAL"/>
            </w:pPr>
          </w:p>
        </w:tc>
      </w:tr>
      <w:tr w:rsidR="00784A32" w:rsidRPr="000670FE" w14:paraId="6D33679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5391205"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7512F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B64B28B"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122562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D5050AA" w14:textId="77777777" w:rsidR="00784A32" w:rsidRPr="000670FE" w:rsidRDefault="00784A32" w:rsidP="00354887">
            <w:pPr>
              <w:pStyle w:val="TAL"/>
            </w:pPr>
          </w:p>
        </w:tc>
      </w:tr>
      <w:tr w:rsidR="00784A32" w:rsidRPr="000670FE" w14:paraId="432DB1B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8190F66" w14:textId="77777777" w:rsidR="00784A32" w:rsidRPr="000670FE" w:rsidDel="00C10A45" w:rsidRDefault="00784A32" w:rsidP="00354887">
            <w:pPr>
              <w:pStyle w:val="TAL"/>
              <w:rPr>
                <w:b/>
                <w:bCs/>
              </w:rPr>
            </w:pPr>
            <w:r w:rsidRPr="000670FE">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70A14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FE8303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98E2E0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89AFE5" w14:textId="77777777" w:rsidR="00784A32" w:rsidRPr="000670FE" w:rsidRDefault="00784A32" w:rsidP="00354887">
            <w:pPr>
              <w:pStyle w:val="TAL"/>
            </w:pPr>
          </w:p>
        </w:tc>
      </w:tr>
      <w:tr w:rsidR="00784A32" w:rsidRPr="000670FE" w14:paraId="268DFDB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089FCA"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4E6D317"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63CD08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17B2B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2FE5C0" w14:textId="77777777" w:rsidR="00784A32" w:rsidRPr="000670FE" w:rsidRDefault="00784A32" w:rsidP="00354887">
            <w:pPr>
              <w:pStyle w:val="TAL"/>
            </w:pPr>
          </w:p>
        </w:tc>
      </w:tr>
      <w:tr w:rsidR="00784A32" w:rsidRPr="000670FE" w14:paraId="12CC36E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04A74C0"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6DB07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2184A8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8EF1F50"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189121D9" w14:textId="77777777" w:rsidR="00784A32" w:rsidRPr="000670FE" w:rsidRDefault="00784A32" w:rsidP="00354887">
            <w:pPr>
              <w:pStyle w:val="TAL"/>
            </w:pPr>
          </w:p>
        </w:tc>
      </w:tr>
      <w:tr w:rsidR="00784A32" w:rsidRPr="000670FE" w14:paraId="2BD3303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F6246A8"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3D6A9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2F9267"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71047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A4D02C" w14:textId="77777777" w:rsidR="00784A32" w:rsidRPr="000670FE" w:rsidRDefault="00784A32" w:rsidP="00354887">
            <w:pPr>
              <w:pStyle w:val="TAL"/>
            </w:pPr>
          </w:p>
        </w:tc>
      </w:tr>
      <w:tr w:rsidR="00784A32" w:rsidRPr="000670FE" w14:paraId="2781CB4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ED1D6B"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8E8C9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5B4DE0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B612C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FB0F2B" w14:textId="77777777" w:rsidR="00784A32" w:rsidRPr="000670FE" w:rsidRDefault="00784A32" w:rsidP="00354887">
            <w:pPr>
              <w:pStyle w:val="TAL"/>
            </w:pPr>
          </w:p>
        </w:tc>
      </w:tr>
      <w:tr w:rsidR="00784A32" w:rsidRPr="000670FE" w14:paraId="2468DC2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60106D"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62F0D4"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FBDB69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12232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DAA13F" w14:textId="77777777" w:rsidR="00784A32" w:rsidRPr="000670FE" w:rsidRDefault="00784A32" w:rsidP="00354887">
            <w:pPr>
              <w:pStyle w:val="TAL"/>
            </w:pPr>
          </w:p>
        </w:tc>
      </w:tr>
      <w:tr w:rsidR="00784A32" w:rsidRPr="000670FE" w14:paraId="191893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5D3B8E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6A9C11"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2F1F99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800DF49"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3482CDA9" w14:textId="77777777" w:rsidR="00784A32" w:rsidRPr="000670FE" w:rsidRDefault="00784A32" w:rsidP="00354887">
            <w:pPr>
              <w:pStyle w:val="TAL"/>
            </w:pPr>
          </w:p>
        </w:tc>
      </w:tr>
    </w:tbl>
    <w:p w14:paraId="5EE25DAB" w14:textId="77777777" w:rsidR="00784A32" w:rsidRPr="000670FE" w:rsidRDefault="00784A32" w:rsidP="00784A32"/>
    <w:p w14:paraId="2D305F36" w14:textId="77777777" w:rsidR="00784A32" w:rsidRPr="000670FE" w:rsidRDefault="00784A32" w:rsidP="00784A32">
      <w:pPr>
        <w:pStyle w:val="TH"/>
      </w:pPr>
      <w:r w:rsidRPr="000670FE">
        <w:t>Table 5.3.3.3-16: MCVideo-INFO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B64AECE" w14:textId="77777777" w:rsidTr="00354887">
        <w:tc>
          <w:tcPr>
            <w:tcW w:w="9639" w:type="dxa"/>
            <w:gridSpan w:val="5"/>
          </w:tcPr>
          <w:p w14:paraId="33C15849" w14:textId="77777777" w:rsidR="00784A32" w:rsidRPr="000670FE" w:rsidRDefault="00784A32" w:rsidP="00354887">
            <w:pPr>
              <w:pStyle w:val="TAL"/>
            </w:pPr>
            <w:r w:rsidRPr="000670FE">
              <w:t>Derivation Path: TS 36.579-1 [2], Table 5.5.3.2.1-3</w:t>
            </w:r>
          </w:p>
        </w:tc>
      </w:tr>
      <w:tr w:rsidR="00784A32" w:rsidRPr="000670FE" w14:paraId="236FE933" w14:textId="77777777" w:rsidTr="00354887">
        <w:tc>
          <w:tcPr>
            <w:tcW w:w="2835" w:type="dxa"/>
          </w:tcPr>
          <w:p w14:paraId="0092D6DA" w14:textId="77777777" w:rsidR="00784A32" w:rsidRPr="000670FE" w:rsidRDefault="00784A32" w:rsidP="00354887">
            <w:pPr>
              <w:pStyle w:val="TAH"/>
            </w:pPr>
            <w:r w:rsidRPr="000670FE">
              <w:t>Information Element</w:t>
            </w:r>
          </w:p>
        </w:tc>
        <w:tc>
          <w:tcPr>
            <w:tcW w:w="2126" w:type="dxa"/>
          </w:tcPr>
          <w:p w14:paraId="1C491DA6" w14:textId="77777777" w:rsidR="00784A32" w:rsidRPr="000670FE" w:rsidRDefault="00784A32" w:rsidP="00354887">
            <w:pPr>
              <w:pStyle w:val="TAH"/>
            </w:pPr>
            <w:r w:rsidRPr="000670FE">
              <w:t>Value/remark</w:t>
            </w:r>
          </w:p>
        </w:tc>
        <w:tc>
          <w:tcPr>
            <w:tcW w:w="2126" w:type="dxa"/>
          </w:tcPr>
          <w:p w14:paraId="3C03227A" w14:textId="77777777" w:rsidR="00784A32" w:rsidRPr="000670FE" w:rsidRDefault="00784A32" w:rsidP="00354887">
            <w:pPr>
              <w:pStyle w:val="TAH"/>
            </w:pPr>
            <w:r w:rsidRPr="000670FE">
              <w:t>Comment</w:t>
            </w:r>
          </w:p>
        </w:tc>
        <w:tc>
          <w:tcPr>
            <w:tcW w:w="1418" w:type="dxa"/>
          </w:tcPr>
          <w:p w14:paraId="5F4E7800" w14:textId="77777777" w:rsidR="00784A32" w:rsidRPr="000670FE" w:rsidRDefault="00784A32" w:rsidP="00354887">
            <w:pPr>
              <w:pStyle w:val="TAH"/>
            </w:pPr>
            <w:r w:rsidRPr="000670FE">
              <w:t>Reference</w:t>
            </w:r>
          </w:p>
        </w:tc>
        <w:tc>
          <w:tcPr>
            <w:tcW w:w="1134" w:type="dxa"/>
          </w:tcPr>
          <w:p w14:paraId="605E79B4" w14:textId="77777777" w:rsidR="00784A32" w:rsidRPr="000670FE" w:rsidRDefault="00784A32" w:rsidP="00354887">
            <w:pPr>
              <w:pStyle w:val="TAH"/>
            </w:pPr>
            <w:r w:rsidRPr="000670FE">
              <w:t>Condition</w:t>
            </w:r>
          </w:p>
        </w:tc>
      </w:tr>
      <w:tr w:rsidR="00784A32" w:rsidRPr="000670FE" w14:paraId="0ABEC9F9" w14:textId="77777777" w:rsidTr="00354887">
        <w:tc>
          <w:tcPr>
            <w:tcW w:w="2835" w:type="dxa"/>
            <w:vAlign w:val="center"/>
          </w:tcPr>
          <w:p w14:paraId="17521834" w14:textId="77777777" w:rsidR="00784A32" w:rsidRPr="000670FE" w:rsidRDefault="00784A32" w:rsidP="00354887">
            <w:pPr>
              <w:pStyle w:val="TAL"/>
            </w:pPr>
            <w:r w:rsidRPr="000670FE">
              <w:t>mcvideoinfo</w:t>
            </w:r>
          </w:p>
        </w:tc>
        <w:tc>
          <w:tcPr>
            <w:tcW w:w="2126" w:type="dxa"/>
          </w:tcPr>
          <w:p w14:paraId="43775217" w14:textId="77777777" w:rsidR="00784A32" w:rsidRPr="000670FE" w:rsidRDefault="00784A32" w:rsidP="00354887">
            <w:pPr>
              <w:pStyle w:val="TAL"/>
            </w:pPr>
          </w:p>
        </w:tc>
        <w:tc>
          <w:tcPr>
            <w:tcW w:w="2126" w:type="dxa"/>
            <w:tcBorders>
              <w:bottom w:val="single" w:sz="4" w:space="0" w:color="auto"/>
            </w:tcBorders>
          </w:tcPr>
          <w:p w14:paraId="539515F8" w14:textId="77777777" w:rsidR="00784A32" w:rsidRPr="000670FE" w:rsidRDefault="00784A32" w:rsidP="00354887">
            <w:pPr>
              <w:pStyle w:val="TAL"/>
            </w:pPr>
          </w:p>
        </w:tc>
        <w:tc>
          <w:tcPr>
            <w:tcW w:w="1418" w:type="dxa"/>
          </w:tcPr>
          <w:p w14:paraId="1978AE3A" w14:textId="77777777" w:rsidR="00784A32" w:rsidRPr="000670FE" w:rsidRDefault="00784A32" w:rsidP="00354887">
            <w:pPr>
              <w:pStyle w:val="TAL"/>
            </w:pPr>
          </w:p>
        </w:tc>
        <w:tc>
          <w:tcPr>
            <w:tcW w:w="1134" w:type="dxa"/>
            <w:vAlign w:val="bottom"/>
          </w:tcPr>
          <w:p w14:paraId="45C0A676" w14:textId="77777777" w:rsidR="00784A32" w:rsidRPr="000670FE" w:rsidRDefault="00784A32" w:rsidP="00354887">
            <w:pPr>
              <w:pStyle w:val="TAL"/>
            </w:pPr>
          </w:p>
        </w:tc>
      </w:tr>
      <w:tr w:rsidR="00784A32" w:rsidRPr="000670FE" w14:paraId="532A75AA" w14:textId="77777777" w:rsidTr="00354887">
        <w:tc>
          <w:tcPr>
            <w:tcW w:w="2835" w:type="dxa"/>
            <w:vAlign w:val="center"/>
          </w:tcPr>
          <w:p w14:paraId="54570569" w14:textId="77777777" w:rsidR="00784A32" w:rsidRPr="000670FE" w:rsidRDefault="00784A32" w:rsidP="00354887">
            <w:pPr>
              <w:pStyle w:val="TAL"/>
            </w:pPr>
            <w:r w:rsidRPr="000670FE">
              <w:t xml:space="preserve">  mcvideo-Params</w:t>
            </w:r>
          </w:p>
        </w:tc>
        <w:tc>
          <w:tcPr>
            <w:tcW w:w="2126" w:type="dxa"/>
          </w:tcPr>
          <w:p w14:paraId="29777093" w14:textId="77777777" w:rsidR="00784A32" w:rsidRPr="000670FE" w:rsidRDefault="00784A32" w:rsidP="00354887">
            <w:pPr>
              <w:pStyle w:val="TAL"/>
            </w:pPr>
          </w:p>
        </w:tc>
        <w:tc>
          <w:tcPr>
            <w:tcW w:w="2126" w:type="dxa"/>
            <w:tcBorders>
              <w:bottom w:val="single" w:sz="4" w:space="0" w:color="auto"/>
            </w:tcBorders>
          </w:tcPr>
          <w:p w14:paraId="662692AA" w14:textId="77777777" w:rsidR="00784A32" w:rsidRPr="000670FE" w:rsidRDefault="00784A32" w:rsidP="00354887">
            <w:pPr>
              <w:pStyle w:val="TAL"/>
            </w:pPr>
          </w:p>
        </w:tc>
        <w:tc>
          <w:tcPr>
            <w:tcW w:w="1418" w:type="dxa"/>
          </w:tcPr>
          <w:p w14:paraId="70D566BC" w14:textId="77777777" w:rsidR="00784A32" w:rsidRPr="000670FE" w:rsidRDefault="00784A32" w:rsidP="00354887">
            <w:pPr>
              <w:pStyle w:val="TAL"/>
            </w:pPr>
          </w:p>
        </w:tc>
        <w:tc>
          <w:tcPr>
            <w:tcW w:w="1134" w:type="dxa"/>
            <w:vAlign w:val="bottom"/>
          </w:tcPr>
          <w:p w14:paraId="45D3387A" w14:textId="77777777" w:rsidR="00784A32" w:rsidRPr="000670FE" w:rsidRDefault="00784A32" w:rsidP="00354887">
            <w:pPr>
              <w:pStyle w:val="TAL"/>
            </w:pPr>
          </w:p>
        </w:tc>
      </w:tr>
      <w:tr w:rsidR="00784A32" w:rsidRPr="000670FE" w14:paraId="18AD1CDB" w14:textId="77777777" w:rsidTr="00354887">
        <w:tc>
          <w:tcPr>
            <w:tcW w:w="2835" w:type="dxa"/>
            <w:vAlign w:val="center"/>
          </w:tcPr>
          <w:p w14:paraId="1EF0D054" w14:textId="77777777" w:rsidR="00784A32" w:rsidRPr="000670FE" w:rsidRDefault="00784A32" w:rsidP="00354887">
            <w:pPr>
              <w:pStyle w:val="TAL"/>
            </w:pPr>
            <w:r w:rsidRPr="000670FE">
              <w:t xml:space="preserve">    mcvideo-request-uri</w:t>
            </w:r>
          </w:p>
        </w:tc>
        <w:tc>
          <w:tcPr>
            <w:tcW w:w="2126" w:type="dxa"/>
          </w:tcPr>
          <w:p w14:paraId="1774EAA1"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7B59DA3B" w14:textId="77777777" w:rsidR="00784A32" w:rsidRPr="000670FE" w:rsidRDefault="00784A32" w:rsidP="00354887">
            <w:pPr>
              <w:pStyle w:val="TAL"/>
            </w:pPr>
          </w:p>
        </w:tc>
        <w:tc>
          <w:tcPr>
            <w:tcW w:w="1418" w:type="dxa"/>
          </w:tcPr>
          <w:p w14:paraId="41160F08" w14:textId="77777777" w:rsidR="00784A32" w:rsidRPr="000670FE" w:rsidRDefault="00784A32" w:rsidP="00354887">
            <w:pPr>
              <w:pStyle w:val="TAL"/>
            </w:pPr>
          </w:p>
        </w:tc>
        <w:tc>
          <w:tcPr>
            <w:tcW w:w="1134" w:type="dxa"/>
            <w:vAlign w:val="bottom"/>
          </w:tcPr>
          <w:p w14:paraId="064B7AA7" w14:textId="77777777" w:rsidR="00784A32" w:rsidRPr="000670FE" w:rsidRDefault="00784A32" w:rsidP="00354887">
            <w:pPr>
              <w:pStyle w:val="TAL"/>
            </w:pPr>
          </w:p>
        </w:tc>
      </w:tr>
    </w:tbl>
    <w:p w14:paraId="4438BC46" w14:textId="77777777" w:rsidR="00784A32" w:rsidRPr="000670FE" w:rsidRDefault="00784A32" w:rsidP="00784A32"/>
    <w:p w14:paraId="4F9BA48B" w14:textId="77777777" w:rsidR="00784A32" w:rsidRPr="000670FE" w:rsidRDefault="00784A32" w:rsidP="00784A32">
      <w:pPr>
        <w:pStyle w:val="TH"/>
      </w:pPr>
      <w:r w:rsidRPr="000670FE">
        <w:t>Table 5.3.3.3-17: PIDF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AB9B731" w14:textId="77777777" w:rsidTr="00354887">
        <w:tc>
          <w:tcPr>
            <w:tcW w:w="9639" w:type="dxa"/>
            <w:gridSpan w:val="5"/>
          </w:tcPr>
          <w:p w14:paraId="21043D8B" w14:textId="77777777" w:rsidR="00784A32" w:rsidRPr="000670FE" w:rsidRDefault="00784A32" w:rsidP="00354887">
            <w:pPr>
              <w:pStyle w:val="TAL"/>
            </w:pPr>
            <w:r w:rsidRPr="000670FE">
              <w:t>Derivation Path: TS 36.579-1 [2], Table 5.5.3.5-3</w:t>
            </w:r>
          </w:p>
        </w:tc>
      </w:tr>
      <w:tr w:rsidR="00784A32" w:rsidRPr="000670FE" w14:paraId="4B47E9D1" w14:textId="77777777" w:rsidTr="00354887">
        <w:tc>
          <w:tcPr>
            <w:tcW w:w="2835" w:type="dxa"/>
          </w:tcPr>
          <w:p w14:paraId="01B5A766" w14:textId="77777777" w:rsidR="00784A32" w:rsidRPr="000670FE" w:rsidRDefault="00784A32" w:rsidP="00354887">
            <w:pPr>
              <w:pStyle w:val="TAH"/>
            </w:pPr>
            <w:r w:rsidRPr="000670FE">
              <w:t>Information Element</w:t>
            </w:r>
          </w:p>
        </w:tc>
        <w:tc>
          <w:tcPr>
            <w:tcW w:w="2126" w:type="dxa"/>
          </w:tcPr>
          <w:p w14:paraId="30E3AA4E" w14:textId="77777777" w:rsidR="00784A32" w:rsidRPr="000670FE" w:rsidRDefault="00784A32" w:rsidP="00354887">
            <w:pPr>
              <w:pStyle w:val="TAH"/>
            </w:pPr>
            <w:r w:rsidRPr="000670FE">
              <w:t>Value/remark</w:t>
            </w:r>
          </w:p>
        </w:tc>
        <w:tc>
          <w:tcPr>
            <w:tcW w:w="2126" w:type="dxa"/>
          </w:tcPr>
          <w:p w14:paraId="2909394C" w14:textId="77777777" w:rsidR="00784A32" w:rsidRPr="000670FE" w:rsidRDefault="00784A32" w:rsidP="00354887">
            <w:pPr>
              <w:pStyle w:val="TAH"/>
            </w:pPr>
            <w:r w:rsidRPr="000670FE">
              <w:t>Comment</w:t>
            </w:r>
          </w:p>
        </w:tc>
        <w:tc>
          <w:tcPr>
            <w:tcW w:w="1418" w:type="dxa"/>
          </w:tcPr>
          <w:p w14:paraId="61E7E39C" w14:textId="77777777" w:rsidR="00784A32" w:rsidRPr="000670FE" w:rsidRDefault="00784A32" w:rsidP="00354887">
            <w:pPr>
              <w:pStyle w:val="TAH"/>
            </w:pPr>
            <w:r w:rsidRPr="000670FE">
              <w:t>Reference</w:t>
            </w:r>
          </w:p>
        </w:tc>
        <w:tc>
          <w:tcPr>
            <w:tcW w:w="1134" w:type="dxa"/>
          </w:tcPr>
          <w:p w14:paraId="1813D10F" w14:textId="77777777" w:rsidR="00784A32" w:rsidRPr="000670FE" w:rsidRDefault="00784A32" w:rsidP="00354887">
            <w:pPr>
              <w:pStyle w:val="TAH"/>
            </w:pPr>
            <w:r w:rsidRPr="000670FE">
              <w:t>Condition</w:t>
            </w:r>
          </w:p>
        </w:tc>
      </w:tr>
      <w:tr w:rsidR="00784A32" w:rsidRPr="000670FE" w14:paraId="149C8AC8" w14:textId="77777777" w:rsidTr="00354887">
        <w:tc>
          <w:tcPr>
            <w:tcW w:w="2835" w:type="dxa"/>
            <w:vAlign w:val="center"/>
          </w:tcPr>
          <w:p w14:paraId="20E1C7B3" w14:textId="77777777" w:rsidR="00784A32" w:rsidRPr="000670FE" w:rsidRDefault="00784A32" w:rsidP="00354887">
            <w:pPr>
              <w:pStyle w:val="TAL"/>
            </w:pPr>
            <w:r w:rsidRPr="000670FE">
              <w:t>presence entity</w:t>
            </w:r>
          </w:p>
        </w:tc>
        <w:tc>
          <w:tcPr>
            <w:tcW w:w="2126" w:type="dxa"/>
          </w:tcPr>
          <w:p w14:paraId="10B6F087"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5361DFE" w14:textId="77777777" w:rsidR="00784A32" w:rsidRPr="000670FE" w:rsidRDefault="00784A32" w:rsidP="00354887">
            <w:pPr>
              <w:pStyle w:val="TAL"/>
            </w:pPr>
          </w:p>
        </w:tc>
        <w:tc>
          <w:tcPr>
            <w:tcW w:w="1418" w:type="dxa"/>
          </w:tcPr>
          <w:p w14:paraId="182986E5" w14:textId="77777777" w:rsidR="00784A32" w:rsidRPr="000670FE" w:rsidRDefault="00784A32" w:rsidP="00354887">
            <w:pPr>
              <w:pStyle w:val="TAL"/>
            </w:pPr>
          </w:p>
        </w:tc>
        <w:tc>
          <w:tcPr>
            <w:tcW w:w="1134" w:type="dxa"/>
            <w:vAlign w:val="bottom"/>
          </w:tcPr>
          <w:p w14:paraId="0C28CF12" w14:textId="77777777" w:rsidR="00784A32" w:rsidRPr="000670FE" w:rsidRDefault="00784A32" w:rsidP="00354887">
            <w:pPr>
              <w:pStyle w:val="TAL"/>
            </w:pPr>
          </w:p>
        </w:tc>
      </w:tr>
      <w:tr w:rsidR="00784A32" w:rsidRPr="000670FE" w14:paraId="41217C29" w14:textId="77777777" w:rsidTr="00354887">
        <w:tc>
          <w:tcPr>
            <w:tcW w:w="2835" w:type="dxa"/>
            <w:vAlign w:val="center"/>
          </w:tcPr>
          <w:p w14:paraId="5484D8B2" w14:textId="77777777" w:rsidR="00784A32" w:rsidRPr="000670FE" w:rsidRDefault="00784A32" w:rsidP="00354887">
            <w:pPr>
              <w:pStyle w:val="TAL"/>
            </w:pPr>
            <w:r w:rsidRPr="000670FE">
              <w:t xml:space="preserve">  tuple id</w:t>
            </w:r>
          </w:p>
        </w:tc>
        <w:tc>
          <w:tcPr>
            <w:tcW w:w="2126" w:type="dxa"/>
          </w:tcPr>
          <w:p w14:paraId="077A0DCB"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06FD226" w14:textId="77777777" w:rsidR="00784A32" w:rsidRPr="000670FE" w:rsidRDefault="00784A32" w:rsidP="00354887">
            <w:pPr>
              <w:pStyle w:val="TAL"/>
            </w:pPr>
          </w:p>
        </w:tc>
        <w:tc>
          <w:tcPr>
            <w:tcW w:w="1418" w:type="dxa"/>
          </w:tcPr>
          <w:p w14:paraId="0CDDFEDC" w14:textId="77777777" w:rsidR="00784A32" w:rsidRPr="000670FE" w:rsidRDefault="00784A32" w:rsidP="00354887">
            <w:pPr>
              <w:pStyle w:val="TAL"/>
            </w:pPr>
          </w:p>
        </w:tc>
        <w:tc>
          <w:tcPr>
            <w:tcW w:w="1134" w:type="dxa"/>
            <w:vAlign w:val="bottom"/>
          </w:tcPr>
          <w:p w14:paraId="3B86E58F" w14:textId="77777777" w:rsidR="00784A32" w:rsidRPr="000670FE" w:rsidRDefault="00784A32" w:rsidP="00354887">
            <w:pPr>
              <w:pStyle w:val="TAL"/>
            </w:pPr>
          </w:p>
        </w:tc>
      </w:tr>
      <w:tr w:rsidR="00784A32" w:rsidRPr="000670FE" w14:paraId="15D3BAED" w14:textId="77777777" w:rsidTr="00354887">
        <w:tc>
          <w:tcPr>
            <w:tcW w:w="2835" w:type="dxa"/>
            <w:vAlign w:val="center"/>
          </w:tcPr>
          <w:p w14:paraId="3CA5093C" w14:textId="77777777" w:rsidR="00784A32" w:rsidRPr="000670FE" w:rsidRDefault="00784A32" w:rsidP="00354887">
            <w:pPr>
              <w:pStyle w:val="TAL"/>
            </w:pPr>
            <w:r w:rsidRPr="000670FE">
              <w:t xml:space="preserve">    status</w:t>
            </w:r>
          </w:p>
        </w:tc>
        <w:tc>
          <w:tcPr>
            <w:tcW w:w="2126" w:type="dxa"/>
          </w:tcPr>
          <w:p w14:paraId="2260228F" w14:textId="77777777" w:rsidR="00784A32" w:rsidRPr="000670FE" w:rsidRDefault="00784A32" w:rsidP="00354887">
            <w:pPr>
              <w:pStyle w:val="TAL"/>
            </w:pPr>
          </w:p>
        </w:tc>
        <w:tc>
          <w:tcPr>
            <w:tcW w:w="2126" w:type="dxa"/>
          </w:tcPr>
          <w:p w14:paraId="5D1A80AB" w14:textId="77777777" w:rsidR="00784A32" w:rsidRPr="000670FE" w:rsidRDefault="00784A32" w:rsidP="00354887">
            <w:pPr>
              <w:pStyle w:val="TAL"/>
            </w:pPr>
          </w:p>
        </w:tc>
        <w:tc>
          <w:tcPr>
            <w:tcW w:w="1418" w:type="dxa"/>
          </w:tcPr>
          <w:p w14:paraId="5CC70D37" w14:textId="77777777" w:rsidR="00784A32" w:rsidRPr="000670FE" w:rsidRDefault="00784A32" w:rsidP="00354887">
            <w:pPr>
              <w:pStyle w:val="TAL"/>
            </w:pPr>
          </w:p>
        </w:tc>
        <w:tc>
          <w:tcPr>
            <w:tcW w:w="1134" w:type="dxa"/>
            <w:vAlign w:val="bottom"/>
          </w:tcPr>
          <w:p w14:paraId="5B52E2CD" w14:textId="77777777" w:rsidR="00784A32" w:rsidRPr="000670FE" w:rsidRDefault="00784A32" w:rsidP="00354887">
            <w:pPr>
              <w:pStyle w:val="TAL"/>
            </w:pPr>
          </w:p>
        </w:tc>
      </w:tr>
      <w:tr w:rsidR="00784A32" w:rsidRPr="000670FE" w14:paraId="4FE3F9EB" w14:textId="77777777" w:rsidTr="00354887">
        <w:tc>
          <w:tcPr>
            <w:tcW w:w="2835" w:type="dxa"/>
            <w:vAlign w:val="center"/>
          </w:tcPr>
          <w:p w14:paraId="76B6D183" w14:textId="77777777" w:rsidR="00784A32" w:rsidRPr="000670FE" w:rsidRDefault="00784A32" w:rsidP="00354887">
            <w:pPr>
              <w:pStyle w:val="TAL"/>
            </w:pPr>
            <w:r w:rsidRPr="000670FE">
              <w:t xml:space="preserve">      affiliation</w:t>
            </w:r>
          </w:p>
        </w:tc>
        <w:tc>
          <w:tcPr>
            <w:tcW w:w="2126" w:type="dxa"/>
          </w:tcPr>
          <w:p w14:paraId="5E90905D" w14:textId="77777777" w:rsidR="00784A32" w:rsidRPr="000670FE" w:rsidRDefault="00784A32" w:rsidP="00354887">
            <w:pPr>
              <w:pStyle w:val="TAL"/>
            </w:pPr>
          </w:p>
        </w:tc>
        <w:tc>
          <w:tcPr>
            <w:tcW w:w="2126" w:type="dxa"/>
          </w:tcPr>
          <w:p w14:paraId="6AFF30B3" w14:textId="77777777" w:rsidR="00784A32" w:rsidRPr="000670FE" w:rsidRDefault="00784A32" w:rsidP="00354887">
            <w:pPr>
              <w:pStyle w:val="TAL"/>
            </w:pPr>
          </w:p>
        </w:tc>
        <w:tc>
          <w:tcPr>
            <w:tcW w:w="1418" w:type="dxa"/>
          </w:tcPr>
          <w:p w14:paraId="5AFC38F7" w14:textId="77777777" w:rsidR="00784A32" w:rsidRPr="000670FE" w:rsidRDefault="00784A32" w:rsidP="00354887">
            <w:pPr>
              <w:pStyle w:val="TAL"/>
            </w:pPr>
          </w:p>
        </w:tc>
        <w:tc>
          <w:tcPr>
            <w:tcW w:w="1134" w:type="dxa"/>
            <w:vAlign w:val="bottom"/>
          </w:tcPr>
          <w:p w14:paraId="192231FA" w14:textId="77777777" w:rsidR="00784A32" w:rsidRPr="000670FE" w:rsidRDefault="00784A32" w:rsidP="00354887">
            <w:pPr>
              <w:pStyle w:val="TAL"/>
            </w:pPr>
          </w:p>
        </w:tc>
      </w:tr>
      <w:tr w:rsidR="00784A32" w:rsidRPr="000670FE" w14:paraId="7E9C9DF6" w14:textId="77777777" w:rsidTr="00354887">
        <w:tc>
          <w:tcPr>
            <w:tcW w:w="2835" w:type="dxa"/>
            <w:vAlign w:val="center"/>
          </w:tcPr>
          <w:p w14:paraId="77F78BC0" w14:textId="77777777" w:rsidR="00784A32" w:rsidRPr="000670FE" w:rsidRDefault="00784A32" w:rsidP="00354887">
            <w:pPr>
              <w:pStyle w:val="TAL"/>
            </w:pPr>
            <w:r w:rsidRPr="000670FE">
              <w:t xml:space="preserve">        group</w:t>
            </w:r>
          </w:p>
        </w:tc>
        <w:tc>
          <w:tcPr>
            <w:tcW w:w="2126" w:type="dxa"/>
          </w:tcPr>
          <w:p w14:paraId="6EB94DB7" w14:textId="77777777" w:rsidR="00784A32" w:rsidRPr="000670FE" w:rsidRDefault="00784A32" w:rsidP="00354887">
            <w:pPr>
              <w:pStyle w:val="TAL"/>
            </w:pPr>
            <w:r w:rsidRPr="000670FE">
              <w:t>px_MCVideo_Group_D_ID</w:t>
            </w:r>
          </w:p>
        </w:tc>
        <w:tc>
          <w:tcPr>
            <w:tcW w:w="2126" w:type="dxa"/>
          </w:tcPr>
          <w:p w14:paraId="55E7672E" w14:textId="77777777" w:rsidR="00784A32" w:rsidRPr="000670FE" w:rsidRDefault="00784A32" w:rsidP="00354887">
            <w:pPr>
              <w:pStyle w:val="TAL"/>
            </w:pPr>
          </w:p>
        </w:tc>
        <w:tc>
          <w:tcPr>
            <w:tcW w:w="1418" w:type="dxa"/>
          </w:tcPr>
          <w:p w14:paraId="296E39BC" w14:textId="77777777" w:rsidR="00784A32" w:rsidRPr="000670FE" w:rsidRDefault="00784A32" w:rsidP="00354887">
            <w:pPr>
              <w:pStyle w:val="TAL"/>
            </w:pPr>
          </w:p>
        </w:tc>
        <w:tc>
          <w:tcPr>
            <w:tcW w:w="1134" w:type="dxa"/>
            <w:vAlign w:val="bottom"/>
          </w:tcPr>
          <w:p w14:paraId="04A9BBF7" w14:textId="77777777" w:rsidR="00784A32" w:rsidRPr="000670FE" w:rsidRDefault="00784A32" w:rsidP="00354887">
            <w:pPr>
              <w:pStyle w:val="TAL"/>
            </w:pPr>
          </w:p>
        </w:tc>
      </w:tr>
      <w:tr w:rsidR="00784A32" w:rsidRPr="000670FE" w14:paraId="02C8C26F" w14:textId="77777777" w:rsidTr="00354887">
        <w:tc>
          <w:tcPr>
            <w:tcW w:w="2835" w:type="dxa"/>
            <w:vAlign w:val="center"/>
          </w:tcPr>
          <w:p w14:paraId="5964DF26" w14:textId="77777777" w:rsidR="00784A32" w:rsidRPr="000670FE" w:rsidRDefault="00784A32" w:rsidP="00354887">
            <w:pPr>
              <w:pStyle w:val="TAL"/>
            </w:pPr>
            <w:r w:rsidRPr="000670FE">
              <w:t xml:space="preserve">        status</w:t>
            </w:r>
          </w:p>
        </w:tc>
        <w:tc>
          <w:tcPr>
            <w:tcW w:w="2126" w:type="dxa"/>
          </w:tcPr>
          <w:p w14:paraId="0DD1AD84" w14:textId="77777777" w:rsidR="00784A32" w:rsidRPr="000670FE" w:rsidRDefault="00784A32" w:rsidP="00354887">
            <w:pPr>
              <w:pStyle w:val="TAL"/>
            </w:pPr>
            <w:r w:rsidRPr="000670FE">
              <w:t>not present</w:t>
            </w:r>
          </w:p>
        </w:tc>
        <w:tc>
          <w:tcPr>
            <w:tcW w:w="2126" w:type="dxa"/>
          </w:tcPr>
          <w:p w14:paraId="3FFA6C55" w14:textId="77777777" w:rsidR="00784A32" w:rsidRPr="000670FE" w:rsidRDefault="00784A32" w:rsidP="00354887">
            <w:pPr>
              <w:pStyle w:val="TAL"/>
            </w:pPr>
          </w:p>
        </w:tc>
        <w:tc>
          <w:tcPr>
            <w:tcW w:w="1418" w:type="dxa"/>
          </w:tcPr>
          <w:p w14:paraId="051AC862" w14:textId="77777777" w:rsidR="00784A32" w:rsidRPr="000670FE" w:rsidRDefault="00784A32" w:rsidP="00354887">
            <w:pPr>
              <w:pStyle w:val="TAL"/>
            </w:pPr>
          </w:p>
        </w:tc>
        <w:tc>
          <w:tcPr>
            <w:tcW w:w="1134" w:type="dxa"/>
            <w:vAlign w:val="bottom"/>
          </w:tcPr>
          <w:p w14:paraId="6F86005C" w14:textId="77777777" w:rsidR="00784A32" w:rsidRPr="000670FE" w:rsidRDefault="00784A32" w:rsidP="00354887">
            <w:pPr>
              <w:pStyle w:val="TAL"/>
            </w:pPr>
          </w:p>
        </w:tc>
      </w:tr>
      <w:tr w:rsidR="00784A32" w:rsidRPr="000670FE" w14:paraId="5C15D54A" w14:textId="77777777" w:rsidTr="00354887">
        <w:tc>
          <w:tcPr>
            <w:tcW w:w="2835" w:type="dxa"/>
            <w:vAlign w:val="center"/>
          </w:tcPr>
          <w:p w14:paraId="6AD7DD49" w14:textId="77777777" w:rsidR="00784A32" w:rsidRPr="000670FE" w:rsidRDefault="00784A32" w:rsidP="00354887">
            <w:pPr>
              <w:pStyle w:val="TAL"/>
            </w:pPr>
            <w:r w:rsidRPr="000670FE">
              <w:t xml:space="preserve">        expires</w:t>
            </w:r>
          </w:p>
        </w:tc>
        <w:tc>
          <w:tcPr>
            <w:tcW w:w="2126" w:type="dxa"/>
          </w:tcPr>
          <w:p w14:paraId="765125DD" w14:textId="77777777" w:rsidR="00784A32" w:rsidRPr="000670FE" w:rsidRDefault="00784A32" w:rsidP="00354887">
            <w:pPr>
              <w:pStyle w:val="TAL"/>
            </w:pPr>
            <w:r w:rsidRPr="000670FE">
              <w:t>not present</w:t>
            </w:r>
          </w:p>
        </w:tc>
        <w:tc>
          <w:tcPr>
            <w:tcW w:w="2126" w:type="dxa"/>
          </w:tcPr>
          <w:p w14:paraId="2226993B" w14:textId="77777777" w:rsidR="00784A32" w:rsidRPr="000670FE" w:rsidRDefault="00784A32" w:rsidP="00354887">
            <w:pPr>
              <w:pStyle w:val="TAL"/>
            </w:pPr>
          </w:p>
        </w:tc>
        <w:tc>
          <w:tcPr>
            <w:tcW w:w="1418" w:type="dxa"/>
          </w:tcPr>
          <w:p w14:paraId="3DD12F58" w14:textId="77777777" w:rsidR="00784A32" w:rsidRPr="000670FE" w:rsidRDefault="00784A32" w:rsidP="00354887">
            <w:pPr>
              <w:pStyle w:val="TAL"/>
            </w:pPr>
          </w:p>
        </w:tc>
        <w:tc>
          <w:tcPr>
            <w:tcW w:w="1134" w:type="dxa"/>
            <w:vAlign w:val="bottom"/>
          </w:tcPr>
          <w:p w14:paraId="1D1224AD" w14:textId="77777777" w:rsidR="00784A32" w:rsidRPr="000670FE" w:rsidRDefault="00784A32" w:rsidP="00354887">
            <w:pPr>
              <w:pStyle w:val="TAL"/>
            </w:pPr>
          </w:p>
        </w:tc>
      </w:tr>
      <w:tr w:rsidR="00784A32" w:rsidRPr="000670FE" w14:paraId="2B3E5850" w14:textId="77777777" w:rsidTr="00354887">
        <w:tc>
          <w:tcPr>
            <w:tcW w:w="2835" w:type="dxa"/>
            <w:vAlign w:val="center"/>
          </w:tcPr>
          <w:p w14:paraId="4CA46CEC" w14:textId="77777777" w:rsidR="00784A32" w:rsidRPr="000670FE" w:rsidRDefault="00784A32" w:rsidP="00354887">
            <w:pPr>
              <w:pStyle w:val="TAL"/>
            </w:pPr>
            <w:r w:rsidRPr="000670FE">
              <w:t>p-id</w:t>
            </w:r>
          </w:p>
        </w:tc>
        <w:tc>
          <w:tcPr>
            <w:tcW w:w="2126" w:type="dxa"/>
          </w:tcPr>
          <w:p w14:paraId="5AF368EF"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470D7270" w14:textId="77777777" w:rsidR="00784A32" w:rsidRPr="000670FE" w:rsidRDefault="00784A32" w:rsidP="00354887">
            <w:pPr>
              <w:pStyle w:val="TAL"/>
            </w:pPr>
          </w:p>
        </w:tc>
        <w:tc>
          <w:tcPr>
            <w:tcW w:w="1418" w:type="dxa"/>
          </w:tcPr>
          <w:p w14:paraId="69EC15D1" w14:textId="77777777" w:rsidR="00784A32" w:rsidRPr="000670FE" w:rsidRDefault="00784A32" w:rsidP="00354887">
            <w:pPr>
              <w:pStyle w:val="TAL"/>
            </w:pPr>
          </w:p>
        </w:tc>
        <w:tc>
          <w:tcPr>
            <w:tcW w:w="1134" w:type="dxa"/>
            <w:vAlign w:val="bottom"/>
          </w:tcPr>
          <w:p w14:paraId="210DD8AE" w14:textId="77777777" w:rsidR="00784A32" w:rsidRPr="000670FE" w:rsidRDefault="00784A32" w:rsidP="00354887">
            <w:pPr>
              <w:pStyle w:val="TAL"/>
            </w:pPr>
          </w:p>
        </w:tc>
      </w:tr>
    </w:tbl>
    <w:p w14:paraId="11CECB62" w14:textId="77777777" w:rsidR="00784A32" w:rsidRPr="000670FE" w:rsidRDefault="00784A32" w:rsidP="00784A32"/>
    <w:p w14:paraId="455D2BAB" w14:textId="77777777" w:rsidR="00784A32" w:rsidRPr="000670FE" w:rsidRDefault="00784A32" w:rsidP="00784A32">
      <w:pPr>
        <w:pStyle w:val="TH"/>
      </w:pPr>
      <w:r w:rsidRPr="000670FE">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23E0496" w14:textId="77777777" w:rsidTr="00354887">
        <w:tc>
          <w:tcPr>
            <w:tcW w:w="9639" w:type="dxa"/>
            <w:gridSpan w:val="5"/>
          </w:tcPr>
          <w:p w14:paraId="22611A63" w14:textId="77777777" w:rsidR="00784A32" w:rsidRPr="000670FE" w:rsidRDefault="00784A32" w:rsidP="00354887">
            <w:pPr>
              <w:pStyle w:val="TAL"/>
            </w:pPr>
            <w:r w:rsidRPr="000670FE">
              <w:t>Derivation Path: TS 36.579-1 [2], Table 5.5.2.11-1, condition MCVIDEO</w:t>
            </w:r>
          </w:p>
        </w:tc>
      </w:tr>
      <w:tr w:rsidR="00784A32" w:rsidRPr="000670FE" w14:paraId="0A492761" w14:textId="77777777" w:rsidTr="00354887">
        <w:tc>
          <w:tcPr>
            <w:tcW w:w="2835" w:type="dxa"/>
          </w:tcPr>
          <w:p w14:paraId="20429FF2" w14:textId="77777777" w:rsidR="00784A32" w:rsidRPr="000670FE" w:rsidRDefault="00784A32" w:rsidP="00354887">
            <w:pPr>
              <w:pStyle w:val="TAH"/>
            </w:pPr>
            <w:r w:rsidRPr="000670FE">
              <w:t>Information Element</w:t>
            </w:r>
          </w:p>
        </w:tc>
        <w:tc>
          <w:tcPr>
            <w:tcW w:w="2126" w:type="dxa"/>
          </w:tcPr>
          <w:p w14:paraId="36FEDC43" w14:textId="77777777" w:rsidR="00784A32" w:rsidRPr="000670FE" w:rsidRDefault="00784A32" w:rsidP="00354887">
            <w:pPr>
              <w:pStyle w:val="TAH"/>
            </w:pPr>
            <w:r w:rsidRPr="000670FE">
              <w:t>Value/remark</w:t>
            </w:r>
          </w:p>
        </w:tc>
        <w:tc>
          <w:tcPr>
            <w:tcW w:w="2126" w:type="dxa"/>
            <w:tcBorders>
              <w:bottom w:val="single" w:sz="4" w:space="0" w:color="auto"/>
            </w:tcBorders>
          </w:tcPr>
          <w:p w14:paraId="6A54BC8C" w14:textId="77777777" w:rsidR="00784A32" w:rsidRPr="000670FE" w:rsidRDefault="00784A32" w:rsidP="00354887">
            <w:pPr>
              <w:pStyle w:val="TAH"/>
            </w:pPr>
            <w:r w:rsidRPr="000670FE">
              <w:t>Comment</w:t>
            </w:r>
          </w:p>
        </w:tc>
        <w:tc>
          <w:tcPr>
            <w:tcW w:w="1418" w:type="dxa"/>
          </w:tcPr>
          <w:p w14:paraId="4FD22844" w14:textId="77777777" w:rsidR="00784A32" w:rsidRPr="000670FE" w:rsidRDefault="00784A32" w:rsidP="00354887">
            <w:pPr>
              <w:pStyle w:val="TAH"/>
            </w:pPr>
            <w:r w:rsidRPr="000670FE">
              <w:t>Reference</w:t>
            </w:r>
          </w:p>
        </w:tc>
        <w:tc>
          <w:tcPr>
            <w:tcW w:w="1134" w:type="dxa"/>
          </w:tcPr>
          <w:p w14:paraId="4C5F97A3" w14:textId="77777777" w:rsidR="00784A32" w:rsidRPr="000670FE" w:rsidRDefault="00784A32" w:rsidP="00354887">
            <w:pPr>
              <w:pStyle w:val="TAH"/>
            </w:pPr>
            <w:r w:rsidRPr="000670FE">
              <w:t>Condition</w:t>
            </w:r>
          </w:p>
        </w:tc>
      </w:tr>
      <w:tr w:rsidR="00784A32" w:rsidRPr="000670FE" w14:paraId="14AA0695" w14:textId="77777777" w:rsidTr="00354887">
        <w:tc>
          <w:tcPr>
            <w:tcW w:w="2835" w:type="dxa"/>
            <w:tcBorders>
              <w:top w:val="single" w:sz="4" w:space="0" w:color="auto"/>
              <w:left w:val="single" w:sz="4" w:space="0" w:color="auto"/>
              <w:bottom w:val="single" w:sz="4" w:space="0" w:color="auto"/>
              <w:right w:val="single" w:sz="4" w:space="0" w:color="auto"/>
            </w:tcBorders>
          </w:tcPr>
          <w:p w14:paraId="33785B94" w14:textId="77777777" w:rsidR="00784A32" w:rsidRPr="000670FE" w:rsidRDefault="00784A32" w:rsidP="00354887">
            <w:pPr>
              <w:pStyle w:val="TAL"/>
              <w:rPr>
                <w:b/>
                <w:bCs/>
                <w:szCs w:val="18"/>
              </w:rPr>
            </w:pPr>
            <w:r w:rsidRPr="00067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5DFE1B" w14:textId="77777777" w:rsidR="00784A32" w:rsidRPr="000670FE"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FEA144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218795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F35252" w14:textId="77777777" w:rsidR="00784A32" w:rsidRPr="000670FE" w:rsidRDefault="00784A32" w:rsidP="00354887">
            <w:pPr>
              <w:pStyle w:val="TAL"/>
            </w:pPr>
          </w:p>
        </w:tc>
      </w:tr>
      <w:tr w:rsidR="00784A32" w:rsidRPr="000670FE" w14:paraId="1C210068" w14:textId="77777777" w:rsidTr="00354887">
        <w:tc>
          <w:tcPr>
            <w:tcW w:w="2835" w:type="dxa"/>
            <w:tcBorders>
              <w:top w:val="single" w:sz="4" w:space="0" w:color="auto"/>
              <w:left w:val="single" w:sz="4" w:space="0" w:color="auto"/>
              <w:bottom w:val="single" w:sz="4" w:space="0" w:color="auto"/>
              <w:right w:val="single" w:sz="4" w:space="0" w:color="auto"/>
            </w:tcBorders>
          </w:tcPr>
          <w:p w14:paraId="59CB4018" w14:textId="77777777" w:rsidR="00784A32" w:rsidRPr="000670FE" w:rsidRDefault="00784A32" w:rsidP="00354887">
            <w:pPr>
              <w:pStyle w:val="TAL"/>
              <w:rPr>
                <w:bCs/>
                <w:szCs w:val="18"/>
              </w:rPr>
            </w:pPr>
            <w:r w:rsidRPr="00067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66BADF" w14:textId="77777777" w:rsidR="00784A32" w:rsidRPr="000670FE" w:rsidRDefault="00784A32" w:rsidP="00354887">
            <w:pPr>
              <w:pStyle w:val="TAL"/>
              <w:rPr>
                <w:szCs w:val="18"/>
              </w:rPr>
            </w:pPr>
            <w:r w:rsidRPr="00067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311BFB4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833C0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A236E6" w14:textId="77777777" w:rsidR="00784A32" w:rsidRPr="000670FE" w:rsidRDefault="00784A32" w:rsidP="00354887">
            <w:pPr>
              <w:pStyle w:val="TAL"/>
            </w:pPr>
          </w:p>
        </w:tc>
      </w:tr>
      <w:tr w:rsidR="00784A32" w:rsidRPr="000670FE" w14:paraId="2C6BDC2C" w14:textId="77777777" w:rsidTr="00354887">
        <w:tc>
          <w:tcPr>
            <w:tcW w:w="2835" w:type="dxa"/>
            <w:tcBorders>
              <w:top w:val="single" w:sz="4" w:space="0" w:color="auto"/>
              <w:left w:val="single" w:sz="4" w:space="0" w:color="auto"/>
              <w:bottom w:val="single" w:sz="4" w:space="0" w:color="auto"/>
              <w:right w:val="single" w:sz="4" w:space="0" w:color="auto"/>
            </w:tcBorders>
          </w:tcPr>
          <w:p w14:paraId="39194A02"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1A38F95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C2EE9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F485BE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FB1546" w14:textId="77777777" w:rsidR="00784A32" w:rsidRPr="000670FE" w:rsidRDefault="00784A32" w:rsidP="00354887">
            <w:pPr>
              <w:pStyle w:val="TAL"/>
            </w:pPr>
          </w:p>
        </w:tc>
      </w:tr>
      <w:tr w:rsidR="00784A32" w:rsidRPr="000670FE" w14:paraId="56D046F4" w14:textId="77777777" w:rsidTr="00354887">
        <w:tc>
          <w:tcPr>
            <w:tcW w:w="2835" w:type="dxa"/>
            <w:tcBorders>
              <w:top w:val="single" w:sz="4" w:space="0" w:color="auto"/>
              <w:left w:val="single" w:sz="4" w:space="0" w:color="auto"/>
              <w:bottom w:val="single" w:sz="4" w:space="0" w:color="auto"/>
              <w:right w:val="single" w:sz="4" w:space="0" w:color="auto"/>
            </w:tcBorders>
          </w:tcPr>
          <w:p w14:paraId="40EA513C"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783B4F0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5480E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2E246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DC056D6" w14:textId="77777777" w:rsidR="00784A32" w:rsidRPr="000670FE" w:rsidRDefault="00784A32" w:rsidP="00354887">
            <w:pPr>
              <w:pStyle w:val="TAL"/>
            </w:pPr>
          </w:p>
        </w:tc>
      </w:tr>
      <w:tr w:rsidR="00784A32" w:rsidRPr="000670FE" w14:paraId="4CCC1124" w14:textId="77777777" w:rsidTr="00354887">
        <w:tc>
          <w:tcPr>
            <w:tcW w:w="2835" w:type="dxa"/>
            <w:tcBorders>
              <w:top w:val="single" w:sz="4" w:space="0" w:color="auto"/>
              <w:left w:val="single" w:sz="4" w:space="0" w:color="auto"/>
              <w:bottom w:val="single" w:sz="4" w:space="0" w:color="auto"/>
              <w:right w:val="single" w:sz="4" w:space="0" w:color="auto"/>
            </w:tcBorders>
          </w:tcPr>
          <w:p w14:paraId="0F3ED82F"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8F838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AAACE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FB74D4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61C0A83" w14:textId="77777777" w:rsidR="00784A32" w:rsidRPr="000670FE" w:rsidRDefault="00784A32" w:rsidP="00354887">
            <w:pPr>
              <w:pStyle w:val="TAL"/>
            </w:pPr>
          </w:p>
        </w:tc>
      </w:tr>
      <w:tr w:rsidR="00784A32" w:rsidRPr="000670FE" w14:paraId="1C862EA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BA6BD8"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C8082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EE5D7F"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68859EF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9311F2F" w14:textId="77777777" w:rsidR="00784A32" w:rsidRPr="000670FE" w:rsidRDefault="00784A32" w:rsidP="00354887">
            <w:pPr>
              <w:pStyle w:val="TAL"/>
            </w:pPr>
          </w:p>
        </w:tc>
      </w:tr>
      <w:tr w:rsidR="00784A32" w:rsidRPr="000670FE" w14:paraId="6F389B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B8C20A"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4F8DFC2"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AAD056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AB5C1F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9DE4638" w14:textId="77777777" w:rsidR="00784A32" w:rsidRPr="000670FE" w:rsidRDefault="00784A32" w:rsidP="00354887">
            <w:pPr>
              <w:pStyle w:val="TAL"/>
            </w:pPr>
          </w:p>
        </w:tc>
      </w:tr>
      <w:tr w:rsidR="00784A32" w:rsidRPr="000670FE" w14:paraId="306C96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574AE"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1A188B"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F2C647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16E627"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5A880D21" w14:textId="77777777" w:rsidR="00784A32" w:rsidRPr="000670FE" w:rsidRDefault="00784A32" w:rsidP="00354887">
            <w:pPr>
              <w:pStyle w:val="TAL"/>
            </w:pPr>
          </w:p>
        </w:tc>
      </w:tr>
      <w:tr w:rsidR="00784A32" w:rsidRPr="000670FE" w14:paraId="0F4D44A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CB6CAF"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1551F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7F622C8"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38A1396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233FA4" w14:textId="77777777" w:rsidR="00784A32" w:rsidRPr="000670FE" w:rsidRDefault="00784A32" w:rsidP="00354887">
            <w:pPr>
              <w:pStyle w:val="TAL"/>
            </w:pPr>
          </w:p>
        </w:tc>
      </w:tr>
      <w:tr w:rsidR="00784A32" w:rsidRPr="000670FE" w14:paraId="0B93FA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24F9ED9"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8DBF0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FE735D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09EE1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00F3C1" w14:textId="77777777" w:rsidR="00784A32" w:rsidRPr="000670FE" w:rsidRDefault="00784A32" w:rsidP="00354887">
            <w:pPr>
              <w:pStyle w:val="TAL"/>
            </w:pPr>
          </w:p>
        </w:tc>
      </w:tr>
      <w:tr w:rsidR="00784A32" w:rsidRPr="000670FE" w14:paraId="7CA1E61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FE9E20"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051B5A"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BF70A7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5A192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82D7E8" w14:textId="77777777" w:rsidR="00784A32" w:rsidRPr="000670FE" w:rsidRDefault="00784A32" w:rsidP="00354887">
            <w:pPr>
              <w:pStyle w:val="TAL"/>
            </w:pPr>
          </w:p>
        </w:tc>
      </w:tr>
      <w:tr w:rsidR="00784A32" w:rsidRPr="000670FE" w14:paraId="66CBC33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045E69"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6D78F"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FA854A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C36980"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6EB31223" w14:textId="77777777" w:rsidR="00784A32" w:rsidRPr="000670FE" w:rsidRDefault="00784A32" w:rsidP="00354887">
            <w:pPr>
              <w:pStyle w:val="TAL"/>
            </w:pPr>
          </w:p>
        </w:tc>
      </w:tr>
    </w:tbl>
    <w:p w14:paraId="320D3AF3" w14:textId="77777777" w:rsidR="00784A32" w:rsidRPr="000670FE" w:rsidRDefault="00784A32" w:rsidP="00784A32"/>
    <w:p w14:paraId="409B3C91" w14:textId="77777777" w:rsidR="00784A32" w:rsidRPr="000670FE" w:rsidRDefault="00784A32" w:rsidP="00784A32">
      <w:pPr>
        <w:pStyle w:val="TH"/>
      </w:pPr>
      <w:r w:rsidRPr="000670FE">
        <w:t>Table 5.3.3.3-19: MCVideo-INFO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0F643B7" w14:textId="77777777" w:rsidTr="00354887">
        <w:tc>
          <w:tcPr>
            <w:tcW w:w="9639" w:type="dxa"/>
            <w:gridSpan w:val="5"/>
          </w:tcPr>
          <w:p w14:paraId="1E6F5AAC" w14:textId="77777777" w:rsidR="00784A32" w:rsidRPr="000670FE" w:rsidRDefault="00784A32" w:rsidP="00354887">
            <w:pPr>
              <w:pStyle w:val="TAL"/>
            </w:pPr>
            <w:r w:rsidRPr="000670FE">
              <w:t>Derivation Path: TS 36.579-1 [2], Table 5.5.3.2.1-3</w:t>
            </w:r>
          </w:p>
        </w:tc>
      </w:tr>
      <w:tr w:rsidR="00784A32" w:rsidRPr="000670FE" w14:paraId="45B38461" w14:textId="77777777" w:rsidTr="00354887">
        <w:tc>
          <w:tcPr>
            <w:tcW w:w="2835" w:type="dxa"/>
          </w:tcPr>
          <w:p w14:paraId="7290850A" w14:textId="77777777" w:rsidR="00784A32" w:rsidRPr="000670FE" w:rsidRDefault="00784A32" w:rsidP="00354887">
            <w:pPr>
              <w:pStyle w:val="TAH"/>
            </w:pPr>
            <w:r w:rsidRPr="000670FE">
              <w:t>Information Element</w:t>
            </w:r>
          </w:p>
        </w:tc>
        <w:tc>
          <w:tcPr>
            <w:tcW w:w="2126" w:type="dxa"/>
          </w:tcPr>
          <w:p w14:paraId="2D4CCE5D" w14:textId="77777777" w:rsidR="00784A32" w:rsidRPr="000670FE" w:rsidRDefault="00784A32" w:rsidP="00354887">
            <w:pPr>
              <w:pStyle w:val="TAH"/>
            </w:pPr>
            <w:r w:rsidRPr="000670FE">
              <w:t>Value/remark</w:t>
            </w:r>
          </w:p>
        </w:tc>
        <w:tc>
          <w:tcPr>
            <w:tcW w:w="2126" w:type="dxa"/>
          </w:tcPr>
          <w:p w14:paraId="769597D4" w14:textId="77777777" w:rsidR="00784A32" w:rsidRPr="000670FE" w:rsidRDefault="00784A32" w:rsidP="00354887">
            <w:pPr>
              <w:pStyle w:val="TAH"/>
            </w:pPr>
            <w:r w:rsidRPr="000670FE">
              <w:t>Comment</w:t>
            </w:r>
          </w:p>
        </w:tc>
        <w:tc>
          <w:tcPr>
            <w:tcW w:w="1418" w:type="dxa"/>
          </w:tcPr>
          <w:p w14:paraId="63EE9C3F" w14:textId="77777777" w:rsidR="00784A32" w:rsidRPr="000670FE" w:rsidRDefault="00784A32" w:rsidP="00354887">
            <w:pPr>
              <w:pStyle w:val="TAH"/>
            </w:pPr>
            <w:r w:rsidRPr="000670FE">
              <w:t>Reference</w:t>
            </w:r>
          </w:p>
        </w:tc>
        <w:tc>
          <w:tcPr>
            <w:tcW w:w="1134" w:type="dxa"/>
          </w:tcPr>
          <w:p w14:paraId="53ECFD05" w14:textId="77777777" w:rsidR="00784A32" w:rsidRPr="000670FE" w:rsidRDefault="00784A32" w:rsidP="00354887">
            <w:pPr>
              <w:pStyle w:val="TAH"/>
            </w:pPr>
            <w:r w:rsidRPr="000670FE">
              <w:t>Condition</w:t>
            </w:r>
          </w:p>
        </w:tc>
      </w:tr>
      <w:tr w:rsidR="00784A32" w:rsidRPr="000670FE" w14:paraId="24A88E35" w14:textId="77777777" w:rsidTr="00354887">
        <w:tc>
          <w:tcPr>
            <w:tcW w:w="2835" w:type="dxa"/>
            <w:vAlign w:val="center"/>
          </w:tcPr>
          <w:p w14:paraId="12EA55BB" w14:textId="77777777" w:rsidR="00784A32" w:rsidRPr="000670FE" w:rsidRDefault="00784A32" w:rsidP="00354887">
            <w:pPr>
              <w:pStyle w:val="TAL"/>
            </w:pPr>
            <w:r w:rsidRPr="000670FE">
              <w:t>mcvideoinfo</w:t>
            </w:r>
          </w:p>
        </w:tc>
        <w:tc>
          <w:tcPr>
            <w:tcW w:w="2126" w:type="dxa"/>
          </w:tcPr>
          <w:p w14:paraId="42E7AE44" w14:textId="77777777" w:rsidR="00784A32" w:rsidRPr="000670FE" w:rsidRDefault="00784A32" w:rsidP="00354887">
            <w:pPr>
              <w:pStyle w:val="TAL"/>
            </w:pPr>
          </w:p>
        </w:tc>
        <w:tc>
          <w:tcPr>
            <w:tcW w:w="2126" w:type="dxa"/>
            <w:tcBorders>
              <w:bottom w:val="single" w:sz="4" w:space="0" w:color="auto"/>
            </w:tcBorders>
          </w:tcPr>
          <w:p w14:paraId="4D153D8B" w14:textId="77777777" w:rsidR="00784A32" w:rsidRPr="000670FE" w:rsidRDefault="00784A32" w:rsidP="00354887">
            <w:pPr>
              <w:pStyle w:val="TAL"/>
            </w:pPr>
          </w:p>
        </w:tc>
        <w:tc>
          <w:tcPr>
            <w:tcW w:w="1418" w:type="dxa"/>
          </w:tcPr>
          <w:p w14:paraId="42E6EB57" w14:textId="77777777" w:rsidR="00784A32" w:rsidRPr="000670FE" w:rsidRDefault="00784A32" w:rsidP="00354887">
            <w:pPr>
              <w:pStyle w:val="TAL"/>
            </w:pPr>
          </w:p>
        </w:tc>
        <w:tc>
          <w:tcPr>
            <w:tcW w:w="1134" w:type="dxa"/>
            <w:vAlign w:val="bottom"/>
          </w:tcPr>
          <w:p w14:paraId="2FDF4D63" w14:textId="77777777" w:rsidR="00784A32" w:rsidRPr="000670FE" w:rsidRDefault="00784A32" w:rsidP="00354887">
            <w:pPr>
              <w:pStyle w:val="TAL"/>
            </w:pPr>
          </w:p>
        </w:tc>
      </w:tr>
      <w:tr w:rsidR="00784A32" w:rsidRPr="000670FE" w14:paraId="7D4B0DEF" w14:textId="77777777" w:rsidTr="00354887">
        <w:tc>
          <w:tcPr>
            <w:tcW w:w="2835" w:type="dxa"/>
            <w:vAlign w:val="center"/>
          </w:tcPr>
          <w:p w14:paraId="7164466A" w14:textId="77777777" w:rsidR="00784A32" w:rsidRPr="000670FE" w:rsidRDefault="00784A32" w:rsidP="00354887">
            <w:pPr>
              <w:pStyle w:val="TAL"/>
            </w:pPr>
            <w:r w:rsidRPr="000670FE">
              <w:t xml:space="preserve">  mcvideo-Params</w:t>
            </w:r>
          </w:p>
        </w:tc>
        <w:tc>
          <w:tcPr>
            <w:tcW w:w="2126" w:type="dxa"/>
          </w:tcPr>
          <w:p w14:paraId="2EEE556F" w14:textId="77777777" w:rsidR="00784A32" w:rsidRPr="000670FE" w:rsidRDefault="00784A32" w:rsidP="00354887">
            <w:pPr>
              <w:pStyle w:val="TAL"/>
            </w:pPr>
          </w:p>
        </w:tc>
        <w:tc>
          <w:tcPr>
            <w:tcW w:w="2126" w:type="dxa"/>
            <w:tcBorders>
              <w:bottom w:val="single" w:sz="4" w:space="0" w:color="auto"/>
            </w:tcBorders>
          </w:tcPr>
          <w:p w14:paraId="08503FCC" w14:textId="77777777" w:rsidR="00784A32" w:rsidRPr="000670FE" w:rsidRDefault="00784A32" w:rsidP="00354887">
            <w:pPr>
              <w:pStyle w:val="TAL"/>
            </w:pPr>
          </w:p>
        </w:tc>
        <w:tc>
          <w:tcPr>
            <w:tcW w:w="1418" w:type="dxa"/>
          </w:tcPr>
          <w:p w14:paraId="09AC18A1" w14:textId="77777777" w:rsidR="00784A32" w:rsidRPr="000670FE" w:rsidRDefault="00784A32" w:rsidP="00354887">
            <w:pPr>
              <w:pStyle w:val="TAL"/>
            </w:pPr>
          </w:p>
        </w:tc>
        <w:tc>
          <w:tcPr>
            <w:tcW w:w="1134" w:type="dxa"/>
            <w:vAlign w:val="bottom"/>
          </w:tcPr>
          <w:p w14:paraId="2A398FB6" w14:textId="77777777" w:rsidR="00784A32" w:rsidRPr="000670FE" w:rsidRDefault="00784A32" w:rsidP="00354887">
            <w:pPr>
              <w:pStyle w:val="TAL"/>
            </w:pPr>
          </w:p>
        </w:tc>
      </w:tr>
      <w:tr w:rsidR="00784A32" w:rsidRPr="000670FE" w14:paraId="4D0A7F31" w14:textId="77777777" w:rsidTr="00354887">
        <w:tc>
          <w:tcPr>
            <w:tcW w:w="2835" w:type="dxa"/>
            <w:vAlign w:val="center"/>
          </w:tcPr>
          <w:p w14:paraId="43627B57" w14:textId="77777777" w:rsidR="00784A32" w:rsidRPr="000670FE" w:rsidRDefault="00784A32" w:rsidP="00354887">
            <w:pPr>
              <w:pStyle w:val="TAL"/>
            </w:pPr>
            <w:r w:rsidRPr="000670FE">
              <w:t xml:space="preserve">    mcvideo-request-uri</w:t>
            </w:r>
          </w:p>
        </w:tc>
        <w:tc>
          <w:tcPr>
            <w:tcW w:w="2126" w:type="dxa"/>
          </w:tcPr>
          <w:p w14:paraId="342299A3"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2E6CE4AC" w14:textId="77777777" w:rsidR="00784A32" w:rsidRPr="000670FE" w:rsidRDefault="00784A32" w:rsidP="00354887">
            <w:pPr>
              <w:pStyle w:val="TAL"/>
            </w:pPr>
          </w:p>
        </w:tc>
        <w:tc>
          <w:tcPr>
            <w:tcW w:w="1418" w:type="dxa"/>
          </w:tcPr>
          <w:p w14:paraId="228D67E3" w14:textId="77777777" w:rsidR="00784A32" w:rsidRPr="000670FE" w:rsidRDefault="00784A32" w:rsidP="00354887">
            <w:pPr>
              <w:pStyle w:val="TAL"/>
            </w:pPr>
          </w:p>
        </w:tc>
        <w:tc>
          <w:tcPr>
            <w:tcW w:w="1134" w:type="dxa"/>
            <w:vAlign w:val="bottom"/>
          </w:tcPr>
          <w:p w14:paraId="25D73B4B" w14:textId="77777777" w:rsidR="00784A32" w:rsidRPr="000670FE" w:rsidRDefault="00784A32" w:rsidP="00354887">
            <w:pPr>
              <w:pStyle w:val="TAL"/>
            </w:pPr>
          </w:p>
        </w:tc>
      </w:tr>
    </w:tbl>
    <w:p w14:paraId="26BE5790" w14:textId="77777777" w:rsidR="00784A32" w:rsidRPr="000670FE" w:rsidRDefault="00784A32" w:rsidP="00784A32"/>
    <w:p w14:paraId="6F320434" w14:textId="77777777" w:rsidR="00784A32" w:rsidRPr="000670FE" w:rsidRDefault="00784A32" w:rsidP="00784A32">
      <w:pPr>
        <w:pStyle w:val="TH"/>
      </w:pPr>
      <w:r w:rsidRPr="000670FE">
        <w:t>Table 5.3.3.3-20: PIDF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DD13AB6" w14:textId="77777777" w:rsidTr="00354887">
        <w:tc>
          <w:tcPr>
            <w:tcW w:w="9639" w:type="dxa"/>
            <w:gridSpan w:val="5"/>
          </w:tcPr>
          <w:p w14:paraId="6CD8375F" w14:textId="77777777" w:rsidR="00784A32" w:rsidRPr="000670FE" w:rsidRDefault="00784A32" w:rsidP="00354887">
            <w:pPr>
              <w:pStyle w:val="TAL"/>
            </w:pPr>
            <w:r w:rsidRPr="000670FE">
              <w:t>Derivation Path: TS 36.579-1 [2], Table 5.5.3.5-3</w:t>
            </w:r>
          </w:p>
        </w:tc>
      </w:tr>
      <w:tr w:rsidR="00784A32" w:rsidRPr="000670FE" w14:paraId="7C3D7233" w14:textId="77777777" w:rsidTr="00354887">
        <w:tc>
          <w:tcPr>
            <w:tcW w:w="2835" w:type="dxa"/>
          </w:tcPr>
          <w:p w14:paraId="1EC6340E" w14:textId="77777777" w:rsidR="00784A32" w:rsidRPr="000670FE" w:rsidRDefault="00784A32" w:rsidP="00354887">
            <w:pPr>
              <w:pStyle w:val="TAH"/>
            </w:pPr>
            <w:r w:rsidRPr="000670FE">
              <w:t>Information Element</w:t>
            </w:r>
          </w:p>
        </w:tc>
        <w:tc>
          <w:tcPr>
            <w:tcW w:w="2126" w:type="dxa"/>
          </w:tcPr>
          <w:p w14:paraId="34C7D20E" w14:textId="77777777" w:rsidR="00784A32" w:rsidRPr="000670FE" w:rsidRDefault="00784A32" w:rsidP="00354887">
            <w:pPr>
              <w:pStyle w:val="TAH"/>
            </w:pPr>
            <w:r w:rsidRPr="000670FE">
              <w:t>Value/remark</w:t>
            </w:r>
          </w:p>
        </w:tc>
        <w:tc>
          <w:tcPr>
            <w:tcW w:w="2126" w:type="dxa"/>
          </w:tcPr>
          <w:p w14:paraId="70D23C2C" w14:textId="77777777" w:rsidR="00784A32" w:rsidRPr="000670FE" w:rsidRDefault="00784A32" w:rsidP="00354887">
            <w:pPr>
              <w:pStyle w:val="TAH"/>
            </w:pPr>
            <w:r w:rsidRPr="000670FE">
              <w:t>Comment</w:t>
            </w:r>
          </w:p>
        </w:tc>
        <w:tc>
          <w:tcPr>
            <w:tcW w:w="1418" w:type="dxa"/>
          </w:tcPr>
          <w:p w14:paraId="4C5B6310" w14:textId="77777777" w:rsidR="00784A32" w:rsidRPr="000670FE" w:rsidRDefault="00784A32" w:rsidP="00354887">
            <w:pPr>
              <w:pStyle w:val="TAH"/>
            </w:pPr>
            <w:r w:rsidRPr="000670FE">
              <w:t>Reference</w:t>
            </w:r>
          </w:p>
        </w:tc>
        <w:tc>
          <w:tcPr>
            <w:tcW w:w="1134" w:type="dxa"/>
          </w:tcPr>
          <w:p w14:paraId="68F4390C" w14:textId="77777777" w:rsidR="00784A32" w:rsidRPr="000670FE" w:rsidRDefault="00784A32" w:rsidP="00354887">
            <w:pPr>
              <w:pStyle w:val="TAH"/>
            </w:pPr>
            <w:r w:rsidRPr="000670FE">
              <w:t>Condition</w:t>
            </w:r>
          </w:p>
        </w:tc>
      </w:tr>
      <w:tr w:rsidR="00784A32" w:rsidRPr="000670FE" w14:paraId="4DECA703" w14:textId="77777777" w:rsidTr="00354887">
        <w:tc>
          <w:tcPr>
            <w:tcW w:w="2835" w:type="dxa"/>
            <w:vAlign w:val="center"/>
          </w:tcPr>
          <w:p w14:paraId="5C52FD7F" w14:textId="77777777" w:rsidR="00784A32" w:rsidRPr="000670FE" w:rsidRDefault="00784A32" w:rsidP="00354887">
            <w:pPr>
              <w:pStyle w:val="TAL"/>
            </w:pPr>
            <w:r w:rsidRPr="000670FE">
              <w:t>presence entity</w:t>
            </w:r>
          </w:p>
        </w:tc>
        <w:tc>
          <w:tcPr>
            <w:tcW w:w="2126" w:type="dxa"/>
          </w:tcPr>
          <w:p w14:paraId="76D3CB6C"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62FE9B8" w14:textId="77777777" w:rsidR="00784A32" w:rsidRPr="000670FE" w:rsidRDefault="00784A32" w:rsidP="00354887">
            <w:pPr>
              <w:pStyle w:val="TAL"/>
            </w:pPr>
          </w:p>
        </w:tc>
        <w:tc>
          <w:tcPr>
            <w:tcW w:w="1418" w:type="dxa"/>
          </w:tcPr>
          <w:p w14:paraId="6725F881" w14:textId="77777777" w:rsidR="00784A32" w:rsidRPr="000670FE" w:rsidRDefault="00784A32" w:rsidP="00354887">
            <w:pPr>
              <w:pStyle w:val="TAL"/>
            </w:pPr>
          </w:p>
        </w:tc>
        <w:tc>
          <w:tcPr>
            <w:tcW w:w="1134" w:type="dxa"/>
            <w:vAlign w:val="bottom"/>
          </w:tcPr>
          <w:p w14:paraId="36BB63B3" w14:textId="77777777" w:rsidR="00784A32" w:rsidRPr="000670FE" w:rsidRDefault="00784A32" w:rsidP="00354887">
            <w:pPr>
              <w:pStyle w:val="TAL"/>
            </w:pPr>
          </w:p>
        </w:tc>
      </w:tr>
      <w:tr w:rsidR="00784A32" w:rsidRPr="000670FE" w14:paraId="48D0EF6A" w14:textId="77777777" w:rsidTr="00354887">
        <w:tc>
          <w:tcPr>
            <w:tcW w:w="2835" w:type="dxa"/>
            <w:vAlign w:val="center"/>
          </w:tcPr>
          <w:p w14:paraId="0AD007E4" w14:textId="77777777" w:rsidR="00784A32" w:rsidRPr="000670FE" w:rsidRDefault="00784A32" w:rsidP="00354887">
            <w:pPr>
              <w:pStyle w:val="TAL"/>
            </w:pPr>
            <w:r w:rsidRPr="000670FE">
              <w:t xml:space="preserve">  tuple id</w:t>
            </w:r>
          </w:p>
        </w:tc>
        <w:tc>
          <w:tcPr>
            <w:tcW w:w="2126" w:type="dxa"/>
          </w:tcPr>
          <w:p w14:paraId="69CB7B96"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E510774" w14:textId="77777777" w:rsidR="00784A32" w:rsidRPr="000670FE" w:rsidRDefault="00784A32" w:rsidP="00354887">
            <w:pPr>
              <w:pStyle w:val="TAL"/>
            </w:pPr>
          </w:p>
        </w:tc>
        <w:tc>
          <w:tcPr>
            <w:tcW w:w="1418" w:type="dxa"/>
          </w:tcPr>
          <w:p w14:paraId="4597BE70" w14:textId="77777777" w:rsidR="00784A32" w:rsidRPr="000670FE" w:rsidRDefault="00784A32" w:rsidP="00354887">
            <w:pPr>
              <w:pStyle w:val="TAL"/>
            </w:pPr>
          </w:p>
        </w:tc>
        <w:tc>
          <w:tcPr>
            <w:tcW w:w="1134" w:type="dxa"/>
            <w:vAlign w:val="bottom"/>
          </w:tcPr>
          <w:p w14:paraId="6971AB99" w14:textId="77777777" w:rsidR="00784A32" w:rsidRPr="000670FE" w:rsidRDefault="00784A32" w:rsidP="00354887">
            <w:pPr>
              <w:pStyle w:val="TAL"/>
            </w:pPr>
          </w:p>
        </w:tc>
      </w:tr>
      <w:tr w:rsidR="00784A32" w:rsidRPr="000670FE" w14:paraId="7B4A3B32" w14:textId="77777777" w:rsidTr="00354887">
        <w:tc>
          <w:tcPr>
            <w:tcW w:w="2835" w:type="dxa"/>
            <w:vAlign w:val="center"/>
          </w:tcPr>
          <w:p w14:paraId="127D7F64" w14:textId="77777777" w:rsidR="00784A32" w:rsidRPr="000670FE" w:rsidRDefault="00784A32" w:rsidP="00354887">
            <w:pPr>
              <w:pStyle w:val="TAL"/>
            </w:pPr>
            <w:r w:rsidRPr="000670FE">
              <w:t xml:space="preserve">    status</w:t>
            </w:r>
          </w:p>
        </w:tc>
        <w:tc>
          <w:tcPr>
            <w:tcW w:w="2126" w:type="dxa"/>
          </w:tcPr>
          <w:p w14:paraId="738CD68C" w14:textId="77777777" w:rsidR="00784A32" w:rsidRPr="000670FE" w:rsidRDefault="00784A32" w:rsidP="00354887">
            <w:pPr>
              <w:pStyle w:val="TAL"/>
            </w:pPr>
          </w:p>
        </w:tc>
        <w:tc>
          <w:tcPr>
            <w:tcW w:w="2126" w:type="dxa"/>
          </w:tcPr>
          <w:p w14:paraId="7D0FB40A" w14:textId="77777777" w:rsidR="00784A32" w:rsidRPr="000670FE" w:rsidRDefault="00784A32" w:rsidP="00354887">
            <w:pPr>
              <w:pStyle w:val="TAL"/>
            </w:pPr>
          </w:p>
        </w:tc>
        <w:tc>
          <w:tcPr>
            <w:tcW w:w="1418" w:type="dxa"/>
          </w:tcPr>
          <w:p w14:paraId="5E7AD526" w14:textId="77777777" w:rsidR="00784A32" w:rsidRPr="000670FE" w:rsidRDefault="00784A32" w:rsidP="00354887">
            <w:pPr>
              <w:pStyle w:val="TAL"/>
            </w:pPr>
          </w:p>
        </w:tc>
        <w:tc>
          <w:tcPr>
            <w:tcW w:w="1134" w:type="dxa"/>
            <w:vAlign w:val="bottom"/>
          </w:tcPr>
          <w:p w14:paraId="294FF3D7" w14:textId="77777777" w:rsidR="00784A32" w:rsidRPr="000670FE" w:rsidRDefault="00784A32" w:rsidP="00354887">
            <w:pPr>
              <w:pStyle w:val="TAL"/>
            </w:pPr>
          </w:p>
        </w:tc>
      </w:tr>
      <w:tr w:rsidR="00784A32" w:rsidRPr="000670FE" w14:paraId="538731ED" w14:textId="77777777" w:rsidTr="00354887">
        <w:tc>
          <w:tcPr>
            <w:tcW w:w="2835" w:type="dxa"/>
            <w:vAlign w:val="center"/>
          </w:tcPr>
          <w:p w14:paraId="69CDE0ED" w14:textId="77777777" w:rsidR="00784A32" w:rsidRPr="000670FE" w:rsidRDefault="00784A32" w:rsidP="00354887">
            <w:pPr>
              <w:pStyle w:val="TAL"/>
            </w:pPr>
            <w:r w:rsidRPr="000670FE">
              <w:t xml:space="preserve">      affiliation</w:t>
            </w:r>
          </w:p>
        </w:tc>
        <w:tc>
          <w:tcPr>
            <w:tcW w:w="2126" w:type="dxa"/>
          </w:tcPr>
          <w:p w14:paraId="1A3AD65E" w14:textId="77777777" w:rsidR="00784A32" w:rsidRPr="000670FE" w:rsidRDefault="00784A32" w:rsidP="00354887">
            <w:pPr>
              <w:pStyle w:val="TAL"/>
            </w:pPr>
          </w:p>
        </w:tc>
        <w:tc>
          <w:tcPr>
            <w:tcW w:w="2126" w:type="dxa"/>
          </w:tcPr>
          <w:p w14:paraId="5E3E87B3" w14:textId="77777777" w:rsidR="00784A32" w:rsidRPr="000670FE" w:rsidRDefault="00784A32" w:rsidP="00354887">
            <w:pPr>
              <w:pStyle w:val="TAL"/>
            </w:pPr>
          </w:p>
        </w:tc>
        <w:tc>
          <w:tcPr>
            <w:tcW w:w="1418" w:type="dxa"/>
          </w:tcPr>
          <w:p w14:paraId="1FE8B6AB" w14:textId="77777777" w:rsidR="00784A32" w:rsidRPr="000670FE" w:rsidRDefault="00784A32" w:rsidP="00354887">
            <w:pPr>
              <w:pStyle w:val="TAL"/>
            </w:pPr>
          </w:p>
        </w:tc>
        <w:tc>
          <w:tcPr>
            <w:tcW w:w="1134" w:type="dxa"/>
            <w:vAlign w:val="bottom"/>
          </w:tcPr>
          <w:p w14:paraId="3DB49364" w14:textId="77777777" w:rsidR="00784A32" w:rsidRPr="000670FE" w:rsidRDefault="00784A32" w:rsidP="00354887">
            <w:pPr>
              <w:pStyle w:val="TAL"/>
            </w:pPr>
          </w:p>
        </w:tc>
      </w:tr>
      <w:tr w:rsidR="00784A32" w:rsidRPr="000670FE" w14:paraId="22E95A47" w14:textId="77777777" w:rsidTr="00354887">
        <w:tc>
          <w:tcPr>
            <w:tcW w:w="2835" w:type="dxa"/>
            <w:vAlign w:val="center"/>
          </w:tcPr>
          <w:p w14:paraId="04933FB2" w14:textId="77777777" w:rsidR="00784A32" w:rsidRPr="000670FE" w:rsidRDefault="00784A32" w:rsidP="00354887">
            <w:pPr>
              <w:pStyle w:val="TAL"/>
            </w:pPr>
            <w:r w:rsidRPr="000670FE">
              <w:t xml:space="preserve">        group</w:t>
            </w:r>
          </w:p>
        </w:tc>
        <w:tc>
          <w:tcPr>
            <w:tcW w:w="2126" w:type="dxa"/>
          </w:tcPr>
          <w:p w14:paraId="1FFF470A" w14:textId="77777777" w:rsidR="00784A32" w:rsidRPr="000670FE" w:rsidRDefault="00784A32" w:rsidP="00354887">
            <w:pPr>
              <w:pStyle w:val="TAL"/>
            </w:pPr>
            <w:r w:rsidRPr="000670FE">
              <w:t>px_MCVideo_Group_D_ID</w:t>
            </w:r>
          </w:p>
        </w:tc>
        <w:tc>
          <w:tcPr>
            <w:tcW w:w="2126" w:type="dxa"/>
          </w:tcPr>
          <w:p w14:paraId="1F550707" w14:textId="77777777" w:rsidR="00784A32" w:rsidRPr="000670FE" w:rsidRDefault="00784A32" w:rsidP="00354887">
            <w:pPr>
              <w:pStyle w:val="TAL"/>
            </w:pPr>
          </w:p>
        </w:tc>
        <w:tc>
          <w:tcPr>
            <w:tcW w:w="1418" w:type="dxa"/>
          </w:tcPr>
          <w:p w14:paraId="1BFB5A75" w14:textId="77777777" w:rsidR="00784A32" w:rsidRPr="000670FE" w:rsidRDefault="00784A32" w:rsidP="00354887">
            <w:pPr>
              <w:pStyle w:val="TAL"/>
            </w:pPr>
          </w:p>
        </w:tc>
        <w:tc>
          <w:tcPr>
            <w:tcW w:w="1134" w:type="dxa"/>
            <w:vAlign w:val="bottom"/>
          </w:tcPr>
          <w:p w14:paraId="14C9F5DA" w14:textId="77777777" w:rsidR="00784A32" w:rsidRPr="000670FE" w:rsidRDefault="00784A32" w:rsidP="00354887">
            <w:pPr>
              <w:pStyle w:val="TAL"/>
            </w:pPr>
          </w:p>
        </w:tc>
      </w:tr>
      <w:tr w:rsidR="00784A32" w:rsidRPr="000670FE" w14:paraId="5C2B651F" w14:textId="77777777" w:rsidTr="00354887">
        <w:tc>
          <w:tcPr>
            <w:tcW w:w="2835" w:type="dxa"/>
            <w:vAlign w:val="center"/>
          </w:tcPr>
          <w:p w14:paraId="6D392477" w14:textId="77777777" w:rsidR="00784A32" w:rsidRPr="000670FE" w:rsidRDefault="00784A32" w:rsidP="00354887">
            <w:pPr>
              <w:pStyle w:val="TAL"/>
            </w:pPr>
            <w:r w:rsidRPr="000670FE">
              <w:t xml:space="preserve">        status</w:t>
            </w:r>
          </w:p>
        </w:tc>
        <w:tc>
          <w:tcPr>
            <w:tcW w:w="2126" w:type="dxa"/>
          </w:tcPr>
          <w:p w14:paraId="4438DECB" w14:textId="77777777" w:rsidR="00784A32" w:rsidRPr="000670FE" w:rsidRDefault="00784A32" w:rsidP="00354887">
            <w:pPr>
              <w:pStyle w:val="TAL"/>
            </w:pPr>
            <w:r w:rsidRPr="000670FE">
              <w:t>not present</w:t>
            </w:r>
          </w:p>
        </w:tc>
        <w:tc>
          <w:tcPr>
            <w:tcW w:w="2126" w:type="dxa"/>
          </w:tcPr>
          <w:p w14:paraId="54C7EB6F" w14:textId="77777777" w:rsidR="00784A32" w:rsidRPr="000670FE" w:rsidRDefault="00784A32" w:rsidP="00354887">
            <w:pPr>
              <w:pStyle w:val="TAL"/>
            </w:pPr>
          </w:p>
        </w:tc>
        <w:tc>
          <w:tcPr>
            <w:tcW w:w="1418" w:type="dxa"/>
          </w:tcPr>
          <w:p w14:paraId="149FEB6D" w14:textId="77777777" w:rsidR="00784A32" w:rsidRPr="000670FE" w:rsidRDefault="00784A32" w:rsidP="00354887">
            <w:pPr>
              <w:pStyle w:val="TAL"/>
            </w:pPr>
          </w:p>
        </w:tc>
        <w:tc>
          <w:tcPr>
            <w:tcW w:w="1134" w:type="dxa"/>
            <w:vAlign w:val="bottom"/>
          </w:tcPr>
          <w:p w14:paraId="56176FDD" w14:textId="77777777" w:rsidR="00784A32" w:rsidRPr="000670FE" w:rsidRDefault="00784A32" w:rsidP="00354887">
            <w:pPr>
              <w:pStyle w:val="TAL"/>
            </w:pPr>
          </w:p>
        </w:tc>
      </w:tr>
      <w:tr w:rsidR="00784A32" w:rsidRPr="000670FE" w14:paraId="35D7D3F8" w14:textId="77777777" w:rsidTr="00354887">
        <w:tc>
          <w:tcPr>
            <w:tcW w:w="2835" w:type="dxa"/>
            <w:vAlign w:val="center"/>
          </w:tcPr>
          <w:p w14:paraId="07D34F6D" w14:textId="77777777" w:rsidR="00784A32" w:rsidRPr="000670FE" w:rsidRDefault="00784A32" w:rsidP="00354887">
            <w:pPr>
              <w:pStyle w:val="TAL"/>
            </w:pPr>
            <w:r w:rsidRPr="000670FE">
              <w:t xml:space="preserve">        expires</w:t>
            </w:r>
          </w:p>
        </w:tc>
        <w:tc>
          <w:tcPr>
            <w:tcW w:w="2126" w:type="dxa"/>
          </w:tcPr>
          <w:p w14:paraId="509AB10F" w14:textId="77777777" w:rsidR="00784A32" w:rsidRPr="000670FE" w:rsidRDefault="00784A32" w:rsidP="00354887">
            <w:pPr>
              <w:pStyle w:val="TAL"/>
            </w:pPr>
            <w:r w:rsidRPr="000670FE">
              <w:t>not present</w:t>
            </w:r>
          </w:p>
        </w:tc>
        <w:tc>
          <w:tcPr>
            <w:tcW w:w="2126" w:type="dxa"/>
          </w:tcPr>
          <w:p w14:paraId="59876995" w14:textId="77777777" w:rsidR="00784A32" w:rsidRPr="000670FE" w:rsidRDefault="00784A32" w:rsidP="00354887">
            <w:pPr>
              <w:pStyle w:val="TAL"/>
            </w:pPr>
          </w:p>
        </w:tc>
        <w:tc>
          <w:tcPr>
            <w:tcW w:w="1418" w:type="dxa"/>
          </w:tcPr>
          <w:p w14:paraId="3AEA70DD" w14:textId="77777777" w:rsidR="00784A32" w:rsidRPr="000670FE" w:rsidRDefault="00784A32" w:rsidP="00354887">
            <w:pPr>
              <w:pStyle w:val="TAL"/>
            </w:pPr>
          </w:p>
        </w:tc>
        <w:tc>
          <w:tcPr>
            <w:tcW w:w="1134" w:type="dxa"/>
            <w:vAlign w:val="bottom"/>
          </w:tcPr>
          <w:p w14:paraId="4EF8B22A" w14:textId="77777777" w:rsidR="00784A32" w:rsidRPr="000670FE" w:rsidRDefault="00784A32" w:rsidP="00354887">
            <w:pPr>
              <w:pStyle w:val="TAL"/>
            </w:pPr>
          </w:p>
        </w:tc>
      </w:tr>
      <w:tr w:rsidR="00784A32" w:rsidRPr="000670FE" w14:paraId="78B2C59D" w14:textId="77777777" w:rsidTr="00354887">
        <w:tc>
          <w:tcPr>
            <w:tcW w:w="2835" w:type="dxa"/>
            <w:vAlign w:val="center"/>
          </w:tcPr>
          <w:p w14:paraId="33EB9B59" w14:textId="77777777" w:rsidR="00784A32" w:rsidRPr="000670FE" w:rsidRDefault="00784A32" w:rsidP="00354887">
            <w:pPr>
              <w:pStyle w:val="TAL"/>
            </w:pPr>
            <w:r w:rsidRPr="000670FE">
              <w:t>p-id</w:t>
            </w:r>
          </w:p>
        </w:tc>
        <w:tc>
          <w:tcPr>
            <w:tcW w:w="2126" w:type="dxa"/>
          </w:tcPr>
          <w:p w14:paraId="70B37F65"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312B2C45" w14:textId="77777777" w:rsidR="00784A32" w:rsidRPr="000670FE" w:rsidRDefault="00784A32" w:rsidP="00354887">
            <w:pPr>
              <w:pStyle w:val="TAL"/>
            </w:pPr>
          </w:p>
        </w:tc>
        <w:tc>
          <w:tcPr>
            <w:tcW w:w="1418" w:type="dxa"/>
          </w:tcPr>
          <w:p w14:paraId="604E202A" w14:textId="77777777" w:rsidR="00784A32" w:rsidRPr="000670FE" w:rsidRDefault="00784A32" w:rsidP="00354887">
            <w:pPr>
              <w:pStyle w:val="TAL"/>
            </w:pPr>
          </w:p>
        </w:tc>
        <w:tc>
          <w:tcPr>
            <w:tcW w:w="1134" w:type="dxa"/>
            <w:vAlign w:val="bottom"/>
          </w:tcPr>
          <w:p w14:paraId="3034E7F1" w14:textId="77777777" w:rsidR="00784A32" w:rsidRPr="000670FE" w:rsidRDefault="00784A32" w:rsidP="00354887">
            <w:pPr>
              <w:pStyle w:val="TAL"/>
            </w:pPr>
          </w:p>
        </w:tc>
      </w:tr>
    </w:tbl>
    <w:p w14:paraId="7D5419A8" w14:textId="77777777" w:rsidR="00784A32" w:rsidRPr="000670FE" w:rsidRDefault="00784A32" w:rsidP="00784A32"/>
    <w:p w14:paraId="1E694B87" w14:textId="77777777" w:rsidR="00784A32" w:rsidRPr="000670FE" w:rsidRDefault="00784A32" w:rsidP="00784A32">
      <w:pPr>
        <w:pStyle w:val="TH"/>
      </w:pPr>
      <w:r w:rsidRPr="000670FE">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D42044B" w14:textId="77777777" w:rsidTr="00354887">
        <w:tc>
          <w:tcPr>
            <w:tcW w:w="9639" w:type="dxa"/>
            <w:gridSpan w:val="5"/>
          </w:tcPr>
          <w:p w14:paraId="48833982" w14:textId="77777777" w:rsidR="00784A32" w:rsidRPr="000670FE" w:rsidRDefault="00784A32" w:rsidP="00354887">
            <w:pPr>
              <w:pStyle w:val="TAL"/>
            </w:pPr>
            <w:r w:rsidRPr="000670FE">
              <w:t>Derivation Path: TS 36.579-1 [2], Table 5.5.2.11-1, condition MCVIDEO</w:t>
            </w:r>
          </w:p>
        </w:tc>
      </w:tr>
      <w:tr w:rsidR="00784A32" w:rsidRPr="000670FE" w14:paraId="47ABDF62" w14:textId="77777777" w:rsidTr="00354887">
        <w:tc>
          <w:tcPr>
            <w:tcW w:w="2835" w:type="dxa"/>
          </w:tcPr>
          <w:p w14:paraId="18ABA9CF" w14:textId="77777777" w:rsidR="00784A32" w:rsidRPr="000670FE" w:rsidRDefault="00784A32" w:rsidP="00354887">
            <w:pPr>
              <w:pStyle w:val="TAH"/>
            </w:pPr>
            <w:r w:rsidRPr="000670FE">
              <w:t>Information Element</w:t>
            </w:r>
          </w:p>
        </w:tc>
        <w:tc>
          <w:tcPr>
            <w:tcW w:w="2126" w:type="dxa"/>
          </w:tcPr>
          <w:p w14:paraId="0C9E27B8" w14:textId="77777777" w:rsidR="00784A32" w:rsidRPr="000670FE" w:rsidRDefault="00784A32" w:rsidP="00354887">
            <w:pPr>
              <w:pStyle w:val="TAH"/>
            </w:pPr>
            <w:r w:rsidRPr="000670FE">
              <w:t>Value/remark</w:t>
            </w:r>
          </w:p>
        </w:tc>
        <w:tc>
          <w:tcPr>
            <w:tcW w:w="2126" w:type="dxa"/>
            <w:tcBorders>
              <w:bottom w:val="single" w:sz="4" w:space="0" w:color="auto"/>
            </w:tcBorders>
          </w:tcPr>
          <w:p w14:paraId="2A667631" w14:textId="77777777" w:rsidR="00784A32" w:rsidRPr="000670FE" w:rsidRDefault="00784A32" w:rsidP="00354887">
            <w:pPr>
              <w:pStyle w:val="TAH"/>
            </w:pPr>
            <w:r w:rsidRPr="000670FE">
              <w:t>Comment</w:t>
            </w:r>
          </w:p>
        </w:tc>
        <w:tc>
          <w:tcPr>
            <w:tcW w:w="1418" w:type="dxa"/>
          </w:tcPr>
          <w:p w14:paraId="37D1000E" w14:textId="77777777" w:rsidR="00784A32" w:rsidRPr="000670FE" w:rsidRDefault="00784A32" w:rsidP="00354887">
            <w:pPr>
              <w:pStyle w:val="TAH"/>
            </w:pPr>
            <w:r w:rsidRPr="000670FE">
              <w:t>Reference</w:t>
            </w:r>
          </w:p>
        </w:tc>
        <w:tc>
          <w:tcPr>
            <w:tcW w:w="1134" w:type="dxa"/>
          </w:tcPr>
          <w:p w14:paraId="67FBF326" w14:textId="77777777" w:rsidR="00784A32" w:rsidRPr="000670FE" w:rsidRDefault="00784A32" w:rsidP="00354887">
            <w:pPr>
              <w:pStyle w:val="TAH"/>
            </w:pPr>
            <w:r w:rsidRPr="000670FE">
              <w:t>Condition</w:t>
            </w:r>
          </w:p>
        </w:tc>
      </w:tr>
      <w:tr w:rsidR="00784A32" w:rsidRPr="000670FE" w14:paraId="6E41449D" w14:textId="77777777" w:rsidTr="00354887">
        <w:tc>
          <w:tcPr>
            <w:tcW w:w="2835" w:type="dxa"/>
            <w:tcBorders>
              <w:top w:val="single" w:sz="4" w:space="0" w:color="auto"/>
              <w:left w:val="single" w:sz="4" w:space="0" w:color="auto"/>
              <w:bottom w:val="single" w:sz="4" w:space="0" w:color="auto"/>
              <w:right w:val="single" w:sz="4" w:space="0" w:color="auto"/>
            </w:tcBorders>
          </w:tcPr>
          <w:p w14:paraId="27A57FA1" w14:textId="77777777" w:rsidR="00784A32" w:rsidRPr="000670FE" w:rsidRDefault="00784A32" w:rsidP="00354887">
            <w:pPr>
              <w:pStyle w:val="TAL"/>
              <w:rPr>
                <w:b/>
                <w:bCs/>
                <w:szCs w:val="18"/>
              </w:rPr>
            </w:pPr>
            <w:r w:rsidRPr="00067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1E12D7" w14:textId="77777777" w:rsidR="00784A32" w:rsidRPr="000670FE"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3C5834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B4AAF2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B2D91DB" w14:textId="77777777" w:rsidR="00784A32" w:rsidRPr="000670FE" w:rsidRDefault="00784A32" w:rsidP="00354887">
            <w:pPr>
              <w:pStyle w:val="TAL"/>
            </w:pPr>
          </w:p>
        </w:tc>
      </w:tr>
      <w:tr w:rsidR="00784A32" w:rsidRPr="000670FE" w14:paraId="5CE1102B" w14:textId="77777777" w:rsidTr="00354887">
        <w:tc>
          <w:tcPr>
            <w:tcW w:w="2835" w:type="dxa"/>
            <w:tcBorders>
              <w:top w:val="single" w:sz="4" w:space="0" w:color="auto"/>
              <w:left w:val="single" w:sz="4" w:space="0" w:color="auto"/>
              <w:bottom w:val="single" w:sz="4" w:space="0" w:color="auto"/>
              <w:right w:val="single" w:sz="4" w:space="0" w:color="auto"/>
            </w:tcBorders>
          </w:tcPr>
          <w:p w14:paraId="58F234DE" w14:textId="77777777" w:rsidR="00784A32" w:rsidRPr="000670FE" w:rsidRDefault="00784A32" w:rsidP="00354887">
            <w:pPr>
              <w:pStyle w:val="TAL"/>
              <w:rPr>
                <w:bCs/>
                <w:szCs w:val="18"/>
              </w:rPr>
            </w:pPr>
            <w:r w:rsidRPr="00067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EE30FF9" w14:textId="77777777" w:rsidR="00784A32" w:rsidRPr="000670FE" w:rsidRDefault="00784A32" w:rsidP="00354887">
            <w:pPr>
              <w:pStyle w:val="TAL"/>
              <w:rPr>
                <w:szCs w:val="18"/>
              </w:rPr>
            </w:pPr>
            <w:r w:rsidRPr="00067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47E8AFC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AD3E5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53D548A" w14:textId="77777777" w:rsidR="00784A32" w:rsidRPr="000670FE" w:rsidRDefault="00784A32" w:rsidP="00354887">
            <w:pPr>
              <w:pStyle w:val="TAL"/>
            </w:pPr>
          </w:p>
        </w:tc>
      </w:tr>
      <w:tr w:rsidR="00784A32" w:rsidRPr="000670FE" w14:paraId="286E8C37" w14:textId="77777777" w:rsidTr="00354887">
        <w:tc>
          <w:tcPr>
            <w:tcW w:w="2835" w:type="dxa"/>
            <w:tcBorders>
              <w:top w:val="single" w:sz="4" w:space="0" w:color="auto"/>
              <w:left w:val="single" w:sz="4" w:space="0" w:color="auto"/>
              <w:bottom w:val="single" w:sz="4" w:space="0" w:color="auto"/>
              <w:right w:val="single" w:sz="4" w:space="0" w:color="auto"/>
            </w:tcBorders>
          </w:tcPr>
          <w:p w14:paraId="413619E3"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538BF2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D98AD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AF60A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1B8949" w14:textId="77777777" w:rsidR="00784A32" w:rsidRPr="000670FE" w:rsidRDefault="00784A32" w:rsidP="00354887">
            <w:pPr>
              <w:pStyle w:val="TAL"/>
            </w:pPr>
          </w:p>
        </w:tc>
      </w:tr>
      <w:tr w:rsidR="00784A32" w:rsidRPr="000670FE" w14:paraId="0C81219E" w14:textId="77777777" w:rsidTr="00354887">
        <w:tc>
          <w:tcPr>
            <w:tcW w:w="2835" w:type="dxa"/>
            <w:tcBorders>
              <w:top w:val="single" w:sz="4" w:space="0" w:color="auto"/>
              <w:left w:val="single" w:sz="4" w:space="0" w:color="auto"/>
              <w:bottom w:val="single" w:sz="4" w:space="0" w:color="auto"/>
              <w:right w:val="single" w:sz="4" w:space="0" w:color="auto"/>
            </w:tcBorders>
          </w:tcPr>
          <w:p w14:paraId="3405D387"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E90A8B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A4BFE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62074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BF432E" w14:textId="77777777" w:rsidR="00784A32" w:rsidRPr="000670FE" w:rsidRDefault="00784A32" w:rsidP="00354887">
            <w:pPr>
              <w:pStyle w:val="TAL"/>
            </w:pPr>
          </w:p>
        </w:tc>
      </w:tr>
      <w:tr w:rsidR="00784A32" w:rsidRPr="000670FE" w14:paraId="3C3E8BE2" w14:textId="77777777" w:rsidTr="00354887">
        <w:tc>
          <w:tcPr>
            <w:tcW w:w="2835" w:type="dxa"/>
            <w:tcBorders>
              <w:top w:val="single" w:sz="4" w:space="0" w:color="auto"/>
              <w:left w:val="single" w:sz="4" w:space="0" w:color="auto"/>
              <w:bottom w:val="single" w:sz="4" w:space="0" w:color="auto"/>
              <w:right w:val="single" w:sz="4" w:space="0" w:color="auto"/>
            </w:tcBorders>
          </w:tcPr>
          <w:p w14:paraId="50F35F13"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239329F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FBE3FF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0AA143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7D6887A" w14:textId="77777777" w:rsidR="00784A32" w:rsidRPr="000670FE" w:rsidRDefault="00784A32" w:rsidP="00354887">
            <w:pPr>
              <w:pStyle w:val="TAL"/>
            </w:pPr>
          </w:p>
        </w:tc>
      </w:tr>
      <w:tr w:rsidR="00784A32" w:rsidRPr="000670FE" w14:paraId="605FD98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893598"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D9CF8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6FC2B10"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30CF2A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2C5FBF5" w14:textId="77777777" w:rsidR="00784A32" w:rsidRPr="000670FE" w:rsidRDefault="00784A32" w:rsidP="00354887">
            <w:pPr>
              <w:pStyle w:val="TAL"/>
            </w:pPr>
          </w:p>
        </w:tc>
      </w:tr>
      <w:tr w:rsidR="00784A32" w:rsidRPr="000670FE" w14:paraId="1511B95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82986C8"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C2485F7"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034305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30659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4B6D4E2" w14:textId="77777777" w:rsidR="00784A32" w:rsidRPr="000670FE" w:rsidRDefault="00784A32" w:rsidP="00354887">
            <w:pPr>
              <w:pStyle w:val="TAL"/>
            </w:pPr>
          </w:p>
        </w:tc>
      </w:tr>
      <w:tr w:rsidR="00784A32" w:rsidRPr="000670FE" w14:paraId="7FA0ED5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3FF42B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B08FE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A8E383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0F438A"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6D9EC964" w14:textId="77777777" w:rsidR="00784A32" w:rsidRPr="000670FE" w:rsidRDefault="00784A32" w:rsidP="00354887">
            <w:pPr>
              <w:pStyle w:val="TAL"/>
            </w:pPr>
          </w:p>
        </w:tc>
      </w:tr>
      <w:tr w:rsidR="00784A32" w:rsidRPr="000670FE" w14:paraId="6212222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BF5304"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E0A3E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5FBF05E"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4D4102C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13F105" w14:textId="77777777" w:rsidR="00784A32" w:rsidRPr="000670FE" w:rsidRDefault="00784A32" w:rsidP="00354887">
            <w:pPr>
              <w:pStyle w:val="TAL"/>
            </w:pPr>
          </w:p>
        </w:tc>
      </w:tr>
      <w:tr w:rsidR="00784A32" w:rsidRPr="000670FE" w14:paraId="1EB8959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CB55476"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761D5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5070C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A03DB9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10BDA0A" w14:textId="77777777" w:rsidR="00784A32" w:rsidRPr="000670FE" w:rsidRDefault="00784A32" w:rsidP="00354887">
            <w:pPr>
              <w:pStyle w:val="TAL"/>
            </w:pPr>
          </w:p>
        </w:tc>
      </w:tr>
      <w:tr w:rsidR="00784A32" w:rsidRPr="000670FE" w14:paraId="66FF0BB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4F812C"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71B3B1E"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7AB7C85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78D6E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CD388C" w14:textId="77777777" w:rsidR="00784A32" w:rsidRPr="000670FE" w:rsidRDefault="00784A32" w:rsidP="00354887">
            <w:pPr>
              <w:pStyle w:val="TAL"/>
            </w:pPr>
          </w:p>
        </w:tc>
      </w:tr>
      <w:tr w:rsidR="00784A32" w:rsidRPr="000670FE" w14:paraId="606491C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71D99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B5CC86"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47419E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511A77A"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0152CBE4" w14:textId="77777777" w:rsidR="00784A32" w:rsidRPr="000670FE" w:rsidRDefault="00784A32" w:rsidP="00354887">
            <w:pPr>
              <w:pStyle w:val="TAL"/>
            </w:pPr>
          </w:p>
        </w:tc>
      </w:tr>
    </w:tbl>
    <w:p w14:paraId="0D38DEEE" w14:textId="77777777" w:rsidR="00784A32" w:rsidRPr="000670FE" w:rsidRDefault="00784A32" w:rsidP="00784A32"/>
    <w:p w14:paraId="59CCFD6B" w14:textId="77777777" w:rsidR="00784A32" w:rsidRPr="000670FE" w:rsidRDefault="00784A32" w:rsidP="00784A32">
      <w:pPr>
        <w:pStyle w:val="TH"/>
      </w:pPr>
      <w:r w:rsidRPr="000670FE">
        <w:t>Table 5.3.3.3-22: MCVideo-INFO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9D6D7D3" w14:textId="77777777" w:rsidTr="00354887">
        <w:tc>
          <w:tcPr>
            <w:tcW w:w="9639" w:type="dxa"/>
            <w:gridSpan w:val="5"/>
          </w:tcPr>
          <w:p w14:paraId="2822CB1D" w14:textId="77777777" w:rsidR="00784A32" w:rsidRPr="000670FE" w:rsidRDefault="00784A32" w:rsidP="00354887">
            <w:pPr>
              <w:pStyle w:val="TAL"/>
            </w:pPr>
            <w:r w:rsidRPr="000670FE">
              <w:t>Derivation Path: TS 36.579-1 [2], Table 5.5.3.2.1-3</w:t>
            </w:r>
          </w:p>
        </w:tc>
      </w:tr>
      <w:tr w:rsidR="00784A32" w:rsidRPr="000670FE" w14:paraId="0A2AA607" w14:textId="77777777" w:rsidTr="00354887">
        <w:tc>
          <w:tcPr>
            <w:tcW w:w="2835" w:type="dxa"/>
          </w:tcPr>
          <w:p w14:paraId="22228DA6" w14:textId="77777777" w:rsidR="00784A32" w:rsidRPr="000670FE" w:rsidRDefault="00784A32" w:rsidP="00354887">
            <w:pPr>
              <w:pStyle w:val="TAH"/>
            </w:pPr>
            <w:r w:rsidRPr="000670FE">
              <w:t>Information Element</w:t>
            </w:r>
          </w:p>
        </w:tc>
        <w:tc>
          <w:tcPr>
            <w:tcW w:w="2126" w:type="dxa"/>
          </w:tcPr>
          <w:p w14:paraId="22A0E489" w14:textId="77777777" w:rsidR="00784A32" w:rsidRPr="000670FE" w:rsidRDefault="00784A32" w:rsidP="00354887">
            <w:pPr>
              <w:pStyle w:val="TAH"/>
            </w:pPr>
            <w:r w:rsidRPr="000670FE">
              <w:t>Value/remark</w:t>
            </w:r>
          </w:p>
        </w:tc>
        <w:tc>
          <w:tcPr>
            <w:tcW w:w="2126" w:type="dxa"/>
          </w:tcPr>
          <w:p w14:paraId="116C1D56" w14:textId="77777777" w:rsidR="00784A32" w:rsidRPr="000670FE" w:rsidRDefault="00784A32" w:rsidP="00354887">
            <w:pPr>
              <w:pStyle w:val="TAH"/>
            </w:pPr>
            <w:r w:rsidRPr="000670FE">
              <w:t>Comment</w:t>
            </w:r>
          </w:p>
        </w:tc>
        <w:tc>
          <w:tcPr>
            <w:tcW w:w="1418" w:type="dxa"/>
          </w:tcPr>
          <w:p w14:paraId="7BAE1D3E" w14:textId="77777777" w:rsidR="00784A32" w:rsidRPr="000670FE" w:rsidRDefault="00784A32" w:rsidP="00354887">
            <w:pPr>
              <w:pStyle w:val="TAH"/>
            </w:pPr>
            <w:r w:rsidRPr="000670FE">
              <w:t>Reference</w:t>
            </w:r>
          </w:p>
        </w:tc>
        <w:tc>
          <w:tcPr>
            <w:tcW w:w="1134" w:type="dxa"/>
          </w:tcPr>
          <w:p w14:paraId="61A4CBC8" w14:textId="77777777" w:rsidR="00784A32" w:rsidRPr="000670FE" w:rsidRDefault="00784A32" w:rsidP="00354887">
            <w:pPr>
              <w:pStyle w:val="TAH"/>
            </w:pPr>
            <w:r w:rsidRPr="000670FE">
              <w:t>Condition</w:t>
            </w:r>
          </w:p>
        </w:tc>
      </w:tr>
      <w:tr w:rsidR="00784A32" w:rsidRPr="000670FE" w14:paraId="476317F8" w14:textId="77777777" w:rsidTr="00354887">
        <w:tc>
          <w:tcPr>
            <w:tcW w:w="2835" w:type="dxa"/>
            <w:vAlign w:val="center"/>
          </w:tcPr>
          <w:p w14:paraId="21302360" w14:textId="77777777" w:rsidR="00784A32" w:rsidRPr="000670FE" w:rsidRDefault="00784A32" w:rsidP="00354887">
            <w:pPr>
              <w:pStyle w:val="TAL"/>
            </w:pPr>
            <w:r w:rsidRPr="000670FE">
              <w:t>mcvideoinfo</w:t>
            </w:r>
          </w:p>
        </w:tc>
        <w:tc>
          <w:tcPr>
            <w:tcW w:w="2126" w:type="dxa"/>
          </w:tcPr>
          <w:p w14:paraId="4EC9E2A1" w14:textId="77777777" w:rsidR="00784A32" w:rsidRPr="000670FE" w:rsidRDefault="00784A32" w:rsidP="00354887">
            <w:pPr>
              <w:pStyle w:val="TAL"/>
            </w:pPr>
          </w:p>
        </w:tc>
        <w:tc>
          <w:tcPr>
            <w:tcW w:w="2126" w:type="dxa"/>
            <w:tcBorders>
              <w:bottom w:val="single" w:sz="4" w:space="0" w:color="auto"/>
            </w:tcBorders>
          </w:tcPr>
          <w:p w14:paraId="320822A4" w14:textId="77777777" w:rsidR="00784A32" w:rsidRPr="000670FE" w:rsidRDefault="00784A32" w:rsidP="00354887">
            <w:pPr>
              <w:pStyle w:val="TAL"/>
            </w:pPr>
          </w:p>
        </w:tc>
        <w:tc>
          <w:tcPr>
            <w:tcW w:w="1418" w:type="dxa"/>
          </w:tcPr>
          <w:p w14:paraId="7D25B37C" w14:textId="77777777" w:rsidR="00784A32" w:rsidRPr="000670FE" w:rsidRDefault="00784A32" w:rsidP="00354887">
            <w:pPr>
              <w:pStyle w:val="TAL"/>
            </w:pPr>
          </w:p>
        </w:tc>
        <w:tc>
          <w:tcPr>
            <w:tcW w:w="1134" w:type="dxa"/>
            <w:vAlign w:val="bottom"/>
          </w:tcPr>
          <w:p w14:paraId="2A6387F2" w14:textId="77777777" w:rsidR="00784A32" w:rsidRPr="000670FE" w:rsidRDefault="00784A32" w:rsidP="00354887">
            <w:pPr>
              <w:pStyle w:val="TAL"/>
            </w:pPr>
          </w:p>
        </w:tc>
      </w:tr>
      <w:tr w:rsidR="00784A32" w:rsidRPr="000670FE" w14:paraId="7BBE905D" w14:textId="77777777" w:rsidTr="00354887">
        <w:tc>
          <w:tcPr>
            <w:tcW w:w="2835" w:type="dxa"/>
            <w:vAlign w:val="center"/>
          </w:tcPr>
          <w:p w14:paraId="3F9B62C1" w14:textId="77777777" w:rsidR="00784A32" w:rsidRPr="000670FE" w:rsidRDefault="00784A32" w:rsidP="00354887">
            <w:pPr>
              <w:pStyle w:val="TAL"/>
            </w:pPr>
            <w:r w:rsidRPr="000670FE">
              <w:t xml:space="preserve">  mcvideo-Params</w:t>
            </w:r>
          </w:p>
        </w:tc>
        <w:tc>
          <w:tcPr>
            <w:tcW w:w="2126" w:type="dxa"/>
          </w:tcPr>
          <w:p w14:paraId="472861E6" w14:textId="77777777" w:rsidR="00784A32" w:rsidRPr="000670FE" w:rsidRDefault="00784A32" w:rsidP="00354887">
            <w:pPr>
              <w:pStyle w:val="TAL"/>
            </w:pPr>
          </w:p>
        </w:tc>
        <w:tc>
          <w:tcPr>
            <w:tcW w:w="2126" w:type="dxa"/>
            <w:tcBorders>
              <w:bottom w:val="single" w:sz="4" w:space="0" w:color="auto"/>
            </w:tcBorders>
          </w:tcPr>
          <w:p w14:paraId="7340A1F2" w14:textId="77777777" w:rsidR="00784A32" w:rsidRPr="000670FE" w:rsidRDefault="00784A32" w:rsidP="00354887">
            <w:pPr>
              <w:pStyle w:val="TAL"/>
            </w:pPr>
          </w:p>
        </w:tc>
        <w:tc>
          <w:tcPr>
            <w:tcW w:w="1418" w:type="dxa"/>
          </w:tcPr>
          <w:p w14:paraId="1191C89D" w14:textId="77777777" w:rsidR="00784A32" w:rsidRPr="000670FE" w:rsidRDefault="00784A32" w:rsidP="00354887">
            <w:pPr>
              <w:pStyle w:val="TAL"/>
            </w:pPr>
          </w:p>
        </w:tc>
        <w:tc>
          <w:tcPr>
            <w:tcW w:w="1134" w:type="dxa"/>
            <w:vAlign w:val="bottom"/>
          </w:tcPr>
          <w:p w14:paraId="20C9E0B7" w14:textId="77777777" w:rsidR="00784A32" w:rsidRPr="000670FE" w:rsidRDefault="00784A32" w:rsidP="00354887">
            <w:pPr>
              <w:pStyle w:val="TAL"/>
            </w:pPr>
          </w:p>
        </w:tc>
      </w:tr>
      <w:tr w:rsidR="00784A32" w:rsidRPr="000670FE" w14:paraId="110ED05F" w14:textId="77777777" w:rsidTr="00354887">
        <w:tc>
          <w:tcPr>
            <w:tcW w:w="2835" w:type="dxa"/>
            <w:vAlign w:val="center"/>
          </w:tcPr>
          <w:p w14:paraId="58B52F5A" w14:textId="77777777" w:rsidR="00784A32" w:rsidRPr="000670FE" w:rsidRDefault="00784A32" w:rsidP="00354887">
            <w:pPr>
              <w:pStyle w:val="TAL"/>
            </w:pPr>
            <w:r w:rsidRPr="000670FE">
              <w:t xml:space="preserve">    mcvideo-request-uri</w:t>
            </w:r>
          </w:p>
        </w:tc>
        <w:tc>
          <w:tcPr>
            <w:tcW w:w="2126" w:type="dxa"/>
          </w:tcPr>
          <w:p w14:paraId="39E67B5E" w14:textId="77777777" w:rsidR="00784A32" w:rsidRPr="000670FE" w:rsidRDefault="00806B2F" w:rsidP="00806B2F">
            <w:pPr>
              <w:pStyle w:val="TAL"/>
            </w:pPr>
            <w:r w:rsidRPr="000670FE">
              <w:t>px_MCVideo_ID_User_A</w:t>
            </w:r>
          </w:p>
        </w:tc>
        <w:tc>
          <w:tcPr>
            <w:tcW w:w="2126" w:type="dxa"/>
            <w:tcBorders>
              <w:bottom w:val="single" w:sz="4" w:space="0" w:color="auto"/>
            </w:tcBorders>
          </w:tcPr>
          <w:p w14:paraId="5A179FA9" w14:textId="77777777" w:rsidR="00784A32" w:rsidRPr="000670FE" w:rsidRDefault="00784A32" w:rsidP="00354887">
            <w:pPr>
              <w:pStyle w:val="TAL"/>
            </w:pPr>
          </w:p>
        </w:tc>
        <w:tc>
          <w:tcPr>
            <w:tcW w:w="1418" w:type="dxa"/>
          </w:tcPr>
          <w:p w14:paraId="5755006B" w14:textId="77777777" w:rsidR="00784A32" w:rsidRPr="000670FE" w:rsidRDefault="00784A32" w:rsidP="00354887">
            <w:pPr>
              <w:pStyle w:val="TAL"/>
            </w:pPr>
          </w:p>
        </w:tc>
        <w:tc>
          <w:tcPr>
            <w:tcW w:w="1134" w:type="dxa"/>
            <w:vAlign w:val="bottom"/>
          </w:tcPr>
          <w:p w14:paraId="72FDE388" w14:textId="77777777" w:rsidR="00784A32" w:rsidRPr="000670FE" w:rsidRDefault="00784A32" w:rsidP="00354887">
            <w:pPr>
              <w:pStyle w:val="TAL"/>
            </w:pPr>
          </w:p>
        </w:tc>
      </w:tr>
    </w:tbl>
    <w:p w14:paraId="005C78A6" w14:textId="77777777" w:rsidR="00784A32" w:rsidRPr="000670FE" w:rsidRDefault="00784A32" w:rsidP="00784A32"/>
    <w:p w14:paraId="768D2B41" w14:textId="77777777" w:rsidR="00784A32" w:rsidRPr="000670FE" w:rsidRDefault="00784A32" w:rsidP="00784A32">
      <w:pPr>
        <w:pStyle w:val="TH"/>
      </w:pPr>
      <w:r w:rsidRPr="000670FE">
        <w:t>Table 5.3.3.3-23: PIDF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249BE22" w14:textId="77777777" w:rsidTr="00354887">
        <w:tc>
          <w:tcPr>
            <w:tcW w:w="9639" w:type="dxa"/>
            <w:gridSpan w:val="5"/>
          </w:tcPr>
          <w:p w14:paraId="20C14A3D" w14:textId="77777777" w:rsidR="00784A32" w:rsidRPr="000670FE" w:rsidRDefault="00784A32" w:rsidP="00354887">
            <w:pPr>
              <w:pStyle w:val="TAL"/>
            </w:pPr>
            <w:r w:rsidRPr="000670FE">
              <w:t>Derivation Path: TS 36.579-1 [2], Table 5.5.3.5-3</w:t>
            </w:r>
          </w:p>
        </w:tc>
      </w:tr>
      <w:tr w:rsidR="00784A32" w:rsidRPr="000670FE" w14:paraId="2A66A26F" w14:textId="77777777" w:rsidTr="00354887">
        <w:tc>
          <w:tcPr>
            <w:tcW w:w="2835" w:type="dxa"/>
          </w:tcPr>
          <w:p w14:paraId="520FEC20" w14:textId="77777777" w:rsidR="00784A32" w:rsidRPr="000670FE" w:rsidRDefault="00784A32" w:rsidP="00354887">
            <w:pPr>
              <w:pStyle w:val="TAH"/>
            </w:pPr>
            <w:r w:rsidRPr="000670FE">
              <w:t>Information Element</w:t>
            </w:r>
          </w:p>
        </w:tc>
        <w:tc>
          <w:tcPr>
            <w:tcW w:w="2126" w:type="dxa"/>
          </w:tcPr>
          <w:p w14:paraId="47E2764B" w14:textId="77777777" w:rsidR="00784A32" w:rsidRPr="000670FE" w:rsidRDefault="00784A32" w:rsidP="00354887">
            <w:pPr>
              <w:pStyle w:val="TAH"/>
            </w:pPr>
            <w:r w:rsidRPr="000670FE">
              <w:t>Value/remark</w:t>
            </w:r>
          </w:p>
        </w:tc>
        <w:tc>
          <w:tcPr>
            <w:tcW w:w="2126" w:type="dxa"/>
          </w:tcPr>
          <w:p w14:paraId="55E0FFF3" w14:textId="77777777" w:rsidR="00784A32" w:rsidRPr="000670FE" w:rsidRDefault="00784A32" w:rsidP="00354887">
            <w:pPr>
              <w:pStyle w:val="TAH"/>
            </w:pPr>
            <w:r w:rsidRPr="000670FE">
              <w:t>Comment</w:t>
            </w:r>
          </w:p>
        </w:tc>
        <w:tc>
          <w:tcPr>
            <w:tcW w:w="1418" w:type="dxa"/>
          </w:tcPr>
          <w:p w14:paraId="33C7EBEA" w14:textId="77777777" w:rsidR="00784A32" w:rsidRPr="000670FE" w:rsidRDefault="00784A32" w:rsidP="00354887">
            <w:pPr>
              <w:pStyle w:val="TAH"/>
            </w:pPr>
            <w:r w:rsidRPr="000670FE">
              <w:t>Reference</w:t>
            </w:r>
          </w:p>
        </w:tc>
        <w:tc>
          <w:tcPr>
            <w:tcW w:w="1134" w:type="dxa"/>
          </w:tcPr>
          <w:p w14:paraId="17B2334C" w14:textId="77777777" w:rsidR="00784A32" w:rsidRPr="000670FE" w:rsidRDefault="00784A32" w:rsidP="00354887">
            <w:pPr>
              <w:pStyle w:val="TAH"/>
            </w:pPr>
            <w:r w:rsidRPr="000670FE">
              <w:t>Condition</w:t>
            </w:r>
          </w:p>
        </w:tc>
      </w:tr>
      <w:tr w:rsidR="00784A32" w:rsidRPr="000670FE" w14:paraId="3C6BE15A" w14:textId="77777777" w:rsidTr="00354887">
        <w:tc>
          <w:tcPr>
            <w:tcW w:w="2835" w:type="dxa"/>
            <w:vAlign w:val="center"/>
          </w:tcPr>
          <w:p w14:paraId="3E723C2A" w14:textId="77777777" w:rsidR="00784A32" w:rsidRPr="000670FE" w:rsidRDefault="00784A32" w:rsidP="00354887">
            <w:pPr>
              <w:pStyle w:val="TAL"/>
            </w:pPr>
            <w:r w:rsidRPr="000670FE">
              <w:t>presence entity</w:t>
            </w:r>
          </w:p>
        </w:tc>
        <w:tc>
          <w:tcPr>
            <w:tcW w:w="2126" w:type="dxa"/>
          </w:tcPr>
          <w:p w14:paraId="3F7AE7CE" w14:textId="77777777" w:rsidR="00784A32" w:rsidRPr="000670FE" w:rsidRDefault="00784A32" w:rsidP="00354887">
            <w:pPr>
              <w:pStyle w:val="TAL"/>
            </w:pPr>
          </w:p>
        </w:tc>
        <w:tc>
          <w:tcPr>
            <w:tcW w:w="2126" w:type="dxa"/>
            <w:tcBorders>
              <w:bottom w:val="single" w:sz="4" w:space="0" w:color="auto"/>
            </w:tcBorders>
          </w:tcPr>
          <w:p w14:paraId="691BADCA" w14:textId="77777777" w:rsidR="00784A32" w:rsidRPr="000670FE" w:rsidRDefault="00784A32" w:rsidP="00354887">
            <w:pPr>
              <w:pStyle w:val="TAL"/>
            </w:pPr>
          </w:p>
        </w:tc>
        <w:tc>
          <w:tcPr>
            <w:tcW w:w="1418" w:type="dxa"/>
          </w:tcPr>
          <w:p w14:paraId="65E7040F" w14:textId="77777777" w:rsidR="00784A32" w:rsidRPr="000670FE" w:rsidRDefault="00784A32" w:rsidP="00354887">
            <w:pPr>
              <w:pStyle w:val="TAL"/>
            </w:pPr>
          </w:p>
        </w:tc>
        <w:tc>
          <w:tcPr>
            <w:tcW w:w="1134" w:type="dxa"/>
            <w:vAlign w:val="bottom"/>
          </w:tcPr>
          <w:p w14:paraId="6A939FF1" w14:textId="77777777" w:rsidR="00784A32" w:rsidRPr="000670FE" w:rsidRDefault="00784A32" w:rsidP="00354887">
            <w:pPr>
              <w:pStyle w:val="TAL"/>
            </w:pPr>
          </w:p>
        </w:tc>
      </w:tr>
      <w:tr w:rsidR="00784A32" w:rsidRPr="000670FE" w14:paraId="21E3CC55" w14:textId="77777777" w:rsidTr="00354887">
        <w:tc>
          <w:tcPr>
            <w:tcW w:w="2835" w:type="dxa"/>
            <w:vAlign w:val="center"/>
          </w:tcPr>
          <w:p w14:paraId="11B11CC1" w14:textId="77777777" w:rsidR="00784A32" w:rsidRPr="000670FE" w:rsidRDefault="00784A32" w:rsidP="00354887">
            <w:pPr>
              <w:pStyle w:val="TAL"/>
            </w:pPr>
            <w:r w:rsidRPr="000670FE">
              <w:t xml:space="preserve">  tuple id</w:t>
            </w:r>
          </w:p>
        </w:tc>
        <w:tc>
          <w:tcPr>
            <w:tcW w:w="2126" w:type="dxa"/>
          </w:tcPr>
          <w:p w14:paraId="52A8D089" w14:textId="77777777" w:rsidR="00784A32" w:rsidRPr="000670FE" w:rsidRDefault="00784A32" w:rsidP="00354887">
            <w:pPr>
              <w:pStyle w:val="TAL"/>
            </w:pPr>
          </w:p>
        </w:tc>
        <w:tc>
          <w:tcPr>
            <w:tcW w:w="2126" w:type="dxa"/>
            <w:tcBorders>
              <w:bottom w:val="single" w:sz="4" w:space="0" w:color="auto"/>
            </w:tcBorders>
          </w:tcPr>
          <w:p w14:paraId="3154E8FE" w14:textId="77777777" w:rsidR="00784A32" w:rsidRPr="000670FE" w:rsidRDefault="00784A32" w:rsidP="00354887">
            <w:pPr>
              <w:pStyle w:val="TAL"/>
            </w:pPr>
          </w:p>
        </w:tc>
        <w:tc>
          <w:tcPr>
            <w:tcW w:w="1418" w:type="dxa"/>
          </w:tcPr>
          <w:p w14:paraId="217B2E38" w14:textId="77777777" w:rsidR="00784A32" w:rsidRPr="000670FE" w:rsidRDefault="00784A32" w:rsidP="00354887">
            <w:pPr>
              <w:pStyle w:val="TAL"/>
            </w:pPr>
          </w:p>
        </w:tc>
        <w:tc>
          <w:tcPr>
            <w:tcW w:w="1134" w:type="dxa"/>
            <w:vAlign w:val="bottom"/>
          </w:tcPr>
          <w:p w14:paraId="0DA8DAEF" w14:textId="77777777" w:rsidR="00784A32" w:rsidRPr="000670FE" w:rsidRDefault="00784A32" w:rsidP="00354887">
            <w:pPr>
              <w:pStyle w:val="TAL"/>
            </w:pPr>
          </w:p>
        </w:tc>
      </w:tr>
      <w:tr w:rsidR="00784A32" w:rsidRPr="000670FE" w14:paraId="6B04132C" w14:textId="77777777" w:rsidTr="00354887">
        <w:tc>
          <w:tcPr>
            <w:tcW w:w="2835" w:type="dxa"/>
            <w:vAlign w:val="center"/>
          </w:tcPr>
          <w:p w14:paraId="3B2293A0" w14:textId="77777777" w:rsidR="00784A32" w:rsidRPr="000670FE" w:rsidRDefault="00784A32" w:rsidP="00354887">
            <w:pPr>
              <w:pStyle w:val="TAL"/>
            </w:pPr>
            <w:r w:rsidRPr="000670FE">
              <w:t xml:space="preserve">    status</w:t>
            </w:r>
          </w:p>
        </w:tc>
        <w:tc>
          <w:tcPr>
            <w:tcW w:w="2126" w:type="dxa"/>
          </w:tcPr>
          <w:p w14:paraId="38862430" w14:textId="77777777" w:rsidR="00784A32" w:rsidRPr="000670FE" w:rsidRDefault="00784A32" w:rsidP="00354887">
            <w:pPr>
              <w:pStyle w:val="TAL"/>
            </w:pPr>
          </w:p>
        </w:tc>
        <w:tc>
          <w:tcPr>
            <w:tcW w:w="2126" w:type="dxa"/>
          </w:tcPr>
          <w:p w14:paraId="0D270EB9" w14:textId="77777777" w:rsidR="00784A32" w:rsidRPr="000670FE" w:rsidRDefault="00784A32" w:rsidP="00354887">
            <w:pPr>
              <w:pStyle w:val="TAL"/>
            </w:pPr>
          </w:p>
        </w:tc>
        <w:tc>
          <w:tcPr>
            <w:tcW w:w="1418" w:type="dxa"/>
          </w:tcPr>
          <w:p w14:paraId="2E6C750C" w14:textId="77777777" w:rsidR="00784A32" w:rsidRPr="000670FE" w:rsidRDefault="00784A32" w:rsidP="00354887">
            <w:pPr>
              <w:pStyle w:val="TAL"/>
            </w:pPr>
          </w:p>
        </w:tc>
        <w:tc>
          <w:tcPr>
            <w:tcW w:w="1134" w:type="dxa"/>
            <w:vAlign w:val="bottom"/>
          </w:tcPr>
          <w:p w14:paraId="11D31CC9" w14:textId="77777777" w:rsidR="00784A32" w:rsidRPr="000670FE" w:rsidRDefault="00784A32" w:rsidP="00354887">
            <w:pPr>
              <w:pStyle w:val="TAL"/>
            </w:pPr>
          </w:p>
        </w:tc>
      </w:tr>
      <w:tr w:rsidR="00784A32" w:rsidRPr="000670FE" w14:paraId="0999EC05" w14:textId="77777777" w:rsidTr="00354887">
        <w:tc>
          <w:tcPr>
            <w:tcW w:w="2835" w:type="dxa"/>
            <w:vAlign w:val="center"/>
          </w:tcPr>
          <w:p w14:paraId="16607C1E" w14:textId="77777777" w:rsidR="00784A32" w:rsidRPr="000670FE" w:rsidRDefault="00784A32" w:rsidP="00354887">
            <w:pPr>
              <w:pStyle w:val="TAL"/>
            </w:pPr>
            <w:r w:rsidRPr="000670FE">
              <w:t xml:space="preserve">      affiliation</w:t>
            </w:r>
          </w:p>
        </w:tc>
        <w:tc>
          <w:tcPr>
            <w:tcW w:w="2126" w:type="dxa"/>
          </w:tcPr>
          <w:p w14:paraId="0E864B91" w14:textId="77777777" w:rsidR="00784A32" w:rsidRPr="000670FE" w:rsidRDefault="00784A32" w:rsidP="00354887">
            <w:pPr>
              <w:pStyle w:val="TAL"/>
            </w:pPr>
          </w:p>
        </w:tc>
        <w:tc>
          <w:tcPr>
            <w:tcW w:w="2126" w:type="dxa"/>
          </w:tcPr>
          <w:p w14:paraId="510DA3C9" w14:textId="77777777" w:rsidR="00784A32" w:rsidRPr="000670FE" w:rsidRDefault="00784A32" w:rsidP="00354887">
            <w:pPr>
              <w:pStyle w:val="TAL"/>
            </w:pPr>
          </w:p>
        </w:tc>
        <w:tc>
          <w:tcPr>
            <w:tcW w:w="1418" w:type="dxa"/>
          </w:tcPr>
          <w:p w14:paraId="13513302" w14:textId="77777777" w:rsidR="00784A32" w:rsidRPr="000670FE" w:rsidRDefault="00784A32" w:rsidP="00354887">
            <w:pPr>
              <w:pStyle w:val="TAL"/>
            </w:pPr>
          </w:p>
        </w:tc>
        <w:tc>
          <w:tcPr>
            <w:tcW w:w="1134" w:type="dxa"/>
            <w:vAlign w:val="bottom"/>
          </w:tcPr>
          <w:p w14:paraId="2D1E972A" w14:textId="77777777" w:rsidR="00784A32" w:rsidRPr="000670FE" w:rsidRDefault="00784A32" w:rsidP="00354887">
            <w:pPr>
              <w:pStyle w:val="TAL"/>
            </w:pPr>
          </w:p>
        </w:tc>
      </w:tr>
      <w:tr w:rsidR="00784A32" w:rsidRPr="000670FE" w14:paraId="5E81817E" w14:textId="77777777" w:rsidTr="00354887">
        <w:tc>
          <w:tcPr>
            <w:tcW w:w="2835" w:type="dxa"/>
            <w:vAlign w:val="center"/>
          </w:tcPr>
          <w:p w14:paraId="71003369" w14:textId="77777777" w:rsidR="00784A32" w:rsidRPr="000670FE" w:rsidRDefault="00784A32" w:rsidP="00354887">
            <w:pPr>
              <w:pStyle w:val="TAL"/>
            </w:pPr>
            <w:r w:rsidRPr="000670FE">
              <w:t xml:space="preserve">        group</w:t>
            </w:r>
          </w:p>
        </w:tc>
        <w:tc>
          <w:tcPr>
            <w:tcW w:w="2126" w:type="dxa"/>
          </w:tcPr>
          <w:p w14:paraId="2FC13ACE" w14:textId="77777777" w:rsidR="00784A32" w:rsidRPr="000670FE" w:rsidRDefault="00784A32" w:rsidP="00354887">
            <w:pPr>
              <w:pStyle w:val="TAL"/>
            </w:pPr>
            <w:r w:rsidRPr="000670FE">
              <w:t>px_MCVideo_Group_D_ID</w:t>
            </w:r>
          </w:p>
        </w:tc>
        <w:tc>
          <w:tcPr>
            <w:tcW w:w="2126" w:type="dxa"/>
          </w:tcPr>
          <w:p w14:paraId="22F9CDD3" w14:textId="77777777" w:rsidR="00784A32" w:rsidRPr="000670FE" w:rsidRDefault="00784A32" w:rsidP="00354887">
            <w:pPr>
              <w:pStyle w:val="TAL"/>
            </w:pPr>
          </w:p>
        </w:tc>
        <w:tc>
          <w:tcPr>
            <w:tcW w:w="1418" w:type="dxa"/>
          </w:tcPr>
          <w:p w14:paraId="6459DB16" w14:textId="77777777" w:rsidR="00784A32" w:rsidRPr="000670FE" w:rsidRDefault="00784A32" w:rsidP="00354887">
            <w:pPr>
              <w:pStyle w:val="TAL"/>
            </w:pPr>
          </w:p>
        </w:tc>
        <w:tc>
          <w:tcPr>
            <w:tcW w:w="1134" w:type="dxa"/>
            <w:vAlign w:val="bottom"/>
          </w:tcPr>
          <w:p w14:paraId="6636C71D" w14:textId="77777777" w:rsidR="00784A32" w:rsidRPr="000670FE" w:rsidRDefault="00784A32" w:rsidP="00354887">
            <w:pPr>
              <w:pStyle w:val="TAL"/>
            </w:pPr>
          </w:p>
        </w:tc>
      </w:tr>
      <w:tr w:rsidR="00784A32" w:rsidRPr="000670FE" w14:paraId="30AB8F1E" w14:textId="77777777" w:rsidTr="00354887">
        <w:tc>
          <w:tcPr>
            <w:tcW w:w="2835" w:type="dxa"/>
            <w:vAlign w:val="center"/>
          </w:tcPr>
          <w:p w14:paraId="2951B670" w14:textId="77777777" w:rsidR="00784A32" w:rsidRPr="000670FE" w:rsidRDefault="00784A32" w:rsidP="00354887">
            <w:pPr>
              <w:pStyle w:val="TAL"/>
            </w:pPr>
            <w:r w:rsidRPr="000670FE">
              <w:t xml:space="preserve">        status</w:t>
            </w:r>
          </w:p>
        </w:tc>
        <w:tc>
          <w:tcPr>
            <w:tcW w:w="2126" w:type="dxa"/>
          </w:tcPr>
          <w:p w14:paraId="3ED09D3C" w14:textId="77777777" w:rsidR="00784A32" w:rsidRPr="000670FE" w:rsidRDefault="00784A32" w:rsidP="00354887">
            <w:pPr>
              <w:pStyle w:val="TAL"/>
            </w:pPr>
            <w:r w:rsidRPr="000670FE">
              <w:t>not present</w:t>
            </w:r>
          </w:p>
        </w:tc>
        <w:tc>
          <w:tcPr>
            <w:tcW w:w="2126" w:type="dxa"/>
          </w:tcPr>
          <w:p w14:paraId="642CE9A0" w14:textId="77777777" w:rsidR="00784A32" w:rsidRPr="000670FE" w:rsidRDefault="00784A32" w:rsidP="00354887">
            <w:pPr>
              <w:pStyle w:val="TAL"/>
            </w:pPr>
          </w:p>
        </w:tc>
        <w:tc>
          <w:tcPr>
            <w:tcW w:w="1418" w:type="dxa"/>
          </w:tcPr>
          <w:p w14:paraId="2A0B8F5F" w14:textId="77777777" w:rsidR="00784A32" w:rsidRPr="000670FE" w:rsidRDefault="00784A32" w:rsidP="00354887">
            <w:pPr>
              <w:pStyle w:val="TAL"/>
            </w:pPr>
          </w:p>
        </w:tc>
        <w:tc>
          <w:tcPr>
            <w:tcW w:w="1134" w:type="dxa"/>
            <w:vAlign w:val="bottom"/>
          </w:tcPr>
          <w:p w14:paraId="1887E6BD" w14:textId="77777777" w:rsidR="00784A32" w:rsidRPr="000670FE" w:rsidRDefault="00784A32" w:rsidP="00354887">
            <w:pPr>
              <w:pStyle w:val="TAL"/>
            </w:pPr>
          </w:p>
        </w:tc>
      </w:tr>
      <w:tr w:rsidR="00784A32" w:rsidRPr="000670FE" w14:paraId="78B1A550" w14:textId="77777777" w:rsidTr="00354887">
        <w:tc>
          <w:tcPr>
            <w:tcW w:w="2835" w:type="dxa"/>
            <w:vAlign w:val="center"/>
          </w:tcPr>
          <w:p w14:paraId="409E3D0D" w14:textId="77777777" w:rsidR="00784A32" w:rsidRPr="000670FE" w:rsidRDefault="00784A32" w:rsidP="00354887">
            <w:pPr>
              <w:pStyle w:val="TAL"/>
            </w:pPr>
            <w:r w:rsidRPr="000670FE">
              <w:t xml:space="preserve">        expires</w:t>
            </w:r>
          </w:p>
        </w:tc>
        <w:tc>
          <w:tcPr>
            <w:tcW w:w="2126" w:type="dxa"/>
          </w:tcPr>
          <w:p w14:paraId="1198FCAF" w14:textId="77777777" w:rsidR="00784A32" w:rsidRPr="000670FE" w:rsidRDefault="00784A32" w:rsidP="00354887">
            <w:pPr>
              <w:pStyle w:val="TAL"/>
            </w:pPr>
            <w:r w:rsidRPr="000670FE">
              <w:t>not present</w:t>
            </w:r>
          </w:p>
        </w:tc>
        <w:tc>
          <w:tcPr>
            <w:tcW w:w="2126" w:type="dxa"/>
          </w:tcPr>
          <w:p w14:paraId="35227AB3" w14:textId="77777777" w:rsidR="00784A32" w:rsidRPr="000670FE" w:rsidRDefault="00784A32" w:rsidP="00354887">
            <w:pPr>
              <w:pStyle w:val="TAL"/>
            </w:pPr>
          </w:p>
        </w:tc>
        <w:tc>
          <w:tcPr>
            <w:tcW w:w="1418" w:type="dxa"/>
          </w:tcPr>
          <w:p w14:paraId="06C9F68E" w14:textId="77777777" w:rsidR="00784A32" w:rsidRPr="000670FE" w:rsidRDefault="00784A32" w:rsidP="00354887">
            <w:pPr>
              <w:pStyle w:val="TAL"/>
            </w:pPr>
          </w:p>
        </w:tc>
        <w:tc>
          <w:tcPr>
            <w:tcW w:w="1134" w:type="dxa"/>
            <w:vAlign w:val="bottom"/>
          </w:tcPr>
          <w:p w14:paraId="0D044AAE" w14:textId="77777777" w:rsidR="00784A32" w:rsidRPr="000670FE" w:rsidRDefault="00784A32" w:rsidP="00354887">
            <w:pPr>
              <w:pStyle w:val="TAL"/>
            </w:pPr>
          </w:p>
        </w:tc>
      </w:tr>
      <w:tr w:rsidR="00784A32" w:rsidRPr="000670FE" w14:paraId="15A691DB" w14:textId="77777777" w:rsidTr="00354887">
        <w:tc>
          <w:tcPr>
            <w:tcW w:w="2835" w:type="dxa"/>
            <w:vAlign w:val="center"/>
          </w:tcPr>
          <w:p w14:paraId="521FDF6E" w14:textId="77777777" w:rsidR="00784A32" w:rsidRPr="000670FE" w:rsidRDefault="00784A32" w:rsidP="00354887">
            <w:pPr>
              <w:pStyle w:val="TAL"/>
            </w:pPr>
            <w:r w:rsidRPr="000670FE">
              <w:t>p-id</w:t>
            </w:r>
          </w:p>
        </w:tc>
        <w:tc>
          <w:tcPr>
            <w:tcW w:w="2126" w:type="dxa"/>
          </w:tcPr>
          <w:p w14:paraId="2BCB520F"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3217CDC9" w14:textId="77777777" w:rsidR="00784A32" w:rsidRPr="000670FE" w:rsidRDefault="00784A32" w:rsidP="00354887">
            <w:pPr>
              <w:pStyle w:val="TAL"/>
            </w:pPr>
          </w:p>
        </w:tc>
        <w:tc>
          <w:tcPr>
            <w:tcW w:w="1418" w:type="dxa"/>
          </w:tcPr>
          <w:p w14:paraId="563E64AC" w14:textId="77777777" w:rsidR="00784A32" w:rsidRPr="000670FE" w:rsidRDefault="00784A32" w:rsidP="00354887">
            <w:pPr>
              <w:pStyle w:val="TAL"/>
            </w:pPr>
          </w:p>
        </w:tc>
        <w:tc>
          <w:tcPr>
            <w:tcW w:w="1134" w:type="dxa"/>
            <w:vAlign w:val="bottom"/>
          </w:tcPr>
          <w:p w14:paraId="32A8ED5B" w14:textId="77777777" w:rsidR="00784A32" w:rsidRPr="000670FE" w:rsidRDefault="00784A32" w:rsidP="00354887">
            <w:pPr>
              <w:pStyle w:val="TAL"/>
            </w:pPr>
          </w:p>
        </w:tc>
      </w:tr>
    </w:tbl>
    <w:p w14:paraId="32363136" w14:textId="77777777" w:rsidR="00784A32" w:rsidRPr="000670FE" w:rsidRDefault="00784A32" w:rsidP="00784A32"/>
    <w:p w14:paraId="640AB65D" w14:textId="77777777" w:rsidR="00784A32" w:rsidRPr="000670FE" w:rsidRDefault="00784A32" w:rsidP="00784A32">
      <w:pPr>
        <w:pStyle w:val="TH"/>
      </w:pPr>
      <w:r w:rsidRPr="000670FE">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D76CB8C" w14:textId="77777777" w:rsidTr="00354887">
        <w:tc>
          <w:tcPr>
            <w:tcW w:w="9639" w:type="dxa"/>
            <w:gridSpan w:val="5"/>
          </w:tcPr>
          <w:p w14:paraId="0A02EE26" w14:textId="77777777" w:rsidR="00784A32" w:rsidRPr="000670FE" w:rsidRDefault="00784A32" w:rsidP="00354887">
            <w:pPr>
              <w:pStyle w:val="TAL"/>
            </w:pPr>
            <w:r w:rsidRPr="000670FE">
              <w:t>Derivation Path: TS 36.579-1 [2], Table 5.5.2.8-1</w:t>
            </w:r>
          </w:p>
        </w:tc>
      </w:tr>
      <w:tr w:rsidR="00784A32" w:rsidRPr="000670FE" w14:paraId="03FE31CA" w14:textId="77777777" w:rsidTr="00354887">
        <w:tc>
          <w:tcPr>
            <w:tcW w:w="2835" w:type="dxa"/>
          </w:tcPr>
          <w:p w14:paraId="416B85FD" w14:textId="77777777" w:rsidR="00784A32" w:rsidRPr="000670FE" w:rsidRDefault="00784A32" w:rsidP="00354887">
            <w:pPr>
              <w:pStyle w:val="TAH"/>
            </w:pPr>
            <w:r w:rsidRPr="000670FE">
              <w:t>Information Element</w:t>
            </w:r>
          </w:p>
        </w:tc>
        <w:tc>
          <w:tcPr>
            <w:tcW w:w="2126" w:type="dxa"/>
          </w:tcPr>
          <w:p w14:paraId="5500035D" w14:textId="77777777" w:rsidR="00784A32" w:rsidRPr="000670FE" w:rsidRDefault="00784A32" w:rsidP="00354887">
            <w:pPr>
              <w:pStyle w:val="TAH"/>
            </w:pPr>
            <w:r w:rsidRPr="000670FE">
              <w:t>Value/remark</w:t>
            </w:r>
          </w:p>
        </w:tc>
        <w:tc>
          <w:tcPr>
            <w:tcW w:w="2126" w:type="dxa"/>
            <w:tcBorders>
              <w:bottom w:val="single" w:sz="4" w:space="0" w:color="auto"/>
            </w:tcBorders>
          </w:tcPr>
          <w:p w14:paraId="7C8DF96C" w14:textId="77777777" w:rsidR="00784A32" w:rsidRPr="000670FE" w:rsidRDefault="00784A32" w:rsidP="00354887">
            <w:pPr>
              <w:pStyle w:val="TAH"/>
            </w:pPr>
            <w:r w:rsidRPr="000670FE">
              <w:t>Comment</w:t>
            </w:r>
          </w:p>
        </w:tc>
        <w:tc>
          <w:tcPr>
            <w:tcW w:w="1418" w:type="dxa"/>
          </w:tcPr>
          <w:p w14:paraId="6DA6A0FD" w14:textId="77777777" w:rsidR="00784A32" w:rsidRPr="000670FE" w:rsidRDefault="00784A32" w:rsidP="00354887">
            <w:pPr>
              <w:pStyle w:val="TAH"/>
            </w:pPr>
            <w:r w:rsidRPr="000670FE">
              <w:t>Reference</w:t>
            </w:r>
          </w:p>
        </w:tc>
        <w:tc>
          <w:tcPr>
            <w:tcW w:w="1134" w:type="dxa"/>
          </w:tcPr>
          <w:p w14:paraId="2C7AF463" w14:textId="77777777" w:rsidR="00784A32" w:rsidRPr="000670FE" w:rsidRDefault="00784A32" w:rsidP="00354887">
            <w:pPr>
              <w:pStyle w:val="TAH"/>
            </w:pPr>
            <w:r w:rsidRPr="000670FE">
              <w:t>Condition</w:t>
            </w:r>
          </w:p>
        </w:tc>
      </w:tr>
      <w:tr w:rsidR="00784A32" w:rsidRPr="000670FE" w14:paraId="1EFCB11D" w14:textId="77777777" w:rsidTr="00354887">
        <w:tc>
          <w:tcPr>
            <w:tcW w:w="2835" w:type="dxa"/>
            <w:tcBorders>
              <w:top w:val="single" w:sz="4" w:space="0" w:color="auto"/>
              <w:left w:val="single" w:sz="4" w:space="0" w:color="auto"/>
              <w:bottom w:val="single" w:sz="4" w:space="0" w:color="auto"/>
              <w:right w:val="single" w:sz="4" w:space="0" w:color="auto"/>
            </w:tcBorders>
          </w:tcPr>
          <w:p w14:paraId="49C8D239"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835A5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11929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30AA5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042B44" w14:textId="77777777" w:rsidR="00784A32" w:rsidRPr="000670FE" w:rsidRDefault="00784A32" w:rsidP="00354887">
            <w:pPr>
              <w:pStyle w:val="TAL"/>
            </w:pPr>
          </w:p>
        </w:tc>
      </w:tr>
      <w:tr w:rsidR="00784A32" w:rsidRPr="000670FE" w14:paraId="52EDC04F" w14:textId="77777777" w:rsidTr="00354887">
        <w:tc>
          <w:tcPr>
            <w:tcW w:w="2835" w:type="dxa"/>
            <w:tcBorders>
              <w:top w:val="single" w:sz="4" w:space="0" w:color="auto"/>
              <w:left w:val="single" w:sz="4" w:space="0" w:color="auto"/>
              <w:bottom w:val="single" w:sz="4" w:space="0" w:color="auto"/>
              <w:right w:val="single" w:sz="4" w:space="0" w:color="auto"/>
            </w:tcBorders>
          </w:tcPr>
          <w:p w14:paraId="5F235E1B"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ADE10F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43DC7C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1269E8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19C441C" w14:textId="77777777" w:rsidR="00784A32" w:rsidRPr="000670FE" w:rsidRDefault="00784A32" w:rsidP="00354887">
            <w:pPr>
              <w:pStyle w:val="TAL"/>
            </w:pPr>
          </w:p>
        </w:tc>
      </w:tr>
      <w:tr w:rsidR="00784A32" w:rsidRPr="000670FE" w14:paraId="02EF3929" w14:textId="77777777" w:rsidTr="00354887">
        <w:tc>
          <w:tcPr>
            <w:tcW w:w="2835" w:type="dxa"/>
            <w:tcBorders>
              <w:top w:val="single" w:sz="4" w:space="0" w:color="auto"/>
              <w:left w:val="single" w:sz="4" w:space="0" w:color="auto"/>
              <w:bottom w:val="single" w:sz="4" w:space="0" w:color="auto"/>
              <w:right w:val="single" w:sz="4" w:space="0" w:color="auto"/>
            </w:tcBorders>
          </w:tcPr>
          <w:p w14:paraId="05F7844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3992DC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67E947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12A39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1BF769" w14:textId="77777777" w:rsidR="00784A32" w:rsidRPr="000670FE" w:rsidRDefault="00784A32" w:rsidP="00354887">
            <w:pPr>
              <w:pStyle w:val="TAL"/>
            </w:pPr>
          </w:p>
        </w:tc>
      </w:tr>
      <w:tr w:rsidR="00784A32" w:rsidRPr="000670FE" w14:paraId="5AA82DF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708E59"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11A5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07270B"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471C16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B14DE7D" w14:textId="77777777" w:rsidR="00784A32" w:rsidRPr="000670FE" w:rsidRDefault="00784A32" w:rsidP="00354887">
            <w:pPr>
              <w:pStyle w:val="TAL"/>
            </w:pPr>
          </w:p>
        </w:tc>
      </w:tr>
      <w:tr w:rsidR="00784A32" w:rsidRPr="000670FE" w14:paraId="29EE13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0F90ED1"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BA1B7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BCEFF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4E914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F2718C5" w14:textId="77777777" w:rsidR="00784A32" w:rsidRPr="000670FE" w:rsidRDefault="00784A32" w:rsidP="00354887">
            <w:pPr>
              <w:pStyle w:val="TAL"/>
            </w:pPr>
          </w:p>
        </w:tc>
      </w:tr>
      <w:tr w:rsidR="00784A32" w:rsidRPr="000670FE" w14:paraId="5395C8C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D63C9B2"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83D8BA7"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1C236547"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4F125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2495D87" w14:textId="77777777" w:rsidR="00784A32" w:rsidRPr="000670FE" w:rsidRDefault="00784A32" w:rsidP="00354887">
            <w:pPr>
              <w:pStyle w:val="TAL"/>
            </w:pPr>
          </w:p>
        </w:tc>
      </w:tr>
      <w:tr w:rsidR="00784A32" w:rsidRPr="000670FE" w14:paraId="562DEE1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4435D3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5D0F28"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681B4021"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782094"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3386D1DE" w14:textId="77777777" w:rsidR="00784A32" w:rsidRPr="000670FE" w:rsidRDefault="00784A32" w:rsidP="00354887">
            <w:pPr>
              <w:pStyle w:val="TAL"/>
            </w:pPr>
          </w:p>
        </w:tc>
      </w:tr>
    </w:tbl>
    <w:p w14:paraId="3B14BEC7" w14:textId="77777777" w:rsidR="00784A32" w:rsidRPr="000670FE" w:rsidRDefault="00784A32" w:rsidP="00784A32">
      <w:pPr>
        <w:rPr>
          <w:lang w:eastAsia="ja-JP"/>
        </w:rPr>
      </w:pPr>
    </w:p>
    <w:p w14:paraId="25E7B5E1" w14:textId="77777777" w:rsidR="00784A32" w:rsidRPr="000670FE" w:rsidRDefault="00784A32" w:rsidP="00784A32">
      <w:pPr>
        <w:pStyle w:val="TH"/>
      </w:pPr>
      <w:r w:rsidRPr="000670FE">
        <w:t>Table 5.3.3.3-25: PIDF in SIP NOTIFY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261321A" w14:textId="77777777" w:rsidTr="00354887">
        <w:tc>
          <w:tcPr>
            <w:tcW w:w="9639" w:type="dxa"/>
            <w:gridSpan w:val="5"/>
          </w:tcPr>
          <w:p w14:paraId="45394D8F" w14:textId="77777777" w:rsidR="00784A32" w:rsidRPr="000670FE" w:rsidRDefault="00784A32" w:rsidP="00354887">
            <w:pPr>
              <w:pStyle w:val="TAL"/>
            </w:pPr>
            <w:r w:rsidRPr="000670FE">
              <w:t>Derivation Path: TS 36.579-1 [2], Table 5.5.3.5-3</w:t>
            </w:r>
          </w:p>
        </w:tc>
      </w:tr>
      <w:tr w:rsidR="00784A32" w:rsidRPr="000670FE" w14:paraId="11083D93" w14:textId="77777777" w:rsidTr="00354887">
        <w:tc>
          <w:tcPr>
            <w:tcW w:w="2835" w:type="dxa"/>
          </w:tcPr>
          <w:p w14:paraId="25CBF068" w14:textId="77777777" w:rsidR="00784A32" w:rsidRPr="000670FE" w:rsidRDefault="00784A32" w:rsidP="00354887">
            <w:pPr>
              <w:pStyle w:val="TAH"/>
            </w:pPr>
            <w:r w:rsidRPr="000670FE">
              <w:t>Information Element</w:t>
            </w:r>
          </w:p>
        </w:tc>
        <w:tc>
          <w:tcPr>
            <w:tcW w:w="2126" w:type="dxa"/>
          </w:tcPr>
          <w:p w14:paraId="1BD27AE8" w14:textId="77777777" w:rsidR="00784A32" w:rsidRPr="000670FE" w:rsidRDefault="00784A32" w:rsidP="00354887">
            <w:pPr>
              <w:pStyle w:val="TAH"/>
            </w:pPr>
            <w:r w:rsidRPr="000670FE">
              <w:t>Value/remark</w:t>
            </w:r>
          </w:p>
        </w:tc>
        <w:tc>
          <w:tcPr>
            <w:tcW w:w="2126" w:type="dxa"/>
          </w:tcPr>
          <w:p w14:paraId="74C1E7CD" w14:textId="77777777" w:rsidR="00784A32" w:rsidRPr="000670FE" w:rsidRDefault="00784A32" w:rsidP="00354887">
            <w:pPr>
              <w:pStyle w:val="TAH"/>
            </w:pPr>
            <w:r w:rsidRPr="000670FE">
              <w:t>Comment</w:t>
            </w:r>
          </w:p>
        </w:tc>
        <w:tc>
          <w:tcPr>
            <w:tcW w:w="1418" w:type="dxa"/>
          </w:tcPr>
          <w:p w14:paraId="4DE6954A" w14:textId="77777777" w:rsidR="00784A32" w:rsidRPr="000670FE" w:rsidRDefault="00784A32" w:rsidP="00354887">
            <w:pPr>
              <w:pStyle w:val="TAH"/>
            </w:pPr>
            <w:r w:rsidRPr="000670FE">
              <w:t>Reference</w:t>
            </w:r>
          </w:p>
        </w:tc>
        <w:tc>
          <w:tcPr>
            <w:tcW w:w="1134" w:type="dxa"/>
          </w:tcPr>
          <w:p w14:paraId="21FA0E6D" w14:textId="77777777" w:rsidR="00784A32" w:rsidRPr="000670FE" w:rsidRDefault="00784A32" w:rsidP="00354887">
            <w:pPr>
              <w:pStyle w:val="TAH"/>
            </w:pPr>
            <w:r w:rsidRPr="000670FE">
              <w:t>Condition</w:t>
            </w:r>
          </w:p>
        </w:tc>
      </w:tr>
      <w:tr w:rsidR="00784A32" w:rsidRPr="000670FE" w14:paraId="65B9FFF7" w14:textId="77777777" w:rsidTr="00354887">
        <w:tc>
          <w:tcPr>
            <w:tcW w:w="2835" w:type="dxa"/>
            <w:vAlign w:val="center"/>
          </w:tcPr>
          <w:p w14:paraId="042ED8F1" w14:textId="77777777" w:rsidR="00784A32" w:rsidRPr="000670FE" w:rsidRDefault="00784A32" w:rsidP="00354887">
            <w:pPr>
              <w:pStyle w:val="TAL"/>
            </w:pPr>
            <w:r w:rsidRPr="000670FE">
              <w:t>presence entity</w:t>
            </w:r>
          </w:p>
        </w:tc>
        <w:tc>
          <w:tcPr>
            <w:tcW w:w="2126" w:type="dxa"/>
          </w:tcPr>
          <w:p w14:paraId="1445534B" w14:textId="77777777" w:rsidR="00784A32" w:rsidRPr="000670FE" w:rsidRDefault="00784A32" w:rsidP="00354887">
            <w:pPr>
              <w:pStyle w:val="TAL"/>
            </w:pPr>
          </w:p>
        </w:tc>
        <w:tc>
          <w:tcPr>
            <w:tcW w:w="2126" w:type="dxa"/>
            <w:tcBorders>
              <w:bottom w:val="single" w:sz="4" w:space="0" w:color="auto"/>
            </w:tcBorders>
          </w:tcPr>
          <w:p w14:paraId="4299317F" w14:textId="77777777" w:rsidR="00784A32" w:rsidRPr="000670FE" w:rsidRDefault="00784A32" w:rsidP="00354887">
            <w:pPr>
              <w:pStyle w:val="TAL"/>
            </w:pPr>
          </w:p>
        </w:tc>
        <w:tc>
          <w:tcPr>
            <w:tcW w:w="1418" w:type="dxa"/>
          </w:tcPr>
          <w:p w14:paraId="0A0CB965" w14:textId="77777777" w:rsidR="00784A32" w:rsidRPr="000670FE" w:rsidRDefault="00784A32" w:rsidP="00354887">
            <w:pPr>
              <w:pStyle w:val="TAL"/>
            </w:pPr>
          </w:p>
        </w:tc>
        <w:tc>
          <w:tcPr>
            <w:tcW w:w="1134" w:type="dxa"/>
            <w:vAlign w:val="bottom"/>
          </w:tcPr>
          <w:p w14:paraId="25310C85" w14:textId="77777777" w:rsidR="00784A32" w:rsidRPr="000670FE" w:rsidRDefault="00784A32" w:rsidP="00354887">
            <w:pPr>
              <w:pStyle w:val="TAL"/>
            </w:pPr>
          </w:p>
        </w:tc>
      </w:tr>
      <w:tr w:rsidR="00784A32" w:rsidRPr="000670FE" w14:paraId="4902858C" w14:textId="77777777" w:rsidTr="00354887">
        <w:tc>
          <w:tcPr>
            <w:tcW w:w="2835" w:type="dxa"/>
            <w:vAlign w:val="center"/>
          </w:tcPr>
          <w:p w14:paraId="2B9D82AB" w14:textId="77777777" w:rsidR="00784A32" w:rsidRPr="000670FE" w:rsidRDefault="00784A32" w:rsidP="00354887">
            <w:pPr>
              <w:pStyle w:val="TAL"/>
            </w:pPr>
            <w:r w:rsidRPr="000670FE">
              <w:t xml:space="preserve">  tuple id</w:t>
            </w:r>
          </w:p>
        </w:tc>
        <w:tc>
          <w:tcPr>
            <w:tcW w:w="2126" w:type="dxa"/>
          </w:tcPr>
          <w:p w14:paraId="54AAAF17" w14:textId="77777777" w:rsidR="00784A32" w:rsidRPr="000670FE" w:rsidRDefault="00784A32" w:rsidP="00354887">
            <w:pPr>
              <w:pStyle w:val="TAL"/>
            </w:pPr>
          </w:p>
        </w:tc>
        <w:tc>
          <w:tcPr>
            <w:tcW w:w="2126" w:type="dxa"/>
            <w:tcBorders>
              <w:bottom w:val="single" w:sz="4" w:space="0" w:color="auto"/>
            </w:tcBorders>
          </w:tcPr>
          <w:p w14:paraId="330BDE72" w14:textId="77777777" w:rsidR="00784A32" w:rsidRPr="000670FE" w:rsidRDefault="00784A32" w:rsidP="00354887">
            <w:pPr>
              <w:pStyle w:val="TAL"/>
            </w:pPr>
          </w:p>
        </w:tc>
        <w:tc>
          <w:tcPr>
            <w:tcW w:w="1418" w:type="dxa"/>
          </w:tcPr>
          <w:p w14:paraId="69619421" w14:textId="77777777" w:rsidR="00784A32" w:rsidRPr="000670FE" w:rsidRDefault="00784A32" w:rsidP="00354887">
            <w:pPr>
              <w:pStyle w:val="TAL"/>
            </w:pPr>
          </w:p>
        </w:tc>
        <w:tc>
          <w:tcPr>
            <w:tcW w:w="1134" w:type="dxa"/>
            <w:vAlign w:val="bottom"/>
          </w:tcPr>
          <w:p w14:paraId="5F7C9239" w14:textId="77777777" w:rsidR="00784A32" w:rsidRPr="000670FE" w:rsidRDefault="00784A32" w:rsidP="00354887">
            <w:pPr>
              <w:pStyle w:val="TAL"/>
            </w:pPr>
          </w:p>
        </w:tc>
      </w:tr>
      <w:tr w:rsidR="00784A32" w:rsidRPr="000670FE" w14:paraId="47954C9B" w14:textId="77777777" w:rsidTr="00354887">
        <w:tc>
          <w:tcPr>
            <w:tcW w:w="2835" w:type="dxa"/>
            <w:vAlign w:val="center"/>
          </w:tcPr>
          <w:p w14:paraId="00CA3AD5" w14:textId="77777777" w:rsidR="00784A32" w:rsidRPr="000670FE" w:rsidRDefault="00784A32" w:rsidP="00354887">
            <w:pPr>
              <w:pStyle w:val="TAL"/>
            </w:pPr>
            <w:r w:rsidRPr="000670FE">
              <w:t xml:space="preserve">    status</w:t>
            </w:r>
          </w:p>
        </w:tc>
        <w:tc>
          <w:tcPr>
            <w:tcW w:w="2126" w:type="dxa"/>
          </w:tcPr>
          <w:p w14:paraId="693FB13A" w14:textId="77777777" w:rsidR="00784A32" w:rsidRPr="000670FE" w:rsidRDefault="00784A32" w:rsidP="00354887">
            <w:pPr>
              <w:pStyle w:val="TAL"/>
            </w:pPr>
          </w:p>
        </w:tc>
        <w:tc>
          <w:tcPr>
            <w:tcW w:w="2126" w:type="dxa"/>
          </w:tcPr>
          <w:p w14:paraId="4B7EF296" w14:textId="77777777" w:rsidR="00784A32" w:rsidRPr="000670FE" w:rsidRDefault="00784A32" w:rsidP="00354887">
            <w:pPr>
              <w:pStyle w:val="TAL"/>
            </w:pPr>
          </w:p>
        </w:tc>
        <w:tc>
          <w:tcPr>
            <w:tcW w:w="1418" w:type="dxa"/>
          </w:tcPr>
          <w:p w14:paraId="602D34BD" w14:textId="77777777" w:rsidR="00784A32" w:rsidRPr="000670FE" w:rsidRDefault="00784A32" w:rsidP="00354887">
            <w:pPr>
              <w:pStyle w:val="TAL"/>
            </w:pPr>
          </w:p>
        </w:tc>
        <w:tc>
          <w:tcPr>
            <w:tcW w:w="1134" w:type="dxa"/>
            <w:vAlign w:val="bottom"/>
          </w:tcPr>
          <w:p w14:paraId="414D251B" w14:textId="77777777" w:rsidR="00784A32" w:rsidRPr="000670FE" w:rsidRDefault="00784A32" w:rsidP="00354887">
            <w:pPr>
              <w:pStyle w:val="TAL"/>
            </w:pPr>
          </w:p>
        </w:tc>
      </w:tr>
      <w:tr w:rsidR="00784A32" w:rsidRPr="000670FE" w14:paraId="3BBD9D8B" w14:textId="77777777" w:rsidTr="00354887">
        <w:tc>
          <w:tcPr>
            <w:tcW w:w="2835" w:type="dxa"/>
            <w:vAlign w:val="center"/>
          </w:tcPr>
          <w:p w14:paraId="45A8C14E" w14:textId="77777777" w:rsidR="00784A32" w:rsidRPr="000670FE" w:rsidRDefault="00784A32" w:rsidP="00354887">
            <w:pPr>
              <w:pStyle w:val="TAL"/>
            </w:pPr>
            <w:r w:rsidRPr="000670FE">
              <w:t xml:space="preserve">      affiliation</w:t>
            </w:r>
          </w:p>
        </w:tc>
        <w:tc>
          <w:tcPr>
            <w:tcW w:w="2126" w:type="dxa"/>
          </w:tcPr>
          <w:p w14:paraId="760CB5DC" w14:textId="77777777" w:rsidR="00784A32" w:rsidRPr="000670FE" w:rsidRDefault="00784A32" w:rsidP="00354887">
            <w:pPr>
              <w:pStyle w:val="TAL"/>
            </w:pPr>
          </w:p>
        </w:tc>
        <w:tc>
          <w:tcPr>
            <w:tcW w:w="2126" w:type="dxa"/>
          </w:tcPr>
          <w:p w14:paraId="60A9A1AC" w14:textId="77777777" w:rsidR="00784A32" w:rsidRPr="000670FE" w:rsidRDefault="00784A32" w:rsidP="00354887">
            <w:pPr>
              <w:pStyle w:val="TAL"/>
            </w:pPr>
          </w:p>
        </w:tc>
        <w:tc>
          <w:tcPr>
            <w:tcW w:w="1418" w:type="dxa"/>
          </w:tcPr>
          <w:p w14:paraId="66AC1AEC" w14:textId="77777777" w:rsidR="00784A32" w:rsidRPr="000670FE" w:rsidRDefault="00784A32" w:rsidP="00354887">
            <w:pPr>
              <w:pStyle w:val="TAL"/>
            </w:pPr>
          </w:p>
        </w:tc>
        <w:tc>
          <w:tcPr>
            <w:tcW w:w="1134" w:type="dxa"/>
            <w:vAlign w:val="bottom"/>
          </w:tcPr>
          <w:p w14:paraId="7391CEF6" w14:textId="77777777" w:rsidR="00784A32" w:rsidRPr="000670FE" w:rsidRDefault="00784A32" w:rsidP="00354887">
            <w:pPr>
              <w:pStyle w:val="TAL"/>
            </w:pPr>
          </w:p>
        </w:tc>
      </w:tr>
      <w:tr w:rsidR="00784A32" w:rsidRPr="000670FE" w14:paraId="22F230E4" w14:textId="77777777" w:rsidTr="00354887">
        <w:tc>
          <w:tcPr>
            <w:tcW w:w="2835" w:type="dxa"/>
            <w:vAlign w:val="center"/>
          </w:tcPr>
          <w:p w14:paraId="74519FCE" w14:textId="77777777" w:rsidR="00784A32" w:rsidRPr="000670FE" w:rsidRDefault="00784A32" w:rsidP="00354887">
            <w:pPr>
              <w:pStyle w:val="TAL"/>
            </w:pPr>
            <w:r w:rsidRPr="000670FE">
              <w:t xml:space="preserve">        status</w:t>
            </w:r>
          </w:p>
        </w:tc>
        <w:tc>
          <w:tcPr>
            <w:tcW w:w="2126" w:type="dxa"/>
          </w:tcPr>
          <w:p w14:paraId="7A6C9885" w14:textId="77777777" w:rsidR="00784A32" w:rsidRPr="000670FE" w:rsidRDefault="00784A32" w:rsidP="00354887">
            <w:pPr>
              <w:pStyle w:val="TAL"/>
            </w:pPr>
          </w:p>
        </w:tc>
        <w:tc>
          <w:tcPr>
            <w:tcW w:w="2126" w:type="dxa"/>
          </w:tcPr>
          <w:p w14:paraId="33241BBB" w14:textId="77777777" w:rsidR="00784A32" w:rsidRPr="000670FE" w:rsidRDefault="00784A32" w:rsidP="00354887">
            <w:pPr>
              <w:pStyle w:val="TAL"/>
            </w:pPr>
          </w:p>
        </w:tc>
        <w:tc>
          <w:tcPr>
            <w:tcW w:w="1418" w:type="dxa"/>
          </w:tcPr>
          <w:p w14:paraId="0B48A0B1" w14:textId="77777777" w:rsidR="00784A32" w:rsidRPr="000670FE" w:rsidRDefault="00784A32" w:rsidP="00354887">
            <w:pPr>
              <w:pStyle w:val="TAL"/>
            </w:pPr>
          </w:p>
        </w:tc>
        <w:tc>
          <w:tcPr>
            <w:tcW w:w="1134" w:type="dxa"/>
            <w:vAlign w:val="bottom"/>
          </w:tcPr>
          <w:p w14:paraId="7C494BE9" w14:textId="77777777" w:rsidR="00784A32" w:rsidRPr="000670FE" w:rsidRDefault="00784A32" w:rsidP="00354887">
            <w:pPr>
              <w:pStyle w:val="TAL"/>
            </w:pPr>
          </w:p>
        </w:tc>
      </w:tr>
      <w:tr w:rsidR="00784A32" w:rsidRPr="000670FE" w14:paraId="7EAD5C2C" w14:textId="77777777" w:rsidTr="00354887">
        <w:tc>
          <w:tcPr>
            <w:tcW w:w="2835" w:type="dxa"/>
            <w:vAlign w:val="center"/>
          </w:tcPr>
          <w:p w14:paraId="404A6F6C" w14:textId="77777777" w:rsidR="00784A32" w:rsidRPr="000670FE" w:rsidRDefault="00784A32" w:rsidP="00354887">
            <w:pPr>
              <w:pStyle w:val="TAL"/>
            </w:pPr>
            <w:r w:rsidRPr="000670FE">
              <w:t xml:space="preserve">          affiliating</w:t>
            </w:r>
          </w:p>
        </w:tc>
        <w:tc>
          <w:tcPr>
            <w:tcW w:w="2126" w:type="dxa"/>
          </w:tcPr>
          <w:p w14:paraId="02A15EDA" w14:textId="77777777" w:rsidR="00784A32" w:rsidRPr="000670FE" w:rsidRDefault="00784A32" w:rsidP="00354887">
            <w:pPr>
              <w:pStyle w:val="TAL"/>
            </w:pPr>
            <w:r w:rsidRPr="000670FE">
              <w:t>not present</w:t>
            </w:r>
          </w:p>
        </w:tc>
        <w:tc>
          <w:tcPr>
            <w:tcW w:w="2126" w:type="dxa"/>
          </w:tcPr>
          <w:p w14:paraId="03C071CB" w14:textId="77777777" w:rsidR="00784A32" w:rsidRPr="000670FE" w:rsidRDefault="00784A32" w:rsidP="00354887">
            <w:pPr>
              <w:pStyle w:val="TAL"/>
            </w:pPr>
          </w:p>
        </w:tc>
        <w:tc>
          <w:tcPr>
            <w:tcW w:w="1418" w:type="dxa"/>
          </w:tcPr>
          <w:p w14:paraId="08DA2CC1" w14:textId="77777777" w:rsidR="00784A32" w:rsidRPr="000670FE" w:rsidRDefault="00784A32" w:rsidP="00354887">
            <w:pPr>
              <w:pStyle w:val="TAL"/>
            </w:pPr>
          </w:p>
        </w:tc>
        <w:tc>
          <w:tcPr>
            <w:tcW w:w="1134" w:type="dxa"/>
            <w:vAlign w:val="bottom"/>
          </w:tcPr>
          <w:p w14:paraId="34F38E78" w14:textId="77777777" w:rsidR="00784A32" w:rsidRPr="000670FE" w:rsidRDefault="00784A32" w:rsidP="00354887">
            <w:pPr>
              <w:pStyle w:val="TAL"/>
            </w:pPr>
          </w:p>
        </w:tc>
      </w:tr>
      <w:tr w:rsidR="00784A32" w:rsidRPr="000670FE" w14:paraId="4003FE84" w14:textId="77777777" w:rsidTr="00354887">
        <w:tc>
          <w:tcPr>
            <w:tcW w:w="2835" w:type="dxa"/>
            <w:vAlign w:val="center"/>
          </w:tcPr>
          <w:p w14:paraId="5BB60157" w14:textId="77777777" w:rsidR="00784A32" w:rsidRPr="000670FE" w:rsidRDefault="00784A32" w:rsidP="00354887">
            <w:pPr>
              <w:pStyle w:val="TAL"/>
            </w:pPr>
            <w:r w:rsidRPr="000670FE">
              <w:t xml:space="preserve">          affiliated</w:t>
            </w:r>
          </w:p>
        </w:tc>
        <w:tc>
          <w:tcPr>
            <w:tcW w:w="2126" w:type="dxa"/>
          </w:tcPr>
          <w:p w14:paraId="705E3C19" w14:textId="77777777" w:rsidR="00784A32" w:rsidRPr="000670FE" w:rsidRDefault="00784A32" w:rsidP="00354887">
            <w:pPr>
              <w:pStyle w:val="TAL"/>
            </w:pPr>
          </w:p>
        </w:tc>
        <w:tc>
          <w:tcPr>
            <w:tcW w:w="2126" w:type="dxa"/>
          </w:tcPr>
          <w:p w14:paraId="6A346E96" w14:textId="77777777" w:rsidR="00784A32" w:rsidRPr="000670FE" w:rsidRDefault="00784A32" w:rsidP="00354887">
            <w:pPr>
              <w:pStyle w:val="TAL"/>
            </w:pPr>
          </w:p>
        </w:tc>
        <w:tc>
          <w:tcPr>
            <w:tcW w:w="1418" w:type="dxa"/>
          </w:tcPr>
          <w:p w14:paraId="788352B8" w14:textId="77777777" w:rsidR="00784A32" w:rsidRPr="000670FE" w:rsidRDefault="00784A32" w:rsidP="00354887">
            <w:pPr>
              <w:pStyle w:val="TAL"/>
            </w:pPr>
          </w:p>
        </w:tc>
        <w:tc>
          <w:tcPr>
            <w:tcW w:w="1134" w:type="dxa"/>
            <w:vAlign w:val="bottom"/>
          </w:tcPr>
          <w:p w14:paraId="61096211" w14:textId="77777777" w:rsidR="00784A32" w:rsidRPr="000670FE" w:rsidRDefault="00784A32" w:rsidP="00354887">
            <w:pPr>
              <w:pStyle w:val="TAL"/>
            </w:pPr>
          </w:p>
        </w:tc>
      </w:tr>
      <w:tr w:rsidR="00784A32" w:rsidRPr="000670FE" w14:paraId="43FB95C0" w14:textId="77777777" w:rsidTr="00354887">
        <w:tc>
          <w:tcPr>
            <w:tcW w:w="2835" w:type="dxa"/>
            <w:vAlign w:val="center"/>
          </w:tcPr>
          <w:p w14:paraId="7447EDB5" w14:textId="77777777" w:rsidR="00784A32" w:rsidRPr="000670FE" w:rsidRDefault="00784A32" w:rsidP="00354887">
            <w:pPr>
              <w:pStyle w:val="TAL"/>
            </w:pPr>
            <w:r w:rsidRPr="000670FE">
              <w:t>p-id</w:t>
            </w:r>
          </w:p>
        </w:tc>
        <w:tc>
          <w:tcPr>
            <w:tcW w:w="2126" w:type="dxa"/>
          </w:tcPr>
          <w:p w14:paraId="06773E34" w14:textId="77777777" w:rsidR="00784A32" w:rsidRPr="000670FE" w:rsidRDefault="00784A32" w:rsidP="00354887">
            <w:pPr>
              <w:pStyle w:val="TAL"/>
            </w:pPr>
            <w:r w:rsidRPr="000670FE">
              <w:t>not present</w:t>
            </w:r>
          </w:p>
        </w:tc>
        <w:tc>
          <w:tcPr>
            <w:tcW w:w="2126" w:type="dxa"/>
            <w:tcBorders>
              <w:bottom w:val="single" w:sz="4" w:space="0" w:color="auto"/>
            </w:tcBorders>
          </w:tcPr>
          <w:p w14:paraId="279A17B3" w14:textId="77777777" w:rsidR="00784A32" w:rsidRPr="000670FE" w:rsidRDefault="00784A32" w:rsidP="00354887">
            <w:pPr>
              <w:pStyle w:val="TAL"/>
            </w:pPr>
          </w:p>
        </w:tc>
        <w:tc>
          <w:tcPr>
            <w:tcW w:w="1418" w:type="dxa"/>
          </w:tcPr>
          <w:p w14:paraId="5D8BFA74" w14:textId="77777777" w:rsidR="00784A32" w:rsidRPr="000670FE" w:rsidRDefault="00784A32" w:rsidP="00354887">
            <w:pPr>
              <w:pStyle w:val="TAL"/>
            </w:pPr>
          </w:p>
        </w:tc>
        <w:tc>
          <w:tcPr>
            <w:tcW w:w="1134" w:type="dxa"/>
            <w:vAlign w:val="bottom"/>
          </w:tcPr>
          <w:p w14:paraId="5E141878" w14:textId="77777777" w:rsidR="00784A32" w:rsidRPr="000670FE" w:rsidRDefault="00784A32" w:rsidP="00354887">
            <w:pPr>
              <w:pStyle w:val="TAL"/>
            </w:pPr>
          </w:p>
        </w:tc>
      </w:tr>
    </w:tbl>
    <w:p w14:paraId="25ACBEA5" w14:textId="77777777" w:rsidR="00784A32" w:rsidRPr="000670FE" w:rsidRDefault="00784A32" w:rsidP="00784A32">
      <w:pPr>
        <w:rPr>
          <w:lang w:eastAsia="ja-JP"/>
        </w:rPr>
      </w:pPr>
    </w:p>
    <w:p w14:paraId="6F1A75E3" w14:textId="77777777" w:rsidR="00784A32" w:rsidRPr="000670FE" w:rsidRDefault="00784A32" w:rsidP="00784A32">
      <w:pPr>
        <w:pStyle w:val="TH"/>
      </w:pPr>
      <w:r w:rsidRPr="000670FE">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3B7D15B" w14:textId="77777777" w:rsidTr="00354887">
        <w:tc>
          <w:tcPr>
            <w:tcW w:w="9639" w:type="dxa"/>
            <w:gridSpan w:val="5"/>
          </w:tcPr>
          <w:p w14:paraId="65297D46" w14:textId="77777777" w:rsidR="00784A32" w:rsidRPr="000670FE" w:rsidRDefault="00784A32" w:rsidP="00354887">
            <w:pPr>
              <w:pStyle w:val="TAL"/>
            </w:pPr>
            <w:r w:rsidRPr="000670FE">
              <w:t>Derivation Path: TS 36.579-1 [2], Table 5.5.2.8-1, condition MCVIDEO</w:t>
            </w:r>
          </w:p>
        </w:tc>
      </w:tr>
      <w:tr w:rsidR="00784A32" w:rsidRPr="000670FE" w14:paraId="53510233" w14:textId="77777777" w:rsidTr="00354887">
        <w:tc>
          <w:tcPr>
            <w:tcW w:w="2835" w:type="dxa"/>
          </w:tcPr>
          <w:p w14:paraId="3DE74B41" w14:textId="77777777" w:rsidR="00784A32" w:rsidRPr="000670FE" w:rsidRDefault="00784A32" w:rsidP="00354887">
            <w:pPr>
              <w:pStyle w:val="TAH"/>
            </w:pPr>
            <w:r w:rsidRPr="000670FE">
              <w:t>Information Element</w:t>
            </w:r>
          </w:p>
        </w:tc>
        <w:tc>
          <w:tcPr>
            <w:tcW w:w="2126" w:type="dxa"/>
          </w:tcPr>
          <w:p w14:paraId="6D3EC31E" w14:textId="77777777" w:rsidR="00784A32" w:rsidRPr="000670FE" w:rsidRDefault="00784A32" w:rsidP="00354887">
            <w:pPr>
              <w:pStyle w:val="TAH"/>
            </w:pPr>
            <w:r w:rsidRPr="000670FE">
              <w:t>Value/remark</w:t>
            </w:r>
          </w:p>
        </w:tc>
        <w:tc>
          <w:tcPr>
            <w:tcW w:w="2126" w:type="dxa"/>
            <w:tcBorders>
              <w:bottom w:val="single" w:sz="4" w:space="0" w:color="auto"/>
            </w:tcBorders>
          </w:tcPr>
          <w:p w14:paraId="1BD0532E" w14:textId="77777777" w:rsidR="00784A32" w:rsidRPr="000670FE" w:rsidRDefault="00784A32" w:rsidP="00354887">
            <w:pPr>
              <w:pStyle w:val="TAH"/>
            </w:pPr>
            <w:r w:rsidRPr="000670FE">
              <w:t>Comment</w:t>
            </w:r>
          </w:p>
        </w:tc>
        <w:tc>
          <w:tcPr>
            <w:tcW w:w="1418" w:type="dxa"/>
          </w:tcPr>
          <w:p w14:paraId="2213DA2A" w14:textId="77777777" w:rsidR="00784A32" w:rsidRPr="000670FE" w:rsidRDefault="00784A32" w:rsidP="00354887">
            <w:pPr>
              <w:pStyle w:val="TAH"/>
            </w:pPr>
            <w:r w:rsidRPr="000670FE">
              <w:t>Reference</w:t>
            </w:r>
          </w:p>
        </w:tc>
        <w:tc>
          <w:tcPr>
            <w:tcW w:w="1134" w:type="dxa"/>
          </w:tcPr>
          <w:p w14:paraId="6EA5378D" w14:textId="77777777" w:rsidR="00784A32" w:rsidRPr="000670FE" w:rsidRDefault="00784A32" w:rsidP="00354887">
            <w:pPr>
              <w:pStyle w:val="TAH"/>
            </w:pPr>
            <w:r w:rsidRPr="000670FE">
              <w:t>Condition</w:t>
            </w:r>
          </w:p>
        </w:tc>
      </w:tr>
      <w:tr w:rsidR="00784A32" w:rsidRPr="000670FE" w14:paraId="587FEBBC" w14:textId="77777777" w:rsidTr="00354887">
        <w:tc>
          <w:tcPr>
            <w:tcW w:w="2835" w:type="dxa"/>
            <w:tcBorders>
              <w:top w:val="single" w:sz="4" w:space="0" w:color="auto"/>
              <w:left w:val="single" w:sz="4" w:space="0" w:color="auto"/>
              <w:bottom w:val="single" w:sz="4" w:space="0" w:color="auto"/>
              <w:right w:val="single" w:sz="4" w:space="0" w:color="auto"/>
            </w:tcBorders>
          </w:tcPr>
          <w:p w14:paraId="65CE409B"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491719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ABFB4A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7823BB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A3AB008" w14:textId="77777777" w:rsidR="00784A32" w:rsidRPr="000670FE" w:rsidRDefault="00784A32" w:rsidP="00354887">
            <w:pPr>
              <w:pStyle w:val="TAL"/>
            </w:pPr>
          </w:p>
        </w:tc>
      </w:tr>
      <w:tr w:rsidR="00784A32" w:rsidRPr="000670FE" w14:paraId="2D8283D6" w14:textId="77777777" w:rsidTr="00354887">
        <w:tc>
          <w:tcPr>
            <w:tcW w:w="2835" w:type="dxa"/>
            <w:tcBorders>
              <w:top w:val="single" w:sz="4" w:space="0" w:color="auto"/>
              <w:left w:val="single" w:sz="4" w:space="0" w:color="auto"/>
              <w:bottom w:val="single" w:sz="4" w:space="0" w:color="auto"/>
              <w:right w:val="single" w:sz="4" w:space="0" w:color="auto"/>
            </w:tcBorders>
          </w:tcPr>
          <w:p w14:paraId="3E837A6A"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4FC1CA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E4454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E4386D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99E211" w14:textId="77777777" w:rsidR="00784A32" w:rsidRPr="000670FE" w:rsidRDefault="00784A32" w:rsidP="00354887">
            <w:pPr>
              <w:pStyle w:val="TAL"/>
            </w:pPr>
          </w:p>
        </w:tc>
      </w:tr>
      <w:tr w:rsidR="00784A32" w:rsidRPr="000670FE" w14:paraId="1B3C0CF3" w14:textId="77777777" w:rsidTr="00354887">
        <w:tc>
          <w:tcPr>
            <w:tcW w:w="2835" w:type="dxa"/>
            <w:tcBorders>
              <w:top w:val="single" w:sz="4" w:space="0" w:color="auto"/>
              <w:left w:val="single" w:sz="4" w:space="0" w:color="auto"/>
              <w:bottom w:val="single" w:sz="4" w:space="0" w:color="auto"/>
              <w:right w:val="single" w:sz="4" w:space="0" w:color="auto"/>
            </w:tcBorders>
          </w:tcPr>
          <w:p w14:paraId="03088489"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8D11C6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3CD60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DEB6CC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BB9353C" w14:textId="77777777" w:rsidR="00784A32" w:rsidRPr="000670FE" w:rsidRDefault="00784A32" w:rsidP="00354887">
            <w:pPr>
              <w:pStyle w:val="TAL"/>
            </w:pPr>
          </w:p>
        </w:tc>
      </w:tr>
      <w:tr w:rsidR="00784A32" w:rsidRPr="000670FE" w14:paraId="58BFC81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98B0F"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E8B4E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712F27"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2E2AC33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FB281" w14:textId="77777777" w:rsidR="00784A32" w:rsidRPr="000670FE" w:rsidRDefault="00784A32" w:rsidP="00354887">
            <w:pPr>
              <w:pStyle w:val="TAL"/>
            </w:pPr>
          </w:p>
        </w:tc>
      </w:tr>
      <w:tr w:rsidR="00784A32" w:rsidRPr="000670FE" w14:paraId="0026CF8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6B1FC6"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8AEC27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3678A1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29E1B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FC5BE6B" w14:textId="77777777" w:rsidR="00784A32" w:rsidRPr="000670FE" w:rsidRDefault="00784A32" w:rsidP="00354887">
            <w:pPr>
              <w:pStyle w:val="TAL"/>
            </w:pPr>
          </w:p>
        </w:tc>
      </w:tr>
      <w:tr w:rsidR="00784A32" w:rsidRPr="000670FE" w14:paraId="2C8DE54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BF48B3D"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F8EA683"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3E96C17D"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89A05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2D911D5" w14:textId="77777777" w:rsidR="00784A32" w:rsidRPr="000670FE" w:rsidRDefault="00784A32" w:rsidP="00354887">
            <w:pPr>
              <w:pStyle w:val="TAL"/>
            </w:pPr>
          </w:p>
        </w:tc>
      </w:tr>
      <w:tr w:rsidR="00784A32" w:rsidRPr="000670FE" w14:paraId="248F54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AA0D66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4D83C1"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3C4839E"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FA0B95"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79B1C09" w14:textId="77777777" w:rsidR="00784A32" w:rsidRPr="000670FE" w:rsidRDefault="00784A32" w:rsidP="00354887">
            <w:pPr>
              <w:pStyle w:val="TAL"/>
            </w:pPr>
          </w:p>
        </w:tc>
      </w:tr>
    </w:tbl>
    <w:p w14:paraId="29BC784E" w14:textId="77777777" w:rsidR="00784A32" w:rsidRPr="000670FE" w:rsidRDefault="00784A32" w:rsidP="00784A32">
      <w:pPr>
        <w:rPr>
          <w:lang w:eastAsia="ja-JP"/>
        </w:rPr>
      </w:pPr>
    </w:p>
    <w:p w14:paraId="3E600E9E" w14:textId="77777777" w:rsidR="00784A32" w:rsidRPr="000670FE" w:rsidRDefault="00784A32" w:rsidP="00784A32">
      <w:pPr>
        <w:pStyle w:val="TH"/>
      </w:pPr>
      <w:r w:rsidRPr="000670FE">
        <w:t>Table 5.3.3.3-27: PIDF in SIP NOTIFY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B53A5BE" w14:textId="77777777" w:rsidTr="00354887">
        <w:tc>
          <w:tcPr>
            <w:tcW w:w="9639" w:type="dxa"/>
            <w:gridSpan w:val="5"/>
          </w:tcPr>
          <w:p w14:paraId="061DABC7" w14:textId="77777777" w:rsidR="00784A32" w:rsidRPr="000670FE" w:rsidRDefault="00784A32" w:rsidP="00354887">
            <w:pPr>
              <w:pStyle w:val="TAL"/>
            </w:pPr>
            <w:r w:rsidRPr="000670FE">
              <w:t>Derivation Path: TS 36.579-1 [2], Table 5.5.3.5-3</w:t>
            </w:r>
          </w:p>
        </w:tc>
      </w:tr>
      <w:tr w:rsidR="00784A32" w:rsidRPr="000670FE" w14:paraId="4344F17E" w14:textId="77777777" w:rsidTr="00354887">
        <w:tc>
          <w:tcPr>
            <w:tcW w:w="2835" w:type="dxa"/>
          </w:tcPr>
          <w:p w14:paraId="130A498F" w14:textId="77777777" w:rsidR="00784A32" w:rsidRPr="000670FE" w:rsidRDefault="00784A32" w:rsidP="00354887">
            <w:pPr>
              <w:pStyle w:val="TAH"/>
            </w:pPr>
            <w:r w:rsidRPr="000670FE">
              <w:t>Information Element</w:t>
            </w:r>
          </w:p>
        </w:tc>
        <w:tc>
          <w:tcPr>
            <w:tcW w:w="2126" w:type="dxa"/>
          </w:tcPr>
          <w:p w14:paraId="0CB4BD22" w14:textId="77777777" w:rsidR="00784A32" w:rsidRPr="000670FE" w:rsidRDefault="00784A32" w:rsidP="00354887">
            <w:pPr>
              <w:pStyle w:val="TAH"/>
            </w:pPr>
            <w:r w:rsidRPr="000670FE">
              <w:t>Value/remark</w:t>
            </w:r>
          </w:p>
        </w:tc>
        <w:tc>
          <w:tcPr>
            <w:tcW w:w="2126" w:type="dxa"/>
          </w:tcPr>
          <w:p w14:paraId="0CC86E16" w14:textId="77777777" w:rsidR="00784A32" w:rsidRPr="000670FE" w:rsidRDefault="00784A32" w:rsidP="00354887">
            <w:pPr>
              <w:pStyle w:val="TAH"/>
            </w:pPr>
            <w:r w:rsidRPr="000670FE">
              <w:t>Comment</w:t>
            </w:r>
          </w:p>
        </w:tc>
        <w:tc>
          <w:tcPr>
            <w:tcW w:w="1418" w:type="dxa"/>
          </w:tcPr>
          <w:p w14:paraId="00340655" w14:textId="77777777" w:rsidR="00784A32" w:rsidRPr="000670FE" w:rsidRDefault="00784A32" w:rsidP="00354887">
            <w:pPr>
              <w:pStyle w:val="TAH"/>
            </w:pPr>
            <w:r w:rsidRPr="000670FE">
              <w:t>Reference</w:t>
            </w:r>
          </w:p>
        </w:tc>
        <w:tc>
          <w:tcPr>
            <w:tcW w:w="1134" w:type="dxa"/>
          </w:tcPr>
          <w:p w14:paraId="66E3912A" w14:textId="77777777" w:rsidR="00784A32" w:rsidRPr="000670FE" w:rsidRDefault="00784A32" w:rsidP="00354887">
            <w:pPr>
              <w:pStyle w:val="TAH"/>
            </w:pPr>
            <w:r w:rsidRPr="000670FE">
              <w:t>Condition</w:t>
            </w:r>
          </w:p>
        </w:tc>
      </w:tr>
      <w:tr w:rsidR="00784A32" w:rsidRPr="000670FE" w14:paraId="7AE58B70" w14:textId="77777777" w:rsidTr="00354887">
        <w:tc>
          <w:tcPr>
            <w:tcW w:w="2835" w:type="dxa"/>
            <w:vAlign w:val="center"/>
          </w:tcPr>
          <w:p w14:paraId="46F152F4" w14:textId="77777777" w:rsidR="00784A32" w:rsidRPr="000670FE" w:rsidRDefault="00784A32" w:rsidP="00354887">
            <w:pPr>
              <w:pStyle w:val="TAL"/>
            </w:pPr>
            <w:r w:rsidRPr="000670FE">
              <w:t>presence entity</w:t>
            </w:r>
          </w:p>
        </w:tc>
        <w:tc>
          <w:tcPr>
            <w:tcW w:w="2126" w:type="dxa"/>
          </w:tcPr>
          <w:p w14:paraId="33082EDC" w14:textId="77777777" w:rsidR="00784A32" w:rsidRPr="000670FE" w:rsidRDefault="00784A32" w:rsidP="00354887">
            <w:pPr>
              <w:pStyle w:val="TAL"/>
            </w:pPr>
          </w:p>
        </w:tc>
        <w:tc>
          <w:tcPr>
            <w:tcW w:w="2126" w:type="dxa"/>
            <w:tcBorders>
              <w:bottom w:val="single" w:sz="4" w:space="0" w:color="auto"/>
            </w:tcBorders>
          </w:tcPr>
          <w:p w14:paraId="5BFA8E0E" w14:textId="77777777" w:rsidR="00784A32" w:rsidRPr="000670FE" w:rsidRDefault="00784A32" w:rsidP="00354887">
            <w:pPr>
              <w:pStyle w:val="TAL"/>
            </w:pPr>
          </w:p>
        </w:tc>
        <w:tc>
          <w:tcPr>
            <w:tcW w:w="1418" w:type="dxa"/>
          </w:tcPr>
          <w:p w14:paraId="36288AA6" w14:textId="77777777" w:rsidR="00784A32" w:rsidRPr="000670FE" w:rsidRDefault="00784A32" w:rsidP="00354887">
            <w:pPr>
              <w:pStyle w:val="TAL"/>
            </w:pPr>
          </w:p>
        </w:tc>
        <w:tc>
          <w:tcPr>
            <w:tcW w:w="1134" w:type="dxa"/>
            <w:vAlign w:val="bottom"/>
          </w:tcPr>
          <w:p w14:paraId="4C5BDACB" w14:textId="77777777" w:rsidR="00784A32" w:rsidRPr="000670FE" w:rsidRDefault="00784A32" w:rsidP="00354887">
            <w:pPr>
              <w:pStyle w:val="TAL"/>
            </w:pPr>
          </w:p>
        </w:tc>
      </w:tr>
      <w:tr w:rsidR="00784A32" w:rsidRPr="000670FE" w14:paraId="356F5632" w14:textId="77777777" w:rsidTr="00354887">
        <w:tc>
          <w:tcPr>
            <w:tcW w:w="2835" w:type="dxa"/>
            <w:vAlign w:val="center"/>
          </w:tcPr>
          <w:p w14:paraId="532344E4" w14:textId="77777777" w:rsidR="00784A32" w:rsidRPr="000670FE" w:rsidRDefault="00784A32" w:rsidP="00354887">
            <w:pPr>
              <w:pStyle w:val="TAL"/>
            </w:pPr>
            <w:r w:rsidRPr="000670FE">
              <w:t xml:space="preserve">  tuple id</w:t>
            </w:r>
          </w:p>
        </w:tc>
        <w:tc>
          <w:tcPr>
            <w:tcW w:w="2126" w:type="dxa"/>
          </w:tcPr>
          <w:p w14:paraId="0B16CCC0" w14:textId="77777777" w:rsidR="00784A32" w:rsidRPr="000670FE" w:rsidRDefault="00784A32" w:rsidP="00354887">
            <w:pPr>
              <w:pStyle w:val="TAL"/>
            </w:pPr>
          </w:p>
        </w:tc>
        <w:tc>
          <w:tcPr>
            <w:tcW w:w="2126" w:type="dxa"/>
            <w:tcBorders>
              <w:bottom w:val="single" w:sz="4" w:space="0" w:color="auto"/>
            </w:tcBorders>
          </w:tcPr>
          <w:p w14:paraId="04B9A723" w14:textId="77777777" w:rsidR="00784A32" w:rsidRPr="000670FE" w:rsidRDefault="00784A32" w:rsidP="00354887">
            <w:pPr>
              <w:pStyle w:val="TAL"/>
            </w:pPr>
          </w:p>
        </w:tc>
        <w:tc>
          <w:tcPr>
            <w:tcW w:w="1418" w:type="dxa"/>
          </w:tcPr>
          <w:p w14:paraId="614DA4D5" w14:textId="77777777" w:rsidR="00784A32" w:rsidRPr="000670FE" w:rsidRDefault="00784A32" w:rsidP="00354887">
            <w:pPr>
              <w:pStyle w:val="TAL"/>
            </w:pPr>
          </w:p>
        </w:tc>
        <w:tc>
          <w:tcPr>
            <w:tcW w:w="1134" w:type="dxa"/>
            <w:vAlign w:val="bottom"/>
          </w:tcPr>
          <w:p w14:paraId="7AB96547" w14:textId="77777777" w:rsidR="00784A32" w:rsidRPr="000670FE" w:rsidRDefault="00784A32" w:rsidP="00354887">
            <w:pPr>
              <w:pStyle w:val="TAL"/>
            </w:pPr>
          </w:p>
        </w:tc>
      </w:tr>
      <w:tr w:rsidR="00784A32" w:rsidRPr="000670FE" w14:paraId="2EEED607" w14:textId="77777777" w:rsidTr="00354887">
        <w:tc>
          <w:tcPr>
            <w:tcW w:w="2835" w:type="dxa"/>
            <w:vAlign w:val="center"/>
          </w:tcPr>
          <w:p w14:paraId="0B4A8A51" w14:textId="77777777" w:rsidR="00784A32" w:rsidRPr="000670FE" w:rsidRDefault="00784A32" w:rsidP="00354887">
            <w:pPr>
              <w:pStyle w:val="TAL"/>
            </w:pPr>
            <w:r w:rsidRPr="000670FE">
              <w:t xml:space="preserve">    status</w:t>
            </w:r>
          </w:p>
        </w:tc>
        <w:tc>
          <w:tcPr>
            <w:tcW w:w="2126" w:type="dxa"/>
          </w:tcPr>
          <w:p w14:paraId="45A90A36" w14:textId="77777777" w:rsidR="00784A32" w:rsidRPr="000670FE" w:rsidRDefault="00784A32" w:rsidP="00354887">
            <w:pPr>
              <w:pStyle w:val="TAL"/>
            </w:pPr>
          </w:p>
        </w:tc>
        <w:tc>
          <w:tcPr>
            <w:tcW w:w="2126" w:type="dxa"/>
          </w:tcPr>
          <w:p w14:paraId="00F989B8" w14:textId="77777777" w:rsidR="00784A32" w:rsidRPr="000670FE" w:rsidRDefault="00784A32" w:rsidP="00354887">
            <w:pPr>
              <w:pStyle w:val="TAL"/>
            </w:pPr>
          </w:p>
        </w:tc>
        <w:tc>
          <w:tcPr>
            <w:tcW w:w="1418" w:type="dxa"/>
          </w:tcPr>
          <w:p w14:paraId="002511FE" w14:textId="77777777" w:rsidR="00784A32" w:rsidRPr="000670FE" w:rsidRDefault="00784A32" w:rsidP="00354887">
            <w:pPr>
              <w:pStyle w:val="TAL"/>
            </w:pPr>
          </w:p>
        </w:tc>
        <w:tc>
          <w:tcPr>
            <w:tcW w:w="1134" w:type="dxa"/>
            <w:vAlign w:val="bottom"/>
          </w:tcPr>
          <w:p w14:paraId="292FEEF4" w14:textId="77777777" w:rsidR="00784A32" w:rsidRPr="000670FE" w:rsidRDefault="00784A32" w:rsidP="00354887">
            <w:pPr>
              <w:pStyle w:val="TAL"/>
            </w:pPr>
          </w:p>
        </w:tc>
      </w:tr>
      <w:tr w:rsidR="00784A32" w:rsidRPr="000670FE" w14:paraId="7A64E233" w14:textId="77777777" w:rsidTr="00354887">
        <w:tc>
          <w:tcPr>
            <w:tcW w:w="2835" w:type="dxa"/>
            <w:vAlign w:val="center"/>
          </w:tcPr>
          <w:p w14:paraId="1B958E48" w14:textId="77777777" w:rsidR="00784A32" w:rsidRPr="000670FE" w:rsidRDefault="00784A32" w:rsidP="00354887">
            <w:pPr>
              <w:pStyle w:val="TAL"/>
            </w:pPr>
            <w:r w:rsidRPr="000670FE">
              <w:t xml:space="preserve">      affiliation</w:t>
            </w:r>
          </w:p>
        </w:tc>
        <w:tc>
          <w:tcPr>
            <w:tcW w:w="2126" w:type="dxa"/>
          </w:tcPr>
          <w:p w14:paraId="53801B6C" w14:textId="77777777" w:rsidR="00784A32" w:rsidRPr="000670FE" w:rsidRDefault="00784A32" w:rsidP="00354887">
            <w:pPr>
              <w:pStyle w:val="TAL"/>
            </w:pPr>
          </w:p>
        </w:tc>
        <w:tc>
          <w:tcPr>
            <w:tcW w:w="2126" w:type="dxa"/>
          </w:tcPr>
          <w:p w14:paraId="74A8F212" w14:textId="77777777" w:rsidR="00784A32" w:rsidRPr="000670FE" w:rsidRDefault="00784A32" w:rsidP="00354887">
            <w:pPr>
              <w:pStyle w:val="TAL"/>
            </w:pPr>
          </w:p>
        </w:tc>
        <w:tc>
          <w:tcPr>
            <w:tcW w:w="1418" w:type="dxa"/>
          </w:tcPr>
          <w:p w14:paraId="105B95B4" w14:textId="77777777" w:rsidR="00784A32" w:rsidRPr="000670FE" w:rsidRDefault="00784A32" w:rsidP="00354887">
            <w:pPr>
              <w:pStyle w:val="TAL"/>
            </w:pPr>
          </w:p>
        </w:tc>
        <w:tc>
          <w:tcPr>
            <w:tcW w:w="1134" w:type="dxa"/>
            <w:vAlign w:val="bottom"/>
          </w:tcPr>
          <w:p w14:paraId="248AC2EE" w14:textId="77777777" w:rsidR="00784A32" w:rsidRPr="000670FE" w:rsidRDefault="00784A32" w:rsidP="00354887">
            <w:pPr>
              <w:pStyle w:val="TAL"/>
            </w:pPr>
          </w:p>
        </w:tc>
      </w:tr>
      <w:tr w:rsidR="00784A32" w:rsidRPr="000670FE" w14:paraId="638AD6B6" w14:textId="77777777" w:rsidTr="00354887">
        <w:tc>
          <w:tcPr>
            <w:tcW w:w="2835" w:type="dxa"/>
            <w:vAlign w:val="center"/>
          </w:tcPr>
          <w:p w14:paraId="0B46B225" w14:textId="77777777" w:rsidR="00784A32" w:rsidRPr="000670FE" w:rsidRDefault="00784A32" w:rsidP="00354887">
            <w:pPr>
              <w:pStyle w:val="TAL"/>
            </w:pPr>
            <w:r w:rsidRPr="000670FE">
              <w:t xml:space="preserve">        group</w:t>
            </w:r>
          </w:p>
        </w:tc>
        <w:tc>
          <w:tcPr>
            <w:tcW w:w="2126" w:type="dxa"/>
          </w:tcPr>
          <w:p w14:paraId="322CF369" w14:textId="77777777" w:rsidR="00784A32" w:rsidRPr="000670FE" w:rsidRDefault="00784A32" w:rsidP="00354887">
            <w:pPr>
              <w:pStyle w:val="TAL"/>
            </w:pPr>
            <w:r w:rsidRPr="000670FE">
              <w:t>px_MCVideo_Group_D_ID</w:t>
            </w:r>
          </w:p>
        </w:tc>
        <w:tc>
          <w:tcPr>
            <w:tcW w:w="2126" w:type="dxa"/>
          </w:tcPr>
          <w:p w14:paraId="0182BEF1" w14:textId="77777777" w:rsidR="00784A32" w:rsidRPr="000670FE" w:rsidRDefault="00784A32" w:rsidP="00354887">
            <w:pPr>
              <w:pStyle w:val="TAL"/>
            </w:pPr>
          </w:p>
        </w:tc>
        <w:tc>
          <w:tcPr>
            <w:tcW w:w="1418" w:type="dxa"/>
          </w:tcPr>
          <w:p w14:paraId="0FE3D515" w14:textId="77777777" w:rsidR="00784A32" w:rsidRPr="000670FE" w:rsidRDefault="00784A32" w:rsidP="00354887">
            <w:pPr>
              <w:pStyle w:val="TAL"/>
            </w:pPr>
          </w:p>
        </w:tc>
        <w:tc>
          <w:tcPr>
            <w:tcW w:w="1134" w:type="dxa"/>
            <w:vAlign w:val="bottom"/>
          </w:tcPr>
          <w:p w14:paraId="32723C94" w14:textId="77777777" w:rsidR="00784A32" w:rsidRPr="000670FE" w:rsidRDefault="00784A32" w:rsidP="00354887">
            <w:pPr>
              <w:pStyle w:val="TAL"/>
            </w:pPr>
          </w:p>
        </w:tc>
      </w:tr>
    </w:tbl>
    <w:p w14:paraId="605BFD9D" w14:textId="77777777" w:rsidR="00784A32" w:rsidRPr="000670FE" w:rsidRDefault="00784A32" w:rsidP="00784A32">
      <w:pPr>
        <w:rPr>
          <w:lang w:eastAsia="ja-JP"/>
        </w:rPr>
      </w:pPr>
    </w:p>
    <w:p w14:paraId="441D4B00" w14:textId="77777777" w:rsidR="00784A32" w:rsidRPr="000670FE" w:rsidRDefault="00784A32" w:rsidP="00784A32">
      <w:pPr>
        <w:pStyle w:val="TH"/>
      </w:pPr>
      <w:r w:rsidRPr="000670FE">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49E221B" w14:textId="77777777" w:rsidTr="00354887">
        <w:tc>
          <w:tcPr>
            <w:tcW w:w="9639" w:type="dxa"/>
            <w:gridSpan w:val="5"/>
          </w:tcPr>
          <w:p w14:paraId="32D3061C" w14:textId="77777777" w:rsidR="00784A32" w:rsidRPr="000670FE" w:rsidRDefault="00784A32" w:rsidP="00354887">
            <w:pPr>
              <w:pStyle w:val="TAL"/>
            </w:pPr>
            <w:r w:rsidRPr="000670FE">
              <w:t>Derivation Path: TS 36.579-1 [2], Table 5.5.2.8-1, condition MCVIDEO</w:t>
            </w:r>
          </w:p>
        </w:tc>
      </w:tr>
      <w:tr w:rsidR="00784A32" w:rsidRPr="000670FE" w14:paraId="371CB145" w14:textId="77777777" w:rsidTr="00354887">
        <w:tc>
          <w:tcPr>
            <w:tcW w:w="2835" w:type="dxa"/>
          </w:tcPr>
          <w:p w14:paraId="218F6005" w14:textId="77777777" w:rsidR="00784A32" w:rsidRPr="000670FE" w:rsidRDefault="00784A32" w:rsidP="00354887">
            <w:pPr>
              <w:pStyle w:val="TAH"/>
            </w:pPr>
            <w:r w:rsidRPr="000670FE">
              <w:t>Information Element</w:t>
            </w:r>
          </w:p>
        </w:tc>
        <w:tc>
          <w:tcPr>
            <w:tcW w:w="2126" w:type="dxa"/>
          </w:tcPr>
          <w:p w14:paraId="14635D1C" w14:textId="77777777" w:rsidR="00784A32" w:rsidRPr="000670FE" w:rsidRDefault="00784A32" w:rsidP="00354887">
            <w:pPr>
              <w:pStyle w:val="TAH"/>
            </w:pPr>
            <w:r w:rsidRPr="000670FE">
              <w:t>Value/remark</w:t>
            </w:r>
          </w:p>
        </w:tc>
        <w:tc>
          <w:tcPr>
            <w:tcW w:w="2126" w:type="dxa"/>
            <w:tcBorders>
              <w:bottom w:val="single" w:sz="4" w:space="0" w:color="auto"/>
            </w:tcBorders>
          </w:tcPr>
          <w:p w14:paraId="42F7C4FA" w14:textId="77777777" w:rsidR="00784A32" w:rsidRPr="000670FE" w:rsidRDefault="00784A32" w:rsidP="00354887">
            <w:pPr>
              <w:pStyle w:val="TAH"/>
            </w:pPr>
            <w:r w:rsidRPr="000670FE">
              <w:t>Comment</w:t>
            </w:r>
          </w:p>
        </w:tc>
        <w:tc>
          <w:tcPr>
            <w:tcW w:w="1418" w:type="dxa"/>
          </w:tcPr>
          <w:p w14:paraId="364C8170" w14:textId="77777777" w:rsidR="00784A32" w:rsidRPr="000670FE" w:rsidRDefault="00784A32" w:rsidP="00354887">
            <w:pPr>
              <w:pStyle w:val="TAH"/>
            </w:pPr>
            <w:r w:rsidRPr="000670FE">
              <w:t>Reference</w:t>
            </w:r>
          </w:p>
        </w:tc>
        <w:tc>
          <w:tcPr>
            <w:tcW w:w="1134" w:type="dxa"/>
          </w:tcPr>
          <w:p w14:paraId="300E7EA1" w14:textId="77777777" w:rsidR="00784A32" w:rsidRPr="000670FE" w:rsidRDefault="00784A32" w:rsidP="00354887">
            <w:pPr>
              <w:pStyle w:val="TAH"/>
            </w:pPr>
            <w:r w:rsidRPr="000670FE">
              <w:t>Condition</w:t>
            </w:r>
          </w:p>
        </w:tc>
      </w:tr>
      <w:tr w:rsidR="00784A32" w:rsidRPr="000670FE" w14:paraId="223F3168" w14:textId="77777777" w:rsidTr="00354887">
        <w:tc>
          <w:tcPr>
            <w:tcW w:w="2835" w:type="dxa"/>
            <w:tcBorders>
              <w:top w:val="single" w:sz="4" w:space="0" w:color="auto"/>
              <w:left w:val="single" w:sz="4" w:space="0" w:color="auto"/>
              <w:bottom w:val="single" w:sz="4" w:space="0" w:color="auto"/>
              <w:right w:val="single" w:sz="4" w:space="0" w:color="auto"/>
            </w:tcBorders>
          </w:tcPr>
          <w:p w14:paraId="62C9622E"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62C86EC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4FA47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066061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52A94" w14:textId="77777777" w:rsidR="00784A32" w:rsidRPr="000670FE" w:rsidRDefault="00784A32" w:rsidP="00354887">
            <w:pPr>
              <w:pStyle w:val="TAL"/>
            </w:pPr>
          </w:p>
        </w:tc>
      </w:tr>
      <w:tr w:rsidR="00784A32" w:rsidRPr="000670FE" w14:paraId="6CC056E5" w14:textId="77777777" w:rsidTr="00354887">
        <w:tc>
          <w:tcPr>
            <w:tcW w:w="2835" w:type="dxa"/>
            <w:tcBorders>
              <w:top w:val="single" w:sz="4" w:space="0" w:color="auto"/>
              <w:left w:val="single" w:sz="4" w:space="0" w:color="auto"/>
              <w:bottom w:val="single" w:sz="4" w:space="0" w:color="auto"/>
              <w:right w:val="single" w:sz="4" w:space="0" w:color="auto"/>
            </w:tcBorders>
          </w:tcPr>
          <w:p w14:paraId="6D571AC0"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1AA2BE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862924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92C6C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E15680" w14:textId="77777777" w:rsidR="00784A32" w:rsidRPr="000670FE" w:rsidRDefault="00784A32" w:rsidP="00354887">
            <w:pPr>
              <w:pStyle w:val="TAL"/>
            </w:pPr>
          </w:p>
        </w:tc>
      </w:tr>
      <w:tr w:rsidR="00784A32" w:rsidRPr="000670FE" w14:paraId="2A7E503F" w14:textId="77777777" w:rsidTr="00354887">
        <w:tc>
          <w:tcPr>
            <w:tcW w:w="2835" w:type="dxa"/>
            <w:tcBorders>
              <w:top w:val="single" w:sz="4" w:space="0" w:color="auto"/>
              <w:left w:val="single" w:sz="4" w:space="0" w:color="auto"/>
              <w:bottom w:val="single" w:sz="4" w:space="0" w:color="auto"/>
              <w:right w:val="single" w:sz="4" w:space="0" w:color="auto"/>
            </w:tcBorders>
          </w:tcPr>
          <w:p w14:paraId="29D28CB3"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D6C6C1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7BAFF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1B132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8BB0A13" w14:textId="77777777" w:rsidR="00784A32" w:rsidRPr="000670FE" w:rsidRDefault="00784A32" w:rsidP="00354887">
            <w:pPr>
              <w:pStyle w:val="TAL"/>
            </w:pPr>
          </w:p>
        </w:tc>
      </w:tr>
      <w:tr w:rsidR="00784A32" w:rsidRPr="000670FE" w14:paraId="0CDCA58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D95674"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D68A9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7908725"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E9D75A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9B84284" w14:textId="77777777" w:rsidR="00784A32" w:rsidRPr="000670FE" w:rsidRDefault="00784A32" w:rsidP="00354887">
            <w:pPr>
              <w:pStyle w:val="TAL"/>
            </w:pPr>
          </w:p>
        </w:tc>
      </w:tr>
      <w:tr w:rsidR="00784A32" w:rsidRPr="000670FE" w14:paraId="62ACFF4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7C73B9C"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46840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4498E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AB8A6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AE94946" w14:textId="77777777" w:rsidR="00784A32" w:rsidRPr="000670FE" w:rsidRDefault="00784A32" w:rsidP="00354887">
            <w:pPr>
              <w:pStyle w:val="TAL"/>
            </w:pPr>
          </w:p>
        </w:tc>
      </w:tr>
      <w:tr w:rsidR="00784A32" w:rsidRPr="000670FE" w14:paraId="60AB44C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1CAE865"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421FBF"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03C88695"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DFAB5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BD0D12" w14:textId="77777777" w:rsidR="00784A32" w:rsidRPr="000670FE" w:rsidRDefault="00784A32" w:rsidP="00354887">
            <w:pPr>
              <w:pStyle w:val="TAL"/>
            </w:pPr>
          </w:p>
        </w:tc>
      </w:tr>
      <w:tr w:rsidR="00784A32" w:rsidRPr="000670FE" w14:paraId="43AA9D7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57A6CF2"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B253E8"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849DCE0"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4AB3EF0"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289A548E" w14:textId="77777777" w:rsidR="00784A32" w:rsidRPr="000670FE" w:rsidRDefault="00784A32" w:rsidP="00354887">
            <w:pPr>
              <w:pStyle w:val="TAL"/>
            </w:pPr>
          </w:p>
        </w:tc>
      </w:tr>
    </w:tbl>
    <w:p w14:paraId="036865FB" w14:textId="77777777" w:rsidR="00784A32" w:rsidRPr="000670FE" w:rsidRDefault="00784A32" w:rsidP="00784A32">
      <w:pPr>
        <w:rPr>
          <w:lang w:eastAsia="ja-JP"/>
        </w:rPr>
      </w:pPr>
    </w:p>
    <w:p w14:paraId="571D100B" w14:textId="77777777" w:rsidR="00784A32" w:rsidRPr="000670FE" w:rsidRDefault="00784A32" w:rsidP="00784A32">
      <w:pPr>
        <w:pStyle w:val="TH"/>
      </w:pPr>
      <w:r w:rsidRPr="000670FE">
        <w:t>Table 5.3.3.3-29: PIDF in SIP NOTIFY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4BB0A92" w14:textId="77777777" w:rsidTr="00354887">
        <w:tc>
          <w:tcPr>
            <w:tcW w:w="9639" w:type="dxa"/>
            <w:gridSpan w:val="5"/>
          </w:tcPr>
          <w:p w14:paraId="10FD693D" w14:textId="77777777" w:rsidR="00784A32" w:rsidRPr="000670FE" w:rsidRDefault="00784A32" w:rsidP="00354887">
            <w:pPr>
              <w:pStyle w:val="TAL"/>
            </w:pPr>
            <w:r w:rsidRPr="000670FE">
              <w:t>Derivation Path: TS 36.579-1 [2], Table 5.5.3.5-3</w:t>
            </w:r>
          </w:p>
        </w:tc>
      </w:tr>
      <w:tr w:rsidR="00784A32" w:rsidRPr="000670FE" w14:paraId="04691119" w14:textId="77777777" w:rsidTr="00354887">
        <w:tc>
          <w:tcPr>
            <w:tcW w:w="2835" w:type="dxa"/>
          </w:tcPr>
          <w:p w14:paraId="769172D4" w14:textId="77777777" w:rsidR="00784A32" w:rsidRPr="000670FE" w:rsidRDefault="00784A32" w:rsidP="00354887">
            <w:pPr>
              <w:pStyle w:val="TAH"/>
            </w:pPr>
            <w:r w:rsidRPr="000670FE">
              <w:t>Information Element</w:t>
            </w:r>
          </w:p>
        </w:tc>
        <w:tc>
          <w:tcPr>
            <w:tcW w:w="2126" w:type="dxa"/>
          </w:tcPr>
          <w:p w14:paraId="44EF2F85" w14:textId="77777777" w:rsidR="00784A32" w:rsidRPr="000670FE" w:rsidRDefault="00784A32" w:rsidP="00354887">
            <w:pPr>
              <w:pStyle w:val="TAH"/>
            </w:pPr>
            <w:r w:rsidRPr="000670FE">
              <w:t>Value/remark</w:t>
            </w:r>
          </w:p>
        </w:tc>
        <w:tc>
          <w:tcPr>
            <w:tcW w:w="2126" w:type="dxa"/>
          </w:tcPr>
          <w:p w14:paraId="26FEC893" w14:textId="77777777" w:rsidR="00784A32" w:rsidRPr="000670FE" w:rsidRDefault="00784A32" w:rsidP="00354887">
            <w:pPr>
              <w:pStyle w:val="TAH"/>
            </w:pPr>
            <w:r w:rsidRPr="000670FE">
              <w:t>Comment</w:t>
            </w:r>
          </w:p>
        </w:tc>
        <w:tc>
          <w:tcPr>
            <w:tcW w:w="1418" w:type="dxa"/>
          </w:tcPr>
          <w:p w14:paraId="17617F47" w14:textId="77777777" w:rsidR="00784A32" w:rsidRPr="000670FE" w:rsidRDefault="00784A32" w:rsidP="00354887">
            <w:pPr>
              <w:pStyle w:val="TAH"/>
            </w:pPr>
            <w:r w:rsidRPr="000670FE">
              <w:t>Reference</w:t>
            </w:r>
          </w:p>
        </w:tc>
        <w:tc>
          <w:tcPr>
            <w:tcW w:w="1134" w:type="dxa"/>
          </w:tcPr>
          <w:p w14:paraId="125C9266" w14:textId="77777777" w:rsidR="00784A32" w:rsidRPr="000670FE" w:rsidRDefault="00784A32" w:rsidP="00354887">
            <w:pPr>
              <w:pStyle w:val="TAH"/>
            </w:pPr>
            <w:r w:rsidRPr="000670FE">
              <w:t>Condition</w:t>
            </w:r>
          </w:p>
        </w:tc>
      </w:tr>
      <w:tr w:rsidR="00784A32" w:rsidRPr="000670FE" w14:paraId="7E790160" w14:textId="77777777" w:rsidTr="00354887">
        <w:tc>
          <w:tcPr>
            <w:tcW w:w="2835" w:type="dxa"/>
            <w:vAlign w:val="center"/>
          </w:tcPr>
          <w:p w14:paraId="4DC1AED8" w14:textId="77777777" w:rsidR="00784A32" w:rsidRPr="000670FE" w:rsidRDefault="00784A32" w:rsidP="00354887">
            <w:pPr>
              <w:pStyle w:val="TAL"/>
            </w:pPr>
            <w:r w:rsidRPr="000670FE">
              <w:t>presence entity</w:t>
            </w:r>
          </w:p>
        </w:tc>
        <w:tc>
          <w:tcPr>
            <w:tcW w:w="2126" w:type="dxa"/>
          </w:tcPr>
          <w:p w14:paraId="1A5D683E" w14:textId="77777777" w:rsidR="00784A32" w:rsidRPr="000670FE" w:rsidRDefault="00784A32" w:rsidP="00354887">
            <w:pPr>
              <w:pStyle w:val="TAL"/>
            </w:pPr>
          </w:p>
        </w:tc>
        <w:tc>
          <w:tcPr>
            <w:tcW w:w="2126" w:type="dxa"/>
            <w:tcBorders>
              <w:bottom w:val="single" w:sz="4" w:space="0" w:color="auto"/>
            </w:tcBorders>
          </w:tcPr>
          <w:p w14:paraId="0C74C8DA" w14:textId="77777777" w:rsidR="00784A32" w:rsidRPr="000670FE" w:rsidRDefault="00784A32" w:rsidP="00354887">
            <w:pPr>
              <w:pStyle w:val="TAL"/>
            </w:pPr>
          </w:p>
        </w:tc>
        <w:tc>
          <w:tcPr>
            <w:tcW w:w="1418" w:type="dxa"/>
          </w:tcPr>
          <w:p w14:paraId="7749FAC1" w14:textId="77777777" w:rsidR="00784A32" w:rsidRPr="000670FE" w:rsidRDefault="00784A32" w:rsidP="00354887">
            <w:pPr>
              <w:pStyle w:val="TAL"/>
            </w:pPr>
          </w:p>
        </w:tc>
        <w:tc>
          <w:tcPr>
            <w:tcW w:w="1134" w:type="dxa"/>
            <w:vAlign w:val="bottom"/>
          </w:tcPr>
          <w:p w14:paraId="6C25BAB7" w14:textId="77777777" w:rsidR="00784A32" w:rsidRPr="000670FE" w:rsidRDefault="00784A32" w:rsidP="00354887">
            <w:pPr>
              <w:pStyle w:val="TAL"/>
            </w:pPr>
          </w:p>
        </w:tc>
      </w:tr>
      <w:tr w:rsidR="00784A32" w:rsidRPr="000670FE" w14:paraId="75E0339A" w14:textId="77777777" w:rsidTr="00354887">
        <w:tc>
          <w:tcPr>
            <w:tcW w:w="2835" w:type="dxa"/>
            <w:vAlign w:val="center"/>
          </w:tcPr>
          <w:p w14:paraId="0336CCAB" w14:textId="77777777" w:rsidR="00784A32" w:rsidRPr="000670FE" w:rsidRDefault="00784A32" w:rsidP="00354887">
            <w:pPr>
              <w:pStyle w:val="TAL"/>
            </w:pPr>
            <w:r w:rsidRPr="000670FE">
              <w:t xml:space="preserve">  tuple id</w:t>
            </w:r>
          </w:p>
        </w:tc>
        <w:tc>
          <w:tcPr>
            <w:tcW w:w="2126" w:type="dxa"/>
          </w:tcPr>
          <w:p w14:paraId="68567B49" w14:textId="77777777" w:rsidR="00784A32" w:rsidRPr="000670FE" w:rsidRDefault="00784A32" w:rsidP="00354887">
            <w:pPr>
              <w:pStyle w:val="TAL"/>
            </w:pPr>
          </w:p>
        </w:tc>
        <w:tc>
          <w:tcPr>
            <w:tcW w:w="2126" w:type="dxa"/>
            <w:tcBorders>
              <w:bottom w:val="single" w:sz="4" w:space="0" w:color="auto"/>
            </w:tcBorders>
          </w:tcPr>
          <w:p w14:paraId="58C47E15" w14:textId="77777777" w:rsidR="00784A32" w:rsidRPr="000670FE" w:rsidRDefault="00784A32" w:rsidP="00354887">
            <w:pPr>
              <w:pStyle w:val="TAL"/>
            </w:pPr>
          </w:p>
        </w:tc>
        <w:tc>
          <w:tcPr>
            <w:tcW w:w="1418" w:type="dxa"/>
          </w:tcPr>
          <w:p w14:paraId="0525BEF4" w14:textId="77777777" w:rsidR="00784A32" w:rsidRPr="000670FE" w:rsidRDefault="00784A32" w:rsidP="00354887">
            <w:pPr>
              <w:pStyle w:val="TAL"/>
            </w:pPr>
          </w:p>
        </w:tc>
        <w:tc>
          <w:tcPr>
            <w:tcW w:w="1134" w:type="dxa"/>
            <w:vAlign w:val="bottom"/>
          </w:tcPr>
          <w:p w14:paraId="141B4985" w14:textId="77777777" w:rsidR="00784A32" w:rsidRPr="000670FE" w:rsidRDefault="00784A32" w:rsidP="00354887">
            <w:pPr>
              <w:pStyle w:val="TAL"/>
            </w:pPr>
          </w:p>
        </w:tc>
      </w:tr>
      <w:tr w:rsidR="00784A32" w:rsidRPr="000670FE" w14:paraId="7732D3B8" w14:textId="77777777" w:rsidTr="00354887">
        <w:tc>
          <w:tcPr>
            <w:tcW w:w="2835" w:type="dxa"/>
            <w:vAlign w:val="center"/>
          </w:tcPr>
          <w:p w14:paraId="3528954E" w14:textId="77777777" w:rsidR="00784A32" w:rsidRPr="000670FE" w:rsidRDefault="00784A32" w:rsidP="00354887">
            <w:pPr>
              <w:pStyle w:val="TAL"/>
            </w:pPr>
            <w:r w:rsidRPr="000670FE">
              <w:t xml:space="preserve">    status</w:t>
            </w:r>
          </w:p>
        </w:tc>
        <w:tc>
          <w:tcPr>
            <w:tcW w:w="2126" w:type="dxa"/>
          </w:tcPr>
          <w:p w14:paraId="70F49CA3" w14:textId="77777777" w:rsidR="00784A32" w:rsidRPr="000670FE" w:rsidRDefault="00784A32" w:rsidP="00354887">
            <w:pPr>
              <w:pStyle w:val="TAL"/>
            </w:pPr>
          </w:p>
        </w:tc>
        <w:tc>
          <w:tcPr>
            <w:tcW w:w="2126" w:type="dxa"/>
          </w:tcPr>
          <w:p w14:paraId="732A081B" w14:textId="77777777" w:rsidR="00784A32" w:rsidRPr="000670FE" w:rsidRDefault="00784A32" w:rsidP="00354887">
            <w:pPr>
              <w:pStyle w:val="TAL"/>
            </w:pPr>
          </w:p>
        </w:tc>
        <w:tc>
          <w:tcPr>
            <w:tcW w:w="1418" w:type="dxa"/>
          </w:tcPr>
          <w:p w14:paraId="2E85ED6B" w14:textId="77777777" w:rsidR="00784A32" w:rsidRPr="000670FE" w:rsidRDefault="00784A32" w:rsidP="00354887">
            <w:pPr>
              <w:pStyle w:val="TAL"/>
            </w:pPr>
          </w:p>
        </w:tc>
        <w:tc>
          <w:tcPr>
            <w:tcW w:w="1134" w:type="dxa"/>
            <w:vAlign w:val="bottom"/>
          </w:tcPr>
          <w:p w14:paraId="62F1F437" w14:textId="77777777" w:rsidR="00784A32" w:rsidRPr="000670FE" w:rsidRDefault="00784A32" w:rsidP="00354887">
            <w:pPr>
              <w:pStyle w:val="TAL"/>
            </w:pPr>
          </w:p>
        </w:tc>
      </w:tr>
      <w:tr w:rsidR="00784A32" w:rsidRPr="000670FE" w14:paraId="5D449898" w14:textId="77777777" w:rsidTr="00354887">
        <w:tc>
          <w:tcPr>
            <w:tcW w:w="2835" w:type="dxa"/>
            <w:vAlign w:val="center"/>
          </w:tcPr>
          <w:p w14:paraId="73F12FB4" w14:textId="77777777" w:rsidR="00784A32" w:rsidRPr="000670FE" w:rsidRDefault="00784A32" w:rsidP="00354887">
            <w:pPr>
              <w:pStyle w:val="TAL"/>
            </w:pPr>
            <w:r w:rsidRPr="000670FE">
              <w:t xml:space="preserve">      affiliation</w:t>
            </w:r>
          </w:p>
        </w:tc>
        <w:tc>
          <w:tcPr>
            <w:tcW w:w="2126" w:type="dxa"/>
          </w:tcPr>
          <w:p w14:paraId="06C001F5" w14:textId="77777777" w:rsidR="00784A32" w:rsidRPr="000670FE" w:rsidRDefault="00784A32" w:rsidP="00354887">
            <w:pPr>
              <w:pStyle w:val="TAL"/>
            </w:pPr>
          </w:p>
        </w:tc>
        <w:tc>
          <w:tcPr>
            <w:tcW w:w="2126" w:type="dxa"/>
          </w:tcPr>
          <w:p w14:paraId="0F17C755" w14:textId="77777777" w:rsidR="00784A32" w:rsidRPr="000670FE" w:rsidRDefault="00784A32" w:rsidP="00354887">
            <w:pPr>
              <w:pStyle w:val="TAL"/>
            </w:pPr>
          </w:p>
        </w:tc>
        <w:tc>
          <w:tcPr>
            <w:tcW w:w="1418" w:type="dxa"/>
          </w:tcPr>
          <w:p w14:paraId="1E46CB9E" w14:textId="77777777" w:rsidR="00784A32" w:rsidRPr="000670FE" w:rsidRDefault="00784A32" w:rsidP="00354887">
            <w:pPr>
              <w:pStyle w:val="TAL"/>
            </w:pPr>
          </w:p>
        </w:tc>
        <w:tc>
          <w:tcPr>
            <w:tcW w:w="1134" w:type="dxa"/>
            <w:vAlign w:val="bottom"/>
          </w:tcPr>
          <w:p w14:paraId="1CFE27AB" w14:textId="77777777" w:rsidR="00784A32" w:rsidRPr="000670FE" w:rsidRDefault="00784A32" w:rsidP="00354887">
            <w:pPr>
              <w:pStyle w:val="TAL"/>
            </w:pPr>
          </w:p>
        </w:tc>
      </w:tr>
      <w:tr w:rsidR="00784A32" w:rsidRPr="000670FE" w14:paraId="74FD2AC8" w14:textId="77777777" w:rsidTr="00354887">
        <w:tc>
          <w:tcPr>
            <w:tcW w:w="2835" w:type="dxa"/>
            <w:vAlign w:val="center"/>
          </w:tcPr>
          <w:p w14:paraId="2B9EF861" w14:textId="77777777" w:rsidR="00784A32" w:rsidRPr="000670FE" w:rsidRDefault="00784A32" w:rsidP="00354887">
            <w:pPr>
              <w:pStyle w:val="TAL"/>
            </w:pPr>
            <w:r w:rsidRPr="000670FE">
              <w:t xml:space="preserve">        group</w:t>
            </w:r>
          </w:p>
        </w:tc>
        <w:tc>
          <w:tcPr>
            <w:tcW w:w="2126" w:type="dxa"/>
          </w:tcPr>
          <w:p w14:paraId="0CAB7011" w14:textId="77777777" w:rsidR="00784A32" w:rsidRPr="000670FE" w:rsidRDefault="00784A32" w:rsidP="00354887">
            <w:pPr>
              <w:pStyle w:val="TAL"/>
            </w:pPr>
            <w:r w:rsidRPr="000670FE">
              <w:t>px_MCVideo_Group_D_ID</w:t>
            </w:r>
          </w:p>
        </w:tc>
        <w:tc>
          <w:tcPr>
            <w:tcW w:w="2126" w:type="dxa"/>
          </w:tcPr>
          <w:p w14:paraId="27F6F2F3" w14:textId="77777777" w:rsidR="00784A32" w:rsidRPr="000670FE" w:rsidRDefault="00784A32" w:rsidP="00354887">
            <w:pPr>
              <w:pStyle w:val="TAL"/>
            </w:pPr>
          </w:p>
        </w:tc>
        <w:tc>
          <w:tcPr>
            <w:tcW w:w="1418" w:type="dxa"/>
          </w:tcPr>
          <w:p w14:paraId="47D325A6" w14:textId="77777777" w:rsidR="00784A32" w:rsidRPr="000670FE" w:rsidRDefault="00784A32" w:rsidP="00354887">
            <w:pPr>
              <w:pStyle w:val="TAL"/>
            </w:pPr>
          </w:p>
        </w:tc>
        <w:tc>
          <w:tcPr>
            <w:tcW w:w="1134" w:type="dxa"/>
            <w:vAlign w:val="bottom"/>
          </w:tcPr>
          <w:p w14:paraId="0A583530" w14:textId="77777777" w:rsidR="00784A32" w:rsidRPr="000670FE" w:rsidRDefault="00784A32" w:rsidP="00354887">
            <w:pPr>
              <w:pStyle w:val="TAL"/>
            </w:pPr>
          </w:p>
        </w:tc>
      </w:tr>
      <w:tr w:rsidR="00784A32" w:rsidRPr="000670FE" w14:paraId="15613129" w14:textId="77777777" w:rsidTr="00354887">
        <w:tc>
          <w:tcPr>
            <w:tcW w:w="2835" w:type="dxa"/>
            <w:vAlign w:val="center"/>
          </w:tcPr>
          <w:p w14:paraId="2F5F2B46" w14:textId="77777777" w:rsidR="00784A32" w:rsidRPr="000670FE" w:rsidRDefault="00784A32" w:rsidP="00354887">
            <w:pPr>
              <w:pStyle w:val="TAL"/>
            </w:pPr>
            <w:r w:rsidRPr="000670FE">
              <w:t xml:space="preserve">        status</w:t>
            </w:r>
          </w:p>
        </w:tc>
        <w:tc>
          <w:tcPr>
            <w:tcW w:w="2126" w:type="dxa"/>
          </w:tcPr>
          <w:p w14:paraId="710BF691" w14:textId="77777777" w:rsidR="00784A32" w:rsidRPr="000670FE" w:rsidRDefault="00784A32" w:rsidP="00354887">
            <w:pPr>
              <w:pStyle w:val="TAL"/>
            </w:pPr>
          </w:p>
        </w:tc>
        <w:tc>
          <w:tcPr>
            <w:tcW w:w="2126" w:type="dxa"/>
          </w:tcPr>
          <w:p w14:paraId="72FF0638" w14:textId="77777777" w:rsidR="00784A32" w:rsidRPr="000670FE" w:rsidRDefault="00784A32" w:rsidP="00354887">
            <w:pPr>
              <w:pStyle w:val="TAL"/>
            </w:pPr>
          </w:p>
        </w:tc>
        <w:tc>
          <w:tcPr>
            <w:tcW w:w="1418" w:type="dxa"/>
          </w:tcPr>
          <w:p w14:paraId="3C9E81C3" w14:textId="77777777" w:rsidR="00784A32" w:rsidRPr="000670FE" w:rsidRDefault="00784A32" w:rsidP="00354887">
            <w:pPr>
              <w:pStyle w:val="TAL"/>
            </w:pPr>
          </w:p>
        </w:tc>
        <w:tc>
          <w:tcPr>
            <w:tcW w:w="1134" w:type="dxa"/>
            <w:vAlign w:val="bottom"/>
          </w:tcPr>
          <w:p w14:paraId="27E4F394" w14:textId="77777777" w:rsidR="00784A32" w:rsidRPr="000670FE" w:rsidRDefault="00784A32" w:rsidP="00354887">
            <w:pPr>
              <w:pStyle w:val="TAL"/>
            </w:pPr>
          </w:p>
        </w:tc>
      </w:tr>
      <w:tr w:rsidR="00784A32" w:rsidRPr="000670FE" w14:paraId="39DDA8AE" w14:textId="77777777" w:rsidTr="00354887">
        <w:tc>
          <w:tcPr>
            <w:tcW w:w="2835" w:type="dxa"/>
            <w:vAlign w:val="center"/>
          </w:tcPr>
          <w:p w14:paraId="4CA7B4CE" w14:textId="77777777" w:rsidR="00784A32" w:rsidRPr="000670FE" w:rsidRDefault="00784A32" w:rsidP="00354887">
            <w:pPr>
              <w:pStyle w:val="TAL"/>
            </w:pPr>
            <w:r w:rsidRPr="000670FE">
              <w:t xml:space="preserve">          affiliating</w:t>
            </w:r>
          </w:p>
        </w:tc>
        <w:tc>
          <w:tcPr>
            <w:tcW w:w="2126" w:type="dxa"/>
          </w:tcPr>
          <w:p w14:paraId="58D0248B" w14:textId="77777777" w:rsidR="00784A32" w:rsidRPr="000670FE" w:rsidRDefault="00784A32" w:rsidP="00354887">
            <w:pPr>
              <w:pStyle w:val="TAL"/>
            </w:pPr>
            <w:r w:rsidRPr="000670FE">
              <w:t>not present</w:t>
            </w:r>
          </w:p>
        </w:tc>
        <w:tc>
          <w:tcPr>
            <w:tcW w:w="2126" w:type="dxa"/>
          </w:tcPr>
          <w:p w14:paraId="4416BCF1" w14:textId="77777777" w:rsidR="00784A32" w:rsidRPr="000670FE" w:rsidRDefault="00784A32" w:rsidP="00354887">
            <w:pPr>
              <w:pStyle w:val="TAL"/>
            </w:pPr>
          </w:p>
        </w:tc>
        <w:tc>
          <w:tcPr>
            <w:tcW w:w="1418" w:type="dxa"/>
          </w:tcPr>
          <w:p w14:paraId="375B383A" w14:textId="77777777" w:rsidR="00784A32" w:rsidRPr="000670FE" w:rsidRDefault="00784A32" w:rsidP="00354887">
            <w:pPr>
              <w:pStyle w:val="TAL"/>
            </w:pPr>
          </w:p>
        </w:tc>
        <w:tc>
          <w:tcPr>
            <w:tcW w:w="1134" w:type="dxa"/>
            <w:vAlign w:val="bottom"/>
          </w:tcPr>
          <w:p w14:paraId="4188D845" w14:textId="77777777" w:rsidR="00784A32" w:rsidRPr="000670FE" w:rsidRDefault="00784A32" w:rsidP="00354887">
            <w:pPr>
              <w:pStyle w:val="TAL"/>
            </w:pPr>
          </w:p>
        </w:tc>
      </w:tr>
      <w:tr w:rsidR="00784A32" w:rsidRPr="000670FE" w14:paraId="1AFEC671" w14:textId="77777777" w:rsidTr="00354887">
        <w:tc>
          <w:tcPr>
            <w:tcW w:w="2835" w:type="dxa"/>
            <w:vAlign w:val="center"/>
          </w:tcPr>
          <w:p w14:paraId="079CFE58" w14:textId="77777777" w:rsidR="00784A32" w:rsidRPr="000670FE" w:rsidRDefault="00784A32" w:rsidP="00354887">
            <w:pPr>
              <w:pStyle w:val="TAL"/>
            </w:pPr>
            <w:r w:rsidRPr="000670FE">
              <w:t xml:space="preserve">          affiliated</w:t>
            </w:r>
          </w:p>
        </w:tc>
        <w:tc>
          <w:tcPr>
            <w:tcW w:w="2126" w:type="dxa"/>
          </w:tcPr>
          <w:p w14:paraId="2CD6355C" w14:textId="77777777" w:rsidR="00784A32" w:rsidRPr="000670FE" w:rsidRDefault="00784A32" w:rsidP="00354887">
            <w:pPr>
              <w:pStyle w:val="TAL"/>
            </w:pPr>
          </w:p>
        </w:tc>
        <w:tc>
          <w:tcPr>
            <w:tcW w:w="2126" w:type="dxa"/>
          </w:tcPr>
          <w:p w14:paraId="30C9D786" w14:textId="77777777" w:rsidR="00784A32" w:rsidRPr="000670FE" w:rsidRDefault="00784A32" w:rsidP="00354887">
            <w:pPr>
              <w:pStyle w:val="TAL"/>
            </w:pPr>
          </w:p>
        </w:tc>
        <w:tc>
          <w:tcPr>
            <w:tcW w:w="1418" w:type="dxa"/>
          </w:tcPr>
          <w:p w14:paraId="4A5E05FF" w14:textId="77777777" w:rsidR="00784A32" w:rsidRPr="000670FE" w:rsidRDefault="00784A32" w:rsidP="00354887">
            <w:pPr>
              <w:pStyle w:val="TAL"/>
            </w:pPr>
          </w:p>
        </w:tc>
        <w:tc>
          <w:tcPr>
            <w:tcW w:w="1134" w:type="dxa"/>
            <w:vAlign w:val="bottom"/>
          </w:tcPr>
          <w:p w14:paraId="1418EB12" w14:textId="77777777" w:rsidR="00784A32" w:rsidRPr="000670FE" w:rsidRDefault="00784A32" w:rsidP="00354887">
            <w:pPr>
              <w:pStyle w:val="TAL"/>
            </w:pPr>
          </w:p>
        </w:tc>
      </w:tr>
    </w:tbl>
    <w:p w14:paraId="3B0F99AB" w14:textId="77777777" w:rsidR="00784A32" w:rsidRPr="000670FE" w:rsidRDefault="00784A32" w:rsidP="00784A32">
      <w:pPr>
        <w:rPr>
          <w:lang w:eastAsia="ja-JP"/>
        </w:rPr>
      </w:pPr>
    </w:p>
    <w:p w14:paraId="60870CEF" w14:textId="77777777" w:rsidR="00784A32" w:rsidRPr="000670FE" w:rsidRDefault="00784A32" w:rsidP="00784A32">
      <w:pPr>
        <w:pStyle w:val="TH"/>
      </w:pPr>
      <w:r w:rsidRPr="000670FE">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C07BEFA" w14:textId="77777777" w:rsidTr="00354887">
        <w:tc>
          <w:tcPr>
            <w:tcW w:w="9639" w:type="dxa"/>
            <w:gridSpan w:val="5"/>
          </w:tcPr>
          <w:p w14:paraId="38082888" w14:textId="77777777" w:rsidR="00784A32" w:rsidRPr="000670FE" w:rsidRDefault="00784A32" w:rsidP="00354887">
            <w:pPr>
              <w:pStyle w:val="TAL"/>
            </w:pPr>
            <w:r w:rsidRPr="000670FE">
              <w:t>Derivation Path: TS 36.579-1 [2], Table 5.5.2.8-3, condition MCVIDEO</w:t>
            </w:r>
          </w:p>
        </w:tc>
      </w:tr>
      <w:tr w:rsidR="00784A32" w:rsidRPr="000670FE" w14:paraId="719AEA7B" w14:textId="77777777" w:rsidTr="00354887">
        <w:tc>
          <w:tcPr>
            <w:tcW w:w="2835" w:type="dxa"/>
          </w:tcPr>
          <w:p w14:paraId="403640EE" w14:textId="77777777" w:rsidR="00784A32" w:rsidRPr="000670FE" w:rsidRDefault="00784A32" w:rsidP="00354887">
            <w:pPr>
              <w:pStyle w:val="TAH"/>
            </w:pPr>
            <w:r w:rsidRPr="000670FE">
              <w:t>Information Element</w:t>
            </w:r>
          </w:p>
        </w:tc>
        <w:tc>
          <w:tcPr>
            <w:tcW w:w="2126" w:type="dxa"/>
          </w:tcPr>
          <w:p w14:paraId="7C65C891" w14:textId="77777777" w:rsidR="00784A32" w:rsidRPr="000670FE" w:rsidRDefault="00784A32" w:rsidP="00354887">
            <w:pPr>
              <w:pStyle w:val="TAH"/>
            </w:pPr>
            <w:r w:rsidRPr="000670FE">
              <w:t>Value/remark</w:t>
            </w:r>
          </w:p>
        </w:tc>
        <w:tc>
          <w:tcPr>
            <w:tcW w:w="2126" w:type="dxa"/>
            <w:tcBorders>
              <w:bottom w:val="single" w:sz="4" w:space="0" w:color="auto"/>
            </w:tcBorders>
          </w:tcPr>
          <w:p w14:paraId="67CC6845" w14:textId="77777777" w:rsidR="00784A32" w:rsidRPr="000670FE" w:rsidRDefault="00784A32" w:rsidP="00354887">
            <w:pPr>
              <w:pStyle w:val="TAH"/>
            </w:pPr>
            <w:r w:rsidRPr="000670FE">
              <w:t>Comment</w:t>
            </w:r>
          </w:p>
        </w:tc>
        <w:tc>
          <w:tcPr>
            <w:tcW w:w="1418" w:type="dxa"/>
          </w:tcPr>
          <w:p w14:paraId="27C91A2D" w14:textId="77777777" w:rsidR="00784A32" w:rsidRPr="000670FE" w:rsidRDefault="00784A32" w:rsidP="00354887">
            <w:pPr>
              <w:pStyle w:val="TAH"/>
            </w:pPr>
            <w:r w:rsidRPr="000670FE">
              <w:t>Reference</w:t>
            </w:r>
          </w:p>
        </w:tc>
        <w:tc>
          <w:tcPr>
            <w:tcW w:w="1134" w:type="dxa"/>
          </w:tcPr>
          <w:p w14:paraId="68FDF488" w14:textId="77777777" w:rsidR="00784A32" w:rsidRPr="000670FE" w:rsidRDefault="00784A32" w:rsidP="00354887">
            <w:pPr>
              <w:pStyle w:val="TAH"/>
            </w:pPr>
            <w:r w:rsidRPr="000670FE">
              <w:t>Condition</w:t>
            </w:r>
          </w:p>
        </w:tc>
      </w:tr>
      <w:tr w:rsidR="00784A32" w:rsidRPr="000670FE" w14:paraId="673C7C70" w14:textId="77777777" w:rsidTr="00354887">
        <w:tc>
          <w:tcPr>
            <w:tcW w:w="2835" w:type="dxa"/>
            <w:tcBorders>
              <w:top w:val="single" w:sz="4" w:space="0" w:color="auto"/>
              <w:left w:val="single" w:sz="4" w:space="0" w:color="auto"/>
              <w:bottom w:val="single" w:sz="4" w:space="0" w:color="auto"/>
              <w:right w:val="single" w:sz="4" w:space="0" w:color="auto"/>
            </w:tcBorders>
          </w:tcPr>
          <w:p w14:paraId="5F227228"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478263F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0CE3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1351B7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C1A5E" w14:textId="77777777" w:rsidR="00784A32" w:rsidRPr="000670FE" w:rsidRDefault="00784A32" w:rsidP="00354887">
            <w:pPr>
              <w:pStyle w:val="TAL"/>
            </w:pPr>
          </w:p>
        </w:tc>
      </w:tr>
      <w:tr w:rsidR="00784A32" w:rsidRPr="000670FE" w14:paraId="19E86012" w14:textId="77777777" w:rsidTr="00354887">
        <w:tc>
          <w:tcPr>
            <w:tcW w:w="2835" w:type="dxa"/>
            <w:tcBorders>
              <w:top w:val="single" w:sz="4" w:space="0" w:color="auto"/>
              <w:left w:val="single" w:sz="4" w:space="0" w:color="auto"/>
              <w:bottom w:val="single" w:sz="4" w:space="0" w:color="auto"/>
              <w:right w:val="single" w:sz="4" w:space="0" w:color="auto"/>
            </w:tcBorders>
          </w:tcPr>
          <w:p w14:paraId="167EB679"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62AF50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06184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DE51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0F24906" w14:textId="77777777" w:rsidR="00784A32" w:rsidRPr="000670FE" w:rsidRDefault="00784A32" w:rsidP="00354887">
            <w:pPr>
              <w:pStyle w:val="TAL"/>
            </w:pPr>
          </w:p>
        </w:tc>
      </w:tr>
      <w:tr w:rsidR="00784A32" w:rsidRPr="000670FE" w14:paraId="11E2C9EE" w14:textId="77777777" w:rsidTr="00354887">
        <w:tc>
          <w:tcPr>
            <w:tcW w:w="2835" w:type="dxa"/>
            <w:tcBorders>
              <w:top w:val="single" w:sz="4" w:space="0" w:color="auto"/>
              <w:left w:val="single" w:sz="4" w:space="0" w:color="auto"/>
              <w:bottom w:val="single" w:sz="4" w:space="0" w:color="auto"/>
              <w:right w:val="single" w:sz="4" w:space="0" w:color="auto"/>
            </w:tcBorders>
          </w:tcPr>
          <w:p w14:paraId="02BA53CE"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12DC15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5E95E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EA975F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205828" w14:textId="77777777" w:rsidR="00784A32" w:rsidRPr="000670FE" w:rsidRDefault="00784A32" w:rsidP="00354887">
            <w:pPr>
              <w:pStyle w:val="TAL"/>
            </w:pPr>
          </w:p>
        </w:tc>
      </w:tr>
      <w:tr w:rsidR="00784A32" w:rsidRPr="000670FE" w14:paraId="50ABE41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469694E"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9B7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90F9404"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5AE4B8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A942713" w14:textId="77777777" w:rsidR="00784A32" w:rsidRPr="000670FE" w:rsidRDefault="00784A32" w:rsidP="00354887">
            <w:pPr>
              <w:pStyle w:val="TAL"/>
            </w:pPr>
          </w:p>
        </w:tc>
      </w:tr>
      <w:tr w:rsidR="00784A32" w:rsidRPr="000670FE" w14:paraId="30FE3D1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D5AE8B3"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39E15C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2B5A1B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D090AE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F4D0E2" w14:textId="77777777" w:rsidR="00784A32" w:rsidRPr="000670FE" w:rsidRDefault="00784A32" w:rsidP="00354887">
            <w:pPr>
              <w:pStyle w:val="TAL"/>
            </w:pPr>
          </w:p>
        </w:tc>
      </w:tr>
      <w:tr w:rsidR="00784A32" w:rsidRPr="000670FE" w14:paraId="32D6724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479ECFA"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484FBF3"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CC27DE8"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65050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A7E858F" w14:textId="77777777" w:rsidR="00784A32" w:rsidRPr="000670FE" w:rsidRDefault="00784A32" w:rsidP="00354887">
            <w:pPr>
              <w:pStyle w:val="TAL"/>
            </w:pPr>
          </w:p>
        </w:tc>
      </w:tr>
      <w:tr w:rsidR="00784A32" w:rsidRPr="000670FE" w14:paraId="383444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EAD187"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7509AD"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00FF53"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84FE5F3"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C356A1A" w14:textId="77777777" w:rsidR="00784A32" w:rsidRPr="000670FE" w:rsidRDefault="00784A32" w:rsidP="00354887">
            <w:pPr>
              <w:pStyle w:val="TAL"/>
            </w:pPr>
          </w:p>
        </w:tc>
      </w:tr>
    </w:tbl>
    <w:p w14:paraId="4837D980" w14:textId="77777777" w:rsidR="00784A32" w:rsidRPr="000670FE" w:rsidRDefault="00784A32" w:rsidP="00784A32">
      <w:pPr>
        <w:rPr>
          <w:lang w:eastAsia="ja-JP"/>
        </w:rPr>
      </w:pPr>
    </w:p>
    <w:p w14:paraId="219FE762" w14:textId="77777777" w:rsidR="00784A32" w:rsidRPr="000670FE" w:rsidRDefault="00784A32" w:rsidP="00784A32">
      <w:pPr>
        <w:pStyle w:val="TH"/>
      </w:pPr>
      <w:r w:rsidRPr="000670FE">
        <w:t>Table 5.3.3.3-31: PIDF in SIP NOTIFY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286FE88" w14:textId="77777777" w:rsidTr="00354887">
        <w:tc>
          <w:tcPr>
            <w:tcW w:w="9639" w:type="dxa"/>
            <w:gridSpan w:val="5"/>
          </w:tcPr>
          <w:p w14:paraId="0E7C52F3" w14:textId="77777777" w:rsidR="00784A32" w:rsidRPr="000670FE" w:rsidRDefault="00784A32" w:rsidP="00354887">
            <w:pPr>
              <w:pStyle w:val="TAL"/>
            </w:pPr>
            <w:r w:rsidRPr="000670FE">
              <w:t>Derivation Path: TS 36.579-1 [2], Table 5.5.3.5-3</w:t>
            </w:r>
          </w:p>
        </w:tc>
      </w:tr>
      <w:tr w:rsidR="00784A32" w:rsidRPr="000670FE" w14:paraId="3335A90D" w14:textId="77777777" w:rsidTr="00354887">
        <w:tc>
          <w:tcPr>
            <w:tcW w:w="2835" w:type="dxa"/>
          </w:tcPr>
          <w:p w14:paraId="1FDF8179" w14:textId="77777777" w:rsidR="00784A32" w:rsidRPr="000670FE" w:rsidRDefault="00784A32" w:rsidP="00354887">
            <w:pPr>
              <w:pStyle w:val="TAH"/>
            </w:pPr>
            <w:r w:rsidRPr="000670FE">
              <w:t>Information Element</w:t>
            </w:r>
          </w:p>
        </w:tc>
        <w:tc>
          <w:tcPr>
            <w:tcW w:w="2126" w:type="dxa"/>
          </w:tcPr>
          <w:p w14:paraId="5C76BF2B" w14:textId="77777777" w:rsidR="00784A32" w:rsidRPr="000670FE" w:rsidRDefault="00784A32" w:rsidP="00354887">
            <w:pPr>
              <w:pStyle w:val="TAH"/>
            </w:pPr>
            <w:r w:rsidRPr="000670FE">
              <w:t>Value/remark</w:t>
            </w:r>
          </w:p>
        </w:tc>
        <w:tc>
          <w:tcPr>
            <w:tcW w:w="2126" w:type="dxa"/>
          </w:tcPr>
          <w:p w14:paraId="5290C803" w14:textId="77777777" w:rsidR="00784A32" w:rsidRPr="000670FE" w:rsidRDefault="00784A32" w:rsidP="00354887">
            <w:pPr>
              <w:pStyle w:val="TAH"/>
            </w:pPr>
            <w:r w:rsidRPr="000670FE">
              <w:t>Comment</w:t>
            </w:r>
          </w:p>
        </w:tc>
        <w:tc>
          <w:tcPr>
            <w:tcW w:w="1418" w:type="dxa"/>
          </w:tcPr>
          <w:p w14:paraId="1755EA71" w14:textId="77777777" w:rsidR="00784A32" w:rsidRPr="000670FE" w:rsidRDefault="00784A32" w:rsidP="00354887">
            <w:pPr>
              <w:pStyle w:val="TAH"/>
            </w:pPr>
            <w:r w:rsidRPr="000670FE">
              <w:t>Reference</w:t>
            </w:r>
          </w:p>
        </w:tc>
        <w:tc>
          <w:tcPr>
            <w:tcW w:w="1134" w:type="dxa"/>
          </w:tcPr>
          <w:p w14:paraId="560FB23D" w14:textId="77777777" w:rsidR="00784A32" w:rsidRPr="000670FE" w:rsidRDefault="00784A32" w:rsidP="00354887">
            <w:pPr>
              <w:pStyle w:val="TAH"/>
            </w:pPr>
            <w:r w:rsidRPr="000670FE">
              <w:t>Condition</w:t>
            </w:r>
          </w:p>
        </w:tc>
      </w:tr>
      <w:tr w:rsidR="00784A32" w:rsidRPr="000670FE" w14:paraId="47B2F268" w14:textId="77777777" w:rsidTr="00354887">
        <w:tc>
          <w:tcPr>
            <w:tcW w:w="2835" w:type="dxa"/>
            <w:vAlign w:val="center"/>
          </w:tcPr>
          <w:p w14:paraId="2CA317DD" w14:textId="77777777" w:rsidR="00784A32" w:rsidRPr="000670FE" w:rsidRDefault="00784A32" w:rsidP="00354887">
            <w:pPr>
              <w:pStyle w:val="TAL"/>
            </w:pPr>
            <w:r w:rsidRPr="000670FE">
              <w:t>presence entity</w:t>
            </w:r>
          </w:p>
        </w:tc>
        <w:tc>
          <w:tcPr>
            <w:tcW w:w="2126" w:type="dxa"/>
          </w:tcPr>
          <w:p w14:paraId="07D73F59"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67A5E670" w14:textId="77777777" w:rsidR="00784A32" w:rsidRPr="000670FE" w:rsidRDefault="00784A32" w:rsidP="00354887">
            <w:pPr>
              <w:pStyle w:val="TAL"/>
            </w:pPr>
          </w:p>
        </w:tc>
        <w:tc>
          <w:tcPr>
            <w:tcW w:w="1418" w:type="dxa"/>
          </w:tcPr>
          <w:p w14:paraId="62863DDD" w14:textId="77777777" w:rsidR="00784A32" w:rsidRPr="000670FE" w:rsidRDefault="00784A32" w:rsidP="00354887">
            <w:pPr>
              <w:pStyle w:val="TAL"/>
            </w:pPr>
          </w:p>
        </w:tc>
        <w:tc>
          <w:tcPr>
            <w:tcW w:w="1134" w:type="dxa"/>
            <w:vAlign w:val="bottom"/>
          </w:tcPr>
          <w:p w14:paraId="530025B2" w14:textId="77777777" w:rsidR="00784A32" w:rsidRPr="000670FE" w:rsidRDefault="00784A32" w:rsidP="00354887">
            <w:pPr>
              <w:pStyle w:val="TAL"/>
            </w:pPr>
          </w:p>
        </w:tc>
      </w:tr>
      <w:tr w:rsidR="00784A32" w:rsidRPr="000670FE" w14:paraId="45E7F957" w14:textId="77777777" w:rsidTr="00354887">
        <w:tc>
          <w:tcPr>
            <w:tcW w:w="2835" w:type="dxa"/>
            <w:vAlign w:val="center"/>
          </w:tcPr>
          <w:p w14:paraId="370A6A55" w14:textId="77777777" w:rsidR="00784A32" w:rsidRPr="000670FE" w:rsidRDefault="00784A32" w:rsidP="00354887">
            <w:pPr>
              <w:pStyle w:val="TAL"/>
            </w:pPr>
            <w:r w:rsidRPr="000670FE">
              <w:t xml:space="preserve">  tuple id</w:t>
            </w:r>
          </w:p>
        </w:tc>
        <w:tc>
          <w:tcPr>
            <w:tcW w:w="2126" w:type="dxa"/>
          </w:tcPr>
          <w:p w14:paraId="259DFD99" w14:textId="77777777" w:rsidR="00784A32" w:rsidRPr="000670FE" w:rsidRDefault="00784A32" w:rsidP="00354887">
            <w:pPr>
              <w:pStyle w:val="TAL"/>
            </w:pPr>
            <w:r w:rsidRPr="000670FE">
              <w:t>px_MCVideo_Client_B_ID</w:t>
            </w:r>
          </w:p>
        </w:tc>
        <w:tc>
          <w:tcPr>
            <w:tcW w:w="2126" w:type="dxa"/>
          </w:tcPr>
          <w:p w14:paraId="39168B55" w14:textId="77777777" w:rsidR="00784A32" w:rsidRPr="000670FE" w:rsidRDefault="00784A32" w:rsidP="00354887">
            <w:pPr>
              <w:pStyle w:val="TAL"/>
            </w:pPr>
          </w:p>
        </w:tc>
        <w:tc>
          <w:tcPr>
            <w:tcW w:w="1418" w:type="dxa"/>
          </w:tcPr>
          <w:p w14:paraId="30EC10EC" w14:textId="77777777" w:rsidR="00784A32" w:rsidRPr="000670FE" w:rsidRDefault="00784A32" w:rsidP="00354887">
            <w:pPr>
              <w:pStyle w:val="TAL"/>
            </w:pPr>
          </w:p>
        </w:tc>
        <w:tc>
          <w:tcPr>
            <w:tcW w:w="1134" w:type="dxa"/>
            <w:vAlign w:val="bottom"/>
          </w:tcPr>
          <w:p w14:paraId="6B520DCA" w14:textId="77777777" w:rsidR="00784A32" w:rsidRPr="000670FE" w:rsidRDefault="00784A32" w:rsidP="00354887">
            <w:pPr>
              <w:pStyle w:val="TAL"/>
            </w:pPr>
          </w:p>
        </w:tc>
      </w:tr>
      <w:tr w:rsidR="00784A32" w:rsidRPr="000670FE" w14:paraId="6AFC7D10" w14:textId="77777777" w:rsidTr="00354887">
        <w:tc>
          <w:tcPr>
            <w:tcW w:w="2835" w:type="dxa"/>
            <w:vAlign w:val="center"/>
          </w:tcPr>
          <w:p w14:paraId="6F555B4A" w14:textId="77777777" w:rsidR="00784A32" w:rsidRPr="000670FE" w:rsidRDefault="00784A32" w:rsidP="00354887">
            <w:pPr>
              <w:pStyle w:val="TAL"/>
            </w:pPr>
            <w:r w:rsidRPr="000670FE">
              <w:t xml:space="preserve">    status</w:t>
            </w:r>
          </w:p>
        </w:tc>
        <w:tc>
          <w:tcPr>
            <w:tcW w:w="2126" w:type="dxa"/>
          </w:tcPr>
          <w:p w14:paraId="389C1A2C" w14:textId="77777777" w:rsidR="00784A32" w:rsidRPr="000670FE" w:rsidRDefault="00784A32" w:rsidP="00354887">
            <w:pPr>
              <w:pStyle w:val="TAL"/>
            </w:pPr>
          </w:p>
        </w:tc>
        <w:tc>
          <w:tcPr>
            <w:tcW w:w="2126" w:type="dxa"/>
          </w:tcPr>
          <w:p w14:paraId="57A4E03A" w14:textId="77777777" w:rsidR="00784A32" w:rsidRPr="000670FE" w:rsidRDefault="00784A32" w:rsidP="00354887">
            <w:pPr>
              <w:pStyle w:val="TAL"/>
            </w:pPr>
          </w:p>
        </w:tc>
        <w:tc>
          <w:tcPr>
            <w:tcW w:w="1418" w:type="dxa"/>
          </w:tcPr>
          <w:p w14:paraId="6B3AED88" w14:textId="77777777" w:rsidR="00784A32" w:rsidRPr="000670FE" w:rsidRDefault="00784A32" w:rsidP="00354887">
            <w:pPr>
              <w:pStyle w:val="TAL"/>
            </w:pPr>
          </w:p>
        </w:tc>
        <w:tc>
          <w:tcPr>
            <w:tcW w:w="1134" w:type="dxa"/>
            <w:vAlign w:val="bottom"/>
          </w:tcPr>
          <w:p w14:paraId="4EB759CA" w14:textId="77777777" w:rsidR="00784A32" w:rsidRPr="000670FE" w:rsidRDefault="00784A32" w:rsidP="00354887">
            <w:pPr>
              <w:pStyle w:val="TAL"/>
            </w:pPr>
          </w:p>
        </w:tc>
      </w:tr>
      <w:tr w:rsidR="00784A32" w:rsidRPr="000670FE" w14:paraId="4962943E" w14:textId="77777777" w:rsidTr="00354887">
        <w:tc>
          <w:tcPr>
            <w:tcW w:w="2835" w:type="dxa"/>
            <w:vAlign w:val="center"/>
          </w:tcPr>
          <w:p w14:paraId="7356B11E" w14:textId="77777777" w:rsidR="00784A32" w:rsidRPr="000670FE" w:rsidRDefault="00784A32" w:rsidP="00354887">
            <w:pPr>
              <w:pStyle w:val="TAL"/>
            </w:pPr>
            <w:r w:rsidRPr="000670FE">
              <w:t xml:space="preserve">      affiliation</w:t>
            </w:r>
          </w:p>
        </w:tc>
        <w:tc>
          <w:tcPr>
            <w:tcW w:w="2126" w:type="dxa"/>
          </w:tcPr>
          <w:p w14:paraId="5FD5B1B9" w14:textId="77777777" w:rsidR="00784A32" w:rsidRPr="000670FE" w:rsidRDefault="00784A32" w:rsidP="00354887">
            <w:pPr>
              <w:pStyle w:val="TAL"/>
            </w:pPr>
          </w:p>
        </w:tc>
        <w:tc>
          <w:tcPr>
            <w:tcW w:w="2126" w:type="dxa"/>
          </w:tcPr>
          <w:p w14:paraId="241000B8" w14:textId="77777777" w:rsidR="00784A32" w:rsidRPr="000670FE" w:rsidRDefault="00784A32" w:rsidP="00354887">
            <w:pPr>
              <w:pStyle w:val="TAL"/>
            </w:pPr>
          </w:p>
        </w:tc>
        <w:tc>
          <w:tcPr>
            <w:tcW w:w="1418" w:type="dxa"/>
          </w:tcPr>
          <w:p w14:paraId="14F845A6" w14:textId="77777777" w:rsidR="00784A32" w:rsidRPr="000670FE" w:rsidRDefault="00784A32" w:rsidP="00354887">
            <w:pPr>
              <w:pStyle w:val="TAL"/>
            </w:pPr>
          </w:p>
        </w:tc>
        <w:tc>
          <w:tcPr>
            <w:tcW w:w="1134" w:type="dxa"/>
            <w:vAlign w:val="bottom"/>
          </w:tcPr>
          <w:p w14:paraId="1394AAA1" w14:textId="77777777" w:rsidR="00784A32" w:rsidRPr="000670FE" w:rsidRDefault="00784A32" w:rsidP="00354887">
            <w:pPr>
              <w:pStyle w:val="TAL"/>
            </w:pPr>
          </w:p>
        </w:tc>
      </w:tr>
      <w:tr w:rsidR="00784A32" w:rsidRPr="000670FE" w14:paraId="1EC219E4" w14:textId="77777777" w:rsidTr="00354887">
        <w:tc>
          <w:tcPr>
            <w:tcW w:w="2835" w:type="dxa"/>
            <w:vAlign w:val="center"/>
          </w:tcPr>
          <w:p w14:paraId="65DDD960" w14:textId="77777777" w:rsidR="00784A32" w:rsidRPr="000670FE" w:rsidRDefault="00784A32" w:rsidP="00354887">
            <w:pPr>
              <w:pStyle w:val="TAL"/>
            </w:pPr>
            <w:r w:rsidRPr="000670FE">
              <w:t xml:space="preserve">        group</w:t>
            </w:r>
          </w:p>
        </w:tc>
        <w:tc>
          <w:tcPr>
            <w:tcW w:w="2126" w:type="dxa"/>
          </w:tcPr>
          <w:p w14:paraId="0AE92353" w14:textId="77777777" w:rsidR="00784A32" w:rsidRPr="000670FE" w:rsidRDefault="00784A32" w:rsidP="00354887">
            <w:pPr>
              <w:pStyle w:val="TAL"/>
            </w:pPr>
            <w:r w:rsidRPr="000670FE">
              <w:t>px_MCVideo_Group_D_ID</w:t>
            </w:r>
          </w:p>
        </w:tc>
        <w:tc>
          <w:tcPr>
            <w:tcW w:w="2126" w:type="dxa"/>
            <w:tcBorders>
              <w:bottom w:val="single" w:sz="4" w:space="0" w:color="auto"/>
            </w:tcBorders>
          </w:tcPr>
          <w:p w14:paraId="2CFCECC3" w14:textId="77777777" w:rsidR="00784A32" w:rsidRPr="000670FE" w:rsidRDefault="00784A32" w:rsidP="00354887">
            <w:pPr>
              <w:pStyle w:val="TAL"/>
            </w:pPr>
          </w:p>
        </w:tc>
        <w:tc>
          <w:tcPr>
            <w:tcW w:w="1418" w:type="dxa"/>
          </w:tcPr>
          <w:p w14:paraId="7E13C4DC" w14:textId="77777777" w:rsidR="00784A32" w:rsidRPr="000670FE" w:rsidRDefault="00784A32" w:rsidP="00354887">
            <w:pPr>
              <w:pStyle w:val="TAL"/>
            </w:pPr>
          </w:p>
        </w:tc>
        <w:tc>
          <w:tcPr>
            <w:tcW w:w="1134" w:type="dxa"/>
            <w:vAlign w:val="bottom"/>
          </w:tcPr>
          <w:p w14:paraId="57742BD3" w14:textId="77777777" w:rsidR="00784A32" w:rsidRPr="000670FE" w:rsidRDefault="00784A32" w:rsidP="00354887">
            <w:pPr>
              <w:pStyle w:val="TAL"/>
            </w:pPr>
          </w:p>
        </w:tc>
      </w:tr>
    </w:tbl>
    <w:p w14:paraId="17680A4F" w14:textId="77777777" w:rsidR="00784A32" w:rsidRPr="000670FE" w:rsidRDefault="00784A32" w:rsidP="00784A32">
      <w:pPr>
        <w:rPr>
          <w:lang w:eastAsia="ja-JP"/>
        </w:rPr>
      </w:pPr>
    </w:p>
    <w:p w14:paraId="0D60414F" w14:textId="77777777" w:rsidR="00784A32" w:rsidRPr="000670FE" w:rsidRDefault="00784A32" w:rsidP="00784A32">
      <w:pPr>
        <w:pStyle w:val="TH"/>
      </w:pPr>
      <w:r w:rsidRPr="000670FE">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7181A60" w14:textId="77777777" w:rsidTr="00354887">
        <w:tc>
          <w:tcPr>
            <w:tcW w:w="9639" w:type="dxa"/>
            <w:gridSpan w:val="5"/>
          </w:tcPr>
          <w:p w14:paraId="40B6278D" w14:textId="77777777" w:rsidR="00784A32" w:rsidRPr="000670FE" w:rsidRDefault="00784A32" w:rsidP="00354887">
            <w:pPr>
              <w:pStyle w:val="TAL"/>
            </w:pPr>
            <w:r w:rsidRPr="000670FE">
              <w:t>Derivation Path: TS 36.579-1 [2], Table 5.5.2.8-1</w:t>
            </w:r>
          </w:p>
        </w:tc>
      </w:tr>
      <w:tr w:rsidR="00784A32" w:rsidRPr="000670FE" w14:paraId="21C6A7B8" w14:textId="77777777" w:rsidTr="00354887">
        <w:tc>
          <w:tcPr>
            <w:tcW w:w="2835" w:type="dxa"/>
          </w:tcPr>
          <w:p w14:paraId="62B899A8" w14:textId="77777777" w:rsidR="00784A32" w:rsidRPr="000670FE" w:rsidRDefault="00784A32" w:rsidP="00354887">
            <w:pPr>
              <w:pStyle w:val="TAH"/>
            </w:pPr>
            <w:r w:rsidRPr="000670FE">
              <w:t>Information Element</w:t>
            </w:r>
          </w:p>
        </w:tc>
        <w:tc>
          <w:tcPr>
            <w:tcW w:w="2126" w:type="dxa"/>
          </w:tcPr>
          <w:p w14:paraId="5EEBB87E" w14:textId="77777777" w:rsidR="00784A32" w:rsidRPr="000670FE" w:rsidRDefault="00784A32" w:rsidP="00354887">
            <w:pPr>
              <w:pStyle w:val="TAH"/>
            </w:pPr>
            <w:r w:rsidRPr="000670FE">
              <w:t>Value/remark</w:t>
            </w:r>
          </w:p>
        </w:tc>
        <w:tc>
          <w:tcPr>
            <w:tcW w:w="2126" w:type="dxa"/>
            <w:tcBorders>
              <w:bottom w:val="single" w:sz="4" w:space="0" w:color="auto"/>
            </w:tcBorders>
          </w:tcPr>
          <w:p w14:paraId="14119A49" w14:textId="77777777" w:rsidR="00784A32" w:rsidRPr="000670FE" w:rsidRDefault="00784A32" w:rsidP="00354887">
            <w:pPr>
              <w:pStyle w:val="TAH"/>
            </w:pPr>
            <w:r w:rsidRPr="000670FE">
              <w:t>Comment</w:t>
            </w:r>
          </w:p>
        </w:tc>
        <w:tc>
          <w:tcPr>
            <w:tcW w:w="1418" w:type="dxa"/>
          </w:tcPr>
          <w:p w14:paraId="02589433" w14:textId="77777777" w:rsidR="00784A32" w:rsidRPr="000670FE" w:rsidRDefault="00784A32" w:rsidP="00354887">
            <w:pPr>
              <w:pStyle w:val="TAH"/>
            </w:pPr>
            <w:r w:rsidRPr="000670FE">
              <w:t>Reference</w:t>
            </w:r>
          </w:p>
        </w:tc>
        <w:tc>
          <w:tcPr>
            <w:tcW w:w="1134" w:type="dxa"/>
          </w:tcPr>
          <w:p w14:paraId="1B3A2C6A" w14:textId="77777777" w:rsidR="00784A32" w:rsidRPr="000670FE" w:rsidRDefault="00784A32" w:rsidP="00354887">
            <w:pPr>
              <w:pStyle w:val="TAH"/>
            </w:pPr>
            <w:r w:rsidRPr="000670FE">
              <w:t>Condition</w:t>
            </w:r>
          </w:p>
        </w:tc>
      </w:tr>
      <w:tr w:rsidR="00784A32" w:rsidRPr="000670FE" w14:paraId="36E3F300" w14:textId="77777777" w:rsidTr="00354887">
        <w:tc>
          <w:tcPr>
            <w:tcW w:w="2835" w:type="dxa"/>
            <w:tcBorders>
              <w:top w:val="single" w:sz="4" w:space="0" w:color="auto"/>
              <w:left w:val="single" w:sz="4" w:space="0" w:color="auto"/>
              <w:bottom w:val="single" w:sz="4" w:space="0" w:color="auto"/>
              <w:right w:val="single" w:sz="4" w:space="0" w:color="auto"/>
            </w:tcBorders>
          </w:tcPr>
          <w:p w14:paraId="5D1CF3B7"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ABEA45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B2CCC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6608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1683C74" w14:textId="77777777" w:rsidR="00784A32" w:rsidRPr="000670FE" w:rsidRDefault="00784A32" w:rsidP="00354887">
            <w:pPr>
              <w:pStyle w:val="TAL"/>
            </w:pPr>
          </w:p>
        </w:tc>
      </w:tr>
      <w:tr w:rsidR="00784A32" w:rsidRPr="000670FE" w14:paraId="594894A8" w14:textId="77777777" w:rsidTr="00354887">
        <w:tc>
          <w:tcPr>
            <w:tcW w:w="2835" w:type="dxa"/>
            <w:tcBorders>
              <w:top w:val="single" w:sz="4" w:space="0" w:color="auto"/>
              <w:left w:val="single" w:sz="4" w:space="0" w:color="auto"/>
              <w:bottom w:val="single" w:sz="4" w:space="0" w:color="auto"/>
              <w:right w:val="single" w:sz="4" w:space="0" w:color="auto"/>
            </w:tcBorders>
          </w:tcPr>
          <w:p w14:paraId="61EE1E11"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07044E9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B46C2B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A940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147E93" w14:textId="77777777" w:rsidR="00784A32" w:rsidRPr="000670FE" w:rsidRDefault="00784A32" w:rsidP="00354887">
            <w:pPr>
              <w:pStyle w:val="TAL"/>
            </w:pPr>
          </w:p>
        </w:tc>
      </w:tr>
      <w:tr w:rsidR="00784A32" w:rsidRPr="000670FE" w14:paraId="7AE996FE" w14:textId="77777777" w:rsidTr="00354887">
        <w:tc>
          <w:tcPr>
            <w:tcW w:w="2835" w:type="dxa"/>
            <w:tcBorders>
              <w:top w:val="single" w:sz="4" w:space="0" w:color="auto"/>
              <w:left w:val="single" w:sz="4" w:space="0" w:color="auto"/>
              <w:bottom w:val="single" w:sz="4" w:space="0" w:color="auto"/>
              <w:right w:val="single" w:sz="4" w:space="0" w:color="auto"/>
            </w:tcBorders>
          </w:tcPr>
          <w:p w14:paraId="507BE744"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C640DA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6D3D8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ADE26C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783809C" w14:textId="77777777" w:rsidR="00784A32" w:rsidRPr="000670FE" w:rsidRDefault="00784A32" w:rsidP="00354887">
            <w:pPr>
              <w:pStyle w:val="TAL"/>
            </w:pPr>
          </w:p>
        </w:tc>
      </w:tr>
      <w:tr w:rsidR="00784A32" w:rsidRPr="000670FE" w14:paraId="6B669FE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E52828F"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67A48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20B820"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174463B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B13C64" w14:textId="77777777" w:rsidR="00784A32" w:rsidRPr="000670FE" w:rsidRDefault="00784A32" w:rsidP="00354887">
            <w:pPr>
              <w:pStyle w:val="TAL"/>
            </w:pPr>
          </w:p>
        </w:tc>
      </w:tr>
      <w:tr w:rsidR="00784A32" w:rsidRPr="000670FE" w14:paraId="248449D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11E12C"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7F836E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5F985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64C3B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B5D39F" w14:textId="77777777" w:rsidR="00784A32" w:rsidRPr="000670FE" w:rsidRDefault="00784A32" w:rsidP="00354887">
            <w:pPr>
              <w:pStyle w:val="TAL"/>
            </w:pPr>
          </w:p>
        </w:tc>
      </w:tr>
      <w:tr w:rsidR="00784A32" w:rsidRPr="000670FE" w14:paraId="7043517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2107C3F"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D7B1B88"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06DC156A"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2E48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983558" w14:textId="77777777" w:rsidR="00784A32" w:rsidRPr="000670FE" w:rsidRDefault="00784A32" w:rsidP="00354887">
            <w:pPr>
              <w:pStyle w:val="TAL"/>
            </w:pPr>
          </w:p>
        </w:tc>
      </w:tr>
      <w:tr w:rsidR="00784A32" w:rsidRPr="000670FE" w14:paraId="71902B9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998D5C"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D0ECBE"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1C172B90"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EEF46D"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D23CD84" w14:textId="77777777" w:rsidR="00784A32" w:rsidRPr="000670FE" w:rsidRDefault="00784A32" w:rsidP="00354887">
            <w:pPr>
              <w:pStyle w:val="TAL"/>
            </w:pPr>
          </w:p>
        </w:tc>
      </w:tr>
    </w:tbl>
    <w:p w14:paraId="42E49273" w14:textId="77777777" w:rsidR="00784A32" w:rsidRPr="000670FE" w:rsidRDefault="00784A32" w:rsidP="00784A32">
      <w:pPr>
        <w:rPr>
          <w:lang w:eastAsia="ja-JP"/>
        </w:rPr>
      </w:pPr>
    </w:p>
    <w:p w14:paraId="55D31CEB" w14:textId="77777777" w:rsidR="00784A32" w:rsidRPr="000670FE" w:rsidRDefault="00784A32" w:rsidP="00784A32">
      <w:pPr>
        <w:pStyle w:val="TH"/>
      </w:pPr>
      <w:r w:rsidRPr="000670FE">
        <w:t>Table 5.3.3.3-33: PIDF in SIP NOTIFY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1EB21DD" w14:textId="77777777" w:rsidTr="00354887">
        <w:tc>
          <w:tcPr>
            <w:tcW w:w="9639" w:type="dxa"/>
            <w:gridSpan w:val="5"/>
          </w:tcPr>
          <w:p w14:paraId="1F0946BA" w14:textId="77777777" w:rsidR="00784A32" w:rsidRPr="000670FE" w:rsidRDefault="00784A32" w:rsidP="00354887">
            <w:pPr>
              <w:pStyle w:val="TAL"/>
            </w:pPr>
            <w:r w:rsidRPr="000670FE">
              <w:t>Derivation Path: TS 36.579-1 [2], Table 5.5.3.5-3</w:t>
            </w:r>
          </w:p>
        </w:tc>
      </w:tr>
      <w:tr w:rsidR="00784A32" w:rsidRPr="000670FE" w14:paraId="40A8F646" w14:textId="77777777" w:rsidTr="00354887">
        <w:tc>
          <w:tcPr>
            <w:tcW w:w="2835" w:type="dxa"/>
          </w:tcPr>
          <w:p w14:paraId="747F0262" w14:textId="77777777" w:rsidR="00784A32" w:rsidRPr="000670FE" w:rsidRDefault="00784A32" w:rsidP="00354887">
            <w:pPr>
              <w:pStyle w:val="TAH"/>
            </w:pPr>
            <w:r w:rsidRPr="000670FE">
              <w:t>Information Element</w:t>
            </w:r>
          </w:p>
        </w:tc>
        <w:tc>
          <w:tcPr>
            <w:tcW w:w="2126" w:type="dxa"/>
          </w:tcPr>
          <w:p w14:paraId="478B6768" w14:textId="77777777" w:rsidR="00784A32" w:rsidRPr="000670FE" w:rsidRDefault="00784A32" w:rsidP="00354887">
            <w:pPr>
              <w:pStyle w:val="TAH"/>
            </w:pPr>
            <w:r w:rsidRPr="000670FE">
              <w:t>Value/remark</w:t>
            </w:r>
          </w:p>
        </w:tc>
        <w:tc>
          <w:tcPr>
            <w:tcW w:w="2126" w:type="dxa"/>
          </w:tcPr>
          <w:p w14:paraId="4A0AD9B9" w14:textId="77777777" w:rsidR="00784A32" w:rsidRPr="000670FE" w:rsidRDefault="00784A32" w:rsidP="00354887">
            <w:pPr>
              <w:pStyle w:val="TAH"/>
            </w:pPr>
            <w:r w:rsidRPr="000670FE">
              <w:t>Comment</w:t>
            </w:r>
          </w:p>
        </w:tc>
        <w:tc>
          <w:tcPr>
            <w:tcW w:w="1418" w:type="dxa"/>
          </w:tcPr>
          <w:p w14:paraId="1D4F58FD" w14:textId="77777777" w:rsidR="00784A32" w:rsidRPr="000670FE" w:rsidRDefault="00784A32" w:rsidP="00354887">
            <w:pPr>
              <w:pStyle w:val="TAH"/>
            </w:pPr>
            <w:r w:rsidRPr="000670FE">
              <w:t>Reference</w:t>
            </w:r>
          </w:p>
        </w:tc>
        <w:tc>
          <w:tcPr>
            <w:tcW w:w="1134" w:type="dxa"/>
          </w:tcPr>
          <w:p w14:paraId="0815A008" w14:textId="77777777" w:rsidR="00784A32" w:rsidRPr="000670FE" w:rsidRDefault="00784A32" w:rsidP="00354887">
            <w:pPr>
              <w:pStyle w:val="TAH"/>
            </w:pPr>
            <w:r w:rsidRPr="000670FE">
              <w:t>Condition</w:t>
            </w:r>
          </w:p>
        </w:tc>
      </w:tr>
      <w:tr w:rsidR="00784A32" w:rsidRPr="000670FE" w14:paraId="4A47507F" w14:textId="77777777" w:rsidTr="00354887">
        <w:tc>
          <w:tcPr>
            <w:tcW w:w="2835" w:type="dxa"/>
            <w:vAlign w:val="center"/>
          </w:tcPr>
          <w:p w14:paraId="2CFCAB14" w14:textId="77777777" w:rsidR="00784A32" w:rsidRPr="000670FE" w:rsidRDefault="00784A32" w:rsidP="00354887">
            <w:pPr>
              <w:pStyle w:val="TAL"/>
            </w:pPr>
            <w:r w:rsidRPr="000670FE">
              <w:t>presence entity</w:t>
            </w:r>
          </w:p>
        </w:tc>
        <w:tc>
          <w:tcPr>
            <w:tcW w:w="2126" w:type="dxa"/>
          </w:tcPr>
          <w:p w14:paraId="743BFB53"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C258FEC" w14:textId="77777777" w:rsidR="00784A32" w:rsidRPr="000670FE" w:rsidRDefault="00784A32" w:rsidP="00354887">
            <w:pPr>
              <w:pStyle w:val="TAL"/>
            </w:pPr>
          </w:p>
        </w:tc>
        <w:tc>
          <w:tcPr>
            <w:tcW w:w="1418" w:type="dxa"/>
          </w:tcPr>
          <w:p w14:paraId="080F1273" w14:textId="77777777" w:rsidR="00784A32" w:rsidRPr="000670FE" w:rsidRDefault="00784A32" w:rsidP="00354887">
            <w:pPr>
              <w:pStyle w:val="TAL"/>
            </w:pPr>
          </w:p>
        </w:tc>
        <w:tc>
          <w:tcPr>
            <w:tcW w:w="1134" w:type="dxa"/>
            <w:vAlign w:val="bottom"/>
          </w:tcPr>
          <w:p w14:paraId="454384B8" w14:textId="77777777" w:rsidR="00784A32" w:rsidRPr="000670FE" w:rsidRDefault="00784A32" w:rsidP="00354887">
            <w:pPr>
              <w:pStyle w:val="TAL"/>
            </w:pPr>
          </w:p>
        </w:tc>
      </w:tr>
      <w:tr w:rsidR="00784A32" w:rsidRPr="000670FE" w14:paraId="40C287F9" w14:textId="77777777" w:rsidTr="00354887">
        <w:tc>
          <w:tcPr>
            <w:tcW w:w="2835" w:type="dxa"/>
            <w:vAlign w:val="center"/>
          </w:tcPr>
          <w:p w14:paraId="2CE8072F" w14:textId="77777777" w:rsidR="00784A32" w:rsidRPr="000670FE" w:rsidRDefault="00784A32" w:rsidP="00354887">
            <w:pPr>
              <w:pStyle w:val="TAL"/>
            </w:pPr>
            <w:r w:rsidRPr="000670FE">
              <w:t xml:space="preserve">  tuple id</w:t>
            </w:r>
          </w:p>
        </w:tc>
        <w:tc>
          <w:tcPr>
            <w:tcW w:w="2126" w:type="dxa"/>
          </w:tcPr>
          <w:p w14:paraId="5C6850E4"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28F42B39" w14:textId="77777777" w:rsidR="00784A32" w:rsidRPr="000670FE" w:rsidRDefault="00784A32" w:rsidP="00354887">
            <w:pPr>
              <w:pStyle w:val="TAL"/>
            </w:pPr>
          </w:p>
        </w:tc>
        <w:tc>
          <w:tcPr>
            <w:tcW w:w="1418" w:type="dxa"/>
          </w:tcPr>
          <w:p w14:paraId="3A2AEEDE" w14:textId="77777777" w:rsidR="00784A32" w:rsidRPr="000670FE" w:rsidRDefault="00784A32" w:rsidP="00354887">
            <w:pPr>
              <w:pStyle w:val="TAL"/>
            </w:pPr>
          </w:p>
        </w:tc>
        <w:tc>
          <w:tcPr>
            <w:tcW w:w="1134" w:type="dxa"/>
            <w:vAlign w:val="bottom"/>
          </w:tcPr>
          <w:p w14:paraId="1C1A873A" w14:textId="77777777" w:rsidR="00784A32" w:rsidRPr="000670FE" w:rsidRDefault="00784A32" w:rsidP="00354887">
            <w:pPr>
              <w:pStyle w:val="TAL"/>
            </w:pPr>
          </w:p>
        </w:tc>
      </w:tr>
      <w:tr w:rsidR="00784A32" w:rsidRPr="000670FE" w14:paraId="780B5BB4" w14:textId="77777777" w:rsidTr="00354887">
        <w:tc>
          <w:tcPr>
            <w:tcW w:w="2835" w:type="dxa"/>
            <w:vAlign w:val="center"/>
          </w:tcPr>
          <w:p w14:paraId="01E73560" w14:textId="77777777" w:rsidR="00784A32" w:rsidRPr="000670FE" w:rsidRDefault="00784A32" w:rsidP="00354887">
            <w:pPr>
              <w:pStyle w:val="TAL"/>
            </w:pPr>
            <w:r w:rsidRPr="000670FE">
              <w:t xml:space="preserve">    status</w:t>
            </w:r>
          </w:p>
        </w:tc>
        <w:tc>
          <w:tcPr>
            <w:tcW w:w="2126" w:type="dxa"/>
          </w:tcPr>
          <w:p w14:paraId="1DF75627" w14:textId="77777777" w:rsidR="00784A32" w:rsidRPr="000670FE" w:rsidRDefault="00784A32" w:rsidP="00354887">
            <w:pPr>
              <w:pStyle w:val="TAL"/>
            </w:pPr>
          </w:p>
        </w:tc>
        <w:tc>
          <w:tcPr>
            <w:tcW w:w="2126" w:type="dxa"/>
          </w:tcPr>
          <w:p w14:paraId="34B0EB71" w14:textId="77777777" w:rsidR="00784A32" w:rsidRPr="000670FE" w:rsidRDefault="00784A32" w:rsidP="00354887">
            <w:pPr>
              <w:pStyle w:val="TAL"/>
            </w:pPr>
          </w:p>
        </w:tc>
        <w:tc>
          <w:tcPr>
            <w:tcW w:w="1418" w:type="dxa"/>
          </w:tcPr>
          <w:p w14:paraId="02450D4B" w14:textId="77777777" w:rsidR="00784A32" w:rsidRPr="000670FE" w:rsidRDefault="00784A32" w:rsidP="00354887">
            <w:pPr>
              <w:pStyle w:val="TAL"/>
            </w:pPr>
          </w:p>
        </w:tc>
        <w:tc>
          <w:tcPr>
            <w:tcW w:w="1134" w:type="dxa"/>
            <w:vAlign w:val="bottom"/>
          </w:tcPr>
          <w:p w14:paraId="2E1BB569" w14:textId="77777777" w:rsidR="00784A32" w:rsidRPr="000670FE" w:rsidRDefault="00784A32" w:rsidP="00354887">
            <w:pPr>
              <w:pStyle w:val="TAL"/>
            </w:pPr>
          </w:p>
        </w:tc>
      </w:tr>
      <w:tr w:rsidR="00784A32" w:rsidRPr="000670FE" w14:paraId="15D1A0A6" w14:textId="77777777" w:rsidTr="00354887">
        <w:tc>
          <w:tcPr>
            <w:tcW w:w="2835" w:type="dxa"/>
            <w:vAlign w:val="center"/>
          </w:tcPr>
          <w:p w14:paraId="66CA0212" w14:textId="77777777" w:rsidR="00784A32" w:rsidRPr="000670FE" w:rsidRDefault="00784A32" w:rsidP="00354887">
            <w:pPr>
              <w:pStyle w:val="TAL"/>
            </w:pPr>
            <w:r w:rsidRPr="000670FE">
              <w:t xml:space="preserve">      affiliation</w:t>
            </w:r>
          </w:p>
        </w:tc>
        <w:tc>
          <w:tcPr>
            <w:tcW w:w="2126" w:type="dxa"/>
          </w:tcPr>
          <w:p w14:paraId="6EBE6C24" w14:textId="77777777" w:rsidR="00784A32" w:rsidRPr="000670FE" w:rsidRDefault="00784A32" w:rsidP="00354887">
            <w:pPr>
              <w:pStyle w:val="TAL"/>
            </w:pPr>
          </w:p>
        </w:tc>
        <w:tc>
          <w:tcPr>
            <w:tcW w:w="2126" w:type="dxa"/>
          </w:tcPr>
          <w:p w14:paraId="1A4787BC" w14:textId="77777777" w:rsidR="00784A32" w:rsidRPr="000670FE" w:rsidRDefault="00784A32" w:rsidP="00354887">
            <w:pPr>
              <w:pStyle w:val="TAL"/>
            </w:pPr>
          </w:p>
        </w:tc>
        <w:tc>
          <w:tcPr>
            <w:tcW w:w="1418" w:type="dxa"/>
          </w:tcPr>
          <w:p w14:paraId="452EE514" w14:textId="77777777" w:rsidR="00784A32" w:rsidRPr="000670FE" w:rsidRDefault="00784A32" w:rsidP="00354887">
            <w:pPr>
              <w:pStyle w:val="TAL"/>
            </w:pPr>
          </w:p>
        </w:tc>
        <w:tc>
          <w:tcPr>
            <w:tcW w:w="1134" w:type="dxa"/>
            <w:vAlign w:val="bottom"/>
          </w:tcPr>
          <w:p w14:paraId="3317096E" w14:textId="77777777" w:rsidR="00784A32" w:rsidRPr="000670FE" w:rsidRDefault="00784A32" w:rsidP="00354887">
            <w:pPr>
              <w:pStyle w:val="TAL"/>
            </w:pPr>
          </w:p>
        </w:tc>
      </w:tr>
      <w:tr w:rsidR="00784A32" w:rsidRPr="000670FE" w14:paraId="63E54250" w14:textId="77777777" w:rsidTr="00354887">
        <w:tc>
          <w:tcPr>
            <w:tcW w:w="2835" w:type="dxa"/>
            <w:vAlign w:val="center"/>
          </w:tcPr>
          <w:p w14:paraId="260CB20F" w14:textId="77777777" w:rsidR="00784A32" w:rsidRPr="000670FE" w:rsidRDefault="00784A32" w:rsidP="00354887">
            <w:pPr>
              <w:pStyle w:val="TAL"/>
            </w:pPr>
            <w:r w:rsidRPr="000670FE">
              <w:t xml:space="preserve">        group</w:t>
            </w:r>
          </w:p>
        </w:tc>
        <w:tc>
          <w:tcPr>
            <w:tcW w:w="2126" w:type="dxa"/>
          </w:tcPr>
          <w:p w14:paraId="5017B44D" w14:textId="77777777" w:rsidR="00784A32" w:rsidRPr="000670FE" w:rsidRDefault="00784A32" w:rsidP="00354887">
            <w:pPr>
              <w:pStyle w:val="TAL"/>
            </w:pPr>
            <w:r w:rsidRPr="000670FE">
              <w:t>px_MCVideo_Group_D_ID</w:t>
            </w:r>
          </w:p>
        </w:tc>
        <w:tc>
          <w:tcPr>
            <w:tcW w:w="2126" w:type="dxa"/>
          </w:tcPr>
          <w:p w14:paraId="386CD96C" w14:textId="77777777" w:rsidR="00784A32" w:rsidRPr="000670FE" w:rsidRDefault="00784A32" w:rsidP="00354887">
            <w:pPr>
              <w:pStyle w:val="TAL"/>
            </w:pPr>
          </w:p>
        </w:tc>
        <w:tc>
          <w:tcPr>
            <w:tcW w:w="1418" w:type="dxa"/>
          </w:tcPr>
          <w:p w14:paraId="42DDC9D8" w14:textId="77777777" w:rsidR="00784A32" w:rsidRPr="000670FE" w:rsidRDefault="00784A32" w:rsidP="00354887">
            <w:pPr>
              <w:pStyle w:val="TAL"/>
            </w:pPr>
          </w:p>
        </w:tc>
        <w:tc>
          <w:tcPr>
            <w:tcW w:w="1134" w:type="dxa"/>
            <w:vAlign w:val="bottom"/>
          </w:tcPr>
          <w:p w14:paraId="5195337E" w14:textId="77777777" w:rsidR="00784A32" w:rsidRPr="000670FE" w:rsidRDefault="00784A32" w:rsidP="00354887">
            <w:pPr>
              <w:pStyle w:val="TAL"/>
            </w:pPr>
          </w:p>
        </w:tc>
      </w:tr>
      <w:tr w:rsidR="00784A32" w:rsidRPr="000670FE" w14:paraId="01E0692B" w14:textId="77777777" w:rsidTr="00354887">
        <w:tc>
          <w:tcPr>
            <w:tcW w:w="2835" w:type="dxa"/>
            <w:vAlign w:val="center"/>
          </w:tcPr>
          <w:p w14:paraId="6D2DD339" w14:textId="77777777" w:rsidR="00784A32" w:rsidRPr="000670FE" w:rsidRDefault="00784A32" w:rsidP="00354887">
            <w:pPr>
              <w:pStyle w:val="TAL"/>
            </w:pPr>
            <w:r w:rsidRPr="000670FE">
              <w:t xml:space="preserve">        status</w:t>
            </w:r>
          </w:p>
        </w:tc>
        <w:tc>
          <w:tcPr>
            <w:tcW w:w="2126" w:type="dxa"/>
          </w:tcPr>
          <w:p w14:paraId="120D1B95" w14:textId="77777777" w:rsidR="00784A32" w:rsidRPr="000670FE" w:rsidRDefault="00784A32" w:rsidP="00354887">
            <w:pPr>
              <w:pStyle w:val="TAL"/>
            </w:pPr>
          </w:p>
        </w:tc>
        <w:tc>
          <w:tcPr>
            <w:tcW w:w="2126" w:type="dxa"/>
          </w:tcPr>
          <w:p w14:paraId="1BE7EFEF" w14:textId="77777777" w:rsidR="00784A32" w:rsidRPr="000670FE" w:rsidRDefault="00784A32" w:rsidP="00354887">
            <w:pPr>
              <w:pStyle w:val="TAL"/>
            </w:pPr>
          </w:p>
        </w:tc>
        <w:tc>
          <w:tcPr>
            <w:tcW w:w="1418" w:type="dxa"/>
          </w:tcPr>
          <w:p w14:paraId="2BEC5E45" w14:textId="77777777" w:rsidR="00784A32" w:rsidRPr="000670FE" w:rsidRDefault="00784A32" w:rsidP="00354887">
            <w:pPr>
              <w:pStyle w:val="TAL"/>
            </w:pPr>
          </w:p>
        </w:tc>
        <w:tc>
          <w:tcPr>
            <w:tcW w:w="1134" w:type="dxa"/>
            <w:vAlign w:val="bottom"/>
          </w:tcPr>
          <w:p w14:paraId="25E94A9E" w14:textId="77777777" w:rsidR="00784A32" w:rsidRPr="000670FE" w:rsidRDefault="00784A32" w:rsidP="00354887">
            <w:pPr>
              <w:pStyle w:val="TAL"/>
            </w:pPr>
          </w:p>
        </w:tc>
      </w:tr>
      <w:tr w:rsidR="00784A32" w:rsidRPr="000670FE" w14:paraId="725F4D4B" w14:textId="77777777" w:rsidTr="00354887">
        <w:tc>
          <w:tcPr>
            <w:tcW w:w="2835" w:type="dxa"/>
            <w:vAlign w:val="center"/>
          </w:tcPr>
          <w:p w14:paraId="192F3AF7" w14:textId="77777777" w:rsidR="00784A32" w:rsidRPr="000670FE" w:rsidRDefault="00784A32" w:rsidP="00354887">
            <w:pPr>
              <w:pStyle w:val="TAL"/>
            </w:pPr>
            <w:r w:rsidRPr="000670FE">
              <w:t xml:space="preserve">          affiliating</w:t>
            </w:r>
          </w:p>
        </w:tc>
        <w:tc>
          <w:tcPr>
            <w:tcW w:w="2126" w:type="dxa"/>
          </w:tcPr>
          <w:p w14:paraId="43F5CCE1" w14:textId="77777777" w:rsidR="00784A32" w:rsidRPr="000670FE" w:rsidRDefault="00784A32" w:rsidP="00354887">
            <w:pPr>
              <w:pStyle w:val="TAL"/>
            </w:pPr>
            <w:r w:rsidRPr="000670FE">
              <w:t>not present</w:t>
            </w:r>
          </w:p>
        </w:tc>
        <w:tc>
          <w:tcPr>
            <w:tcW w:w="2126" w:type="dxa"/>
          </w:tcPr>
          <w:p w14:paraId="47C1B897" w14:textId="77777777" w:rsidR="00784A32" w:rsidRPr="000670FE" w:rsidRDefault="00784A32" w:rsidP="00354887">
            <w:pPr>
              <w:pStyle w:val="TAL"/>
            </w:pPr>
          </w:p>
        </w:tc>
        <w:tc>
          <w:tcPr>
            <w:tcW w:w="1418" w:type="dxa"/>
          </w:tcPr>
          <w:p w14:paraId="6DD3656D" w14:textId="77777777" w:rsidR="00784A32" w:rsidRPr="000670FE" w:rsidRDefault="00784A32" w:rsidP="00354887">
            <w:pPr>
              <w:pStyle w:val="TAL"/>
            </w:pPr>
          </w:p>
        </w:tc>
        <w:tc>
          <w:tcPr>
            <w:tcW w:w="1134" w:type="dxa"/>
            <w:vAlign w:val="bottom"/>
          </w:tcPr>
          <w:p w14:paraId="61E6E801" w14:textId="77777777" w:rsidR="00784A32" w:rsidRPr="000670FE" w:rsidRDefault="00784A32" w:rsidP="00354887">
            <w:pPr>
              <w:pStyle w:val="TAL"/>
            </w:pPr>
          </w:p>
        </w:tc>
      </w:tr>
      <w:tr w:rsidR="00784A32" w:rsidRPr="000670FE" w14:paraId="73940E90" w14:textId="77777777" w:rsidTr="00354887">
        <w:tc>
          <w:tcPr>
            <w:tcW w:w="2835" w:type="dxa"/>
            <w:vAlign w:val="center"/>
          </w:tcPr>
          <w:p w14:paraId="4D253BC5" w14:textId="77777777" w:rsidR="00784A32" w:rsidRPr="000670FE" w:rsidRDefault="00784A32" w:rsidP="00354887">
            <w:pPr>
              <w:pStyle w:val="TAL"/>
            </w:pPr>
            <w:r w:rsidRPr="000670FE">
              <w:t xml:space="preserve">          affiliated</w:t>
            </w:r>
          </w:p>
        </w:tc>
        <w:tc>
          <w:tcPr>
            <w:tcW w:w="2126" w:type="dxa"/>
          </w:tcPr>
          <w:p w14:paraId="2872C26B" w14:textId="77777777" w:rsidR="00784A32" w:rsidRPr="000670FE" w:rsidRDefault="00784A32" w:rsidP="00354887">
            <w:pPr>
              <w:pStyle w:val="TAL"/>
            </w:pPr>
          </w:p>
        </w:tc>
        <w:tc>
          <w:tcPr>
            <w:tcW w:w="2126" w:type="dxa"/>
            <w:tcBorders>
              <w:bottom w:val="single" w:sz="4" w:space="0" w:color="auto"/>
            </w:tcBorders>
          </w:tcPr>
          <w:p w14:paraId="55995225" w14:textId="77777777" w:rsidR="00784A32" w:rsidRPr="000670FE" w:rsidRDefault="00784A32" w:rsidP="00354887">
            <w:pPr>
              <w:pStyle w:val="TAL"/>
            </w:pPr>
          </w:p>
        </w:tc>
        <w:tc>
          <w:tcPr>
            <w:tcW w:w="1418" w:type="dxa"/>
          </w:tcPr>
          <w:p w14:paraId="75F13605" w14:textId="77777777" w:rsidR="00784A32" w:rsidRPr="000670FE" w:rsidRDefault="00784A32" w:rsidP="00354887">
            <w:pPr>
              <w:pStyle w:val="TAL"/>
            </w:pPr>
          </w:p>
        </w:tc>
        <w:tc>
          <w:tcPr>
            <w:tcW w:w="1134" w:type="dxa"/>
            <w:vAlign w:val="bottom"/>
          </w:tcPr>
          <w:p w14:paraId="41B26330" w14:textId="77777777" w:rsidR="00784A32" w:rsidRPr="000670FE" w:rsidRDefault="00784A32" w:rsidP="00354887">
            <w:pPr>
              <w:pStyle w:val="TAL"/>
            </w:pPr>
          </w:p>
        </w:tc>
      </w:tr>
    </w:tbl>
    <w:p w14:paraId="11FF9A42" w14:textId="77777777" w:rsidR="00784A32" w:rsidRPr="000670FE" w:rsidRDefault="00784A32" w:rsidP="00784A32">
      <w:pPr>
        <w:rPr>
          <w:lang w:eastAsia="ja-JP"/>
        </w:rPr>
      </w:pPr>
    </w:p>
    <w:p w14:paraId="15CD97D7" w14:textId="77777777" w:rsidR="00784A32" w:rsidRPr="000670FE" w:rsidRDefault="00784A32" w:rsidP="00784A32">
      <w:pPr>
        <w:pStyle w:val="TH"/>
      </w:pPr>
      <w:r w:rsidRPr="000670FE">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90B87F6" w14:textId="77777777" w:rsidTr="00354887">
        <w:tc>
          <w:tcPr>
            <w:tcW w:w="9639" w:type="dxa"/>
            <w:gridSpan w:val="5"/>
          </w:tcPr>
          <w:p w14:paraId="0B46DFFC" w14:textId="77777777" w:rsidR="00784A32" w:rsidRPr="000670FE" w:rsidRDefault="00784A32" w:rsidP="00354887">
            <w:pPr>
              <w:pStyle w:val="TAL"/>
            </w:pPr>
            <w:r w:rsidRPr="000670FE">
              <w:t>Derivation Path: TS 36.579-1 [2], Table 5.5.2.8-1, condition MCVIDEO</w:t>
            </w:r>
          </w:p>
        </w:tc>
      </w:tr>
      <w:tr w:rsidR="00784A32" w:rsidRPr="000670FE" w14:paraId="2B486F90" w14:textId="77777777" w:rsidTr="00354887">
        <w:tc>
          <w:tcPr>
            <w:tcW w:w="2835" w:type="dxa"/>
          </w:tcPr>
          <w:p w14:paraId="0A6BB1CD" w14:textId="77777777" w:rsidR="00784A32" w:rsidRPr="000670FE" w:rsidRDefault="00784A32" w:rsidP="00354887">
            <w:pPr>
              <w:pStyle w:val="TAH"/>
            </w:pPr>
            <w:r w:rsidRPr="000670FE">
              <w:t>Information Element</w:t>
            </w:r>
          </w:p>
        </w:tc>
        <w:tc>
          <w:tcPr>
            <w:tcW w:w="2126" w:type="dxa"/>
          </w:tcPr>
          <w:p w14:paraId="6090B93F" w14:textId="77777777" w:rsidR="00784A32" w:rsidRPr="000670FE" w:rsidRDefault="00784A32" w:rsidP="00354887">
            <w:pPr>
              <w:pStyle w:val="TAH"/>
            </w:pPr>
            <w:r w:rsidRPr="000670FE">
              <w:t>Value/remark</w:t>
            </w:r>
          </w:p>
        </w:tc>
        <w:tc>
          <w:tcPr>
            <w:tcW w:w="2126" w:type="dxa"/>
            <w:tcBorders>
              <w:bottom w:val="single" w:sz="4" w:space="0" w:color="auto"/>
            </w:tcBorders>
          </w:tcPr>
          <w:p w14:paraId="2B1F936F" w14:textId="77777777" w:rsidR="00784A32" w:rsidRPr="000670FE" w:rsidRDefault="00784A32" w:rsidP="00354887">
            <w:pPr>
              <w:pStyle w:val="TAH"/>
            </w:pPr>
            <w:r w:rsidRPr="000670FE">
              <w:t>Comment</w:t>
            </w:r>
          </w:p>
        </w:tc>
        <w:tc>
          <w:tcPr>
            <w:tcW w:w="1418" w:type="dxa"/>
          </w:tcPr>
          <w:p w14:paraId="7567D23A" w14:textId="77777777" w:rsidR="00784A32" w:rsidRPr="000670FE" w:rsidRDefault="00784A32" w:rsidP="00354887">
            <w:pPr>
              <w:pStyle w:val="TAH"/>
            </w:pPr>
            <w:r w:rsidRPr="000670FE">
              <w:t>Reference</w:t>
            </w:r>
          </w:p>
        </w:tc>
        <w:tc>
          <w:tcPr>
            <w:tcW w:w="1134" w:type="dxa"/>
          </w:tcPr>
          <w:p w14:paraId="2AF8F129" w14:textId="77777777" w:rsidR="00784A32" w:rsidRPr="000670FE" w:rsidRDefault="00784A32" w:rsidP="00354887">
            <w:pPr>
              <w:pStyle w:val="TAH"/>
            </w:pPr>
            <w:r w:rsidRPr="000670FE">
              <w:t>Condition</w:t>
            </w:r>
          </w:p>
        </w:tc>
      </w:tr>
      <w:tr w:rsidR="00784A32" w:rsidRPr="000670FE" w14:paraId="79A61366" w14:textId="77777777" w:rsidTr="00354887">
        <w:tc>
          <w:tcPr>
            <w:tcW w:w="2835" w:type="dxa"/>
            <w:tcBorders>
              <w:top w:val="single" w:sz="4" w:space="0" w:color="auto"/>
              <w:left w:val="single" w:sz="4" w:space="0" w:color="auto"/>
              <w:bottom w:val="single" w:sz="4" w:space="0" w:color="auto"/>
              <w:right w:val="single" w:sz="4" w:space="0" w:color="auto"/>
            </w:tcBorders>
          </w:tcPr>
          <w:p w14:paraId="14ECAD99"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56CC889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A10A0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00AB47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B91D4F" w14:textId="77777777" w:rsidR="00784A32" w:rsidRPr="000670FE" w:rsidRDefault="00784A32" w:rsidP="00354887">
            <w:pPr>
              <w:pStyle w:val="TAL"/>
            </w:pPr>
          </w:p>
        </w:tc>
      </w:tr>
      <w:tr w:rsidR="00784A32" w:rsidRPr="000670FE" w14:paraId="38724991" w14:textId="77777777" w:rsidTr="00354887">
        <w:tc>
          <w:tcPr>
            <w:tcW w:w="2835" w:type="dxa"/>
            <w:tcBorders>
              <w:top w:val="single" w:sz="4" w:space="0" w:color="auto"/>
              <w:left w:val="single" w:sz="4" w:space="0" w:color="auto"/>
              <w:bottom w:val="single" w:sz="4" w:space="0" w:color="auto"/>
              <w:right w:val="single" w:sz="4" w:space="0" w:color="auto"/>
            </w:tcBorders>
          </w:tcPr>
          <w:p w14:paraId="734316A1"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FC811F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965940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ECE16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28F2459" w14:textId="77777777" w:rsidR="00784A32" w:rsidRPr="000670FE" w:rsidRDefault="00784A32" w:rsidP="00354887">
            <w:pPr>
              <w:pStyle w:val="TAL"/>
            </w:pPr>
          </w:p>
        </w:tc>
      </w:tr>
      <w:tr w:rsidR="00784A32" w:rsidRPr="000670FE" w14:paraId="1F117BAA" w14:textId="77777777" w:rsidTr="00354887">
        <w:tc>
          <w:tcPr>
            <w:tcW w:w="2835" w:type="dxa"/>
            <w:tcBorders>
              <w:top w:val="single" w:sz="4" w:space="0" w:color="auto"/>
              <w:left w:val="single" w:sz="4" w:space="0" w:color="auto"/>
              <w:bottom w:val="single" w:sz="4" w:space="0" w:color="auto"/>
              <w:right w:val="single" w:sz="4" w:space="0" w:color="auto"/>
            </w:tcBorders>
          </w:tcPr>
          <w:p w14:paraId="137D1459"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082578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3657F0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C83D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7E03300" w14:textId="77777777" w:rsidR="00784A32" w:rsidRPr="000670FE" w:rsidRDefault="00784A32" w:rsidP="00354887">
            <w:pPr>
              <w:pStyle w:val="TAL"/>
            </w:pPr>
          </w:p>
        </w:tc>
      </w:tr>
      <w:tr w:rsidR="00784A32" w:rsidRPr="000670FE" w14:paraId="193834D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CC1FB7A"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D9658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7194078"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ECAED3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FA7A71" w14:textId="77777777" w:rsidR="00784A32" w:rsidRPr="000670FE" w:rsidRDefault="00784A32" w:rsidP="00354887">
            <w:pPr>
              <w:pStyle w:val="TAL"/>
            </w:pPr>
          </w:p>
        </w:tc>
      </w:tr>
      <w:tr w:rsidR="00784A32" w:rsidRPr="000670FE" w14:paraId="030CE0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C4F01D5"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05FBE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9EB21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2364B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DB8F14" w14:textId="77777777" w:rsidR="00784A32" w:rsidRPr="000670FE" w:rsidRDefault="00784A32" w:rsidP="00354887">
            <w:pPr>
              <w:pStyle w:val="TAL"/>
            </w:pPr>
          </w:p>
        </w:tc>
      </w:tr>
      <w:tr w:rsidR="00784A32" w:rsidRPr="000670FE" w14:paraId="516302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01E159B"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D2F9A8D"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6648E963"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62E76D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9139CC" w14:textId="77777777" w:rsidR="00784A32" w:rsidRPr="000670FE" w:rsidRDefault="00784A32" w:rsidP="00354887">
            <w:pPr>
              <w:pStyle w:val="TAL"/>
            </w:pPr>
          </w:p>
        </w:tc>
      </w:tr>
      <w:tr w:rsidR="00784A32" w:rsidRPr="000670FE" w14:paraId="1B19725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E760FAE" w14:textId="77777777" w:rsidR="00784A32" w:rsidRPr="000670FE" w:rsidRDefault="00784A32" w:rsidP="00354887">
            <w:pPr>
              <w:pStyle w:val="TAL"/>
            </w:pPr>
            <w:r w:rsidRPr="000670FE">
              <w:t>MIME-part-body</w:t>
            </w:r>
          </w:p>
        </w:tc>
        <w:tc>
          <w:tcPr>
            <w:tcW w:w="2126" w:type="dxa"/>
            <w:tcBorders>
              <w:top w:val="single" w:sz="4" w:space="0" w:color="auto"/>
              <w:left w:val="single" w:sz="4" w:space="0" w:color="auto"/>
              <w:bottom w:val="single" w:sz="4" w:space="0" w:color="auto"/>
              <w:right w:val="single" w:sz="4" w:space="0" w:color="auto"/>
            </w:tcBorders>
          </w:tcPr>
          <w:p w14:paraId="72445E66"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E6673D"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913767C"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7AB55F64" w14:textId="77777777" w:rsidR="00784A32" w:rsidRPr="000670FE" w:rsidRDefault="00784A32" w:rsidP="00354887">
            <w:pPr>
              <w:pStyle w:val="TAL"/>
            </w:pPr>
          </w:p>
        </w:tc>
      </w:tr>
    </w:tbl>
    <w:p w14:paraId="3A446CEA" w14:textId="77777777" w:rsidR="00784A32" w:rsidRPr="000670FE" w:rsidRDefault="00784A32" w:rsidP="00784A32">
      <w:pPr>
        <w:rPr>
          <w:lang w:eastAsia="ja-JP"/>
        </w:rPr>
      </w:pPr>
    </w:p>
    <w:p w14:paraId="6E1329C4" w14:textId="77777777" w:rsidR="00784A32" w:rsidRPr="000670FE" w:rsidRDefault="00784A32" w:rsidP="00784A32">
      <w:pPr>
        <w:pStyle w:val="TH"/>
      </w:pPr>
      <w:r w:rsidRPr="000670FE">
        <w:t>Table 5.3.3.3-35: PIDF in SIP NOTIFY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C2D6410" w14:textId="77777777" w:rsidTr="00354887">
        <w:tc>
          <w:tcPr>
            <w:tcW w:w="9639" w:type="dxa"/>
            <w:gridSpan w:val="5"/>
          </w:tcPr>
          <w:p w14:paraId="70363F75" w14:textId="77777777" w:rsidR="00784A32" w:rsidRPr="000670FE" w:rsidRDefault="00784A32" w:rsidP="00354887">
            <w:pPr>
              <w:pStyle w:val="TAL"/>
            </w:pPr>
            <w:r w:rsidRPr="000670FE">
              <w:t>Derivation Path: TS 36.579-1 [2], Table 5.5.3.5-3</w:t>
            </w:r>
          </w:p>
        </w:tc>
      </w:tr>
      <w:tr w:rsidR="00784A32" w:rsidRPr="000670FE" w14:paraId="19912772" w14:textId="77777777" w:rsidTr="00354887">
        <w:tc>
          <w:tcPr>
            <w:tcW w:w="2835" w:type="dxa"/>
          </w:tcPr>
          <w:p w14:paraId="24649DB2" w14:textId="77777777" w:rsidR="00784A32" w:rsidRPr="000670FE" w:rsidRDefault="00784A32" w:rsidP="00354887">
            <w:pPr>
              <w:pStyle w:val="TAH"/>
            </w:pPr>
            <w:r w:rsidRPr="000670FE">
              <w:t>Information Element</w:t>
            </w:r>
          </w:p>
        </w:tc>
        <w:tc>
          <w:tcPr>
            <w:tcW w:w="2126" w:type="dxa"/>
          </w:tcPr>
          <w:p w14:paraId="43026E16" w14:textId="77777777" w:rsidR="00784A32" w:rsidRPr="000670FE" w:rsidRDefault="00784A32" w:rsidP="00354887">
            <w:pPr>
              <w:pStyle w:val="TAH"/>
            </w:pPr>
            <w:r w:rsidRPr="000670FE">
              <w:t>Value/remark</w:t>
            </w:r>
          </w:p>
        </w:tc>
        <w:tc>
          <w:tcPr>
            <w:tcW w:w="2126" w:type="dxa"/>
          </w:tcPr>
          <w:p w14:paraId="4F461337" w14:textId="77777777" w:rsidR="00784A32" w:rsidRPr="000670FE" w:rsidRDefault="00784A32" w:rsidP="00354887">
            <w:pPr>
              <w:pStyle w:val="TAH"/>
            </w:pPr>
            <w:r w:rsidRPr="000670FE">
              <w:t>Comment</w:t>
            </w:r>
          </w:p>
        </w:tc>
        <w:tc>
          <w:tcPr>
            <w:tcW w:w="1418" w:type="dxa"/>
          </w:tcPr>
          <w:p w14:paraId="4E5BFAEC" w14:textId="77777777" w:rsidR="00784A32" w:rsidRPr="000670FE" w:rsidRDefault="00784A32" w:rsidP="00354887">
            <w:pPr>
              <w:pStyle w:val="TAH"/>
            </w:pPr>
            <w:r w:rsidRPr="000670FE">
              <w:t>Reference</w:t>
            </w:r>
          </w:p>
        </w:tc>
        <w:tc>
          <w:tcPr>
            <w:tcW w:w="1134" w:type="dxa"/>
          </w:tcPr>
          <w:p w14:paraId="39B616B0" w14:textId="77777777" w:rsidR="00784A32" w:rsidRPr="000670FE" w:rsidRDefault="00784A32" w:rsidP="00354887">
            <w:pPr>
              <w:pStyle w:val="TAH"/>
            </w:pPr>
            <w:r w:rsidRPr="000670FE">
              <w:t>Condition</w:t>
            </w:r>
          </w:p>
        </w:tc>
      </w:tr>
      <w:tr w:rsidR="00784A32" w:rsidRPr="000670FE" w14:paraId="6A56D935" w14:textId="77777777" w:rsidTr="00354887">
        <w:tc>
          <w:tcPr>
            <w:tcW w:w="2835" w:type="dxa"/>
            <w:vAlign w:val="center"/>
          </w:tcPr>
          <w:p w14:paraId="70A2FB28" w14:textId="77777777" w:rsidR="00784A32" w:rsidRPr="000670FE" w:rsidRDefault="00784A32" w:rsidP="00354887">
            <w:pPr>
              <w:pStyle w:val="TAL"/>
            </w:pPr>
            <w:r w:rsidRPr="000670FE">
              <w:t>presence entity</w:t>
            </w:r>
          </w:p>
        </w:tc>
        <w:tc>
          <w:tcPr>
            <w:tcW w:w="2126" w:type="dxa"/>
          </w:tcPr>
          <w:p w14:paraId="378A16F5"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479F7E5C" w14:textId="77777777" w:rsidR="00784A32" w:rsidRPr="000670FE" w:rsidRDefault="00784A32" w:rsidP="00354887">
            <w:pPr>
              <w:pStyle w:val="TAL"/>
            </w:pPr>
          </w:p>
        </w:tc>
        <w:tc>
          <w:tcPr>
            <w:tcW w:w="1418" w:type="dxa"/>
          </w:tcPr>
          <w:p w14:paraId="4CBF6298" w14:textId="77777777" w:rsidR="00784A32" w:rsidRPr="000670FE" w:rsidRDefault="00784A32" w:rsidP="00354887">
            <w:pPr>
              <w:pStyle w:val="TAL"/>
            </w:pPr>
          </w:p>
        </w:tc>
        <w:tc>
          <w:tcPr>
            <w:tcW w:w="1134" w:type="dxa"/>
            <w:vAlign w:val="bottom"/>
          </w:tcPr>
          <w:p w14:paraId="65362C85" w14:textId="77777777" w:rsidR="00784A32" w:rsidRPr="000670FE" w:rsidRDefault="00784A32" w:rsidP="00354887">
            <w:pPr>
              <w:pStyle w:val="TAL"/>
            </w:pPr>
          </w:p>
        </w:tc>
      </w:tr>
      <w:tr w:rsidR="00784A32" w:rsidRPr="000670FE" w14:paraId="703B9BA0" w14:textId="77777777" w:rsidTr="00354887">
        <w:tc>
          <w:tcPr>
            <w:tcW w:w="2835" w:type="dxa"/>
            <w:vAlign w:val="center"/>
          </w:tcPr>
          <w:p w14:paraId="20D7BFDD" w14:textId="77777777" w:rsidR="00784A32" w:rsidRPr="000670FE" w:rsidRDefault="00784A32" w:rsidP="00354887">
            <w:pPr>
              <w:pStyle w:val="TAL"/>
            </w:pPr>
            <w:r w:rsidRPr="000670FE">
              <w:t xml:space="preserve">  tuple id</w:t>
            </w:r>
          </w:p>
        </w:tc>
        <w:tc>
          <w:tcPr>
            <w:tcW w:w="2126" w:type="dxa"/>
          </w:tcPr>
          <w:p w14:paraId="0FE8538F"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EDA595B" w14:textId="77777777" w:rsidR="00784A32" w:rsidRPr="000670FE" w:rsidRDefault="00784A32" w:rsidP="00354887">
            <w:pPr>
              <w:pStyle w:val="TAL"/>
            </w:pPr>
          </w:p>
        </w:tc>
        <w:tc>
          <w:tcPr>
            <w:tcW w:w="1418" w:type="dxa"/>
          </w:tcPr>
          <w:p w14:paraId="79A2F20A" w14:textId="77777777" w:rsidR="00784A32" w:rsidRPr="000670FE" w:rsidRDefault="00784A32" w:rsidP="00354887">
            <w:pPr>
              <w:pStyle w:val="TAL"/>
            </w:pPr>
          </w:p>
        </w:tc>
        <w:tc>
          <w:tcPr>
            <w:tcW w:w="1134" w:type="dxa"/>
            <w:vAlign w:val="bottom"/>
          </w:tcPr>
          <w:p w14:paraId="7B2C5EBE" w14:textId="77777777" w:rsidR="00784A32" w:rsidRPr="000670FE" w:rsidRDefault="00784A32" w:rsidP="00354887">
            <w:pPr>
              <w:pStyle w:val="TAL"/>
            </w:pPr>
          </w:p>
        </w:tc>
      </w:tr>
      <w:tr w:rsidR="00784A32" w:rsidRPr="000670FE" w14:paraId="3F49C7C6" w14:textId="77777777" w:rsidTr="00354887">
        <w:tc>
          <w:tcPr>
            <w:tcW w:w="2835" w:type="dxa"/>
            <w:vAlign w:val="center"/>
          </w:tcPr>
          <w:p w14:paraId="39CE4C07" w14:textId="77777777" w:rsidR="00784A32" w:rsidRPr="000670FE" w:rsidRDefault="00784A32" w:rsidP="00354887">
            <w:pPr>
              <w:pStyle w:val="TAL"/>
            </w:pPr>
            <w:r w:rsidRPr="000670FE">
              <w:t xml:space="preserve">    status</w:t>
            </w:r>
          </w:p>
        </w:tc>
        <w:tc>
          <w:tcPr>
            <w:tcW w:w="2126" w:type="dxa"/>
          </w:tcPr>
          <w:p w14:paraId="3A47689B" w14:textId="77777777" w:rsidR="00784A32" w:rsidRPr="000670FE" w:rsidRDefault="00784A32" w:rsidP="00354887">
            <w:pPr>
              <w:pStyle w:val="TAL"/>
            </w:pPr>
          </w:p>
        </w:tc>
        <w:tc>
          <w:tcPr>
            <w:tcW w:w="2126" w:type="dxa"/>
          </w:tcPr>
          <w:p w14:paraId="6084E7C3" w14:textId="77777777" w:rsidR="00784A32" w:rsidRPr="000670FE" w:rsidRDefault="00784A32" w:rsidP="00354887">
            <w:pPr>
              <w:pStyle w:val="TAL"/>
            </w:pPr>
          </w:p>
        </w:tc>
        <w:tc>
          <w:tcPr>
            <w:tcW w:w="1418" w:type="dxa"/>
          </w:tcPr>
          <w:p w14:paraId="65BBFB6E" w14:textId="77777777" w:rsidR="00784A32" w:rsidRPr="000670FE" w:rsidRDefault="00784A32" w:rsidP="00354887">
            <w:pPr>
              <w:pStyle w:val="TAL"/>
            </w:pPr>
          </w:p>
        </w:tc>
        <w:tc>
          <w:tcPr>
            <w:tcW w:w="1134" w:type="dxa"/>
            <w:vAlign w:val="bottom"/>
          </w:tcPr>
          <w:p w14:paraId="77A991C2" w14:textId="77777777" w:rsidR="00784A32" w:rsidRPr="000670FE" w:rsidRDefault="00784A32" w:rsidP="00354887">
            <w:pPr>
              <w:pStyle w:val="TAL"/>
            </w:pPr>
          </w:p>
        </w:tc>
      </w:tr>
      <w:tr w:rsidR="00784A32" w:rsidRPr="000670FE" w14:paraId="385173D4" w14:textId="77777777" w:rsidTr="00354887">
        <w:tc>
          <w:tcPr>
            <w:tcW w:w="2835" w:type="dxa"/>
            <w:vAlign w:val="center"/>
          </w:tcPr>
          <w:p w14:paraId="0C81B9FE" w14:textId="77777777" w:rsidR="00784A32" w:rsidRPr="000670FE" w:rsidRDefault="00784A32" w:rsidP="00354887">
            <w:pPr>
              <w:pStyle w:val="TAL"/>
            </w:pPr>
            <w:r w:rsidRPr="000670FE">
              <w:t xml:space="preserve">      affiliation</w:t>
            </w:r>
          </w:p>
        </w:tc>
        <w:tc>
          <w:tcPr>
            <w:tcW w:w="2126" w:type="dxa"/>
          </w:tcPr>
          <w:p w14:paraId="67C90E8D" w14:textId="77777777" w:rsidR="00784A32" w:rsidRPr="000670FE" w:rsidRDefault="00784A32" w:rsidP="00354887">
            <w:pPr>
              <w:pStyle w:val="TAL"/>
            </w:pPr>
          </w:p>
        </w:tc>
        <w:tc>
          <w:tcPr>
            <w:tcW w:w="2126" w:type="dxa"/>
          </w:tcPr>
          <w:p w14:paraId="274029CA" w14:textId="77777777" w:rsidR="00784A32" w:rsidRPr="000670FE" w:rsidRDefault="00784A32" w:rsidP="00354887">
            <w:pPr>
              <w:pStyle w:val="TAL"/>
            </w:pPr>
          </w:p>
        </w:tc>
        <w:tc>
          <w:tcPr>
            <w:tcW w:w="1418" w:type="dxa"/>
          </w:tcPr>
          <w:p w14:paraId="638FF9CE" w14:textId="77777777" w:rsidR="00784A32" w:rsidRPr="000670FE" w:rsidRDefault="00784A32" w:rsidP="00354887">
            <w:pPr>
              <w:pStyle w:val="TAL"/>
            </w:pPr>
          </w:p>
        </w:tc>
        <w:tc>
          <w:tcPr>
            <w:tcW w:w="1134" w:type="dxa"/>
            <w:vAlign w:val="bottom"/>
          </w:tcPr>
          <w:p w14:paraId="256F425B" w14:textId="77777777" w:rsidR="00784A32" w:rsidRPr="000670FE" w:rsidRDefault="00784A32" w:rsidP="00354887">
            <w:pPr>
              <w:pStyle w:val="TAL"/>
            </w:pPr>
          </w:p>
        </w:tc>
      </w:tr>
      <w:tr w:rsidR="00784A32" w:rsidRPr="000670FE" w14:paraId="338DBE60" w14:textId="77777777" w:rsidTr="00354887">
        <w:tc>
          <w:tcPr>
            <w:tcW w:w="2835" w:type="dxa"/>
            <w:vAlign w:val="center"/>
          </w:tcPr>
          <w:p w14:paraId="27D54C88" w14:textId="77777777" w:rsidR="00784A32" w:rsidRPr="000670FE" w:rsidRDefault="00784A32" w:rsidP="00354887">
            <w:pPr>
              <w:pStyle w:val="TAL"/>
            </w:pPr>
            <w:r w:rsidRPr="000670FE">
              <w:t xml:space="preserve">        group</w:t>
            </w:r>
          </w:p>
        </w:tc>
        <w:tc>
          <w:tcPr>
            <w:tcW w:w="2126" w:type="dxa"/>
          </w:tcPr>
          <w:p w14:paraId="3CE5BFF1" w14:textId="77777777" w:rsidR="00784A32" w:rsidRPr="000670FE" w:rsidRDefault="00784A32" w:rsidP="00354887">
            <w:pPr>
              <w:pStyle w:val="TAL"/>
            </w:pPr>
            <w:r w:rsidRPr="000670FE">
              <w:t>px_MCVideo_Group_D_ID</w:t>
            </w:r>
          </w:p>
        </w:tc>
        <w:tc>
          <w:tcPr>
            <w:tcW w:w="2126" w:type="dxa"/>
          </w:tcPr>
          <w:p w14:paraId="550165C7" w14:textId="77777777" w:rsidR="00784A32" w:rsidRPr="000670FE" w:rsidRDefault="00784A32" w:rsidP="00354887">
            <w:pPr>
              <w:pStyle w:val="TAL"/>
            </w:pPr>
          </w:p>
        </w:tc>
        <w:tc>
          <w:tcPr>
            <w:tcW w:w="1418" w:type="dxa"/>
          </w:tcPr>
          <w:p w14:paraId="31AA6C58" w14:textId="77777777" w:rsidR="00784A32" w:rsidRPr="000670FE" w:rsidRDefault="00784A32" w:rsidP="00354887">
            <w:pPr>
              <w:pStyle w:val="TAL"/>
            </w:pPr>
          </w:p>
        </w:tc>
        <w:tc>
          <w:tcPr>
            <w:tcW w:w="1134" w:type="dxa"/>
            <w:vAlign w:val="bottom"/>
          </w:tcPr>
          <w:p w14:paraId="720B38C4" w14:textId="77777777" w:rsidR="00784A32" w:rsidRPr="000670FE" w:rsidRDefault="00784A32" w:rsidP="00354887">
            <w:pPr>
              <w:pStyle w:val="TAL"/>
            </w:pPr>
          </w:p>
        </w:tc>
      </w:tr>
      <w:tr w:rsidR="00784A32" w:rsidRPr="000670FE" w14:paraId="39403FC4" w14:textId="77777777" w:rsidTr="00354887">
        <w:tc>
          <w:tcPr>
            <w:tcW w:w="2835" w:type="dxa"/>
            <w:vAlign w:val="center"/>
          </w:tcPr>
          <w:p w14:paraId="5FCD366D" w14:textId="77777777" w:rsidR="00784A32" w:rsidRPr="000670FE" w:rsidRDefault="00784A32" w:rsidP="00354887">
            <w:pPr>
              <w:pStyle w:val="TAL"/>
            </w:pPr>
            <w:r w:rsidRPr="000670FE">
              <w:t xml:space="preserve">        status</w:t>
            </w:r>
          </w:p>
        </w:tc>
        <w:tc>
          <w:tcPr>
            <w:tcW w:w="2126" w:type="dxa"/>
          </w:tcPr>
          <w:p w14:paraId="5EADCD5C" w14:textId="77777777" w:rsidR="00784A32" w:rsidRPr="000670FE" w:rsidRDefault="00784A32" w:rsidP="00354887">
            <w:pPr>
              <w:pStyle w:val="TAL"/>
            </w:pPr>
          </w:p>
        </w:tc>
        <w:tc>
          <w:tcPr>
            <w:tcW w:w="2126" w:type="dxa"/>
          </w:tcPr>
          <w:p w14:paraId="4CAC337D" w14:textId="77777777" w:rsidR="00784A32" w:rsidRPr="000670FE" w:rsidRDefault="00784A32" w:rsidP="00354887">
            <w:pPr>
              <w:pStyle w:val="TAL"/>
            </w:pPr>
          </w:p>
        </w:tc>
        <w:tc>
          <w:tcPr>
            <w:tcW w:w="1418" w:type="dxa"/>
          </w:tcPr>
          <w:p w14:paraId="05401FED" w14:textId="77777777" w:rsidR="00784A32" w:rsidRPr="000670FE" w:rsidRDefault="00784A32" w:rsidP="00354887">
            <w:pPr>
              <w:pStyle w:val="TAL"/>
            </w:pPr>
          </w:p>
        </w:tc>
        <w:tc>
          <w:tcPr>
            <w:tcW w:w="1134" w:type="dxa"/>
            <w:vAlign w:val="bottom"/>
          </w:tcPr>
          <w:p w14:paraId="08156E97" w14:textId="77777777" w:rsidR="00784A32" w:rsidRPr="000670FE" w:rsidRDefault="00784A32" w:rsidP="00354887">
            <w:pPr>
              <w:pStyle w:val="TAL"/>
            </w:pPr>
          </w:p>
        </w:tc>
      </w:tr>
      <w:tr w:rsidR="00784A32" w:rsidRPr="000670FE" w14:paraId="0F3A84C6" w14:textId="77777777" w:rsidTr="00354887">
        <w:tc>
          <w:tcPr>
            <w:tcW w:w="2835" w:type="dxa"/>
            <w:vAlign w:val="center"/>
          </w:tcPr>
          <w:p w14:paraId="70DB22C8" w14:textId="77777777" w:rsidR="00784A32" w:rsidRPr="000670FE" w:rsidRDefault="00784A32" w:rsidP="00354887">
            <w:pPr>
              <w:pStyle w:val="TAL"/>
            </w:pPr>
            <w:r w:rsidRPr="000670FE">
              <w:t xml:space="preserve">          affiliating</w:t>
            </w:r>
          </w:p>
        </w:tc>
        <w:tc>
          <w:tcPr>
            <w:tcW w:w="2126" w:type="dxa"/>
          </w:tcPr>
          <w:p w14:paraId="21D25808" w14:textId="77777777" w:rsidR="00784A32" w:rsidRPr="000670FE" w:rsidRDefault="00784A32" w:rsidP="00354887">
            <w:pPr>
              <w:pStyle w:val="TAL"/>
            </w:pPr>
            <w:r w:rsidRPr="000670FE">
              <w:t>not present</w:t>
            </w:r>
          </w:p>
        </w:tc>
        <w:tc>
          <w:tcPr>
            <w:tcW w:w="2126" w:type="dxa"/>
          </w:tcPr>
          <w:p w14:paraId="1D87EAAC" w14:textId="77777777" w:rsidR="00784A32" w:rsidRPr="000670FE" w:rsidRDefault="00784A32" w:rsidP="00354887">
            <w:pPr>
              <w:pStyle w:val="TAL"/>
            </w:pPr>
          </w:p>
        </w:tc>
        <w:tc>
          <w:tcPr>
            <w:tcW w:w="1418" w:type="dxa"/>
          </w:tcPr>
          <w:p w14:paraId="02429211" w14:textId="77777777" w:rsidR="00784A32" w:rsidRPr="000670FE" w:rsidRDefault="00784A32" w:rsidP="00354887">
            <w:pPr>
              <w:pStyle w:val="TAL"/>
            </w:pPr>
          </w:p>
        </w:tc>
        <w:tc>
          <w:tcPr>
            <w:tcW w:w="1134" w:type="dxa"/>
            <w:vAlign w:val="bottom"/>
          </w:tcPr>
          <w:p w14:paraId="4EEA57E3" w14:textId="77777777" w:rsidR="00784A32" w:rsidRPr="000670FE" w:rsidRDefault="00784A32" w:rsidP="00354887">
            <w:pPr>
              <w:pStyle w:val="TAL"/>
            </w:pPr>
          </w:p>
        </w:tc>
      </w:tr>
      <w:tr w:rsidR="00784A32" w:rsidRPr="000670FE" w14:paraId="3AA754C6" w14:textId="77777777" w:rsidTr="00354887">
        <w:tc>
          <w:tcPr>
            <w:tcW w:w="2835" w:type="dxa"/>
            <w:vAlign w:val="center"/>
          </w:tcPr>
          <w:p w14:paraId="53045A39" w14:textId="77777777" w:rsidR="00784A32" w:rsidRPr="000670FE" w:rsidRDefault="00784A32" w:rsidP="00354887">
            <w:pPr>
              <w:pStyle w:val="TAL"/>
            </w:pPr>
            <w:r w:rsidRPr="000670FE">
              <w:t xml:space="preserve">          disaffiliating</w:t>
            </w:r>
          </w:p>
        </w:tc>
        <w:tc>
          <w:tcPr>
            <w:tcW w:w="2126" w:type="dxa"/>
          </w:tcPr>
          <w:p w14:paraId="690622AF" w14:textId="77777777" w:rsidR="00784A32" w:rsidRPr="000670FE" w:rsidRDefault="00784A32" w:rsidP="00354887">
            <w:pPr>
              <w:pStyle w:val="TAL"/>
            </w:pPr>
          </w:p>
        </w:tc>
        <w:tc>
          <w:tcPr>
            <w:tcW w:w="2126" w:type="dxa"/>
            <w:tcBorders>
              <w:bottom w:val="single" w:sz="4" w:space="0" w:color="auto"/>
            </w:tcBorders>
          </w:tcPr>
          <w:p w14:paraId="2B6D7595" w14:textId="77777777" w:rsidR="00784A32" w:rsidRPr="000670FE" w:rsidRDefault="00784A32" w:rsidP="00354887">
            <w:pPr>
              <w:pStyle w:val="TAL"/>
            </w:pPr>
          </w:p>
        </w:tc>
        <w:tc>
          <w:tcPr>
            <w:tcW w:w="1418" w:type="dxa"/>
          </w:tcPr>
          <w:p w14:paraId="21449F16" w14:textId="77777777" w:rsidR="00784A32" w:rsidRPr="000670FE" w:rsidRDefault="00784A32" w:rsidP="00354887">
            <w:pPr>
              <w:pStyle w:val="TAL"/>
            </w:pPr>
          </w:p>
        </w:tc>
        <w:tc>
          <w:tcPr>
            <w:tcW w:w="1134" w:type="dxa"/>
            <w:vAlign w:val="bottom"/>
          </w:tcPr>
          <w:p w14:paraId="6097CD2E" w14:textId="77777777" w:rsidR="00784A32" w:rsidRPr="000670FE" w:rsidRDefault="00784A32" w:rsidP="00354887">
            <w:pPr>
              <w:pStyle w:val="TAL"/>
            </w:pPr>
          </w:p>
        </w:tc>
      </w:tr>
    </w:tbl>
    <w:p w14:paraId="406BFB75" w14:textId="77777777" w:rsidR="00784A32" w:rsidRPr="000670FE" w:rsidRDefault="00784A32" w:rsidP="00784A32">
      <w:pPr>
        <w:rPr>
          <w:lang w:eastAsia="ja-JP"/>
        </w:rPr>
      </w:pPr>
    </w:p>
    <w:p w14:paraId="099A94F1" w14:textId="77777777" w:rsidR="00784A32" w:rsidRPr="000670FE" w:rsidRDefault="00784A32" w:rsidP="00784A32">
      <w:pPr>
        <w:pStyle w:val="TH"/>
      </w:pPr>
      <w:r w:rsidRPr="000670FE">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35A7DB8" w14:textId="77777777" w:rsidTr="00354887">
        <w:tc>
          <w:tcPr>
            <w:tcW w:w="9639" w:type="dxa"/>
            <w:gridSpan w:val="5"/>
          </w:tcPr>
          <w:p w14:paraId="0A50A870" w14:textId="77777777" w:rsidR="00784A32" w:rsidRPr="000670FE" w:rsidRDefault="00784A32" w:rsidP="00354887">
            <w:pPr>
              <w:pStyle w:val="TAL"/>
            </w:pPr>
            <w:r w:rsidRPr="000670FE">
              <w:t>Derivation Path: TS 36.579-1 [2], Table 5.5.2.8-1, condition MCVIDEO</w:t>
            </w:r>
          </w:p>
        </w:tc>
      </w:tr>
      <w:tr w:rsidR="00784A32" w:rsidRPr="000670FE" w14:paraId="007536B8" w14:textId="77777777" w:rsidTr="00354887">
        <w:tc>
          <w:tcPr>
            <w:tcW w:w="2835" w:type="dxa"/>
          </w:tcPr>
          <w:p w14:paraId="5195DC0D" w14:textId="77777777" w:rsidR="00784A32" w:rsidRPr="000670FE" w:rsidRDefault="00784A32" w:rsidP="00354887">
            <w:pPr>
              <w:pStyle w:val="TAH"/>
            </w:pPr>
            <w:r w:rsidRPr="000670FE">
              <w:t>Information Element</w:t>
            </w:r>
          </w:p>
        </w:tc>
        <w:tc>
          <w:tcPr>
            <w:tcW w:w="2126" w:type="dxa"/>
          </w:tcPr>
          <w:p w14:paraId="7D27C140" w14:textId="77777777" w:rsidR="00784A32" w:rsidRPr="000670FE" w:rsidRDefault="00784A32" w:rsidP="00354887">
            <w:pPr>
              <w:pStyle w:val="TAH"/>
            </w:pPr>
            <w:r w:rsidRPr="000670FE">
              <w:t>Value/remark</w:t>
            </w:r>
          </w:p>
        </w:tc>
        <w:tc>
          <w:tcPr>
            <w:tcW w:w="2126" w:type="dxa"/>
            <w:tcBorders>
              <w:bottom w:val="single" w:sz="4" w:space="0" w:color="auto"/>
            </w:tcBorders>
          </w:tcPr>
          <w:p w14:paraId="792DAEFB" w14:textId="77777777" w:rsidR="00784A32" w:rsidRPr="000670FE" w:rsidRDefault="00784A32" w:rsidP="00354887">
            <w:pPr>
              <w:pStyle w:val="TAH"/>
            </w:pPr>
            <w:r w:rsidRPr="000670FE">
              <w:t>Comment</w:t>
            </w:r>
          </w:p>
        </w:tc>
        <w:tc>
          <w:tcPr>
            <w:tcW w:w="1418" w:type="dxa"/>
          </w:tcPr>
          <w:p w14:paraId="689EC167" w14:textId="77777777" w:rsidR="00784A32" w:rsidRPr="000670FE" w:rsidRDefault="00784A32" w:rsidP="00354887">
            <w:pPr>
              <w:pStyle w:val="TAH"/>
            </w:pPr>
            <w:r w:rsidRPr="000670FE">
              <w:t>Reference</w:t>
            </w:r>
          </w:p>
        </w:tc>
        <w:tc>
          <w:tcPr>
            <w:tcW w:w="1134" w:type="dxa"/>
          </w:tcPr>
          <w:p w14:paraId="2D6E6DC0" w14:textId="77777777" w:rsidR="00784A32" w:rsidRPr="000670FE" w:rsidRDefault="00784A32" w:rsidP="00354887">
            <w:pPr>
              <w:pStyle w:val="TAH"/>
            </w:pPr>
            <w:r w:rsidRPr="000670FE">
              <w:t>Condition</w:t>
            </w:r>
          </w:p>
        </w:tc>
      </w:tr>
      <w:tr w:rsidR="00784A32" w:rsidRPr="000670FE" w14:paraId="64ED2251" w14:textId="77777777" w:rsidTr="00354887">
        <w:tc>
          <w:tcPr>
            <w:tcW w:w="2835" w:type="dxa"/>
            <w:tcBorders>
              <w:top w:val="single" w:sz="4" w:space="0" w:color="auto"/>
              <w:left w:val="single" w:sz="4" w:space="0" w:color="auto"/>
              <w:bottom w:val="single" w:sz="4" w:space="0" w:color="auto"/>
              <w:right w:val="single" w:sz="4" w:space="0" w:color="auto"/>
            </w:tcBorders>
          </w:tcPr>
          <w:p w14:paraId="2BC0EDC3"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236E1F2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2AE84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C3076E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A4E3251" w14:textId="77777777" w:rsidR="00784A32" w:rsidRPr="000670FE" w:rsidRDefault="00784A32" w:rsidP="00354887">
            <w:pPr>
              <w:pStyle w:val="TAL"/>
            </w:pPr>
          </w:p>
        </w:tc>
      </w:tr>
      <w:tr w:rsidR="00784A32" w:rsidRPr="000670FE" w14:paraId="1529E3E6" w14:textId="77777777" w:rsidTr="00354887">
        <w:tc>
          <w:tcPr>
            <w:tcW w:w="2835" w:type="dxa"/>
            <w:tcBorders>
              <w:top w:val="single" w:sz="4" w:space="0" w:color="auto"/>
              <w:left w:val="single" w:sz="4" w:space="0" w:color="auto"/>
              <w:bottom w:val="single" w:sz="4" w:space="0" w:color="auto"/>
              <w:right w:val="single" w:sz="4" w:space="0" w:color="auto"/>
            </w:tcBorders>
          </w:tcPr>
          <w:p w14:paraId="784A75E8"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9A48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DB729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5C912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DE06906" w14:textId="77777777" w:rsidR="00784A32" w:rsidRPr="000670FE" w:rsidRDefault="00784A32" w:rsidP="00354887">
            <w:pPr>
              <w:pStyle w:val="TAL"/>
            </w:pPr>
          </w:p>
        </w:tc>
      </w:tr>
      <w:tr w:rsidR="00784A32" w:rsidRPr="000670FE" w14:paraId="46D13000" w14:textId="77777777" w:rsidTr="00354887">
        <w:tc>
          <w:tcPr>
            <w:tcW w:w="2835" w:type="dxa"/>
            <w:tcBorders>
              <w:top w:val="single" w:sz="4" w:space="0" w:color="auto"/>
              <w:left w:val="single" w:sz="4" w:space="0" w:color="auto"/>
              <w:bottom w:val="single" w:sz="4" w:space="0" w:color="auto"/>
              <w:right w:val="single" w:sz="4" w:space="0" w:color="auto"/>
            </w:tcBorders>
          </w:tcPr>
          <w:p w14:paraId="0318A46F"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6368DA7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90E9A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A60C33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2F3355" w14:textId="77777777" w:rsidR="00784A32" w:rsidRPr="000670FE" w:rsidRDefault="00784A32" w:rsidP="00354887">
            <w:pPr>
              <w:pStyle w:val="TAL"/>
            </w:pPr>
          </w:p>
        </w:tc>
      </w:tr>
      <w:tr w:rsidR="00784A32" w:rsidRPr="000670FE" w14:paraId="2729D7C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2B4E09"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5D878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256B8F"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3B9C30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034E3" w14:textId="77777777" w:rsidR="00784A32" w:rsidRPr="000670FE" w:rsidRDefault="00784A32" w:rsidP="00354887">
            <w:pPr>
              <w:pStyle w:val="TAL"/>
            </w:pPr>
          </w:p>
        </w:tc>
      </w:tr>
      <w:tr w:rsidR="00784A32" w:rsidRPr="000670FE" w14:paraId="145C540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B48F70B"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3A28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2FB51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4365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0A0D01A" w14:textId="77777777" w:rsidR="00784A32" w:rsidRPr="000670FE" w:rsidRDefault="00784A32" w:rsidP="00354887">
            <w:pPr>
              <w:pStyle w:val="TAL"/>
            </w:pPr>
          </w:p>
        </w:tc>
      </w:tr>
      <w:tr w:rsidR="00784A32" w:rsidRPr="000670FE" w14:paraId="50501F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50F8D0B"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0A2C14E"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6EDE8CCC"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CC688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D36ED8" w14:textId="77777777" w:rsidR="00784A32" w:rsidRPr="000670FE" w:rsidRDefault="00784A32" w:rsidP="00354887">
            <w:pPr>
              <w:pStyle w:val="TAL"/>
            </w:pPr>
          </w:p>
        </w:tc>
      </w:tr>
      <w:tr w:rsidR="00784A32" w:rsidRPr="000670FE" w14:paraId="5CC5802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E57734"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1AD0E4"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71CCB436"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52A5F59"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5598AA2E" w14:textId="77777777" w:rsidR="00784A32" w:rsidRPr="000670FE" w:rsidRDefault="00784A32" w:rsidP="00354887">
            <w:pPr>
              <w:pStyle w:val="TAL"/>
            </w:pPr>
          </w:p>
        </w:tc>
      </w:tr>
    </w:tbl>
    <w:p w14:paraId="1FD3138B" w14:textId="77777777" w:rsidR="00784A32" w:rsidRPr="000670FE" w:rsidRDefault="00784A32" w:rsidP="00784A32">
      <w:pPr>
        <w:rPr>
          <w:lang w:eastAsia="ja-JP"/>
        </w:rPr>
      </w:pPr>
    </w:p>
    <w:p w14:paraId="7FA18320" w14:textId="77777777" w:rsidR="00784A32" w:rsidRPr="000670FE" w:rsidRDefault="00784A32" w:rsidP="00784A32">
      <w:pPr>
        <w:pStyle w:val="TH"/>
      </w:pPr>
      <w:r w:rsidRPr="000670FE">
        <w:t>Table 5.3.3.3-37: PIDF in SIP NOTIFY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346C80B" w14:textId="77777777" w:rsidTr="00354887">
        <w:tc>
          <w:tcPr>
            <w:tcW w:w="9639" w:type="dxa"/>
            <w:gridSpan w:val="5"/>
          </w:tcPr>
          <w:p w14:paraId="72305556" w14:textId="77777777" w:rsidR="00784A32" w:rsidRPr="000670FE" w:rsidRDefault="00784A32" w:rsidP="00354887">
            <w:pPr>
              <w:pStyle w:val="TAL"/>
            </w:pPr>
            <w:r w:rsidRPr="000670FE">
              <w:t>Derivation Path: TS 36.579-1 [2], Table 5.5.3.5-3</w:t>
            </w:r>
          </w:p>
        </w:tc>
      </w:tr>
      <w:tr w:rsidR="00784A32" w:rsidRPr="000670FE" w14:paraId="00DD21B4" w14:textId="77777777" w:rsidTr="00354887">
        <w:tc>
          <w:tcPr>
            <w:tcW w:w="2835" w:type="dxa"/>
          </w:tcPr>
          <w:p w14:paraId="0D7514F5" w14:textId="77777777" w:rsidR="00784A32" w:rsidRPr="000670FE" w:rsidRDefault="00784A32" w:rsidP="00354887">
            <w:pPr>
              <w:pStyle w:val="TAH"/>
            </w:pPr>
            <w:r w:rsidRPr="000670FE">
              <w:t>Information Element</w:t>
            </w:r>
          </w:p>
        </w:tc>
        <w:tc>
          <w:tcPr>
            <w:tcW w:w="2126" w:type="dxa"/>
          </w:tcPr>
          <w:p w14:paraId="5FB1AF01" w14:textId="77777777" w:rsidR="00784A32" w:rsidRPr="000670FE" w:rsidRDefault="00784A32" w:rsidP="00354887">
            <w:pPr>
              <w:pStyle w:val="TAH"/>
            </w:pPr>
            <w:r w:rsidRPr="000670FE">
              <w:t>Value/remark</w:t>
            </w:r>
          </w:p>
        </w:tc>
        <w:tc>
          <w:tcPr>
            <w:tcW w:w="2126" w:type="dxa"/>
          </w:tcPr>
          <w:p w14:paraId="3E939573" w14:textId="77777777" w:rsidR="00784A32" w:rsidRPr="000670FE" w:rsidRDefault="00784A32" w:rsidP="00354887">
            <w:pPr>
              <w:pStyle w:val="TAH"/>
            </w:pPr>
            <w:r w:rsidRPr="000670FE">
              <w:t>Comment</w:t>
            </w:r>
          </w:p>
        </w:tc>
        <w:tc>
          <w:tcPr>
            <w:tcW w:w="1418" w:type="dxa"/>
          </w:tcPr>
          <w:p w14:paraId="3ED93FAF" w14:textId="77777777" w:rsidR="00784A32" w:rsidRPr="000670FE" w:rsidRDefault="00784A32" w:rsidP="00354887">
            <w:pPr>
              <w:pStyle w:val="TAH"/>
            </w:pPr>
            <w:r w:rsidRPr="000670FE">
              <w:t>Reference</w:t>
            </w:r>
          </w:p>
        </w:tc>
        <w:tc>
          <w:tcPr>
            <w:tcW w:w="1134" w:type="dxa"/>
          </w:tcPr>
          <w:p w14:paraId="2F6CED6C" w14:textId="77777777" w:rsidR="00784A32" w:rsidRPr="000670FE" w:rsidRDefault="00784A32" w:rsidP="00354887">
            <w:pPr>
              <w:pStyle w:val="TAH"/>
            </w:pPr>
            <w:r w:rsidRPr="000670FE">
              <w:t>Condition</w:t>
            </w:r>
          </w:p>
        </w:tc>
      </w:tr>
      <w:tr w:rsidR="00784A32" w:rsidRPr="000670FE" w14:paraId="562DFA5A" w14:textId="77777777" w:rsidTr="00354887">
        <w:tc>
          <w:tcPr>
            <w:tcW w:w="2835" w:type="dxa"/>
            <w:vAlign w:val="center"/>
          </w:tcPr>
          <w:p w14:paraId="3E62A539" w14:textId="77777777" w:rsidR="00784A32" w:rsidRPr="000670FE" w:rsidRDefault="00784A32" w:rsidP="00354887">
            <w:pPr>
              <w:pStyle w:val="TAL"/>
            </w:pPr>
            <w:r w:rsidRPr="000670FE">
              <w:t>presence entity</w:t>
            </w:r>
          </w:p>
        </w:tc>
        <w:tc>
          <w:tcPr>
            <w:tcW w:w="2126" w:type="dxa"/>
          </w:tcPr>
          <w:p w14:paraId="69694356" w14:textId="77777777" w:rsidR="00784A32" w:rsidRPr="000670FE" w:rsidRDefault="00784A32" w:rsidP="00354887">
            <w:pPr>
              <w:pStyle w:val="TAL"/>
            </w:pPr>
          </w:p>
        </w:tc>
        <w:tc>
          <w:tcPr>
            <w:tcW w:w="2126" w:type="dxa"/>
            <w:tcBorders>
              <w:bottom w:val="single" w:sz="4" w:space="0" w:color="auto"/>
            </w:tcBorders>
          </w:tcPr>
          <w:p w14:paraId="0649386D" w14:textId="77777777" w:rsidR="00784A32" w:rsidRPr="000670FE" w:rsidRDefault="00784A32" w:rsidP="00354887">
            <w:pPr>
              <w:pStyle w:val="TAL"/>
            </w:pPr>
          </w:p>
        </w:tc>
        <w:tc>
          <w:tcPr>
            <w:tcW w:w="1418" w:type="dxa"/>
          </w:tcPr>
          <w:p w14:paraId="42065C94" w14:textId="77777777" w:rsidR="00784A32" w:rsidRPr="000670FE" w:rsidRDefault="00784A32" w:rsidP="00354887">
            <w:pPr>
              <w:pStyle w:val="TAL"/>
            </w:pPr>
          </w:p>
        </w:tc>
        <w:tc>
          <w:tcPr>
            <w:tcW w:w="1134" w:type="dxa"/>
            <w:vAlign w:val="bottom"/>
          </w:tcPr>
          <w:p w14:paraId="091A6F56" w14:textId="77777777" w:rsidR="00784A32" w:rsidRPr="000670FE" w:rsidRDefault="00784A32" w:rsidP="00354887">
            <w:pPr>
              <w:pStyle w:val="TAL"/>
            </w:pPr>
          </w:p>
        </w:tc>
      </w:tr>
      <w:tr w:rsidR="00784A32" w:rsidRPr="000670FE" w14:paraId="0957E848" w14:textId="77777777" w:rsidTr="00354887">
        <w:tc>
          <w:tcPr>
            <w:tcW w:w="2835" w:type="dxa"/>
            <w:vAlign w:val="center"/>
          </w:tcPr>
          <w:p w14:paraId="3CEA2CCE" w14:textId="77777777" w:rsidR="00784A32" w:rsidRPr="000670FE" w:rsidRDefault="00784A32" w:rsidP="00354887">
            <w:pPr>
              <w:pStyle w:val="TAL"/>
            </w:pPr>
            <w:r w:rsidRPr="000670FE">
              <w:t xml:space="preserve">  tuple id</w:t>
            </w:r>
          </w:p>
        </w:tc>
        <w:tc>
          <w:tcPr>
            <w:tcW w:w="2126" w:type="dxa"/>
          </w:tcPr>
          <w:p w14:paraId="7EC5BA11" w14:textId="77777777" w:rsidR="00784A32" w:rsidRPr="000670FE" w:rsidRDefault="00784A32" w:rsidP="00354887">
            <w:pPr>
              <w:pStyle w:val="TAL"/>
            </w:pPr>
          </w:p>
        </w:tc>
        <w:tc>
          <w:tcPr>
            <w:tcW w:w="2126" w:type="dxa"/>
            <w:tcBorders>
              <w:bottom w:val="single" w:sz="4" w:space="0" w:color="auto"/>
            </w:tcBorders>
          </w:tcPr>
          <w:p w14:paraId="02801936" w14:textId="77777777" w:rsidR="00784A32" w:rsidRPr="000670FE" w:rsidRDefault="00784A32" w:rsidP="00354887">
            <w:pPr>
              <w:pStyle w:val="TAL"/>
            </w:pPr>
          </w:p>
        </w:tc>
        <w:tc>
          <w:tcPr>
            <w:tcW w:w="1418" w:type="dxa"/>
          </w:tcPr>
          <w:p w14:paraId="0753E9FD" w14:textId="77777777" w:rsidR="00784A32" w:rsidRPr="000670FE" w:rsidRDefault="00784A32" w:rsidP="00354887">
            <w:pPr>
              <w:pStyle w:val="TAL"/>
            </w:pPr>
          </w:p>
        </w:tc>
        <w:tc>
          <w:tcPr>
            <w:tcW w:w="1134" w:type="dxa"/>
            <w:vAlign w:val="bottom"/>
          </w:tcPr>
          <w:p w14:paraId="39443953" w14:textId="77777777" w:rsidR="00784A32" w:rsidRPr="000670FE" w:rsidRDefault="00784A32" w:rsidP="00354887">
            <w:pPr>
              <w:pStyle w:val="TAL"/>
            </w:pPr>
          </w:p>
        </w:tc>
      </w:tr>
      <w:tr w:rsidR="00784A32" w:rsidRPr="000670FE" w14:paraId="7E76EF23" w14:textId="77777777" w:rsidTr="00354887">
        <w:tc>
          <w:tcPr>
            <w:tcW w:w="2835" w:type="dxa"/>
            <w:vAlign w:val="center"/>
          </w:tcPr>
          <w:p w14:paraId="0C76D31F" w14:textId="77777777" w:rsidR="00784A32" w:rsidRPr="000670FE" w:rsidRDefault="00784A32" w:rsidP="00354887">
            <w:pPr>
              <w:pStyle w:val="TAL"/>
            </w:pPr>
            <w:r w:rsidRPr="000670FE">
              <w:t xml:space="preserve">    status</w:t>
            </w:r>
          </w:p>
        </w:tc>
        <w:tc>
          <w:tcPr>
            <w:tcW w:w="2126" w:type="dxa"/>
          </w:tcPr>
          <w:p w14:paraId="458E123F" w14:textId="77777777" w:rsidR="00784A32" w:rsidRPr="000670FE" w:rsidRDefault="00784A32" w:rsidP="00354887">
            <w:pPr>
              <w:pStyle w:val="TAL"/>
            </w:pPr>
          </w:p>
        </w:tc>
        <w:tc>
          <w:tcPr>
            <w:tcW w:w="2126" w:type="dxa"/>
          </w:tcPr>
          <w:p w14:paraId="765EC763" w14:textId="77777777" w:rsidR="00784A32" w:rsidRPr="000670FE" w:rsidRDefault="00784A32" w:rsidP="00354887">
            <w:pPr>
              <w:pStyle w:val="TAL"/>
            </w:pPr>
          </w:p>
        </w:tc>
        <w:tc>
          <w:tcPr>
            <w:tcW w:w="1418" w:type="dxa"/>
          </w:tcPr>
          <w:p w14:paraId="2D140C43" w14:textId="77777777" w:rsidR="00784A32" w:rsidRPr="000670FE" w:rsidRDefault="00784A32" w:rsidP="00354887">
            <w:pPr>
              <w:pStyle w:val="TAL"/>
            </w:pPr>
          </w:p>
        </w:tc>
        <w:tc>
          <w:tcPr>
            <w:tcW w:w="1134" w:type="dxa"/>
            <w:vAlign w:val="bottom"/>
          </w:tcPr>
          <w:p w14:paraId="7527445F" w14:textId="77777777" w:rsidR="00784A32" w:rsidRPr="000670FE" w:rsidRDefault="00784A32" w:rsidP="00354887">
            <w:pPr>
              <w:pStyle w:val="TAL"/>
            </w:pPr>
          </w:p>
        </w:tc>
      </w:tr>
      <w:tr w:rsidR="00784A32" w:rsidRPr="000670FE" w14:paraId="0AD1D40F" w14:textId="77777777" w:rsidTr="00354887">
        <w:tc>
          <w:tcPr>
            <w:tcW w:w="2835" w:type="dxa"/>
            <w:vAlign w:val="center"/>
          </w:tcPr>
          <w:p w14:paraId="33C11105" w14:textId="77777777" w:rsidR="00784A32" w:rsidRPr="000670FE" w:rsidRDefault="00784A32" w:rsidP="00354887">
            <w:pPr>
              <w:pStyle w:val="TAL"/>
            </w:pPr>
            <w:r w:rsidRPr="000670FE">
              <w:t xml:space="preserve">      affiliation</w:t>
            </w:r>
          </w:p>
        </w:tc>
        <w:tc>
          <w:tcPr>
            <w:tcW w:w="2126" w:type="dxa"/>
          </w:tcPr>
          <w:p w14:paraId="10B6B7AC" w14:textId="77777777" w:rsidR="00784A32" w:rsidRPr="000670FE" w:rsidRDefault="00784A32" w:rsidP="00354887">
            <w:pPr>
              <w:pStyle w:val="TAL"/>
            </w:pPr>
          </w:p>
        </w:tc>
        <w:tc>
          <w:tcPr>
            <w:tcW w:w="2126" w:type="dxa"/>
          </w:tcPr>
          <w:p w14:paraId="4CB10691" w14:textId="77777777" w:rsidR="00784A32" w:rsidRPr="000670FE" w:rsidRDefault="00784A32" w:rsidP="00354887">
            <w:pPr>
              <w:pStyle w:val="TAL"/>
            </w:pPr>
          </w:p>
        </w:tc>
        <w:tc>
          <w:tcPr>
            <w:tcW w:w="1418" w:type="dxa"/>
          </w:tcPr>
          <w:p w14:paraId="3E55D4A6" w14:textId="77777777" w:rsidR="00784A32" w:rsidRPr="000670FE" w:rsidRDefault="00784A32" w:rsidP="00354887">
            <w:pPr>
              <w:pStyle w:val="TAL"/>
            </w:pPr>
          </w:p>
        </w:tc>
        <w:tc>
          <w:tcPr>
            <w:tcW w:w="1134" w:type="dxa"/>
            <w:vAlign w:val="bottom"/>
          </w:tcPr>
          <w:p w14:paraId="7DCBB453" w14:textId="77777777" w:rsidR="00784A32" w:rsidRPr="000670FE" w:rsidRDefault="00784A32" w:rsidP="00354887">
            <w:pPr>
              <w:pStyle w:val="TAL"/>
            </w:pPr>
          </w:p>
        </w:tc>
      </w:tr>
      <w:tr w:rsidR="00784A32" w:rsidRPr="000670FE" w14:paraId="6A34F76B" w14:textId="77777777" w:rsidTr="00354887">
        <w:tc>
          <w:tcPr>
            <w:tcW w:w="2835" w:type="dxa"/>
            <w:vAlign w:val="center"/>
          </w:tcPr>
          <w:p w14:paraId="2EC0F953" w14:textId="77777777" w:rsidR="00784A32" w:rsidRPr="000670FE" w:rsidRDefault="00784A32" w:rsidP="00354887">
            <w:pPr>
              <w:pStyle w:val="TAL"/>
            </w:pPr>
            <w:r w:rsidRPr="000670FE">
              <w:t xml:space="preserve">        group</w:t>
            </w:r>
          </w:p>
        </w:tc>
        <w:tc>
          <w:tcPr>
            <w:tcW w:w="2126" w:type="dxa"/>
          </w:tcPr>
          <w:p w14:paraId="3C29AFA2" w14:textId="77777777" w:rsidR="00784A32" w:rsidRPr="000670FE" w:rsidRDefault="00784A32" w:rsidP="00354887">
            <w:pPr>
              <w:pStyle w:val="TAL"/>
            </w:pPr>
            <w:r w:rsidRPr="000670FE">
              <w:t>px_MCVideo_Group_D_ID</w:t>
            </w:r>
          </w:p>
        </w:tc>
        <w:tc>
          <w:tcPr>
            <w:tcW w:w="2126" w:type="dxa"/>
          </w:tcPr>
          <w:p w14:paraId="2643A275" w14:textId="77777777" w:rsidR="00784A32" w:rsidRPr="000670FE" w:rsidRDefault="00784A32" w:rsidP="00354887">
            <w:pPr>
              <w:pStyle w:val="TAL"/>
            </w:pPr>
          </w:p>
        </w:tc>
        <w:tc>
          <w:tcPr>
            <w:tcW w:w="1418" w:type="dxa"/>
          </w:tcPr>
          <w:p w14:paraId="0BBC3CB9" w14:textId="77777777" w:rsidR="00784A32" w:rsidRPr="000670FE" w:rsidRDefault="00784A32" w:rsidP="00354887">
            <w:pPr>
              <w:pStyle w:val="TAL"/>
            </w:pPr>
          </w:p>
        </w:tc>
        <w:tc>
          <w:tcPr>
            <w:tcW w:w="1134" w:type="dxa"/>
            <w:vAlign w:val="bottom"/>
          </w:tcPr>
          <w:p w14:paraId="4F722CFE" w14:textId="77777777" w:rsidR="00784A32" w:rsidRPr="000670FE" w:rsidRDefault="00784A32" w:rsidP="00354887">
            <w:pPr>
              <w:pStyle w:val="TAL"/>
            </w:pPr>
          </w:p>
        </w:tc>
      </w:tr>
      <w:tr w:rsidR="00784A32" w:rsidRPr="000670FE" w14:paraId="3EBF74C2" w14:textId="77777777" w:rsidTr="00354887">
        <w:tc>
          <w:tcPr>
            <w:tcW w:w="2835" w:type="dxa"/>
            <w:vAlign w:val="center"/>
          </w:tcPr>
          <w:p w14:paraId="0D04BA56" w14:textId="77777777" w:rsidR="00784A32" w:rsidRPr="000670FE" w:rsidRDefault="00784A32" w:rsidP="00354887">
            <w:pPr>
              <w:pStyle w:val="TAL"/>
            </w:pPr>
            <w:r w:rsidRPr="000670FE">
              <w:t xml:space="preserve">        status</w:t>
            </w:r>
          </w:p>
        </w:tc>
        <w:tc>
          <w:tcPr>
            <w:tcW w:w="2126" w:type="dxa"/>
          </w:tcPr>
          <w:p w14:paraId="096D2F64" w14:textId="77777777" w:rsidR="00784A32" w:rsidRPr="000670FE" w:rsidRDefault="00784A32" w:rsidP="00354887">
            <w:pPr>
              <w:pStyle w:val="TAL"/>
            </w:pPr>
          </w:p>
        </w:tc>
        <w:tc>
          <w:tcPr>
            <w:tcW w:w="2126" w:type="dxa"/>
          </w:tcPr>
          <w:p w14:paraId="3CBFC102" w14:textId="77777777" w:rsidR="00784A32" w:rsidRPr="000670FE" w:rsidRDefault="00784A32" w:rsidP="00354887">
            <w:pPr>
              <w:pStyle w:val="TAL"/>
            </w:pPr>
          </w:p>
        </w:tc>
        <w:tc>
          <w:tcPr>
            <w:tcW w:w="1418" w:type="dxa"/>
          </w:tcPr>
          <w:p w14:paraId="235C2D9D" w14:textId="77777777" w:rsidR="00784A32" w:rsidRPr="000670FE" w:rsidRDefault="00784A32" w:rsidP="00354887">
            <w:pPr>
              <w:pStyle w:val="TAL"/>
            </w:pPr>
          </w:p>
        </w:tc>
        <w:tc>
          <w:tcPr>
            <w:tcW w:w="1134" w:type="dxa"/>
            <w:vAlign w:val="bottom"/>
          </w:tcPr>
          <w:p w14:paraId="224EA93E" w14:textId="77777777" w:rsidR="00784A32" w:rsidRPr="000670FE" w:rsidRDefault="00784A32" w:rsidP="00354887">
            <w:pPr>
              <w:pStyle w:val="TAL"/>
            </w:pPr>
          </w:p>
        </w:tc>
      </w:tr>
      <w:tr w:rsidR="00784A32" w:rsidRPr="000670FE" w14:paraId="2E2997DA" w14:textId="77777777" w:rsidTr="00354887">
        <w:tc>
          <w:tcPr>
            <w:tcW w:w="2835" w:type="dxa"/>
            <w:vAlign w:val="center"/>
          </w:tcPr>
          <w:p w14:paraId="51EF0A05" w14:textId="77777777" w:rsidR="00784A32" w:rsidRPr="000670FE" w:rsidRDefault="00784A32" w:rsidP="00354887">
            <w:pPr>
              <w:pStyle w:val="TAL"/>
            </w:pPr>
            <w:r w:rsidRPr="000670FE">
              <w:t xml:space="preserve">          affiliating</w:t>
            </w:r>
          </w:p>
        </w:tc>
        <w:tc>
          <w:tcPr>
            <w:tcW w:w="2126" w:type="dxa"/>
          </w:tcPr>
          <w:p w14:paraId="5A604FF6" w14:textId="77777777" w:rsidR="00784A32" w:rsidRPr="000670FE" w:rsidRDefault="00784A32" w:rsidP="00354887">
            <w:pPr>
              <w:pStyle w:val="TAL"/>
            </w:pPr>
            <w:r w:rsidRPr="000670FE">
              <w:t>not present</w:t>
            </w:r>
          </w:p>
        </w:tc>
        <w:tc>
          <w:tcPr>
            <w:tcW w:w="2126" w:type="dxa"/>
          </w:tcPr>
          <w:p w14:paraId="3BE86AA8" w14:textId="77777777" w:rsidR="00784A32" w:rsidRPr="000670FE" w:rsidRDefault="00784A32" w:rsidP="00354887">
            <w:pPr>
              <w:pStyle w:val="TAL"/>
            </w:pPr>
          </w:p>
        </w:tc>
        <w:tc>
          <w:tcPr>
            <w:tcW w:w="1418" w:type="dxa"/>
          </w:tcPr>
          <w:p w14:paraId="5E508426" w14:textId="77777777" w:rsidR="00784A32" w:rsidRPr="000670FE" w:rsidRDefault="00784A32" w:rsidP="00354887">
            <w:pPr>
              <w:pStyle w:val="TAL"/>
            </w:pPr>
          </w:p>
        </w:tc>
        <w:tc>
          <w:tcPr>
            <w:tcW w:w="1134" w:type="dxa"/>
            <w:vAlign w:val="bottom"/>
          </w:tcPr>
          <w:p w14:paraId="51EA8CD5" w14:textId="77777777" w:rsidR="00784A32" w:rsidRPr="000670FE" w:rsidRDefault="00784A32" w:rsidP="00354887">
            <w:pPr>
              <w:pStyle w:val="TAL"/>
            </w:pPr>
          </w:p>
        </w:tc>
      </w:tr>
      <w:tr w:rsidR="00784A32" w:rsidRPr="000670FE" w14:paraId="49D77368" w14:textId="77777777" w:rsidTr="00354887">
        <w:tc>
          <w:tcPr>
            <w:tcW w:w="2835" w:type="dxa"/>
            <w:vAlign w:val="center"/>
          </w:tcPr>
          <w:p w14:paraId="0CB3632F" w14:textId="77777777" w:rsidR="00784A32" w:rsidRPr="000670FE" w:rsidRDefault="00784A32" w:rsidP="00354887">
            <w:pPr>
              <w:pStyle w:val="TAL"/>
            </w:pPr>
            <w:r w:rsidRPr="000670FE">
              <w:t xml:space="preserve">          disaffiliating</w:t>
            </w:r>
          </w:p>
        </w:tc>
        <w:tc>
          <w:tcPr>
            <w:tcW w:w="2126" w:type="dxa"/>
          </w:tcPr>
          <w:p w14:paraId="58F0C582" w14:textId="77777777" w:rsidR="00784A32" w:rsidRPr="000670FE" w:rsidRDefault="00784A32" w:rsidP="00354887">
            <w:pPr>
              <w:pStyle w:val="TAL"/>
            </w:pPr>
          </w:p>
        </w:tc>
        <w:tc>
          <w:tcPr>
            <w:tcW w:w="2126" w:type="dxa"/>
            <w:tcBorders>
              <w:bottom w:val="single" w:sz="4" w:space="0" w:color="auto"/>
            </w:tcBorders>
          </w:tcPr>
          <w:p w14:paraId="27D5F85A" w14:textId="77777777" w:rsidR="00784A32" w:rsidRPr="000670FE" w:rsidRDefault="00784A32" w:rsidP="00354887">
            <w:pPr>
              <w:pStyle w:val="TAL"/>
            </w:pPr>
          </w:p>
        </w:tc>
        <w:tc>
          <w:tcPr>
            <w:tcW w:w="1418" w:type="dxa"/>
          </w:tcPr>
          <w:p w14:paraId="56A54C4B" w14:textId="77777777" w:rsidR="00784A32" w:rsidRPr="000670FE" w:rsidRDefault="00784A32" w:rsidP="00354887">
            <w:pPr>
              <w:pStyle w:val="TAL"/>
            </w:pPr>
          </w:p>
        </w:tc>
        <w:tc>
          <w:tcPr>
            <w:tcW w:w="1134" w:type="dxa"/>
            <w:vAlign w:val="bottom"/>
          </w:tcPr>
          <w:p w14:paraId="1E6CAA8C" w14:textId="77777777" w:rsidR="00784A32" w:rsidRPr="000670FE" w:rsidRDefault="00784A32" w:rsidP="00354887">
            <w:pPr>
              <w:pStyle w:val="TAL"/>
            </w:pPr>
          </w:p>
        </w:tc>
      </w:tr>
    </w:tbl>
    <w:p w14:paraId="69733F9C" w14:textId="77777777" w:rsidR="00784A32" w:rsidRPr="000670FE" w:rsidRDefault="00784A32" w:rsidP="00784A32">
      <w:pPr>
        <w:rPr>
          <w:lang w:eastAsia="ja-JP"/>
        </w:rPr>
      </w:pPr>
    </w:p>
    <w:p w14:paraId="055C33EB" w14:textId="77777777" w:rsidR="00784A32" w:rsidRPr="000670FE" w:rsidRDefault="00784A32" w:rsidP="00784A32">
      <w:pPr>
        <w:pStyle w:val="TH"/>
      </w:pPr>
      <w:r w:rsidRPr="000670FE">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CEC1D09" w14:textId="77777777" w:rsidTr="00354887">
        <w:tc>
          <w:tcPr>
            <w:tcW w:w="9639" w:type="dxa"/>
            <w:gridSpan w:val="5"/>
          </w:tcPr>
          <w:p w14:paraId="3D407598" w14:textId="77777777" w:rsidR="00784A32" w:rsidRPr="000670FE" w:rsidRDefault="00784A32" w:rsidP="00354887">
            <w:pPr>
              <w:pStyle w:val="TAL"/>
            </w:pPr>
            <w:r w:rsidRPr="000670FE">
              <w:t>Derivation Path: TS 36.579-1 [2], Table 5.5.2.7.1-1, condition MCVIDEO</w:t>
            </w:r>
          </w:p>
        </w:tc>
      </w:tr>
      <w:tr w:rsidR="00784A32" w:rsidRPr="000670FE" w14:paraId="208C18BC" w14:textId="77777777" w:rsidTr="00354887">
        <w:tc>
          <w:tcPr>
            <w:tcW w:w="2835" w:type="dxa"/>
          </w:tcPr>
          <w:p w14:paraId="3922D3C9" w14:textId="77777777" w:rsidR="00784A32" w:rsidRPr="000670FE" w:rsidRDefault="00784A32" w:rsidP="00354887">
            <w:pPr>
              <w:pStyle w:val="TAH"/>
            </w:pPr>
            <w:r w:rsidRPr="000670FE">
              <w:t>Information Element</w:t>
            </w:r>
          </w:p>
        </w:tc>
        <w:tc>
          <w:tcPr>
            <w:tcW w:w="2126" w:type="dxa"/>
          </w:tcPr>
          <w:p w14:paraId="0823A70E" w14:textId="77777777" w:rsidR="00784A32" w:rsidRPr="000670FE" w:rsidRDefault="00784A32" w:rsidP="00354887">
            <w:pPr>
              <w:pStyle w:val="TAH"/>
            </w:pPr>
            <w:r w:rsidRPr="000670FE">
              <w:t>Value/remark</w:t>
            </w:r>
          </w:p>
        </w:tc>
        <w:tc>
          <w:tcPr>
            <w:tcW w:w="2126" w:type="dxa"/>
            <w:tcBorders>
              <w:bottom w:val="single" w:sz="4" w:space="0" w:color="auto"/>
            </w:tcBorders>
          </w:tcPr>
          <w:p w14:paraId="5ACC802D" w14:textId="77777777" w:rsidR="00784A32" w:rsidRPr="000670FE" w:rsidRDefault="00784A32" w:rsidP="00354887">
            <w:pPr>
              <w:pStyle w:val="TAH"/>
            </w:pPr>
            <w:r w:rsidRPr="000670FE">
              <w:t>Comment</w:t>
            </w:r>
          </w:p>
        </w:tc>
        <w:tc>
          <w:tcPr>
            <w:tcW w:w="1418" w:type="dxa"/>
          </w:tcPr>
          <w:p w14:paraId="725E321C" w14:textId="77777777" w:rsidR="00784A32" w:rsidRPr="000670FE" w:rsidRDefault="00784A32" w:rsidP="00354887">
            <w:pPr>
              <w:pStyle w:val="TAH"/>
            </w:pPr>
            <w:r w:rsidRPr="000670FE">
              <w:t>Reference</w:t>
            </w:r>
          </w:p>
        </w:tc>
        <w:tc>
          <w:tcPr>
            <w:tcW w:w="1134" w:type="dxa"/>
          </w:tcPr>
          <w:p w14:paraId="22B54E5D" w14:textId="77777777" w:rsidR="00784A32" w:rsidRPr="000670FE" w:rsidRDefault="00784A32" w:rsidP="00354887">
            <w:pPr>
              <w:pStyle w:val="TAH"/>
            </w:pPr>
            <w:r w:rsidRPr="000670FE">
              <w:t>Condition</w:t>
            </w:r>
          </w:p>
        </w:tc>
      </w:tr>
      <w:tr w:rsidR="00784A32" w:rsidRPr="000670FE" w14:paraId="65DF10CF" w14:textId="77777777" w:rsidTr="00354887">
        <w:tc>
          <w:tcPr>
            <w:tcW w:w="2835" w:type="dxa"/>
            <w:tcBorders>
              <w:top w:val="single" w:sz="4" w:space="0" w:color="auto"/>
              <w:left w:val="single" w:sz="4" w:space="0" w:color="auto"/>
              <w:bottom w:val="single" w:sz="4" w:space="0" w:color="auto"/>
              <w:right w:val="single" w:sz="4" w:space="0" w:color="auto"/>
            </w:tcBorders>
          </w:tcPr>
          <w:p w14:paraId="399D9AB2"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6E44738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12071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A61A5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04EB0BE" w14:textId="77777777" w:rsidR="00784A32" w:rsidRPr="000670FE" w:rsidRDefault="00784A32" w:rsidP="00354887">
            <w:pPr>
              <w:pStyle w:val="TAL"/>
            </w:pPr>
          </w:p>
        </w:tc>
      </w:tr>
      <w:tr w:rsidR="00784A32" w:rsidRPr="000670FE" w14:paraId="2C413F80" w14:textId="77777777" w:rsidTr="00354887">
        <w:tc>
          <w:tcPr>
            <w:tcW w:w="2835" w:type="dxa"/>
            <w:tcBorders>
              <w:top w:val="single" w:sz="4" w:space="0" w:color="auto"/>
              <w:left w:val="single" w:sz="4" w:space="0" w:color="auto"/>
              <w:bottom w:val="single" w:sz="4" w:space="0" w:color="auto"/>
              <w:right w:val="single" w:sz="4" w:space="0" w:color="auto"/>
            </w:tcBorders>
          </w:tcPr>
          <w:p w14:paraId="3994C059"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AA3F4D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EF3D1A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ABE40A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C2B908" w14:textId="77777777" w:rsidR="00784A32" w:rsidRPr="000670FE" w:rsidRDefault="00784A32" w:rsidP="00354887">
            <w:pPr>
              <w:pStyle w:val="TAL"/>
            </w:pPr>
          </w:p>
        </w:tc>
      </w:tr>
      <w:tr w:rsidR="00784A32" w:rsidRPr="000670FE" w14:paraId="736CFF22" w14:textId="77777777" w:rsidTr="00354887">
        <w:tc>
          <w:tcPr>
            <w:tcW w:w="2835" w:type="dxa"/>
            <w:tcBorders>
              <w:top w:val="single" w:sz="4" w:space="0" w:color="auto"/>
              <w:left w:val="single" w:sz="4" w:space="0" w:color="auto"/>
              <w:bottom w:val="single" w:sz="4" w:space="0" w:color="auto"/>
              <w:right w:val="single" w:sz="4" w:space="0" w:color="auto"/>
            </w:tcBorders>
          </w:tcPr>
          <w:p w14:paraId="5E2DD1F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1EDBC61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C563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95979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E43FB5" w14:textId="77777777" w:rsidR="00784A32" w:rsidRPr="000670FE" w:rsidRDefault="00784A32" w:rsidP="00354887">
            <w:pPr>
              <w:pStyle w:val="TAL"/>
            </w:pPr>
          </w:p>
        </w:tc>
      </w:tr>
      <w:tr w:rsidR="00784A32" w:rsidRPr="000670FE" w14:paraId="2733C572" w14:textId="77777777" w:rsidTr="00354887">
        <w:tc>
          <w:tcPr>
            <w:tcW w:w="2835" w:type="dxa"/>
            <w:tcBorders>
              <w:top w:val="single" w:sz="4" w:space="0" w:color="auto"/>
              <w:left w:val="single" w:sz="4" w:space="0" w:color="auto"/>
              <w:bottom w:val="single" w:sz="4" w:space="0" w:color="auto"/>
              <w:right w:val="single" w:sz="4" w:space="0" w:color="auto"/>
            </w:tcBorders>
          </w:tcPr>
          <w:p w14:paraId="3784A946" w14:textId="77777777" w:rsidR="00784A32" w:rsidRPr="000670FE" w:rsidRDefault="00784A32" w:rsidP="00354887">
            <w:pPr>
              <w:pStyle w:val="TAL"/>
              <w:rPr>
                <w:b/>
              </w:rPr>
            </w:pPr>
            <w:r w:rsidRPr="00067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5EA7E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55B97EB"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25DFCD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EC598A" w14:textId="77777777" w:rsidR="00784A32" w:rsidRPr="000670FE" w:rsidRDefault="00784A32" w:rsidP="00354887">
            <w:pPr>
              <w:pStyle w:val="TAL"/>
            </w:pPr>
          </w:p>
        </w:tc>
      </w:tr>
      <w:tr w:rsidR="00784A32" w:rsidRPr="000670FE" w14:paraId="65573C0F" w14:textId="77777777" w:rsidTr="00354887">
        <w:tc>
          <w:tcPr>
            <w:tcW w:w="2835" w:type="dxa"/>
            <w:tcBorders>
              <w:top w:val="single" w:sz="4" w:space="0" w:color="auto"/>
              <w:left w:val="single" w:sz="4" w:space="0" w:color="auto"/>
              <w:bottom w:val="single" w:sz="4" w:space="0" w:color="auto"/>
              <w:right w:val="single" w:sz="4" w:space="0" w:color="auto"/>
            </w:tcBorders>
          </w:tcPr>
          <w:p w14:paraId="082A76BE" w14:textId="77777777" w:rsidR="00784A32" w:rsidRPr="000670FE" w:rsidRDefault="00784A32" w:rsidP="00354887">
            <w:pPr>
              <w:pStyle w:val="TAL"/>
              <w:rPr>
                <w:b/>
              </w:rPr>
            </w:pPr>
            <w:r w:rsidRPr="000670FE">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19FFB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073B4C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1EBBB1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B7652E7" w14:textId="77777777" w:rsidR="00784A32" w:rsidRPr="000670FE" w:rsidRDefault="00784A32" w:rsidP="00354887">
            <w:pPr>
              <w:pStyle w:val="TAL"/>
            </w:pPr>
          </w:p>
        </w:tc>
      </w:tr>
      <w:tr w:rsidR="00784A32" w:rsidRPr="000670FE" w14:paraId="2E670874" w14:textId="77777777" w:rsidTr="00354887">
        <w:tc>
          <w:tcPr>
            <w:tcW w:w="2835" w:type="dxa"/>
            <w:tcBorders>
              <w:top w:val="single" w:sz="4" w:space="0" w:color="auto"/>
              <w:left w:val="single" w:sz="4" w:space="0" w:color="auto"/>
              <w:bottom w:val="single" w:sz="4" w:space="0" w:color="auto"/>
              <w:right w:val="single" w:sz="4" w:space="0" w:color="auto"/>
            </w:tcBorders>
          </w:tcPr>
          <w:p w14:paraId="5EA80AFA" w14:textId="77777777" w:rsidR="00784A32" w:rsidRPr="000670FE" w:rsidRDefault="00784A32" w:rsidP="00354887">
            <w:pPr>
              <w:pStyle w:val="TAL"/>
              <w:rPr>
                <w:b/>
              </w:rPr>
            </w:pPr>
            <w:r w:rsidRPr="000670FE">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FB9F880"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C7F44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861C0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8EE70B8" w14:textId="77777777" w:rsidR="00784A32" w:rsidRPr="000670FE" w:rsidRDefault="00784A32" w:rsidP="00354887">
            <w:pPr>
              <w:pStyle w:val="TAL"/>
            </w:pPr>
          </w:p>
        </w:tc>
      </w:tr>
      <w:tr w:rsidR="00784A32" w:rsidRPr="000670FE" w14:paraId="063B5BA3" w14:textId="77777777" w:rsidTr="00354887">
        <w:tc>
          <w:tcPr>
            <w:tcW w:w="2835" w:type="dxa"/>
            <w:tcBorders>
              <w:top w:val="single" w:sz="4" w:space="0" w:color="auto"/>
              <w:left w:val="single" w:sz="4" w:space="0" w:color="auto"/>
              <w:bottom w:val="single" w:sz="4" w:space="0" w:color="auto"/>
              <w:right w:val="single" w:sz="4" w:space="0" w:color="auto"/>
            </w:tcBorders>
          </w:tcPr>
          <w:p w14:paraId="41BC1A2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4496C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A59EC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C9FCF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DF97648" w14:textId="77777777" w:rsidR="00784A32" w:rsidRPr="000670FE" w:rsidRDefault="00784A32" w:rsidP="00354887">
            <w:pPr>
              <w:pStyle w:val="TAL"/>
            </w:pPr>
          </w:p>
        </w:tc>
      </w:tr>
      <w:tr w:rsidR="00784A32" w:rsidRPr="000670FE" w14:paraId="353F7A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372786"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F4191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7295C3" w14:textId="77777777" w:rsidR="00784A32" w:rsidRPr="000670FE" w:rsidRDefault="00784A32" w:rsidP="00354887">
            <w:pPr>
              <w:pStyle w:val="TAL"/>
            </w:pPr>
            <w:r w:rsidRPr="000670FE">
              <w:t>Affiliation-Command</w:t>
            </w:r>
          </w:p>
        </w:tc>
        <w:tc>
          <w:tcPr>
            <w:tcW w:w="1418" w:type="dxa"/>
            <w:tcBorders>
              <w:top w:val="single" w:sz="4" w:space="0" w:color="auto"/>
              <w:left w:val="single" w:sz="4" w:space="0" w:color="auto"/>
              <w:bottom w:val="single" w:sz="4" w:space="0" w:color="auto"/>
              <w:right w:val="single" w:sz="4" w:space="0" w:color="auto"/>
            </w:tcBorders>
          </w:tcPr>
          <w:p w14:paraId="0DE84BF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B6C20F" w14:textId="77777777" w:rsidR="00784A32" w:rsidRPr="000670FE" w:rsidRDefault="00784A32" w:rsidP="00354887">
            <w:pPr>
              <w:pStyle w:val="TAL"/>
            </w:pPr>
          </w:p>
        </w:tc>
      </w:tr>
      <w:tr w:rsidR="00784A32" w:rsidRPr="000670FE" w14:paraId="3115022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5C1995"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B4E65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9991A2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8CE94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5DD97CA" w14:textId="77777777" w:rsidR="00784A32" w:rsidRPr="000670FE" w:rsidRDefault="00784A32" w:rsidP="00354887">
            <w:pPr>
              <w:pStyle w:val="TAL"/>
            </w:pPr>
          </w:p>
        </w:tc>
      </w:tr>
      <w:tr w:rsidR="00784A32" w:rsidRPr="000670FE" w14:paraId="6465380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E00E0AC"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52B7F10A" w14:textId="77777777" w:rsidR="00784A32" w:rsidRPr="000670FE" w:rsidRDefault="00784A32" w:rsidP="00354887">
            <w:pPr>
              <w:pStyle w:val="TAL"/>
            </w:pPr>
            <w:r w:rsidRPr="000670FE">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75A6DC3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5AB35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B9F2BEF" w14:textId="77777777" w:rsidR="00784A32" w:rsidRPr="000670FE" w:rsidRDefault="00784A32" w:rsidP="00354887">
            <w:pPr>
              <w:pStyle w:val="TAL"/>
            </w:pPr>
          </w:p>
        </w:tc>
      </w:tr>
      <w:tr w:rsidR="00784A32" w:rsidRPr="000670FE" w14:paraId="751D5F7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244ED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F0B10B" w14:textId="77777777" w:rsidR="00784A32" w:rsidRPr="000670FE" w:rsidRDefault="00784A32" w:rsidP="00354887">
            <w:pPr>
              <w:pStyle w:val="TAL"/>
            </w:pPr>
            <w:r w:rsidRPr="000670FE">
              <w:t>MCVideo-Affiliation-Command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5C4DC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4324D9" w14:textId="77777777" w:rsidR="00784A32" w:rsidRPr="000670FE" w:rsidRDefault="00784A32" w:rsidP="00354887">
            <w:pPr>
              <w:pStyle w:val="TAL"/>
            </w:pPr>
            <w:r w:rsidRPr="000670FE">
              <w:t>TS 24.379 [9] clause F.4</w:t>
            </w:r>
          </w:p>
        </w:tc>
        <w:tc>
          <w:tcPr>
            <w:tcW w:w="1134" w:type="dxa"/>
            <w:tcBorders>
              <w:top w:val="single" w:sz="4" w:space="0" w:color="auto"/>
              <w:left w:val="single" w:sz="4" w:space="0" w:color="auto"/>
              <w:bottom w:val="single" w:sz="4" w:space="0" w:color="auto"/>
              <w:right w:val="single" w:sz="4" w:space="0" w:color="auto"/>
            </w:tcBorders>
          </w:tcPr>
          <w:p w14:paraId="76E9743E" w14:textId="77777777" w:rsidR="00784A32" w:rsidRPr="000670FE" w:rsidRDefault="00784A32" w:rsidP="00354887">
            <w:pPr>
              <w:pStyle w:val="TAL"/>
            </w:pPr>
          </w:p>
        </w:tc>
      </w:tr>
    </w:tbl>
    <w:p w14:paraId="02E341B4" w14:textId="77777777" w:rsidR="00784A32" w:rsidRPr="000670FE" w:rsidRDefault="00784A32" w:rsidP="00784A32"/>
    <w:p w14:paraId="635C4D29" w14:textId="77777777" w:rsidR="00784A32" w:rsidRPr="000670FE" w:rsidRDefault="00784A32" w:rsidP="00784A32">
      <w:pPr>
        <w:pStyle w:val="TH"/>
      </w:pPr>
      <w:r w:rsidRPr="000670FE">
        <w:t>Table 5.3.3.3-39: MCVideo-INFO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8FBC5E" w14:textId="77777777" w:rsidTr="00354887">
        <w:tc>
          <w:tcPr>
            <w:tcW w:w="9639" w:type="dxa"/>
            <w:gridSpan w:val="5"/>
          </w:tcPr>
          <w:p w14:paraId="670915A1" w14:textId="77777777" w:rsidR="00784A32" w:rsidRPr="000670FE" w:rsidRDefault="00784A32" w:rsidP="00354887">
            <w:pPr>
              <w:pStyle w:val="TAL"/>
            </w:pPr>
            <w:r w:rsidRPr="000670FE">
              <w:t>Derivation Path: TS 36.579-1 [2], Table 5.5.3.2.1-3</w:t>
            </w:r>
          </w:p>
        </w:tc>
      </w:tr>
      <w:tr w:rsidR="00784A32" w:rsidRPr="000670FE" w14:paraId="23707791" w14:textId="77777777" w:rsidTr="00354887">
        <w:tc>
          <w:tcPr>
            <w:tcW w:w="2835" w:type="dxa"/>
          </w:tcPr>
          <w:p w14:paraId="3F3A5E28" w14:textId="77777777" w:rsidR="00784A32" w:rsidRPr="000670FE" w:rsidRDefault="00784A32" w:rsidP="00354887">
            <w:pPr>
              <w:pStyle w:val="TAH"/>
            </w:pPr>
            <w:r w:rsidRPr="000670FE">
              <w:t>Information Element</w:t>
            </w:r>
          </w:p>
        </w:tc>
        <w:tc>
          <w:tcPr>
            <w:tcW w:w="2126" w:type="dxa"/>
          </w:tcPr>
          <w:p w14:paraId="3D3AEF9C" w14:textId="77777777" w:rsidR="00784A32" w:rsidRPr="000670FE" w:rsidRDefault="00784A32" w:rsidP="00354887">
            <w:pPr>
              <w:pStyle w:val="TAH"/>
            </w:pPr>
            <w:r w:rsidRPr="000670FE">
              <w:t>Value/remark</w:t>
            </w:r>
          </w:p>
        </w:tc>
        <w:tc>
          <w:tcPr>
            <w:tcW w:w="2126" w:type="dxa"/>
          </w:tcPr>
          <w:p w14:paraId="19070DAA" w14:textId="77777777" w:rsidR="00784A32" w:rsidRPr="000670FE" w:rsidRDefault="00784A32" w:rsidP="00354887">
            <w:pPr>
              <w:pStyle w:val="TAH"/>
            </w:pPr>
            <w:r w:rsidRPr="000670FE">
              <w:t>Comment</w:t>
            </w:r>
          </w:p>
        </w:tc>
        <w:tc>
          <w:tcPr>
            <w:tcW w:w="1418" w:type="dxa"/>
          </w:tcPr>
          <w:p w14:paraId="3EA3EC01" w14:textId="77777777" w:rsidR="00784A32" w:rsidRPr="000670FE" w:rsidRDefault="00784A32" w:rsidP="00354887">
            <w:pPr>
              <w:pStyle w:val="TAH"/>
            </w:pPr>
            <w:r w:rsidRPr="000670FE">
              <w:t>Reference</w:t>
            </w:r>
          </w:p>
        </w:tc>
        <w:tc>
          <w:tcPr>
            <w:tcW w:w="1134" w:type="dxa"/>
          </w:tcPr>
          <w:p w14:paraId="31A1B383" w14:textId="77777777" w:rsidR="00784A32" w:rsidRPr="000670FE" w:rsidRDefault="00784A32" w:rsidP="00354887">
            <w:pPr>
              <w:pStyle w:val="TAH"/>
            </w:pPr>
            <w:r w:rsidRPr="000670FE">
              <w:t>Condition</w:t>
            </w:r>
          </w:p>
        </w:tc>
      </w:tr>
      <w:tr w:rsidR="00784A32" w:rsidRPr="000670FE" w14:paraId="402E4E97" w14:textId="77777777" w:rsidTr="00354887">
        <w:tc>
          <w:tcPr>
            <w:tcW w:w="2835" w:type="dxa"/>
            <w:vAlign w:val="center"/>
          </w:tcPr>
          <w:p w14:paraId="2CA7BA63" w14:textId="77777777" w:rsidR="00784A32" w:rsidRPr="000670FE" w:rsidRDefault="00784A32" w:rsidP="00354887">
            <w:pPr>
              <w:pStyle w:val="TAL"/>
            </w:pPr>
            <w:r w:rsidRPr="000670FE">
              <w:t>mcvideoinfo</w:t>
            </w:r>
          </w:p>
        </w:tc>
        <w:tc>
          <w:tcPr>
            <w:tcW w:w="2126" w:type="dxa"/>
          </w:tcPr>
          <w:p w14:paraId="39A63118" w14:textId="77777777" w:rsidR="00784A32" w:rsidRPr="000670FE" w:rsidRDefault="00784A32" w:rsidP="00354887">
            <w:pPr>
              <w:pStyle w:val="TAL"/>
            </w:pPr>
          </w:p>
        </w:tc>
        <w:tc>
          <w:tcPr>
            <w:tcW w:w="2126" w:type="dxa"/>
            <w:tcBorders>
              <w:bottom w:val="single" w:sz="4" w:space="0" w:color="auto"/>
            </w:tcBorders>
          </w:tcPr>
          <w:p w14:paraId="37B64A59" w14:textId="77777777" w:rsidR="00784A32" w:rsidRPr="000670FE" w:rsidRDefault="00784A32" w:rsidP="00354887">
            <w:pPr>
              <w:pStyle w:val="TAL"/>
            </w:pPr>
          </w:p>
        </w:tc>
        <w:tc>
          <w:tcPr>
            <w:tcW w:w="1418" w:type="dxa"/>
          </w:tcPr>
          <w:p w14:paraId="674F0FFF" w14:textId="77777777" w:rsidR="00784A32" w:rsidRPr="000670FE" w:rsidRDefault="00784A32" w:rsidP="00354887">
            <w:pPr>
              <w:pStyle w:val="TAL"/>
            </w:pPr>
          </w:p>
        </w:tc>
        <w:tc>
          <w:tcPr>
            <w:tcW w:w="1134" w:type="dxa"/>
            <w:vAlign w:val="bottom"/>
          </w:tcPr>
          <w:p w14:paraId="5F259768" w14:textId="77777777" w:rsidR="00784A32" w:rsidRPr="000670FE" w:rsidRDefault="00784A32" w:rsidP="00354887">
            <w:pPr>
              <w:pStyle w:val="TAL"/>
            </w:pPr>
          </w:p>
        </w:tc>
      </w:tr>
      <w:tr w:rsidR="00784A32" w:rsidRPr="000670FE" w14:paraId="00E049F7" w14:textId="77777777" w:rsidTr="00354887">
        <w:tc>
          <w:tcPr>
            <w:tcW w:w="2835" w:type="dxa"/>
            <w:vAlign w:val="center"/>
          </w:tcPr>
          <w:p w14:paraId="4B89E094" w14:textId="77777777" w:rsidR="00784A32" w:rsidRPr="000670FE" w:rsidRDefault="00784A32" w:rsidP="00354887">
            <w:pPr>
              <w:pStyle w:val="TAL"/>
            </w:pPr>
            <w:r w:rsidRPr="000670FE">
              <w:t xml:space="preserve">  mcvideo-Params</w:t>
            </w:r>
          </w:p>
        </w:tc>
        <w:tc>
          <w:tcPr>
            <w:tcW w:w="2126" w:type="dxa"/>
          </w:tcPr>
          <w:p w14:paraId="037972EC" w14:textId="77777777" w:rsidR="00784A32" w:rsidRPr="000670FE" w:rsidRDefault="00784A32" w:rsidP="00354887">
            <w:pPr>
              <w:pStyle w:val="TAL"/>
            </w:pPr>
          </w:p>
        </w:tc>
        <w:tc>
          <w:tcPr>
            <w:tcW w:w="2126" w:type="dxa"/>
            <w:tcBorders>
              <w:bottom w:val="single" w:sz="4" w:space="0" w:color="auto"/>
            </w:tcBorders>
          </w:tcPr>
          <w:p w14:paraId="653A8373" w14:textId="77777777" w:rsidR="00784A32" w:rsidRPr="000670FE" w:rsidRDefault="00784A32" w:rsidP="00354887">
            <w:pPr>
              <w:pStyle w:val="TAL"/>
            </w:pPr>
          </w:p>
        </w:tc>
        <w:tc>
          <w:tcPr>
            <w:tcW w:w="1418" w:type="dxa"/>
          </w:tcPr>
          <w:p w14:paraId="10D1CA11" w14:textId="77777777" w:rsidR="00784A32" w:rsidRPr="000670FE" w:rsidRDefault="00784A32" w:rsidP="00354887">
            <w:pPr>
              <w:pStyle w:val="TAL"/>
            </w:pPr>
          </w:p>
        </w:tc>
        <w:tc>
          <w:tcPr>
            <w:tcW w:w="1134" w:type="dxa"/>
            <w:vAlign w:val="bottom"/>
          </w:tcPr>
          <w:p w14:paraId="5B41A83E" w14:textId="77777777" w:rsidR="00784A32" w:rsidRPr="000670FE" w:rsidRDefault="00784A32" w:rsidP="00354887">
            <w:pPr>
              <w:pStyle w:val="TAL"/>
            </w:pPr>
          </w:p>
        </w:tc>
      </w:tr>
      <w:tr w:rsidR="00784A32" w:rsidRPr="000670FE" w14:paraId="6FB464D3" w14:textId="77777777" w:rsidTr="00354887">
        <w:tc>
          <w:tcPr>
            <w:tcW w:w="2835" w:type="dxa"/>
            <w:vAlign w:val="center"/>
          </w:tcPr>
          <w:p w14:paraId="37822A60" w14:textId="77777777" w:rsidR="00784A32" w:rsidRPr="000670FE" w:rsidRDefault="00784A32" w:rsidP="00354887">
            <w:pPr>
              <w:pStyle w:val="TAL"/>
            </w:pPr>
            <w:r w:rsidRPr="000670FE">
              <w:t xml:space="preserve">    mcvideo-request-uri</w:t>
            </w:r>
          </w:p>
        </w:tc>
        <w:tc>
          <w:tcPr>
            <w:tcW w:w="2126" w:type="dxa"/>
          </w:tcPr>
          <w:p w14:paraId="17A06DB6"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009D8CFA" w14:textId="77777777" w:rsidR="00784A32" w:rsidRPr="000670FE" w:rsidRDefault="00784A32" w:rsidP="00354887">
            <w:pPr>
              <w:pStyle w:val="TAL"/>
            </w:pPr>
          </w:p>
        </w:tc>
        <w:tc>
          <w:tcPr>
            <w:tcW w:w="1418" w:type="dxa"/>
          </w:tcPr>
          <w:p w14:paraId="37360C97" w14:textId="77777777" w:rsidR="00784A32" w:rsidRPr="000670FE" w:rsidRDefault="00784A32" w:rsidP="00354887">
            <w:pPr>
              <w:pStyle w:val="TAL"/>
            </w:pPr>
          </w:p>
        </w:tc>
        <w:tc>
          <w:tcPr>
            <w:tcW w:w="1134" w:type="dxa"/>
            <w:vAlign w:val="bottom"/>
          </w:tcPr>
          <w:p w14:paraId="2F8DD86C" w14:textId="77777777" w:rsidR="00784A32" w:rsidRPr="000670FE" w:rsidRDefault="00784A32" w:rsidP="00354887">
            <w:pPr>
              <w:pStyle w:val="TAL"/>
            </w:pPr>
          </w:p>
        </w:tc>
      </w:tr>
    </w:tbl>
    <w:p w14:paraId="768CD854" w14:textId="77777777" w:rsidR="00784A32" w:rsidRPr="000670FE" w:rsidRDefault="00784A32" w:rsidP="00784A32"/>
    <w:p w14:paraId="1453FB17" w14:textId="77777777" w:rsidR="00784A32" w:rsidRPr="000670FE" w:rsidRDefault="00784A32" w:rsidP="00784A32">
      <w:pPr>
        <w:pStyle w:val="TH"/>
      </w:pPr>
      <w:r w:rsidRPr="000670FE">
        <w:t>Table 5.3.3.3-40: MCVideo-AFFILIATION-COMMAND in SIP MESSAGE (Table 5.3.3.3-38)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11EC73DD"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4D45C79" w14:textId="77777777" w:rsidR="00784A32" w:rsidRPr="000670FE" w:rsidRDefault="00784A32" w:rsidP="00354887">
            <w:pPr>
              <w:pStyle w:val="TAL"/>
            </w:pPr>
            <w:r w:rsidRPr="000670FE">
              <w:t>Derivation Path: TS 36.579-1 [2], Table 5.5.3.7-3</w:t>
            </w:r>
          </w:p>
        </w:tc>
      </w:tr>
      <w:tr w:rsidR="00784A32" w:rsidRPr="000670FE" w14:paraId="6547C40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2599F6" w14:textId="77777777" w:rsidR="00784A32" w:rsidRPr="000670FE" w:rsidRDefault="00784A32" w:rsidP="00354887">
            <w:pPr>
              <w:pStyle w:val="TAH"/>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904071" w14:textId="77777777" w:rsidR="00784A32" w:rsidRPr="000670FE" w:rsidRDefault="00784A32" w:rsidP="00354887">
            <w:pPr>
              <w:pStyle w:val="TAH"/>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05133C" w14:textId="77777777" w:rsidR="00784A32" w:rsidRPr="000670FE" w:rsidRDefault="00784A32" w:rsidP="00354887">
            <w:pPr>
              <w:pStyle w:val="TAH"/>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0ABF92A8" w14:textId="77777777" w:rsidR="00784A32" w:rsidRPr="000670FE" w:rsidRDefault="00784A32" w:rsidP="00354887">
            <w:pPr>
              <w:pStyle w:val="TAH"/>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269F0CC" w14:textId="77777777" w:rsidR="00784A32" w:rsidRPr="000670FE" w:rsidRDefault="00784A32" w:rsidP="00354887">
            <w:pPr>
              <w:pStyle w:val="TAH"/>
              <w:rPr>
                <w:bCs/>
              </w:rPr>
            </w:pPr>
            <w:r w:rsidRPr="000670FE">
              <w:rPr>
                <w:bCs/>
              </w:rPr>
              <w:t>Condition</w:t>
            </w:r>
          </w:p>
        </w:tc>
      </w:tr>
      <w:tr w:rsidR="00784A32" w:rsidRPr="000670FE" w14:paraId="30EFCB6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3865EA" w14:textId="77777777" w:rsidR="00784A32" w:rsidRPr="000670FE" w:rsidRDefault="00784A32" w:rsidP="00354887">
            <w:pPr>
              <w:pStyle w:val="TAL"/>
            </w:pPr>
            <w:r w:rsidRPr="000670FE">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47AA70E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BA8F9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0241BE7"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44F4AA7" w14:textId="77777777" w:rsidR="00784A32" w:rsidRPr="000670FE" w:rsidRDefault="00784A32" w:rsidP="00354887">
            <w:pPr>
              <w:pStyle w:val="TAL"/>
            </w:pPr>
          </w:p>
        </w:tc>
      </w:tr>
      <w:tr w:rsidR="00784A32" w:rsidRPr="000670FE" w14:paraId="1D75F953"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A5BD781" w14:textId="77777777" w:rsidR="00784A32" w:rsidRPr="000670FE" w:rsidRDefault="00784A32" w:rsidP="00354887">
            <w:pPr>
              <w:pStyle w:val="TAL"/>
            </w:pPr>
            <w:r w:rsidRPr="000670FE">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306777E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C70E0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5885B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C0F993A" w14:textId="77777777" w:rsidR="00784A32" w:rsidRPr="000670FE" w:rsidRDefault="00784A32" w:rsidP="00354887">
            <w:pPr>
              <w:pStyle w:val="TAL"/>
            </w:pPr>
          </w:p>
        </w:tc>
      </w:tr>
      <w:tr w:rsidR="00784A32" w:rsidRPr="000670FE" w14:paraId="2B97E675"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EAA1EB" w14:textId="77777777" w:rsidR="00784A32" w:rsidRPr="000670FE" w:rsidRDefault="00784A32" w:rsidP="00354887">
            <w:pPr>
              <w:pStyle w:val="TAL"/>
            </w:pPr>
            <w:r w:rsidRPr="000670FE">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31529A20" w14:textId="77777777" w:rsidR="00784A32" w:rsidRPr="000670FE" w:rsidRDefault="00784A32" w:rsidP="00354887">
            <w:pPr>
              <w:pStyle w:val="TAL"/>
            </w:pPr>
            <w:r w:rsidRPr="000670FE">
              <w:t>px_MCVideo_Group_D_ID</w:t>
            </w:r>
          </w:p>
        </w:tc>
        <w:tc>
          <w:tcPr>
            <w:tcW w:w="2126" w:type="dxa"/>
            <w:tcBorders>
              <w:top w:val="single" w:sz="4" w:space="0" w:color="auto"/>
              <w:left w:val="single" w:sz="4" w:space="0" w:color="auto"/>
              <w:bottom w:val="single" w:sz="4" w:space="0" w:color="auto"/>
              <w:right w:val="single" w:sz="4" w:space="0" w:color="auto"/>
            </w:tcBorders>
          </w:tcPr>
          <w:p w14:paraId="48EF8AB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8A9D7E4"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CC02E6" w14:textId="77777777" w:rsidR="00784A32" w:rsidRPr="000670FE" w:rsidRDefault="00784A32" w:rsidP="00354887">
            <w:pPr>
              <w:pStyle w:val="TAL"/>
            </w:pPr>
          </w:p>
        </w:tc>
      </w:tr>
    </w:tbl>
    <w:p w14:paraId="7D70D31E" w14:textId="77777777" w:rsidR="00784A32" w:rsidRPr="000670FE" w:rsidRDefault="00784A32" w:rsidP="00784A32"/>
    <w:p w14:paraId="6C602413" w14:textId="77777777" w:rsidR="00784A32" w:rsidRPr="000670FE" w:rsidRDefault="00784A32" w:rsidP="00784A32">
      <w:pPr>
        <w:pStyle w:val="TH"/>
      </w:pPr>
      <w:r w:rsidRPr="000670FE">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76C7E51" w14:textId="77777777" w:rsidTr="00354887">
        <w:tc>
          <w:tcPr>
            <w:tcW w:w="9639" w:type="dxa"/>
            <w:gridSpan w:val="5"/>
          </w:tcPr>
          <w:p w14:paraId="3F54E89C" w14:textId="77777777" w:rsidR="00784A32" w:rsidRPr="000670FE" w:rsidRDefault="00784A32" w:rsidP="00354887">
            <w:pPr>
              <w:pStyle w:val="TAL"/>
            </w:pPr>
            <w:r w:rsidRPr="000670FE">
              <w:t>Derivation Path: TS 36.579-1 [2], Table 5.5.2.7.2-1, condition MCVIDEO</w:t>
            </w:r>
          </w:p>
        </w:tc>
      </w:tr>
      <w:tr w:rsidR="00784A32" w:rsidRPr="000670FE" w14:paraId="04FB2E8B" w14:textId="77777777" w:rsidTr="00354887">
        <w:tc>
          <w:tcPr>
            <w:tcW w:w="2835" w:type="dxa"/>
          </w:tcPr>
          <w:p w14:paraId="5836B481" w14:textId="77777777" w:rsidR="00784A32" w:rsidRPr="000670FE" w:rsidRDefault="00784A32" w:rsidP="00354887">
            <w:pPr>
              <w:pStyle w:val="TAH"/>
            </w:pPr>
            <w:r w:rsidRPr="000670FE">
              <w:t>Information Element</w:t>
            </w:r>
          </w:p>
        </w:tc>
        <w:tc>
          <w:tcPr>
            <w:tcW w:w="2126" w:type="dxa"/>
          </w:tcPr>
          <w:p w14:paraId="45B792DA" w14:textId="77777777" w:rsidR="00784A32" w:rsidRPr="000670FE" w:rsidRDefault="00784A32" w:rsidP="00354887">
            <w:pPr>
              <w:pStyle w:val="TAH"/>
            </w:pPr>
            <w:r w:rsidRPr="000670FE">
              <w:t>Value/remark</w:t>
            </w:r>
          </w:p>
        </w:tc>
        <w:tc>
          <w:tcPr>
            <w:tcW w:w="2126" w:type="dxa"/>
            <w:tcBorders>
              <w:bottom w:val="single" w:sz="4" w:space="0" w:color="auto"/>
            </w:tcBorders>
          </w:tcPr>
          <w:p w14:paraId="2E8994CE" w14:textId="77777777" w:rsidR="00784A32" w:rsidRPr="000670FE" w:rsidRDefault="00784A32" w:rsidP="00354887">
            <w:pPr>
              <w:pStyle w:val="TAH"/>
            </w:pPr>
            <w:r w:rsidRPr="000670FE">
              <w:t>Comment</w:t>
            </w:r>
          </w:p>
        </w:tc>
        <w:tc>
          <w:tcPr>
            <w:tcW w:w="1418" w:type="dxa"/>
          </w:tcPr>
          <w:p w14:paraId="6F1E73FB" w14:textId="77777777" w:rsidR="00784A32" w:rsidRPr="000670FE" w:rsidRDefault="00784A32" w:rsidP="00354887">
            <w:pPr>
              <w:pStyle w:val="TAH"/>
            </w:pPr>
            <w:r w:rsidRPr="000670FE">
              <w:t>Reference</w:t>
            </w:r>
          </w:p>
        </w:tc>
        <w:tc>
          <w:tcPr>
            <w:tcW w:w="1134" w:type="dxa"/>
          </w:tcPr>
          <w:p w14:paraId="7E545985" w14:textId="77777777" w:rsidR="00784A32" w:rsidRPr="000670FE" w:rsidRDefault="00784A32" w:rsidP="00354887">
            <w:pPr>
              <w:pStyle w:val="TAH"/>
            </w:pPr>
            <w:r w:rsidRPr="000670FE">
              <w:t>Condition</w:t>
            </w:r>
          </w:p>
        </w:tc>
      </w:tr>
      <w:tr w:rsidR="00784A32" w:rsidRPr="000670FE" w14:paraId="0905C7E5" w14:textId="77777777" w:rsidTr="00354887">
        <w:tc>
          <w:tcPr>
            <w:tcW w:w="2835" w:type="dxa"/>
            <w:tcBorders>
              <w:top w:val="single" w:sz="4" w:space="0" w:color="auto"/>
              <w:left w:val="single" w:sz="4" w:space="0" w:color="auto"/>
              <w:bottom w:val="single" w:sz="4" w:space="0" w:color="auto"/>
              <w:right w:val="single" w:sz="4" w:space="0" w:color="auto"/>
            </w:tcBorders>
          </w:tcPr>
          <w:p w14:paraId="33353B47"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1C2FCFC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143265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21B22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FBCCCB2" w14:textId="77777777" w:rsidR="00784A32" w:rsidRPr="000670FE" w:rsidRDefault="00784A32" w:rsidP="00354887">
            <w:pPr>
              <w:pStyle w:val="TAL"/>
            </w:pPr>
          </w:p>
        </w:tc>
      </w:tr>
      <w:tr w:rsidR="00784A32" w:rsidRPr="000670FE" w14:paraId="54ACC9BB" w14:textId="77777777" w:rsidTr="00354887">
        <w:tc>
          <w:tcPr>
            <w:tcW w:w="2835" w:type="dxa"/>
            <w:tcBorders>
              <w:top w:val="single" w:sz="4" w:space="0" w:color="auto"/>
              <w:left w:val="single" w:sz="4" w:space="0" w:color="auto"/>
              <w:bottom w:val="single" w:sz="4" w:space="0" w:color="auto"/>
              <w:right w:val="single" w:sz="4" w:space="0" w:color="auto"/>
            </w:tcBorders>
          </w:tcPr>
          <w:p w14:paraId="3DD26027"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ABF885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0DE591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0C4E8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2E3B7C" w14:textId="77777777" w:rsidR="00784A32" w:rsidRPr="000670FE" w:rsidRDefault="00784A32" w:rsidP="00354887">
            <w:pPr>
              <w:pStyle w:val="TAL"/>
            </w:pPr>
          </w:p>
        </w:tc>
      </w:tr>
      <w:tr w:rsidR="00784A32" w:rsidRPr="000670FE" w14:paraId="3B1E39DD" w14:textId="77777777" w:rsidTr="00354887">
        <w:tc>
          <w:tcPr>
            <w:tcW w:w="2835" w:type="dxa"/>
            <w:tcBorders>
              <w:top w:val="single" w:sz="4" w:space="0" w:color="auto"/>
              <w:left w:val="single" w:sz="4" w:space="0" w:color="auto"/>
              <w:bottom w:val="single" w:sz="4" w:space="0" w:color="auto"/>
              <w:right w:val="single" w:sz="4" w:space="0" w:color="auto"/>
            </w:tcBorders>
          </w:tcPr>
          <w:p w14:paraId="03C3E1EE"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CBF168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CFA27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D997BC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42DC654" w14:textId="77777777" w:rsidR="00784A32" w:rsidRPr="000670FE" w:rsidRDefault="00784A32" w:rsidP="00354887">
            <w:pPr>
              <w:pStyle w:val="TAL"/>
            </w:pPr>
          </w:p>
        </w:tc>
      </w:tr>
      <w:tr w:rsidR="00784A32" w:rsidRPr="000670FE" w14:paraId="0341A3EB" w14:textId="77777777" w:rsidTr="00354887">
        <w:tc>
          <w:tcPr>
            <w:tcW w:w="2835" w:type="dxa"/>
            <w:tcBorders>
              <w:top w:val="single" w:sz="4" w:space="0" w:color="auto"/>
              <w:left w:val="single" w:sz="4" w:space="0" w:color="auto"/>
              <w:bottom w:val="single" w:sz="4" w:space="0" w:color="auto"/>
              <w:right w:val="single" w:sz="4" w:space="0" w:color="auto"/>
            </w:tcBorders>
          </w:tcPr>
          <w:p w14:paraId="119EB9B7" w14:textId="77777777" w:rsidR="00784A32" w:rsidRPr="000670FE" w:rsidRDefault="00784A32" w:rsidP="00354887">
            <w:pPr>
              <w:pStyle w:val="TAL"/>
              <w:rPr>
                <w:b/>
              </w:rPr>
            </w:pPr>
            <w:r w:rsidRPr="000670FE">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11476093"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A5098A1"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0FC3F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14DBD0" w14:textId="77777777" w:rsidR="00784A32" w:rsidRPr="000670FE" w:rsidRDefault="00784A32" w:rsidP="00354887">
            <w:pPr>
              <w:pStyle w:val="TAL"/>
            </w:pPr>
          </w:p>
        </w:tc>
      </w:tr>
      <w:tr w:rsidR="00784A32" w:rsidRPr="000670FE" w14:paraId="38F6CF8E" w14:textId="77777777" w:rsidTr="00354887">
        <w:tc>
          <w:tcPr>
            <w:tcW w:w="2835" w:type="dxa"/>
            <w:tcBorders>
              <w:top w:val="single" w:sz="4" w:space="0" w:color="auto"/>
              <w:left w:val="single" w:sz="4" w:space="0" w:color="auto"/>
              <w:bottom w:val="single" w:sz="4" w:space="0" w:color="auto"/>
              <w:right w:val="single" w:sz="4" w:space="0" w:color="auto"/>
            </w:tcBorders>
          </w:tcPr>
          <w:p w14:paraId="083A15CA" w14:textId="77777777" w:rsidR="00784A32" w:rsidRPr="000670FE" w:rsidRDefault="00784A32" w:rsidP="00354887">
            <w:pPr>
              <w:pStyle w:val="TAL"/>
            </w:pPr>
            <w:r w:rsidRPr="000670FE">
              <w:t xml:space="preserve">        MCVideo-Info</w:t>
            </w:r>
          </w:p>
        </w:tc>
        <w:tc>
          <w:tcPr>
            <w:tcW w:w="2126" w:type="dxa"/>
            <w:tcBorders>
              <w:top w:val="single" w:sz="4" w:space="0" w:color="auto"/>
              <w:left w:val="single" w:sz="4" w:space="0" w:color="auto"/>
              <w:bottom w:val="single" w:sz="4" w:space="0" w:color="auto"/>
              <w:right w:val="single" w:sz="4" w:space="0" w:color="auto"/>
            </w:tcBorders>
          </w:tcPr>
          <w:p w14:paraId="37628854" w14:textId="77777777" w:rsidR="00784A32" w:rsidRPr="000670FE" w:rsidRDefault="00784A32" w:rsidP="00354887">
            <w:pPr>
              <w:pStyle w:val="TAL"/>
            </w:pPr>
            <w:r w:rsidRPr="000670FE">
              <w:t>As described in Table 5.3.3.3-42</w:t>
            </w:r>
          </w:p>
        </w:tc>
        <w:tc>
          <w:tcPr>
            <w:tcW w:w="2126" w:type="dxa"/>
            <w:tcBorders>
              <w:top w:val="single" w:sz="4" w:space="0" w:color="auto"/>
              <w:left w:val="single" w:sz="4" w:space="0" w:color="auto"/>
              <w:bottom w:val="single" w:sz="4" w:space="0" w:color="auto"/>
              <w:right w:val="single" w:sz="4" w:space="0" w:color="auto"/>
            </w:tcBorders>
          </w:tcPr>
          <w:p w14:paraId="5A14D3D9"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10187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087E8B2" w14:textId="77777777" w:rsidR="00784A32" w:rsidRPr="000670FE" w:rsidRDefault="00784A32" w:rsidP="00354887">
            <w:pPr>
              <w:pStyle w:val="TAL"/>
            </w:pPr>
          </w:p>
        </w:tc>
      </w:tr>
      <w:tr w:rsidR="00784A32" w:rsidRPr="000670FE" w14:paraId="1729D54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F853AB9" w14:textId="77777777" w:rsidR="00784A32" w:rsidRPr="000670FE" w:rsidRDefault="00784A32" w:rsidP="00354887">
            <w:pPr>
              <w:pStyle w:val="TAL"/>
            </w:pPr>
            <w:r w:rsidRPr="000670FE">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52AB7A0" w14:textId="77777777" w:rsidR="00784A32" w:rsidRPr="000670FE" w:rsidRDefault="00784A32" w:rsidP="00354887">
            <w:pPr>
              <w:pStyle w:val="TAL"/>
            </w:pPr>
            <w:r w:rsidRPr="000670FE">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32D36F09"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57740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0BF103" w14:textId="77777777" w:rsidR="00784A32" w:rsidRPr="000670FE" w:rsidRDefault="00784A32" w:rsidP="00354887">
            <w:pPr>
              <w:pStyle w:val="TAL"/>
            </w:pPr>
          </w:p>
        </w:tc>
      </w:tr>
      <w:tr w:rsidR="00784A32" w:rsidRPr="000670FE" w14:paraId="5E29DA9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AE81927" w14:textId="77777777" w:rsidR="00784A32" w:rsidRPr="000670FE" w:rsidRDefault="00784A32" w:rsidP="00354887">
            <w:pPr>
              <w:pStyle w:val="TAL"/>
            </w:pPr>
            <w:r w:rsidRPr="000670FE">
              <w:t xml:space="preserve">        MCVideo-Affiliation-Command</w:t>
            </w:r>
          </w:p>
        </w:tc>
        <w:tc>
          <w:tcPr>
            <w:tcW w:w="2126" w:type="dxa"/>
            <w:tcBorders>
              <w:top w:val="single" w:sz="4" w:space="0" w:color="auto"/>
              <w:left w:val="single" w:sz="4" w:space="0" w:color="auto"/>
              <w:bottom w:val="single" w:sz="4" w:space="0" w:color="auto"/>
              <w:right w:val="single" w:sz="4" w:space="0" w:color="auto"/>
            </w:tcBorders>
          </w:tcPr>
          <w:p w14:paraId="7519B984" w14:textId="77777777" w:rsidR="00784A32" w:rsidRPr="000670FE" w:rsidRDefault="00784A32" w:rsidP="00354887">
            <w:pPr>
              <w:pStyle w:val="TAL"/>
            </w:pPr>
            <w:r w:rsidRPr="000670FE">
              <w:t>As described in Table 5.3.3.3-43</w:t>
            </w:r>
          </w:p>
        </w:tc>
        <w:tc>
          <w:tcPr>
            <w:tcW w:w="2126" w:type="dxa"/>
            <w:tcBorders>
              <w:top w:val="single" w:sz="4" w:space="0" w:color="auto"/>
              <w:left w:val="single" w:sz="4" w:space="0" w:color="auto"/>
              <w:bottom w:val="single" w:sz="4" w:space="0" w:color="auto"/>
              <w:right w:val="single" w:sz="4" w:space="0" w:color="auto"/>
            </w:tcBorders>
          </w:tcPr>
          <w:p w14:paraId="76EF00AD"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F9D34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02B09F6" w14:textId="77777777" w:rsidR="00784A32" w:rsidRPr="000670FE" w:rsidRDefault="00784A32" w:rsidP="00354887">
            <w:pPr>
              <w:pStyle w:val="TAL"/>
            </w:pPr>
          </w:p>
        </w:tc>
      </w:tr>
    </w:tbl>
    <w:p w14:paraId="06B2A8FF" w14:textId="77777777" w:rsidR="00784A32" w:rsidRPr="000670FE" w:rsidRDefault="00784A32" w:rsidP="00784A32"/>
    <w:p w14:paraId="0F09FA95" w14:textId="77777777" w:rsidR="00784A32" w:rsidRPr="000670FE" w:rsidRDefault="00784A32" w:rsidP="00784A32">
      <w:pPr>
        <w:pStyle w:val="TH"/>
      </w:pPr>
      <w:r w:rsidRPr="000670FE">
        <w:t>Table 5.3.3.3-42: MCVideo-INFO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E1ACC49" w14:textId="77777777" w:rsidTr="00354887">
        <w:tc>
          <w:tcPr>
            <w:tcW w:w="9639" w:type="dxa"/>
            <w:gridSpan w:val="5"/>
          </w:tcPr>
          <w:p w14:paraId="0CDEE599" w14:textId="77777777" w:rsidR="00784A32" w:rsidRPr="000670FE" w:rsidRDefault="00784A32" w:rsidP="00354887">
            <w:pPr>
              <w:pStyle w:val="TAL"/>
            </w:pPr>
            <w:r w:rsidRPr="000670FE">
              <w:t>Derivation Path: TS 36.579-1 [2], Table 5.5.3.2.1-3</w:t>
            </w:r>
          </w:p>
        </w:tc>
      </w:tr>
      <w:tr w:rsidR="00784A32" w:rsidRPr="000670FE" w14:paraId="37B0AFA2" w14:textId="77777777" w:rsidTr="00354887">
        <w:tc>
          <w:tcPr>
            <w:tcW w:w="2835" w:type="dxa"/>
          </w:tcPr>
          <w:p w14:paraId="451C0514" w14:textId="77777777" w:rsidR="00784A32" w:rsidRPr="000670FE" w:rsidRDefault="00784A32" w:rsidP="00354887">
            <w:pPr>
              <w:pStyle w:val="TAH"/>
            </w:pPr>
            <w:r w:rsidRPr="000670FE">
              <w:t>Information Element</w:t>
            </w:r>
          </w:p>
        </w:tc>
        <w:tc>
          <w:tcPr>
            <w:tcW w:w="2126" w:type="dxa"/>
          </w:tcPr>
          <w:p w14:paraId="5EFBB412" w14:textId="77777777" w:rsidR="00784A32" w:rsidRPr="000670FE" w:rsidRDefault="00784A32" w:rsidP="00354887">
            <w:pPr>
              <w:pStyle w:val="TAH"/>
            </w:pPr>
            <w:r w:rsidRPr="000670FE">
              <w:t>Value/remark</w:t>
            </w:r>
          </w:p>
        </w:tc>
        <w:tc>
          <w:tcPr>
            <w:tcW w:w="2126" w:type="dxa"/>
          </w:tcPr>
          <w:p w14:paraId="7937EE47" w14:textId="77777777" w:rsidR="00784A32" w:rsidRPr="000670FE" w:rsidRDefault="00784A32" w:rsidP="00354887">
            <w:pPr>
              <w:pStyle w:val="TAH"/>
            </w:pPr>
            <w:r w:rsidRPr="000670FE">
              <w:t>Comment</w:t>
            </w:r>
          </w:p>
        </w:tc>
        <w:tc>
          <w:tcPr>
            <w:tcW w:w="1418" w:type="dxa"/>
          </w:tcPr>
          <w:p w14:paraId="71BD0E87" w14:textId="77777777" w:rsidR="00784A32" w:rsidRPr="000670FE" w:rsidRDefault="00784A32" w:rsidP="00354887">
            <w:pPr>
              <w:pStyle w:val="TAH"/>
            </w:pPr>
            <w:r w:rsidRPr="000670FE">
              <w:t>Reference</w:t>
            </w:r>
          </w:p>
        </w:tc>
        <w:tc>
          <w:tcPr>
            <w:tcW w:w="1134" w:type="dxa"/>
          </w:tcPr>
          <w:p w14:paraId="7CE3513E" w14:textId="77777777" w:rsidR="00784A32" w:rsidRPr="000670FE" w:rsidRDefault="00784A32" w:rsidP="00354887">
            <w:pPr>
              <w:pStyle w:val="TAH"/>
            </w:pPr>
            <w:r w:rsidRPr="000670FE">
              <w:t>Condition</w:t>
            </w:r>
          </w:p>
        </w:tc>
      </w:tr>
      <w:tr w:rsidR="00784A32" w:rsidRPr="000670FE" w14:paraId="38A34BA3" w14:textId="77777777" w:rsidTr="00354887">
        <w:tc>
          <w:tcPr>
            <w:tcW w:w="2835" w:type="dxa"/>
            <w:vAlign w:val="center"/>
          </w:tcPr>
          <w:p w14:paraId="104EBA4A" w14:textId="77777777" w:rsidR="00784A32" w:rsidRPr="000670FE" w:rsidRDefault="00784A32" w:rsidP="00354887">
            <w:pPr>
              <w:pStyle w:val="TAL"/>
            </w:pPr>
            <w:r w:rsidRPr="000670FE">
              <w:t>mcvideoinfo</w:t>
            </w:r>
          </w:p>
        </w:tc>
        <w:tc>
          <w:tcPr>
            <w:tcW w:w="2126" w:type="dxa"/>
          </w:tcPr>
          <w:p w14:paraId="374D5398" w14:textId="77777777" w:rsidR="00784A32" w:rsidRPr="000670FE" w:rsidRDefault="00784A32" w:rsidP="00354887">
            <w:pPr>
              <w:pStyle w:val="TAL"/>
            </w:pPr>
          </w:p>
        </w:tc>
        <w:tc>
          <w:tcPr>
            <w:tcW w:w="2126" w:type="dxa"/>
            <w:tcBorders>
              <w:bottom w:val="single" w:sz="4" w:space="0" w:color="auto"/>
            </w:tcBorders>
          </w:tcPr>
          <w:p w14:paraId="2C8CB63A" w14:textId="77777777" w:rsidR="00784A32" w:rsidRPr="000670FE" w:rsidRDefault="00784A32" w:rsidP="00354887">
            <w:pPr>
              <w:pStyle w:val="TAL"/>
            </w:pPr>
          </w:p>
        </w:tc>
        <w:tc>
          <w:tcPr>
            <w:tcW w:w="1418" w:type="dxa"/>
          </w:tcPr>
          <w:p w14:paraId="2D3797E7" w14:textId="77777777" w:rsidR="00784A32" w:rsidRPr="000670FE" w:rsidRDefault="00784A32" w:rsidP="00354887">
            <w:pPr>
              <w:pStyle w:val="TAL"/>
            </w:pPr>
          </w:p>
        </w:tc>
        <w:tc>
          <w:tcPr>
            <w:tcW w:w="1134" w:type="dxa"/>
            <w:vAlign w:val="bottom"/>
          </w:tcPr>
          <w:p w14:paraId="48CB41AC" w14:textId="77777777" w:rsidR="00784A32" w:rsidRPr="000670FE" w:rsidRDefault="00784A32" w:rsidP="00354887">
            <w:pPr>
              <w:pStyle w:val="TAL"/>
            </w:pPr>
          </w:p>
        </w:tc>
      </w:tr>
      <w:tr w:rsidR="00784A32" w:rsidRPr="000670FE" w14:paraId="18783CBF" w14:textId="77777777" w:rsidTr="00354887">
        <w:tc>
          <w:tcPr>
            <w:tcW w:w="2835" w:type="dxa"/>
            <w:vAlign w:val="center"/>
          </w:tcPr>
          <w:p w14:paraId="6B99721F" w14:textId="77777777" w:rsidR="00784A32" w:rsidRPr="000670FE" w:rsidRDefault="00784A32" w:rsidP="00354887">
            <w:pPr>
              <w:pStyle w:val="TAL"/>
            </w:pPr>
            <w:r w:rsidRPr="000670FE">
              <w:t xml:space="preserve">  mcvideo-Params</w:t>
            </w:r>
          </w:p>
        </w:tc>
        <w:tc>
          <w:tcPr>
            <w:tcW w:w="2126" w:type="dxa"/>
          </w:tcPr>
          <w:p w14:paraId="78BBFB28" w14:textId="77777777" w:rsidR="00784A32" w:rsidRPr="000670FE" w:rsidRDefault="00784A32" w:rsidP="00354887">
            <w:pPr>
              <w:pStyle w:val="TAL"/>
            </w:pPr>
          </w:p>
        </w:tc>
        <w:tc>
          <w:tcPr>
            <w:tcW w:w="2126" w:type="dxa"/>
            <w:tcBorders>
              <w:bottom w:val="single" w:sz="4" w:space="0" w:color="auto"/>
            </w:tcBorders>
          </w:tcPr>
          <w:p w14:paraId="5E9F1CF3" w14:textId="77777777" w:rsidR="00784A32" w:rsidRPr="000670FE" w:rsidRDefault="00784A32" w:rsidP="00354887">
            <w:pPr>
              <w:pStyle w:val="TAL"/>
            </w:pPr>
          </w:p>
        </w:tc>
        <w:tc>
          <w:tcPr>
            <w:tcW w:w="1418" w:type="dxa"/>
          </w:tcPr>
          <w:p w14:paraId="19267404" w14:textId="77777777" w:rsidR="00784A32" w:rsidRPr="000670FE" w:rsidRDefault="00784A32" w:rsidP="00354887">
            <w:pPr>
              <w:pStyle w:val="TAL"/>
            </w:pPr>
          </w:p>
        </w:tc>
        <w:tc>
          <w:tcPr>
            <w:tcW w:w="1134" w:type="dxa"/>
            <w:vAlign w:val="bottom"/>
          </w:tcPr>
          <w:p w14:paraId="733D79D8" w14:textId="77777777" w:rsidR="00784A32" w:rsidRPr="000670FE" w:rsidRDefault="00784A32" w:rsidP="00354887">
            <w:pPr>
              <w:pStyle w:val="TAL"/>
            </w:pPr>
          </w:p>
        </w:tc>
      </w:tr>
      <w:tr w:rsidR="00784A32" w:rsidRPr="000670FE" w14:paraId="058387B0" w14:textId="77777777" w:rsidTr="00354887">
        <w:tc>
          <w:tcPr>
            <w:tcW w:w="2835" w:type="dxa"/>
            <w:vAlign w:val="center"/>
          </w:tcPr>
          <w:p w14:paraId="57BF26CE" w14:textId="77777777" w:rsidR="00784A32" w:rsidRPr="000670FE" w:rsidRDefault="00784A32" w:rsidP="00354887">
            <w:pPr>
              <w:pStyle w:val="TAL"/>
            </w:pPr>
            <w:r w:rsidRPr="000670FE">
              <w:t xml:space="preserve">    mcvideo-request-uri</w:t>
            </w:r>
          </w:p>
        </w:tc>
        <w:tc>
          <w:tcPr>
            <w:tcW w:w="2126" w:type="dxa"/>
          </w:tcPr>
          <w:p w14:paraId="5B40883F" w14:textId="77777777" w:rsidR="00784A32" w:rsidRPr="000670FE" w:rsidRDefault="00806B2F" w:rsidP="00806B2F">
            <w:pPr>
              <w:pStyle w:val="TAL"/>
            </w:pPr>
            <w:r w:rsidRPr="000670FE">
              <w:t>px_MCVideo_ID_User_A</w:t>
            </w:r>
          </w:p>
        </w:tc>
        <w:tc>
          <w:tcPr>
            <w:tcW w:w="2126" w:type="dxa"/>
            <w:tcBorders>
              <w:bottom w:val="single" w:sz="4" w:space="0" w:color="auto"/>
            </w:tcBorders>
          </w:tcPr>
          <w:p w14:paraId="55B7C9CD" w14:textId="77777777" w:rsidR="00784A32" w:rsidRPr="000670FE" w:rsidRDefault="00784A32" w:rsidP="00354887">
            <w:pPr>
              <w:pStyle w:val="TAL"/>
            </w:pPr>
          </w:p>
        </w:tc>
        <w:tc>
          <w:tcPr>
            <w:tcW w:w="1418" w:type="dxa"/>
          </w:tcPr>
          <w:p w14:paraId="06C5B36A" w14:textId="77777777" w:rsidR="00784A32" w:rsidRPr="000670FE" w:rsidRDefault="00784A32" w:rsidP="00354887">
            <w:pPr>
              <w:pStyle w:val="TAL"/>
            </w:pPr>
          </w:p>
        </w:tc>
        <w:tc>
          <w:tcPr>
            <w:tcW w:w="1134" w:type="dxa"/>
            <w:vAlign w:val="bottom"/>
          </w:tcPr>
          <w:p w14:paraId="6980993C" w14:textId="77777777" w:rsidR="00784A32" w:rsidRPr="000670FE" w:rsidRDefault="00784A32" w:rsidP="00354887">
            <w:pPr>
              <w:pStyle w:val="TAL"/>
            </w:pPr>
          </w:p>
        </w:tc>
      </w:tr>
    </w:tbl>
    <w:p w14:paraId="21F92C34" w14:textId="77777777" w:rsidR="00784A32" w:rsidRPr="000670FE" w:rsidRDefault="00784A32" w:rsidP="00784A32"/>
    <w:p w14:paraId="6F218262" w14:textId="77777777" w:rsidR="00784A32" w:rsidRPr="000670FE" w:rsidRDefault="00784A32" w:rsidP="00784A32">
      <w:pPr>
        <w:pStyle w:val="TH"/>
      </w:pPr>
      <w:r w:rsidRPr="000670FE">
        <w:t>Table 5.3.3.3-43: MCVideo-AFFILIATION-COMMAND in SIP MESSAGE (Table 5.3.3.3-41)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0805490F"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393CBFB" w14:textId="77777777" w:rsidR="00784A32" w:rsidRPr="000670FE" w:rsidRDefault="00784A32" w:rsidP="00354887">
            <w:pPr>
              <w:pStyle w:val="TAL"/>
            </w:pPr>
            <w:r w:rsidRPr="000670FE">
              <w:t xml:space="preserve">Derivation Path: TS 36.579-1 [2], Table 5.5.3.7-3 </w:t>
            </w:r>
          </w:p>
        </w:tc>
      </w:tr>
      <w:tr w:rsidR="00784A32" w:rsidRPr="000670FE" w14:paraId="705518F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D07514" w14:textId="77777777" w:rsidR="00784A32" w:rsidRPr="000670FE" w:rsidRDefault="00784A32" w:rsidP="00354887">
            <w:pPr>
              <w:pStyle w:val="TAH"/>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12855AF" w14:textId="77777777" w:rsidR="00784A32" w:rsidRPr="000670FE" w:rsidRDefault="00784A32" w:rsidP="00354887">
            <w:pPr>
              <w:pStyle w:val="TAH"/>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36BF71D" w14:textId="77777777" w:rsidR="00784A32" w:rsidRPr="000670FE" w:rsidRDefault="00784A32" w:rsidP="00354887">
            <w:pPr>
              <w:pStyle w:val="TAH"/>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2FF3D386" w14:textId="77777777" w:rsidR="00784A32" w:rsidRPr="000670FE" w:rsidRDefault="00784A32" w:rsidP="00354887">
            <w:pPr>
              <w:pStyle w:val="TAH"/>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38069A2A" w14:textId="77777777" w:rsidR="00784A32" w:rsidRPr="000670FE" w:rsidRDefault="00784A32" w:rsidP="00354887">
            <w:pPr>
              <w:pStyle w:val="TAH"/>
              <w:rPr>
                <w:bCs/>
              </w:rPr>
            </w:pPr>
            <w:r w:rsidRPr="000670FE">
              <w:rPr>
                <w:bCs/>
              </w:rPr>
              <w:t>Condition</w:t>
            </w:r>
          </w:p>
        </w:tc>
      </w:tr>
      <w:tr w:rsidR="00784A32" w:rsidRPr="000670FE" w14:paraId="3E8B34EB"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BABC886" w14:textId="77777777" w:rsidR="00784A32" w:rsidRPr="000670FE" w:rsidRDefault="00784A32" w:rsidP="00354887">
            <w:pPr>
              <w:pStyle w:val="TAL"/>
            </w:pPr>
            <w:r w:rsidRPr="000670FE">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58387BD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F3EC0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DB2AB39"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5F8C02" w14:textId="77777777" w:rsidR="00784A32" w:rsidRPr="000670FE" w:rsidRDefault="00784A32" w:rsidP="00354887">
            <w:pPr>
              <w:pStyle w:val="TAL"/>
            </w:pPr>
          </w:p>
        </w:tc>
      </w:tr>
      <w:tr w:rsidR="00784A32" w:rsidRPr="000670FE" w14:paraId="00486384"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D79EF83" w14:textId="77777777" w:rsidR="00784A32" w:rsidRPr="000670FE" w:rsidRDefault="00784A32" w:rsidP="00354887">
            <w:pPr>
              <w:pStyle w:val="TAL"/>
            </w:pPr>
            <w:r w:rsidRPr="000670FE">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49E6741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0182B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A0125F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91B1D85" w14:textId="77777777" w:rsidR="00784A32" w:rsidRPr="000670FE" w:rsidRDefault="00784A32" w:rsidP="00354887">
            <w:pPr>
              <w:pStyle w:val="TAL"/>
            </w:pPr>
          </w:p>
        </w:tc>
      </w:tr>
      <w:tr w:rsidR="00784A32" w:rsidRPr="000670FE" w14:paraId="42B381E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1E7D84" w14:textId="77777777" w:rsidR="00784A32" w:rsidRPr="000670FE" w:rsidRDefault="00784A32" w:rsidP="00354887">
            <w:pPr>
              <w:pStyle w:val="TAL"/>
            </w:pPr>
            <w:r w:rsidRPr="000670FE">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50C2247E" w14:textId="77777777" w:rsidR="00784A32" w:rsidRPr="000670FE" w:rsidRDefault="00784A32" w:rsidP="00354887">
            <w:pPr>
              <w:pStyle w:val="TAL"/>
            </w:pPr>
            <w:r w:rsidRPr="000670FE">
              <w:t>px_MCVideo_Group_D_ID</w:t>
            </w:r>
          </w:p>
        </w:tc>
        <w:tc>
          <w:tcPr>
            <w:tcW w:w="2126" w:type="dxa"/>
            <w:tcBorders>
              <w:top w:val="single" w:sz="4" w:space="0" w:color="auto"/>
              <w:left w:val="single" w:sz="4" w:space="0" w:color="auto"/>
              <w:bottom w:val="single" w:sz="4" w:space="0" w:color="auto"/>
              <w:right w:val="single" w:sz="4" w:space="0" w:color="auto"/>
            </w:tcBorders>
          </w:tcPr>
          <w:p w14:paraId="42FEE17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1BACE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C5EA20" w14:textId="77777777" w:rsidR="00784A32" w:rsidRPr="000670FE" w:rsidRDefault="00784A32" w:rsidP="00354887">
            <w:pPr>
              <w:pStyle w:val="TAL"/>
            </w:pPr>
          </w:p>
        </w:tc>
      </w:tr>
    </w:tbl>
    <w:p w14:paraId="7B8C32B1" w14:textId="77777777" w:rsidR="00784A32" w:rsidRPr="000670FE" w:rsidRDefault="00784A32" w:rsidP="00784A32"/>
    <w:p w14:paraId="4C81A916" w14:textId="77777777" w:rsidR="00784A32" w:rsidRPr="000670FE" w:rsidRDefault="00784A32" w:rsidP="00784A32">
      <w:pPr>
        <w:pStyle w:val="Heading2"/>
      </w:pPr>
      <w:bookmarkStart w:id="100" w:name="_Toc52787473"/>
      <w:bookmarkStart w:id="101" w:name="_Toc52787653"/>
      <w:r w:rsidRPr="000670FE">
        <w:t>5.4</w:t>
      </w:r>
      <w:r w:rsidRPr="000670FE">
        <w:tab/>
        <w:t>Configuration / Determination of MCVideo Service Settings / Current Active MCVideo Settings / De-subscribe</w:t>
      </w:r>
      <w:bookmarkEnd w:id="100"/>
      <w:bookmarkEnd w:id="101"/>
    </w:p>
    <w:p w14:paraId="25408357" w14:textId="77777777" w:rsidR="00784A32" w:rsidRPr="000670FE" w:rsidRDefault="00784A32" w:rsidP="00F404DB">
      <w:pPr>
        <w:pStyle w:val="Heading3"/>
      </w:pPr>
      <w:bookmarkStart w:id="102" w:name="_Toc52787474"/>
      <w:bookmarkStart w:id="103" w:name="_Toc52787654"/>
      <w:r w:rsidRPr="000670FE">
        <w:t>5.4.1</w:t>
      </w:r>
      <w:r w:rsidRPr="000670FE">
        <w:tab/>
        <w:t>Test Purpose (TP)</w:t>
      </w:r>
      <w:bookmarkEnd w:id="102"/>
      <w:bookmarkEnd w:id="103"/>
    </w:p>
    <w:p w14:paraId="36FB6BFC" w14:textId="77777777" w:rsidR="00784A32" w:rsidRPr="000670FE" w:rsidRDefault="00784A32" w:rsidP="00784A32">
      <w:pPr>
        <w:pStyle w:val="H6"/>
      </w:pPr>
      <w:r w:rsidRPr="000670FE">
        <w:t>(1)</w:t>
      </w:r>
    </w:p>
    <w:p w14:paraId="666A720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1CA6057C"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verify the currently active MCVideo service settings or to discover MCVideo service settings }</w:t>
      </w:r>
    </w:p>
    <w:p w14:paraId="282D38B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find the MCVideo service settings </w:t>
      </w:r>
      <w:r w:rsidRPr="000670FE">
        <w:rPr>
          <w:b/>
          <w:bCs/>
          <w:noProof w:val="0"/>
        </w:rPr>
        <w:t>and</w:t>
      </w:r>
      <w:r w:rsidRPr="000670FE">
        <w:rPr>
          <w:noProof w:val="0"/>
        </w:rPr>
        <w:t xml:space="preserve"> responds to the SIP NOTIFY message with a SIP 200 (OK) message }</w:t>
      </w:r>
    </w:p>
    <w:p w14:paraId="69E4C58D" w14:textId="77777777" w:rsidR="00784A32" w:rsidRPr="000670FE" w:rsidRDefault="00784A32" w:rsidP="00784A32">
      <w:pPr>
        <w:pStyle w:val="PL"/>
        <w:rPr>
          <w:noProof w:val="0"/>
        </w:rPr>
      </w:pPr>
      <w:r w:rsidRPr="000670FE">
        <w:rPr>
          <w:noProof w:val="0"/>
        </w:rPr>
        <w:t xml:space="preserve">            }</w:t>
      </w:r>
    </w:p>
    <w:p w14:paraId="087B979B" w14:textId="77777777" w:rsidR="00784A32" w:rsidRPr="000670FE" w:rsidRDefault="00784A32" w:rsidP="00784A32">
      <w:pPr>
        <w:pStyle w:val="PL"/>
        <w:rPr>
          <w:noProof w:val="0"/>
        </w:rPr>
      </w:pPr>
    </w:p>
    <w:p w14:paraId="0873BF92" w14:textId="77777777" w:rsidR="00784A32" w:rsidRPr="000670FE" w:rsidRDefault="00784A32" w:rsidP="00784A32">
      <w:pPr>
        <w:pStyle w:val="H6"/>
      </w:pPr>
      <w:r w:rsidRPr="000670FE">
        <w:t>(2)</w:t>
      </w:r>
    </w:p>
    <w:p w14:paraId="5B89089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already subscribed to find the MCVideo service settings }</w:t>
      </w:r>
    </w:p>
    <w:p w14:paraId="331BB724"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re-subscribe for MCVideo service settings }</w:t>
      </w:r>
    </w:p>
    <w:p w14:paraId="494DA6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re-subscribe for the MCVideo service settings </w:t>
      </w:r>
      <w:r w:rsidRPr="000670FE">
        <w:rPr>
          <w:b/>
          <w:bCs/>
          <w:noProof w:val="0"/>
        </w:rPr>
        <w:t>and</w:t>
      </w:r>
      <w:r w:rsidRPr="000670FE">
        <w:rPr>
          <w:noProof w:val="0"/>
        </w:rPr>
        <w:t xml:space="preserve"> responds to the SIP NOTIFY message with a SIP 200 (OK) message }</w:t>
      </w:r>
    </w:p>
    <w:p w14:paraId="42FC9F69" w14:textId="77777777" w:rsidR="00784A32" w:rsidRPr="000670FE" w:rsidRDefault="00784A32" w:rsidP="00784A32">
      <w:pPr>
        <w:pStyle w:val="PL"/>
        <w:rPr>
          <w:noProof w:val="0"/>
        </w:rPr>
      </w:pPr>
      <w:r w:rsidRPr="000670FE">
        <w:rPr>
          <w:noProof w:val="0"/>
        </w:rPr>
        <w:t xml:space="preserve">            }</w:t>
      </w:r>
    </w:p>
    <w:p w14:paraId="707C4D98" w14:textId="77777777" w:rsidR="00784A32" w:rsidRPr="000670FE" w:rsidRDefault="00784A32" w:rsidP="00784A32">
      <w:pPr>
        <w:pStyle w:val="PL"/>
        <w:rPr>
          <w:noProof w:val="0"/>
        </w:rPr>
      </w:pPr>
    </w:p>
    <w:p w14:paraId="6BB9A0E0" w14:textId="77777777" w:rsidR="00784A32" w:rsidRPr="000670FE" w:rsidRDefault="00784A32" w:rsidP="00784A32">
      <w:pPr>
        <w:pStyle w:val="H6"/>
      </w:pPr>
      <w:r w:rsidRPr="000670FE">
        <w:t>(3)</w:t>
      </w:r>
    </w:p>
    <w:p w14:paraId="4B5D9780"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already subscribed to find the MCVideo service settings }</w:t>
      </w:r>
    </w:p>
    <w:p w14:paraId="6089F984"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de-subscribe for MCVideo service settings }</w:t>
      </w:r>
    </w:p>
    <w:p w14:paraId="28362C0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de-subscribe for the MCVideo service settings </w:t>
      </w:r>
      <w:r w:rsidRPr="000670FE">
        <w:rPr>
          <w:b/>
          <w:bCs/>
          <w:noProof w:val="0"/>
        </w:rPr>
        <w:t>and</w:t>
      </w:r>
      <w:r w:rsidRPr="000670FE">
        <w:rPr>
          <w:noProof w:val="0"/>
        </w:rPr>
        <w:t xml:space="preserve"> responds to the SIP NOTIFY message with a SIP 200 (OK) message }</w:t>
      </w:r>
    </w:p>
    <w:p w14:paraId="4142B6D2" w14:textId="77777777" w:rsidR="00784A32" w:rsidRPr="000670FE" w:rsidRDefault="00784A32" w:rsidP="00784A32">
      <w:pPr>
        <w:pStyle w:val="PL"/>
        <w:rPr>
          <w:noProof w:val="0"/>
        </w:rPr>
      </w:pPr>
      <w:r w:rsidRPr="000670FE">
        <w:rPr>
          <w:noProof w:val="0"/>
        </w:rPr>
        <w:t xml:space="preserve">            }</w:t>
      </w:r>
    </w:p>
    <w:p w14:paraId="376C6052" w14:textId="77777777" w:rsidR="00784A32" w:rsidRPr="000670FE" w:rsidRDefault="00784A32" w:rsidP="00784A32">
      <w:pPr>
        <w:pStyle w:val="PL"/>
        <w:rPr>
          <w:noProof w:val="0"/>
        </w:rPr>
      </w:pPr>
    </w:p>
    <w:p w14:paraId="53B7EEF2" w14:textId="77777777" w:rsidR="00784A32" w:rsidRPr="000670FE" w:rsidRDefault="00784A32" w:rsidP="00F404DB">
      <w:pPr>
        <w:pStyle w:val="Heading3"/>
      </w:pPr>
      <w:bookmarkStart w:id="104" w:name="_Toc52787475"/>
      <w:bookmarkStart w:id="105" w:name="_Toc52787655"/>
      <w:r w:rsidRPr="000670FE">
        <w:t>5.4.2</w:t>
      </w:r>
      <w:r w:rsidRPr="000670FE">
        <w:tab/>
        <w:t>Conformance requirements</w:t>
      </w:r>
      <w:bookmarkEnd w:id="104"/>
      <w:bookmarkEnd w:id="105"/>
    </w:p>
    <w:p w14:paraId="5256ACDA" w14:textId="77777777" w:rsidR="00784A32" w:rsidRPr="000670FE" w:rsidRDefault="00784A32" w:rsidP="00784A32">
      <w:pPr>
        <w:keepNext/>
        <w:keepLines/>
      </w:pPr>
      <w:r w:rsidRPr="000670FE">
        <w:t xml:space="preserve">References: The conformance requirements covered in the present TC are specified in: TS 24.281 clause 7.2.4.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2321976" w14:textId="77777777" w:rsidR="00784A32" w:rsidRPr="000670FE" w:rsidRDefault="00784A32" w:rsidP="00784A32">
      <w:r w:rsidRPr="000670FE">
        <w:t>[TS 24.281, clause 7.2.4]</w:t>
      </w:r>
    </w:p>
    <w:p w14:paraId="37079DC8" w14:textId="77777777" w:rsidR="00784A32" w:rsidRPr="000670FE" w:rsidRDefault="00784A32" w:rsidP="00784A32">
      <w:pPr>
        <w:rPr>
          <w:rFonts w:eastAsia="SimSun"/>
        </w:rPr>
      </w:pPr>
      <w:r w:rsidRPr="000670FE">
        <w:t xml:space="preserve">In order to discover MCVideo service settings of another MCVideo client of the same MCVideo user or to verify the currently active MCVideo service settings of this MCVideo client, the MCVideo client shall generate an initial SIP SUBSCRIBE request according to 3GPP TS 24.229 [11], IETF RFC 6665 [16], and </w:t>
      </w:r>
      <w:r w:rsidRPr="000670FE">
        <w:rPr>
          <w:rFonts w:eastAsia="SimSun"/>
        </w:rPr>
        <w:t>IETF RFC 4354 [53].</w:t>
      </w:r>
    </w:p>
    <w:p w14:paraId="3A3CDA4C" w14:textId="77777777" w:rsidR="00784A32" w:rsidRPr="000670FE" w:rsidRDefault="00784A32" w:rsidP="00784A32">
      <w:r w:rsidRPr="000670FE">
        <w:rPr>
          <w:rFonts w:eastAsia="SimSun"/>
        </w:rPr>
        <w:t>In the SIP SUBSCRIBE request, the MCVideo client:</w:t>
      </w:r>
    </w:p>
    <w:p w14:paraId="4B8F6AE1"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public service identity </w:t>
      </w:r>
      <w:r w:rsidRPr="000670FE">
        <w:t>identifying the originating participating MCVideo function serving the MCVideo user</w:t>
      </w:r>
      <w:r w:rsidRPr="000670FE">
        <w:rPr>
          <w:rFonts w:eastAsia="SimSun"/>
        </w:rPr>
        <w:t>;</w:t>
      </w:r>
    </w:p>
    <w:p w14:paraId="58040856"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MCVideo user;</w:t>
      </w:r>
    </w:p>
    <w:p w14:paraId="2DC0B9D6"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55A6247A" w14:textId="77777777" w:rsidR="00784A32" w:rsidRPr="000670FE" w:rsidRDefault="00784A32" w:rsidP="00784A32">
      <w:pPr>
        <w:pStyle w:val="B1"/>
        <w:rPr>
          <w:rFonts w:eastAsia="SimSun"/>
        </w:rPr>
      </w:pPr>
      <w:r w:rsidRPr="000670FE">
        <w:rPr>
          <w:rFonts w:eastAsia="SimSun"/>
        </w:rPr>
        <w:t>4)</w:t>
      </w:r>
      <w:r w:rsidRPr="000670FE">
        <w:rPr>
          <w:rFonts w:eastAsia="SimSun"/>
        </w:rPr>
        <w:tab/>
        <w:t>shall set the Event header field to the 'poc-settings' value;</w:t>
      </w:r>
    </w:p>
    <w:p w14:paraId="61D23F13" w14:textId="77777777" w:rsidR="00784A32" w:rsidRPr="000670FE" w:rsidRDefault="00784A32" w:rsidP="00784A32">
      <w:pPr>
        <w:pStyle w:val="B1"/>
      </w:pPr>
      <w:r w:rsidRPr="000670FE">
        <w:t>5)</w:t>
      </w:r>
      <w:r w:rsidRPr="000670FE">
        <w:tab/>
        <w:t xml:space="preserve">shall include an Accept header field containing the </w:t>
      </w:r>
      <w:r w:rsidRPr="000670FE">
        <w:rPr>
          <w:rFonts w:eastAsia="SimSun"/>
        </w:rPr>
        <w:t>"application/poc-settings+xml" MIME type</w:t>
      </w:r>
      <w:r w:rsidRPr="000670FE">
        <w:t>;</w:t>
      </w:r>
    </w:p>
    <w:p w14:paraId="59CAA52D" w14:textId="77777777" w:rsidR="00784A32" w:rsidRPr="000670FE" w:rsidRDefault="00784A32" w:rsidP="00784A32">
      <w:pPr>
        <w:pStyle w:val="B1"/>
        <w:rPr>
          <w:rFonts w:eastAsia="SimSun"/>
        </w:rPr>
      </w:pPr>
      <w:r w:rsidRPr="000670FE">
        <w:rPr>
          <w:rFonts w:eastAsia="SimSun"/>
        </w:rPr>
        <w:t>6)</w:t>
      </w:r>
      <w:r w:rsidRPr="000670FE">
        <w:rPr>
          <w:rFonts w:eastAsia="SimSun"/>
        </w:rPr>
        <w:tab/>
        <w:t>if the MCVideo client wants to receive the current status and later notification, shall set the Expires header field according to IETF RFC 6665 [16], to 4294967295; and</w:t>
      </w:r>
    </w:p>
    <w:p w14:paraId="4E2F910E"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11DC9A89" w14:textId="77777777" w:rsidR="00784A32" w:rsidRPr="000670FE" w:rsidRDefault="00784A32" w:rsidP="00784A32">
      <w:pPr>
        <w:pStyle w:val="B1"/>
        <w:rPr>
          <w:rFonts w:eastAsia="SimSun"/>
        </w:rPr>
      </w:pPr>
      <w:r w:rsidRPr="000670FE">
        <w:rPr>
          <w:rFonts w:eastAsia="SimSun"/>
        </w:rPr>
        <w:t>7)</w:t>
      </w:r>
      <w:r w:rsidRPr="000670FE">
        <w:rPr>
          <w:rFonts w:eastAsia="SimSun"/>
        </w:rPr>
        <w:tab/>
        <w:t>if the MCVideo client wants to fetch the current state only, shall set the Expires header field according to IETF RFC 6665 [16], to zero.</w:t>
      </w:r>
    </w:p>
    <w:p w14:paraId="57212214" w14:textId="77777777" w:rsidR="00784A32" w:rsidRPr="000670FE" w:rsidRDefault="00784A32" w:rsidP="00784A32">
      <w:r w:rsidRPr="000670FE">
        <w:t xml:space="preserve">In order to re-subscribe or de-subscribe, the MCVideo client shall generate an in-dialog SIP SUBSCRIBE request according to 3GPP TS 24.229 [11], IETF RFC 6665 [16], </w:t>
      </w:r>
      <w:r w:rsidRPr="000670FE">
        <w:rPr>
          <w:rFonts w:eastAsia="SimSun"/>
        </w:rPr>
        <w:t>IETF RFC 4354 [53]. In the SIP SUBSCRIBE request, the MCVideo client:</w:t>
      </w:r>
    </w:p>
    <w:p w14:paraId="2D254ED4" w14:textId="77777777" w:rsidR="00784A32" w:rsidRPr="000670FE" w:rsidRDefault="00784A32" w:rsidP="00784A32">
      <w:pPr>
        <w:pStyle w:val="B1"/>
        <w:rPr>
          <w:rFonts w:eastAsia="SimSun"/>
        </w:rPr>
      </w:pPr>
      <w:r w:rsidRPr="000670FE">
        <w:rPr>
          <w:rFonts w:eastAsia="SimSun"/>
        </w:rPr>
        <w:t>1)</w:t>
      </w:r>
      <w:r w:rsidRPr="000670FE">
        <w:rPr>
          <w:rFonts w:eastAsia="SimSun"/>
        </w:rPr>
        <w:tab/>
        <w:t>shall set the Event header field to the 'poc-settings' value;</w:t>
      </w:r>
    </w:p>
    <w:p w14:paraId="0B4DF4A2" w14:textId="77777777" w:rsidR="00784A32" w:rsidRPr="000670FE" w:rsidRDefault="00784A32" w:rsidP="00784A32">
      <w:pPr>
        <w:pStyle w:val="B1"/>
      </w:pPr>
      <w:r w:rsidRPr="000670FE">
        <w:t>2)</w:t>
      </w:r>
      <w:r w:rsidRPr="000670FE">
        <w:tab/>
        <w:t xml:space="preserve">shall include an Accept header field containing the </w:t>
      </w:r>
      <w:r w:rsidRPr="000670FE">
        <w:rPr>
          <w:rFonts w:eastAsia="SimSun"/>
        </w:rPr>
        <w:t>"application/poc-settings+xml" MIME type</w:t>
      </w:r>
      <w:r w:rsidRPr="000670FE">
        <w:t>;</w:t>
      </w:r>
    </w:p>
    <w:p w14:paraId="48AEA79E" w14:textId="77777777" w:rsidR="00784A32" w:rsidRPr="000670FE" w:rsidRDefault="00784A32" w:rsidP="00784A32">
      <w:pPr>
        <w:pStyle w:val="B1"/>
        <w:rPr>
          <w:rFonts w:eastAsia="SimSun"/>
        </w:rPr>
      </w:pPr>
      <w:r w:rsidRPr="000670FE">
        <w:rPr>
          <w:rFonts w:eastAsia="SimSun"/>
        </w:rPr>
        <w:t>3)</w:t>
      </w:r>
      <w:r w:rsidRPr="000670FE">
        <w:rPr>
          <w:rFonts w:eastAsia="SimSun"/>
        </w:rPr>
        <w:tab/>
        <w:t>if the MCVideo client wants to receive the current status and later notification, shall set the Expires header field according to IETF RFC 6665 [16], to 4294967295; and</w:t>
      </w:r>
    </w:p>
    <w:p w14:paraId="6F613E26" w14:textId="77777777" w:rsidR="00784A32" w:rsidRPr="000670FE" w:rsidRDefault="00784A32" w:rsidP="00784A32">
      <w:pPr>
        <w:pStyle w:val="NO"/>
        <w:rPr>
          <w:rFonts w:eastAsia="SimSun"/>
        </w:rPr>
      </w:pPr>
      <w:r w:rsidRPr="000670FE">
        <w:rPr>
          <w:rFonts w:eastAsia="SimSun"/>
        </w:rPr>
        <w:t>NOTE 2:</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009A2B46" w14:textId="77777777" w:rsidR="00784A32" w:rsidRPr="000670FE" w:rsidRDefault="00784A32" w:rsidP="00784A32">
      <w:pPr>
        <w:pStyle w:val="B1"/>
        <w:rPr>
          <w:rFonts w:eastAsia="SimSun"/>
        </w:rPr>
      </w:pPr>
      <w:r w:rsidRPr="000670FE">
        <w:rPr>
          <w:rFonts w:eastAsia="SimSun"/>
        </w:rPr>
        <w:t>4)</w:t>
      </w:r>
      <w:r w:rsidRPr="000670FE">
        <w:rPr>
          <w:rFonts w:eastAsia="SimSun"/>
        </w:rPr>
        <w:tab/>
        <w:t>if the MCVideo client wants to de-subscribe, shall set the Expires header field according to IETF RFC 6665 [16], to zero.</w:t>
      </w:r>
    </w:p>
    <w:p w14:paraId="357ACC76" w14:textId="77777777" w:rsidR="00784A32" w:rsidRPr="000670FE" w:rsidRDefault="00784A32" w:rsidP="00784A32">
      <w:pPr>
        <w:rPr>
          <w:rFonts w:eastAsia="SimSun"/>
        </w:rPr>
      </w:pPr>
      <w:r w:rsidRPr="000670FE">
        <w:rPr>
          <w:rFonts w:eastAsia="SimSun"/>
        </w:rPr>
        <w:t xml:space="preserve">Upon receiving a SIP NOTIFY request according to </w:t>
      </w:r>
      <w:r w:rsidRPr="000670FE">
        <w:t xml:space="preserve">3GPP TS 24.229 [11], IETF RFC 6665 [16] and </w:t>
      </w:r>
      <w:r w:rsidRPr="000670FE">
        <w:rPr>
          <w:rFonts w:eastAsia="SimSun"/>
        </w:rPr>
        <w:t>IETF RFC 4354 [53], that contains an application/poc-settings+xml MIME body the MCVideo client shall cache:</w:t>
      </w:r>
    </w:p>
    <w:p w14:paraId="43028EE7"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the &lt;am-settings&gt; element of the poc-settings+xml MIME body for each MCVideo client identified by the </w:t>
      </w:r>
      <w:r w:rsidRPr="000670FE">
        <w:t xml:space="preserve">"id" attribute </w:t>
      </w:r>
      <w:r w:rsidRPr="000670FE">
        <w:rPr>
          <w:rFonts w:eastAsia="SimSun"/>
        </w:rPr>
        <w:t>according to IETF RFC 4354 [53] as the current Answer-mode indication of that MPCTT client; and</w:t>
      </w:r>
    </w:p>
    <w:p w14:paraId="54311686" w14:textId="77777777" w:rsidR="00784A32" w:rsidRPr="000670FE" w:rsidRDefault="00784A32" w:rsidP="00784A32">
      <w:pPr>
        <w:pStyle w:val="B1"/>
        <w:rPr>
          <w:rFonts w:eastAsia="SimSun"/>
        </w:rPr>
      </w:pPr>
      <w:r w:rsidRPr="000670FE">
        <w:rPr>
          <w:rFonts w:eastAsia="SimSun"/>
        </w:rPr>
        <w:t>2)</w:t>
      </w:r>
      <w:r w:rsidRPr="000670FE">
        <w:rPr>
          <w:rFonts w:eastAsia="SimSun"/>
        </w:rPr>
        <w:tab/>
        <w:t xml:space="preserve">the </w:t>
      </w:r>
      <w:r w:rsidRPr="000670FE">
        <w:t xml:space="preserve">&lt;selected-user-profile-index&gt; element of the </w:t>
      </w:r>
      <w:r w:rsidRPr="000670FE">
        <w:rPr>
          <w:rFonts w:eastAsia="SimSun"/>
        </w:rPr>
        <w:t xml:space="preserve">poc-settings+xml MIME body for each MCVideo client identified by the </w:t>
      </w:r>
      <w:r w:rsidRPr="000670FE">
        <w:t xml:space="preserve">"id" attribute </w:t>
      </w:r>
      <w:r w:rsidRPr="000670FE">
        <w:rPr>
          <w:rFonts w:eastAsia="SimSun"/>
        </w:rPr>
        <w:t>according to IETF RFC 4354 [53] as the active MCVideo user profile of that MCVideo client.</w:t>
      </w:r>
    </w:p>
    <w:p w14:paraId="7A39EE04" w14:textId="77777777" w:rsidR="00784A32" w:rsidRPr="000670FE" w:rsidRDefault="00784A32" w:rsidP="00F404DB">
      <w:pPr>
        <w:pStyle w:val="Heading3"/>
      </w:pPr>
      <w:bookmarkStart w:id="106" w:name="_Toc52787476"/>
      <w:bookmarkStart w:id="107" w:name="_Toc52787656"/>
      <w:r w:rsidRPr="000670FE">
        <w:t>5.4.3</w:t>
      </w:r>
      <w:r w:rsidRPr="000670FE">
        <w:tab/>
        <w:t>Test description</w:t>
      </w:r>
      <w:bookmarkEnd w:id="106"/>
      <w:bookmarkEnd w:id="107"/>
    </w:p>
    <w:p w14:paraId="1B6CF968" w14:textId="77777777" w:rsidR="00784A32" w:rsidRPr="000670FE" w:rsidRDefault="00784A32" w:rsidP="00F404DB">
      <w:pPr>
        <w:pStyle w:val="Heading4"/>
      </w:pPr>
      <w:bookmarkStart w:id="108" w:name="_Toc52787477"/>
      <w:bookmarkStart w:id="109" w:name="_Toc52787657"/>
      <w:r w:rsidRPr="000670FE">
        <w:t>5.4.3.1</w:t>
      </w:r>
      <w:r w:rsidRPr="000670FE">
        <w:tab/>
      </w:r>
      <w:r w:rsidRPr="000670FE">
        <w:tab/>
        <w:t>Pre-test conditions</w:t>
      </w:r>
      <w:bookmarkEnd w:id="108"/>
      <w:bookmarkEnd w:id="109"/>
    </w:p>
    <w:p w14:paraId="3EA8B843" w14:textId="77777777" w:rsidR="00784A32" w:rsidRPr="000670FE" w:rsidRDefault="00784A32" w:rsidP="00784A32">
      <w:pPr>
        <w:pStyle w:val="H6"/>
      </w:pPr>
      <w:r w:rsidRPr="000670FE">
        <w:t>System Simulator:</w:t>
      </w:r>
    </w:p>
    <w:p w14:paraId="69B1C5FE" w14:textId="77777777" w:rsidR="00784A32" w:rsidRPr="000670FE" w:rsidRDefault="00784A32" w:rsidP="00784A32">
      <w:pPr>
        <w:pStyle w:val="B1"/>
      </w:pPr>
      <w:r w:rsidRPr="000670FE">
        <w:t>-</w:t>
      </w:r>
      <w:r w:rsidRPr="000670FE">
        <w:tab/>
        <w:t>SS (MCVideo server)</w:t>
      </w:r>
    </w:p>
    <w:p w14:paraId="64059170"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[20] clause 4.4.</w:t>
      </w:r>
    </w:p>
    <w:p w14:paraId="44A972AB" w14:textId="77777777" w:rsidR="00784A32" w:rsidRPr="000670FE" w:rsidRDefault="00784A32" w:rsidP="00784A32">
      <w:pPr>
        <w:pStyle w:val="H6"/>
      </w:pPr>
      <w:r w:rsidRPr="000670FE">
        <w:t>IUT:</w:t>
      </w:r>
    </w:p>
    <w:p w14:paraId="33A0E310" w14:textId="77777777" w:rsidR="00784A32" w:rsidRPr="000670FE" w:rsidRDefault="00784A32" w:rsidP="00784A32">
      <w:pPr>
        <w:pStyle w:val="B1"/>
      </w:pPr>
      <w:r w:rsidRPr="000670FE">
        <w:t>-</w:t>
      </w:r>
      <w:r w:rsidRPr="000670FE">
        <w:tab/>
        <w:t>UE (MCVideo Client)</w:t>
      </w:r>
    </w:p>
    <w:p w14:paraId="3E33A797" w14:textId="77777777" w:rsidR="00784A32" w:rsidRPr="000670FE" w:rsidRDefault="00784A32" w:rsidP="00784A32">
      <w:pPr>
        <w:pStyle w:val="B1"/>
      </w:pPr>
      <w:r w:rsidRPr="000670FE">
        <w:t>-</w:t>
      </w:r>
      <w:r w:rsidRPr="000670FE">
        <w:tab/>
        <w:t>The test USIM set as defined in TS 36.579-1 [2], subclause 5.5.10, is inserted.</w:t>
      </w:r>
    </w:p>
    <w:p w14:paraId="5EB13055" w14:textId="77777777" w:rsidR="00784A32" w:rsidRPr="000670FE" w:rsidRDefault="00784A32" w:rsidP="00784A32">
      <w:pPr>
        <w:pStyle w:val="H6"/>
      </w:pPr>
      <w:r w:rsidRPr="000670FE">
        <w:t>Preamble:</w:t>
      </w:r>
    </w:p>
    <w:p w14:paraId="4E981CF9"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3C9C4C1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32084DE" w14:textId="77777777" w:rsidR="00784A32" w:rsidRPr="000670FE" w:rsidRDefault="00784A32" w:rsidP="00784A32">
      <w:pPr>
        <w:pStyle w:val="B1"/>
      </w:pPr>
      <w:r w:rsidRPr="000670FE">
        <w:t>-</w:t>
      </w:r>
      <w:r w:rsidRPr="000670FE">
        <w:tab/>
        <w:t>UE States at the end of the preamble</w:t>
      </w:r>
    </w:p>
    <w:p w14:paraId="2196296B" w14:textId="77777777" w:rsidR="00784A32" w:rsidRPr="000670FE" w:rsidRDefault="00784A32" w:rsidP="00784A32">
      <w:pPr>
        <w:pStyle w:val="B2"/>
      </w:pPr>
      <w:r w:rsidRPr="000670FE">
        <w:t>-</w:t>
      </w:r>
      <w:r w:rsidRPr="000670FE">
        <w:tab/>
        <w:t>The UE is in E-UTRA Registered, Idle Mode state.</w:t>
      </w:r>
    </w:p>
    <w:p w14:paraId="18BFAF83"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0CBCEC91" w14:textId="77777777" w:rsidR="00784A32" w:rsidRPr="000670FE" w:rsidRDefault="00784A32" w:rsidP="00F404DB">
      <w:pPr>
        <w:pStyle w:val="Heading4"/>
      </w:pPr>
      <w:bookmarkStart w:id="110" w:name="_Toc52787478"/>
      <w:bookmarkStart w:id="111" w:name="_Toc52787658"/>
      <w:r w:rsidRPr="000670FE">
        <w:t>5.4.3.2</w:t>
      </w:r>
      <w:r w:rsidRPr="000670FE">
        <w:tab/>
        <w:t>Test procedure sequence</w:t>
      </w:r>
      <w:bookmarkEnd w:id="110"/>
      <w:bookmarkEnd w:id="111"/>
    </w:p>
    <w:p w14:paraId="46CC1E17" w14:textId="77777777" w:rsidR="00784A32" w:rsidRPr="000670FE" w:rsidRDefault="00784A32" w:rsidP="00784A32">
      <w:pPr>
        <w:pStyle w:val="TH"/>
      </w:pPr>
      <w:r w:rsidRPr="000670FE">
        <w:t>Table 5.4.3.2-1: Main Behaviour</w:t>
      </w:r>
    </w:p>
    <w:tbl>
      <w:tblPr>
        <w:tblW w:w="9765" w:type="dxa"/>
        <w:tblInd w:w="113" w:type="dxa"/>
        <w:tblBorders>
          <w:top w:val="single" w:sz="6" w:space="0" w:color="auto"/>
          <w:left w:val="single" w:sz="6" w:space="0" w:color="auto"/>
          <w:bottom w:val="single" w:sz="8"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84A32" w:rsidRPr="000670FE" w14:paraId="0DAB757D" w14:textId="77777777" w:rsidTr="00354887">
        <w:tc>
          <w:tcPr>
            <w:tcW w:w="648" w:type="dxa"/>
            <w:tcBorders>
              <w:bottom w:val="nil"/>
            </w:tcBorders>
            <w:shd w:val="clear" w:color="auto" w:fill="auto"/>
            <w:tcMar>
              <w:top w:w="0" w:type="dxa"/>
              <w:left w:w="108" w:type="dxa"/>
              <w:bottom w:w="0" w:type="dxa"/>
              <w:right w:w="108" w:type="dxa"/>
            </w:tcMar>
            <w:hideMark/>
          </w:tcPr>
          <w:p w14:paraId="1FAB20AA" w14:textId="77777777" w:rsidR="00784A32" w:rsidRPr="000670FE" w:rsidRDefault="00784A32" w:rsidP="00354887">
            <w:pPr>
              <w:pStyle w:val="TAH"/>
            </w:pPr>
            <w:r w:rsidRPr="000670FE">
              <w:t>St</w:t>
            </w:r>
          </w:p>
        </w:tc>
        <w:tc>
          <w:tcPr>
            <w:tcW w:w="3969" w:type="dxa"/>
            <w:tcBorders>
              <w:bottom w:val="nil"/>
            </w:tcBorders>
            <w:shd w:val="clear" w:color="auto" w:fill="auto"/>
            <w:tcMar>
              <w:top w:w="0" w:type="dxa"/>
              <w:left w:w="108" w:type="dxa"/>
              <w:bottom w:w="0" w:type="dxa"/>
              <w:right w:w="108" w:type="dxa"/>
            </w:tcMar>
            <w:hideMark/>
          </w:tcPr>
          <w:p w14:paraId="0310D81A" w14:textId="77777777" w:rsidR="00784A32" w:rsidRPr="000670FE" w:rsidRDefault="00784A32" w:rsidP="00354887">
            <w:pPr>
              <w:pStyle w:val="TAH"/>
              <w:spacing w:line="252" w:lineRule="auto"/>
            </w:pPr>
            <w:r w:rsidRPr="000670FE">
              <w:t>Procedure</w:t>
            </w:r>
          </w:p>
        </w:tc>
        <w:tc>
          <w:tcPr>
            <w:tcW w:w="3686" w:type="dxa"/>
            <w:gridSpan w:val="2"/>
            <w:shd w:val="clear" w:color="auto" w:fill="auto"/>
            <w:tcMar>
              <w:top w:w="0" w:type="dxa"/>
              <w:left w:w="108" w:type="dxa"/>
              <w:bottom w:w="0" w:type="dxa"/>
              <w:right w:w="108" w:type="dxa"/>
            </w:tcMar>
            <w:hideMark/>
          </w:tcPr>
          <w:p w14:paraId="383F15B8" w14:textId="77777777" w:rsidR="00784A32" w:rsidRPr="000670FE" w:rsidRDefault="00784A32" w:rsidP="00354887">
            <w:pPr>
              <w:pStyle w:val="TAH"/>
              <w:spacing w:line="252" w:lineRule="auto"/>
            </w:pPr>
            <w:r w:rsidRPr="000670FE">
              <w:t>Message Sequence</w:t>
            </w:r>
          </w:p>
        </w:tc>
        <w:tc>
          <w:tcPr>
            <w:tcW w:w="567" w:type="dxa"/>
            <w:tcBorders>
              <w:bottom w:val="nil"/>
            </w:tcBorders>
            <w:shd w:val="clear" w:color="auto" w:fill="auto"/>
            <w:tcMar>
              <w:top w:w="0" w:type="dxa"/>
              <w:left w:w="108" w:type="dxa"/>
              <w:bottom w:w="0" w:type="dxa"/>
              <w:right w:w="108" w:type="dxa"/>
            </w:tcMar>
            <w:hideMark/>
          </w:tcPr>
          <w:p w14:paraId="6730F721" w14:textId="77777777" w:rsidR="00784A32" w:rsidRPr="000670FE" w:rsidRDefault="00784A32" w:rsidP="00354887">
            <w:pPr>
              <w:pStyle w:val="TAH"/>
              <w:spacing w:line="252" w:lineRule="auto"/>
            </w:pPr>
            <w:r w:rsidRPr="000670FE">
              <w:t>TP</w:t>
            </w:r>
          </w:p>
        </w:tc>
        <w:tc>
          <w:tcPr>
            <w:tcW w:w="892" w:type="dxa"/>
            <w:tcBorders>
              <w:bottom w:val="nil"/>
            </w:tcBorders>
            <w:shd w:val="clear" w:color="auto" w:fill="auto"/>
            <w:tcMar>
              <w:top w:w="0" w:type="dxa"/>
              <w:left w:w="108" w:type="dxa"/>
              <w:bottom w:w="0" w:type="dxa"/>
              <w:right w:w="108" w:type="dxa"/>
            </w:tcMar>
            <w:hideMark/>
          </w:tcPr>
          <w:p w14:paraId="5C85A22D" w14:textId="77777777" w:rsidR="00784A32" w:rsidRPr="000670FE" w:rsidRDefault="00784A32" w:rsidP="00354887">
            <w:pPr>
              <w:pStyle w:val="TAH"/>
              <w:spacing w:line="252" w:lineRule="auto"/>
            </w:pPr>
            <w:r w:rsidRPr="000670FE">
              <w:t>Verdict</w:t>
            </w:r>
          </w:p>
        </w:tc>
      </w:tr>
      <w:tr w:rsidR="00784A32" w:rsidRPr="000670FE" w14:paraId="7E357DD9" w14:textId="77777777" w:rsidTr="00354887">
        <w:tc>
          <w:tcPr>
            <w:tcW w:w="648" w:type="dxa"/>
            <w:tcBorders>
              <w:top w:val="nil"/>
              <w:bottom w:val="single" w:sz="6" w:space="0" w:color="auto"/>
            </w:tcBorders>
            <w:shd w:val="clear" w:color="auto" w:fill="auto"/>
            <w:tcMar>
              <w:top w:w="0" w:type="dxa"/>
              <w:left w:w="108" w:type="dxa"/>
              <w:bottom w:w="0" w:type="dxa"/>
              <w:right w:w="108" w:type="dxa"/>
            </w:tcMar>
          </w:tcPr>
          <w:p w14:paraId="05C6E76C" w14:textId="77777777" w:rsidR="00784A32" w:rsidRPr="000670FE" w:rsidRDefault="00784A32" w:rsidP="00354887">
            <w:pPr>
              <w:pStyle w:val="TAH"/>
              <w:spacing w:line="252" w:lineRule="auto"/>
            </w:pPr>
          </w:p>
        </w:tc>
        <w:tc>
          <w:tcPr>
            <w:tcW w:w="3969" w:type="dxa"/>
            <w:tcBorders>
              <w:top w:val="nil"/>
              <w:bottom w:val="single" w:sz="6" w:space="0" w:color="auto"/>
            </w:tcBorders>
            <w:shd w:val="clear" w:color="auto" w:fill="auto"/>
            <w:tcMar>
              <w:top w:w="0" w:type="dxa"/>
              <w:left w:w="108" w:type="dxa"/>
              <w:bottom w:w="0" w:type="dxa"/>
              <w:right w:w="108" w:type="dxa"/>
            </w:tcMar>
          </w:tcPr>
          <w:p w14:paraId="3AA8D7C0" w14:textId="77777777" w:rsidR="00784A32" w:rsidRPr="000670FE" w:rsidRDefault="00784A32" w:rsidP="00354887">
            <w:pPr>
              <w:pStyle w:val="TAH"/>
              <w:spacing w:line="252" w:lineRule="auto"/>
            </w:pPr>
          </w:p>
        </w:tc>
        <w:tc>
          <w:tcPr>
            <w:tcW w:w="709" w:type="dxa"/>
            <w:shd w:val="clear" w:color="auto" w:fill="auto"/>
            <w:tcMar>
              <w:top w:w="0" w:type="dxa"/>
              <w:left w:w="108" w:type="dxa"/>
              <w:bottom w:w="0" w:type="dxa"/>
              <w:right w:w="108" w:type="dxa"/>
            </w:tcMar>
            <w:hideMark/>
          </w:tcPr>
          <w:p w14:paraId="7A69BF75" w14:textId="77777777" w:rsidR="00784A32" w:rsidRPr="000670FE" w:rsidRDefault="00784A32" w:rsidP="00354887">
            <w:pPr>
              <w:pStyle w:val="TAH"/>
              <w:spacing w:line="252" w:lineRule="auto"/>
            </w:pPr>
            <w:r w:rsidRPr="000670FE">
              <w:t>U - S</w:t>
            </w:r>
          </w:p>
        </w:tc>
        <w:tc>
          <w:tcPr>
            <w:tcW w:w="2977" w:type="dxa"/>
            <w:shd w:val="clear" w:color="auto" w:fill="auto"/>
            <w:tcMar>
              <w:top w:w="0" w:type="dxa"/>
              <w:left w:w="108" w:type="dxa"/>
              <w:bottom w:w="0" w:type="dxa"/>
              <w:right w:w="108" w:type="dxa"/>
            </w:tcMar>
            <w:hideMark/>
          </w:tcPr>
          <w:p w14:paraId="45E2DC1F" w14:textId="77777777" w:rsidR="00784A32" w:rsidRPr="000670FE" w:rsidRDefault="00784A32" w:rsidP="00354887">
            <w:pPr>
              <w:pStyle w:val="TAH"/>
              <w:spacing w:line="252" w:lineRule="auto"/>
            </w:pPr>
            <w:r w:rsidRPr="000670FE">
              <w:t>Message</w:t>
            </w:r>
          </w:p>
        </w:tc>
        <w:tc>
          <w:tcPr>
            <w:tcW w:w="567" w:type="dxa"/>
            <w:tcBorders>
              <w:top w:val="nil"/>
              <w:bottom w:val="single" w:sz="6" w:space="0" w:color="auto"/>
            </w:tcBorders>
            <w:shd w:val="clear" w:color="auto" w:fill="auto"/>
            <w:tcMar>
              <w:top w:w="0" w:type="dxa"/>
              <w:left w:w="108" w:type="dxa"/>
              <w:bottom w:w="0" w:type="dxa"/>
              <w:right w:w="108" w:type="dxa"/>
            </w:tcMar>
          </w:tcPr>
          <w:p w14:paraId="2B236B67" w14:textId="77777777" w:rsidR="00784A32" w:rsidRPr="000670FE" w:rsidRDefault="00784A32" w:rsidP="00354887">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14:paraId="08DC159B" w14:textId="77777777" w:rsidR="00784A32" w:rsidRPr="000670FE" w:rsidRDefault="00784A32" w:rsidP="00354887">
            <w:pPr>
              <w:pStyle w:val="TAH"/>
              <w:spacing w:line="252" w:lineRule="auto"/>
            </w:pPr>
          </w:p>
        </w:tc>
      </w:tr>
      <w:tr w:rsidR="00784A32" w:rsidRPr="000670FE" w14:paraId="77114A86" w14:textId="77777777" w:rsidTr="00354887">
        <w:tc>
          <w:tcPr>
            <w:tcW w:w="648" w:type="dxa"/>
            <w:tcBorders>
              <w:top w:val="single" w:sz="6" w:space="0" w:color="auto"/>
            </w:tcBorders>
            <w:shd w:val="clear" w:color="auto" w:fill="auto"/>
            <w:tcMar>
              <w:top w:w="0" w:type="dxa"/>
              <w:left w:w="108" w:type="dxa"/>
              <w:bottom w:w="0" w:type="dxa"/>
              <w:right w:w="108" w:type="dxa"/>
            </w:tcMar>
            <w:hideMark/>
          </w:tcPr>
          <w:p w14:paraId="6529E3EB" w14:textId="77777777" w:rsidR="00784A32" w:rsidRPr="000670FE" w:rsidRDefault="00784A32" w:rsidP="00354887">
            <w:pPr>
              <w:pStyle w:val="TAC"/>
            </w:pPr>
            <w:r w:rsidRPr="000670FE">
              <w:t>1</w:t>
            </w:r>
          </w:p>
        </w:tc>
        <w:tc>
          <w:tcPr>
            <w:tcW w:w="3969" w:type="dxa"/>
            <w:tcBorders>
              <w:top w:val="single" w:sz="6" w:space="0" w:color="auto"/>
            </w:tcBorders>
            <w:shd w:val="clear" w:color="auto" w:fill="auto"/>
            <w:tcMar>
              <w:top w:w="0" w:type="dxa"/>
              <w:left w:w="108" w:type="dxa"/>
              <w:bottom w:w="0" w:type="dxa"/>
              <w:right w:w="108" w:type="dxa"/>
            </w:tcMar>
            <w:hideMark/>
          </w:tcPr>
          <w:p w14:paraId="13199267" w14:textId="77777777" w:rsidR="00784A32" w:rsidRPr="000670FE" w:rsidRDefault="00784A32" w:rsidP="00354887">
            <w:pPr>
              <w:pStyle w:val="TAL"/>
            </w:pPr>
            <w:r w:rsidRPr="000670FE">
              <w:t>Make the MCVIDEO User request to verify the currently active MCVideo service settings of the UE (MCVIDEO Client) and to receive later notifications.</w:t>
            </w:r>
          </w:p>
          <w:p w14:paraId="57123FB3"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hideMark/>
          </w:tcPr>
          <w:p w14:paraId="72229E6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3523B03B" w14:textId="77777777" w:rsidR="00784A32" w:rsidRPr="000670FE" w:rsidRDefault="00784A32" w:rsidP="00354887">
            <w:pPr>
              <w:pStyle w:val="TAL"/>
            </w:pPr>
            <w:r w:rsidRPr="000670FE">
              <w:t>-</w:t>
            </w:r>
          </w:p>
        </w:tc>
        <w:tc>
          <w:tcPr>
            <w:tcW w:w="567" w:type="dxa"/>
            <w:tcBorders>
              <w:top w:val="single" w:sz="6" w:space="0" w:color="auto"/>
            </w:tcBorders>
            <w:shd w:val="clear" w:color="auto" w:fill="auto"/>
            <w:tcMar>
              <w:top w:w="0" w:type="dxa"/>
              <w:left w:w="108" w:type="dxa"/>
              <w:bottom w:w="0" w:type="dxa"/>
              <w:right w:w="108" w:type="dxa"/>
            </w:tcMar>
            <w:hideMark/>
          </w:tcPr>
          <w:p w14:paraId="352CA6F8" w14:textId="77777777" w:rsidR="00784A32" w:rsidRPr="000670FE" w:rsidRDefault="00784A32" w:rsidP="00354887">
            <w:pPr>
              <w:pStyle w:val="TAC"/>
            </w:pPr>
            <w:r w:rsidRPr="000670FE">
              <w:t>-</w:t>
            </w:r>
          </w:p>
        </w:tc>
        <w:tc>
          <w:tcPr>
            <w:tcW w:w="892" w:type="dxa"/>
            <w:tcBorders>
              <w:top w:val="single" w:sz="6" w:space="0" w:color="auto"/>
            </w:tcBorders>
            <w:shd w:val="clear" w:color="auto" w:fill="auto"/>
            <w:tcMar>
              <w:top w:w="0" w:type="dxa"/>
              <w:left w:w="108" w:type="dxa"/>
              <w:bottom w:w="0" w:type="dxa"/>
              <w:right w:w="108" w:type="dxa"/>
            </w:tcMar>
            <w:hideMark/>
          </w:tcPr>
          <w:p w14:paraId="0D0E4247" w14:textId="77777777" w:rsidR="00784A32" w:rsidRPr="000670FE" w:rsidRDefault="00784A32" w:rsidP="00354887">
            <w:pPr>
              <w:pStyle w:val="TAC"/>
            </w:pPr>
            <w:r w:rsidRPr="000670FE">
              <w:t>-</w:t>
            </w:r>
          </w:p>
        </w:tc>
      </w:tr>
      <w:tr w:rsidR="00784A32" w:rsidRPr="000670FE" w14:paraId="490E2F5B" w14:textId="77777777" w:rsidTr="00354887">
        <w:tc>
          <w:tcPr>
            <w:tcW w:w="648" w:type="dxa"/>
            <w:shd w:val="clear" w:color="auto" w:fill="auto"/>
            <w:tcMar>
              <w:top w:w="0" w:type="dxa"/>
              <w:left w:w="108" w:type="dxa"/>
              <w:bottom w:w="0" w:type="dxa"/>
              <w:right w:w="108" w:type="dxa"/>
            </w:tcMar>
            <w:hideMark/>
          </w:tcPr>
          <w:p w14:paraId="6D64E160"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522712E4"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400C87C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3BC193B1"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C4BC23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5165CA49" w14:textId="77777777" w:rsidR="00784A32" w:rsidRPr="000670FE" w:rsidRDefault="00784A32" w:rsidP="00354887">
            <w:pPr>
              <w:pStyle w:val="TAC"/>
            </w:pPr>
            <w:r w:rsidRPr="000670FE">
              <w:t>-</w:t>
            </w:r>
          </w:p>
        </w:tc>
      </w:tr>
      <w:tr w:rsidR="00784A32" w:rsidRPr="000670FE" w14:paraId="5C3D39E0" w14:textId="77777777" w:rsidTr="00354887">
        <w:tc>
          <w:tcPr>
            <w:tcW w:w="648" w:type="dxa"/>
            <w:shd w:val="clear" w:color="auto" w:fill="auto"/>
            <w:tcMar>
              <w:top w:w="0" w:type="dxa"/>
              <w:left w:w="108" w:type="dxa"/>
              <w:bottom w:w="0" w:type="dxa"/>
              <w:right w:w="108" w:type="dxa"/>
            </w:tcMar>
            <w:hideMark/>
          </w:tcPr>
          <w:p w14:paraId="403B91EC" w14:textId="77777777" w:rsidR="00784A32" w:rsidRPr="000670FE" w:rsidRDefault="00784A32" w:rsidP="00354887">
            <w:pPr>
              <w:pStyle w:val="TAC"/>
            </w:pPr>
            <w:r w:rsidRPr="000670FE">
              <w:t>2</w:t>
            </w:r>
          </w:p>
        </w:tc>
        <w:tc>
          <w:tcPr>
            <w:tcW w:w="3969" w:type="dxa"/>
            <w:shd w:val="clear" w:color="auto" w:fill="auto"/>
            <w:tcMar>
              <w:top w:w="0" w:type="dxa"/>
              <w:left w:w="108" w:type="dxa"/>
              <w:bottom w:w="0" w:type="dxa"/>
              <w:right w:w="108" w:type="dxa"/>
            </w:tcMar>
            <w:hideMark/>
          </w:tcPr>
          <w:p w14:paraId="4859D8BC" w14:textId="77777777" w:rsidR="00784A32" w:rsidRPr="000670FE" w:rsidRDefault="00784A32" w:rsidP="00354887">
            <w:pPr>
              <w:pStyle w:val="TAL"/>
            </w:pPr>
            <w:r w:rsidRPr="000670FE">
              <w:t xml:space="preserve">Check: Does the UE (MCVIDEO Client) send a SIP SUBSCRIBE message to request to verify the currently active MCVideo service settings of the UE (MCVIDEO Client)? </w:t>
            </w:r>
          </w:p>
        </w:tc>
        <w:tc>
          <w:tcPr>
            <w:tcW w:w="709" w:type="dxa"/>
            <w:shd w:val="clear" w:color="auto" w:fill="auto"/>
            <w:tcMar>
              <w:top w:w="0" w:type="dxa"/>
              <w:left w:w="108" w:type="dxa"/>
              <w:bottom w:w="0" w:type="dxa"/>
              <w:right w:w="108" w:type="dxa"/>
            </w:tcMar>
            <w:hideMark/>
          </w:tcPr>
          <w:p w14:paraId="39DC8182"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5B613091"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3A910A6F" w14:textId="77777777" w:rsidR="00784A32" w:rsidRPr="000670FE" w:rsidRDefault="00784A32" w:rsidP="00354887">
            <w:pPr>
              <w:pStyle w:val="TAC"/>
            </w:pPr>
            <w:r w:rsidRPr="000670FE">
              <w:t>1</w:t>
            </w:r>
          </w:p>
        </w:tc>
        <w:tc>
          <w:tcPr>
            <w:tcW w:w="892" w:type="dxa"/>
            <w:shd w:val="clear" w:color="auto" w:fill="auto"/>
            <w:tcMar>
              <w:top w:w="0" w:type="dxa"/>
              <w:left w:w="108" w:type="dxa"/>
              <w:bottom w:w="0" w:type="dxa"/>
              <w:right w:w="108" w:type="dxa"/>
            </w:tcMar>
            <w:hideMark/>
          </w:tcPr>
          <w:p w14:paraId="694A2368" w14:textId="77777777" w:rsidR="00784A32" w:rsidRPr="000670FE" w:rsidRDefault="00784A32" w:rsidP="00354887">
            <w:pPr>
              <w:pStyle w:val="TAC"/>
            </w:pPr>
            <w:r w:rsidRPr="000670FE">
              <w:t>P</w:t>
            </w:r>
          </w:p>
        </w:tc>
      </w:tr>
      <w:tr w:rsidR="00784A32" w:rsidRPr="000670FE" w14:paraId="6E8E7B0E" w14:textId="77777777" w:rsidTr="00354887">
        <w:tc>
          <w:tcPr>
            <w:tcW w:w="648" w:type="dxa"/>
            <w:shd w:val="clear" w:color="auto" w:fill="auto"/>
            <w:tcMar>
              <w:top w:w="0" w:type="dxa"/>
              <w:left w:w="108" w:type="dxa"/>
              <w:bottom w:w="0" w:type="dxa"/>
              <w:right w:w="108" w:type="dxa"/>
            </w:tcMar>
            <w:hideMark/>
          </w:tcPr>
          <w:p w14:paraId="33E23233" w14:textId="77777777" w:rsidR="00784A32" w:rsidRPr="000670FE" w:rsidRDefault="00784A32" w:rsidP="00354887">
            <w:pPr>
              <w:pStyle w:val="TAC"/>
            </w:pPr>
            <w:r w:rsidRPr="000670FE">
              <w:t>3</w:t>
            </w:r>
          </w:p>
        </w:tc>
        <w:tc>
          <w:tcPr>
            <w:tcW w:w="3969" w:type="dxa"/>
            <w:shd w:val="clear" w:color="auto" w:fill="auto"/>
            <w:tcMar>
              <w:top w:w="0" w:type="dxa"/>
              <w:left w:w="108" w:type="dxa"/>
              <w:bottom w:w="0" w:type="dxa"/>
              <w:right w:w="108" w:type="dxa"/>
            </w:tcMar>
            <w:hideMark/>
          </w:tcPr>
          <w:p w14:paraId="07AC909E"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0234B8D2"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3BA30557"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7810A529"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319CFC79" w14:textId="77777777" w:rsidR="00784A32" w:rsidRPr="000670FE" w:rsidRDefault="00784A32" w:rsidP="00354887">
            <w:pPr>
              <w:pStyle w:val="TAC"/>
            </w:pPr>
            <w:r w:rsidRPr="000670FE">
              <w:t>-</w:t>
            </w:r>
          </w:p>
        </w:tc>
      </w:tr>
      <w:tr w:rsidR="00784A32" w:rsidRPr="000670FE" w14:paraId="2B0D97C9" w14:textId="77777777" w:rsidTr="00354887">
        <w:tc>
          <w:tcPr>
            <w:tcW w:w="648" w:type="dxa"/>
            <w:shd w:val="clear" w:color="auto" w:fill="auto"/>
            <w:tcMar>
              <w:top w:w="0" w:type="dxa"/>
              <w:left w:w="108" w:type="dxa"/>
              <w:bottom w:w="0" w:type="dxa"/>
              <w:right w:w="108" w:type="dxa"/>
            </w:tcMar>
            <w:hideMark/>
          </w:tcPr>
          <w:p w14:paraId="6B13C4C4" w14:textId="77777777" w:rsidR="00784A32" w:rsidRPr="000670FE" w:rsidRDefault="00784A32" w:rsidP="00354887">
            <w:pPr>
              <w:pStyle w:val="TAC"/>
            </w:pPr>
            <w:r w:rsidRPr="000670FE">
              <w:t>4</w:t>
            </w:r>
          </w:p>
        </w:tc>
        <w:tc>
          <w:tcPr>
            <w:tcW w:w="3969" w:type="dxa"/>
            <w:shd w:val="clear" w:color="auto" w:fill="auto"/>
            <w:tcMar>
              <w:top w:w="0" w:type="dxa"/>
              <w:left w:w="108" w:type="dxa"/>
              <w:bottom w:w="0" w:type="dxa"/>
              <w:right w:w="108" w:type="dxa"/>
            </w:tcMar>
            <w:hideMark/>
          </w:tcPr>
          <w:p w14:paraId="707076A1" w14:textId="77777777" w:rsidR="00784A32" w:rsidRPr="000670FE" w:rsidRDefault="00784A32" w:rsidP="00354887">
            <w:pPr>
              <w:pStyle w:val="TAL"/>
            </w:pPr>
            <w:r w:rsidRPr="000670FE">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25840031"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54081B76" w14:textId="77777777" w:rsidR="00784A32" w:rsidRPr="000670FE" w:rsidRDefault="00784A32" w:rsidP="00354887">
            <w:pPr>
              <w:pStyle w:val="TAL"/>
            </w:pPr>
            <w:r w:rsidRPr="000670FE">
              <w:t>SIP NOTIFY</w:t>
            </w:r>
          </w:p>
        </w:tc>
        <w:tc>
          <w:tcPr>
            <w:tcW w:w="567" w:type="dxa"/>
            <w:shd w:val="clear" w:color="auto" w:fill="auto"/>
            <w:tcMar>
              <w:top w:w="0" w:type="dxa"/>
              <w:left w:w="108" w:type="dxa"/>
              <w:bottom w:w="0" w:type="dxa"/>
              <w:right w:w="108" w:type="dxa"/>
            </w:tcMar>
            <w:hideMark/>
          </w:tcPr>
          <w:p w14:paraId="56125888"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18DB2B02" w14:textId="77777777" w:rsidR="00784A32" w:rsidRPr="000670FE" w:rsidRDefault="00784A32" w:rsidP="00354887">
            <w:pPr>
              <w:pStyle w:val="TAC"/>
            </w:pPr>
            <w:r w:rsidRPr="000670FE">
              <w:t>-</w:t>
            </w:r>
          </w:p>
        </w:tc>
      </w:tr>
      <w:tr w:rsidR="00784A32" w:rsidRPr="000670FE" w14:paraId="7D1F6948" w14:textId="77777777" w:rsidTr="00354887">
        <w:tc>
          <w:tcPr>
            <w:tcW w:w="648" w:type="dxa"/>
            <w:shd w:val="clear" w:color="auto" w:fill="auto"/>
            <w:tcMar>
              <w:top w:w="0" w:type="dxa"/>
              <w:left w:w="108" w:type="dxa"/>
              <w:bottom w:w="0" w:type="dxa"/>
              <w:right w:w="108" w:type="dxa"/>
            </w:tcMar>
            <w:hideMark/>
          </w:tcPr>
          <w:p w14:paraId="4384CC5E" w14:textId="77777777" w:rsidR="00784A32" w:rsidRPr="000670FE" w:rsidRDefault="00784A32" w:rsidP="00354887">
            <w:pPr>
              <w:pStyle w:val="TAC"/>
            </w:pPr>
            <w:r w:rsidRPr="000670FE">
              <w:t>5</w:t>
            </w:r>
          </w:p>
        </w:tc>
        <w:tc>
          <w:tcPr>
            <w:tcW w:w="3969" w:type="dxa"/>
            <w:shd w:val="clear" w:color="auto" w:fill="auto"/>
            <w:tcMar>
              <w:top w:w="0" w:type="dxa"/>
              <w:left w:w="108" w:type="dxa"/>
              <w:bottom w:w="0" w:type="dxa"/>
              <w:right w:w="108" w:type="dxa"/>
            </w:tcMar>
            <w:hideMark/>
          </w:tcPr>
          <w:p w14:paraId="58A0FD86" w14:textId="77777777" w:rsidR="00784A32" w:rsidRPr="000670FE" w:rsidRDefault="00784A32" w:rsidP="00354887">
            <w:pPr>
              <w:pStyle w:val="TAL"/>
            </w:pPr>
            <w:r w:rsidRPr="000670FE">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332AF38B"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11CDEAA0"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tcPr>
          <w:p w14:paraId="23AEA869" w14:textId="77777777" w:rsidR="00784A32" w:rsidRPr="000670FE" w:rsidRDefault="00784A32" w:rsidP="00354887">
            <w:pPr>
              <w:pStyle w:val="TAC"/>
            </w:pPr>
          </w:p>
        </w:tc>
        <w:tc>
          <w:tcPr>
            <w:tcW w:w="892" w:type="dxa"/>
            <w:shd w:val="clear" w:color="auto" w:fill="auto"/>
            <w:tcMar>
              <w:top w:w="0" w:type="dxa"/>
              <w:left w:w="108" w:type="dxa"/>
              <w:bottom w:w="0" w:type="dxa"/>
              <w:right w:w="108" w:type="dxa"/>
            </w:tcMar>
          </w:tcPr>
          <w:p w14:paraId="7E7F8507" w14:textId="77777777" w:rsidR="00784A32" w:rsidRPr="000670FE" w:rsidRDefault="00784A32" w:rsidP="00354887">
            <w:pPr>
              <w:pStyle w:val="TAC"/>
            </w:pPr>
          </w:p>
        </w:tc>
      </w:tr>
      <w:tr w:rsidR="00784A32" w:rsidRPr="000670FE" w14:paraId="1B204230" w14:textId="77777777" w:rsidTr="00354887">
        <w:tc>
          <w:tcPr>
            <w:tcW w:w="648" w:type="dxa"/>
            <w:shd w:val="clear" w:color="auto" w:fill="auto"/>
            <w:tcMar>
              <w:top w:w="0" w:type="dxa"/>
              <w:left w:w="108" w:type="dxa"/>
              <w:bottom w:w="0" w:type="dxa"/>
              <w:right w:w="108" w:type="dxa"/>
            </w:tcMar>
            <w:hideMark/>
          </w:tcPr>
          <w:p w14:paraId="3916E638"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3E8ABDF2"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6BA5D151"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535BF98D"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A816A12"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1CEF1D5" w14:textId="77777777" w:rsidR="00784A32" w:rsidRPr="000670FE" w:rsidRDefault="00784A32" w:rsidP="00354887">
            <w:pPr>
              <w:pStyle w:val="TAC"/>
            </w:pPr>
            <w:r w:rsidRPr="000670FE">
              <w:t>-</w:t>
            </w:r>
          </w:p>
        </w:tc>
      </w:tr>
      <w:tr w:rsidR="00784A32" w:rsidRPr="000670FE" w14:paraId="428DA0E8" w14:textId="77777777" w:rsidTr="00354887">
        <w:tc>
          <w:tcPr>
            <w:tcW w:w="648" w:type="dxa"/>
            <w:shd w:val="clear" w:color="auto" w:fill="auto"/>
            <w:tcMar>
              <w:top w:w="0" w:type="dxa"/>
              <w:left w:w="108" w:type="dxa"/>
              <w:bottom w:w="0" w:type="dxa"/>
              <w:right w:w="108" w:type="dxa"/>
            </w:tcMar>
            <w:hideMark/>
          </w:tcPr>
          <w:p w14:paraId="3F97DBB1" w14:textId="77777777" w:rsidR="00784A32" w:rsidRPr="000670FE" w:rsidRDefault="00784A32" w:rsidP="00354887">
            <w:pPr>
              <w:pStyle w:val="TAC"/>
            </w:pPr>
            <w:r w:rsidRPr="000670FE">
              <w:t>6</w:t>
            </w:r>
          </w:p>
        </w:tc>
        <w:tc>
          <w:tcPr>
            <w:tcW w:w="3969" w:type="dxa"/>
            <w:shd w:val="clear" w:color="auto" w:fill="auto"/>
            <w:tcMar>
              <w:top w:w="0" w:type="dxa"/>
              <w:left w:w="108" w:type="dxa"/>
              <w:bottom w:w="0" w:type="dxa"/>
              <w:right w:w="108" w:type="dxa"/>
            </w:tcMar>
          </w:tcPr>
          <w:p w14:paraId="3FD3EE3E" w14:textId="77777777" w:rsidR="00784A32" w:rsidRPr="000670FE" w:rsidRDefault="00784A32" w:rsidP="00354887">
            <w:pPr>
              <w:pStyle w:val="TAL"/>
            </w:pPr>
            <w:r w:rsidRPr="000670FE">
              <w:t>Make the MCVIDEO User request to re-subscribe to MCVIDEO service settings and to receive later notifications.</w:t>
            </w:r>
          </w:p>
          <w:p w14:paraId="40678B4D"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5F57ED73"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4B3D44DF"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887EEAA"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61DBA674" w14:textId="77777777" w:rsidR="00784A32" w:rsidRPr="000670FE" w:rsidRDefault="00784A32" w:rsidP="00354887">
            <w:pPr>
              <w:pStyle w:val="TAC"/>
            </w:pPr>
            <w:r w:rsidRPr="000670FE">
              <w:t>-</w:t>
            </w:r>
          </w:p>
        </w:tc>
      </w:tr>
      <w:tr w:rsidR="00784A32" w:rsidRPr="000670FE" w14:paraId="665DA68A" w14:textId="77777777" w:rsidTr="00354887">
        <w:tc>
          <w:tcPr>
            <w:tcW w:w="648" w:type="dxa"/>
            <w:shd w:val="clear" w:color="auto" w:fill="auto"/>
            <w:tcMar>
              <w:top w:w="0" w:type="dxa"/>
              <w:left w:w="108" w:type="dxa"/>
              <w:bottom w:w="0" w:type="dxa"/>
              <w:right w:w="108" w:type="dxa"/>
            </w:tcMar>
            <w:hideMark/>
          </w:tcPr>
          <w:p w14:paraId="4E62CC48"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3F43C47E"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5D5E38D"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19876088"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798EFFBE"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7DF62105" w14:textId="77777777" w:rsidR="00784A32" w:rsidRPr="000670FE" w:rsidRDefault="00784A32" w:rsidP="00354887">
            <w:pPr>
              <w:pStyle w:val="TAC"/>
            </w:pPr>
            <w:r w:rsidRPr="000670FE">
              <w:t>-</w:t>
            </w:r>
          </w:p>
        </w:tc>
      </w:tr>
      <w:tr w:rsidR="00784A32" w:rsidRPr="000670FE" w14:paraId="012B550B" w14:textId="77777777" w:rsidTr="00354887">
        <w:tc>
          <w:tcPr>
            <w:tcW w:w="648" w:type="dxa"/>
            <w:shd w:val="clear" w:color="auto" w:fill="auto"/>
            <w:tcMar>
              <w:top w:w="0" w:type="dxa"/>
              <w:left w:w="108" w:type="dxa"/>
              <w:bottom w:w="0" w:type="dxa"/>
              <w:right w:w="108" w:type="dxa"/>
            </w:tcMar>
            <w:hideMark/>
          </w:tcPr>
          <w:p w14:paraId="31CAE15D" w14:textId="77777777" w:rsidR="00784A32" w:rsidRPr="000670FE" w:rsidRDefault="00784A32" w:rsidP="00354887">
            <w:pPr>
              <w:pStyle w:val="TAC"/>
            </w:pPr>
            <w:r w:rsidRPr="000670FE">
              <w:t>7</w:t>
            </w:r>
          </w:p>
        </w:tc>
        <w:tc>
          <w:tcPr>
            <w:tcW w:w="3969" w:type="dxa"/>
            <w:shd w:val="clear" w:color="auto" w:fill="auto"/>
            <w:tcMar>
              <w:top w:w="0" w:type="dxa"/>
              <w:left w:w="108" w:type="dxa"/>
              <w:bottom w:w="0" w:type="dxa"/>
              <w:right w:w="108" w:type="dxa"/>
            </w:tcMar>
          </w:tcPr>
          <w:p w14:paraId="4F346F79" w14:textId="77777777" w:rsidR="00784A32" w:rsidRPr="000670FE" w:rsidRDefault="00784A32" w:rsidP="00354887">
            <w:pPr>
              <w:pStyle w:val="TAL"/>
            </w:pPr>
            <w:r w:rsidRPr="000670FE">
              <w:t>Check: Does the UE (MCVIDEO Client) send a SIP SUBSCRIBE message to re-subscribe to MCVIDEO service settings and to receive later notifications?</w:t>
            </w:r>
          </w:p>
        </w:tc>
        <w:tc>
          <w:tcPr>
            <w:tcW w:w="709" w:type="dxa"/>
            <w:shd w:val="clear" w:color="auto" w:fill="auto"/>
            <w:tcMar>
              <w:top w:w="0" w:type="dxa"/>
              <w:left w:w="108" w:type="dxa"/>
              <w:bottom w:w="0" w:type="dxa"/>
              <w:right w:w="108" w:type="dxa"/>
            </w:tcMar>
            <w:vAlign w:val="center"/>
            <w:hideMark/>
          </w:tcPr>
          <w:p w14:paraId="29A541C3"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43D89049"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66240E11" w14:textId="77777777" w:rsidR="00784A32" w:rsidRPr="000670FE" w:rsidRDefault="00784A32" w:rsidP="00354887">
            <w:pPr>
              <w:pStyle w:val="TAC"/>
            </w:pPr>
            <w:r w:rsidRPr="000670FE">
              <w:t>2</w:t>
            </w:r>
          </w:p>
        </w:tc>
        <w:tc>
          <w:tcPr>
            <w:tcW w:w="892" w:type="dxa"/>
            <w:shd w:val="clear" w:color="auto" w:fill="auto"/>
            <w:tcMar>
              <w:top w:w="0" w:type="dxa"/>
              <w:left w:w="108" w:type="dxa"/>
              <w:bottom w:w="0" w:type="dxa"/>
              <w:right w:w="108" w:type="dxa"/>
            </w:tcMar>
            <w:hideMark/>
          </w:tcPr>
          <w:p w14:paraId="103CA24E" w14:textId="77777777" w:rsidR="00784A32" w:rsidRPr="000670FE" w:rsidRDefault="00784A32" w:rsidP="00354887">
            <w:pPr>
              <w:pStyle w:val="TAC"/>
            </w:pPr>
            <w:r w:rsidRPr="000670FE">
              <w:t>P</w:t>
            </w:r>
          </w:p>
        </w:tc>
      </w:tr>
      <w:tr w:rsidR="00784A32" w:rsidRPr="000670FE" w14:paraId="6AED3BF9" w14:textId="77777777" w:rsidTr="00354887">
        <w:tc>
          <w:tcPr>
            <w:tcW w:w="648" w:type="dxa"/>
            <w:shd w:val="clear" w:color="auto" w:fill="auto"/>
            <w:tcMar>
              <w:top w:w="0" w:type="dxa"/>
              <w:left w:w="108" w:type="dxa"/>
              <w:bottom w:w="0" w:type="dxa"/>
              <w:right w:w="108" w:type="dxa"/>
            </w:tcMar>
            <w:hideMark/>
          </w:tcPr>
          <w:p w14:paraId="766A3E24" w14:textId="77777777" w:rsidR="00784A32" w:rsidRPr="000670FE" w:rsidRDefault="00784A32" w:rsidP="00354887">
            <w:pPr>
              <w:pStyle w:val="TAC"/>
            </w:pPr>
            <w:r w:rsidRPr="000670FE">
              <w:t>8</w:t>
            </w:r>
          </w:p>
        </w:tc>
        <w:tc>
          <w:tcPr>
            <w:tcW w:w="3969" w:type="dxa"/>
            <w:shd w:val="clear" w:color="auto" w:fill="auto"/>
            <w:tcMar>
              <w:top w:w="0" w:type="dxa"/>
              <w:left w:w="108" w:type="dxa"/>
              <w:bottom w:w="0" w:type="dxa"/>
              <w:right w:w="108" w:type="dxa"/>
            </w:tcMar>
            <w:hideMark/>
          </w:tcPr>
          <w:p w14:paraId="64DEDF4B"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55291B22"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2502CDDB"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77A0109D"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52AA50DE" w14:textId="77777777" w:rsidR="00784A32" w:rsidRPr="000670FE" w:rsidRDefault="00784A32" w:rsidP="00354887">
            <w:pPr>
              <w:pStyle w:val="TAC"/>
            </w:pPr>
            <w:r w:rsidRPr="000670FE">
              <w:t>-</w:t>
            </w:r>
          </w:p>
        </w:tc>
      </w:tr>
      <w:tr w:rsidR="00784A32" w:rsidRPr="000670FE" w14:paraId="6C0FACA1" w14:textId="77777777" w:rsidTr="00354887">
        <w:tc>
          <w:tcPr>
            <w:tcW w:w="648" w:type="dxa"/>
            <w:shd w:val="clear" w:color="auto" w:fill="auto"/>
            <w:tcMar>
              <w:top w:w="0" w:type="dxa"/>
              <w:left w:w="108" w:type="dxa"/>
              <w:bottom w:w="0" w:type="dxa"/>
              <w:right w:w="108" w:type="dxa"/>
            </w:tcMar>
            <w:hideMark/>
          </w:tcPr>
          <w:p w14:paraId="2A22ABCE" w14:textId="77777777" w:rsidR="00784A32" w:rsidRPr="000670FE" w:rsidRDefault="00784A32" w:rsidP="00354887">
            <w:pPr>
              <w:pStyle w:val="TAC"/>
            </w:pPr>
            <w:r w:rsidRPr="000670FE">
              <w:t>9</w:t>
            </w:r>
          </w:p>
        </w:tc>
        <w:tc>
          <w:tcPr>
            <w:tcW w:w="3969" w:type="dxa"/>
            <w:shd w:val="clear" w:color="auto" w:fill="auto"/>
            <w:tcMar>
              <w:top w:w="0" w:type="dxa"/>
              <w:left w:w="108" w:type="dxa"/>
              <w:bottom w:w="0" w:type="dxa"/>
              <w:right w:w="108" w:type="dxa"/>
            </w:tcMar>
            <w:hideMark/>
          </w:tcPr>
          <w:p w14:paraId="0F25CA7E" w14:textId="77777777" w:rsidR="00784A32" w:rsidRPr="000670FE" w:rsidRDefault="00784A32" w:rsidP="00354887">
            <w:pPr>
              <w:pStyle w:val="TAL"/>
            </w:pPr>
            <w:r w:rsidRPr="000670FE">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37D5F048"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256FCFF3" w14:textId="77777777" w:rsidR="00784A32" w:rsidRPr="000670FE" w:rsidRDefault="00784A32" w:rsidP="00354887">
            <w:pPr>
              <w:pStyle w:val="TAL"/>
            </w:pPr>
            <w:r w:rsidRPr="000670FE">
              <w:t>SIP NOTIFY</w:t>
            </w:r>
          </w:p>
        </w:tc>
        <w:tc>
          <w:tcPr>
            <w:tcW w:w="567" w:type="dxa"/>
            <w:shd w:val="clear" w:color="auto" w:fill="auto"/>
            <w:tcMar>
              <w:top w:w="0" w:type="dxa"/>
              <w:left w:w="108" w:type="dxa"/>
              <w:bottom w:w="0" w:type="dxa"/>
              <w:right w:w="108" w:type="dxa"/>
            </w:tcMar>
            <w:hideMark/>
          </w:tcPr>
          <w:p w14:paraId="4D89764B"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D8BECFF" w14:textId="77777777" w:rsidR="00784A32" w:rsidRPr="000670FE" w:rsidRDefault="00784A32" w:rsidP="00354887">
            <w:pPr>
              <w:pStyle w:val="TAC"/>
            </w:pPr>
            <w:r w:rsidRPr="000670FE">
              <w:t>-</w:t>
            </w:r>
          </w:p>
        </w:tc>
      </w:tr>
      <w:tr w:rsidR="00784A32" w:rsidRPr="000670FE" w14:paraId="09B5C801" w14:textId="77777777" w:rsidTr="00354887">
        <w:tc>
          <w:tcPr>
            <w:tcW w:w="648" w:type="dxa"/>
            <w:shd w:val="clear" w:color="auto" w:fill="auto"/>
            <w:tcMar>
              <w:top w:w="0" w:type="dxa"/>
              <w:left w:w="108" w:type="dxa"/>
              <w:bottom w:w="0" w:type="dxa"/>
              <w:right w:w="108" w:type="dxa"/>
            </w:tcMar>
            <w:hideMark/>
          </w:tcPr>
          <w:p w14:paraId="305E8CF5" w14:textId="77777777" w:rsidR="00784A32" w:rsidRPr="000670FE" w:rsidRDefault="00784A32" w:rsidP="00354887">
            <w:pPr>
              <w:pStyle w:val="TAC"/>
            </w:pPr>
            <w:r w:rsidRPr="000670FE">
              <w:t>10</w:t>
            </w:r>
          </w:p>
        </w:tc>
        <w:tc>
          <w:tcPr>
            <w:tcW w:w="3969" w:type="dxa"/>
            <w:shd w:val="clear" w:color="auto" w:fill="auto"/>
            <w:tcMar>
              <w:top w:w="0" w:type="dxa"/>
              <w:left w:w="108" w:type="dxa"/>
              <w:bottom w:w="0" w:type="dxa"/>
              <w:right w:w="108" w:type="dxa"/>
            </w:tcMar>
            <w:hideMark/>
          </w:tcPr>
          <w:p w14:paraId="36525F35" w14:textId="77777777" w:rsidR="00784A32" w:rsidRPr="000670FE" w:rsidRDefault="00784A32" w:rsidP="00354887">
            <w:pPr>
              <w:pStyle w:val="TAL"/>
            </w:pPr>
            <w:r w:rsidRPr="000670FE">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111B43AE"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5E00325E"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tcPr>
          <w:p w14:paraId="489916EA" w14:textId="77777777" w:rsidR="00784A32" w:rsidRPr="000670FE" w:rsidRDefault="00784A32" w:rsidP="00354887">
            <w:pPr>
              <w:pStyle w:val="TAC"/>
            </w:pPr>
          </w:p>
        </w:tc>
        <w:tc>
          <w:tcPr>
            <w:tcW w:w="892" w:type="dxa"/>
            <w:shd w:val="clear" w:color="auto" w:fill="auto"/>
            <w:tcMar>
              <w:top w:w="0" w:type="dxa"/>
              <w:left w:w="108" w:type="dxa"/>
              <w:bottom w:w="0" w:type="dxa"/>
              <w:right w:w="108" w:type="dxa"/>
            </w:tcMar>
          </w:tcPr>
          <w:p w14:paraId="3410F5E3" w14:textId="77777777" w:rsidR="00784A32" w:rsidRPr="000670FE" w:rsidRDefault="00784A32" w:rsidP="00354887">
            <w:pPr>
              <w:pStyle w:val="TAC"/>
            </w:pPr>
          </w:p>
        </w:tc>
      </w:tr>
      <w:tr w:rsidR="00784A32" w:rsidRPr="000670FE" w14:paraId="3AB97DB8" w14:textId="77777777" w:rsidTr="00354887">
        <w:tc>
          <w:tcPr>
            <w:tcW w:w="648" w:type="dxa"/>
            <w:shd w:val="clear" w:color="auto" w:fill="auto"/>
            <w:tcMar>
              <w:top w:w="0" w:type="dxa"/>
              <w:left w:w="108" w:type="dxa"/>
              <w:bottom w:w="0" w:type="dxa"/>
              <w:right w:w="108" w:type="dxa"/>
            </w:tcMar>
            <w:hideMark/>
          </w:tcPr>
          <w:p w14:paraId="1DC68D3B"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6524D31E"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50C41910"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0E025BA0"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B81B051"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0955C6D5" w14:textId="77777777" w:rsidR="00784A32" w:rsidRPr="000670FE" w:rsidRDefault="00784A32" w:rsidP="00354887">
            <w:pPr>
              <w:pStyle w:val="TAC"/>
            </w:pPr>
            <w:r w:rsidRPr="000670FE">
              <w:t>-</w:t>
            </w:r>
          </w:p>
        </w:tc>
      </w:tr>
      <w:tr w:rsidR="00784A32" w:rsidRPr="000670FE" w14:paraId="77D111E6" w14:textId="77777777" w:rsidTr="00354887">
        <w:tc>
          <w:tcPr>
            <w:tcW w:w="648" w:type="dxa"/>
            <w:shd w:val="clear" w:color="auto" w:fill="auto"/>
            <w:tcMar>
              <w:top w:w="0" w:type="dxa"/>
              <w:left w:w="108" w:type="dxa"/>
              <w:bottom w:w="0" w:type="dxa"/>
              <w:right w:w="108" w:type="dxa"/>
            </w:tcMar>
            <w:hideMark/>
          </w:tcPr>
          <w:p w14:paraId="7918D95A" w14:textId="77777777" w:rsidR="00784A32" w:rsidRPr="000670FE" w:rsidRDefault="00784A32" w:rsidP="00354887">
            <w:pPr>
              <w:pStyle w:val="TAC"/>
            </w:pPr>
            <w:r w:rsidRPr="000670FE">
              <w:t>11</w:t>
            </w:r>
          </w:p>
        </w:tc>
        <w:tc>
          <w:tcPr>
            <w:tcW w:w="3969" w:type="dxa"/>
            <w:shd w:val="clear" w:color="auto" w:fill="auto"/>
            <w:tcMar>
              <w:top w:w="0" w:type="dxa"/>
              <w:left w:w="108" w:type="dxa"/>
              <w:bottom w:w="0" w:type="dxa"/>
              <w:right w:w="108" w:type="dxa"/>
            </w:tcMar>
          </w:tcPr>
          <w:p w14:paraId="495745E9" w14:textId="77777777" w:rsidR="00784A32" w:rsidRPr="000670FE" w:rsidRDefault="00784A32" w:rsidP="00354887">
            <w:pPr>
              <w:pStyle w:val="TAL"/>
            </w:pPr>
            <w:r w:rsidRPr="000670FE">
              <w:t>Make the MCVIDEO User request to de-subscribe to MCVIDEO service settings.</w:t>
            </w:r>
          </w:p>
          <w:p w14:paraId="3421CAFF"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0F7559D4"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2403CE8B"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41176AA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3A62B546" w14:textId="77777777" w:rsidR="00784A32" w:rsidRPr="000670FE" w:rsidRDefault="00784A32" w:rsidP="00354887">
            <w:pPr>
              <w:pStyle w:val="TAC"/>
            </w:pPr>
            <w:r w:rsidRPr="000670FE">
              <w:t>-</w:t>
            </w:r>
          </w:p>
        </w:tc>
      </w:tr>
      <w:tr w:rsidR="00784A32" w:rsidRPr="000670FE" w14:paraId="404C0E40" w14:textId="77777777" w:rsidTr="00354887">
        <w:tc>
          <w:tcPr>
            <w:tcW w:w="648" w:type="dxa"/>
            <w:shd w:val="clear" w:color="auto" w:fill="auto"/>
            <w:tcMar>
              <w:top w:w="0" w:type="dxa"/>
              <w:left w:w="108" w:type="dxa"/>
              <w:bottom w:w="0" w:type="dxa"/>
              <w:right w:w="108" w:type="dxa"/>
            </w:tcMar>
            <w:hideMark/>
          </w:tcPr>
          <w:p w14:paraId="2AA88BBC"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1F05636C"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CC3DB9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70CBC98E"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5500320A"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038C8161" w14:textId="77777777" w:rsidR="00784A32" w:rsidRPr="000670FE" w:rsidRDefault="00784A32" w:rsidP="00354887">
            <w:pPr>
              <w:pStyle w:val="TAC"/>
            </w:pPr>
            <w:r w:rsidRPr="000670FE">
              <w:t>-</w:t>
            </w:r>
          </w:p>
        </w:tc>
      </w:tr>
      <w:tr w:rsidR="00784A32" w:rsidRPr="000670FE" w14:paraId="6A3F74B8" w14:textId="77777777" w:rsidTr="00354887">
        <w:tc>
          <w:tcPr>
            <w:tcW w:w="648" w:type="dxa"/>
            <w:shd w:val="clear" w:color="auto" w:fill="auto"/>
            <w:tcMar>
              <w:top w:w="0" w:type="dxa"/>
              <w:left w:w="108" w:type="dxa"/>
              <w:bottom w:w="0" w:type="dxa"/>
              <w:right w:w="108" w:type="dxa"/>
            </w:tcMar>
            <w:hideMark/>
          </w:tcPr>
          <w:p w14:paraId="40CB86F0" w14:textId="77777777" w:rsidR="00784A32" w:rsidRPr="000670FE" w:rsidRDefault="00784A32" w:rsidP="00354887">
            <w:pPr>
              <w:pStyle w:val="TAC"/>
            </w:pPr>
            <w:r w:rsidRPr="000670FE">
              <w:t>12</w:t>
            </w:r>
          </w:p>
        </w:tc>
        <w:tc>
          <w:tcPr>
            <w:tcW w:w="3969" w:type="dxa"/>
            <w:shd w:val="clear" w:color="auto" w:fill="auto"/>
            <w:tcMar>
              <w:top w:w="0" w:type="dxa"/>
              <w:left w:w="108" w:type="dxa"/>
              <w:bottom w:w="0" w:type="dxa"/>
              <w:right w:w="108" w:type="dxa"/>
            </w:tcMar>
          </w:tcPr>
          <w:p w14:paraId="5B048F49" w14:textId="77777777" w:rsidR="00784A32" w:rsidRPr="000670FE" w:rsidRDefault="00784A32" w:rsidP="00354887">
            <w:pPr>
              <w:pStyle w:val="TAL"/>
            </w:pPr>
            <w:r w:rsidRPr="000670FE">
              <w:t>Check: Does the UE (MCVIDEO Client) send a SIP SUBSCRIBE message to de-subscribe to MCVIDEO service settings?</w:t>
            </w:r>
          </w:p>
        </w:tc>
        <w:tc>
          <w:tcPr>
            <w:tcW w:w="709" w:type="dxa"/>
            <w:shd w:val="clear" w:color="auto" w:fill="auto"/>
            <w:tcMar>
              <w:top w:w="0" w:type="dxa"/>
              <w:left w:w="108" w:type="dxa"/>
              <w:bottom w:w="0" w:type="dxa"/>
              <w:right w:w="108" w:type="dxa"/>
            </w:tcMar>
            <w:vAlign w:val="center"/>
            <w:hideMark/>
          </w:tcPr>
          <w:p w14:paraId="58F9C526"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010D36A6"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72F62ABC" w14:textId="77777777" w:rsidR="00784A32" w:rsidRPr="000670FE" w:rsidRDefault="00784A32" w:rsidP="00354887">
            <w:pPr>
              <w:pStyle w:val="TAC"/>
            </w:pPr>
            <w:r w:rsidRPr="000670FE">
              <w:t>3</w:t>
            </w:r>
          </w:p>
        </w:tc>
        <w:tc>
          <w:tcPr>
            <w:tcW w:w="892" w:type="dxa"/>
            <w:shd w:val="clear" w:color="auto" w:fill="auto"/>
            <w:tcMar>
              <w:top w:w="0" w:type="dxa"/>
              <w:left w:w="108" w:type="dxa"/>
              <w:bottom w:w="0" w:type="dxa"/>
              <w:right w:w="108" w:type="dxa"/>
            </w:tcMar>
            <w:hideMark/>
          </w:tcPr>
          <w:p w14:paraId="68D2637C" w14:textId="77777777" w:rsidR="00784A32" w:rsidRPr="000670FE" w:rsidRDefault="00784A32" w:rsidP="00354887">
            <w:pPr>
              <w:pStyle w:val="TAC"/>
            </w:pPr>
            <w:r w:rsidRPr="000670FE">
              <w:t>P</w:t>
            </w:r>
          </w:p>
        </w:tc>
      </w:tr>
      <w:tr w:rsidR="00784A32" w:rsidRPr="000670FE" w14:paraId="7C3454CC" w14:textId="77777777" w:rsidTr="00354887">
        <w:tc>
          <w:tcPr>
            <w:tcW w:w="648" w:type="dxa"/>
            <w:shd w:val="clear" w:color="auto" w:fill="auto"/>
            <w:tcMar>
              <w:top w:w="0" w:type="dxa"/>
              <w:left w:w="108" w:type="dxa"/>
              <w:bottom w:w="0" w:type="dxa"/>
              <w:right w:w="108" w:type="dxa"/>
            </w:tcMar>
            <w:hideMark/>
          </w:tcPr>
          <w:p w14:paraId="1F6DAD88" w14:textId="77777777" w:rsidR="00784A32" w:rsidRPr="000670FE" w:rsidRDefault="00784A32" w:rsidP="00354887">
            <w:pPr>
              <w:pStyle w:val="TAC"/>
            </w:pPr>
            <w:r w:rsidRPr="000670FE">
              <w:t>13</w:t>
            </w:r>
          </w:p>
        </w:tc>
        <w:tc>
          <w:tcPr>
            <w:tcW w:w="3969" w:type="dxa"/>
            <w:shd w:val="clear" w:color="auto" w:fill="auto"/>
            <w:tcMar>
              <w:top w:w="0" w:type="dxa"/>
              <w:left w:w="108" w:type="dxa"/>
              <w:bottom w:w="0" w:type="dxa"/>
              <w:right w:w="108" w:type="dxa"/>
            </w:tcMar>
            <w:hideMark/>
          </w:tcPr>
          <w:p w14:paraId="4DA70975"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1C22992F"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765B6515"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2B41BBA2"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13C80A00" w14:textId="77777777" w:rsidR="00784A32" w:rsidRPr="000670FE" w:rsidRDefault="00784A32" w:rsidP="00354887">
            <w:pPr>
              <w:pStyle w:val="TAC"/>
            </w:pPr>
            <w:r w:rsidRPr="000670FE">
              <w:t>-</w:t>
            </w:r>
          </w:p>
        </w:tc>
      </w:tr>
      <w:tr w:rsidR="00784A32" w:rsidRPr="000670FE" w14:paraId="2315DC62" w14:textId="77777777" w:rsidTr="00354887">
        <w:tc>
          <w:tcPr>
            <w:tcW w:w="648" w:type="dxa"/>
            <w:shd w:val="clear" w:color="auto" w:fill="auto"/>
            <w:tcMar>
              <w:top w:w="0" w:type="dxa"/>
              <w:left w:w="108" w:type="dxa"/>
              <w:bottom w:w="0" w:type="dxa"/>
              <w:right w:w="108" w:type="dxa"/>
            </w:tcMar>
            <w:hideMark/>
          </w:tcPr>
          <w:p w14:paraId="7EA61C27"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459302B9"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33DC451B"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2453E4BE"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417B0EE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8F6E758" w14:textId="77777777" w:rsidR="00784A32" w:rsidRPr="000670FE" w:rsidRDefault="00784A32" w:rsidP="00354887">
            <w:pPr>
              <w:pStyle w:val="TAC"/>
            </w:pPr>
            <w:r w:rsidRPr="000670FE">
              <w:t>-</w:t>
            </w:r>
          </w:p>
        </w:tc>
      </w:tr>
    </w:tbl>
    <w:p w14:paraId="18B46509" w14:textId="77777777" w:rsidR="00784A32" w:rsidRPr="000670FE" w:rsidRDefault="00784A32" w:rsidP="00784A32"/>
    <w:p w14:paraId="5B94BE0B" w14:textId="77777777" w:rsidR="00784A32" w:rsidRPr="000670FE" w:rsidRDefault="00784A32" w:rsidP="00F404DB">
      <w:pPr>
        <w:pStyle w:val="Heading4"/>
      </w:pPr>
      <w:bookmarkStart w:id="112" w:name="_Toc52787479"/>
      <w:bookmarkStart w:id="113" w:name="_Toc52787659"/>
      <w:r w:rsidRPr="000670FE">
        <w:t>5.4.3.3</w:t>
      </w:r>
      <w:r w:rsidRPr="000670FE">
        <w:tab/>
      </w:r>
      <w:r w:rsidRPr="000670FE">
        <w:tab/>
        <w:t>Specific message contents</w:t>
      </w:r>
      <w:bookmarkEnd w:id="112"/>
      <w:bookmarkEnd w:id="113"/>
    </w:p>
    <w:p w14:paraId="744B998A" w14:textId="77777777" w:rsidR="00784A32" w:rsidRPr="000670FE" w:rsidRDefault="00784A32" w:rsidP="00784A32">
      <w:pPr>
        <w:pStyle w:val="TH"/>
      </w:pPr>
      <w:r w:rsidRPr="000670FE">
        <w:t>Table 5.4.3.3-1: SIP SUBSCRIBE (steps 2,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9F06938" w14:textId="77777777" w:rsidTr="00354887">
        <w:trPr>
          <w:tblHeader/>
        </w:trPr>
        <w:tc>
          <w:tcPr>
            <w:tcW w:w="9639" w:type="dxa"/>
            <w:gridSpan w:val="5"/>
          </w:tcPr>
          <w:p w14:paraId="134E3268" w14:textId="77777777" w:rsidR="00784A32" w:rsidRPr="000670FE" w:rsidRDefault="00784A32" w:rsidP="00354887">
            <w:pPr>
              <w:pStyle w:val="TAL"/>
            </w:pPr>
            <w:r w:rsidRPr="000670FE">
              <w:t xml:space="preserve">Derivation Path: TS 36.579-1 [2], Table </w:t>
            </w:r>
            <w:r w:rsidRPr="000670FE">
              <w:rPr>
                <w:bCs/>
              </w:rPr>
              <w:t>5.5.2.14-1</w:t>
            </w:r>
            <w:r w:rsidRPr="000670FE">
              <w:t>, condition MCVIDEO</w:t>
            </w:r>
          </w:p>
        </w:tc>
      </w:tr>
      <w:tr w:rsidR="00784A32" w:rsidRPr="000670FE" w14:paraId="3E6154FE" w14:textId="77777777" w:rsidTr="00354887">
        <w:trPr>
          <w:tblHeader/>
        </w:trPr>
        <w:tc>
          <w:tcPr>
            <w:tcW w:w="2835" w:type="dxa"/>
          </w:tcPr>
          <w:p w14:paraId="57014DFA" w14:textId="77777777" w:rsidR="00784A32" w:rsidRPr="000670FE" w:rsidRDefault="00784A32" w:rsidP="00354887">
            <w:pPr>
              <w:pStyle w:val="TAH"/>
            </w:pPr>
            <w:r w:rsidRPr="000670FE">
              <w:t>Information Element</w:t>
            </w:r>
          </w:p>
        </w:tc>
        <w:tc>
          <w:tcPr>
            <w:tcW w:w="2126" w:type="dxa"/>
          </w:tcPr>
          <w:p w14:paraId="68195858" w14:textId="77777777" w:rsidR="00784A32" w:rsidRPr="000670FE" w:rsidRDefault="00784A32" w:rsidP="00354887">
            <w:pPr>
              <w:pStyle w:val="TAH"/>
            </w:pPr>
            <w:r w:rsidRPr="000670FE">
              <w:t>Value/remark</w:t>
            </w:r>
          </w:p>
        </w:tc>
        <w:tc>
          <w:tcPr>
            <w:tcW w:w="2126" w:type="dxa"/>
            <w:tcBorders>
              <w:bottom w:val="single" w:sz="4" w:space="0" w:color="auto"/>
            </w:tcBorders>
          </w:tcPr>
          <w:p w14:paraId="2F5F10B8" w14:textId="77777777" w:rsidR="00784A32" w:rsidRPr="000670FE" w:rsidRDefault="00784A32" w:rsidP="00354887">
            <w:pPr>
              <w:pStyle w:val="TAH"/>
            </w:pPr>
            <w:r w:rsidRPr="000670FE">
              <w:t>Comment</w:t>
            </w:r>
          </w:p>
        </w:tc>
        <w:tc>
          <w:tcPr>
            <w:tcW w:w="1418" w:type="dxa"/>
          </w:tcPr>
          <w:p w14:paraId="6D113A22" w14:textId="77777777" w:rsidR="00784A32" w:rsidRPr="000670FE" w:rsidRDefault="00784A32" w:rsidP="00354887">
            <w:pPr>
              <w:pStyle w:val="TAH"/>
            </w:pPr>
            <w:r w:rsidRPr="000670FE">
              <w:t>Reference</w:t>
            </w:r>
          </w:p>
        </w:tc>
        <w:tc>
          <w:tcPr>
            <w:tcW w:w="1134" w:type="dxa"/>
          </w:tcPr>
          <w:p w14:paraId="48F01BA5" w14:textId="77777777" w:rsidR="00784A32" w:rsidRPr="000670FE" w:rsidRDefault="00784A32" w:rsidP="00354887">
            <w:pPr>
              <w:pStyle w:val="TAH"/>
            </w:pPr>
            <w:r w:rsidRPr="000670FE">
              <w:t>Condition</w:t>
            </w:r>
          </w:p>
        </w:tc>
      </w:tr>
      <w:tr w:rsidR="00784A32" w:rsidRPr="000670FE" w14:paraId="1E961182" w14:textId="77777777" w:rsidTr="00354887">
        <w:trPr>
          <w:tblHeader/>
        </w:trPr>
        <w:tc>
          <w:tcPr>
            <w:tcW w:w="2835" w:type="dxa"/>
          </w:tcPr>
          <w:p w14:paraId="37067C20" w14:textId="77777777" w:rsidR="00784A32" w:rsidRPr="000670FE" w:rsidRDefault="00784A32" w:rsidP="00354887">
            <w:pPr>
              <w:pStyle w:val="TAL"/>
              <w:rPr>
                <w:rFonts w:cs="Arial"/>
                <w:b/>
                <w:bCs/>
                <w:szCs w:val="18"/>
              </w:rPr>
            </w:pPr>
            <w:r w:rsidRPr="000670FE">
              <w:rPr>
                <w:rFonts w:cs="Arial"/>
                <w:b/>
                <w:bCs/>
                <w:szCs w:val="18"/>
              </w:rPr>
              <w:t>Accept</w:t>
            </w:r>
          </w:p>
        </w:tc>
        <w:tc>
          <w:tcPr>
            <w:tcW w:w="2126" w:type="dxa"/>
          </w:tcPr>
          <w:p w14:paraId="0ED4A807" w14:textId="77777777" w:rsidR="00784A32" w:rsidRPr="000670FE" w:rsidRDefault="00784A32" w:rsidP="00354887">
            <w:pPr>
              <w:pStyle w:val="TAL"/>
            </w:pPr>
          </w:p>
        </w:tc>
        <w:tc>
          <w:tcPr>
            <w:tcW w:w="2126" w:type="dxa"/>
            <w:tcBorders>
              <w:bottom w:val="single" w:sz="4" w:space="0" w:color="auto"/>
            </w:tcBorders>
          </w:tcPr>
          <w:p w14:paraId="0F3EC433" w14:textId="77777777" w:rsidR="00784A32" w:rsidRPr="000670FE" w:rsidRDefault="00784A32" w:rsidP="00354887">
            <w:pPr>
              <w:pStyle w:val="TAL"/>
            </w:pPr>
          </w:p>
        </w:tc>
        <w:tc>
          <w:tcPr>
            <w:tcW w:w="1418" w:type="dxa"/>
          </w:tcPr>
          <w:p w14:paraId="75F9A015" w14:textId="77777777" w:rsidR="00784A32" w:rsidRPr="000670FE" w:rsidRDefault="00784A32" w:rsidP="00354887">
            <w:pPr>
              <w:pStyle w:val="TAL"/>
            </w:pPr>
            <w:r w:rsidRPr="000670FE">
              <w:t>TS 24.281 [26] clause 7.2.4</w:t>
            </w:r>
          </w:p>
        </w:tc>
        <w:tc>
          <w:tcPr>
            <w:tcW w:w="1134" w:type="dxa"/>
          </w:tcPr>
          <w:p w14:paraId="047F3161" w14:textId="77777777" w:rsidR="00784A32" w:rsidRPr="000670FE" w:rsidRDefault="00784A32" w:rsidP="00354887">
            <w:pPr>
              <w:pStyle w:val="TAL"/>
            </w:pPr>
          </w:p>
        </w:tc>
      </w:tr>
      <w:tr w:rsidR="00784A32" w:rsidRPr="000670FE" w14:paraId="742C0B61" w14:textId="77777777" w:rsidTr="00354887">
        <w:trPr>
          <w:tblHeader/>
        </w:trPr>
        <w:tc>
          <w:tcPr>
            <w:tcW w:w="2835" w:type="dxa"/>
          </w:tcPr>
          <w:p w14:paraId="7E2A75B3" w14:textId="77777777" w:rsidR="00784A32" w:rsidRPr="000670FE" w:rsidRDefault="00784A32" w:rsidP="00354887">
            <w:pPr>
              <w:pStyle w:val="TAL"/>
              <w:rPr>
                <w:rFonts w:cs="Arial"/>
                <w:b/>
                <w:bCs/>
                <w:szCs w:val="18"/>
              </w:rPr>
            </w:pPr>
            <w:r w:rsidRPr="000670FE">
              <w:rPr>
                <w:rFonts w:cs="Arial"/>
                <w:bCs/>
                <w:szCs w:val="18"/>
              </w:rPr>
              <w:t xml:space="preserve">  media-range</w:t>
            </w:r>
          </w:p>
        </w:tc>
        <w:tc>
          <w:tcPr>
            <w:tcW w:w="2126" w:type="dxa"/>
          </w:tcPr>
          <w:p w14:paraId="3DF24D30" w14:textId="77777777" w:rsidR="00784A32" w:rsidRPr="000670FE" w:rsidRDefault="00784A32" w:rsidP="00354887">
            <w:pPr>
              <w:pStyle w:val="TAL"/>
            </w:pPr>
            <w:r w:rsidRPr="000670FE">
              <w:t>"</w:t>
            </w:r>
            <w:r w:rsidRPr="000670FE">
              <w:rPr>
                <w:rFonts w:eastAsia="SimSun"/>
              </w:rPr>
              <w:t>application/poc-settings+xml</w:t>
            </w:r>
            <w:r w:rsidRPr="000670FE">
              <w:t>"</w:t>
            </w:r>
          </w:p>
        </w:tc>
        <w:tc>
          <w:tcPr>
            <w:tcW w:w="2126" w:type="dxa"/>
            <w:tcBorders>
              <w:bottom w:val="single" w:sz="4" w:space="0" w:color="auto"/>
            </w:tcBorders>
          </w:tcPr>
          <w:p w14:paraId="1387F957" w14:textId="77777777" w:rsidR="00784A32" w:rsidRPr="000670FE" w:rsidRDefault="00784A32" w:rsidP="00354887">
            <w:pPr>
              <w:pStyle w:val="TAL"/>
            </w:pPr>
          </w:p>
        </w:tc>
        <w:tc>
          <w:tcPr>
            <w:tcW w:w="1418" w:type="dxa"/>
          </w:tcPr>
          <w:p w14:paraId="62753C58" w14:textId="77777777" w:rsidR="00784A32" w:rsidRPr="000670FE" w:rsidRDefault="00784A32" w:rsidP="00354887">
            <w:pPr>
              <w:pStyle w:val="TAL"/>
            </w:pPr>
          </w:p>
        </w:tc>
        <w:tc>
          <w:tcPr>
            <w:tcW w:w="1134" w:type="dxa"/>
          </w:tcPr>
          <w:p w14:paraId="4698EF95" w14:textId="77777777" w:rsidR="00784A32" w:rsidRPr="000670FE" w:rsidRDefault="00784A32" w:rsidP="00354887">
            <w:pPr>
              <w:pStyle w:val="TAL"/>
            </w:pPr>
          </w:p>
        </w:tc>
      </w:tr>
      <w:tr w:rsidR="00784A32" w:rsidRPr="000670FE" w14:paraId="40A5CD4E" w14:textId="77777777" w:rsidTr="00354887">
        <w:trPr>
          <w:tblHeader/>
        </w:trPr>
        <w:tc>
          <w:tcPr>
            <w:tcW w:w="2835" w:type="dxa"/>
          </w:tcPr>
          <w:p w14:paraId="58BD89CA"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Pr>
          <w:p w14:paraId="7A5BE677" w14:textId="77777777" w:rsidR="00784A32" w:rsidRPr="000670FE" w:rsidRDefault="00784A32" w:rsidP="00354887">
            <w:pPr>
              <w:pStyle w:val="TAL"/>
            </w:pPr>
          </w:p>
        </w:tc>
        <w:tc>
          <w:tcPr>
            <w:tcW w:w="2126" w:type="dxa"/>
            <w:tcBorders>
              <w:bottom w:val="single" w:sz="4" w:space="0" w:color="auto"/>
            </w:tcBorders>
          </w:tcPr>
          <w:p w14:paraId="32A56C80" w14:textId="77777777" w:rsidR="00784A32" w:rsidRPr="000670FE" w:rsidRDefault="00784A32" w:rsidP="00354887">
            <w:pPr>
              <w:pStyle w:val="TAL"/>
            </w:pPr>
          </w:p>
        </w:tc>
        <w:tc>
          <w:tcPr>
            <w:tcW w:w="1418" w:type="dxa"/>
          </w:tcPr>
          <w:p w14:paraId="0F403B5A" w14:textId="77777777" w:rsidR="00784A32" w:rsidRPr="000670FE" w:rsidRDefault="00784A32" w:rsidP="00354887">
            <w:pPr>
              <w:pStyle w:val="TAL"/>
            </w:pPr>
            <w:r w:rsidRPr="000670FE">
              <w:t>TS 24.281 [26] clause 7.2.4</w:t>
            </w:r>
          </w:p>
        </w:tc>
        <w:tc>
          <w:tcPr>
            <w:tcW w:w="1134" w:type="dxa"/>
          </w:tcPr>
          <w:p w14:paraId="2E319ECC" w14:textId="77777777" w:rsidR="00784A32" w:rsidRPr="000670FE" w:rsidRDefault="00784A32" w:rsidP="00354887">
            <w:pPr>
              <w:pStyle w:val="TAL"/>
            </w:pPr>
          </w:p>
        </w:tc>
      </w:tr>
      <w:tr w:rsidR="00784A32" w:rsidRPr="000670FE" w14:paraId="1ED26F67" w14:textId="77777777" w:rsidTr="00354887">
        <w:trPr>
          <w:tblHeader/>
        </w:trPr>
        <w:tc>
          <w:tcPr>
            <w:tcW w:w="2835" w:type="dxa"/>
          </w:tcPr>
          <w:p w14:paraId="33C1F0F8"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6" w:type="dxa"/>
          </w:tcPr>
          <w:p w14:paraId="32462672" w14:textId="77777777" w:rsidR="00784A32" w:rsidRPr="000670FE" w:rsidRDefault="00784A32" w:rsidP="00354887">
            <w:pPr>
              <w:pStyle w:val="TAL"/>
            </w:pPr>
            <w:r w:rsidRPr="000670FE">
              <w:t>"</w:t>
            </w:r>
            <w:r w:rsidRPr="000670FE">
              <w:rPr>
                <w:rFonts w:eastAsia="SimSun"/>
              </w:rPr>
              <w:t>4294967295"</w:t>
            </w:r>
          </w:p>
        </w:tc>
        <w:tc>
          <w:tcPr>
            <w:tcW w:w="2126" w:type="dxa"/>
            <w:tcBorders>
              <w:bottom w:val="single" w:sz="4" w:space="0" w:color="auto"/>
            </w:tcBorders>
          </w:tcPr>
          <w:p w14:paraId="483DC0C6" w14:textId="77777777" w:rsidR="00784A32" w:rsidRPr="000670FE" w:rsidRDefault="00784A32" w:rsidP="00354887">
            <w:pPr>
              <w:pStyle w:val="TAL"/>
            </w:pPr>
          </w:p>
        </w:tc>
        <w:tc>
          <w:tcPr>
            <w:tcW w:w="1418" w:type="dxa"/>
          </w:tcPr>
          <w:p w14:paraId="04195236" w14:textId="77777777" w:rsidR="00784A32" w:rsidRPr="000670FE" w:rsidRDefault="00784A32" w:rsidP="00354887">
            <w:pPr>
              <w:pStyle w:val="TAL"/>
            </w:pPr>
          </w:p>
        </w:tc>
        <w:tc>
          <w:tcPr>
            <w:tcW w:w="1134" w:type="dxa"/>
          </w:tcPr>
          <w:p w14:paraId="5A7392C5" w14:textId="77777777" w:rsidR="00784A32" w:rsidRPr="000670FE" w:rsidRDefault="00784A32" w:rsidP="00354887">
            <w:pPr>
              <w:pStyle w:val="TAL"/>
            </w:pPr>
          </w:p>
        </w:tc>
      </w:tr>
      <w:tr w:rsidR="00784A32" w:rsidRPr="000670FE" w14:paraId="3D87DFC2" w14:textId="77777777" w:rsidTr="00354887">
        <w:trPr>
          <w:tblHeader/>
        </w:trPr>
        <w:tc>
          <w:tcPr>
            <w:tcW w:w="2835" w:type="dxa"/>
          </w:tcPr>
          <w:p w14:paraId="0A08821C" w14:textId="77777777" w:rsidR="00784A32" w:rsidRPr="000670FE" w:rsidRDefault="00784A32" w:rsidP="00354887">
            <w:pPr>
              <w:pStyle w:val="TAL"/>
              <w:rPr>
                <w:b/>
                <w:bCs/>
              </w:rPr>
            </w:pPr>
            <w:r w:rsidRPr="000670FE">
              <w:rPr>
                <w:b/>
                <w:bCs/>
              </w:rPr>
              <w:t>Event</w:t>
            </w:r>
          </w:p>
        </w:tc>
        <w:tc>
          <w:tcPr>
            <w:tcW w:w="2126" w:type="dxa"/>
          </w:tcPr>
          <w:p w14:paraId="03742ECA" w14:textId="77777777" w:rsidR="00784A32" w:rsidRPr="000670FE" w:rsidRDefault="00784A32" w:rsidP="00354887">
            <w:pPr>
              <w:pStyle w:val="TAL"/>
            </w:pPr>
          </w:p>
        </w:tc>
        <w:tc>
          <w:tcPr>
            <w:tcW w:w="2126" w:type="dxa"/>
            <w:tcBorders>
              <w:bottom w:val="single" w:sz="4" w:space="0" w:color="auto"/>
            </w:tcBorders>
          </w:tcPr>
          <w:p w14:paraId="1B339ADB" w14:textId="77777777" w:rsidR="00784A32" w:rsidRPr="000670FE" w:rsidRDefault="00784A32" w:rsidP="00354887">
            <w:pPr>
              <w:pStyle w:val="TAL"/>
            </w:pPr>
          </w:p>
        </w:tc>
        <w:tc>
          <w:tcPr>
            <w:tcW w:w="1418" w:type="dxa"/>
          </w:tcPr>
          <w:p w14:paraId="25C88220" w14:textId="77777777" w:rsidR="00784A32" w:rsidRPr="000670FE" w:rsidRDefault="00784A32" w:rsidP="00354887">
            <w:pPr>
              <w:pStyle w:val="TAL"/>
            </w:pPr>
            <w:r w:rsidRPr="000670FE">
              <w:t>TS 24.281 [26] clause 7.2.4</w:t>
            </w:r>
          </w:p>
        </w:tc>
        <w:tc>
          <w:tcPr>
            <w:tcW w:w="1134" w:type="dxa"/>
          </w:tcPr>
          <w:p w14:paraId="1834D2CE" w14:textId="77777777" w:rsidR="00784A32" w:rsidRPr="000670FE" w:rsidRDefault="00784A32" w:rsidP="00354887">
            <w:pPr>
              <w:pStyle w:val="TAL"/>
            </w:pPr>
          </w:p>
        </w:tc>
      </w:tr>
      <w:tr w:rsidR="00784A32" w:rsidRPr="000670FE" w14:paraId="64631329" w14:textId="77777777" w:rsidTr="00354887">
        <w:trPr>
          <w:tblHeader/>
        </w:trPr>
        <w:tc>
          <w:tcPr>
            <w:tcW w:w="2835" w:type="dxa"/>
          </w:tcPr>
          <w:p w14:paraId="209FF4CA" w14:textId="77777777" w:rsidR="00784A32" w:rsidRPr="000670FE" w:rsidRDefault="00784A32" w:rsidP="00354887">
            <w:pPr>
              <w:pStyle w:val="TAL"/>
              <w:rPr>
                <w:b/>
                <w:bCs/>
              </w:rPr>
            </w:pPr>
            <w:r w:rsidRPr="000670FE">
              <w:rPr>
                <w:rFonts w:cs="Arial"/>
                <w:bCs/>
                <w:szCs w:val="18"/>
              </w:rPr>
              <w:t xml:space="preserve">  event-type</w:t>
            </w:r>
          </w:p>
        </w:tc>
        <w:tc>
          <w:tcPr>
            <w:tcW w:w="2126" w:type="dxa"/>
          </w:tcPr>
          <w:p w14:paraId="337E9EA8" w14:textId="77777777" w:rsidR="00784A32" w:rsidRPr="000670FE" w:rsidRDefault="00784A32" w:rsidP="00354887">
            <w:pPr>
              <w:pStyle w:val="TAL"/>
            </w:pPr>
            <w:r w:rsidRPr="000670FE">
              <w:t>"poc-settings"</w:t>
            </w:r>
          </w:p>
        </w:tc>
        <w:tc>
          <w:tcPr>
            <w:tcW w:w="2126" w:type="dxa"/>
            <w:tcBorders>
              <w:bottom w:val="single" w:sz="4" w:space="0" w:color="auto"/>
            </w:tcBorders>
          </w:tcPr>
          <w:p w14:paraId="1B99727E" w14:textId="77777777" w:rsidR="00784A32" w:rsidRPr="000670FE" w:rsidRDefault="00784A32" w:rsidP="00354887">
            <w:pPr>
              <w:pStyle w:val="TAL"/>
            </w:pPr>
          </w:p>
        </w:tc>
        <w:tc>
          <w:tcPr>
            <w:tcW w:w="1418" w:type="dxa"/>
          </w:tcPr>
          <w:p w14:paraId="68CA0EFB" w14:textId="77777777" w:rsidR="00784A32" w:rsidRPr="000670FE" w:rsidRDefault="00784A32" w:rsidP="00354887">
            <w:pPr>
              <w:pStyle w:val="TAL"/>
            </w:pPr>
          </w:p>
        </w:tc>
        <w:tc>
          <w:tcPr>
            <w:tcW w:w="1134" w:type="dxa"/>
          </w:tcPr>
          <w:p w14:paraId="2AADB0C4" w14:textId="77777777" w:rsidR="00784A32" w:rsidRPr="000670FE" w:rsidRDefault="00784A32" w:rsidP="00354887">
            <w:pPr>
              <w:pStyle w:val="TAL"/>
            </w:pPr>
          </w:p>
        </w:tc>
      </w:tr>
      <w:tr w:rsidR="00784A32" w:rsidRPr="000670FE" w14:paraId="3DE6CD38" w14:textId="77777777" w:rsidTr="00354887">
        <w:trPr>
          <w:tblHeader/>
        </w:trPr>
        <w:tc>
          <w:tcPr>
            <w:tcW w:w="2835" w:type="dxa"/>
          </w:tcPr>
          <w:p w14:paraId="47E3026E" w14:textId="77777777" w:rsidR="00784A32" w:rsidRPr="000670FE" w:rsidRDefault="00784A32" w:rsidP="00354887">
            <w:pPr>
              <w:pStyle w:val="TAL"/>
              <w:rPr>
                <w:rFonts w:cs="Arial"/>
                <w:b/>
                <w:bCs/>
                <w:szCs w:val="18"/>
              </w:rPr>
            </w:pPr>
            <w:r w:rsidRPr="000670FE">
              <w:rPr>
                <w:b/>
                <w:bCs/>
              </w:rPr>
              <w:t>Content-Type</w:t>
            </w:r>
          </w:p>
        </w:tc>
        <w:tc>
          <w:tcPr>
            <w:tcW w:w="2126" w:type="dxa"/>
          </w:tcPr>
          <w:p w14:paraId="6AE11D6F" w14:textId="77777777" w:rsidR="00784A32" w:rsidRPr="000670FE" w:rsidRDefault="00784A32" w:rsidP="00354887">
            <w:pPr>
              <w:pStyle w:val="TAL"/>
            </w:pPr>
          </w:p>
        </w:tc>
        <w:tc>
          <w:tcPr>
            <w:tcW w:w="2126" w:type="dxa"/>
            <w:tcBorders>
              <w:bottom w:val="single" w:sz="4" w:space="0" w:color="auto"/>
            </w:tcBorders>
          </w:tcPr>
          <w:p w14:paraId="5933259B" w14:textId="77777777" w:rsidR="00784A32" w:rsidRPr="000670FE" w:rsidRDefault="00784A32" w:rsidP="00354887">
            <w:pPr>
              <w:pStyle w:val="TAL"/>
            </w:pPr>
          </w:p>
        </w:tc>
        <w:tc>
          <w:tcPr>
            <w:tcW w:w="1418" w:type="dxa"/>
          </w:tcPr>
          <w:p w14:paraId="1A3695EF" w14:textId="77777777" w:rsidR="00784A32" w:rsidRPr="000670FE" w:rsidRDefault="00784A32" w:rsidP="00354887">
            <w:pPr>
              <w:pStyle w:val="TAL"/>
            </w:pPr>
          </w:p>
        </w:tc>
        <w:tc>
          <w:tcPr>
            <w:tcW w:w="1134" w:type="dxa"/>
          </w:tcPr>
          <w:p w14:paraId="3B22B782" w14:textId="77777777" w:rsidR="00784A32" w:rsidRPr="000670FE" w:rsidRDefault="00784A32" w:rsidP="00354887">
            <w:pPr>
              <w:pStyle w:val="TAL"/>
            </w:pPr>
          </w:p>
        </w:tc>
      </w:tr>
      <w:tr w:rsidR="00784A32" w:rsidRPr="000670FE" w14:paraId="202BA40A" w14:textId="77777777" w:rsidTr="00354887">
        <w:trPr>
          <w:tblHeader/>
        </w:trPr>
        <w:tc>
          <w:tcPr>
            <w:tcW w:w="2835" w:type="dxa"/>
          </w:tcPr>
          <w:p w14:paraId="5A5BB2C3"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0AE5BF61" w14:textId="77777777" w:rsidR="00784A32" w:rsidRPr="000670FE" w:rsidRDefault="00784A32" w:rsidP="00354887">
            <w:pPr>
              <w:pStyle w:val="TAL"/>
              <w:rPr>
                <w:iCs/>
              </w:rPr>
            </w:pPr>
            <w:r w:rsidRPr="000670FE">
              <w:rPr>
                <w:iCs/>
              </w:rPr>
              <w:t>"</w:t>
            </w:r>
            <w:r w:rsidRPr="000670FE">
              <w:t>application/vnd.3gpp.mcvideo-info+xml</w:t>
            </w:r>
            <w:r w:rsidRPr="000670FE">
              <w:rPr>
                <w:iCs/>
              </w:rPr>
              <w:t>"</w:t>
            </w:r>
          </w:p>
        </w:tc>
        <w:tc>
          <w:tcPr>
            <w:tcW w:w="2126" w:type="dxa"/>
            <w:tcBorders>
              <w:bottom w:val="single" w:sz="4" w:space="0" w:color="auto"/>
            </w:tcBorders>
          </w:tcPr>
          <w:p w14:paraId="2AEBAC3B" w14:textId="77777777" w:rsidR="00784A32" w:rsidRPr="000670FE" w:rsidRDefault="00784A32" w:rsidP="00354887">
            <w:pPr>
              <w:pStyle w:val="TAL"/>
            </w:pPr>
          </w:p>
        </w:tc>
        <w:tc>
          <w:tcPr>
            <w:tcW w:w="1418" w:type="dxa"/>
          </w:tcPr>
          <w:p w14:paraId="2E3B0B8E" w14:textId="77777777" w:rsidR="00784A32" w:rsidRPr="000670FE" w:rsidRDefault="00784A32" w:rsidP="00354887">
            <w:pPr>
              <w:pStyle w:val="TAL"/>
            </w:pPr>
          </w:p>
        </w:tc>
        <w:tc>
          <w:tcPr>
            <w:tcW w:w="1134" w:type="dxa"/>
          </w:tcPr>
          <w:p w14:paraId="2A37224D" w14:textId="77777777" w:rsidR="00784A32" w:rsidRPr="000670FE" w:rsidRDefault="00784A32" w:rsidP="00354887">
            <w:pPr>
              <w:pStyle w:val="TAL"/>
            </w:pPr>
          </w:p>
        </w:tc>
      </w:tr>
      <w:tr w:rsidR="00784A32" w:rsidRPr="000670FE" w14:paraId="537F5C6D" w14:textId="77777777" w:rsidTr="00354887">
        <w:trPr>
          <w:tblHeader/>
        </w:trPr>
        <w:tc>
          <w:tcPr>
            <w:tcW w:w="2835" w:type="dxa"/>
            <w:vAlign w:val="center"/>
          </w:tcPr>
          <w:p w14:paraId="4540D2B9" w14:textId="77777777" w:rsidR="00784A32" w:rsidRPr="000670FE" w:rsidRDefault="00784A32" w:rsidP="00354887">
            <w:pPr>
              <w:pStyle w:val="TAL"/>
              <w:rPr>
                <w:b/>
              </w:rPr>
            </w:pPr>
            <w:r w:rsidRPr="000670FE">
              <w:rPr>
                <w:b/>
              </w:rPr>
              <w:t>Message-body</w:t>
            </w:r>
          </w:p>
        </w:tc>
        <w:tc>
          <w:tcPr>
            <w:tcW w:w="2126" w:type="dxa"/>
          </w:tcPr>
          <w:p w14:paraId="62E0DACC" w14:textId="77777777" w:rsidR="00784A32" w:rsidRPr="000670FE" w:rsidRDefault="00784A32" w:rsidP="00354887">
            <w:pPr>
              <w:pStyle w:val="TAL"/>
            </w:pPr>
          </w:p>
        </w:tc>
        <w:tc>
          <w:tcPr>
            <w:tcW w:w="2126" w:type="dxa"/>
            <w:tcBorders>
              <w:bottom w:val="single" w:sz="4" w:space="0" w:color="auto"/>
            </w:tcBorders>
          </w:tcPr>
          <w:p w14:paraId="6736AAE9" w14:textId="77777777" w:rsidR="00784A32" w:rsidRPr="000670FE" w:rsidRDefault="00784A32" w:rsidP="00354887">
            <w:pPr>
              <w:pStyle w:val="TAL"/>
            </w:pPr>
          </w:p>
        </w:tc>
        <w:tc>
          <w:tcPr>
            <w:tcW w:w="1418" w:type="dxa"/>
          </w:tcPr>
          <w:p w14:paraId="37478E94" w14:textId="77777777" w:rsidR="00784A32" w:rsidRPr="000670FE" w:rsidRDefault="00784A32" w:rsidP="00354887">
            <w:pPr>
              <w:pStyle w:val="TAL"/>
            </w:pPr>
          </w:p>
        </w:tc>
        <w:tc>
          <w:tcPr>
            <w:tcW w:w="1134" w:type="dxa"/>
            <w:vAlign w:val="bottom"/>
          </w:tcPr>
          <w:p w14:paraId="4F3586C0" w14:textId="77777777" w:rsidR="00784A32" w:rsidRPr="000670FE" w:rsidRDefault="00784A32" w:rsidP="00354887">
            <w:pPr>
              <w:pStyle w:val="TAL"/>
            </w:pPr>
          </w:p>
        </w:tc>
      </w:tr>
      <w:tr w:rsidR="00784A32" w:rsidRPr="000670FE" w14:paraId="1B3E2967" w14:textId="77777777" w:rsidTr="00354887">
        <w:trPr>
          <w:tblHeader/>
        </w:trPr>
        <w:tc>
          <w:tcPr>
            <w:tcW w:w="2835" w:type="dxa"/>
            <w:vAlign w:val="center"/>
          </w:tcPr>
          <w:p w14:paraId="580991EB" w14:textId="77777777" w:rsidR="00784A32" w:rsidRPr="000670FE" w:rsidRDefault="00784A32" w:rsidP="00354887">
            <w:pPr>
              <w:pStyle w:val="TAL"/>
            </w:pPr>
            <w:r w:rsidRPr="000670FE">
              <w:t xml:space="preserve">  MIME body part</w:t>
            </w:r>
          </w:p>
        </w:tc>
        <w:tc>
          <w:tcPr>
            <w:tcW w:w="2126" w:type="dxa"/>
            <w:vAlign w:val="center"/>
          </w:tcPr>
          <w:p w14:paraId="022FD9CA" w14:textId="77777777" w:rsidR="00784A32" w:rsidRPr="000670FE" w:rsidRDefault="00784A32" w:rsidP="00354887">
            <w:pPr>
              <w:pStyle w:val="TAL"/>
            </w:pPr>
          </w:p>
        </w:tc>
        <w:tc>
          <w:tcPr>
            <w:tcW w:w="2126" w:type="dxa"/>
            <w:tcBorders>
              <w:bottom w:val="single" w:sz="4" w:space="0" w:color="auto"/>
            </w:tcBorders>
          </w:tcPr>
          <w:p w14:paraId="00C2BFB4" w14:textId="77777777" w:rsidR="00784A32" w:rsidRPr="000670FE" w:rsidRDefault="00784A32" w:rsidP="00354887">
            <w:pPr>
              <w:pStyle w:val="TAL"/>
              <w:rPr>
                <w:bCs/>
              </w:rPr>
            </w:pPr>
            <w:r w:rsidRPr="000670FE">
              <w:rPr>
                <w:bCs/>
              </w:rPr>
              <w:t>MCVideo Info</w:t>
            </w:r>
          </w:p>
        </w:tc>
        <w:tc>
          <w:tcPr>
            <w:tcW w:w="1418" w:type="dxa"/>
          </w:tcPr>
          <w:p w14:paraId="4A40FB0A" w14:textId="77777777" w:rsidR="00784A32" w:rsidRPr="000670FE" w:rsidRDefault="00784A32" w:rsidP="00354887">
            <w:pPr>
              <w:pStyle w:val="TAL"/>
            </w:pPr>
          </w:p>
        </w:tc>
        <w:tc>
          <w:tcPr>
            <w:tcW w:w="1134" w:type="dxa"/>
          </w:tcPr>
          <w:p w14:paraId="39EB8445" w14:textId="77777777" w:rsidR="00784A32" w:rsidRPr="000670FE" w:rsidRDefault="00784A32" w:rsidP="00354887">
            <w:pPr>
              <w:pStyle w:val="TAL"/>
            </w:pPr>
          </w:p>
        </w:tc>
      </w:tr>
      <w:tr w:rsidR="00784A32" w:rsidRPr="000670FE" w14:paraId="38490C0A" w14:textId="77777777" w:rsidTr="00354887">
        <w:trPr>
          <w:tblHeader/>
        </w:trPr>
        <w:tc>
          <w:tcPr>
            <w:tcW w:w="2835" w:type="dxa"/>
          </w:tcPr>
          <w:p w14:paraId="3AC72232" w14:textId="77777777" w:rsidR="00784A32" w:rsidRPr="000670FE" w:rsidRDefault="00784A32" w:rsidP="00354887">
            <w:pPr>
              <w:pStyle w:val="TAL"/>
            </w:pPr>
            <w:r w:rsidRPr="000670FE">
              <w:t xml:space="preserve">    MIME-part-body</w:t>
            </w:r>
          </w:p>
        </w:tc>
        <w:tc>
          <w:tcPr>
            <w:tcW w:w="2126" w:type="dxa"/>
          </w:tcPr>
          <w:p w14:paraId="0477A079" w14:textId="77777777" w:rsidR="00784A32" w:rsidRPr="000670FE" w:rsidRDefault="00784A32" w:rsidP="00354887">
            <w:pPr>
              <w:pStyle w:val="TAL"/>
            </w:pPr>
            <w:r w:rsidRPr="000670FE">
              <w:t>MCVideo-Info as described in Table 5.4.3.3-2</w:t>
            </w:r>
          </w:p>
        </w:tc>
        <w:tc>
          <w:tcPr>
            <w:tcW w:w="2126" w:type="dxa"/>
          </w:tcPr>
          <w:p w14:paraId="7C54004B" w14:textId="77777777" w:rsidR="00784A32" w:rsidRPr="000670FE" w:rsidRDefault="00784A32" w:rsidP="00354887">
            <w:pPr>
              <w:pStyle w:val="TAL"/>
              <w:rPr>
                <w:bCs/>
              </w:rPr>
            </w:pPr>
          </w:p>
        </w:tc>
        <w:tc>
          <w:tcPr>
            <w:tcW w:w="1418" w:type="dxa"/>
          </w:tcPr>
          <w:p w14:paraId="3D9C423F" w14:textId="77777777" w:rsidR="00784A32" w:rsidRPr="000670FE" w:rsidRDefault="00784A32" w:rsidP="00354887">
            <w:pPr>
              <w:pStyle w:val="TAL"/>
            </w:pPr>
          </w:p>
        </w:tc>
        <w:tc>
          <w:tcPr>
            <w:tcW w:w="1134" w:type="dxa"/>
          </w:tcPr>
          <w:p w14:paraId="2EA62E40" w14:textId="77777777" w:rsidR="00784A32" w:rsidRPr="000670FE" w:rsidRDefault="00784A32" w:rsidP="00354887">
            <w:pPr>
              <w:pStyle w:val="TAL"/>
            </w:pPr>
          </w:p>
        </w:tc>
      </w:tr>
      <w:tr w:rsidR="00784A32" w:rsidRPr="000670FE" w14:paraId="2D6A91BC" w14:textId="77777777" w:rsidTr="00354887">
        <w:trPr>
          <w:tblHeader/>
        </w:trPr>
        <w:tc>
          <w:tcPr>
            <w:tcW w:w="2835" w:type="dxa"/>
            <w:vAlign w:val="center"/>
          </w:tcPr>
          <w:p w14:paraId="655FBDB6" w14:textId="77777777" w:rsidR="00784A32" w:rsidRPr="000670FE" w:rsidDel="004B0E09" w:rsidRDefault="00784A32" w:rsidP="00354887">
            <w:pPr>
              <w:pStyle w:val="TAL"/>
              <w:rPr>
                <w:b/>
                <w:bCs/>
              </w:rPr>
            </w:pPr>
            <w:r w:rsidRPr="000670FE">
              <w:t xml:space="preserve">  MIME body part</w:t>
            </w:r>
          </w:p>
        </w:tc>
        <w:tc>
          <w:tcPr>
            <w:tcW w:w="2126" w:type="dxa"/>
          </w:tcPr>
          <w:p w14:paraId="24FDE668" w14:textId="77777777" w:rsidR="00784A32" w:rsidRPr="000670FE" w:rsidRDefault="00784A32" w:rsidP="00354887">
            <w:pPr>
              <w:pStyle w:val="TAL"/>
            </w:pPr>
          </w:p>
        </w:tc>
        <w:tc>
          <w:tcPr>
            <w:tcW w:w="2126" w:type="dxa"/>
          </w:tcPr>
          <w:p w14:paraId="3B7CDDDA" w14:textId="77777777" w:rsidR="00784A32" w:rsidRPr="000670FE" w:rsidRDefault="00784A32" w:rsidP="00354887">
            <w:pPr>
              <w:pStyle w:val="TAL"/>
              <w:rPr>
                <w:bCs/>
              </w:rPr>
            </w:pPr>
            <w:r w:rsidRPr="000670FE">
              <w:rPr>
                <w:bCs/>
              </w:rPr>
              <w:t>SIMPLE-FILTER</w:t>
            </w:r>
          </w:p>
        </w:tc>
        <w:tc>
          <w:tcPr>
            <w:tcW w:w="1418" w:type="dxa"/>
          </w:tcPr>
          <w:p w14:paraId="4057C545" w14:textId="77777777" w:rsidR="00784A32" w:rsidRPr="000670FE" w:rsidRDefault="00784A32" w:rsidP="00354887">
            <w:pPr>
              <w:pStyle w:val="TAL"/>
            </w:pPr>
          </w:p>
        </w:tc>
        <w:tc>
          <w:tcPr>
            <w:tcW w:w="1134" w:type="dxa"/>
          </w:tcPr>
          <w:p w14:paraId="0237B014" w14:textId="77777777" w:rsidR="00784A32" w:rsidRPr="000670FE" w:rsidRDefault="00784A32" w:rsidP="00354887">
            <w:pPr>
              <w:pStyle w:val="TAL"/>
            </w:pPr>
          </w:p>
        </w:tc>
      </w:tr>
      <w:tr w:rsidR="00784A32" w:rsidRPr="000670FE" w14:paraId="06F5803A" w14:textId="77777777" w:rsidTr="00354887">
        <w:trPr>
          <w:tblHeader/>
        </w:trPr>
        <w:tc>
          <w:tcPr>
            <w:tcW w:w="2835" w:type="dxa"/>
          </w:tcPr>
          <w:p w14:paraId="6C65A20D" w14:textId="77777777" w:rsidR="00784A32" w:rsidRPr="000670FE" w:rsidRDefault="00784A32" w:rsidP="00354887">
            <w:pPr>
              <w:pStyle w:val="TAL"/>
            </w:pPr>
            <w:r w:rsidRPr="000670FE">
              <w:t xml:space="preserve">    MIME-part-body</w:t>
            </w:r>
          </w:p>
        </w:tc>
        <w:tc>
          <w:tcPr>
            <w:tcW w:w="2126" w:type="dxa"/>
          </w:tcPr>
          <w:p w14:paraId="1206CBE1" w14:textId="77777777" w:rsidR="00784A32" w:rsidRPr="000670FE" w:rsidRDefault="00784A32" w:rsidP="00354887">
            <w:pPr>
              <w:pStyle w:val="TAL"/>
            </w:pPr>
            <w:r w:rsidRPr="000670FE">
              <w:t>not present</w:t>
            </w:r>
          </w:p>
        </w:tc>
        <w:tc>
          <w:tcPr>
            <w:tcW w:w="2126" w:type="dxa"/>
            <w:tcBorders>
              <w:bottom w:val="single" w:sz="4" w:space="0" w:color="auto"/>
            </w:tcBorders>
          </w:tcPr>
          <w:p w14:paraId="29C833A8" w14:textId="77777777" w:rsidR="00784A32" w:rsidRPr="000670FE" w:rsidRDefault="00784A32" w:rsidP="00354887">
            <w:pPr>
              <w:pStyle w:val="TAL"/>
            </w:pPr>
          </w:p>
        </w:tc>
        <w:tc>
          <w:tcPr>
            <w:tcW w:w="1418" w:type="dxa"/>
          </w:tcPr>
          <w:p w14:paraId="0072815D" w14:textId="77777777" w:rsidR="00784A32" w:rsidRPr="000670FE" w:rsidRDefault="00784A32" w:rsidP="00354887">
            <w:pPr>
              <w:pStyle w:val="TAL"/>
            </w:pPr>
          </w:p>
        </w:tc>
        <w:tc>
          <w:tcPr>
            <w:tcW w:w="1134" w:type="dxa"/>
          </w:tcPr>
          <w:p w14:paraId="43D96B48" w14:textId="77777777" w:rsidR="00784A32" w:rsidRPr="000670FE" w:rsidRDefault="00784A32" w:rsidP="00354887">
            <w:pPr>
              <w:pStyle w:val="TAL"/>
            </w:pPr>
          </w:p>
        </w:tc>
      </w:tr>
    </w:tbl>
    <w:p w14:paraId="1344F290" w14:textId="77777777" w:rsidR="00784A32" w:rsidRPr="000670FE" w:rsidRDefault="00784A32" w:rsidP="00784A32"/>
    <w:p w14:paraId="571A2859" w14:textId="77777777" w:rsidR="00784A32" w:rsidRPr="000670FE" w:rsidRDefault="00784A32" w:rsidP="00784A32">
      <w:pPr>
        <w:pStyle w:val="TH"/>
      </w:pPr>
      <w:r w:rsidRPr="000670FE">
        <w:t>Table 5.4.3.3-2: MCVIDEO-Info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0670FE" w14:paraId="6135A840"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8AB45A" w14:textId="77777777" w:rsidR="00784A32" w:rsidRPr="000670FE" w:rsidRDefault="00784A32" w:rsidP="00354887">
            <w:pPr>
              <w:pStyle w:val="TAL"/>
              <w:rPr>
                <w:rFonts w:cs="Arial"/>
                <w:szCs w:val="18"/>
              </w:rPr>
            </w:pPr>
            <w:r w:rsidRPr="000670FE">
              <w:rPr>
                <w:rFonts w:cs="Arial"/>
                <w:szCs w:val="18"/>
              </w:rPr>
              <w:t>Derivation Path: TS 36.579-1 [2], Table 5.5.3.2.1-2</w:t>
            </w:r>
          </w:p>
        </w:tc>
      </w:tr>
      <w:tr w:rsidR="00784A32" w:rsidRPr="000670FE" w14:paraId="170769F1"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2848AFF" w14:textId="77777777" w:rsidR="00784A32" w:rsidRPr="000670FE" w:rsidRDefault="00784A32" w:rsidP="00354887">
            <w:pPr>
              <w:pStyle w:val="TAH"/>
              <w:rPr>
                <w:bCs/>
              </w:rPr>
            </w:pPr>
            <w:r w:rsidRPr="000670F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D53A1F" w14:textId="77777777" w:rsidR="00784A32" w:rsidRPr="000670FE" w:rsidRDefault="00784A32" w:rsidP="00354887">
            <w:pPr>
              <w:pStyle w:val="TAH"/>
              <w:rPr>
                <w:bCs/>
              </w:rPr>
            </w:pPr>
            <w:r w:rsidRPr="000670F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2376CD" w14:textId="77777777" w:rsidR="00784A32" w:rsidRPr="000670FE" w:rsidRDefault="00784A32" w:rsidP="00354887">
            <w:pPr>
              <w:pStyle w:val="TAH"/>
              <w:rPr>
                <w:bCs/>
              </w:rPr>
            </w:pPr>
            <w:r w:rsidRPr="000670F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7917183" w14:textId="77777777" w:rsidR="00784A32" w:rsidRPr="000670FE" w:rsidRDefault="00784A32" w:rsidP="00354887">
            <w:pPr>
              <w:pStyle w:val="TAH"/>
              <w:rPr>
                <w:bCs/>
              </w:rPr>
            </w:pPr>
            <w:r w:rsidRPr="000670F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C7CAA" w14:textId="77777777" w:rsidR="00784A32" w:rsidRPr="000670FE" w:rsidRDefault="00784A32" w:rsidP="00354887">
            <w:pPr>
              <w:pStyle w:val="TAH"/>
              <w:rPr>
                <w:bCs/>
              </w:rPr>
            </w:pPr>
            <w:r w:rsidRPr="000670FE">
              <w:rPr>
                <w:bCs/>
              </w:rPr>
              <w:t>Condition</w:t>
            </w:r>
          </w:p>
        </w:tc>
      </w:tr>
      <w:tr w:rsidR="00784A32" w:rsidRPr="000670FE" w14:paraId="58E44380"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277F069" w14:textId="77777777" w:rsidR="00784A32" w:rsidRPr="000670FE" w:rsidRDefault="00784A32" w:rsidP="00354887">
            <w:pPr>
              <w:pStyle w:val="TAL"/>
              <w:rPr>
                <w:rFonts w:cs="Arial"/>
                <w:szCs w:val="18"/>
              </w:rPr>
            </w:pPr>
            <w:r w:rsidRPr="000670FE">
              <w:t>mcvideo-info</w:t>
            </w:r>
          </w:p>
        </w:tc>
        <w:tc>
          <w:tcPr>
            <w:tcW w:w="2127" w:type="dxa"/>
            <w:tcBorders>
              <w:top w:val="single" w:sz="4" w:space="0" w:color="auto"/>
              <w:left w:val="single" w:sz="4" w:space="0" w:color="auto"/>
              <w:bottom w:val="single" w:sz="4" w:space="0" w:color="auto"/>
              <w:right w:val="single" w:sz="4" w:space="0" w:color="auto"/>
            </w:tcBorders>
          </w:tcPr>
          <w:p w14:paraId="1E4EA5EB"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4A3FDD92"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F24028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381E2BC" w14:textId="77777777" w:rsidR="00784A32" w:rsidRPr="000670FE" w:rsidRDefault="00784A32" w:rsidP="00354887">
            <w:pPr>
              <w:pStyle w:val="TAL"/>
            </w:pPr>
          </w:p>
        </w:tc>
      </w:tr>
      <w:tr w:rsidR="00784A32" w:rsidRPr="000670FE" w14:paraId="010E277A"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7FE736B" w14:textId="77777777" w:rsidR="00784A32" w:rsidRPr="000670FE" w:rsidRDefault="00784A32" w:rsidP="00354887">
            <w:pPr>
              <w:pStyle w:val="TAL"/>
              <w:rPr>
                <w:rFonts w:cs="Arial"/>
                <w:szCs w:val="18"/>
              </w:rPr>
            </w:pPr>
            <w:r w:rsidRPr="000670FE">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79EBB9F"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6F907DE1"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53A06A5"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E1D9C9D" w14:textId="77777777" w:rsidR="00784A32" w:rsidRPr="000670FE" w:rsidRDefault="00784A32" w:rsidP="00354887">
            <w:pPr>
              <w:pStyle w:val="TAL"/>
            </w:pPr>
          </w:p>
        </w:tc>
      </w:tr>
      <w:tr w:rsidR="00784A32" w:rsidRPr="000670FE" w14:paraId="7F46FCB9" w14:textId="77777777" w:rsidTr="00354887">
        <w:tc>
          <w:tcPr>
            <w:tcW w:w="2837" w:type="dxa"/>
            <w:tcBorders>
              <w:top w:val="single" w:sz="4" w:space="0" w:color="auto"/>
              <w:left w:val="single" w:sz="4" w:space="0" w:color="auto"/>
              <w:bottom w:val="single" w:sz="4" w:space="0" w:color="auto"/>
              <w:right w:val="single" w:sz="4" w:space="0" w:color="auto"/>
            </w:tcBorders>
          </w:tcPr>
          <w:p w14:paraId="170D314A" w14:textId="77777777" w:rsidR="00784A32" w:rsidRPr="000670FE" w:rsidRDefault="00784A32" w:rsidP="00354887">
            <w:pPr>
              <w:pStyle w:val="TAL"/>
            </w:pPr>
            <w:r w:rsidRPr="000670FE">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70289FAD" w14:textId="77777777" w:rsidR="00784A32" w:rsidRPr="000670FE" w:rsidRDefault="00806B2F" w:rsidP="00806B2F">
            <w:pPr>
              <w:pStyle w:val="TAL"/>
            </w:pPr>
            <w:r w:rsidRPr="000670FE">
              <w:t>px_MCVideo_ID_User_A</w:t>
            </w:r>
          </w:p>
        </w:tc>
        <w:tc>
          <w:tcPr>
            <w:tcW w:w="2127" w:type="dxa"/>
            <w:tcBorders>
              <w:top w:val="single" w:sz="4" w:space="0" w:color="auto"/>
              <w:left w:val="single" w:sz="4" w:space="0" w:color="auto"/>
              <w:bottom w:val="single" w:sz="4" w:space="0" w:color="auto"/>
              <w:right w:val="single" w:sz="4" w:space="0" w:color="auto"/>
            </w:tcBorders>
          </w:tcPr>
          <w:p w14:paraId="6182933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957763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B5FA4ED" w14:textId="77777777" w:rsidR="00784A32" w:rsidRPr="000670FE" w:rsidRDefault="00784A32" w:rsidP="00354887">
            <w:pPr>
              <w:pStyle w:val="TAL"/>
            </w:pPr>
          </w:p>
        </w:tc>
      </w:tr>
      <w:tr w:rsidR="00784A32" w:rsidRPr="000670FE" w14:paraId="78F16DA9" w14:textId="77777777" w:rsidTr="00354887">
        <w:tc>
          <w:tcPr>
            <w:tcW w:w="2837" w:type="dxa"/>
            <w:tcBorders>
              <w:top w:val="single" w:sz="4" w:space="0" w:color="auto"/>
              <w:left w:val="single" w:sz="4" w:space="0" w:color="auto"/>
              <w:bottom w:val="single" w:sz="4" w:space="0" w:color="auto"/>
              <w:right w:val="single" w:sz="4" w:space="0" w:color="auto"/>
            </w:tcBorders>
          </w:tcPr>
          <w:p w14:paraId="615A433C" w14:textId="77777777" w:rsidR="00784A32" w:rsidRPr="000670FE" w:rsidRDefault="00784A32" w:rsidP="00354887">
            <w:pPr>
              <w:pStyle w:val="TAL"/>
            </w:pPr>
            <w:r w:rsidRPr="000670FE">
              <w:rPr>
                <w:color w:val="000000"/>
              </w:rPr>
              <w:t xml:space="preserve">    mcvideo-calling-user-id</w:t>
            </w:r>
          </w:p>
        </w:tc>
        <w:tc>
          <w:tcPr>
            <w:tcW w:w="2127" w:type="dxa"/>
            <w:tcBorders>
              <w:top w:val="single" w:sz="4" w:space="0" w:color="auto"/>
              <w:left w:val="single" w:sz="4" w:space="0" w:color="auto"/>
              <w:bottom w:val="single" w:sz="4" w:space="0" w:color="auto"/>
              <w:right w:val="single" w:sz="4" w:space="0" w:color="auto"/>
            </w:tcBorders>
          </w:tcPr>
          <w:p w14:paraId="5ED242B7"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4356523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19D5C8D"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CF4731F" w14:textId="77777777" w:rsidR="00784A32" w:rsidRPr="000670FE" w:rsidRDefault="00784A32" w:rsidP="00354887">
            <w:pPr>
              <w:pStyle w:val="TAL"/>
            </w:pPr>
          </w:p>
        </w:tc>
      </w:tr>
      <w:tr w:rsidR="00784A32" w:rsidRPr="000670FE" w14:paraId="51B04C7C" w14:textId="77777777" w:rsidTr="00354887">
        <w:tc>
          <w:tcPr>
            <w:tcW w:w="2837" w:type="dxa"/>
            <w:tcBorders>
              <w:top w:val="single" w:sz="4" w:space="0" w:color="auto"/>
              <w:left w:val="single" w:sz="4" w:space="0" w:color="auto"/>
              <w:bottom w:val="single" w:sz="4" w:space="0" w:color="auto"/>
              <w:right w:val="single" w:sz="4" w:space="0" w:color="auto"/>
            </w:tcBorders>
          </w:tcPr>
          <w:p w14:paraId="6108E0E8" w14:textId="77777777" w:rsidR="00784A32" w:rsidRPr="000670FE" w:rsidRDefault="00784A32" w:rsidP="00354887">
            <w:pPr>
              <w:pStyle w:val="TAL"/>
              <w:rPr>
                <w:color w:val="000000"/>
              </w:rPr>
            </w:pPr>
            <w:r w:rsidRPr="000670FE">
              <w:rPr>
                <w:color w:val="000000"/>
              </w:rPr>
              <w:t xml:space="preserve">    mcvideo-called-party-id</w:t>
            </w:r>
          </w:p>
        </w:tc>
        <w:tc>
          <w:tcPr>
            <w:tcW w:w="2127" w:type="dxa"/>
            <w:tcBorders>
              <w:top w:val="single" w:sz="4" w:space="0" w:color="auto"/>
              <w:left w:val="single" w:sz="4" w:space="0" w:color="auto"/>
              <w:bottom w:val="single" w:sz="4" w:space="0" w:color="auto"/>
              <w:right w:val="single" w:sz="4" w:space="0" w:color="auto"/>
            </w:tcBorders>
          </w:tcPr>
          <w:p w14:paraId="2CA90F81"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6CC49EE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E11ECD9"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0B81953" w14:textId="77777777" w:rsidR="00784A32" w:rsidRPr="000670FE" w:rsidRDefault="00784A32" w:rsidP="00354887">
            <w:pPr>
              <w:pStyle w:val="TAL"/>
            </w:pPr>
          </w:p>
        </w:tc>
      </w:tr>
      <w:tr w:rsidR="00784A32" w:rsidRPr="000670FE" w14:paraId="7AC3E94D"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737307E3" w14:textId="77777777" w:rsidR="00784A32" w:rsidRPr="000670FE" w:rsidRDefault="00784A32" w:rsidP="00354887">
            <w:pPr>
              <w:pStyle w:val="TAL"/>
              <w:rPr>
                <w:color w:val="000000"/>
              </w:rPr>
            </w:pPr>
            <w:r w:rsidRPr="000670FE">
              <w:rPr>
                <w:color w:val="000000"/>
              </w:rPr>
              <w:t xml:space="preserve">    emergency-ind</w:t>
            </w:r>
          </w:p>
        </w:tc>
        <w:tc>
          <w:tcPr>
            <w:tcW w:w="2127" w:type="dxa"/>
            <w:tcBorders>
              <w:top w:val="single" w:sz="4" w:space="0" w:color="auto"/>
              <w:left w:val="single" w:sz="4" w:space="0" w:color="auto"/>
              <w:bottom w:val="single" w:sz="4" w:space="0" w:color="auto"/>
              <w:right w:val="single" w:sz="4" w:space="0" w:color="auto"/>
            </w:tcBorders>
          </w:tcPr>
          <w:p w14:paraId="1F027D50"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3D8E24A1"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2001A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3ECB40C" w14:textId="77777777" w:rsidR="00784A32" w:rsidRPr="000670FE" w:rsidRDefault="00784A32" w:rsidP="00354887">
            <w:pPr>
              <w:pStyle w:val="TAL"/>
            </w:pPr>
          </w:p>
        </w:tc>
      </w:tr>
      <w:tr w:rsidR="00784A32" w:rsidRPr="000670FE" w14:paraId="34589EB8" w14:textId="77777777" w:rsidTr="00354887">
        <w:tc>
          <w:tcPr>
            <w:tcW w:w="2837" w:type="dxa"/>
            <w:tcBorders>
              <w:top w:val="single" w:sz="4" w:space="0" w:color="auto"/>
              <w:left w:val="single" w:sz="4" w:space="0" w:color="auto"/>
              <w:bottom w:val="single" w:sz="4" w:space="0" w:color="auto"/>
              <w:right w:val="single" w:sz="4" w:space="0" w:color="auto"/>
            </w:tcBorders>
          </w:tcPr>
          <w:p w14:paraId="48DA30F9" w14:textId="77777777" w:rsidR="00784A32" w:rsidRPr="000670FE" w:rsidRDefault="00784A32" w:rsidP="00354887">
            <w:pPr>
              <w:pStyle w:val="TAL"/>
              <w:rPr>
                <w:color w:val="000000"/>
              </w:rPr>
            </w:pPr>
            <w:r w:rsidRPr="000670FE">
              <w:rPr>
                <w:color w:val="000000"/>
              </w:rPr>
              <w:t xml:space="preserve">    alert-ind</w:t>
            </w:r>
          </w:p>
        </w:tc>
        <w:tc>
          <w:tcPr>
            <w:tcW w:w="2127" w:type="dxa"/>
            <w:tcBorders>
              <w:top w:val="single" w:sz="4" w:space="0" w:color="auto"/>
              <w:left w:val="single" w:sz="4" w:space="0" w:color="auto"/>
              <w:bottom w:val="single" w:sz="4" w:space="0" w:color="auto"/>
              <w:right w:val="single" w:sz="4" w:space="0" w:color="auto"/>
            </w:tcBorders>
          </w:tcPr>
          <w:p w14:paraId="75959FFD"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08279D75"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2D03E62"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9F62E3D" w14:textId="77777777" w:rsidR="00784A32" w:rsidRPr="000670FE" w:rsidRDefault="00784A32" w:rsidP="00354887">
            <w:pPr>
              <w:pStyle w:val="TAL"/>
            </w:pPr>
          </w:p>
        </w:tc>
      </w:tr>
      <w:tr w:rsidR="00784A32" w:rsidRPr="000670FE" w14:paraId="53B77061"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46CDDA66" w14:textId="77777777" w:rsidR="00784A32" w:rsidRPr="000670FE" w:rsidRDefault="00784A32" w:rsidP="00354887">
            <w:pPr>
              <w:pStyle w:val="TAL"/>
              <w:tabs>
                <w:tab w:val="left" w:pos="609"/>
              </w:tabs>
              <w:rPr>
                <w:color w:val="000000"/>
              </w:rPr>
            </w:pPr>
            <w:r w:rsidRPr="000670FE">
              <w:rPr>
                <w:color w:val="000000"/>
              </w:rPr>
              <w:t xml:space="preserve">    imminentperil-ind</w:t>
            </w:r>
          </w:p>
        </w:tc>
        <w:tc>
          <w:tcPr>
            <w:tcW w:w="2127" w:type="dxa"/>
            <w:tcBorders>
              <w:top w:val="single" w:sz="4" w:space="0" w:color="auto"/>
              <w:left w:val="single" w:sz="4" w:space="0" w:color="auto"/>
              <w:bottom w:val="single" w:sz="4" w:space="0" w:color="auto"/>
              <w:right w:val="single" w:sz="4" w:space="0" w:color="auto"/>
            </w:tcBorders>
          </w:tcPr>
          <w:p w14:paraId="624067EC"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5BDFC603"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BC55E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385F92" w14:textId="77777777" w:rsidR="00784A32" w:rsidRPr="000670FE" w:rsidRDefault="00784A32" w:rsidP="00354887">
            <w:pPr>
              <w:pStyle w:val="TAL"/>
            </w:pPr>
          </w:p>
        </w:tc>
      </w:tr>
      <w:tr w:rsidR="00784A32" w:rsidRPr="000670FE" w14:paraId="01EC0E4F"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3F5F1B52" w14:textId="77777777" w:rsidR="00784A32" w:rsidRPr="000670FE" w:rsidRDefault="00784A32" w:rsidP="00354887">
            <w:pPr>
              <w:pStyle w:val="TAL"/>
              <w:tabs>
                <w:tab w:val="left" w:pos="609"/>
              </w:tabs>
              <w:rPr>
                <w:color w:val="000000"/>
              </w:rPr>
            </w:pPr>
            <w:r w:rsidRPr="000670FE">
              <w:rPr>
                <w:color w:val="000000"/>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EA7E9B6"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4ABDCB8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E36B14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33C789E" w14:textId="77777777" w:rsidR="00784A32" w:rsidRPr="000670FE" w:rsidRDefault="00784A32" w:rsidP="00354887">
            <w:pPr>
              <w:pStyle w:val="TAL"/>
            </w:pPr>
          </w:p>
        </w:tc>
      </w:tr>
    </w:tbl>
    <w:p w14:paraId="57ED960F" w14:textId="77777777" w:rsidR="00784A32" w:rsidRPr="000670FE" w:rsidRDefault="00784A32" w:rsidP="00784A32"/>
    <w:p w14:paraId="50A2A17B" w14:textId="77777777" w:rsidR="00784A32" w:rsidRPr="000670FE" w:rsidRDefault="00784A32" w:rsidP="00784A32">
      <w:pPr>
        <w:pStyle w:val="TH"/>
      </w:pPr>
      <w:r w:rsidRPr="000670FE">
        <w:t>Table 5.4.3.3-3: SIP 200 (OK)</w:t>
      </w:r>
      <w:r w:rsidR="00806B2F" w:rsidRPr="000670FE">
        <w:t xml:space="preserve"> </w:t>
      </w:r>
      <w:r w:rsidRPr="000670FE">
        <w:t>(steps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1A3FB168" w14:textId="77777777" w:rsidTr="00354887">
        <w:trPr>
          <w:cantSplit/>
        </w:trPr>
        <w:tc>
          <w:tcPr>
            <w:tcW w:w="9644" w:type="dxa"/>
            <w:gridSpan w:val="5"/>
          </w:tcPr>
          <w:p w14:paraId="0A19C8F9" w14:textId="77777777" w:rsidR="00784A32" w:rsidRPr="000670FE" w:rsidRDefault="00784A32" w:rsidP="00354887">
            <w:pPr>
              <w:pStyle w:val="TAL"/>
              <w:rPr>
                <w:rFonts w:cs="Arial"/>
                <w:szCs w:val="18"/>
              </w:rPr>
            </w:pPr>
            <w:r w:rsidRPr="000670FE">
              <w:rPr>
                <w:rFonts w:cs="Arial"/>
                <w:szCs w:val="18"/>
              </w:rPr>
              <w:t>Derivation Path: TS 36.579-1 [2], Table 5.5.2.17.1.2-1, condition INVITE-RSP, MCVIDEO</w:t>
            </w:r>
          </w:p>
        </w:tc>
      </w:tr>
      <w:tr w:rsidR="00784A32" w:rsidRPr="000670FE" w14:paraId="57D2CDEF" w14:textId="77777777" w:rsidTr="00354887">
        <w:tc>
          <w:tcPr>
            <w:tcW w:w="2836" w:type="dxa"/>
          </w:tcPr>
          <w:p w14:paraId="1885980F" w14:textId="77777777" w:rsidR="00784A32" w:rsidRPr="000670FE" w:rsidRDefault="00784A32" w:rsidP="00354887">
            <w:pPr>
              <w:pStyle w:val="TAH"/>
              <w:rPr>
                <w:bCs/>
              </w:rPr>
            </w:pPr>
            <w:r w:rsidRPr="000670FE">
              <w:rPr>
                <w:bCs/>
              </w:rPr>
              <w:t>Information Element</w:t>
            </w:r>
          </w:p>
        </w:tc>
        <w:tc>
          <w:tcPr>
            <w:tcW w:w="2127" w:type="dxa"/>
          </w:tcPr>
          <w:p w14:paraId="5827308B" w14:textId="77777777" w:rsidR="00784A32" w:rsidRPr="000670FE" w:rsidRDefault="00784A32" w:rsidP="00354887">
            <w:pPr>
              <w:pStyle w:val="TAH"/>
              <w:rPr>
                <w:bCs/>
              </w:rPr>
            </w:pPr>
            <w:r w:rsidRPr="000670FE">
              <w:rPr>
                <w:bCs/>
              </w:rPr>
              <w:t>Value/remark</w:t>
            </w:r>
          </w:p>
        </w:tc>
        <w:tc>
          <w:tcPr>
            <w:tcW w:w="2127" w:type="dxa"/>
            <w:tcBorders>
              <w:bottom w:val="single" w:sz="4" w:space="0" w:color="auto"/>
            </w:tcBorders>
          </w:tcPr>
          <w:p w14:paraId="727E2E11" w14:textId="77777777" w:rsidR="00784A32" w:rsidRPr="000670FE" w:rsidRDefault="00784A32" w:rsidP="00354887">
            <w:pPr>
              <w:pStyle w:val="TAH"/>
              <w:rPr>
                <w:bCs/>
              </w:rPr>
            </w:pPr>
            <w:r w:rsidRPr="000670FE">
              <w:rPr>
                <w:bCs/>
              </w:rPr>
              <w:t>Comment</w:t>
            </w:r>
          </w:p>
        </w:tc>
        <w:tc>
          <w:tcPr>
            <w:tcW w:w="1419" w:type="dxa"/>
          </w:tcPr>
          <w:p w14:paraId="6DBA3FC1" w14:textId="77777777" w:rsidR="00784A32" w:rsidRPr="000670FE" w:rsidRDefault="00784A32" w:rsidP="00354887">
            <w:pPr>
              <w:pStyle w:val="TAH"/>
              <w:rPr>
                <w:bCs/>
              </w:rPr>
            </w:pPr>
            <w:r w:rsidRPr="000670FE">
              <w:rPr>
                <w:bCs/>
              </w:rPr>
              <w:t>Reference</w:t>
            </w:r>
          </w:p>
        </w:tc>
        <w:tc>
          <w:tcPr>
            <w:tcW w:w="1135" w:type="dxa"/>
          </w:tcPr>
          <w:p w14:paraId="1D2CB970" w14:textId="77777777" w:rsidR="00784A32" w:rsidRPr="000670FE" w:rsidRDefault="00784A32" w:rsidP="00354887">
            <w:pPr>
              <w:pStyle w:val="TAH"/>
              <w:rPr>
                <w:bCs/>
              </w:rPr>
            </w:pPr>
            <w:r w:rsidRPr="000670FE">
              <w:rPr>
                <w:bCs/>
              </w:rPr>
              <w:t>Condition</w:t>
            </w:r>
          </w:p>
        </w:tc>
      </w:tr>
      <w:tr w:rsidR="00784A32" w:rsidRPr="000670FE" w14:paraId="114AB0A9" w14:textId="77777777" w:rsidTr="00354887">
        <w:tc>
          <w:tcPr>
            <w:tcW w:w="2836" w:type="dxa"/>
          </w:tcPr>
          <w:p w14:paraId="4D333845" w14:textId="77777777" w:rsidR="00784A32" w:rsidRPr="000670FE" w:rsidRDefault="00784A32" w:rsidP="00354887">
            <w:pPr>
              <w:pStyle w:val="TAL"/>
              <w:rPr>
                <w:rFonts w:cs="Arial"/>
                <w:b/>
                <w:bCs/>
                <w:szCs w:val="18"/>
              </w:rPr>
            </w:pPr>
            <w:r w:rsidRPr="000670FE">
              <w:rPr>
                <w:rFonts w:cs="Arial"/>
                <w:b/>
                <w:bCs/>
                <w:szCs w:val="18"/>
              </w:rPr>
              <w:t>Content-Type</w:t>
            </w:r>
          </w:p>
        </w:tc>
        <w:tc>
          <w:tcPr>
            <w:tcW w:w="2127" w:type="dxa"/>
          </w:tcPr>
          <w:p w14:paraId="41027EDE" w14:textId="77777777" w:rsidR="00784A32" w:rsidRPr="000670FE" w:rsidRDefault="00784A32" w:rsidP="00354887">
            <w:pPr>
              <w:pStyle w:val="TAL"/>
            </w:pPr>
            <w:r w:rsidRPr="000670FE">
              <w:t>not present</w:t>
            </w:r>
          </w:p>
        </w:tc>
        <w:tc>
          <w:tcPr>
            <w:tcW w:w="2127" w:type="dxa"/>
            <w:tcBorders>
              <w:top w:val="single" w:sz="4" w:space="0" w:color="auto"/>
              <w:bottom w:val="single" w:sz="4" w:space="0" w:color="auto"/>
            </w:tcBorders>
          </w:tcPr>
          <w:p w14:paraId="17C9CF49" w14:textId="77777777" w:rsidR="00784A32" w:rsidRPr="000670FE" w:rsidRDefault="00784A32" w:rsidP="00354887">
            <w:pPr>
              <w:pStyle w:val="TAL"/>
            </w:pPr>
          </w:p>
        </w:tc>
        <w:tc>
          <w:tcPr>
            <w:tcW w:w="1419" w:type="dxa"/>
          </w:tcPr>
          <w:p w14:paraId="3421E5AF" w14:textId="77777777" w:rsidR="00784A32" w:rsidRPr="000670FE" w:rsidRDefault="00784A32" w:rsidP="00354887">
            <w:pPr>
              <w:pStyle w:val="TAL"/>
            </w:pPr>
          </w:p>
        </w:tc>
        <w:tc>
          <w:tcPr>
            <w:tcW w:w="1135" w:type="dxa"/>
          </w:tcPr>
          <w:p w14:paraId="13752CF7" w14:textId="77777777" w:rsidR="00784A32" w:rsidRPr="000670FE" w:rsidRDefault="00784A32" w:rsidP="00354887">
            <w:pPr>
              <w:pStyle w:val="TAL"/>
            </w:pPr>
          </w:p>
        </w:tc>
      </w:tr>
      <w:tr w:rsidR="00784A32" w:rsidRPr="000670FE" w14:paraId="0ECD6360" w14:textId="77777777" w:rsidTr="00354887">
        <w:tc>
          <w:tcPr>
            <w:tcW w:w="2836" w:type="dxa"/>
          </w:tcPr>
          <w:p w14:paraId="79680E52" w14:textId="77777777" w:rsidR="00784A32" w:rsidRPr="000670FE" w:rsidRDefault="00784A32" w:rsidP="00354887">
            <w:pPr>
              <w:pStyle w:val="TAL"/>
              <w:rPr>
                <w:rFonts w:cs="Arial"/>
                <w:b/>
                <w:bCs/>
                <w:szCs w:val="18"/>
              </w:rPr>
            </w:pPr>
            <w:r w:rsidRPr="000670FE">
              <w:rPr>
                <w:rFonts w:cs="Arial"/>
                <w:b/>
                <w:bCs/>
                <w:szCs w:val="18"/>
              </w:rPr>
              <w:t>Content-Length</w:t>
            </w:r>
          </w:p>
        </w:tc>
        <w:tc>
          <w:tcPr>
            <w:tcW w:w="2127" w:type="dxa"/>
          </w:tcPr>
          <w:p w14:paraId="27FA5235" w14:textId="77777777" w:rsidR="00784A32" w:rsidRPr="000670FE" w:rsidRDefault="00784A32" w:rsidP="00354887">
            <w:pPr>
              <w:pStyle w:val="TAL"/>
            </w:pPr>
          </w:p>
        </w:tc>
        <w:tc>
          <w:tcPr>
            <w:tcW w:w="2127" w:type="dxa"/>
            <w:tcBorders>
              <w:top w:val="single" w:sz="4" w:space="0" w:color="auto"/>
              <w:bottom w:val="single" w:sz="4" w:space="0" w:color="auto"/>
            </w:tcBorders>
          </w:tcPr>
          <w:p w14:paraId="49307CD1" w14:textId="77777777" w:rsidR="00784A32" w:rsidRPr="000670FE" w:rsidRDefault="00784A32" w:rsidP="00354887">
            <w:pPr>
              <w:pStyle w:val="TAL"/>
            </w:pPr>
          </w:p>
        </w:tc>
        <w:tc>
          <w:tcPr>
            <w:tcW w:w="1419" w:type="dxa"/>
          </w:tcPr>
          <w:p w14:paraId="6431354A" w14:textId="77777777" w:rsidR="00784A32" w:rsidRPr="000670FE" w:rsidRDefault="00784A32" w:rsidP="00354887">
            <w:pPr>
              <w:pStyle w:val="TAL"/>
            </w:pPr>
          </w:p>
        </w:tc>
        <w:tc>
          <w:tcPr>
            <w:tcW w:w="1135" w:type="dxa"/>
          </w:tcPr>
          <w:p w14:paraId="4ED65024" w14:textId="77777777" w:rsidR="00784A32" w:rsidRPr="000670FE" w:rsidRDefault="00784A32" w:rsidP="00354887">
            <w:pPr>
              <w:pStyle w:val="TAL"/>
            </w:pPr>
          </w:p>
        </w:tc>
      </w:tr>
      <w:tr w:rsidR="00784A32" w:rsidRPr="000670FE" w14:paraId="79CF37C4" w14:textId="77777777" w:rsidTr="00354887">
        <w:tc>
          <w:tcPr>
            <w:tcW w:w="2836" w:type="dxa"/>
          </w:tcPr>
          <w:p w14:paraId="786A1BBC"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7" w:type="dxa"/>
          </w:tcPr>
          <w:p w14:paraId="19B6EE8A" w14:textId="77777777" w:rsidR="00784A32" w:rsidRPr="000670FE" w:rsidRDefault="00784A32" w:rsidP="00354887">
            <w:pPr>
              <w:pStyle w:val="TAL"/>
            </w:pPr>
            <w:r w:rsidRPr="000670FE">
              <w:t>"0"</w:t>
            </w:r>
          </w:p>
        </w:tc>
        <w:tc>
          <w:tcPr>
            <w:tcW w:w="2127" w:type="dxa"/>
            <w:tcBorders>
              <w:top w:val="single" w:sz="4" w:space="0" w:color="auto"/>
              <w:bottom w:val="single" w:sz="4" w:space="0" w:color="auto"/>
            </w:tcBorders>
          </w:tcPr>
          <w:p w14:paraId="19E9E5B3" w14:textId="77777777" w:rsidR="00784A32" w:rsidRPr="000670FE" w:rsidRDefault="00784A32" w:rsidP="00354887">
            <w:pPr>
              <w:pStyle w:val="TAL"/>
            </w:pPr>
            <w:r w:rsidRPr="000670FE">
              <w:t>No message body included</w:t>
            </w:r>
          </w:p>
        </w:tc>
        <w:tc>
          <w:tcPr>
            <w:tcW w:w="1419" w:type="dxa"/>
          </w:tcPr>
          <w:p w14:paraId="3D1DB508" w14:textId="77777777" w:rsidR="00784A32" w:rsidRPr="000670FE" w:rsidRDefault="00784A32" w:rsidP="00354887">
            <w:pPr>
              <w:pStyle w:val="TAL"/>
            </w:pPr>
          </w:p>
        </w:tc>
        <w:tc>
          <w:tcPr>
            <w:tcW w:w="1135" w:type="dxa"/>
          </w:tcPr>
          <w:p w14:paraId="37B6C5CE" w14:textId="77777777" w:rsidR="00784A32" w:rsidRPr="000670FE" w:rsidRDefault="00784A32" w:rsidP="00354887">
            <w:pPr>
              <w:pStyle w:val="TAL"/>
            </w:pPr>
          </w:p>
        </w:tc>
      </w:tr>
    </w:tbl>
    <w:p w14:paraId="1D9B426E" w14:textId="77777777" w:rsidR="00784A32" w:rsidRPr="000670FE" w:rsidRDefault="00784A32" w:rsidP="00784A32"/>
    <w:p w14:paraId="685042E9" w14:textId="77777777" w:rsidR="00784A32" w:rsidRPr="000670FE" w:rsidRDefault="00784A32" w:rsidP="00784A32">
      <w:pPr>
        <w:pStyle w:val="TH"/>
      </w:pPr>
      <w:r w:rsidRPr="000670FE">
        <w:t>Table 5.4.3.3-4: SIP NOTIFY</w:t>
      </w:r>
      <w:r w:rsidR="00806B2F" w:rsidRPr="000670FE">
        <w:t xml:space="preserve"> </w:t>
      </w:r>
      <w:r w:rsidRPr="000670FE">
        <w:t>(steps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B7168A2" w14:textId="77777777" w:rsidTr="00354887">
        <w:trPr>
          <w:tblHeader/>
        </w:trPr>
        <w:tc>
          <w:tcPr>
            <w:tcW w:w="9639" w:type="dxa"/>
            <w:gridSpan w:val="5"/>
          </w:tcPr>
          <w:p w14:paraId="6A23D363" w14:textId="77777777" w:rsidR="00784A32" w:rsidRPr="000670FE" w:rsidRDefault="00784A32" w:rsidP="00354887">
            <w:pPr>
              <w:pStyle w:val="TAH"/>
              <w:jc w:val="left"/>
              <w:rPr>
                <w:b w:val="0"/>
              </w:rPr>
            </w:pPr>
            <w:r w:rsidRPr="000670FE">
              <w:rPr>
                <w:rFonts w:cs="Arial"/>
                <w:b w:val="0"/>
                <w:szCs w:val="18"/>
              </w:rPr>
              <w:t>Derivation Path: TS 36.579-1 [2], Table 5.5.2.8-1, condition MCVIDEO</w:t>
            </w:r>
          </w:p>
        </w:tc>
      </w:tr>
      <w:tr w:rsidR="00784A32" w:rsidRPr="000670FE" w14:paraId="7EBC871F" w14:textId="77777777" w:rsidTr="00354887">
        <w:trPr>
          <w:tblHeader/>
        </w:trPr>
        <w:tc>
          <w:tcPr>
            <w:tcW w:w="2835" w:type="dxa"/>
          </w:tcPr>
          <w:p w14:paraId="48C80FBA" w14:textId="77777777" w:rsidR="00784A32" w:rsidRPr="000670FE" w:rsidRDefault="00784A32" w:rsidP="00354887">
            <w:pPr>
              <w:pStyle w:val="TAH"/>
              <w:rPr>
                <w:bCs/>
              </w:rPr>
            </w:pPr>
            <w:r w:rsidRPr="000670FE">
              <w:rPr>
                <w:bCs/>
              </w:rPr>
              <w:t>Information Element</w:t>
            </w:r>
          </w:p>
        </w:tc>
        <w:tc>
          <w:tcPr>
            <w:tcW w:w="2126" w:type="dxa"/>
          </w:tcPr>
          <w:p w14:paraId="3E103C98"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FF16DE3" w14:textId="77777777" w:rsidR="00784A32" w:rsidRPr="000670FE" w:rsidRDefault="00784A32" w:rsidP="00354887">
            <w:pPr>
              <w:pStyle w:val="TAH"/>
              <w:rPr>
                <w:bCs/>
              </w:rPr>
            </w:pPr>
            <w:r w:rsidRPr="000670FE">
              <w:rPr>
                <w:bCs/>
              </w:rPr>
              <w:t>Comment</w:t>
            </w:r>
          </w:p>
        </w:tc>
        <w:tc>
          <w:tcPr>
            <w:tcW w:w="1418" w:type="dxa"/>
          </w:tcPr>
          <w:p w14:paraId="3C1148B3" w14:textId="77777777" w:rsidR="00784A32" w:rsidRPr="000670FE" w:rsidRDefault="00784A32" w:rsidP="00354887">
            <w:pPr>
              <w:pStyle w:val="TAH"/>
              <w:rPr>
                <w:bCs/>
              </w:rPr>
            </w:pPr>
            <w:r w:rsidRPr="000670FE">
              <w:rPr>
                <w:bCs/>
              </w:rPr>
              <w:t>Reference</w:t>
            </w:r>
          </w:p>
        </w:tc>
        <w:tc>
          <w:tcPr>
            <w:tcW w:w="1134" w:type="dxa"/>
          </w:tcPr>
          <w:p w14:paraId="7E1ECD72" w14:textId="77777777" w:rsidR="00784A32" w:rsidRPr="000670FE" w:rsidRDefault="00784A32" w:rsidP="00354887">
            <w:pPr>
              <w:pStyle w:val="TAH"/>
              <w:rPr>
                <w:bCs/>
              </w:rPr>
            </w:pPr>
            <w:r w:rsidRPr="000670FE">
              <w:rPr>
                <w:bCs/>
              </w:rPr>
              <w:t>Condition</w:t>
            </w:r>
          </w:p>
        </w:tc>
      </w:tr>
      <w:tr w:rsidR="00784A32" w:rsidRPr="000670FE" w14:paraId="57AC3449" w14:textId="77777777" w:rsidTr="00354887">
        <w:trPr>
          <w:tblHeader/>
        </w:trPr>
        <w:tc>
          <w:tcPr>
            <w:tcW w:w="2835" w:type="dxa"/>
          </w:tcPr>
          <w:p w14:paraId="2198A214" w14:textId="77777777" w:rsidR="00784A32" w:rsidRPr="000670FE" w:rsidRDefault="00784A32" w:rsidP="00354887">
            <w:pPr>
              <w:pStyle w:val="TAL"/>
              <w:rPr>
                <w:b/>
                <w:bCs/>
              </w:rPr>
            </w:pPr>
            <w:r w:rsidRPr="000670FE">
              <w:rPr>
                <w:b/>
                <w:bCs/>
              </w:rPr>
              <w:t>Contact</w:t>
            </w:r>
          </w:p>
        </w:tc>
        <w:tc>
          <w:tcPr>
            <w:tcW w:w="2126" w:type="dxa"/>
          </w:tcPr>
          <w:p w14:paraId="778EAFCE" w14:textId="77777777" w:rsidR="00784A32" w:rsidRPr="000670FE" w:rsidRDefault="00784A32" w:rsidP="00354887">
            <w:pPr>
              <w:pStyle w:val="TAL"/>
            </w:pPr>
          </w:p>
        </w:tc>
        <w:tc>
          <w:tcPr>
            <w:tcW w:w="2126" w:type="dxa"/>
            <w:tcBorders>
              <w:bottom w:val="single" w:sz="4" w:space="0" w:color="auto"/>
            </w:tcBorders>
          </w:tcPr>
          <w:p w14:paraId="37FB6A2C" w14:textId="77777777" w:rsidR="00784A32" w:rsidRPr="000670FE" w:rsidRDefault="00784A32" w:rsidP="00354887">
            <w:pPr>
              <w:pStyle w:val="TAL"/>
            </w:pPr>
          </w:p>
        </w:tc>
        <w:tc>
          <w:tcPr>
            <w:tcW w:w="1418" w:type="dxa"/>
          </w:tcPr>
          <w:p w14:paraId="4324E909" w14:textId="77777777" w:rsidR="00784A32" w:rsidRPr="000670FE" w:rsidRDefault="00784A32" w:rsidP="00354887">
            <w:pPr>
              <w:pStyle w:val="TAL"/>
            </w:pPr>
          </w:p>
        </w:tc>
        <w:tc>
          <w:tcPr>
            <w:tcW w:w="1134" w:type="dxa"/>
          </w:tcPr>
          <w:p w14:paraId="7A0CC9F2" w14:textId="77777777" w:rsidR="00784A32" w:rsidRPr="000670FE" w:rsidRDefault="00784A32" w:rsidP="00354887">
            <w:pPr>
              <w:pStyle w:val="TAL"/>
            </w:pPr>
          </w:p>
        </w:tc>
      </w:tr>
      <w:tr w:rsidR="00784A32" w:rsidRPr="000670FE" w14:paraId="3B822425" w14:textId="77777777" w:rsidTr="00354887">
        <w:trPr>
          <w:tblHeader/>
        </w:trPr>
        <w:tc>
          <w:tcPr>
            <w:tcW w:w="2835" w:type="dxa"/>
          </w:tcPr>
          <w:p w14:paraId="045EB99A" w14:textId="77777777" w:rsidR="00784A32" w:rsidRPr="000670FE" w:rsidRDefault="00784A32" w:rsidP="00354887">
            <w:pPr>
              <w:pStyle w:val="TAL"/>
              <w:rPr>
                <w:b/>
                <w:bCs/>
              </w:rPr>
            </w:pPr>
            <w:r w:rsidRPr="000670FE">
              <w:rPr>
                <w:rFonts w:cs="Arial"/>
                <w:bCs/>
                <w:szCs w:val="18"/>
              </w:rPr>
              <w:t xml:space="preserve">  feature-param</w:t>
            </w:r>
          </w:p>
        </w:tc>
        <w:tc>
          <w:tcPr>
            <w:tcW w:w="2126" w:type="dxa"/>
          </w:tcPr>
          <w:p w14:paraId="4102FDB2" w14:textId="77777777" w:rsidR="00784A32" w:rsidRPr="000670FE" w:rsidRDefault="00784A32" w:rsidP="00354887">
            <w:pPr>
              <w:pStyle w:val="TAL"/>
            </w:pPr>
            <w:r w:rsidRPr="000670FE">
              <w:t>not present</w:t>
            </w:r>
          </w:p>
        </w:tc>
        <w:tc>
          <w:tcPr>
            <w:tcW w:w="2126" w:type="dxa"/>
            <w:tcBorders>
              <w:bottom w:val="single" w:sz="4" w:space="0" w:color="auto"/>
            </w:tcBorders>
          </w:tcPr>
          <w:p w14:paraId="2ACB6AB6" w14:textId="77777777" w:rsidR="00784A32" w:rsidRPr="000670FE" w:rsidRDefault="00784A32" w:rsidP="00354887">
            <w:pPr>
              <w:pStyle w:val="TAL"/>
            </w:pPr>
            <w:r w:rsidRPr="000670FE">
              <w:rPr>
                <w:bCs/>
              </w:rPr>
              <w:t>"+g.3gpp.icsi-ref= urn:urn- 7:3gpp-service.ims.icsi.mcvideo.sds" is not present</w:t>
            </w:r>
          </w:p>
        </w:tc>
        <w:tc>
          <w:tcPr>
            <w:tcW w:w="1418" w:type="dxa"/>
          </w:tcPr>
          <w:p w14:paraId="58C981D0" w14:textId="77777777" w:rsidR="00784A32" w:rsidRPr="000670FE" w:rsidRDefault="00784A32" w:rsidP="00354887">
            <w:pPr>
              <w:pStyle w:val="TAL"/>
            </w:pPr>
          </w:p>
        </w:tc>
        <w:tc>
          <w:tcPr>
            <w:tcW w:w="1134" w:type="dxa"/>
          </w:tcPr>
          <w:p w14:paraId="4585DD28" w14:textId="77777777" w:rsidR="00784A32" w:rsidRPr="000670FE" w:rsidRDefault="00784A32" w:rsidP="00354887">
            <w:pPr>
              <w:pStyle w:val="TAL"/>
            </w:pPr>
          </w:p>
        </w:tc>
      </w:tr>
      <w:tr w:rsidR="00784A32" w:rsidRPr="000670FE" w14:paraId="0B00403E" w14:textId="77777777" w:rsidTr="00354887">
        <w:trPr>
          <w:tblHeader/>
        </w:trPr>
        <w:tc>
          <w:tcPr>
            <w:tcW w:w="2835" w:type="dxa"/>
          </w:tcPr>
          <w:p w14:paraId="0AB16667" w14:textId="77777777" w:rsidR="00784A32" w:rsidRPr="000670FE" w:rsidRDefault="00784A32" w:rsidP="00354887">
            <w:pPr>
              <w:pStyle w:val="TAL"/>
              <w:rPr>
                <w:rFonts w:cs="Arial"/>
                <w:b/>
                <w:bCs/>
                <w:szCs w:val="18"/>
              </w:rPr>
            </w:pPr>
            <w:r w:rsidRPr="000670FE">
              <w:rPr>
                <w:b/>
                <w:bCs/>
              </w:rPr>
              <w:t>Content-Type</w:t>
            </w:r>
          </w:p>
        </w:tc>
        <w:tc>
          <w:tcPr>
            <w:tcW w:w="2126" w:type="dxa"/>
          </w:tcPr>
          <w:p w14:paraId="52B2316B" w14:textId="77777777" w:rsidR="00784A32" w:rsidRPr="000670FE" w:rsidRDefault="00784A32" w:rsidP="00354887">
            <w:pPr>
              <w:pStyle w:val="TAL"/>
            </w:pPr>
          </w:p>
        </w:tc>
        <w:tc>
          <w:tcPr>
            <w:tcW w:w="2126" w:type="dxa"/>
            <w:tcBorders>
              <w:bottom w:val="single" w:sz="4" w:space="0" w:color="auto"/>
            </w:tcBorders>
          </w:tcPr>
          <w:p w14:paraId="191EB1F6" w14:textId="77777777" w:rsidR="00784A32" w:rsidRPr="000670FE" w:rsidRDefault="00784A32" w:rsidP="00354887">
            <w:pPr>
              <w:pStyle w:val="TAL"/>
            </w:pPr>
          </w:p>
        </w:tc>
        <w:tc>
          <w:tcPr>
            <w:tcW w:w="1418" w:type="dxa"/>
          </w:tcPr>
          <w:p w14:paraId="499DE6E9" w14:textId="77777777" w:rsidR="00784A32" w:rsidRPr="000670FE" w:rsidRDefault="00784A32" w:rsidP="00354887">
            <w:pPr>
              <w:pStyle w:val="TAL"/>
            </w:pPr>
          </w:p>
        </w:tc>
        <w:tc>
          <w:tcPr>
            <w:tcW w:w="1134" w:type="dxa"/>
          </w:tcPr>
          <w:p w14:paraId="49B0497E" w14:textId="77777777" w:rsidR="00784A32" w:rsidRPr="000670FE" w:rsidRDefault="00784A32" w:rsidP="00354887">
            <w:pPr>
              <w:pStyle w:val="TAL"/>
            </w:pPr>
          </w:p>
        </w:tc>
      </w:tr>
      <w:tr w:rsidR="00784A32" w:rsidRPr="000670FE" w14:paraId="398226CE" w14:textId="77777777" w:rsidTr="00354887">
        <w:trPr>
          <w:tblHeader/>
        </w:trPr>
        <w:tc>
          <w:tcPr>
            <w:tcW w:w="2835" w:type="dxa"/>
          </w:tcPr>
          <w:p w14:paraId="23AD395B"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477E1FB1" w14:textId="77777777" w:rsidR="00784A32" w:rsidRPr="000670FE" w:rsidRDefault="00784A32" w:rsidP="00354887">
            <w:pPr>
              <w:pStyle w:val="TAL"/>
              <w:rPr>
                <w:iCs/>
              </w:rPr>
            </w:pPr>
            <w:r w:rsidRPr="000670FE">
              <w:rPr>
                <w:iCs/>
              </w:rPr>
              <w:t>"</w:t>
            </w:r>
            <w:r w:rsidRPr="000670FE">
              <w:t>application/poc-settings+xml</w:t>
            </w:r>
            <w:r w:rsidRPr="000670FE">
              <w:rPr>
                <w:iCs/>
              </w:rPr>
              <w:t>"</w:t>
            </w:r>
          </w:p>
        </w:tc>
        <w:tc>
          <w:tcPr>
            <w:tcW w:w="2126" w:type="dxa"/>
            <w:tcBorders>
              <w:bottom w:val="single" w:sz="4" w:space="0" w:color="auto"/>
            </w:tcBorders>
          </w:tcPr>
          <w:p w14:paraId="4C9295A7" w14:textId="77777777" w:rsidR="00784A32" w:rsidRPr="000670FE" w:rsidRDefault="00784A32" w:rsidP="00354887">
            <w:pPr>
              <w:pStyle w:val="TAL"/>
            </w:pPr>
          </w:p>
        </w:tc>
        <w:tc>
          <w:tcPr>
            <w:tcW w:w="1418" w:type="dxa"/>
          </w:tcPr>
          <w:p w14:paraId="2E840508" w14:textId="77777777" w:rsidR="00784A32" w:rsidRPr="000670FE" w:rsidRDefault="00784A32" w:rsidP="00354887">
            <w:pPr>
              <w:pStyle w:val="TAL"/>
            </w:pPr>
          </w:p>
        </w:tc>
        <w:tc>
          <w:tcPr>
            <w:tcW w:w="1134" w:type="dxa"/>
          </w:tcPr>
          <w:p w14:paraId="19C1C3D3" w14:textId="77777777" w:rsidR="00784A32" w:rsidRPr="000670FE" w:rsidRDefault="00784A32" w:rsidP="00354887">
            <w:pPr>
              <w:pStyle w:val="TAL"/>
            </w:pPr>
          </w:p>
        </w:tc>
      </w:tr>
      <w:tr w:rsidR="00784A32" w:rsidRPr="000670FE" w14:paraId="4D9597C1" w14:textId="77777777" w:rsidTr="00354887">
        <w:trPr>
          <w:tblHeader/>
        </w:trPr>
        <w:tc>
          <w:tcPr>
            <w:tcW w:w="2835" w:type="dxa"/>
            <w:vAlign w:val="center"/>
          </w:tcPr>
          <w:p w14:paraId="51178CAB" w14:textId="77777777" w:rsidR="00784A32" w:rsidRPr="000670FE" w:rsidRDefault="00784A32" w:rsidP="00354887">
            <w:pPr>
              <w:pStyle w:val="TAL"/>
              <w:rPr>
                <w:b/>
              </w:rPr>
            </w:pPr>
            <w:r w:rsidRPr="000670FE">
              <w:rPr>
                <w:b/>
              </w:rPr>
              <w:t>Message-body</w:t>
            </w:r>
          </w:p>
        </w:tc>
        <w:tc>
          <w:tcPr>
            <w:tcW w:w="2126" w:type="dxa"/>
          </w:tcPr>
          <w:p w14:paraId="0F7C622D" w14:textId="77777777" w:rsidR="00784A32" w:rsidRPr="000670FE" w:rsidRDefault="00784A32" w:rsidP="00354887">
            <w:pPr>
              <w:pStyle w:val="TAL"/>
            </w:pPr>
          </w:p>
        </w:tc>
        <w:tc>
          <w:tcPr>
            <w:tcW w:w="2126" w:type="dxa"/>
            <w:tcBorders>
              <w:bottom w:val="single" w:sz="4" w:space="0" w:color="auto"/>
            </w:tcBorders>
          </w:tcPr>
          <w:p w14:paraId="31CF1AF6" w14:textId="77777777" w:rsidR="00784A32" w:rsidRPr="000670FE" w:rsidRDefault="00784A32" w:rsidP="00354887">
            <w:pPr>
              <w:pStyle w:val="TAL"/>
            </w:pPr>
          </w:p>
        </w:tc>
        <w:tc>
          <w:tcPr>
            <w:tcW w:w="1418" w:type="dxa"/>
          </w:tcPr>
          <w:p w14:paraId="714A1533" w14:textId="77777777" w:rsidR="00784A32" w:rsidRPr="000670FE" w:rsidRDefault="00784A32" w:rsidP="00354887">
            <w:pPr>
              <w:pStyle w:val="TAL"/>
            </w:pPr>
          </w:p>
        </w:tc>
        <w:tc>
          <w:tcPr>
            <w:tcW w:w="1134" w:type="dxa"/>
            <w:vAlign w:val="bottom"/>
          </w:tcPr>
          <w:p w14:paraId="421C2A75" w14:textId="77777777" w:rsidR="00784A32" w:rsidRPr="000670FE" w:rsidRDefault="00784A32" w:rsidP="00354887">
            <w:pPr>
              <w:pStyle w:val="TAL"/>
            </w:pPr>
          </w:p>
        </w:tc>
      </w:tr>
      <w:tr w:rsidR="00784A32" w:rsidRPr="000670FE" w14:paraId="145DCB19" w14:textId="77777777" w:rsidTr="00354887">
        <w:trPr>
          <w:tblHeader/>
        </w:trPr>
        <w:tc>
          <w:tcPr>
            <w:tcW w:w="2835" w:type="dxa"/>
            <w:vAlign w:val="center"/>
          </w:tcPr>
          <w:p w14:paraId="7EEBAB5D" w14:textId="77777777" w:rsidR="00784A32" w:rsidRPr="000670FE" w:rsidRDefault="00784A32" w:rsidP="00354887">
            <w:pPr>
              <w:pStyle w:val="TAL"/>
            </w:pPr>
            <w:r w:rsidRPr="000670FE">
              <w:t xml:space="preserve">  MIME body part</w:t>
            </w:r>
          </w:p>
        </w:tc>
        <w:tc>
          <w:tcPr>
            <w:tcW w:w="2126" w:type="dxa"/>
            <w:vAlign w:val="center"/>
          </w:tcPr>
          <w:p w14:paraId="321A1056" w14:textId="77777777" w:rsidR="00784A32" w:rsidRPr="000670FE" w:rsidRDefault="00784A32" w:rsidP="00354887">
            <w:pPr>
              <w:pStyle w:val="TAL"/>
            </w:pPr>
          </w:p>
        </w:tc>
        <w:tc>
          <w:tcPr>
            <w:tcW w:w="2126" w:type="dxa"/>
            <w:tcBorders>
              <w:bottom w:val="single" w:sz="4" w:space="0" w:color="auto"/>
            </w:tcBorders>
          </w:tcPr>
          <w:p w14:paraId="2CF18F55" w14:textId="77777777" w:rsidR="00784A32" w:rsidRPr="000670FE" w:rsidRDefault="00784A32" w:rsidP="00354887">
            <w:pPr>
              <w:pStyle w:val="TAL"/>
            </w:pPr>
            <w:r w:rsidRPr="000670FE">
              <w:t>PoC-Settings</w:t>
            </w:r>
          </w:p>
        </w:tc>
        <w:tc>
          <w:tcPr>
            <w:tcW w:w="1418" w:type="dxa"/>
          </w:tcPr>
          <w:p w14:paraId="4A146C6C" w14:textId="77777777" w:rsidR="00784A32" w:rsidRPr="000670FE" w:rsidRDefault="00784A32" w:rsidP="00354887">
            <w:pPr>
              <w:pStyle w:val="TAL"/>
            </w:pPr>
          </w:p>
        </w:tc>
        <w:tc>
          <w:tcPr>
            <w:tcW w:w="1134" w:type="dxa"/>
          </w:tcPr>
          <w:p w14:paraId="0C903C16" w14:textId="77777777" w:rsidR="00784A32" w:rsidRPr="000670FE" w:rsidRDefault="00784A32" w:rsidP="00354887">
            <w:pPr>
              <w:pStyle w:val="TAL"/>
            </w:pPr>
          </w:p>
        </w:tc>
      </w:tr>
      <w:tr w:rsidR="00784A32" w:rsidRPr="000670FE" w14:paraId="4C3DA631" w14:textId="77777777" w:rsidTr="00354887">
        <w:trPr>
          <w:tblHeader/>
        </w:trPr>
        <w:tc>
          <w:tcPr>
            <w:tcW w:w="2835" w:type="dxa"/>
          </w:tcPr>
          <w:p w14:paraId="6D452CE9" w14:textId="77777777" w:rsidR="00784A32" w:rsidRPr="000670FE" w:rsidRDefault="00784A32" w:rsidP="00354887">
            <w:pPr>
              <w:pStyle w:val="TAL"/>
            </w:pPr>
            <w:r w:rsidRPr="000670FE">
              <w:t xml:space="preserve">    MIME-part-body</w:t>
            </w:r>
          </w:p>
        </w:tc>
        <w:tc>
          <w:tcPr>
            <w:tcW w:w="2126" w:type="dxa"/>
          </w:tcPr>
          <w:p w14:paraId="11D8D4A4" w14:textId="77777777" w:rsidR="00784A32" w:rsidRPr="000670FE" w:rsidRDefault="00784A32" w:rsidP="00354887">
            <w:pPr>
              <w:pStyle w:val="TAL"/>
            </w:pPr>
            <w:r w:rsidRPr="000670FE">
              <w:t>PoC-Settings as described in Table 5.4.3.3-5</w:t>
            </w:r>
          </w:p>
        </w:tc>
        <w:tc>
          <w:tcPr>
            <w:tcW w:w="2126" w:type="dxa"/>
          </w:tcPr>
          <w:p w14:paraId="466263EE" w14:textId="77777777" w:rsidR="00784A32" w:rsidRPr="000670FE" w:rsidRDefault="00784A32" w:rsidP="00354887">
            <w:pPr>
              <w:pStyle w:val="TAL"/>
            </w:pPr>
          </w:p>
        </w:tc>
        <w:tc>
          <w:tcPr>
            <w:tcW w:w="1418" w:type="dxa"/>
          </w:tcPr>
          <w:p w14:paraId="47A07ED2" w14:textId="77777777" w:rsidR="00784A32" w:rsidRPr="000670FE" w:rsidRDefault="00784A32" w:rsidP="00354887">
            <w:pPr>
              <w:pStyle w:val="TAL"/>
            </w:pPr>
          </w:p>
        </w:tc>
        <w:tc>
          <w:tcPr>
            <w:tcW w:w="1134" w:type="dxa"/>
          </w:tcPr>
          <w:p w14:paraId="732E2490" w14:textId="77777777" w:rsidR="00784A32" w:rsidRPr="000670FE" w:rsidRDefault="00784A32" w:rsidP="00354887">
            <w:pPr>
              <w:pStyle w:val="TAL"/>
            </w:pPr>
          </w:p>
        </w:tc>
      </w:tr>
    </w:tbl>
    <w:p w14:paraId="741D85A2" w14:textId="77777777" w:rsidR="00784A32" w:rsidRPr="000670FE" w:rsidRDefault="00784A32" w:rsidP="00784A32"/>
    <w:p w14:paraId="2B9C7DE8" w14:textId="77777777" w:rsidR="00784A32" w:rsidRPr="000670FE" w:rsidRDefault="00784A32" w:rsidP="00784A32">
      <w:pPr>
        <w:pStyle w:val="TH"/>
      </w:pPr>
      <w:r w:rsidRPr="000670FE">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0670FE" w14:paraId="1283A9C5"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96F00B" w14:textId="77777777" w:rsidR="00784A32" w:rsidRPr="000670FE" w:rsidRDefault="00784A32" w:rsidP="00354887">
            <w:pPr>
              <w:pStyle w:val="TAL"/>
              <w:rPr>
                <w:rFonts w:cs="Arial"/>
                <w:szCs w:val="18"/>
              </w:rPr>
            </w:pPr>
            <w:r w:rsidRPr="000670FE">
              <w:rPr>
                <w:rFonts w:cs="Arial"/>
                <w:szCs w:val="18"/>
              </w:rPr>
              <w:t xml:space="preserve">Derivation Path: </w:t>
            </w:r>
            <w:r w:rsidRPr="000670FE">
              <w:t>RFC 4354 [X]</w:t>
            </w:r>
          </w:p>
        </w:tc>
      </w:tr>
      <w:tr w:rsidR="00784A32" w:rsidRPr="000670FE" w14:paraId="6A30075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014A0E3" w14:textId="77777777" w:rsidR="00784A32" w:rsidRPr="000670FE" w:rsidRDefault="00784A32" w:rsidP="00354887">
            <w:pPr>
              <w:pStyle w:val="TAH"/>
              <w:rPr>
                <w:bCs/>
              </w:rPr>
            </w:pPr>
            <w:r w:rsidRPr="000670F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6D18C2" w14:textId="77777777" w:rsidR="00784A32" w:rsidRPr="000670FE" w:rsidRDefault="00784A32" w:rsidP="00354887">
            <w:pPr>
              <w:pStyle w:val="TAH"/>
              <w:rPr>
                <w:bCs/>
              </w:rPr>
            </w:pPr>
            <w:r w:rsidRPr="000670F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B7A5A" w14:textId="77777777" w:rsidR="00784A32" w:rsidRPr="000670FE" w:rsidRDefault="00784A32" w:rsidP="00354887">
            <w:pPr>
              <w:pStyle w:val="TAH"/>
              <w:rPr>
                <w:bCs/>
              </w:rPr>
            </w:pPr>
            <w:r w:rsidRPr="000670F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671D186" w14:textId="77777777" w:rsidR="00784A32" w:rsidRPr="000670FE" w:rsidRDefault="00784A32" w:rsidP="00354887">
            <w:pPr>
              <w:pStyle w:val="TAH"/>
              <w:rPr>
                <w:bCs/>
              </w:rPr>
            </w:pPr>
            <w:r w:rsidRPr="000670F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7FBADA" w14:textId="77777777" w:rsidR="00784A32" w:rsidRPr="000670FE" w:rsidRDefault="00784A32" w:rsidP="00354887">
            <w:pPr>
              <w:pStyle w:val="TAH"/>
              <w:rPr>
                <w:bCs/>
              </w:rPr>
            </w:pPr>
            <w:r w:rsidRPr="000670FE">
              <w:rPr>
                <w:bCs/>
              </w:rPr>
              <w:t>Condition</w:t>
            </w:r>
          </w:p>
        </w:tc>
      </w:tr>
      <w:tr w:rsidR="00784A32" w:rsidRPr="000670FE" w14:paraId="44F8B7EB"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F97C0F8" w14:textId="77777777" w:rsidR="00784A32" w:rsidRPr="000670FE" w:rsidRDefault="00784A32" w:rsidP="00354887">
            <w:pPr>
              <w:pStyle w:val="TAL"/>
            </w:pPr>
            <w:r w:rsidRPr="000670FE">
              <w:t>poc-settings</w:t>
            </w:r>
          </w:p>
        </w:tc>
        <w:tc>
          <w:tcPr>
            <w:tcW w:w="2127" w:type="dxa"/>
            <w:tcBorders>
              <w:top w:val="single" w:sz="4" w:space="0" w:color="auto"/>
              <w:left w:val="single" w:sz="4" w:space="0" w:color="auto"/>
              <w:bottom w:val="single" w:sz="4" w:space="0" w:color="auto"/>
              <w:right w:val="single" w:sz="4" w:space="0" w:color="auto"/>
            </w:tcBorders>
          </w:tcPr>
          <w:p w14:paraId="0BD2D4CC"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23A3C66"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F2BE7EC"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26D44E4" w14:textId="77777777" w:rsidR="00784A32" w:rsidRPr="000670FE" w:rsidRDefault="00784A32" w:rsidP="00354887">
            <w:pPr>
              <w:pStyle w:val="TAL"/>
            </w:pPr>
          </w:p>
        </w:tc>
      </w:tr>
      <w:tr w:rsidR="00784A32" w:rsidRPr="000670FE" w14:paraId="40BC532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4B48B17" w14:textId="77777777" w:rsidR="00784A32" w:rsidRPr="000670FE" w:rsidRDefault="00784A32" w:rsidP="00354887">
            <w:pPr>
              <w:pStyle w:val="TAL"/>
            </w:pPr>
            <w:r w:rsidRPr="000670FE">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14:paraId="6D48A73A" w14:textId="77777777" w:rsidR="00784A32" w:rsidRPr="000670FE" w:rsidRDefault="00784A32" w:rsidP="00354887">
            <w:pPr>
              <w:pStyle w:val="TAL"/>
            </w:pPr>
            <w:r w:rsidRPr="000670FE">
              <w:t>"false"</w:t>
            </w:r>
          </w:p>
        </w:tc>
        <w:tc>
          <w:tcPr>
            <w:tcW w:w="2127" w:type="dxa"/>
            <w:tcBorders>
              <w:top w:val="single" w:sz="4" w:space="0" w:color="auto"/>
              <w:left w:val="single" w:sz="4" w:space="0" w:color="auto"/>
              <w:bottom w:val="single" w:sz="4" w:space="0" w:color="auto"/>
              <w:right w:val="single" w:sz="4" w:space="0" w:color="auto"/>
            </w:tcBorders>
          </w:tcPr>
          <w:p w14:paraId="17444CE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4775C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A7DA1FD" w14:textId="77777777" w:rsidR="00784A32" w:rsidRPr="000670FE" w:rsidRDefault="00784A32" w:rsidP="00354887">
            <w:pPr>
              <w:pStyle w:val="TAL"/>
            </w:pPr>
          </w:p>
        </w:tc>
      </w:tr>
      <w:tr w:rsidR="00784A32" w:rsidRPr="000670FE" w14:paraId="24E843E7" w14:textId="77777777" w:rsidTr="00354887">
        <w:tc>
          <w:tcPr>
            <w:tcW w:w="2837" w:type="dxa"/>
            <w:tcBorders>
              <w:top w:val="single" w:sz="4" w:space="0" w:color="auto"/>
              <w:left w:val="single" w:sz="4" w:space="0" w:color="auto"/>
              <w:bottom w:val="single" w:sz="4" w:space="0" w:color="auto"/>
              <w:right w:val="single" w:sz="4" w:space="0" w:color="auto"/>
            </w:tcBorders>
          </w:tcPr>
          <w:p w14:paraId="13CFF7B0" w14:textId="77777777" w:rsidR="00784A32" w:rsidRPr="000670FE" w:rsidRDefault="00784A32" w:rsidP="00354887">
            <w:pPr>
              <w:pStyle w:val="TAL"/>
            </w:pPr>
            <w:r w:rsidRPr="000670FE">
              <w:t xml:space="preserve">  answer-mode</w:t>
            </w:r>
          </w:p>
        </w:tc>
        <w:tc>
          <w:tcPr>
            <w:tcW w:w="2127" w:type="dxa"/>
            <w:tcBorders>
              <w:top w:val="single" w:sz="4" w:space="0" w:color="auto"/>
              <w:left w:val="single" w:sz="4" w:space="0" w:color="auto"/>
              <w:bottom w:val="single" w:sz="4" w:space="0" w:color="auto"/>
              <w:right w:val="single" w:sz="4" w:space="0" w:color="auto"/>
            </w:tcBorders>
          </w:tcPr>
          <w:p w14:paraId="2C5DC499" w14:textId="77777777" w:rsidR="00784A32" w:rsidRPr="000670FE" w:rsidRDefault="00784A32" w:rsidP="00354887">
            <w:pPr>
              <w:pStyle w:val="TAL"/>
            </w:pPr>
            <w:r w:rsidRPr="000670FE">
              <w:t>"automatic"</w:t>
            </w:r>
          </w:p>
        </w:tc>
        <w:tc>
          <w:tcPr>
            <w:tcW w:w="2127" w:type="dxa"/>
            <w:tcBorders>
              <w:top w:val="single" w:sz="4" w:space="0" w:color="auto"/>
              <w:left w:val="single" w:sz="4" w:space="0" w:color="auto"/>
              <w:bottom w:val="single" w:sz="4" w:space="0" w:color="auto"/>
              <w:right w:val="single" w:sz="4" w:space="0" w:color="auto"/>
            </w:tcBorders>
          </w:tcPr>
          <w:p w14:paraId="244BFB20"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EDB06D"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696091B" w14:textId="77777777" w:rsidR="00784A32" w:rsidRPr="000670FE" w:rsidRDefault="00784A32" w:rsidP="00354887">
            <w:pPr>
              <w:pStyle w:val="TAL"/>
            </w:pPr>
          </w:p>
        </w:tc>
      </w:tr>
      <w:tr w:rsidR="00784A32" w:rsidRPr="000670FE" w14:paraId="549410CE" w14:textId="77777777" w:rsidTr="00354887">
        <w:tc>
          <w:tcPr>
            <w:tcW w:w="2837" w:type="dxa"/>
            <w:tcBorders>
              <w:top w:val="single" w:sz="4" w:space="0" w:color="auto"/>
              <w:left w:val="single" w:sz="4" w:space="0" w:color="auto"/>
              <w:bottom w:val="single" w:sz="4" w:space="0" w:color="auto"/>
              <w:right w:val="single" w:sz="4" w:space="0" w:color="auto"/>
            </w:tcBorders>
          </w:tcPr>
          <w:p w14:paraId="7D81A864" w14:textId="77777777" w:rsidR="00784A32" w:rsidRPr="000670FE" w:rsidRDefault="00784A32" w:rsidP="00354887">
            <w:pPr>
              <w:pStyle w:val="TAL"/>
            </w:pPr>
            <w:r w:rsidRPr="000670FE">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14:paraId="7225FC5C" w14:textId="77777777" w:rsidR="00784A32" w:rsidRPr="000670FE" w:rsidRDefault="00784A32" w:rsidP="00354887">
            <w:pPr>
              <w:pStyle w:val="TAL"/>
            </w:pPr>
            <w:r w:rsidRPr="000670FE">
              <w:t>"false"</w:t>
            </w:r>
          </w:p>
        </w:tc>
        <w:tc>
          <w:tcPr>
            <w:tcW w:w="2127" w:type="dxa"/>
            <w:tcBorders>
              <w:top w:val="single" w:sz="4" w:space="0" w:color="auto"/>
              <w:left w:val="single" w:sz="4" w:space="0" w:color="auto"/>
              <w:bottom w:val="single" w:sz="4" w:space="0" w:color="auto"/>
              <w:right w:val="single" w:sz="4" w:space="0" w:color="auto"/>
            </w:tcBorders>
          </w:tcPr>
          <w:p w14:paraId="364F5553"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C892D6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59F1FCE" w14:textId="77777777" w:rsidR="00784A32" w:rsidRPr="000670FE" w:rsidRDefault="00784A32" w:rsidP="00354887">
            <w:pPr>
              <w:pStyle w:val="TAL"/>
            </w:pPr>
          </w:p>
        </w:tc>
      </w:tr>
      <w:tr w:rsidR="00784A32" w:rsidRPr="000670FE" w14:paraId="5C7FD7B2" w14:textId="77777777" w:rsidTr="00354887">
        <w:tc>
          <w:tcPr>
            <w:tcW w:w="2837" w:type="dxa"/>
            <w:tcBorders>
              <w:top w:val="single" w:sz="4" w:space="0" w:color="auto"/>
              <w:left w:val="single" w:sz="4" w:space="0" w:color="auto"/>
              <w:bottom w:val="single" w:sz="4" w:space="0" w:color="auto"/>
              <w:right w:val="single" w:sz="4" w:space="0" w:color="auto"/>
            </w:tcBorders>
          </w:tcPr>
          <w:p w14:paraId="4F55890D" w14:textId="77777777" w:rsidR="00784A32" w:rsidRPr="000670FE" w:rsidRDefault="00784A32" w:rsidP="00354887">
            <w:pPr>
              <w:pStyle w:val="TAL"/>
            </w:pPr>
            <w:r w:rsidRPr="000670FE">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14:paraId="1F7785E0" w14:textId="77777777" w:rsidR="00784A32" w:rsidRPr="000670FE" w:rsidRDefault="00784A32" w:rsidP="00354887">
            <w:pPr>
              <w:pStyle w:val="TAL"/>
            </w:pPr>
            <w:r w:rsidRPr="000670FE">
              <w:t>"true"</w:t>
            </w:r>
          </w:p>
        </w:tc>
        <w:tc>
          <w:tcPr>
            <w:tcW w:w="2127" w:type="dxa"/>
            <w:tcBorders>
              <w:top w:val="single" w:sz="4" w:space="0" w:color="auto"/>
              <w:left w:val="single" w:sz="4" w:space="0" w:color="auto"/>
              <w:bottom w:val="single" w:sz="4" w:space="0" w:color="auto"/>
              <w:right w:val="single" w:sz="4" w:space="0" w:color="auto"/>
            </w:tcBorders>
          </w:tcPr>
          <w:p w14:paraId="4757A72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8B49FFF"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46AB3C9" w14:textId="77777777" w:rsidR="00784A32" w:rsidRPr="000670FE" w:rsidRDefault="00784A32" w:rsidP="00354887">
            <w:pPr>
              <w:pStyle w:val="TAL"/>
            </w:pPr>
          </w:p>
        </w:tc>
      </w:tr>
      <w:tr w:rsidR="00784A32" w:rsidRPr="000670FE" w14:paraId="3E1251D0" w14:textId="77777777" w:rsidTr="00354887">
        <w:tc>
          <w:tcPr>
            <w:tcW w:w="2837" w:type="dxa"/>
            <w:tcBorders>
              <w:top w:val="single" w:sz="4" w:space="0" w:color="auto"/>
              <w:left w:val="single" w:sz="4" w:space="0" w:color="auto"/>
              <w:bottom w:val="single" w:sz="4" w:space="0" w:color="auto"/>
              <w:right w:val="single" w:sz="4" w:space="0" w:color="auto"/>
            </w:tcBorders>
          </w:tcPr>
          <w:p w14:paraId="2F82B1EA" w14:textId="77777777" w:rsidR="00784A32" w:rsidRPr="000670FE" w:rsidRDefault="00784A32" w:rsidP="00354887">
            <w:pPr>
              <w:pStyle w:val="TAL"/>
            </w:pPr>
            <w:r w:rsidRPr="000670FE">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14:paraId="43F02736" w14:textId="77777777" w:rsidR="00784A32" w:rsidRPr="000670FE" w:rsidRDefault="00784A32" w:rsidP="00354887">
            <w:pPr>
              <w:pStyle w:val="TAL"/>
            </w:pPr>
            <w:r w:rsidRPr="000670FE">
              <w:t>element identifying the active MCVideo user profile</w:t>
            </w:r>
          </w:p>
        </w:tc>
        <w:tc>
          <w:tcPr>
            <w:tcW w:w="2127" w:type="dxa"/>
            <w:tcBorders>
              <w:top w:val="single" w:sz="4" w:space="0" w:color="auto"/>
              <w:left w:val="single" w:sz="4" w:space="0" w:color="auto"/>
              <w:bottom w:val="single" w:sz="4" w:space="0" w:color="auto"/>
              <w:right w:val="single" w:sz="4" w:space="0" w:color="auto"/>
            </w:tcBorders>
          </w:tcPr>
          <w:p w14:paraId="6F1D2E36"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D82C786"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D2D4DE7" w14:textId="77777777" w:rsidR="00784A32" w:rsidRPr="000670FE" w:rsidRDefault="00784A32" w:rsidP="00354887">
            <w:pPr>
              <w:pStyle w:val="TAL"/>
            </w:pPr>
          </w:p>
        </w:tc>
      </w:tr>
    </w:tbl>
    <w:p w14:paraId="5FD9698F" w14:textId="77777777" w:rsidR="00784A32" w:rsidRPr="000670FE" w:rsidRDefault="00784A32" w:rsidP="00784A32"/>
    <w:p w14:paraId="32B37A5A" w14:textId="77777777" w:rsidR="00784A32" w:rsidRPr="000670FE" w:rsidRDefault="00784A32" w:rsidP="00784A32">
      <w:pPr>
        <w:pStyle w:val="TH"/>
      </w:pPr>
      <w:r w:rsidRPr="000670FE">
        <w:t>Table 5.4.3.3-6: SIP 200 (OK)</w:t>
      </w:r>
      <w:r w:rsidR="00806B2F" w:rsidRPr="000670FE">
        <w:t xml:space="preserve"> </w:t>
      </w:r>
      <w:r w:rsidRPr="000670FE">
        <w:t>(steps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3084F7B0" w14:textId="77777777" w:rsidTr="00354887">
        <w:trPr>
          <w:cantSplit/>
        </w:trPr>
        <w:tc>
          <w:tcPr>
            <w:tcW w:w="9644" w:type="dxa"/>
            <w:gridSpan w:val="5"/>
          </w:tcPr>
          <w:p w14:paraId="2A699BA6" w14:textId="77777777" w:rsidR="00784A32" w:rsidRPr="000670FE" w:rsidRDefault="00784A32" w:rsidP="00354887">
            <w:pPr>
              <w:pStyle w:val="TAL"/>
              <w:rPr>
                <w:rFonts w:cs="Arial"/>
                <w:szCs w:val="18"/>
              </w:rPr>
            </w:pPr>
            <w:r w:rsidRPr="000670FE">
              <w:rPr>
                <w:rFonts w:cs="Arial"/>
                <w:szCs w:val="18"/>
              </w:rPr>
              <w:t>Derivation Path: TS 36.579-1 [2], Table 5.5.2.17.1.1-1, condition INVITE-RSP, MCVIDEO</w:t>
            </w:r>
          </w:p>
        </w:tc>
      </w:tr>
      <w:tr w:rsidR="00784A32" w:rsidRPr="000670FE" w14:paraId="369AD89D" w14:textId="77777777" w:rsidTr="00354887">
        <w:tc>
          <w:tcPr>
            <w:tcW w:w="2836" w:type="dxa"/>
          </w:tcPr>
          <w:p w14:paraId="781EE03E" w14:textId="77777777" w:rsidR="00784A32" w:rsidRPr="000670FE" w:rsidRDefault="00784A32" w:rsidP="00354887">
            <w:pPr>
              <w:pStyle w:val="TAH"/>
              <w:rPr>
                <w:bCs/>
              </w:rPr>
            </w:pPr>
            <w:r w:rsidRPr="000670FE">
              <w:rPr>
                <w:bCs/>
              </w:rPr>
              <w:t>Information Element</w:t>
            </w:r>
          </w:p>
        </w:tc>
        <w:tc>
          <w:tcPr>
            <w:tcW w:w="2127" w:type="dxa"/>
          </w:tcPr>
          <w:p w14:paraId="538DAB66" w14:textId="77777777" w:rsidR="00784A32" w:rsidRPr="000670FE" w:rsidRDefault="00784A32" w:rsidP="00354887">
            <w:pPr>
              <w:pStyle w:val="TAH"/>
              <w:rPr>
                <w:bCs/>
              </w:rPr>
            </w:pPr>
            <w:r w:rsidRPr="000670FE">
              <w:rPr>
                <w:bCs/>
              </w:rPr>
              <w:t>Value/remark</w:t>
            </w:r>
          </w:p>
        </w:tc>
        <w:tc>
          <w:tcPr>
            <w:tcW w:w="2127" w:type="dxa"/>
            <w:tcBorders>
              <w:bottom w:val="single" w:sz="4" w:space="0" w:color="auto"/>
            </w:tcBorders>
          </w:tcPr>
          <w:p w14:paraId="7CF55213" w14:textId="77777777" w:rsidR="00784A32" w:rsidRPr="000670FE" w:rsidRDefault="00784A32" w:rsidP="00354887">
            <w:pPr>
              <w:pStyle w:val="TAH"/>
              <w:rPr>
                <w:bCs/>
              </w:rPr>
            </w:pPr>
            <w:r w:rsidRPr="000670FE">
              <w:rPr>
                <w:bCs/>
              </w:rPr>
              <w:t>Comment</w:t>
            </w:r>
          </w:p>
        </w:tc>
        <w:tc>
          <w:tcPr>
            <w:tcW w:w="1419" w:type="dxa"/>
          </w:tcPr>
          <w:p w14:paraId="6A5AA3ED" w14:textId="77777777" w:rsidR="00784A32" w:rsidRPr="000670FE" w:rsidRDefault="00784A32" w:rsidP="00354887">
            <w:pPr>
              <w:pStyle w:val="TAH"/>
              <w:rPr>
                <w:bCs/>
              </w:rPr>
            </w:pPr>
            <w:r w:rsidRPr="000670FE">
              <w:rPr>
                <w:bCs/>
              </w:rPr>
              <w:t>Reference</w:t>
            </w:r>
          </w:p>
        </w:tc>
        <w:tc>
          <w:tcPr>
            <w:tcW w:w="1135" w:type="dxa"/>
          </w:tcPr>
          <w:p w14:paraId="324FB335" w14:textId="77777777" w:rsidR="00784A32" w:rsidRPr="000670FE" w:rsidRDefault="00784A32" w:rsidP="00354887">
            <w:pPr>
              <w:pStyle w:val="TAH"/>
              <w:rPr>
                <w:bCs/>
              </w:rPr>
            </w:pPr>
            <w:r w:rsidRPr="000670FE">
              <w:rPr>
                <w:bCs/>
              </w:rPr>
              <w:t>Condition</w:t>
            </w:r>
          </w:p>
        </w:tc>
      </w:tr>
      <w:tr w:rsidR="00784A32" w:rsidRPr="000670FE" w14:paraId="662A5A06" w14:textId="77777777" w:rsidTr="00354887">
        <w:tc>
          <w:tcPr>
            <w:tcW w:w="2836" w:type="dxa"/>
          </w:tcPr>
          <w:p w14:paraId="6D74C923" w14:textId="77777777" w:rsidR="00784A32" w:rsidRPr="000670FE" w:rsidRDefault="00784A32" w:rsidP="00354887">
            <w:pPr>
              <w:pStyle w:val="TAL"/>
              <w:rPr>
                <w:rFonts w:cs="Arial"/>
                <w:b/>
                <w:bCs/>
                <w:szCs w:val="18"/>
              </w:rPr>
            </w:pPr>
            <w:r w:rsidRPr="000670FE">
              <w:rPr>
                <w:rFonts w:cs="Arial"/>
                <w:b/>
                <w:bCs/>
                <w:szCs w:val="18"/>
              </w:rPr>
              <w:t>Content-Type</w:t>
            </w:r>
          </w:p>
        </w:tc>
        <w:tc>
          <w:tcPr>
            <w:tcW w:w="2127" w:type="dxa"/>
          </w:tcPr>
          <w:p w14:paraId="34553635" w14:textId="77777777" w:rsidR="00784A32" w:rsidRPr="000670FE" w:rsidRDefault="00784A32" w:rsidP="00354887">
            <w:pPr>
              <w:pStyle w:val="TAL"/>
            </w:pPr>
            <w:r w:rsidRPr="000670FE">
              <w:t>not present</w:t>
            </w:r>
          </w:p>
        </w:tc>
        <w:tc>
          <w:tcPr>
            <w:tcW w:w="2127" w:type="dxa"/>
            <w:tcBorders>
              <w:top w:val="single" w:sz="4" w:space="0" w:color="auto"/>
              <w:bottom w:val="single" w:sz="4" w:space="0" w:color="auto"/>
            </w:tcBorders>
          </w:tcPr>
          <w:p w14:paraId="440D57B6" w14:textId="77777777" w:rsidR="00784A32" w:rsidRPr="000670FE" w:rsidRDefault="00784A32" w:rsidP="00354887">
            <w:pPr>
              <w:pStyle w:val="TAL"/>
            </w:pPr>
          </w:p>
        </w:tc>
        <w:tc>
          <w:tcPr>
            <w:tcW w:w="1419" w:type="dxa"/>
          </w:tcPr>
          <w:p w14:paraId="4EEAAD65" w14:textId="77777777" w:rsidR="00784A32" w:rsidRPr="000670FE" w:rsidRDefault="00784A32" w:rsidP="00354887">
            <w:pPr>
              <w:pStyle w:val="TAL"/>
            </w:pPr>
          </w:p>
        </w:tc>
        <w:tc>
          <w:tcPr>
            <w:tcW w:w="1135" w:type="dxa"/>
          </w:tcPr>
          <w:p w14:paraId="1C0AD216" w14:textId="77777777" w:rsidR="00784A32" w:rsidRPr="000670FE" w:rsidRDefault="00784A32" w:rsidP="00354887">
            <w:pPr>
              <w:pStyle w:val="TAL"/>
            </w:pPr>
          </w:p>
        </w:tc>
      </w:tr>
      <w:tr w:rsidR="00784A32" w:rsidRPr="000670FE" w14:paraId="4C5893AF" w14:textId="77777777" w:rsidTr="00354887">
        <w:tc>
          <w:tcPr>
            <w:tcW w:w="2836" w:type="dxa"/>
          </w:tcPr>
          <w:p w14:paraId="01CC95B0" w14:textId="77777777" w:rsidR="00784A32" w:rsidRPr="000670FE" w:rsidRDefault="00784A32" w:rsidP="00354887">
            <w:pPr>
              <w:pStyle w:val="TAL"/>
              <w:rPr>
                <w:rFonts w:cs="Arial"/>
                <w:b/>
                <w:bCs/>
                <w:szCs w:val="18"/>
              </w:rPr>
            </w:pPr>
            <w:r w:rsidRPr="000670FE">
              <w:rPr>
                <w:rFonts w:cs="Arial"/>
                <w:b/>
                <w:bCs/>
                <w:szCs w:val="18"/>
              </w:rPr>
              <w:t>Content-Length</w:t>
            </w:r>
          </w:p>
        </w:tc>
        <w:tc>
          <w:tcPr>
            <w:tcW w:w="2127" w:type="dxa"/>
          </w:tcPr>
          <w:p w14:paraId="20973DEE" w14:textId="77777777" w:rsidR="00784A32" w:rsidRPr="000670FE" w:rsidRDefault="00784A32" w:rsidP="00354887">
            <w:pPr>
              <w:pStyle w:val="TAL"/>
            </w:pPr>
          </w:p>
        </w:tc>
        <w:tc>
          <w:tcPr>
            <w:tcW w:w="2127" w:type="dxa"/>
            <w:tcBorders>
              <w:top w:val="single" w:sz="4" w:space="0" w:color="auto"/>
              <w:bottom w:val="single" w:sz="4" w:space="0" w:color="auto"/>
            </w:tcBorders>
          </w:tcPr>
          <w:p w14:paraId="652FA7C1" w14:textId="77777777" w:rsidR="00784A32" w:rsidRPr="000670FE" w:rsidRDefault="00784A32" w:rsidP="00354887">
            <w:pPr>
              <w:pStyle w:val="TAL"/>
            </w:pPr>
          </w:p>
        </w:tc>
        <w:tc>
          <w:tcPr>
            <w:tcW w:w="1419" w:type="dxa"/>
          </w:tcPr>
          <w:p w14:paraId="70439537" w14:textId="77777777" w:rsidR="00784A32" w:rsidRPr="000670FE" w:rsidRDefault="00784A32" w:rsidP="00354887">
            <w:pPr>
              <w:pStyle w:val="TAL"/>
            </w:pPr>
          </w:p>
        </w:tc>
        <w:tc>
          <w:tcPr>
            <w:tcW w:w="1135" w:type="dxa"/>
          </w:tcPr>
          <w:p w14:paraId="6BC053B7" w14:textId="77777777" w:rsidR="00784A32" w:rsidRPr="000670FE" w:rsidRDefault="00784A32" w:rsidP="00354887">
            <w:pPr>
              <w:pStyle w:val="TAL"/>
            </w:pPr>
          </w:p>
        </w:tc>
      </w:tr>
      <w:tr w:rsidR="00784A32" w:rsidRPr="000670FE" w14:paraId="156187A6" w14:textId="77777777" w:rsidTr="00354887">
        <w:tc>
          <w:tcPr>
            <w:tcW w:w="2836" w:type="dxa"/>
          </w:tcPr>
          <w:p w14:paraId="7D267251"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7" w:type="dxa"/>
          </w:tcPr>
          <w:p w14:paraId="46FC9426" w14:textId="77777777" w:rsidR="00784A32" w:rsidRPr="000670FE" w:rsidRDefault="00784A32" w:rsidP="00354887">
            <w:pPr>
              <w:pStyle w:val="TAL"/>
            </w:pPr>
            <w:r w:rsidRPr="000670FE">
              <w:t>"0"</w:t>
            </w:r>
          </w:p>
        </w:tc>
        <w:tc>
          <w:tcPr>
            <w:tcW w:w="2127" w:type="dxa"/>
            <w:tcBorders>
              <w:top w:val="single" w:sz="4" w:space="0" w:color="auto"/>
              <w:bottom w:val="single" w:sz="4" w:space="0" w:color="auto"/>
            </w:tcBorders>
          </w:tcPr>
          <w:p w14:paraId="62CC400F" w14:textId="77777777" w:rsidR="00784A32" w:rsidRPr="000670FE" w:rsidRDefault="00784A32" w:rsidP="00354887">
            <w:pPr>
              <w:pStyle w:val="TAL"/>
            </w:pPr>
            <w:r w:rsidRPr="000670FE">
              <w:t>No message body included</w:t>
            </w:r>
          </w:p>
        </w:tc>
        <w:tc>
          <w:tcPr>
            <w:tcW w:w="1419" w:type="dxa"/>
          </w:tcPr>
          <w:p w14:paraId="50C25983" w14:textId="77777777" w:rsidR="00784A32" w:rsidRPr="000670FE" w:rsidRDefault="00784A32" w:rsidP="00354887">
            <w:pPr>
              <w:pStyle w:val="TAL"/>
            </w:pPr>
          </w:p>
        </w:tc>
        <w:tc>
          <w:tcPr>
            <w:tcW w:w="1135" w:type="dxa"/>
          </w:tcPr>
          <w:p w14:paraId="4AF0DD2B" w14:textId="77777777" w:rsidR="00784A32" w:rsidRPr="000670FE" w:rsidRDefault="00784A32" w:rsidP="00354887">
            <w:pPr>
              <w:pStyle w:val="TAL"/>
            </w:pPr>
          </w:p>
        </w:tc>
      </w:tr>
    </w:tbl>
    <w:p w14:paraId="599DBAA7" w14:textId="77777777" w:rsidR="00784A32" w:rsidRPr="000670FE" w:rsidRDefault="00784A32" w:rsidP="00784A32"/>
    <w:p w14:paraId="130E8039" w14:textId="77777777" w:rsidR="00784A32" w:rsidRPr="000670FE" w:rsidRDefault="00784A32" w:rsidP="00784A32">
      <w:pPr>
        <w:pStyle w:val="TH"/>
      </w:pPr>
      <w:r w:rsidRPr="000670FE">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0A20F0" w14:textId="77777777" w:rsidTr="00354887">
        <w:trPr>
          <w:tblHeader/>
        </w:trPr>
        <w:tc>
          <w:tcPr>
            <w:tcW w:w="9639" w:type="dxa"/>
            <w:gridSpan w:val="5"/>
          </w:tcPr>
          <w:p w14:paraId="2E59BF3C" w14:textId="77777777" w:rsidR="00784A32" w:rsidRPr="000670FE" w:rsidRDefault="00784A32" w:rsidP="00354887">
            <w:pPr>
              <w:pStyle w:val="TAL"/>
            </w:pPr>
            <w:r w:rsidRPr="000670FE">
              <w:t xml:space="preserve">Derivation Path: TS 36.579-1 [2], Table </w:t>
            </w:r>
            <w:r w:rsidRPr="000670FE">
              <w:rPr>
                <w:bCs/>
              </w:rPr>
              <w:t>5.5.2.14-1</w:t>
            </w:r>
            <w:r w:rsidRPr="000670FE">
              <w:t>, condition MCVIDEO</w:t>
            </w:r>
          </w:p>
        </w:tc>
      </w:tr>
      <w:tr w:rsidR="00784A32" w:rsidRPr="000670FE" w14:paraId="009F2714" w14:textId="77777777" w:rsidTr="00354887">
        <w:trPr>
          <w:tblHeader/>
        </w:trPr>
        <w:tc>
          <w:tcPr>
            <w:tcW w:w="2835" w:type="dxa"/>
          </w:tcPr>
          <w:p w14:paraId="539E5D3F" w14:textId="77777777" w:rsidR="00784A32" w:rsidRPr="000670FE" w:rsidRDefault="00784A32" w:rsidP="00354887">
            <w:pPr>
              <w:pStyle w:val="TAH"/>
            </w:pPr>
            <w:r w:rsidRPr="000670FE">
              <w:t>Information Element</w:t>
            </w:r>
          </w:p>
        </w:tc>
        <w:tc>
          <w:tcPr>
            <w:tcW w:w="2126" w:type="dxa"/>
          </w:tcPr>
          <w:p w14:paraId="7D6C0D5A" w14:textId="77777777" w:rsidR="00784A32" w:rsidRPr="000670FE" w:rsidRDefault="00784A32" w:rsidP="00354887">
            <w:pPr>
              <w:pStyle w:val="TAH"/>
            </w:pPr>
            <w:r w:rsidRPr="000670FE">
              <w:t>Value/remark</w:t>
            </w:r>
          </w:p>
        </w:tc>
        <w:tc>
          <w:tcPr>
            <w:tcW w:w="2126" w:type="dxa"/>
            <w:tcBorders>
              <w:bottom w:val="single" w:sz="4" w:space="0" w:color="auto"/>
            </w:tcBorders>
          </w:tcPr>
          <w:p w14:paraId="3549433C" w14:textId="77777777" w:rsidR="00784A32" w:rsidRPr="000670FE" w:rsidRDefault="00784A32" w:rsidP="00354887">
            <w:pPr>
              <w:pStyle w:val="TAH"/>
            </w:pPr>
            <w:r w:rsidRPr="000670FE">
              <w:t>Comment</w:t>
            </w:r>
          </w:p>
        </w:tc>
        <w:tc>
          <w:tcPr>
            <w:tcW w:w="1418" w:type="dxa"/>
          </w:tcPr>
          <w:p w14:paraId="56A53348" w14:textId="77777777" w:rsidR="00784A32" w:rsidRPr="000670FE" w:rsidRDefault="00784A32" w:rsidP="00354887">
            <w:pPr>
              <w:pStyle w:val="TAH"/>
            </w:pPr>
            <w:r w:rsidRPr="000670FE">
              <w:t>Reference</w:t>
            </w:r>
          </w:p>
        </w:tc>
        <w:tc>
          <w:tcPr>
            <w:tcW w:w="1134" w:type="dxa"/>
          </w:tcPr>
          <w:p w14:paraId="1AAD2CDF" w14:textId="77777777" w:rsidR="00784A32" w:rsidRPr="000670FE" w:rsidRDefault="00784A32" w:rsidP="00354887">
            <w:pPr>
              <w:pStyle w:val="TAH"/>
            </w:pPr>
            <w:r w:rsidRPr="000670FE">
              <w:t>Condition</w:t>
            </w:r>
          </w:p>
        </w:tc>
      </w:tr>
      <w:tr w:rsidR="00784A32" w:rsidRPr="000670FE" w14:paraId="24A5E34C" w14:textId="77777777" w:rsidTr="00354887">
        <w:trPr>
          <w:tblHeader/>
        </w:trPr>
        <w:tc>
          <w:tcPr>
            <w:tcW w:w="2835" w:type="dxa"/>
          </w:tcPr>
          <w:p w14:paraId="74AAE95A" w14:textId="77777777" w:rsidR="00784A32" w:rsidRPr="000670FE" w:rsidRDefault="00784A32" w:rsidP="00354887">
            <w:pPr>
              <w:pStyle w:val="TAL"/>
              <w:rPr>
                <w:rFonts w:cs="Arial"/>
                <w:b/>
                <w:bCs/>
                <w:szCs w:val="18"/>
              </w:rPr>
            </w:pPr>
            <w:r w:rsidRPr="000670FE">
              <w:rPr>
                <w:rFonts w:cs="Arial"/>
                <w:b/>
                <w:bCs/>
                <w:szCs w:val="18"/>
              </w:rPr>
              <w:t>Accept</w:t>
            </w:r>
          </w:p>
        </w:tc>
        <w:tc>
          <w:tcPr>
            <w:tcW w:w="2126" w:type="dxa"/>
          </w:tcPr>
          <w:p w14:paraId="5BC71FA6" w14:textId="77777777" w:rsidR="00784A32" w:rsidRPr="000670FE" w:rsidRDefault="00784A32" w:rsidP="00354887">
            <w:pPr>
              <w:pStyle w:val="TAL"/>
            </w:pPr>
          </w:p>
        </w:tc>
        <w:tc>
          <w:tcPr>
            <w:tcW w:w="2126" w:type="dxa"/>
            <w:tcBorders>
              <w:bottom w:val="single" w:sz="4" w:space="0" w:color="auto"/>
            </w:tcBorders>
          </w:tcPr>
          <w:p w14:paraId="011615B9" w14:textId="77777777" w:rsidR="00784A32" w:rsidRPr="000670FE" w:rsidRDefault="00784A32" w:rsidP="00354887">
            <w:pPr>
              <w:pStyle w:val="TAL"/>
            </w:pPr>
          </w:p>
        </w:tc>
        <w:tc>
          <w:tcPr>
            <w:tcW w:w="1418" w:type="dxa"/>
          </w:tcPr>
          <w:p w14:paraId="474C1BB2" w14:textId="77777777" w:rsidR="00784A32" w:rsidRPr="000670FE" w:rsidRDefault="00784A32" w:rsidP="00354887">
            <w:pPr>
              <w:pStyle w:val="TAL"/>
            </w:pPr>
            <w:r w:rsidRPr="000670FE">
              <w:t>TS 24.281 [26] clause 7.2.4</w:t>
            </w:r>
          </w:p>
        </w:tc>
        <w:tc>
          <w:tcPr>
            <w:tcW w:w="1134" w:type="dxa"/>
          </w:tcPr>
          <w:p w14:paraId="4DCF4C10" w14:textId="77777777" w:rsidR="00784A32" w:rsidRPr="000670FE" w:rsidRDefault="00784A32" w:rsidP="00354887">
            <w:pPr>
              <w:pStyle w:val="TAL"/>
            </w:pPr>
          </w:p>
        </w:tc>
      </w:tr>
      <w:tr w:rsidR="00784A32" w:rsidRPr="000670FE" w14:paraId="3E84BB4F" w14:textId="77777777" w:rsidTr="00354887">
        <w:trPr>
          <w:tblHeader/>
        </w:trPr>
        <w:tc>
          <w:tcPr>
            <w:tcW w:w="2835" w:type="dxa"/>
          </w:tcPr>
          <w:p w14:paraId="0B0D9A27" w14:textId="77777777" w:rsidR="00784A32" w:rsidRPr="000670FE" w:rsidRDefault="00784A32" w:rsidP="00354887">
            <w:pPr>
              <w:pStyle w:val="TAL"/>
              <w:rPr>
                <w:rFonts w:cs="Arial"/>
                <w:b/>
                <w:bCs/>
                <w:szCs w:val="18"/>
              </w:rPr>
            </w:pPr>
            <w:r w:rsidRPr="000670FE">
              <w:rPr>
                <w:rFonts w:cs="Arial"/>
                <w:bCs/>
                <w:szCs w:val="18"/>
              </w:rPr>
              <w:t xml:space="preserve">  media-range</w:t>
            </w:r>
          </w:p>
        </w:tc>
        <w:tc>
          <w:tcPr>
            <w:tcW w:w="2126" w:type="dxa"/>
          </w:tcPr>
          <w:p w14:paraId="23DF7ED8" w14:textId="77777777" w:rsidR="00784A32" w:rsidRPr="000670FE" w:rsidRDefault="00784A32" w:rsidP="00354887">
            <w:pPr>
              <w:pStyle w:val="TAL"/>
            </w:pPr>
            <w:r w:rsidRPr="000670FE">
              <w:t>"</w:t>
            </w:r>
            <w:r w:rsidRPr="000670FE">
              <w:rPr>
                <w:rFonts w:eastAsia="SimSun"/>
              </w:rPr>
              <w:t>application/poc-settings+xml</w:t>
            </w:r>
            <w:r w:rsidRPr="000670FE">
              <w:t>"</w:t>
            </w:r>
          </w:p>
        </w:tc>
        <w:tc>
          <w:tcPr>
            <w:tcW w:w="2126" w:type="dxa"/>
            <w:tcBorders>
              <w:bottom w:val="single" w:sz="4" w:space="0" w:color="auto"/>
            </w:tcBorders>
          </w:tcPr>
          <w:p w14:paraId="5011F28B" w14:textId="77777777" w:rsidR="00784A32" w:rsidRPr="000670FE" w:rsidRDefault="00784A32" w:rsidP="00354887">
            <w:pPr>
              <w:pStyle w:val="TAL"/>
            </w:pPr>
          </w:p>
        </w:tc>
        <w:tc>
          <w:tcPr>
            <w:tcW w:w="1418" w:type="dxa"/>
          </w:tcPr>
          <w:p w14:paraId="5B92A2AD" w14:textId="77777777" w:rsidR="00784A32" w:rsidRPr="000670FE" w:rsidRDefault="00784A32" w:rsidP="00354887">
            <w:pPr>
              <w:pStyle w:val="TAL"/>
            </w:pPr>
          </w:p>
        </w:tc>
        <w:tc>
          <w:tcPr>
            <w:tcW w:w="1134" w:type="dxa"/>
          </w:tcPr>
          <w:p w14:paraId="23779B12" w14:textId="77777777" w:rsidR="00784A32" w:rsidRPr="000670FE" w:rsidRDefault="00784A32" w:rsidP="00354887">
            <w:pPr>
              <w:pStyle w:val="TAL"/>
            </w:pPr>
          </w:p>
        </w:tc>
      </w:tr>
      <w:tr w:rsidR="00784A32" w:rsidRPr="000670FE" w14:paraId="37BF029D" w14:textId="77777777" w:rsidTr="00354887">
        <w:trPr>
          <w:tblHeader/>
        </w:trPr>
        <w:tc>
          <w:tcPr>
            <w:tcW w:w="2835" w:type="dxa"/>
          </w:tcPr>
          <w:p w14:paraId="0512A144"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Pr>
          <w:p w14:paraId="36C15FD5" w14:textId="77777777" w:rsidR="00784A32" w:rsidRPr="000670FE" w:rsidRDefault="00784A32" w:rsidP="00354887">
            <w:pPr>
              <w:pStyle w:val="TAL"/>
            </w:pPr>
          </w:p>
        </w:tc>
        <w:tc>
          <w:tcPr>
            <w:tcW w:w="2126" w:type="dxa"/>
            <w:tcBorders>
              <w:bottom w:val="single" w:sz="4" w:space="0" w:color="auto"/>
            </w:tcBorders>
          </w:tcPr>
          <w:p w14:paraId="338635B6" w14:textId="77777777" w:rsidR="00784A32" w:rsidRPr="000670FE" w:rsidRDefault="00784A32" w:rsidP="00354887">
            <w:pPr>
              <w:pStyle w:val="TAL"/>
            </w:pPr>
          </w:p>
        </w:tc>
        <w:tc>
          <w:tcPr>
            <w:tcW w:w="1418" w:type="dxa"/>
          </w:tcPr>
          <w:p w14:paraId="3EC75DF6" w14:textId="77777777" w:rsidR="00784A32" w:rsidRPr="000670FE" w:rsidRDefault="00784A32" w:rsidP="00354887">
            <w:pPr>
              <w:pStyle w:val="TAL"/>
            </w:pPr>
            <w:r w:rsidRPr="000670FE">
              <w:t>TS 24.281 [26] clause 7.2.4</w:t>
            </w:r>
          </w:p>
        </w:tc>
        <w:tc>
          <w:tcPr>
            <w:tcW w:w="1134" w:type="dxa"/>
          </w:tcPr>
          <w:p w14:paraId="016C6DDA" w14:textId="77777777" w:rsidR="00784A32" w:rsidRPr="000670FE" w:rsidRDefault="00784A32" w:rsidP="00354887">
            <w:pPr>
              <w:pStyle w:val="TAL"/>
            </w:pPr>
          </w:p>
        </w:tc>
      </w:tr>
      <w:tr w:rsidR="00784A32" w:rsidRPr="000670FE" w14:paraId="2B07460D" w14:textId="77777777" w:rsidTr="00354887">
        <w:trPr>
          <w:tblHeader/>
        </w:trPr>
        <w:tc>
          <w:tcPr>
            <w:tcW w:w="2835" w:type="dxa"/>
          </w:tcPr>
          <w:p w14:paraId="35D40047"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6" w:type="dxa"/>
          </w:tcPr>
          <w:p w14:paraId="211B6E6C" w14:textId="77777777" w:rsidR="00784A32" w:rsidRPr="000670FE" w:rsidRDefault="00784A32" w:rsidP="00354887">
            <w:pPr>
              <w:pStyle w:val="TAL"/>
            </w:pPr>
            <w:r w:rsidRPr="000670FE">
              <w:t>"</w:t>
            </w:r>
            <w:r w:rsidRPr="000670FE">
              <w:rPr>
                <w:rFonts w:eastAsia="SimSun"/>
              </w:rPr>
              <w:t>0"</w:t>
            </w:r>
          </w:p>
        </w:tc>
        <w:tc>
          <w:tcPr>
            <w:tcW w:w="2126" w:type="dxa"/>
            <w:tcBorders>
              <w:bottom w:val="single" w:sz="4" w:space="0" w:color="auto"/>
            </w:tcBorders>
          </w:tcPr>
          <w:p w14:paraId="3467FBC7" w14:textId="77777777" w:rsidR="00784A32" w:rsidRPr="000670FE" w:rsidRDefault="00784A32" w:rsidP="00354887">
            <w:pPr>
              <w:pStyle w:val="TAL"/>
            </w:pPr>
          </w:p>
        </w:tc>
        <w:tc>
          <w:tcPr>
            <w:tcW w:w="1418" w:type="dxa"/>
          </w:tcPr>
          <w:p w14:paraId="1432D344" w14:textId="77777777" w:rsidR="00784A32" w:rsidRPr="000670FE" w:rsidRDefault="00784A32" w:rsidP="00354887">
            <w:pPr>
              <w:pStyle w:val="TAL"/>
            </w:pPr>
          </w:p>
        </w:tc>
        <w:tc>
          <w:tcPr>
            <w:tcW w:w="1134" w:type="dxa"/>
          </w:tcPr>
          <w:p w14:paraId="7CDFA699" w14:textId="77777777" w:rsidR="00784A32" w:rsidRPr="000670FE" w:rsidRDefault="00784A32" w:rsidP="00354887">
            <w:pPr>
              <w:pStyle w:val="TAL"/>
            </w:pPr>
          </w:p>
        </w:tc>
      </w:tr>
      <w:tr w:rsidR="00784A32" w:rsidRPr="000670FE" w14:paraId="5B5AD03F" w14:textId="77777777" w:rsidTr="00354887">
        <w:trPr>
          <w:tblHeader/>
        </w:trPr>
        <w:tc>
          <w:tcPr>
            <w:tcW w:w="2835" w:type="dxa"/>
          </w:tcPr>
          <w:p w14:paraId="51172DF9" w14:textId="77777777" w:rsidR="00784A32" w:rsidRPr="000670FE" w:rsidRDefault="00784A32" w:rsidP="00354887">
            <w:pPr>
              <w:pStyle w:val="TAL"/>
              <w:rPr>
                <w:b/>
                <w:bCs/>
              </w:rPr>
            </w:pPr>
            <w:r w:rsidRPr="000670FE">
              <w:rPr>
                <w:b/>
                <w:bCs/>
              </w:rPr>
              <w:t>Event</w:t>
            </w:r>
          </w:p>
        </w:tc>
        <w:tc>
          <w:tcPr>
            <w:tcW w:w="2126" w:type="dxa"/>
          </w:tcPr>
          <w:p w14:paraId="014B8DB7" w14:textId="77777777" w:rsidR="00784A32" w:rsidRPr="000670FE" w:rsidRDefault="00784A32" w:rsidP="00354887">
            <w:pPr>
              <w:pStyle w:val="TAL"/>
            </w:pPr>
          </w:p>
        </w:tc>
        <w:tc>
          <w:tcPr>
            <w:tcW w:w="2126" w:type="dxa"/>
            <w:tcBorders>
              <w:bottom w:val="single" w:sz="4" w:space="0" w:color="auto"/>
            </w:tcBorders>
          </w:tcPr>
          <w:p w14:paraId="4A885A4E" w14:textId="77777777" w:rsidR="00784A32" w:rsidRPr="000670FE" w:rsidRDefault="00784A32" w:rsidP="00354887">
            <w:pPr>
              <w:pStyle w:val="TAL"/>
            </w:pPr>
          </w:p>
        </w:tc>
        <w:tc>
          <w:tcPr>
            <w:tcW w:w="1418" w:type="dxa"/>
          </w:tcPr>
          <w:p w14:paraId="6BFD3E59" w14:textId="77777777" w:rsidR="00784A32" w:rsidRPr="000670FE" w:rsidRDefault="00784A32" w:rsidP="00354887">
            <w:pPr>
              <w:pStyle w:val="TAL"/>
            </w:pPr>
            <w:r w:rsidRPr="000670FE">
              <w:t>TS 24.281 [26] clause 7.2.4</w:t>
            </w:r>
          </w:p>
        </w:tc>
        <w:tc>
          <w:tcPr>
            <w:tcW w:w="1134" w:type="dxa"/>
          </w:tcPr>
          <w:p w14:paraId="6D4DC3BB" w14:textId="77777777" w:rsidR="00784A32" w:rsidRPr="000670FE" w:rsidRDefault="00784A32" w:rsidP="00354887">
            <w:pPr>
              <w:pStyle w:val="TAL"/>
            </w:pPr>
          </w:p>
        </w:tc>
      </w:tr>
      <w:tr w:rsidR="00784A32" w:rsidRPr="000670FE" w14:paraId="49033901" w14:textId="77777777" w:rsidTr="00354887">
        <w:trPr>
          <w:tblHeader/>
        </w:trPr>
        <w:tc>
          <w:tcPr>
            <w:tcW w:w="2835" w:type="dxa"/>
          </w:tcPr>
          <w:p w14:paraId="45F3EFB5" w14:textId="77777777" w:rsidR="00784A32" w:rsidRPr="000670FE" w:rsidRDefault="00784A32" w:rsidP="00354887">
            <w:pPr>
              <w:pStyle w:val="TAL"/>
              <w:rPr>
                <w:b/>
                <w:bCs/>
              </w:rPr>
            </w:pPr>
            <w:r w:rsidRPr="000670FE">
              <w:rPr>
                <w:rFonts w:cs="Arial"/>
                <w:bCs/>
                <w:szCs w:val="18"/>
              </w:rPr>
              <w:t xml:space="preserve">  event-type</w:t>
            </w:r>
          </w:p>
        </w:tc>
        <w:tc>
          <w:tcPr>
            <w:tcW w:w="2126" w:type="dxa"/>
          </w:tcPr>
          <w:p w14:paraId="3A3FBF08" w14:textId="77777777" w:rsidR="00784A32" w:rsidRPr="000670FE" w:rsidRDefault="00784A32" w:rsidP="00354887">
            <w:pPr>
              <w:pStyle w:val="TAL"/>
            </w:pPr>
            <w:r w:rsidRPr="000670FE">
              <w:t>"poc-settings"</w:t>
            </w:r>
          </w:p>
        </w:tc>
        <w:tc>
          <w:tcPr>
            <w:tcW w:w="2126" w:type="dxa"/>
            <w:tcBorders>
              <w:bottom w:val="single" w:sz="4" w:space="0" w:color="auto"/>
            </w:tcBorders>
          </w:tcPr>
          <w:p w14:paraId="3A906C4D" w14:textId="77777777" w:rsidR="00784A32" w:rsidRPr="000670FE" w:rsidRDefault="00784A32" w:rsidP="00354887">
            <w:pPr>
              <w:pStyle w:val="TAL"/>
            </w:pPr>
          </w:p>
        </w:tc>
        <w:tc>
          <w:tcPr>
            <w:tcW w:w="1418" w:type="dxa"/>
          </w:tcPr>
          <w:p w14:paraId="51978A02" w14:textId="77777777" w:rsidR="00784A32" w:rsidRPr="000670FE" w:rsidRDefault="00784A32" w:rsidP="00354887">
            <w:pPr>
              <w:pStyle w:val="TAL"/>
            </w:pPr>
          </w:p>
        </w:tc>
        <w:tc>
          <w:tcPr>
            <w:tcW w:w="1134" w:type="dxa"/>
          </w:tcPr>
          <w:p w14:paraId="3D9645DE" w14:textId="77777777" w:rsidR="00784A32" w:rsidRPr="000670FE" w:rsidRDefault="00784A32" w:rsidP="00354887">
            <w:pPr>
              <w:pStyle w:val="TAL"/>
            </w:pPr>
          </w:p>
        </w:tc>
      </w:tr>
      <w:tr w:rsidR="00784A32" w:rsidRPr="000670FE" w14:paraId="3AF48F12" w14:textId="77777777" w:rsidTr="00354887">
        <w:trPr>
          <w:tblHeader/>
        </w:trPr>
        <w:tc>
          <w:tcPr>
            <w:tcW w:w="2835" w:type="dxa"/>
          </w:tcPr>
          <w:p w14:paraId="1BAEAFA9" w14:textId="77777777" w:rsidR="00784A32" w:rsidRPr="000670FE" w:rsidRDefault="00784A32" w:rsidP="00354887">
            <w:pPr>
              <w:pStyle w:val="TAL"/>
              <w:rPr>
                <w:rFonts w:cs="Arial"/>
                <w:b/>
                <w:bCs/>
                <w:szCs w:val="18"/>
              </w:rPr>
            </w:pPr>
            <w:r w:rsidRPr="000670FE">
              <w:rPr>
                <w:b/>
                <w:bCs/>
              </w:rPr>
              <w:t>Content-Type</w:t>
            </w:r>
          </w:p>
        </w:tc>
        <w:tc>
          <w:tcPr>
            <w:tcW w:w="2126" w:type="dxa"/>
          </w:tcPr>
          <w:p w14:paraId="1795A723" w14:textId="77777777" w:rsidR="00784A32" w:rsidRPr="000670FE" w:rsidRDefault="00784A32" w:rsidP="00354887">
            <w:pPr>
              <w:pStyle w:val="TAL"/>
            </w:pPr>
          </w:p>
        </w:tc>
        <w:tc>
          <w:tcPr>
            <w:tcW w:w="2126" w:type="dxa"/>
            <w:tcBorders>
              <w:bottom w:val="single" w:sz="4" w:space="0" w:color="auto"/>
            </w:tcBorders>
          </w:tcPr>
          <w:p w14:paraId="63399ACB" w14:textId="77777777" w:rsidR="00784A32" w:rsidRPr="000670FE" w:rsidRDefault="00784A32" w:rsidP="00354887">
            <w:pPr>
              <w:pStyle w:val="TAL"/>
            </w:pPr>
          </w:p>
        </w:tc>
        <w:tc>
          <w:tcPr>
            <w:tcW w:w="1418" w:type="dxa"/>
          </w:tcPr>
          <w:p w14:paraId="33F4369D" w14:textId="77777777" w:rsidR="00784A32" w:rsidRPr="000670FE" w:rsidRDefault="00784A32" w:rsidP="00354887">
            <w:pPr>
              <w:pStyle w:val="TAL"/>
            </w:pPr>
          </w:p>
        </w:tc>
        <w:tc>
          <w:tcPr>
            <w:tcW w:w="1134" w:type="dxa"/>
          </w:tcPr>
          <w:p w14:paraId="3ADFE8D9" w14:textId="77777777" w:rsidR="00784A32" w:rsidRPr="000670FE" w:rsidRDefault="00784A32" w:rsidP="00354887">
            <w:pPr>
              <w:pStyle w:val="TAL"/>
            </w:pPr>
          </w:p>
        </w:tc>
      </w:tr>
      <w:tr w:rsidR="00784A32" w:rsidRPr="000670FE" w14:paraId="69F6AC06" w14:textId="77777777" w:rsidTr="00354887">
        <w:trPr>
          <w:tblHeader/>
        </w:trPr>
        <w:tc>
          <w:tcPr>
            <w:tcW w:w="2835" w:type="dxa"/>
          </w:tcPr>
          <w:p w14:paraId="53216EE5"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44A81A5D" w14:textId="77777777" w:rsidR="00784A32" w:rsidRPr="000670FE" w:rsidRDefault="00784A32" w:rsidP="00354887">
            <w:pPr>
              <w:pStyle w:val="TAL"/>
              <w:rPr>
                <w:iCs/>
              </w:rPr>
            </w:pPr>
            <w:r w:rsidRPr="000670FE">
              <w:rPr>
                <w:iCs/>
              </w:rPr>
              <w:t>"</w:t>
            </w:r>
            <w:r w:rsidRPr="000670FE">
              <w:t>application/vnd.3gpp.mcvideo-info+xml</w:t>
            </w:r>
            <w:r w:rsidRPr="000670FE">
              <w:rPr>
                <w:iCs/>
              </w:rPr>
              <w:t>"</w:t>
            </w:r>
          </w:p>
        </w:tc>
        <w:tc>
          <w:tcPr>
            <w:tcW w:w="2126" w:type="dxa"/>
            <w:tcBorders>
              <w:bottom w:val="single" w:sz="4" w:space="0" w:color="auto"/>
            </w:tcBorders>
          </w:tcPr>
          <w:p w14:paraId="00082D18" w14:textId="77777777" w:rsidR="00784A32" w:rsidRPr="000670FE" w:rsidRDefault="00784A32" w:rsidP="00354887">
            <w:pPr>
              <w:pStyle w:val="TAL"/>
            </w:pPr>
          </w:p>
        </w:tc>
        <w:tc>
          <w:tcPr>
            <w:tcW w:w="1418" w:type="dxa"/>
          </w:tcPr>
          <w:p w14:paraId="54B693E3" w14:textId="77777777" w:rsidR="00784A32" w:rsidRPr="000670FE" w:rsidRDefault="00784A32" w:rsidP="00354887">
            <w:pPr>
              <w:pStyle w:val="TAL"/>
            </w:pPr>
          </w:p>
        </w:tc>
        <w:tc>
          <w:tcPr>
            <w:tcW w:w="1134" w:type="dxa"/>
          </w:tcPr>
          <w:p w14:paraId="7B543EB5" w14:textId="77777777" w:rsidR="00784A32" w:rsidRPr="000670FE" w:rsidRDefault="00784A32" w:rsidP="00354887">
            <w:pPr>
              <w:pStyle w:val="TAL"/>
            </w:pPr>
          </w:p>
        </w:tc>
      </w:tr>
      <w:tr w:rsidR="00784A32" w:rsidRPr="000670FE" w14:paraId="519A19AE" w14:textId="77777777" w:rsidTr="00354887">
        <w:trPr>
          <w:tblHeader/>
        </w:trPr>
        <w:tc>
          <w:tcPr>
            <w:tcW w:w="2835" w:type="dxa"/>
            <w:vAlign w:val="center"/>
          </w:tcPr>
          <w:p w14:paraId="37324F34" w14:textId="77777777" w:rsidR="00784A32" w:rsidRPr="000670FE" w:rsidRDefault="00784A32" w:rsidP="00354887">
            <w:pPr>
              <w:pStyle w:val="TAL"/>
              <w:rPr>
                <w:b/>
              </w:rPr>
            </w:pPr>
            <w:r w:rsidRPr="000670FE">
              <w:rPr>
                <w:b/>
              </w:rPr>
              <w:t>Message-body</w:t>
            </w:r>
          </w:p>
        </w:tc>
        <w:tc>
          <w:tcPr>
            <w:tcW w:w="2126" w:type="dxa"/>
          </w:tcPr>
          <w:p w14:paraId="20153C62" w14:textId="77777777" w:rsidR="00784A32" w:rsidRPr="000670FE" w:rsidRDefault="00784A32" w:rsidP="00354887">
            <w:pPr>
              <w:pStyle w:val="TAL"/>
            </w:pPr>
          </w:p>
        </w:tc>
        <w:tc>
          <w:tcPr>
            <w:tcW w:w="2126" w:type="dxa"/>
            <w:tcBorders>
              <w:bottom w:val="single" w:sz="4" w:space="0" w:color="auto"/>
            </w:tcBorders>
          </w:tcPr>
          <w:p w14:paraId="69BA41CF" w14:textId="77777777" w:rsidR="00784A32" w:rsidRPr="000670FE" w:rsidRDefault="00784A32" w:rsidP="00354887">
            <w:pPr>
              <w:pStyle w:val="TAL"/>
            </w:pPr>
          </w:p>
        </w:tc>
        <w:tc>
          <w:tcPr>
            <w:tcW w:w="1418" w:type="dxa"/>
          </w:tcPr>
          <w:p w14:paraId="297B839C" w14:textId="77777777" w:rsidR="00784A32" w:rsidRPr="000670FE" w:rsidRDefault="00784A32" w:rsidP="00354887">
            <w:pPr>
              <w:pStyle w:val="TAL"/>
            </w:pPr>
          </w:p>
        </w:tc>
        <w:tc>
          <w:tcPr>
            <w:tcW w:w="1134" w:type="dxa"/>
            <w:vAlign w:val="bottom"/>
          </w:tcPr>
          <w:p w14:paraId="0274B03F" w14:textId="77777777" w:rsidR="00784A32" w:rsidRPr="000670FE" w:rsidRDefault="00784A32" w:rsidP="00354887">
            <w:pPr>
              <w:pStyle w:val="TAL"/>
            </w:pPr>
          </w:p>
        </w:tc>
      </w:tr>
      <w:tr w:rsidR="00784A32" w:rsidRPr="000670FE" w14:paraId="1A5F2694" w14:textId="77777777" w:rsidTr="00354887">
        <w:trPr>
          <w:tblHeader/>
        </w:trPr>
        <w:tc>
          <w:tcPr>
            <w:tcW w:w="2835" w:type="dxa"/>
            <w:vAlign w:val="center"/>
          </w:tcPr>
          <w:p w14:paraId="1FD81C48" w14:textId="77777777" w:rsidR="00784A32" w:rsidRPr="000670FE" w:rsidRDefault="00784A32" w:rsidP="00354887">
            <w:pPr>
              <w:pStyle w:val="TAL"/>
            </w:pPr>
            <w:r w:rsidRPr="000670FE">
              <w:t xml:space="preserve">  MIME body part</w:t>
            </w:r>
          </w:p>
        </w:tc>
        <w:tc>
          <w:tcPr>
            <w:tcW w:w="2126" w:type="dxa"/>
            <w:vAlign w:val="center"/>
          </w:tcPr>
          <w:p w14:paraId="40C1A822" w14:textId="77777777" w:rsidR="00784A32" w:rsidRPr="000670FE" w:rsidRDefault="00784A32" w:rsidP="00354887">
            <w:pPr>
              <w:pStyle w:val="TAL"/>
            </w:pPr>
          </w:p>
        </w:tc>
        <w:tc>
          <w:tcPr>
            <w:tcW w:w="2126" w:type="dxa"/>
            <w:tcBorders>
              <w:bottom w:val="single" w:sz="4" w:space="0" w:color="auto"/>
            </w:tcBorders>
          </w:tcPr>
          <w:p w14:paraId="605C001C" w14:textId="77777777" w:rsidR="00784A32" w:rsidRPr="000670FE" w:rsidRDefault="00784A32" w:rsidP="00354887">
            <w:pPr>
              <w:pStyle w:val="TAL"/>
              <w:rPr>
                <w:bCs/>
              </w:rPr>
            </w:pPr>
            <w:r w:rsidRPr="000670FE">
              <w:rPr>
                <w:bCs/>
              </w:rPr>
              <w:t>MCVideo Info</w:t>
            </w:r>
          </w:p>
        </w:tc>
        <w:tc>
          <w:tcPr>
            <w:tcW w:w="1418" w:type="dxa"/>
          </w:tcPr>
          <w:p w14:paraId="447D1142" w14:textId="77777777" w:rsidR="00784A32" w:rsidRPr="000670FE" w:rsidRDefault="00784A32" w:rsidP="00354887">
            <w:pPr>
              <w:pStyle w:val="TAL"/>
            </w:pPr>
          </w:p>
        </w:tc>
        <w:tc>
          <w:tcPr>
            <w:tcW w:w="1134" w:type="dxa"/>
          </w:tcPr>
          <w:p w14:paraId="0D0BD7B6" w14:textId="77777777" w:rsidR="00784A32" w:rsidRPr="000670FE" w:rsidRDefault="00784A32" w:rsidP="00354887">
            <w:pPr>
              <w:pStyle w:val="TAL"/>
            </w:pPr>
          </w:p>
        </w:tc>
      </w:tr>
      <w:tr w:rsidR="00784A32" w:rsidRPr="000670FE" w14:paraId="3643B029" w14:textId="77777777" w:rsidTr="00354887">
        <w:trPr>
          <w:tblHeader/>
        </w:trPr>
        <w:tc>
          <w:tcPr>
            <w:tcW w:w="2835" w:type="dxa"/>
          </w:tcPr>
          <w:p w14:paraId="4F57BDDA" w14:textId="77777777" w:rsidR="00784A32" w:rsidRPr="000670FE" w:rsidRDefault="00784A32" w:rsidP="00354887">
            <w:pPr>
              <w:pStyle w:val="TAL"/>
            </w:pPr>
            <w:r w:rsidRPr="000670FE">
              <w:t xml:space="preserve">    MIME-part-body</w:t>
            </w:r>
          </w:p>
        </w:tc>
        <w:tc>
          <w:tcPr>
            <w:tcW w:w="2126" w:type="dxa"/>
          </w:tcPr>
          <w:p w14:paraId="741B35F9" w14:textId="77777777" w:rsidR="00784A32" w:rsidRPr="000670FE" w:rsidRDefault="00784A32" w:rsidP="00354887">
            <w:pPr>
              <w:pStyle w:val="TAL"/>
            </w:pPr>
            <w:r w:rsidRPr="000670FE">
              <w:t>MCVideo-Info as described in Table 5.4.3.3-2</w:t>
            </w:r>
          </w:p>
        </w:tc>
        <w:tc>
          <w:tcPr>
            <w:tcW w:w="2126" w:type="dxa"/>
          </w:tcPr>
          <w:p w14:paraId="52F2933B" w14:textId="77777777" w:rsidR="00784A32" w:rsidRPr="000670FE" w:rsidRDefault="00784A32" w:rsidP="00354887">
            <w:pPr>
              <w:pStyle w:val="TAL"/>
              <w:rPr>
                <w:bCs/>
              </w:rPr>
            </w:pPr>
          </w:p>
        </w:tc>
        <w:tc>
          <w:tcPr>
            <w:tcW w:w="1418" w:type="dxa"/>
          </w:tcPr>
          <w:p w14:paraId="3F072F5A" w14:textId="77777777" w:rsidR="00784A32" w:rsidRPr="000670FE" w:rsidRDefault="00784A32" w:rsidP="00354887">
            <w:pPr>
              <w:pStyle w:val="TAL"/>
            </w:pPr>
          </w:p>
        </w:tc>
        <w:tc>
          <w:tcPr>
            <w:tcW w:w="1134" w:type="dxa"/>
          </w:tcPr>
          <w:p w14:paraId="11B05F46" w14:textId="77777777" w:rsidR="00784A32" w:rsidRPr="000670FE" w:rsidRDefault="00784A32" w:rsidP="00354887">
            <w:pPr>
              <w:pStyle w:val="TAL"/>
            </w:pPr>
          </w:p>
        </w:tc>
      </w:tr>
      <w:tr w:rsidR="00784A32" w:rsidRPr="000670FE" w14:paraId="4816922E" w14:textId="77777777" w:rsidTr="00354887">
        <w:trPr>
          <w:tblHeader/>
        </w:trPr>
        <w:tc>
          <w:tcPr>
            <w:tcW w:w="2835" w:type="dxa"/>
            <w:vAlign w:val="center"/>
          </w:tcPr>
          <w:p w14:paraId="5DC9E36B" w14:textId="77777777" w:rsidR="00784A32" w:rsidRPr="000670FE" w:rsidDel="004B0E09" w:rsidRDefault="00784A32" w:rsidP="00354887">
            <w:pPr>
              <w:pStyle w:val="TAL"/>
              <w:rPr>
                <w:b/>
                <w:bCs/>
              </w:rPr>
            </w:pPr>
            <w:r w:rsidRPr="000670FE">
              <w:t xml:space="preserve">  MIME body part</w:t>
            </w:r>
          </w:p>
        </w:tc>
        <w:tc>
          <w:tcPr>
            <w:tcW w:w="2126" w:type="dxa"/>
          </w:tcPr>
          <w:p w14:paraId="25266780" w14:textId="77777777" w:rsidR="00784A32" w:rsidRPr="000670FE" w:rsidRDefault="00784A32" w:rsidP="00354887">
            <w:pPr>
              <w:pStyle w:val="TAL"/>
            </w:pPr>
          </w:p>
        </w:tc>
        <w:tc>
          <w:tcPr>
            <w:tcW w:w="2126" w:type="dxa"/>
          </w:tcPr>
          <w:p w14:paraId="4D5D54FE" w14:textId="77777777" w:rsidR="00784A32" w:rsidRPr="000670FE" w:rsidRDefault="00784A32" w:rsidP="00354887">
            <w:pPr>
              <w:pStyle w:val="TAL"/>
              <w:rPr>
                <w:bCs/>
              </w:rPr>
            </w:pPr>
            <w:r w:rsidRPr="000670FE">
              <w:rPr>
                <w:bCs/>
              </w:rPr>
              <w:t>SIMPLE-FILTER</w:t>
            </w:r>
          </w:p>
        </w:tc>
        <w:tc>
          <w:tcPr>
            <w:tcW w:w="1418" w:type="dxa"/>
          </w:tcPr>
          <w:p w14:paraId="109276A8" w14:textId="77777777" w:rsidR="00784A32" w:rsidRPr="000670FE" w:rsidRDefault="00784A32" w:rsidP="00354887">
            <w:pPr>
              <w:pStyle w:val="TAL"/>
            </w:pPr>
          </w:p>
        </w:tc>
        <w:tc>
          <w:tcPr>
            <w:tcW w:w="1134" w:type="dxa"/>
          </w:tcPr>
          <w:p w14:paraId="5DDED176" w14:textId="77777777" w:rsidR="00784A32" w:rsidRPr="000670FE" w:rsidRDefault="00784A32" w:rsidP="00354887">
            <w:pPr>
              <w:pStyle w:val="TAL"/>
            </w:pPr>
          </w:p>
        </w:tc>
      </w:tr>
      <w:tr w:rsidR="00784A32" w:rsidRPr="000670FE" w14:paraId="0B7DD19E" w14:textId="77777777" w:rsidTr="00354887">
        <w:trPr>
          <w:tblHeader/>
        </w:trPr>
        <w:tc>
          <w:tcPr>
            <w:tcW w:w="2835" w:type="dxa"/>
          </w:tcPr>
          <w:p w14:paraId="24F2C149" w14:textId="77777777" w:rsidR="00784A32" w:rsidRPr="000670FE" w:rsidRDefault="00784A32" w:rsidP="00354887">
            <w:pPr>
              <w:pStyle w:val="TAL"/>
            </w:pPr>
            <w:r w:rsidRPr="000670FE">
              <w:t xml:space="preserve">    MIME-part-body</w:t>
            </w:r>
          </w:p>
        </w:tc>
        <w:tc>
          <w:tcPr>
            <w:tcW w:w="2126" w:type="dxa"/>
          </w:tcPr>
          <w:p w14:paraId="0FEDC771" w14:textId="77777777" w:rsidR="00784A32" w:rsidRPr="000670FE" w:rsidRDefault="00784A32" w:rsidP="00354887">
            <w:pPr>
              <w:pStyle w:val="TAL"/>
            </w:pPr>
            <w:r w:rsidRPr="000670FE">
              <w:t>not present</w:t>
            </w:r>
          </w:p>
        </w:tc>
        <w:tc>
          <w:tcPr>
            <w:tcW w:w="2126" w:type="dxa"/>
            <w:tcBorders>
              <w:bottom w:val="single" w:sz="4" w:space="0" w:color="auto"/>
            </w:tcBorders>
          </w:tcPr>
          <w:p w14:paraId="3008FD30" w14:textId="77777777" w:rsidR="00784A32" w:rsidRPr="000670FE" w:rsidRDefault="00784A32" w:rsidP="00354887">
            <w:pPr>
              <w:pStyle w:val="TAL"/>
            </w:pPr>
          </w:p>
        </w:tc>
        <w:tc>
          <w:tcPr>
            <w:tcW w:w="1418" w:type="dxa"/>
          </w:tcPr>
          <w:p w14:paraId="63E5EAAF" w14:textId="77777777" w:rsidR="00784A32" w:rsidRPr="000670FE" w:rsidRDefault="00784A32" w:rsidP="00354887">
            <w:pPr>
              <w:pStyle w:val="TAL"/>
            </w:pPr>
          </w:p>
        </w:tc>
        <w:tc>
          <w:tcPr>
            <w:tcW w:w="1134" w:type="dxa"/>
          </w:tcPr>
          <w:p w14:paraId="06692A06" w14:textId="77777777" w:rsidR="00784A32" w:rsidRPr="000670FE" w:rsidRDefault="00784A32" w:rsidP="00354887">
            <w:pPr>
              <w:pStyle w:val="TAL"/>
            </w:pPr>
          </w:p>
        </w:tc>
      </w:tr>
    </w:tbl>
    <w:p w14:paraId="74DF5F08" w14:textId="77777777" w:rsidR="00784A32" w:rsidRPr="000670FE" w:rsidRDefault="00784A32" w:rsidP="00784A32"/>
    <w:p w14:paraId="384D9E6F" w14:textId="77777777" w:rsidR="00784A32" w:rsidRPr="000670FE" w:rsidRDefault="00784A32" w:rsidP="00784A32">
      <w:pPr>
        <w:pStyle w:val="Heading1"/>
      </w:pPr>
      <w:bookmarkStart w:id="114" w:name="_Toc52787480"/>
      <w:bookmarkStart w:id="115" w:name="_Toc52787660"/>
      <w:r w:rsidRPr="000670FE">
        <w:t>6</w:t>
      </w:r>
      <w:r w:rsidRPr="000670FE">
        <w:tab/>
        <w:t>On-Network Test Scenarios</w:t>
      </w:r>
      <w:bookmarkEnd w:id="114"/>
      <w:bookmarkEnd w:id="115"/>
    </w:p>
    <w:p w14:paraId="14C3CACA" w14:textId="77777777" w:rsidR="00784A32" w:rsidRPr="000670FE" w:rsidRDefault="00784A32" w:rsidP="00784A32">
      <w:pPr>
        <w:pStyle w:val="Heading2"/>
      </w:pPr>
      <w:bookmarkStart w:id="116" w:name="_Toc52787481"/>
      <w:bookmarkStart w:id="117" w:name="_Toc52787661"/>
      <w:r w:rsidRPr="000670FE">
        <w:t>6.1</w:t>
      </w:r>
      <w:r w:rsidRPr="000670FE">
        <w:tab/>
        <w:t>Group Calls</w:t>
      </w:r>
      <w:bookmarkEnd w:id="116"/>
      <w:bookmarkEnd w:id="117"/>
    </w:p>
    <w:p w14:paraId="36475F48" w14:textId="77777777" w:rsidR="00784A32" w:rsidRPr="000670FE" w:rsidRDefault="00784A32" w:rsidP="00784A32">
      <w:pPr>
        <w:pStyle w:val="Heading3"/>
      </w:pPr>
      <w:bookmarkStart w:id="118" w:name="_Toc52787482"/>
      <w:bookmarkStart w:id="119" w:name="_Toc52787662"/>
      <w:r w:rsidRPr="000670FE">
        <w:t>6.1.1</w:t>
      </w:r>
      <w:r w:rsidRPr="000670FE">
        <w:tab/>
        <w:t>Pre-Arranged Group Call</w:t>
      </w:r>
      <w:bookmarkEnd w:id="118"/>
      <w:bookmarkEnd w:id="119"/>
    </w:p>
    <w:p w14:paraId="6B1F13F6" w14:textId="77777777" w:rsidR="00784A32" w:rsidRPr="000670FE" w:rsidRDefault="00784A32" w:rsidP="00784A32">
      <w:pPr>
        <w:pStyle w:val="Heading4"/>
      </w:pPr>
      <w:bookmarkStart w:id="120" w:name="_Toc52787483"/>
      <w:bookmarkStart w:id="121" w:name="_Toc52787663"/>
      <w:r w:rsidRPr="000670FE">
        <w:t>6.1.1.1</w:t>
      </w:r>
      <w:r w:rsidRPr="000670FE">
        <w:tab/>
        <w:t>On-network / On-demand Pre-arranged Group Call / Automatic Commencement Mode / Transmission Control / Upgrade to Emergency Group Call / Cancel Emergency State / Upgrade to Imminent Peril Group Call / Cancel Imminent Peril State / Client Originated (CO)</w:t>
      </w:r>
      <w:bookmarkEnd w:id="120"/>
      <w:bookmarkEnd w:id="121"/>
    </w:p>
    <w:p w14:paraId="224DB729" w14:textId="77777777" w:rsidR="00784A32" w:rsidRPr="000670FE" w:rsidRDefault="00784A32" w:rsidP="005377F9">
      <w:pPr>
        <w:pStyle w:val="H6"/>
      </w:pPr>
      <w:bookmarkStart w:id="122" w:name="_Toc52787484"/>
      <w:bookmarkStart w:id="123" w:name="_Toc52787664"/>
      <w:r w:rsidRPr="000670FE">
        <w:t>6.1.1.1.1</w:t>
      </w:r>
      <w:r w:rsidRPr="000670FE">
        <w:tab/>
        <w:t>Test Purpose (TP)</w:t>
      </w:r>
      <w:bookmarkEnd w:id="122"/>
      <w:bookmarkEnd w:id="123"/>
    </w:p>
    <w:p w14:paraId="1A785DDD" w14:textId="77777777" w:rsidR="00784A32" w:rsidRPr="000670FE" w:rsidRDefault="00784A32" w:rsidP="00784A32">
      <w:pPr>
        <w:pStyle w:val="H6"/>
      </w:pPr>
      <w:r w:rsidRPr="000670FE">
        <w:t>(1)</w:t>
      </w:r>
    </w:p>
    <w:p w14:paraId="16B5A315" w14:textId="1DBEC28A" w:rsidR="00784A32" w:rsidRPr="000670FE" w:rsidRDefault="00784A32" w:rsidP="00784A32">
      <w:pPr>
        <w:pStyle w:val="PL"/>
        <w:rPr>
          <w:noProof w:val="0"/>
        </w:rPr>
      </w:pPr>
      <w:r w:rsidRPr="000670FE">
        <w:rPr>
          <w:b/>
          <w:noProof w:val="0"/>
        </w:rPr>
        <w:t>with</w:t>
      </w:r>
      <w:r w:rsidRPr="000670FE">
        <w:rPr>
          <w:noProof w:val="0"/>
        </w:rPr>
        <w:t xml:space="preserve"> { </w:t>
      </w:r>
      <w:r w:rsidR="00C36A53">
        <w:rPr>
          <w:noProof w:val="0"/>
        </w:rPr>
        <w:t xml:space="preserve">the </w:t>
      </w:r>
      <w:r w:rsidRPr="000670FE">
        <w:rPr>
          <w:noProof w:val="0"/>
        </w:rPr>
        <w:t>UE (MCVideo Client) registered and authorised for MCVideo Service }</w:t>
      </w:r>
    </w:p>
    <w:p w14:paraId="513E0E2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4B1F0D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Group Call forcing Automatic Commencement Mode and implicit Transmission Control }</w:t>
      </w:r>
    </w:p>
    <w:p w14:paraId="49715FEA" w14:textId="433E9F5A"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r w:rsidR="00C36A53">
        <w:rPr>
          <w:noProof w:val="0"/>
        </w:rPr>
        <w:t xml:space="preserve">the </w:t>
      </w:r>
      <w:r w:rsidRPr="000670FE">
        <w:rPr>
          <w:noProof w:val="0"/>
        </w:rPr>
        <w:t xml:space="preserve">UE (MCVideo Client) requests an On-demand Automatic Commencement Mode Pre-arranged Group Call establishment with implicit Transmission Control by sending a SIP INVITE message, </w:t>
      </w:r>
      <w:r w:rsidRPr="000670FE">
        <w:rPr>
          <w:b/>
          <w:noProof w:val="0"/>
        </w:rPr>
        <w:t>and</w:t>
      </w:r>
      <w:r w:rsidRPr="000670FE">
        <w:rPr>
          <w:noProof w:val="0"/>
        </w:rPr>
        <w:t>, after indication from the SS (MCVideo Server) that the call was established, provides transmission granted notification to the MCVideo User }</w:t>
      </w:r>
    </w:p>
    <w:p w14:paraId="1D797EDC"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59047225" w14:textId="77777777" w:rsidR="00784A32" w:rsidRPr="000670FE" w:rsidRDefault="00784A32" w:rsidP="00784A32">
      <w:pPr>
        <w:pStyle w:val="PL"/>
        <w:rPr>
          <w:rFonts w:cs="Courier New"/>
          <w:noProof w:val="0"/>
          <w:szCs w:val="16"/>
        </w:rPr>
      </w:pPr>
    </w:p>
    <w:p w14:paraId="1A9BE670" w14:textId="77777777" w:rsidR="00784A32" w:rsidRPr="000670FE" w:rsidRDefault="00784A32" w:rsidP="00784A32">
      <w:pPr>
        <w:pStyle w:val="H6"/>
      </w:pPr>
      <w:r w:rsidRPr="000670FE">
        <w:t>(2)</w:t>
      </w:r>
    </w:p>
    <w:p w14:paraId="69E406DD" w14:textId="015DA9D7" w:rsidR="00784A32" w:rsidRPr="000670FE" w:rsidRDefault="00784A32" w:rsidP="00784A32">
      <w:pPr>
        <w:pStyle w:val="PL"/>
        <w:rPr>
          <w:noProof w:val="0"/>
        </w:rPr>
      </w:pPr>
      <w:r w:rsidRPr="000670FE">
        <w:rPr>
          <w:b/>
          <w:noProof w:val="0"/>
        </w:rPr>
        <w:t>with</w:t>
      </w:r>
      <w:r w:rsidRPr="000670FE">
        <w:rPr>
          <w:noProof w:val="0"/>
        </w:rPr>
        <w:t xml:space="preserve"> { </w:t>
      </w:r>
      <w:r w:rsidR="00C36A53">
        <w:rPr>
          <w:noProof w:val="0"/>
        </w:rPr>
        <w:t xml:space="preserve">the </w:t>
      </w:r>
      <w:r w:rsidRPr="000670FE">
        <w:rPr>
          <w:noProof w:val="0"/>
        </w:rPr>
        <w:t>UE (MCVideo Client) having established a MCVideo On-demand Pre-arranged Group Call with Automatic Commencement Mode }</w:t>
      </w:r>
    </w:p>
    <w:p w14:paraId="6BE8449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89D56A9" w14:textId="1E4302DB"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User(s)</w:t>
      </w:r>
      <w:r w:rsidR="00C36A53">
        <w:rPr>
          <w:noProof w:val="0"/>
        </w:rPr>
        <w:t xml:space="preserve"> </w:t>
      </w:r>
      <w:r w:rsidRPr="000670FE">
        <w:rPr>
          <w:noProof w:val="0"/>
        </w:rPr>
        <w:t>}</w:t>
      </w:r>
    </w:p>
    <w:p w14:paraId="57127593" w14:textId="6CFFF4AE"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r w:rsidR="00C36A53">
        <w:rPr>
          <w:noProof w:val="0"/>
        </w:rPr>
        <w:t xml:space="preserve"> the </w:t>
      </w:r>
      <w:r w:rsidRPr="000670FE">
        <w:rPr>
          <w:noProof w:val="0"/>
        </w:rPr>
        <w:t>UE (MCVideo Client) respects the Transmission Control imposed by the SS</w:t>
      </w:r>
      <w:r w:rsidR="00C36A53">
        <w:rPr>
          <w:noProof w:val="0"/>
        </w:rPr>
        <w:t xml:space="preserve"> </w:t>
      </w:r>
      <w:r w:rsidRPr="000670FE">
        <w:rPr>
          <w:noProof w:val="0"/>
        </w:rPr>
        <w:t>(MCVideo Server) (Transmission Granted, Transmission Control ACK, Transmission End Request, Transmission End Response, Transmission Idle) }</w:t>
      </w:r>
    </w:p>
    <w:p w14:paraId="7A355C9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C2F1FE4" w14:textId="77777777" w:rsidR="00784A32" w:rsidRPr="000670FE" w:rsidRDefault="00784A32" w:rsidP="00784A32">
      <w:pPr>
        <w:pStyle w:val="PL"/>
        <w:rPr>
          <w:rFonts w:cs="Courier New"/>
          <w:noProof w:val="0"/>
          <w:szCs w:val="16"/>
        </w:rPr>
      </w:pPr>
    </w:p>
    <w:p w14:paraId="66E76FD4" w14:textId="77777777" w:rsidR="00784A32" w:rsidRPr="000670FE" w:rsidRDefault="00784A32" w:rsidP="00784A32">
      <w:pPr>
        <w:pStyle w:val="H6"/>
      </w:pPr>
      <w:r w:rsidRPr="000670FE">
        <w:t>(3)</w:t>
      </w:r>
    </w:p>
    <w:p w14:paraId="57B9F78C" w14:textId="281DB2B4" w:rsidR="00784A32" w:rsidRPr="000670FE" w:rsidRDefault="00784A32" w:rsidP="00784A32">
      <w:pPr>
        <w:pStyle w:val="PL"/>
        <w:rPr>
          <w:noProof w:val="0"/>
        </w:rPr>
      </w:pPr>
      <w:r w:rsidRPr="000670FE">
        <w:rPr>
          <w:b/>
          <w:noProof w:val="0"/>
        </w:rPr>
        <w:t>with</w:t>
      </w:r>
      <w:r w:rsidRPr="000670FE">
        <w:rPr>
          <w:noProof w:val="0"/>
        </w:rPr>
        <w:t xml:space="preserve"> { </w:t>
      </w:r>
      <w:r w:rsidR="00C36A53">
        <w:rPr>
          <w:noProof w:val="0"/>
        </w:rPr>
        <w:t xml:space="preserve">the </w:t>
      </w:r>
      <w:r w:rsidRPr="000670FE">
        <w:rPr>
          <w:noProof w:val="0"/>
        </w:rPr>
        <w:t>UE (MCVideo Client) having established an On-demand Pre-arranged Group Call with Automatic Commencement Mode and the MCVideo User being authorized for initiating a MCVideo Emergency Group Call }</w:t>
      </w:r>
    </w:p>
    <w:p w14:paraId="145AA66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4AE9083"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upgrade the ongoing MCVideo Group Call to an MCVideo Emergency Group Call with Transmission Control }</w:t>
      </w:r>
    </w:p>
    <w:p w14:paraId="67EADC49" w14:textId="680D6001"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r w:rsidR="00C36A53">
        <w:rPr>
          <w:noProof w:val="0"/>
        </w:rPr>
        <w:t xml:space="preserve">the </w:t>
      </w:r>
      <w:r w:rsidRPr="000670FE">
        <w:rPr>
          <w:noProof w:val="0"/>
        </w:rPr>
        <w:t xml:space="preserve">UE (MCVideo Client) sends a SIP re-INVITE request </w:t>
      </w:r>
      <w:r w:rsidRPr="000C1899">
        <w:rPr>
          <w:b/>
          <w:bCs/>
          <w:noProof w:val="0"/>
        </w:rPr>
        <w:t>and</w:t>
      </w:r>
      <w:r w:rsidRPr="000670FE">
        <w:rPr>
          <w:noProof w:val="0"/>
        </w:rPr>
        <w:t xml:space="preserve"> upon receipt of a SIP 2xx response considers the call as being upgraded to Emergency Group Call </w:t>
      </w:r>
      <w:r w:rsidRPr="000C1899">
        <w:rPr>
          <w:b/>
          <w:bCs/>
          <w:noProof w:val="0"/>
        </w:rPr>
        <w:t>and</w:t>
      </w:r>
      <w:r w:rsidRPr="000670FE">
        <w:rPr>
          <w:noProof w:val="0"/>
        </w:rPr>
        <w:t xml:space="preserve"> notifies the </w:t>
      </w:r>
      <w:r w:rsidR="00C36A53">
        <w:rPr>
          <w:noProof w:val="0"/>
        </w:rPr>
        <w:t>MCVideo U</w:t>
      </w:r>
      <w:r w:rsidR="00C36A53" w:rsidRPr="000670FE">
        <w:rPr>
          <w:noProof w:val="0"/>
        </w:rPr>
        <w:t xml:space="preserve">ser </w:t>
      </w:r>
      <w:r w:rsidRPr="000670FE">
        <w:rPr>
          <w:noProof w:val="0"/>
        </w:rPr>
        <w:t>}</w:t>
      </w:r>
    </w:p>
    <w:p w14:paraId="3811CF8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E538DA5" w14:textId="77777777" w:rsidR="00784A32" w:rsidRPr="000670FE" w:rsidRDefault="00784A32" w:rsidP="00784A32">
      <w:pPr>
        <w:pStyle w:val="PL"/>
        <w:rPr>
          <w:rFonts w:cs="Courier New"/>
          <w:noProof w:val="0"/>
          <w:szCs w:val="16"/>
        </w:rPr>
      </w:pPr>
    </w:p>
    <w:p w14:paraId="066DA260" w14:textId="77777777" w:rsidR="00784A32" w:rsidRPr="000670FE" w:rsidRDefault="00784A32" w:rsidP="00784A32">
      <w:pPr>
        <w:pStyle w:val="H6"/>
      </w:pPr>
      <w:r w:rsidRPr="000670FE">
        <w:t>(4)</w:t>
      </w:r>
    </w:p>
    <w:p w14:paraId="36FAEF87" w14:textId="357AFA16" w:rsidR="00784A32" w:rsidRPr="000670FE" w:rsidRDefault="00784A32" w:rsidP="00784A32">
      <w:pPr>
        <w:pStyle w:val="PL"/>
        <w:rPr>
          <w:noProof w:val="0"/>
        </w:rPr>
      </w:pPr>
      <w:r w:rsidRPr="000670FE">
        <w:rPr>
          <w:b/>
          <w:noProof w:val="0"/>
        </w:rPr>
        <w:t>with</w:t>
      </w:r>
      <w:r w:rsidRPr="000670FE">
        <w:rPr>
          <w:noProof w:val="0"/>
        </w:rPr>
        <w:t xml:space="preserve"> {</w:t>
      </w:r>
      <w:r w:rsidR="00C36A53">
        <w:rPr>
          <w:noProof w:val="0"/>
        </w:rPr>
        <w:t xml:space="preserve"> the </w:t>
      </w:r>
      <w:r w:rsidRPr="000670FE">
        <w:rPr>
          <w:noProof w:val="0"/>
        </w:rPr>
        <w:t>UE (MCVideo Client) having upgraded to an Emergency Group Call</w:t>
      </w:r>
      <w:r w:rsidR="00C36A53">
        <w:rPr>
          <w:noProof w:val="0"/>
        </w:rPr>
        <w:t xml:space="preserve"> </w:t>
      </w:r>
      <w:r w:rsidRPr="000670FE">
        <w:rPr>
          <w:noProof w:val="0"/>
        </w:rPr>
        <w:t>}</w:t>
      </w:r>
    </w:p>
    <w:p w14:paraId="53C3DFC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C6D28B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User(s) }</w:t>
      </w:r>
    </w:p>
    <w:p w14:paraId="22C0CB21" w14:textId="6F3786F4"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r w:rsidR="00C36A53">
        <w:rPr>
          <w:noProof w:val="0"/>
        </w:rPr>
        <w:t xml:space="preserve">the </w:t>
      </w:r>
      <w:r w:rsidRPr="000670FE">
        <w:rPr>
          <w:noProof w:val="0"/>
        </w:rPr>
        <w:t>UE (MCVideo Client) respects the Transmission Control imposed by the SS (MCVideo Server) }</w:t>
      </w:r>
    </w:p>
    <w:p w14:paraId="593D7D1D"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26F5B05B" w14:textId="77777777" w:rsidR="00784A32" w:rsidRPr="000670FE" w:rsidRDefault="00784A32" w:rsidP="00784A32">
      <w:pPr>
        <w:pStyle w:val="PL"/>
        <w:rPr>
          <w:rFonts w:cs="Courier New"/>
          <w:noProof w:val="0"/>
          <w:szCs w:val="16"/>
        </w:rPr>
      </w:pPr>
    </w:p>
    <w:p w14:paraId="3A7B5F56" w14:textId="77777777" w:rsidR="00784A32" w:rsidRPr="000670FE" w:rsidRDefault="00784A32" w:rsidP="00784A32">
      <w:pPr>
        <w:pStyle w:val="H6"/>
      </w:pPr>
      <w:r w:rsidRPr="000670FE">
        <w:t>(5)</w:t>
      </w:r>
    </w:p>
    <w:p w14:paraId="2A053CA3" w14:textId="39895743" w:rsidR="00784A32" w:rsidRPr="000670FE" w:rsidRDefault="00784A32" w:rsidP="00784A32">
      <w:pPr>
        <w:pStyle w:val="PL"/>
        <w:rPr>
          <w:noProof w:val="0"/>
        </w:rPr>
      </w:pPr>
      <w:r w:rsidRPr="000670FE">
        <w:rPr>
          <w:b/>
          <w:noProof w:val="0"/>
        </w:rPr>
        <w:t>with</w:t>
      </w:r>
      <w:r w:rsidRPr="000670FE">
        <w:rPr>
          <w:noProof w:val="0"/>
        </w:rPr>
        <w:t xml:space="preserve"> { </w:t>
      </w:r>
      <w:r w:rsidR="00C36A53">
        <w:rPr>
          <w:noProof w:val="0"/>
        </w:rPr>
        <w:t xml:space="preserve">the </w:t>
      </w:r>
      <w:r w:rsidRPr="000670FE">
        <w:rPr>
          <w:noProof w:val="0"/>
        </w:rPr>
        <w:t>UE (MCVideo Client) having upgraded an On-demand Pre-arranged Group Call with Automatic Commencement Mode to an Emergency Group Call and the MCVideo User being authorized for cancelling an MCVideo Emergency state (MCVideo in-progress emergency cancel) }</w:t>
      </w:r>
    </w:p>
    <w:p w14:paraId="25F3FD40"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C47576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cancel the ongoing MCVideo Emergency state }</w:t>
      </w:r>
    </w:p>
    <w:p w14:paraId="77F07AAE" w14:textId="2EAFE6CE"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r w:rsidR="00C36A53">
        <w:rPr>
          <w:noProof w:val="0"/>
        </w:rPr>
        <w:t xml:space="preserve">the </w:t>
      </w:r>
      <w:r w:rsidRPr="000670FE">
        <w:rPr>
          <w:noProof w:val="0"/>
        </w:rPr>
        <w:t xml:space="preserve">UE (MCVideo Client) sends a SIP re-INVITE request </w:t>
      </w:r>
      <w:r w:rsidRPr="000C1899">
        <w:rPr>
          <w:b/>
          <w:bCs/>
          <w:noProof w:val="0"/>
        </w:rPr>
        <w:t>and</w:t>
      </w:r>
      <w:r w:rsidRPr="000670FE">
        <w:rPr>
          <w:noProof w:val="0"/>
        </w:rPr>
        <w:t xml:space="preserve"> upon receipt of a SIP 2xx response considers the emergency condition cancelled, </w:t>
      </w:r>
      <w:r w:rsidRPr="000C1899">
        <w:rPr>
          <w:b/>
          <w:bCs/>
          <w:noProof w:val="0"/>
        </w:rPr>
        <w:t>and</w:t>
      </w:r>
      <w:r w:rsidRPr="000670FE">
        <w:rPr>
          <w:noProof w:val="0"/>
        </w:rPr>
        <w:t xml:space="preserve"> notifies the user }</w:t>
      </w:r>
    </w:p>
    <w:p w14:paraId="5F9F5FD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002DAED4" w14:textId="77777777" w:rsidR="00784A32" w:rsidRPr="000670FE" w:rsidRDefault="00784A32" w:rsidP="00784A32">
      <w:pPr>
        <w:pStyle w:val="PL"/>
        <w:rPr>
          <w:noProof w:val="0"/>
        </w:rPr>
      </w:pPr>
    </w:p>
    <w:p w14:paraId="7398B30F" w14:textId="77777777" w:rsidR="00784A32" w:rsidRPr="000670FE" w:rsidRDefault="00784A32" w:rsidP="00784A32">
      <w:pPr>
        <w:pStyle w:val="H6"/>
      </w:pPr>
      <w:r w:rsidRPr="000670FE">
        <w:t>(6)</w:t>
      </w:r>
    </w:p>
    <w:p w14:paraId="441A418F" w14:textId="6429013E" w:rsidR="00784A32" w:rsidRPr="000670FE" w:rsidRDefault="00784A32" w:rsidP="00784A32">
      <w:pPr>
        <w:pStyle w:val="PL"/>
        <w:rPr>
          <w:noProof w:val="0"/>
        </w:rPr>
      </w:pPr>
      <w:r w:rsidRPr="000670FE">
        <w:rPr>
          <w:b/>
          <w:noProof w:val="0"/>
        </w:rPr>
        <w:t>with</w:t>
      </w:r>
      <w:r w:rsidRPr="000670FE">
        <w:rPr>
          <w:noProof w:val="0"/>
        </w:rPr>
        <w:t xml:space="preserve"> { </w:t>
      </w:r>
      <w:r w:rsidR="00C36A53">
        <w:rPr>
          <w:noProof w:val="0"/>
        </w:rPr>
        <w:t xml:space="preserve">the </w:t>
      </w:r>
      <w:r w:rsidRPr="000670FE">
        <w:rPr>
          <w:noProof w:val="0"/>
        </w:rPr>
        <w:t>UE (MCVideo Client) having established an On-demand Pre-arranged Group Call with Automatic Commencement Mode and the MCVideo User being authorized for initiating a MCVideo Imminent Peril Group Call }</w:t>
      </w:r>
    </w:p>
    <w:p w14:paraId="3E51DD9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5AEF77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Group Call to a MCVideo Imminent Peril Group Call with Transmission Control }</w:t>
      </w:r>
    </w:p>
    <w:p w14:paraId="04589BFA" w14:textId="68E039E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w:t>
      </w:r>
      <w:r w:rsidR="00C36A53">
        <w:rPr>
          <w:noProof w:val="0"/>
        </w:rPr>
        <w:t xml:space="preserve">the </w:t>
      </w:r>
      <w:r w:rsidRPr="000670FE">
        <w:rPr>
          <w:noProof w:val="0"/>
        </w:rPr>
        <w:t xml:space="preserve">UE (MCVideo Client) sends a SIP re-INVITE request </w:t>
      </w:r>
      <w:r w:rsidRPr="000C1899">
        <w:rPr>
          <w:b/>
          <w:bCs/>
          <w:noProof w:val="0"/>
        </w:rPr>
        <w:t>and</w:t>
      </w:r>
      <w:r w:rsidRPr="000670FE">
        <w:rPr>
          <w:noProof w:val="0"/>
        </w:rPr>
        <w:t xml:space="preserve"> upon receipt of a SIP 2xx response considers the call as being upgraded to Imminent Peril Group Call, </w:t>
      </w:r>
      <w:r w:rsidRPr="000C1899">
        <w:rPr>
          <w:b/>
          <w:bCs/>
          <w:noProof w:val="0"/>
        </w:rPr>
        <w:t>and</w:t>
      </w:r>
      <w:r w:rsidRPr="000670FE">
        <w:rPr>
          <w:noProof w:val="0"/>
        </w:rPr>
        <w:t xml:space="preserve"> notifies the user }</w:t>
      </w:r>
    </w:p>
    <w:p w14:paraId="56647014"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62C9A30" w14:textId="77777777" w:rsidR="00784A32" w:rsidRPr="000670FE" w:rsidRDefault="00784A32" w:rsidP="00784A32">
      <w:pPr>
        <w:pStyle w:val="PL"/>
        <w:rPr>
          <w:rFonts w:cs="Courier New"/>
          <w:noProof w:val="0"/>
          <w:szCs w:val="16"/>
        </w:rPr>
      </w:pPr>
    </w:p>
    <w:p w14:paraId="582404FE" w14:textId="77777777" w:rsidR="00784A32" w:rsidRPr="000670FE" w:rsidRDefault="00784A32" w:rsidP="00784A32">
      <w:pPr>
        <w:pStyle w:val="H6"/>
      </w:pPr>
      <w:r w:rsidRPr="000670FE">
        <w:t>(7)</w:t>
      </w:r>
    </w:p>
    <w:p w14:paraId="78E07124" w14:textId="2CB6B523" w:rsidR="00784A32" w:rsidRPr="000670FE" w:rsidRDefault="00784A32" w:rsidP="00784A32">
      <w:pPr>
        <w:pStyle w:val="PL"/>
        <w:rPr>
          <w:noProof w:val="0"/>
        </w:rPr>
      </w:pPr>
      <w:r w:rsidRPr="000670FE">
        <w:rPr>
          <w:b/>
          <w:noProof w:val="0"/>
        </w:rPr>
        <w:t>with</w:t>
      </w:r>
      <w:r w:rsidRPr="000670FE">
        <w:rPr>
          <w:noProof w:val="0"/>
        </w:rPr>
        <w:t xml:space="preserve"> {</w:t>
      </w:r>
      <w:r w:rsidR="00C36A53">
        <w:rPr>
          <w:noProof w:val="0"/>
        </w:rPr>
        <w:t xml:space="preserve">the </w:t>
      </w:r>
      <w:r w:rsidRPr="000670FE">
        <w:rPr>
          <w:noProof w:val="0"/>
        </w:rPr>
        <w:t>UE (MCVideo Client) having upgraded to an Imminent Peril Group Call}</w:t>
      </w:r>
    </w:p>
    <w:p w14:paraId="55616F5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5F9EAE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continues communication with the invited MCVideo User(s)}</w:t>
      </w:r>
    </w:p>
    <w:p w14:paraId="2FB44DAC" w14:textId="568B9EB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r w:rsidR="00C36A53">
        <w:rPr>
          <w:noProof w:val="0"/>
        </w:rPr>
        <w:t xml:space="preserve">the </w:t>
      </w:r>
      <w:r w:rsidRPr="000670FE">
        <w:rPr>
          <w:noProof w:val="0"/>
        </w:rPr>
        <w:t>UE (MCVideo Client) respects the Transmission Control imposed by the SS (MCVideo Server) }</w:t>
      </w:r>
    </w:p>
    <w:p w14:paraId="33147F1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345CC417" w14:textId="77777777" w:rsidR="00784A32" w:rsidRPr="000670FE" w:rsidRDefault="00784A32" w:rsidP="00784A32">
      <w:pPr>
        <w:pStyle w:val="PL"/>
        <w:rPr>
          <w:rFonts w:cs="Courier New"/>
          <w:noProof w:val="0"/>
          <w:szCs w:val="16"/>
        </w:rPr>
      </w:pPr>
    </w:p>
    <w:p w14:paraId="65DB704F" w14:textId="77777777" w:rsidR="00784A32" w:rsidRPr="000670FE" w:rsidRDefault="00784A32" w:rsidP="00784A32">
      <w:pPr>
        <w:pStyle w:val="H6"/>
      </w:pPr>
      <w:r w:rsidRPr="000670FE">
        <w:t>(8)</w:t>
      </w:r>
    </w:p>
    <w:p w14:paraId="2E706B41" w14:textId="1421A388" w:rsidR="00784A32" w:rsidRPr="000670FE" w:rsidRDefault="00784A32" w:rsidP="00784A32">
      <w:pPr>
        <w:pStyle w:val="PL"/>
        <w:rPr>
          <w:noProof w:val="0"/>
        </w:rPr>
      </w:pPr>
      <w:r w:rsidRPr="000670FE">
        <w:rPr>
          <w:b/>
          <w:noProof w:val="0"/>
        </w:rPr>
        <w:t>with</w:t>
      </w:r>
      <w:r w:rsidRPr="000670FE">
        <w:rPr>
          <w:noProof w:val="0"/>
        </w:rPr>
        <w:t xml:space="preserve"> {</w:t>
      </w:r>
      <w:r w:rsidR="00C36A53">
        <w:rPr>
          <w:noProof w:val="0"/>
        </w:rPr>
        <w:t xml:space="preserve">the </w:t>
      </w:r>
      <w:r w:rsidRPr="000670FE">
        <w:rPr>
          <w:noProof w:val="0"/>
        </w:rPr>
        <w:t>UE (MCVideo Client) having upgraded an On-demand Pre-arranged Group Call with Automatic Commencement Mode to an Imminent Peril Group Call and the MCVideo User being authorized for cancelling a MCVideo Imminent Peril state</w:t>
      </w:r>
      <w:r w:rsidR="00C36A53">
        <w:rPr>
          <w:noProof w:val="0"/>
        </w:rPr>
        <w:t xml:space="preserve"> </w:t>
      </w:r>
      <w:r w:rsidRPr="000670FE">
        <w:rPr>
          <w:noProof w:val="0"/>
        </w:rPr>
        <w:t xml:space="preserve"> (MCVideo In-Progress Imminent Peril Cancel)</w:t>
      </w:r>
      <w:r w:rsidR="00C36A53">
        <w:rPr>
          <w:noProof w:val="0"/>
        </w:rPr>
        <w:t xml:space="preserve"> </w:t>
      </w:r>
      <w:r w:rsidRPr="000670FE">
        <w:rPr>
          <w:noProof w:val="0"/>
        </w:rPr>
        <w:t>}</w:t>
      </w:r>
    </w:p>
    <w:p w14:paraId="29CF6D50"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5A16198" w14:textId="6E7770C4"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cancel the ongoing MCVideo Imminent Peril state</w:t>
      </w:r>
      <w:r w:rsidR="00C36A53">
        <w:rPr>
          <w:noProof w:val="0"/>
        </w:rPr>
        <w:t xml:space="preserve"> </w:t>
      </w:r>
      <w:r w:rsidRPr="000670FE">
        <w:rPr>
          <w:noProof w:val="0"/>
        </w:rPr>
        <w:t>}</w:t>
      </w:r>
    </w:p>
    <w:p w14:paraId="6B29BB4A" w14:textId="2305BF1C"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r w:rsidR="00C36A53">
        <w:rPr>
          <w:noProof w:val="0"/>
        </w:rPr>
        <w:t xml:space="preserve">the </w:t>
      </w:r>
      <w:r w:rsidRPr="000670FE">
        <w:rPr>
          <w:noProof w:val="0"/>
        </w:rPr>
        <w:t xml:space="preserve">UE (MCVideo Client) sends a SIP re-INVITE request </w:t>
      </w:r>
      <w:r w:rsidRPr="000C1899">
        <w:rPr>
          <w:b/>
          <w:bCs/>
          <w:noProof w:val="0"/>
        </w:rPr>
        <w:t>and</w:t>
      </w:r>
      <w:r w:rsidRPr="000670FE">
        <w:rPr>
          <w:noProof w:val="0"/>
        </w:rPr>
        <w:t xml:space="preserve"> upon receipt of a SIP 2xx response considers the Imminent Peril condition cancelled, </w:t>
      </w:r>
      <w:r w:rsidRPr="000C1899">
        <w:rPr>
          <w:b/>
          <w:bCs/>
          <w:noProof w:val="0"/>
        </w:rPr>
        <w:t>and</w:t>
      </w:r>
      <w:r w:rsidRPr="000670FE">
        <w:rPr>
          <w:noProof w:val="0"/>
        </w:rPr>
        <w:t xml:space="preserve"> notifies the user }</w:t>
      </w:r>
    </w:p>
    <w:p w14:paraId="3B02F321"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7B360C88" w14:textId="77777777" w:rsidR="00784A32" w:rsidRPr="000670FE" w:rsidRDefault="00784A32" w:rsidP="00784A32">
      <w:pPr>
        <w:pStyle w:val="PL"/>
        <w:rPr>
          <w:rFonts w:cs="Courier New"/>
          <w:noProof w:val="0"/>
          <w:szCs w:val="16"/>
        </w:rPr>
      </w:pPr>
    </w:p>
    <w:p w14:paraId="638BAB8D" w14:textId="77777777" w:rsidR="00784A32" w:rsidRPr="000670FE" w:rsidRDefault="00784A32" w:rsidP="00784A32">
      <w:pPr>
        <w:pStyle w:val="H6"/>
      </w:pPr>
      <w:r w:rsidRPr="000670FE">
        <w:t>(9)</w:t>
      </w:r>
    </w:p>
    <w:p w14:paraId="00411AAA" w14:textId="55586077" w:rsidR="00784A32" w:rsidRPr="000670FE" w:rsidRDefault="00784A32" w:rsidP="00784A32">
      <w:pPr>
        <w:pStyle w:val="PL"/>
        <w:rPr>
          <w:noProof w:val="0"/>
        </w:rPr>
      </w:pPr>
      <w:r w:rsidRPr="000670FE">
        <w:rPr>
          <w:b/>
          <w:noProof w:val="0"/>
        </w:rPr>
        <w:t>with</w:t>
      </w:r>
      <w:r w:rsidRPr="000670FE">
        <w:rPr>
          <w:noProof w:val="0"/>
        </w:rPr>
        <w:t xml:space="preserve"> {</w:t>
      </w:r>
      <w:r w:rsidR="001B7F04">
        <w:rPr>
          <w:noProof w:val="0"/>
        </w:rPr>
        <w:t xml:space="preserve">the </w:t>
      </w:r>
      <w:r w:rsidRPr="000670FE">
        <w:rPr>
          <w:noProof w:val="0"/>
        </w:rPr>
        <w:t>UE (MCVideo Client) having an ongoing On-demand Pre-arranged Group Call with Automatic Commencement Mode</w:t>
      </w:r>
      <w:r w:rsidR="001B7F04">
        <w:rPr>
          <w:noProof w:val="0"/>
        </w:rPr>
        <w:t xml:space="preserve"> </w:t>
      </w:r>
      <w:r w:rsidRPr="000670FE">
        <w:rPr>
          <w:noProof w:val="0"/>
        </w:rPr>
        <w:t>}</w:t>
      </w:r>
    </w:p>
    <w:p w14:paraId="5CA8A87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D53229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Group Call}</w:t>
      </w:r>
    </w:p>
    <w:p w14:paraId="0961CDED" w14:textId="2C0B50F5"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r w:rsidR="001B7F04">
        <w:rPr>
          <w:noProof w:val="0"/>
        </w:rPr>
        <w:t xml:space="preserve">the </w:t>
      </w:r>
      <w:r w:rsidRPr="000670FE">
        <w:rPr>
          <w:noProof w:val="0"/>
        </w:rPr>
        <w:t xml:space="preserve">UE (MCVideo Client) sends a Transmission End Request, acknowledges the Transmission End Response from the SS (MCVideo Server), </w:t>
      </w:r>
      <w:r w:rsidR="001B7F04" w:rsidRPr="000C1899">
        <w:rPr>
          <w:b/>
          <w:bCs/>
          <w:noProof w:val="0"/>
        </w:rPr>
        <w:t>and</w:t>
      </w:r>
      <w:r w:rsidR="001B7F04">
        <w:rPr>
          <w:noProof w:val="0"/>
        </w:rPr>
        <w:t xml:space="preserve"> </w:t>
      </w:r>
      <w:r w:rsidRPr="000670FE">
        <w:rPr>
          <w:noProof w:val="0"/>
        </w:rPr>
        <w:t xml:space="preserve">sends a SIP BYE message, </w:t>
      </w:r>
      <w:r w:rsidRPr="000C1899">
        <w:rPr>
          <w:b/>
          <w:bCs/>
          <w:noProof w:val="0"/>
        </w:rPr>
        <w:t>and</w:t>
      </w:r>
      <w:r w:rsidRPr="000670FE">
        <w:rPr>
          <w:noProof w:val="0"/>
        </w:rPr>
        <w:t xml:space="preserve"> leaves the MCVideo Session }</w:t>
      </w:r>
    </w:p>
    <w:p w14:paraId="0825A7E3"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27A65814" w14:textId="77777777" w:rsidR="00784A32" w:rsidRPr="000670FE" w:rsidRDefault="00784A32" w:rsidP="00784A32">
      <w:pPr>
        <w:pStyle w:val="PL"/>
        <w:rPr>
          <w:noProof w:val="0"/>
        </w:rPr>
      </w:pPr>
    </w:p>
    <w:p w14:paraId="338DBBFA" w14:textId="77777777" w:rsidR="00784A32" w:rsidRPr="000670FE" w:rsidRDefault="00784A32" w:rsidP="005377F9">
      <w:pPr>
        <w:pStyle w:val="H6"/>
      </w:pPr>
      <w:bookmarkStart w:id="124" w:name="_Toc52787485"/>
      <w:bookmarkStart w:id="125" w:name="_Toc52787665"/>
      <w:r w:rsidRPr="000670FE">
        <w:t>6.1.1.1.2</w:t>
      </w:r>
      <w:r w:rsidRPr="000670FE">
        <w:tab/>
        <w:t>Conformance requirements</w:t>
      </w:r>
      <w:bookmarkEnd w:id="124"/>
      <w:bookmarkEnd w:id="125"/>
    </w:p>
    <w:p w14:paraId="5F712EF3" w14:textId="2374660A" w:rsidR="00784A32" w:rsidRPr="000670FE" w:rsidRDefault="00784A32" w:rsidP="00784A32">
      <w:r w:rsidRPr="000670FE">
        <w:t xml:space="preserve">References: The conformance requirements covered in the current TC are specified in TS 24.281, clauses 6.2.3.1.2, </w:t>
      </w:r>
      <w:r w:rsidR="001B7F04">
        <w:t xml:space="preserve">6.2.3.1.1, </w:t>
      </w:r>
      <w:r w:rsidRPr="000670FE">
        <w:t xml:space="preserve">9.2.1.2.1.1, 9.2.1.2.1.3, 9.2.1.2.1.4, 9.2.1.2.1.5, 9.2.1.2.1.6, 9.2.1.3.3.1, 9.2.1.4.7, 9.2.1.4.8; and TS 24.581, clauses </w:t>
      </w:r>
      <w:r w:rsidR="001B7F04">
        <w:t xml:space="preserve">6.2.4.4.6, </w:t>
      </w:r>
      <w:r w:rsidRPr="000670FE">
        <w:t xml:space="preserve">6.3.4.3.6, 6.3.4.4.12, 6.3.5.3.9, 6.3.5.4.8.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w:t>
      </w:r>
      <w:r w:rsidR="001B7F04" w:rsidRPr="000670FE">
        <w:t>1</w:t>
      </w:r>
      <w:r w:rsidR="001B7F04">
        <w:t xml:space="preserve">5 </w:t>
      </w:r>
      <w:r w:rsidRPr="000670FE">
        <w:t>requirements.</w:t>
      </w:r>
    </w:p>
    <w:p w14:paraId="337D3435" w14:textId="77777777" w:rsidR="00784A32" w:rsidRPr="000670FE" w:rsidRDefault="00784A32" w:rsidP="00784A32">
      <w:r w:rsidRPr="000670FE">
        <w:t>[TS 24.281, clause 6.2.3.1.2]</w:t>
      </w:r>
    </w:p>
    <w:p w14:paraId="654898EA"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2D1F23AC"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4B693349" w14:textId="77777777" w:rsidR="001B7F04" w:rsidRPr="000670FE" w:rsidRDefault="001B7F04" w:rsidP="001B7F04">
      <w:r w:rsidRPr="000670FE">
        <w:t>[TS 24.281, clause 6.2.3.1.1]</w:t>
      </w:r>
    </w:p>
    <w:p w14:paraId="1DE14333" w14:textId="77777777" w:rsidR="001B7F04" w:rsidRPr="000670FE" w:rsidRDefault="001B7F04" w:rsidP="001B7F04">
      <w:r w:rsidRPr="000670FE">
        <w:t>When performing the automatic commencement mode procedures, the MCVideo client:</w:t>
      </w:r>
    </w:p>
    <w:p w14:paraId="65DBC089" w14:textId="77777777" w:rsidR="001B7F04" w:rsidRPr="000670FE" w:rsidRDefault="001B7F04" w:rsidP="001B7F04">
      <w:pPr>
        <w:pStyle w:val="B1"/>
      </w:pPr>
      <w:r w:rsidRPr="000670FE">
        <w:t>1)</w:t>
      </w:r>
      <w:r w:rsidRPr="000670FE">
        <w:tab/>
        <w:t>shall accept the SIP INVITE request and generate a SIP 200 (OK) response according to rules and procedures of 3GPP TS 24.229 [11];</w:t>
      </w:r>
    </w:p>
    <w:p w14:paraId="3A762CC6" w14:textId="77777777" w:rsidR="001B7F04" w:rsidRPr="000670FE" w:rsidRDefault="001B7F04" w:rsidP="001B7F04">
      <w:pPr>
        <w:pStyle w:val="B1"/>
      </w:pPr>
      <w:r w:rsidRPr="000670FE">
        <w:t>2)</w:t>
      </w:r>
      <w:r w:rsidRPr="000670FE">
        <w:tab/>
        <w:t>shall include the option tag "timer" in a Require header field of the SIP 200 (OK) response;</w:t>
      </w:r>
    </w:p>
    <w:p w14:paraId="62A07C13" w14:textId="77777777" w:rsidR="001B7F04" w:rsidRPr="000670FE" w:rsidRDefault="001B7F04" w:rsidP="001B7F04">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41C4BE11" w14:textId="77777777" w:rsidR="001B7F04" w:rsidRPr="000670FE" w:rsidRDefault="001B7F04" w:rsidP="001B7F04">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33BC71DC" w14:textId="77777777" w:rsidR="001B7F04" w:rsidRPr="000670FE" w:rsidRDefault="001B7F04" w:rsidP="001B7F04">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5F68DD09" w14:textId="77777777" w:rsidR="001B7F04" w:rsidRPr="000670FE" w:rsidRDefault="001B7F04" w:rsidP="001B7F04">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4F4937C" w14:textId="77777777" w:rsidR="001B7F04" w:rsidRPr="000670FE" w:rsidRDefault="001B7F04" w:rsidP="001B7F04">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5CAE77E" w14:textId="77777777" w:rsidR="001B7F04" w:rsidRPr="000670FE" w:rsidRDefault="001B7F04" w:rsidP="001B7F04">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141FB8C0" w14:textId="77777777" w:rsidR="001B7F04" w:rsidRPr="000670FE" w:rsidRDefault="001B7F04" w:rsidP="001B7F04">
      <w:pPr>
        <w:pStyle w:val="B1"/>
      </w:pPr>
      <w:r w:rsidRPr="000670FE">
        <w:t>8)</w:t>
      </w:r>
      <w:r w:rsidRPr="000670FE">
        <w:tab/>
        <w:t>shall send the SIP 200 (OK) response towards the MCVideo server according to rules and procedures of 3GPP TS 24.229 [11];</w:t>
      </w:r>
    </w:p>
    <w:p w14:paraId="1FFF476A" w14:textId="77777777" w:rsidR="001B7F04" w:rsidRPr="000670FE" w:rsidRDefault="001B7F04" w:rsidP="001B7F04">
      <w:pPr>
        <w:pStyle w:val="B1"/>
      </w:pPr>
      <w:r w:rsidRPr="000670FE">
        <w:t>9)</w:t>
      </w:r>
      <w:r w:rsidRPr="000670FE">
        <w:tab/>
        <w:t>shall, if the incoming SIP INVITE request contains a Replaces header field, release the pre-established session identified by the contents of the Replaces header field; and</w:t>
      </w:r>
    </w:p>
    <w:p w14:paraId="1F6360B0" w14:textId="77777777" w:rsidR="001B7F04" w:rsidRPr="000670FE" w:rsidRDefault="001B7F04" w:rsidP="001B7F04">
      <w:pPr>
        <w:pStyle w:val="B1"/>
      </w:pPr>
      <w:r w:rsidRPr="000670FE">
        <w:t>10)</w:t>
      </w:r>
      <w:r w:rsidRPr="000670FE">
        <w:tab/>
        <w:t>shall interact with the media plane as specified in 3GPP TS 24.</w:t>
      </w:r>
      <w:r w:rsidRPr="000670FE">
        <w:rPr>
          <w:lang w:eastAsia="zh-CN"/>
        </w:rPr>
        <w:t>581</w:t>
      </w:r>
      <w:r w:rsidRPr="000670FE">
        <w:t xml:space="preserve"> [5]. </w:t>
      </w:r>
    </w:p>
    <w:p w14:paraId="4280F5BC" w14:textId="77777777" w:rsidR="001B7F04" w:rsidRPr="000670FE" w:rsidRDefault="001B7F04" w:rsidP="001B7F04">
      <w:r w:rsidRPr="000670FE">
        <w:t>When NAT traversal is supported by the MCVideo client and when the MCVideo client is behind a NAT, generation of SIP responses is done as specified in this subclause and as specified in IETF RFC 5626 [35].</w:t>
      </w:r>
    </w:p>
    <w:p w14:paraId="1EA84F15" w14:textId="77777777" w:rsidR="00784A32" w:rsidRPr="000670FE" w:rsidRDefault="00784A32" w:rsidP="00784A32">
      <w:r w:rsidRPr="000670FE">
        <w:t>[TS 24.281, clause 9.2.1.2.1.1]</w:t>
      </w:r>
    </w:p>
    <w:p w14:paraId="39EEAB0D"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1424E412" w14:textId="77777777" w:rsidR="00784A32" w:rsidRPr="000670FE" w:rsidRDefault="00784A32" w:rsidP="00784A32">
      <w:r w:rsidRPr="000670FE">
        <w:t>The MC</w:t>
      </w:r>
      <w:r w:rsidRPr="000670FE">
        <w:rPr>
          <w:lang w:eastAsia="zh-CN"/>
        </w:rPr>
        <w:t>Video</w:t>
      </w:r>
      <w:r w:rsidRPr="000670FE">
        <w:t xml:space="preserve"> client:</w:t>
      </w:r>
    </w:p>
    <w:p w14:paraId="664E51EA"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65A973DE"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30CF0123"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106B6E5D"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0475A6AD"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3087F9DD"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B8963E8"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10CAA635" w14:textId="77777777" w:rsidR="00784A32" w:rsidRPr="000670FE" w:rsidRDefault="00784A32" w:rsidP="00784A32">
      <w:pPr>
        <w:pStyle w:val="B1"/>
      </w:pPr>
      <w:r w:rsidRPr="000670FE">
        <w:t>8)</w:t>
      </w:r>
      <w:r w:rsidRPr="000670FE">
        <w:tab/>
        <w:t>should include the "timer" option tag in the Supported header field;</w:t>
      </w:r>
    </w:p>
    <w:p w14:paraId="4956FA86"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28D5B428"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296D3554"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5DA3A657"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6A3134BD" w14:textId="77777777" w:rsidR="00784A32" w:rsidRPr="000670FE" w:rsidRDefault="00784A32" w:rsidP="00784A32">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7CC12E64" w14:textId="77777777" w:rsidR="00784A32" w:rsidRPr="000670FE" w:rsidRDefault="00784A32" w:rsidP="00784A32">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1A1DBC93"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01D80BD4" w14:textId="77777777" w:rsidR="00784A32" w:rsidRPr="000670FE" w:rsidRDefault="00784A32" w:rsidP="00784A32">
      <w:pPr>
        <w:pStyle w:val="B2"/>
      </w:pPr>
      <w:r w:rsidRPr="000670FE">
        <w:t>a)</w:t>
      </w:r>
      <w:r w:rsidRPr="000670FE">
        <w:tab/>
        <w:t>the &lt;session-type&gt; element set to a value of "prearranged";</w:t>
      </w:r>
    </w:p>
    <w:p w14:paraId="584A6EE0"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3A8C5D52"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35E4EA62"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2A00720B"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6E23CB90"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6E453CA9"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71350837"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1A892AAE"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1B372310"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2D48EC17"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6195E893" w14:textId="77777777" w:rsidR="00784A32" w:rsidRPr="000670FE" w:rsidRDefault="00784A32" w:rsidP="00784A32">
      <w:r w:rsidRPr="000670FE">
        <w:t>On receiving a SIP 2xx response to the SIP INVITE request, the MCVideo client:</w:t>
      </w:r>
    </w:p>
    <w:p w14:paraId="4F082E69" w14:textId="77777777" w:rsidR="00784A32" w:rsidRPr="000670FE" w:rsidRDefault="00784A32" w:rsidP="00784A32">
      <w:pPr>
        <w:pStyle w:val="B1"/>
      </w:pPr>
      <w:r w:rsidRPr="000670FE">
        <w:t>1)</w:t>
      </w:r>
      <w:r w:rsidRPr="000670FE">
        <w:tab/>
        <w:t>shall interact with the user plane as specified in 3GPP TS 24.581 [5]</w:t>
      </w:r>
    </w:p>
    <w:p w14:paraId="07E95847"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1DEC3F03" w14:textId="77777777" w:rsidR="00784A32" w:rsidRPr="000670FE" w:rsidRDefault="00784A32" w:rsidP="00784A32">
      <w:pPr>
        <w:pStyle w:val="B1"/>
      </w:pPr>
      <w:r w:rsidRPr="000670FE">
        <w:t>3)</w:t>
      </w:r>
      <w:r w:rsidRPr="000670FE">
        <w:tab/>
        <w:t>may subscribe to the conference event package as specified in subclause </w:t>
      </w:r>
      <w:r w:rsidRPr="000670FE">
        <w:rPr>
          <w:lang w:eastAsia="zh-CN"/>
        </w:rPr>
        <w:t>9.1.3.1</w:t>
      </w:r>
      <w:r w:rsidRPr="000670FE">
        <w:t>.</w:t>
      </w:r>
    </w:p>
    <w:p w14:paraId="0B3A17CE" w14:textId="77777777" w:rsidR="00784A32" w:rsidRPr="000670FE" w:rsidRDefault="00784A32" w:rsidP="00784A32">
      <w:r w:rsidRPr="000670FE">
        <w:t>On receiving a SIP 4xx response, a SIP 5xx response or a SIP 6xx response to the SIP INVITE request:</w:t>
      </w:r>
    </w:p>
    <w:p w14:paraId="4EAFF8C6"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4FE7B3F2"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06EF39F6" w14:textId="77777777" w:rsidR="00784A32" w:rsidRPr="000670FE" w:rsidRDefault="00784A32" w:rsidP="00784A32">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228F4D30" w14:textId="77777777" w:rsidR="00784A32" w:rsidRPr="000670FE" w:rsidRDefault="00784A32" w:rsidP="00784A32">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p>
    <w:p w14:paraId="6E90F477" w14:textId="77777777" w:rsidR="00784A32" w:rsidRPr="000670FE" w:rsidRDefault="00784A32" w:rsidP="00784A32">
      <w:r w:rsidRPr="000670FE">
        <w:t>[TS 24.281, clause 9.2.1.2.1.3]</w:t>
      </w:r>
    </w:p>
    <w:p w14:paraId="49FF64C1" w14:textId="77777777" w:rsidR="00784A32" w:rsidRPr="000670FE" w:rsidRDefault="00784A32" w:rsidP="00784A32">
      <w:r w:rsidRPr="000670FE">
        <w:t>This subclause covers both on-demand session.</w:t>
      </w:r>
    </w:p>
    <w:p w14:paraId="65C90CC3" w14:textId="77777777" w:rsidR="00784A32" w:rsidRPr="000670FE" w:rsidRDefault="00784A32" w:rsidP="00784A32">
      <w:r w:rsidRPr="000670FE">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0670FE">
        <w:rPr>
          <w:lang w:eastAsia="zh-CN"/>
        </w:rPr>
        <w:t>11</w:t>
      </w:r>
      <w:r w:rsidRPr="000670FE">
        <w:t>], with the clarifications given below.</w:t>
      </w:r>
    </w:p>
    <w:p w14:paraId="6CFB8E12" w14:textId="77777777" w:rsidR="00784A32" w:rsidRPr="000670FE" w:rsidRDefault="00784A32" w:rsidP="00784A32">
      <w:pPr>
        <w:pStyle w:val="B1"/>
      </w:pPr>
      <w:r w:rsidRPr="000670FE">
        <w:t>1)</w:t>
      </w:r>
      <w:r w:rsidRPr="000670FE">
        <w:tab/>
        <w:t>if the MCVideo user is requesting to upgrade the MCVideo group session to an in-progress emergency group state and this is an unauthorized request for an MCVideo emergency call as determined by the procedures of subclause </w:t>
      </w:r>
      <w:r w:rsidRPr="000670FE">
        <w:rPr>
          <w:lang w:eastAsia="zh-CN"/>
        </w:rPr>
        <w:t>6.2.8.1.8</w:t>
      </w:r>
      <w:r w:rsidRPr="000670FE">
        <w:t>, the MCVideo client:</w:t>
      </w:r>
    </w:p>
    <w:p w14:paraId="098644B3" w14:textId="77777777" w:rsidR="00784A32" w:rsidRPr="000670FE" w:rsidRDefault="00784A32" w:rsidP="00784A32">
      <w:pPr>
        <w:pStyle w:val="B2"/>
      </w:pPr>
      <w:r w:rsidRPr="000670FE">
        <w:t>a)</w:t>
      </w:r>
      <w:r w:rsidRPr="000670FE">
        <w:tab/>
        <w:t>should indicate to the MCVideo user that they are not authorized to upgrade the MCVideo group session to an in-progress emergency group state; and</w:t>
      </w:r>
    </w:p>
    <w:p w14:paraId="7F0639C0" w14:textId="77777777" w:rsidR="00784A32" w:rsidRPr="000670FE" w:rsidRDefault="00784A32" w:rsidP="00784A32">
      <w:pPr>
        <w:pStyle w:val="B2"/>
      </w:pPr>
      <w:r w:rsidRPr="000670FE">
        <w:t>b)</w:t>
      </w:r>
      <w:r w:rsidRPr="000670FE">
        <w:tab/>
        <w:t>shall skip the remaining steps of the current subclause;</w:t>
      </w:r>
    </w:p>
    <w:p w14:paraId="2CE279D4" w14:textId="77777777" w:rsidR="00784A32" w:rsidRPr="000670FE" w:rsidRDefault="00784A32" w:rsidP="00784A32">
      <w:pPr>
        <w:pStyle w:val="B1"/>
      </w:pPr>
      <w:r w:rsidRPr="000670FE">
        <w:t>2)</w:t>
      </w:r>
      <w:r w:rsidRPr="000670FE">
        <w:tab/>
        <w:t>if the MCVideo user is requesting to upgrade the MCVideo group session to an in-progress imminent peril state and this is an unauthorized request for an MCVideo imminent peril group call as determined by the procedures of subclause </w:t>
      </w:r>
      <w:r w:rsidRPr="000670FE">
        <w:rPr>
          <w:lang w:eastAsia="zh-CN"/>
        </w:rPr>
        <w:t>6.2.8.1.8</w:t>
      </w:r>
      <w:r w:rsidRPr="000670FE">
        <w:t>, the MCVideo client:</w:t>
      </w:r>
    </w:p>
    <w:p w14:paraId="07689642" w14:textId="77777777" w:rsidR="00784A32" w:rsidRPr="000670FE" w:rsidRDefault="00784A32" w:rsidP="00784A32">
      <w:pPr>
        <w:pStyle w:val="B2"/>
      </w:pPr>
      <w:r w:rsidRPr="000670FE">
        <w:t>a)</w:t>
      </w:r>
      <w:r w:rsidRPr="000670FE">
        <w:tab/>
        <w:t>should indicate to the MCVideo user that they are not authorized to upgrade the MCVideo group session to an in-progress imminent peril group state; and</w:t>
      </w:r>
    </w:p>
    <w:p w14:paraId="52590617" w14:textId="77777777" w:rsidR="00784A32" w:rsidRPr="000670FE" w:rsidRDefault="00784A32" w:rsidP="00784A32">
      <w:pPr>
        <w:pStyle w:val="B2"/>
      </w:pPr>
      <w:r w:rsidRPr="000670FE">
        <w:t>b)</w:t>
      </w:r>
      <w:r w:rsidRPr="000670FE">
        <w:tab/>
        <w:t>shall skip the remaining steps of the current subclause;</w:t>
      </w:r>
    </w:p>
    <w:p w14:paraId="3C4B8F53" w14:textId="77777777" w:rsidR="00784A32" w:rsidRPr="000670FE" w:rsidRDefault="00784A32" w:rsidP="00784A32">
      <w:pPr>
        <w:pStyle w:val="B1"/>
      </w:pPr>
      <w:r w:rsidRPr="000670FE">
        <w:t>3)</w:t>
      </w:r>
      <w:r w:rsidRPr="000670FE">
        <w:tab/>
        <w:t>if the MCVideo user has requested to upgrade the MCVideo group session to an MCVideo emergency call, the MCVideo client:</w:t>
      </w:r>
    </w:p>
    <w:p w14:paraId="39C63D5E"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6.2.8.1.1</w:t>
      </w:r>
      <w:r w:rsidRPr="000670FE">
        <w:t>;</w:t>
      </w:r>
    </w:p>
    <w:p w14:paraId="052D0D4D" w14:textId="77777777" w:rsidR="00784A32" w:rsidRPr="000670FE" w:rsidRDefault="00784A32" w:rsidP="00784A32">
      <w:pPr>
        <w:pStyle w:val="B2"/>
      </w:pPr>
      <w:r w:rsidRPr="000670FE">
        <w:t>b)</w:t>
      </w:r>
      <w:r w:rsidRPr="000670FE">
        <w:tab/>
        <w:t>if an indication of an MCVideo emergency alert is to be included, shall perform the procedures specified in subclause </w:t>
      </w:r>
      <w:r w:rsidRPr="000670FE">
        <w:rPr>
          <w:lang w:eastAsia="zh-CN"/>
        </w:rPr>
        <w:t>6.2.9.1</w:t>
      </w:r>
      <w:r w:rsidRPr="000670FE">
        <w:t xml:space="preserve"> for the MCVideo emergency alert trigger; and</w:t>
      </w:r>
    </w:p>
    <w:p w14:paraId="2C6407C2" w14:textId="77777777" w:rsidR="00784A32" w:rsidRPr="000670FE" w:rsidRDefault="00784A32" w:rsidP="00784A32">
      <w:pPr>
        <w:pStyle w:val="B2"/>
      </w:pPr>
      <w:r w:rsidRPr="000670FE">
        <w:t>c)</w:t>
      </w:r>
      <w:r w:rsidRPr="000670FE">
        <w:tab/>
        <w:t>shall include a Resource-Priority header field and comply with the procedures in subclause </w:t>
      </w:r>
      <w:r w:rsidRPr="000670FE">
        <w:rPr>
          <w:lang w:eastAsia="zh-CN"/>
        </w:rPr>
        <w:t>6.2.8.1.2</w:t>
      </w:r>
      <w:r w:rsidRPr="000670FE">
        <w:t>.</w:t>
      </w:r>
    </w:p>
    <w:p w14:paraId="148A6D94" w14:textId="77777777" w:rsidR="00784A32" w:rsidRPr="000670FE" w:rsidRDefault="00784A32" w:rsidP="00784A32">
      <w:pPr>
        <w:pStyle w:val="B1"/>
      </w:pPr>
      <w:r w:rsidRPr="000670FE">
        <w:t>4)</w:t>
      </w:r>
      <w:r w:rsidRPr="000670FE">
        <w:tab/>
        <w:t>if the MCVideo user has requested to upgrade the MCVideo group session to an MCVideo imminent peril call, the MCVideo client:</w:t>
      </w:r>
    </w:p>
    <w:p w14:paraId="1D9A80EA"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6.2.8.1.9</w:t>
      </w:r>
      <w:r w:rsidRPr="000670FE">
        <w:t>; and</w:t>
      </w:r>
    </w:p>
    <w:p w14:paraId="4B5042AF" w14:textId="77777777" w:rsidR="00784A32" w:rsidRPr="000670FE" w:rsidRDefault="00784A32" w:rsidP="00784A32">
      <w:pPr>
        <w:pStyle w:val="B2"/>
      </w:pPr>
      <w:r w:rsidRPr="000670FE">
        <w:t>b)</w:t>
      </w:r>
      <w:r w:rsidRPr="000670FE">
        <w:tab/>
        <w:t>shall include a Resource-Priority header field and comply with the procedures in subclause </w:t>
      </w:r>
      <w:r w:rsidRPr="000670FE">
        <w:rPr>
          <w:lang w:eastAsia="zh-CN"/>
        </w:rPr>
        <w:t>6.2.8.1.12</w:t>
      </w:r>
      <w:r w:rsidRPr="000670FE">
        <w:t>;</w:t>
      </w:r>
    </w:p>
    <w:p w14:paraId="611B1DD2" w14:textId="77777777" w:rsidR="00784A32" w:rsidRPr="000670FE" w:rsidRDefault="00784A32" w:rsidP="00784A32">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xml:space="preserve">; </w:t>
      </w:r>
    </w:p>
    <w:p w14:paraId="6853F0DB"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774BED27"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36D5EB14" w14:textId="77777777" w:rsidR="00784A32" w:rsidRPr="000670FE" w:rsidRDefault="00784A32" w:rsidP="00784A32">
      <w:r w:rsidRPr="000670FE">
        <w:t>On receiving a SIP 2xx response to the SIP re-INVITE request the MCVideo client:</w:t>
      </w:r>
    </w:p>
    <w:p w14:paraId="47A8261F"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18CB5485" w14:textId="77777777" w:rsidR="00784A32" w:rsidRPr="000670FE" w:rsidRDefault="00784A32" w:rsidP="00784A32">
      <w:pPr>
        <w:pStyle w:val="B1"/>
      </w:pPr>
      <w:r w:rsidRPr="000670FE">
        <w:t>2)</w:t>
      </w:r>
      <w:r w:rsidRPr="000670FE">
        <w:tab/>
        <w:t>shall perform the actions specified in subclause </w:t>
      </w:r>
      <w:r w:rsidRPr="000670FE">
        <w:rPr>
          <w:lang w:eastAsia="zh-CN"/>
        </w:rPr>
        <w:t>6.2.8.1.4</w:t>
      </w:r>
      <w:r w:rsidRPr="000670FE">
        <w:t>.</w:t>
      </w:r>
    </w:p>
    <w:p w14:paraId="4B764350"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13013B77" w14:textId="77777777" w:rsidR="00784A32" w:rsidRPr="000670FE" w:rsidRDefault="00784A32" w:rsidP="00784A32">
      <w:r w:rsidRPr="000670FE">
        <w:t>On receiving a SIP 4xx response, SIP 5xx response or a SIP 6xx response to the SIP re-INVITE request the MCVideo client shall perform the actions specified in subclause </w:t>
      </w:r>
      <w:r w:rsidRPr="000670FE">
        <w:rPr>
          <w:lang w:eastAsia="zh-CN"/>
        </w:rPr>
        <w:t>6.2.8.1.5</w:t>
      </w:r>
      <w:r w:rsidRPr="000670FE">
        <w:t>.</w:t>
      </w:r>
    </w:p>
    <w:p w14:paraId="3153112F" w14:textId="77777777" w:rsidR="00784A32" w:rsidRPr="000670FE" w:rsidRDefault="00784A32" w:rsidP="00784A32">
      <w:r w:rsidRPr="000670FE">
        <w:t>[TS 24.281, clause 9.2.1.2.1.4]</w:t>
      </w:r>
    </w:p>
    <w:p w14:paraId="5AC70074" w14:textId="77777777" w:rsidR="00784A32" w:rsidRPr="000670FE" w:rsidRDefault="00784A32" w:rsidP="00784A32">
      <w:r w:rsidRPr="000670FE">
        <w:t>This subclause covers both on-demand session and pre-established sessions.</w:t>
      </w:r>
    </w:p>
    <w:p w14:paraId="1F694DD1" w14:textId="77777777" w:rsidR="00784A32" w:rsidRPr="000670FE" w:rsidRDefault="00784A32" w:rsidP="00784A32">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25DAFF14" w14:textId="77777777" w:rsidR="00784A32" w:rsidRPr="000670FE" w:rsidRDefault="00784A32" w:rsidP="00784A32">
      <w:r w:rsidRPr="000670FE">
        <w:t>The MCVideo client:</w:t>
      </w:r>
    </w:p>
    <w:p w14:paraId="5D7865ED" w14:textId="77777777" w:rsidR="00784A32" w:rsidRPr="000670FE" w:rsidRDefault="00784A32" w:rsidP="00784A32">
      <w:pPr>
        <w:pStyle w:val="B1"/>
      </w:pPr>
      <w:r w:rsidRPr="000670FE">
        <w:t>1)</w:t>
      </w:r>
      <w:r w:rsidRPr="000670FE">
        <w:tab/>
        <w:t>if the MCVideo user is not authorized to cancel the in-progress emergency group state of the MCVideo group as determined by the procedures of subclause </w:t>
      </w:r>
      <w:r w:rsidRPr="000670FE">
        <w:rPr>
          <w:lang w:eastAsia="zh-CN"/>
        </w:rPr>
        <w:t>6.2.8.1.7</w:t>
      </w:r>
      <w:r w:rsidRPr="000670FE">
        <w:t>, the MCVideo client:</w:t>
      </w:r>
    </w:p>
    <w:p w14:paraId="6EEB0FC2" w14:textId="77777777" w:rsidR="00784A32" w:rsidRPr="000670FE" w:rsidRDefault="00784A32" w:rsidP="00784A32">
      <w:pPr>
        <w:pStyle w:val="B2"/>
      </w:pPr>
      <w:r w:rsidRPr="000670FE">
        <w:t>a)</w:t>
      </w:r>
      <w:r w:rsidRPr="000670FE">
        <w:tab/>
        <w:t>should indicate to the MCVideo user that they are not authorized to cancel the in-progress emergency group state of the MCVideo group; and</w:t>
      </w:r>
    </w:p>
    <w:p w14:paraId="4AC87D70" w14:textId="77777777" w:rsidR="00784A32" w:rsidRPr="000670FE" w:rsidRDefault="00784A32" w:rsidP="00784A32">
      <w:pPr>
        <w:pStyle w:val="B2"/>
      </w:pPr>
      <w:r w:rsidRPr="000670FE">
        <w:t>b)</w:t>
      </w:r>
      <w:r w:rsidRPr="000670FE">
        <w:tab/>
        <w:t>shall skip the remaining steps of the current subclause;</w:t>
      </w:r>
    </w:p>
    <w:p w14:paraId="08810430"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w:t>
      </w:r>
      <w:r w:rsidRPr="000670FE">
        <w:rPr>
          <w:lang w:eastAsia="zh-CN"/>
        </w:rPr>
        <w:t>video</w:t>
      </w:r>
      <w:r w:rsidRPr="000670FE">
        <w:t>-info+xml MIME body populated as specified in subclause </w:t>
      </w:r>
      <w:r w:rsidRPr="000670FE">
        <w:rPr>
          <w:lang w:eastAsia="zh-CN"/>
        </w:rPr>
        <w:t>6.2.8.1.3</w:t>
      </w:r>
      <w:r w:rsidRPr="000670FE">
        <w:t>;</w:t>
      </w:r>
    </w:p>
    <w:p w14:paraId="588A5863" w14:textId="77777777" w:rsidR="00784A32" w:rsidRPr="000670FE" w:rsidRDefault="00784A32" w:rsidP="00784A32">
      <w:pPr>
        <w:pStyle w:val="B1"/>
      </w:pPr>
      <w:r w:rsidRPr="000670FE">
        <w:t>3)</w:t>
      </w:r>
      <w:r w:rsidRPr="000670FE">
        <w:tab/>
        <w:t>shall, if the MCVideo user is cancelling an in-progress emergency condition and an MCVideo emergency alert originated by another MCVideo user, include an application/vnd.3gpp.mc</w:t>
      </w:r>
      <w:r w:rsidRPr="000670FE">
        <w:rPr>
          <w:lang w:eastAsia="zh-CN"/>
        </w:rPr>
        <w:t>video</w:t>
      </w:r>
      <w:r w:rsidRPr="000670FE">
        <w:t>-info+xml MIME body populated as specified in subclause </w:t>
      </w:r>
      <w:r w:rsidRPr="000670FE">
        <w:rPr>
          <w:lang w:eastAsia="zh-CN"/>
        </w:rPr>
        <w:t>6.2.8.1.14</w:t>
      </w:r>
      <w:r w:rsidRPr="000670FE">
        <w:t>;</w:t>
      </w:r>
    </w:p>
    <w:p w14:paraId="4E6DBB96"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62C2395D" w14:textId="77777777" w:rsidR="00784A32" w:rsidRPr="000670FE" w:rsidRDefault="00784A32" w:rsidP="00784A32">
      <w:pPr>
        <w:pStyle w:val="B2"/>
      </w:pPr>
      <w:r w:rsidRPr="000670FE">
        <w:t>a)</w:t>
      </w:r>
      <w:r w:rsidRPr="000670FE">
        <w:tab/>
        <w:t>the &lt;session-type&gt; element set to a value of "prearranged"; and</w:t>
      </w:r>
    </w:p>
    <w:p w14:paraId="501F96C0"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66E72827"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INVITE request that is sent by the originating participating MCVideo function.</w:t>
      </w:r>
    </w:p>
    <w:p w14:paraId="4CFC494B" w14:textId="77777777" w:rsidR="00784A32" w:rsidRPr="000670FE" w:rsidRDefault="00784A32" w:rsidP="00784A32">
      <w:pPr>
        <w:pStyle w:val="B1"/>
      </w:pPr>
      <w:r w:rsidRPr="000670FE">
        <w:t>5)</w:t>
      </w:r>
      <w:r w:rsidRPr="000670FE">
        <w:tab/>
        <w:t>shall include the g.3gpp.mc</w:t>
      </w:r>
      <w:r w:rsidRPr="000670FE">
        <w:rPr>
          <w:lang w:eastAsia="zh-CN"/>
        </w:rPr>
        <w:t>video</w:t>
      </w:r>
      <w:r w:rsidRPr="000670FE">
        <w:t xml:space="preserve"> media feature tag in the Contact header field of the SIP re-INVITE request according to IETF RFC 3840 [</w:t>
      </w:r>
      <w:r w:rsidRPr="000670FE">
        <w:rPr>
          <w:lang w:eastAsia="zh-CN"/>
        </w:rPr>
        <w:t>22</w:t>
      </w:r>
      <w:r w:rsidRPr="000670FE">
        <w:t>];</w:t>
      </w:r>
    </w:p>
    <w:p w14:paraId="05949605"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[51] with the clarifications specified in subclause </w:t>
      </w:r>
      <w:r w:rsidRPr="000670FE">
        <w:rPr>
          <w:lang w:eastAsia="zh-CN"/>
        </w:rPr>
        <w:t>6.2.1</w:t>
      </w:r>
      <w:r w:rsidRPr="000670FE">
        <w:t>;</w:t>
      </w:r>
    </w:p>
    <w:p w14:paraId="304BF424" w14:textId="77777777" w:rsidR="00784A32" w:rsidRPr="000670FE" w:rsidRDefault="00784A32" w:rsidP="00784A32">
      <w:pPr>
        <w:pStyle w:val="B1"/>
      </w:pPr>
      <w:r w:rsidRPr="000670FE">
        <w:t>7)</w:t>
      </w:r>
      <w:r w:rsidRPr="000670FE">
        <w:tab/>
        <w:t>shall include a Resource-Priority header field and comply with the procedures in subclause </w:t>
      </w:r>
      <w:r w:rsidRPr="000670FE">
        <w:rPr>
          <w:lang w:eastAsia="zh-CN"/>
        </w:rPr>
        <w:t>6.2.8.1.2</w:t>
      </w:r>
      <w:r w:rsidRPr="000670FE">
        <w:t>; and</w:t>
      </w:r>
    </w:p>
    <w:p w14:paraId="6CE1D700" w14:textId="77777777" w:rsidR="00784A32" w:rsidRPr="000670FE" w:rsidRDefault="00784A32" w:rsidP="00784A32">
      <w:pPr>
        <w:pStyle w:val="B1"/>
      </w:pPr>
      <w:r w:rsidRPr="000670FE">
        <w:t>8)</w:t>
      </w:r>
      <w:r w:rsidRPr="000670FE">
        <w:tab/>
        <w:t>shall send the SIP re-INVITE request according to 3GPP TS 24.229 [</w:t>
      </w:r>
      <w:r w:rsidRPr="000670FE">
        <w:rPr>
          <w:lang w:eastAsia="zh-CN"/>
        </w:rPr>
        <w:t>11</w:t>
      </w:r>
      <w:r w:rsidRPr="000670FE">
        <w:t>].</w:t>
      </w:r>
    </w:p>
    <w:p w14:paraId="2F02179B" w14:textId="77777777" w:rsidR="00784A32" w:rsidRPr="000670FE" w:rsidRDefault="00784A32" w:rsidP="00784A32">
      <w:r w:rsidRPr="000670FE">
        <w:t>On receiving a SIP 2xx response to the SIP re-INVITE request, the MCVideo client:</w:t>
      </w:r>
    </w:p>
    <w:p w14:paraId="7E5071D7"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6F2C51D1" w14:textId="77777777" w:rsidR="00784A32" w:rsidRPr="000670FE" w:rsidRDefault="00784A32" w:rsidP="00784A32">
      <w:pPr>
        <w:pStyle w:val="B1"/>
      </w:pPr>
      <w:r w:rsidRPr="000670FE">
        <w:t>2)</w:t>
      </w:r>
      <w:r w:rsidRPr="000670FE">
        <w:tab/>
        <w:t>shall set the MCVideo emergency group state of the group to "MVEG 1: no-emergency";</w:t>
      </w:r>
    </w:p>
    <w:p w14:paraId="124BC3ED" w14:textId="77777777" w:rsidR="00784A32" w:rsidRPr="000670FE" w:rsidRDefault="00784A32" w:rsidP="00784A32">
      <w:pPr>
        <w:pStyle w:val="B1"/>
      </w:pPr>
      <w:r w:rsidRPr="000670FE">
        <w:t>3)</w:t>
      </w:r>
      <w:r w:rsidRPr="000670FE">
        <w:tab/>
        <w:t>shall set the MCVideo emergency group call state of the group to "MVEGC 1: emergency-gc-capable"; and</w:t>
      </w:r>
    </w:p>
    <w:p w14:paraId="7FA81E74" w14:textId="77777777" w:rsidR="00784A32" w:rsidRPr="000670FE" w:rsidRDefault="00784A32" w:rsidP="00784A32">
      <w:pPr>
        <w:pStyle w:val="B1"/>
      </w:pPr>
      <w:r w:rsidRPr="000670FE">
        <w:t>4)</w:t>
      </w:r>
      <w:r w:rsidRPr="000670FE">
        <w:tab/>
        <w:t>if the MCVideo emergency alert state is set to "MVEA 4: Emergency-alert-cancel-pending", the sent SIP re-INVITE request did not contain an &lt;originated-by&gt; element in the application/vnd.3gpp.mc</w:t>
      </w:r>
      <w:r w:rsidRPr="000670FE">
        <w:rPr>
          <w:lang w:eastAsia="zh-CN"/>
        </w:rPr>
        <w:t>video</w:t>
      </w:r>
      <w:r w:rsidRPr="000670FE">
        <w:t>-info+xml MIME body and the SIP 2xx response to the SIP request for a priority group call does not contain a Warning header field as specified in subclause 4.4 with the warning text containing the mc</w:t>
      </w:r>
      <w:r w:rsidRPr="000670FE">
        <w:rPr>
          <w:lang w:eastAsia="zh-CN"/>
        </w:rPr>
        <w:t>video</w:t>
      </w:r>
      <w:r w:rsidRPr="000670FE">
        <w:t>-warn-code set to "149", shall set the MCVideo emergency alert state to "MVEA 1: no-alert".</w:t>
      </w:r>
    </w:p>
    <w:p w14:paraId="6FA553A8"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34873643" w14:textId="77777777" w:rsidR="00784A32" w:rsidRPr="000670FE" w:rsidRDefault="00784A32" w:rsidP="00784A32">
      <w:r w:rsidRPr="000670FE">
        <w:t>On receiving a SIP 4xx response, SIP 5xx response or SIP 6xx response to the SIP re-INVITE request:</w:t>
      </w:r>
    </w:p>
    <w:p w14:paraId="42398746" w14:textId="77777777" w:rsidR="00784A32" w:rsidRPr="000670FE" w:rsidRDefault="00784A32" w:rsidP="00784A32">
      <w:pPr>
        <w:pStyle w:val="B1"/>
      </w:pPr>
      <w:r w:rsidRPr="000670FE">
        <w:t>1)</w:t>
      </w:r>
      <w:r w:rsidRPr="000670FE">
        <w:tab/>
        <w:t>shall set the MCVideo emergency group state as "MVEG 2: in-progress";</w:t>
      </w:r>
    </w:p>
    <w:p w14:paraId="34076797" w14:textId="77777777" w:rsidR="00784A32" w:rsidRPr="000670FE" w:rsidRDefault="00784A32" w:rsidP="00784A32">
      <w:pPr>
        <w:pStyle w:val="B1"/>
      </w:pPr>
      <w:r w:rsidRPr="000670FE">
        <w:t>2)</w:t>
      </w:r>
      <w:r w:rsidRPr="000670FE">
        <w:tab/>
        <w:t>if the SIP 4xx response, SIP 5xx response or SIP 6xx response contains an application/vnd.3gpp.mc</w:t>
      </w:r>
      <w:r w:rsidRPr="000670FE">
        <w:rPr>
          <w:lang w:eastAsia="zh-CN"/>
        </w:rPr>
        <w:t>video</w:t>
      </w:r>
      <w:r w:rsidRPr="000670FE">
        <w:t>-info+xml MIME body with an &lt;alert-ind&gt; element set to a value of "true" and the sent SIP re-INVITE request did not contain an &lt;originated-by&gt; element in the application/vnd.3gpp.mc</w:t>
      </w:r>
      <w:r w:rsidRPr="000670FE">
        <w:rPr>
          <w:lang w:eastAsia="zh-CN"/>
        </w:rPr>
        <w:t>video</w:t>
      </w:r>
      <w:r w:rsidRPr="000670FE">
        <w:t>-info+xml MIME body, the MCVideo client shall set the MCVideo emergency alert state to "MVEA 3: emergency-alert-initiated"; and</w:t>
      </w:r>
    </w:p>
    <w:p w14:paraId="1B1DD98F" w14:textId="77777777" w:rsidR="00784A32" w:rsidRPr="000670FE" w:rsidRDefault="00784A32" w:rsidP="00784A32">
      <w:pPr>
        <w:pStyle w:val="B1"/>
      </w:pPr>
      <w:r w:rsidRPr="000670FE">
        <w:t>3)</w:t>
      </w:r>
      <w:r w:rsidRPr="000670FE">
        <w:tab/>
        <w:t>if the SIP 4xx response, SIP 5xx response or SIP 6xx response did not contain an application/vnd.3gpp.mc</w:t>
      </w:r>
      <w:r w:rsidRPr="000670FE">
        <w:rPr>
          <w:lang w:eastAsia="zh-CN"/>
        </w:rPr>
        <w:t>video</w:t>
      </w:r>
      <w:r w:rsidRPr="000670FE">
        <w:t>-info+xml MIME body with an &lt;alert-ind&gt; element and did not contain an &lt;originated-by&gt; element, the MCVideo emergency alert (MVEA) state shall revert to its value prior to entering the current procedure.</w:t>
      </w:r>
    </w:p>
    <w:p w14:paraId="63300449" w14:textId="77777777" w:rsidR="00784A32" w:rsidRPr="000670FE" w:rsidRDefault="00784A32" w:rsidP="00784A32">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44214D58" w14:textId="77777777" w:rsidR="00784A32" w:rsidRPr="000670FE" w:rsidRDefault="00784A32" w:rsidP="00784A32">
      <w:r w:rsidRPr="000670FE">
        <w:t>[TS 24.281, clause 9.2.1.2.1.5]</w:t>
      </w:r>
    </w:p>
    <w:p w14:paraId="4CA1073A" w14:textId="77777777" w:rsidR="00784A32" w:rsidRPr="000670FE" w:rsidRDefault="00784A32" w:rsidP="00784A32">
      <w:r w:rsidRPr="000670FE">
        <w:t>This subclause covers on-demand session.</w:t>
      </w:r>
    </w:p>
    <w:p w14:paraId="589F293D" w14:textId="77777777" w:rsidR="00784A32" w:rsidRPr="000670FE" w:rsidRDefault="00784A32" w:rsidP="00784A32">
      <w:r w:rsidRPr="000670FE">
        <w:t>Upon receiving a request from an MCVideo user to cancel the in-progress imminent peril condition on a prearranged MCVideo group, the MCVideo client shall generate a SIP re-INVITE request by following the procedures specified in 3GPP TS 24.229 [</w:t>
      </w:r>
      <w:r w:rsidRPr="000670FE">
        <w:rPr>
          <w:lang w:eastAsia="zh-CN"/>
        </w:rPr>
        <w:t>11</w:t>
      </w:r>
      <w:r w:rsidRPr="000670FE">
        <w:t>], with the clarifications given below.</w:t>
      </w:r>
    </w:p>
    <w:p w14:paraId="6CFDFBF3" w14:textId="77777777" w:rsidR="00784A32" w:rsidRPr="000670FE" w:rsidRDefault="00784A32" w:rsidP="00784A32">
      <w:r w:rsidRPr="000670FE">
        <w:t>The MCVideo client:</w:t>
      </w:r>
    </w:p>
    <w:p w14:paraId="66B77D9B" w14:textId="77777777" w:rsidR="00784A32" w:rsidRPr="000670FE" w:rsidRDefault="00784A32" w:rsidP="00784A32">
      <w:pPr>
        <w:pStyle w:val="B1"/>
      </w:pPr>
      <w:r w:rsidRPr="000670FE">
        <w:t>1)</w:t>
      </w:r>
      <w:r w:rsidRPr="000670FE">
        <w:tab/>
        <w:t>if the MCVideo user is not authorized to cancel the in-progress imminent peril group state of the MCVideo group as determined by the procedures of subclause </w:t>
      </w:r>
      <w:r w:rsidRPr="000670FE">
        <w:rPr>
          <w:lang w:eastAsia="zh-CN"/>
        </w:rPr>
        <w:t>6.2.8.1.10</w:t>
      </w:r>
      <w:r w:rsidRPr="000670FE">
        <w:t>, the MCVideo client:</w:t>
      </w:r>
    </w:p>
    <w:p w14:paraId="285A858B" w14:textId="77777777" w:rsidR="00784A32" w:rsidRPr="000670FE" w:rsidRDefault="00784A32" w:rsidP="00784A32">
      <w:pPr>
        <w:pStyle w:val="B2"/>
      </w:pPr>
      <w:r w:rsidRPr="000670FE">
        <w:t>a)</w:t>
      </w:r>
      <w:r w:rsidRPr="000670FE">
        <w:tab/>
        <w:t>should indicate to the MCVideo user that they are not authorized to cancel the in-progress imminent peril group state of the MCVideo group; and</w:t>
      </w:r>
    </w:p>
    <w:p w14:paraId="33C1DDFE" w14:textId="77777777" w:rsidR="00784A32" w:rsidRPr="000670FE" w:rsidRDefault="00784A32" w:rsidP="00784A32">
      <w:pPr>
        <w:pStyle w:val="B2"/>
      </w:pPr>
      <w:r w:rsidRPr="000670FE">
        <w:t>b)</w:t>
      </w:r>
      <w:r w:rsidRPr="000670FE">
        <w:tab/>
        <w:t>shall skip the remaining steps of the current subclause;</w:t>
      </w:r>
    </w:p>
    <w:p w14:paraId="2F6E3177" w14:textId="77777777" w:rsidR="00784A32" w:rsidRPr="000670FE" w:rsidRDefault="00784A32" w:rsidP="00784A32">
      <w:pPr>
        <w:pStyle w:val="B1"/>
      </w:pPr>
      <w:r w:rsidRPr="000670FE">
        <w:t>2)</w:t>
      </w:r>
      <w:r w:rsidRPr="000670FE">
        <w:tab/>
        <w:t>shall include an application/vnd.3gpp.mc</w:t>
      </w:r>
      <w:r w:rsidRPr="000670FE">
        <w:rPr>
          <w:lang w:eastAsia="zh-CN"/>
        </w:rPr>
        <w:t>video</w:t>
      </w:r>
      <w:r w:rsidRPr="000670FE">
        <w:t>-info+xml MIME body populated as specified in subclause </w:t>
      </w:r>
      <w:r w:rsidRPr="000670FE">
        <w:rPr>
          <w:lang w:eastAsia="zh-CN"/>
        </w:rPr>
        <w:t>6.2.8.1.11</w:t>
      </w:r>
      <w:r w:rsidRPr="000670FE">
        <w:t>; and</w:t>
      </w:r>
    </w:p>
    <w:p w14:paraId="316C740E" w14:textId="77777777" w:rsidR="00784A32" w:rsidRPr="000670FE" w:rsidRDefault="00784A32" w:rsidP="00784A32">
      <w:pPr>
        <w:pStyle w:val="B1"/>
      </w:pPr>
      <w:r w:rsidRPr="000670FE">
        <w:t>3)</w:t>
      </w:r>
      <w:r w:rsidRPr="000670FE">
        <w:tab/>
        <w:t>shall include a Resource-Priority header field and comply with the procedures in subclause </w:t>
      </w:r>
      <w:r w:rsidRPr="000670FE">
        <w:rPr>
          <w:lang w:eastAsia="zh-CN"/>
        </w:rPr>
        <w:t>6.2.8.1.12</w:t>
      </w:r>
      <w:r w:rsidRPr="000670FE">
        <w:t>;</w:t>
      </w:r>
    </w:p>
    <w:p w14:paraId="28ACFE0D"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&lt;mcvideoinfo&gt; element containing the &lt;mcvideo-Params&gt; element with:</w:t>
      </w:r>
    </w:p>
    <w:p w14:paraId="0F9AFEB5" w14:textId="77777777" w:rsidR="00784A32" w:rsidRPr="000670FE" w:rsidRDefault="00784A32" w:rsidP="00784A32">
      <w:pPr>
        <w:pStyle w:val="B2"/>
      </w:pPr>
      <w:r w:rsidRPr="000670FE">
        <w:t>a)</w:t>
      </w:r>
      <w:r w:rsidRPr="000670FE">
        <w:tab/>
        <w:t>the &lt;session-type&gt; element set to a value of "prearranged"; and</w:t>
      </w:r>
    </w:p>
    <w:p w14:paraId="482A3241" w14:textId="77777777" w:rsidR="00784A32" w:rsidRPr="000670FE" w:rsidRDefault="00784A32" w:rsidP="00784A32">
      <w:pPr>
        <w:pStyle w:val="B2"/>
      </w:pPr>
      <w:r w:rsidRPr="000670FE">
        <w:t>b)</w:t>
      </w:r>
      <w:r w:rsidRPr="000670FE">
        <w:tab/>
        <w:t>the &lt;mcvideo-request-uri&gt; element set to the group identity;</w:t>
      </w:r>
    </w:p>
    <w:p w14:paraId="15D6D2EA"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6D6612AD" w14:textId="77777777" w:rsidR="00784A32" w:rsidRPr="000670FE" w:rsidRDefault="00784A32" w:rsidP="00784A32">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7FE77579"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and</w:t>
      </w:r>
    </w:p>
    <w:p w14:paraId="6D92A242"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2D67AF32" w14:textId="77777777" w:rsidR="00784A32" w:rsidRPr="000670FE" w:rsidRDefault="00784A32" w:rsidP="00784A32">
      <w:r w:rsidRPr="000670FE">
        <w:t>On receiving a SIP 2xx response to the SIP re-INVITE request, the MCVideo client:</w:t>
      </w:r>
    </w:p>
    <w:p w14:paraId="7DB8D652"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3702FABB" w14:textId="77777777" w:rsidR="00784A32" w:rsidRPr="000670FE" w:rsidRDefault="00784A32" w:rsidP="00784A32">
      <w:pPr>
        <w:pStyle w:val="B1"/>
      </w:pPr>
      <w:r w:rsidRPr="000670FE">
        <w:t>2)</w:t>
      </w:r>
      <w:r w:rsidRPr="000670FE">
        <w:tab/>
        <w:t>shall set the MCVideo imminent peril group state of the group to "MVIG 1: no-imminent-peril"; and</w:t>
      </w:r>
    </w:p>
    <w:p w14:paraId="0859A3FD" w14:textId="77777777" w:rsidR="00784A32" w:rsidRPr="000670FE" w:rsidRDefault="00784A32" w:rsidP="00784A32">
      <w:pPr>
        <w:pStyle w:val="B1"/>
      </w:pPr>
      <w:r w:rsidRPr="000670FE">
        <w:t>3)</w:t>
      </w:r>
      <w:r w:rsidRPr="000670FE">
        <w:tab/>
        <w:t>shall set the MCVideo imminent peril group call state of the group to "MVIGC 1: imminent-peril-gc-capable".</w:t>
      </w:r>
    </w:p>
    <w:p w14:paraId="71F4E265" w14:textId="77777777" w:rsidR="00784A32" w:rsidRPr="000670FE" w:rsidRDefault="00784A32" w:rsidP="00784A32">
      <w:r w:rsidRPr="000670FE">
        <w:t>On receiving a SIP 4xx, SIP 5xx response or SIP 6xx response to the SIP re-INVITE request:</w:t>
      </w:r>
    </w:p>
    <w:p w14:paraId="5A9E3374" w14:textId="77777777" w:rsidR="00784A32" w:rsidRPr="000670FE" w:rsidRDefault="00784A32" w:rsidP="00784A32">
      <w:pPr>
        <w:pStyle w:val="B1"/>
      </w:pPr>
      <w:r w:rsidRPr="000670FE">
        <w:t>1)</w:t>
      </w:r>
      <w:r w:rsidRPr="000670FE">
        <w:tab/>
        <w:t>if the SIP 4xx response, SIP 5xx response or SIP 6xx response:</w:t>
      </w:r>
    </w:p>
    <w:p w14:paraId="0228BF3D" w14:textId="77777777" w:rsidR="00784A32" w:rsidRPr="000670FE" w:rsidRDefault="00784A32" w:rsidP="00784A32">
      <w:pPr>
        <w:pStyle w:val="B2"/>
      </w:pPr>
      <w:r w:rsidRPr="000670FE">
        <w:t>a)</w:t>
      </w:r>
      <w:r w:rsidRPr="000670FE">
        <w:tab/>
        <w:t xml:space="preserve">contains an application/vnd.3gpp.mcvideo-info+xml MIME body with an &lt;imminentperil-ind&gt; element set to a value of "true"; or </w:t>
      </w:r>
    </w:p>
    <w:p w14:paraId="703D2F52" w14:textId="77777777" w:rsidR="00784A32" w:rsidRPr="000670FE" w:rsidRDefault="00784A32" w:rsidP="00784A32">
      <w:pPr>
        <w:pStyle w:val="B2"/>
      </w:pPr>
      <w:r w:rsidRPr="000670FE">
        <w:t>b)</w:t>
      </w:r>
      <w:r w:rsidRPr="000670FE">
        <w:tab/>
        <w:t>does not contain an application/vnd.3gpp.mcvideo-info+xml MIME body with an &lt;imminentperil-ind&gt; element;</w:t>
      </w:r>
    </w:p>
    <w:p w14:paraId="764D446A" w14:textId="77777777" w:rsidR="00784A32" w:rsidRPr="000670FE" w:rsidRDefault="00784A32" w:rsidP="00B97141">
      <w:r w:rsidRPr="000670FE">
        <w:t>then the MCVideo client shall set the MCVideo imminent peril group state as "MVIG 2: in-progress".</w:t>
      </w:r>
    </w:p>
    <w:p w14:paraId="0D468F5F" w14:textId="77777777" w:rsidR="00784A32" w:rsidRPr="000670FE" w:rsidRDefault="00784A32" w:rsidP="00784A32">
      <w:pPr>
        <w:pStyle w:val="NO"/>
      </w:pPr>
      <w:r w:rsidRPr="000670FE">
        <w:t>NOTE 3:</w:t>
      </w:r>
      <w:r w:rsidRPr="000670FE">
        <w:tab/>
        <w:t>This is the case where the MCVideo client requested the cancellation of the MCVideo imminent peril in-progress state and was rejected.</w:t>
      </w:r>
    </w:p>
    <w:p w14:paraId="66F6E289" w14:textId="77777777" w:rsidR="00806B2F" w:rsidRPr="000670FE" w:rsidRDefault="00806B2F" w:rsidP="00806B2F">
      <w:r w:rsidRPr="000670FE">
        <w:t>[TS 24.281, clause 9.2.1.2.1.6]</w:t>
      </w:r>
    </w:p>
    <w:p w14:paraId="285D965C" w14:textId="77777777" w:rsidR="00784A32" w:rsidRPr="000670FE" w:rsidRDefault="00784A32" w:rsidP="00784A32">
      <w:r w:rsidRPr="000670FE">
        <w:t>This subclause covers both on-demand session.</w:t>
      </w:r>
    </w:p>
    <w:p w14:paraId="295E132D" w14:textId="77777777" w:rsidR="00784A32" w:rsidRPr="000670FE" w:rsidRDefault="00784A32" w:rsidP="00784A32">
      <w:r w:rsidRPr="000670FE">
        <w:t>Upon receipt of a SIP re-INVITE request the MCVideo client:</w:t>
      </w:r>
    </w:p>
    <w:p w14:paraId="19127154"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3925E08"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512E53CA"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79514206" w14:textId="77777777" w:rsidR="00784A32" w:rsidRPr="000670FE" w:rsidRDefault="00784A32" w:rsidP="00784A32">
      <w:pPr>
        <w:pStyle w:val="B2"/>
      </w:pPr>
      <w:r w:rsidRPr="000670FE">
        <w:t>c)</w:t>
      </w:r>
      <w:r w:rsidRPr="000670FE">
        <w:tab/>
        <w:t xml:space="preserve">shall set the MCVideo emergency group state to "MVEG 2: in-progress"; </w:t>
      </w:r>
    </w:p>
    <w:p w14:paraId="3D5ED19F" w14:textId="77777777" w:rsidR="00784A32" w:rsidRPr="000670FE" w:rsidRDefault="00784A32" w:rsidP="00784A32">
      <w:pPr>
        <w:pStyle w:val="B2"/>
      </w:pPr>
      <w:r w:rsidRPr="000670FE">
        <w:t>d)</w:t>
      </w:r>
      <w:r w:rsidRPr="000670FE">
        <w:tab/>
        <w:t>shall set the MCVideo imminent peril group state to "MVIG 1: no-imminent-peril"; and</w:t>
      </w:r>
    </w:p>
    <w:p w14:paraId="799C9AE6" w14:textId="77777777" w:rsidR="00784A32" w:rsidRPr="000670FE" w:rsidRDefault="00784A32" w:rsidP="00784A32">
      <w:pPr>
        <w:pStyle w:val="B2"/>
      </w:pPr>
      <w:r w:rsidRPr="000670FE">
        <w:t>e)</w:t>
      </w:r>
      <w:r w:rsidRPr="000670FE">
        <w:tab/>
        <w:t>shall set the MCVideo imminent peril group call state to "MVIGC 1: imminent-peril-gc-capable";</w:t>
      </w:r>
    </w:p>
    <w:p w14:paraId="07EF571B"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03ED4981"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41299129" w14:textId="77777777" w:rsidR="00784A32" w:rsidRPr="000670FE" w:rsidRDefault="00784A32" w:rsidP="00784A32">
      <w:pPr>
        <w:pStyle w:val="B2"/>
      </w:pPr>
      <w:r w:rsidRPr="000670FE">
        <w:t>b)</w:t>
      </w:r>
      <w:r w:rsidRPr="000670FE">
        <w:tab/>
        <w:t>shall set the MCVideo imminent peril group state to "MIG 2: in-progress";</w:t>
      </w:r>
    </w:p>
    <w:p w14:paraId="72B2ADAE"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4BBDD99B"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4D51F0A4"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5B899B8B"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492106C7"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130DCD9F"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139611A0"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7F2ED7D3" w14:textId="77777777" w:rsidR="00784A32" w:rsidRPr="000670FE" w:rsidRDefault="00784A32" w:rsidP="00784A32">
      <w:pPr>
        <w:pStyle w:val="B2"/>
      </w:pPr>
      <w:r w:rsidRPr="000670FE">
        <w:t>c)</w:t>
      </w:r>
      <w:r w:rsidRPr="000670FE">
        <w:tab/>
        <w:t>shall set the MCVideo emergency group state to "MVEG 1: no-emergency"; and</w:t>
      </w:r>
    </w:p>
    <w:p w14:paraId="431ABC67"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73BA93E8"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57C918FA"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8D005A9" w14:textId="77777777" w:rsidR="00784A32" w:rsidRPr="000670FE" w:rsidRDefault="00784A32" w:rsidP="00784A32">
      <w:pPr>
        <w:pStyle w:val="B2"/>
      </w:pPr>
      <w:r w:rsidRPr="000670FE">
        <w:t>b)</w:t>
      </w:r>
      <w:r w:rsidRPr="000670FE">
        <w:tab/>
        <w:t>shall set the MCVideo imminent peril group state to "MVIG 1: no-imminent-peril"; and</w:t>
      </w:r>
    </w:p>
    <w:p w14:paraId="3F76123D" w14:textId="77777777" w:rsidR="00784A32" w:rsidRPr="000670FE" w:rsidRDefault="00784A32" w:rsidP="00784A32">
      <w:pPr>
        <w:pStyle w:val="B2"/>
      </w:pPr>
      <w:r w:rsidRPr="000670FE">
        <w:t>c)</w:t>
      </w:r>
      <w:r w:rsidRPr="000670FE">
        <w:tab/>
        <w:t>shall set the MCVideo imminent peril group call state to "MVIGC 1: imminent-peril-gc-capable";</w:t>
      </w:r>
    </w:p>
    <w:p w14:paraId="2FA692F1" w14:textId="77777777" w:rsidR="00784A32" w:rsidRPr="000670FE" w:rsidRDefault="00784A32" w:rsidP="00784A32">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245FE6CB"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0E25B8EA"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5833A134"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4FBC2A92"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00BA0559"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7B6BE6CB" w14:textId="77777777" w:rsidR="00784A32" w:rsidRPr="000670FE" w:rsidRDefault="00784A32" w:rsidP="00784A32">
      <w:pPr>
        <w:pStyle w:val="B1"/>
      </w:pPr>
      <w:r w:rsidRPr="000670FE">
        <w:t>11)</w:t>
      </w:r>
      <w:r w:rsidRPr="000670FE">
        <w:tab/>
        <w:t>shall interact with the media plane as specified in 3GPP TS 24.581 [</w:t>
      </w:r>
      <w:r w:rsidRPr="000670FE">
        <w:rPr>
          <w:lang w:eastAsia="zh-CN"/>
        </w:rPr>
        <w:t>5</w:t>
      </w:r>
      <w:r w:rsidRPr="000670FE">
        <w:t>].</w:t>
      </w:r>
    </w:p>
    <w:p w14:paraId="7581F42D" w14:textId="77777777" w:rsidR="00784A32" w:rsidRPr="000670FE" w:rsidRDefault="00784A32" w:rsidP="00784A32">
      <w:bookmarkStart w:id="126" w:name="14f4399e2adfb55a__Toc427695830"/>
      <w:bookmarkStart w:id="127" w:name="14f4399e2adfb55a__Toc427696230"/>
      <w:bookmarkStart w:id="128" w:name="14f4399e2adfb55a__Toc427696629"/>
      <w:bookmarkStart w:id="129" w:name="14f4399e2adfb55a__Toc427698231"/>
      <w:bookmarkStart w:id="130" w:name="14f4399e2adfb55a__Toc427695831"/>
      <w:bookmarkStart w:id="131" w:name="14f4399e2adfb55a__Toc427696231"/>
      <w:bookmarkStart w:id="132" w:name="14f4399e2adfb55a__Toc427696630"/>
      <w:bookmarkStart w:id="133" w:name="14f4399e2adfb55a__Toc427698232"/>
      <w:bookmarkStart w:id="134" w:name="14f4399e2adfb55a__Toc427695832"/>
      <w:bookmarkStart w:id="135" w:name="14f4399e2adfb55a__Toc427696232"/>
      <w:bookmarkStart w:id="136" w:name="14f4399e2adfb55a__Toc427696631"/>
      <w:bookmarkStart w:id="137" w:name="14f4399e2adfb55a__Toc427698233"/>
      <w:bookmarkStart w:id="138" w:name="14f4399e2adfb55a__Toc427695838"/>
      <w:bookmarkStart w:id="139" w:name="14f4399e2adfb55a__Toc427696238"/>
      <w:bookmarkStart w:id="140" w:name="14f4399e2adfb55a__Toc427696637"/>
      <w:bookmarkStart w:id="141" w:name="14f4399e2adfb55a__Toc427698239"/>
      <w:bookmarkStart w:id="142" w:name="14f4399e2adfb55a__Toc427695839"/>
      <w:bookmarkStart w:id="143" w:name="14f4399e2adfb55a__Toc427696239"/>
      <w:bookmarkStart w:id="144" w:name="14f4399e2adfb55a__Toc427696638"/>
      <w:bookmarkStart w:id="145" w:name="14f4399e2adfb55a__Toc427698240"/>
      <w:bookmarkStart w:id="146" w:name="14f4399e2adfb55a__Toc427695840"/>
      <w:bookmarkStart w:id="147" w:name="14f4399e2adfb55a__Toc427696240"/>
      <w:bookmarkStart w:id="148" w:name="14f4399e2adfb55a__Toc427696639"/>
      <w:bookmarkStart w:id="149" w:name="14f4399e2adfb55a__Toc427698241"/>
      <w:bookmarkStart w:id="150" w:name="14f4399e2adfb55a__Toc427695841"/>
      <w:bookmarkStart w:id="151" w:name="14f4399e2adfb55a__Toc427696241"/>
      <w:bookmarkStart w:id="152" w:name="14f4399e2adfb55a__Toc427696640"/>
      <w:bookmarkStart w:id="153" w:name="14f4399e2adfb55a__Toc42769824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670FE">
        <w:t>[TS 24.281, clause 9.2.1.3.3.1]</w:t>
      </w:r>
    </w:p>
    <w:p w14:paraId="15816673" w14:textId="77777777" w:rsidR="00784A32" w:rsidRPr="000670FE" w:rsidRDefault="00784A32" w:rsidP="00784A32">
      <w:r w:rsidRPr="000670FE">
        <w:t>Upon receiving from the MCVideo client a SIP BYE request the participating MCVideo function shall follow the procedures as specified in subclause </w:t>
      </w:r>
      <w:r w:rsidRPr="000670FE">
        <w:rPr>
          <w:lang w:eastAsia="zh-CN"/>
        </w:rPr>
        <w:t>6.3.2.1.6</w:t>
      </w:r>
      <w:r w:rsidRPr="000670FE">
        <w:t>.</w:t>
      </w:r>
    </w:p>
    <w:p w14:paraId="2044063F" w14:textId="77777777" w:rsidR="00784A32" w:rsidRPr="000670FE" w:rsidRDefault="00784A32" w:rsidP="00784A32">
      <w:r w:rsidRPr="000670FE">
        <w:t>[TS 24.281, clause 9.2.1.4.7]</w:t>
      </w:r>
    </w:p>
    <w:p w14:paraId="6CB068C3" w14:textId="77777777" w:rsidR="00784A32" w:rsidRPr="000670FE" w:rsidRDefault="00784A32" w:rsidP="00784A32">
      <w:r w:rsidRPr="000670FE">
        <w:t>In the procedures in this subclause:</w:t>
      </w:r>
    </w:p>
    <w:p w14:paraId="46B004CA"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application/vnd.3gpp.mcvideo-info+xml MIME body; and</w:t>
      </w:r>
    </w:p>
    <w:p w14:paraId="69B48E46"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application/vnd.3gpp.mcvideo-info+xml MIME body.</w:t>
      </w:r>
    </w:p>
    <w:p w14:paraId="4EC30BEA" w14:textId="77777777" w:rsidR="00784A32" w:rsidRPr="000670FE" w:rsidRDefault="00784A32" w:rsidP="00784A32">
      <w:r w:rsidRPr="000670FE">
        <w:t>Upon receipt of a SIP re-INVITE request for an MCVideo session identity identifying an on-demand prearranged MCVideo group session, the controlling MCVideo function:</w:t>
      </w:r>
    </w:p>
    <w:p w14:paraId="2BACECD8" w14:textId="77777777" w:rsidR="00784A32" w:rsidRPr="000670FE" w:rsidRDefault="00784A32" w:rsidP="00784A32">
      <w:pPr>
        <w:pStyle w:val="B1"/>
      </w:pPr>
      <w:r w:rsidRPr="000670FE">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2406F655" w14:textId="77777777" w:rsidR="00784A32" w:rsidRPr="000670FE" w:rsidRDefault="00784A32" w:rsidP="00784A32">
      <w:pPr>
        <w:pStyle w:val="NO"/>
      </w:pPr>
      <w:r w:rsidRPr="000670FE">
        <w:t>NOTE 1:</w:t>
      </w:r>
      <w:r w:rsidRPr="000670FE">
        <w:tab/>
        <w:t>If the SIP re-INVITE request contains an application/vnd.3gpp.mcvideo-info+xml MIME body with the &lt;emergency-ind&gt; element set to a value of "true", the controlling MCVideo function can choose to accept the request.</w:t>
      </w:r>
    </w:p>
    <w:p w14:paraId="3A24E8E1" w14:textId="77777777" w:rsidR="00784A32" w:rsidRPr="000670FE" w:rsidRDefault="00784A32" w:rsidP="00784A32">
      <w:pPr>
        <w:pStyle w:val="B1"/>
      </w:pPr>
      <w:r w:rsidRPr="000670FE">
        <w:t>2)</w:t>
      </w:r>
      <w:r w:rsidRPr="000670FE">
        <w:tab/>
        <w:t>if received SIP re-INVITE request includes an application/vnd.3gpp.mcvideo-info+xml MIME body with an &lt;emergency-ind&gt; element included or an &lt;imminentperil-ind&gt; element included, shall validate the request as described in subclause </w:t>
      </w:r>
      <w:r w:rsidRPr="000670FE">
        <w:rPr>
          <w:lang w:eastAsia="zh-CN"/>
        </w:rPr>
        <w:t>6.3.3.1.17</w:t>
      </w:r>
      <w:r w:rsidRPr="000670FE">
        <w:t>;</w:t>
      </w:r>
    </w:p>
    <w:p w14:paraId="3506DCF3" w14:textId="77777777" w:rsidR="00784A32" w:rsidRPr="000670FE" w:rsidRDefault="00784A32" w:rsidP="00784A32">
      <w:pPr>
        <w:pStyle w:val="B1"/>
      </w:pPr>
      <w:r w:rsidRPr="000670FE">
        <w:t>3)</w:t>
      </w:r>
      <w:r w:rsidRPr="000670FE">
        <w:tab/>
        <w:t>if the received SIP re-INVITE request contains an unauthorized request for an MCVideo emergency call as determined by subclause </w:t>
      </w:r>
      <w:r w:rsidRPr="000670FE">
        <w:rPr>
          <w:lang w:eastAsia="zh-CN"/>
        </w:rPr>
        <w:t>6.3.3.1.13.2</w:t>
      </w:r>
      <w:r w:rsidRPr="000670FE">
        <w:t>:</w:t>
      </w:r>
    </w:p>
    <w:p w14:paraId="63572E9E" w14:textId="77777777" w:rsidR="00784A32" w:rsidRPr="000670FE" w:rsidRDefault="00784A32" w:rsidP="00784A32">
      <w:pPr>
        <w:pStyle w:val="B2"/>
      </w:pPr>
      <w:r w:rsidRPr="000670FE">
        <w:t>a)</w:t>
      </w:r>
      <w:r w:rsidRPr="000670FE">
        <w:tab/>
        <w:t>shall reject the SIP re-INVITE request with a SIP 403 (Forbidden) response as specified in subclause</w:t>
      </w:r>
      <w:r w:rsidRPr="000670FE">
        <w:rPr>
          <w:lang w:eastAsia="zh-CN"/>
        </w:rPr>
        <w:t> 6.3.3.1.14</w:t>
      </w:r>
      <w:r w:rsidRPr="000670FE">
        <w:t>; and</w:t>
      </w:r>
    </w:p>
    <w:p w14:paraId="22A44329"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12B1349E" w14:textId="77777777" w:rsidR="00784A32" w:rsidRPr="000670FE" w:rsidRDefault="00784A32" w:rsidP="00784A32">
      <w:pPr>
        <w:pStyle w:val="B1"/>
      </w:pPr>
      <w:r w:rsidRPr="000670FE">
        <w:t>4)</w:t>
      </w:r>
      <w:r w:rsidRPr="000670FE">
        <w:tab/>
        <w:t>if the received SIP re-INVITE request contains an imminent peril indication set to "true" for an MCVideo imminent peril group call and this is an unauthorized request for an MCVideo imminent peril group call as determined by subclause </w:t>
      </w:r>
      <w:r w:rsidRPr="000670FE">
        <w:rPr>
          <w:lang w:eastAsia="zh-CN"/>
        </w:rPr>
        <w:t>6.3.3.1.13.6</w:t>
      </w:r>
      <w:r w:rsidRPr="000670FE">
        <w:t>, shall reject the SIP re-INVITE request with a SIP 403 (Forbidden) response with the following clarifications:</w:t>
      </w:r>
    </w:p>
    <w:p w14:paraId="333C5822" w14:textId="77777777" w:rsidR="00784A32" w:rsidRPr="000670FE" w:rsidRDefault="00784A32" w:rsidP="00784A32">
      <w:pPr>
        <w:pStyle w:val="B2"/>
      </w:pPr>
      <w:r w:rsidRPr="000670FE">
        <w:t>a)</w:t>
      </w:r>
      <w:r w:rsidRPr="000670FE">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0DD5D0"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06D04EA7" w14:textId="77777777" w:rsidR="00784A32" w:rsidRPr="000670FE" w:rsidRDefault="00784A32" w:rsidP="00784A32">
      <w:pPr>
        <w:pStyle w:val="B1"/>
      </w:pPr>
      <w:r w:rsidRPr="000670FE">
        <w:t>5)</w:t>
      </w:r>
      <w:r w:rsidRPr="000670FE">
        <w:tab/>
        <w:t xml:space="preserve">if a Resource-Priority header field is included in the received SIP re-INVITE request: </w:t>
      </w:r>
    </w:p>
    <w:p w14:paraId="00661817" w14:textId="77777777" w:rsidR="00784A32" w:rsidRPr="000670FE" w:rsidRDefault="00784A32" w:rsidP="00784A32">
      <w:pPr>
        <w:pStyle w:val="B2"/>
      </w:pPr>
      <w:r w:rsidRPr="000670FE">
        <w:t>a)</w:t>
      </w:r>
      <w:r w:rsidRPr="000670FE">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7B6DF67" w14:textId="77777777" w:rsidR="00784A32" w:rsidRPr="000670FE" w:rsidRDefault="00784A32" w:rsidP="00784A32">
      <w:pPr>
        <w:pStyle w:val="B2"/>
      </w:pPr>
      <w:r w:rsidRPr="000670FE">
        <w:t>b)</w:t>
      </w:r>
      <w:r w:rsidRPr="000670FE">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DA56355" w14:textId="77777777" w:rsidR="00784A32" w:rsidRPr="000670FE" w:rsidRDefault="00784A32" w:rsidP="00784A32">
      <w:pPr>
        <w:pStyle w:val="B1"/>
      </w:pPr>
      <w:r w:rsidRPr="000670FE">
        <w:t>6)</w:t>
      </w:r>
      <w:r w:rsidRPr="000670FE">
        <w:tab/>
        <w:t>if the received SIP re-INVITE request contains an application/vnd.3gpp.mcvideo-info+xml MIME body with the &lt;emergency-ind&gt; element set to a value of "true" and is an authorized request to initiate an MCVideo emergency group call as determined by subclause </w:t>
      </w:r>
      <w:r w:rsidRPr="000670FE">
        <w:rPr>
          <w:lang w:eastAsia="zh-CN"/>
        </w:rPr>
        <w:t>6.3.3.1.13.2</w:t>
      </w:r>
      <w:r w:rsidRPr="000670FE">
        <w:t>, the controlling MCVideo function shall:</w:t>
      </w:r>
    </w:p>
    <w:p w14:paraId="7CE0B833" w14:textId="77777777" w:rsidR="00784A32" w:rsidRPr="000670FE" w:rsidRDefault="00784A32" w:rsidP="00784A32">
      <w:pPr>
        <w:pStyle w:val="B3"/>
      </w:pPr>
      <w:r w:rsidRPr="000670FE">
        <w:t>i)</w:t>
      </w:r>
      <w:r w:rsidRPr="000670FE">
        <w:tab/>
        <w:t>shall cache the MCVideo ID of the MCVideo user that has initiated an MCVideo emergency call;</w:t>
      </w:r>
    </w:p>
    <w:p w14:paraId="54077456" w14:textId="77777777" w:rsidR="00784A32" w:rsidRPr="000670FE" w:rsidRDefault="00784A32" w:rsidP="00784A32">
      <w:pPr>
        <w:pStyle w:val="B3"/>
      </w:pPr>
      <w:r w:rsidRPr="000670FE">
        <w:t>ii)</w:t>
      </w:r>
      <w:r w:rsidRPr="000670FE">
        <w:tab/>
        <w:t>if the received SIP INVITE contains an alert indication set to a value of "true" and this is an authorized request for an MCVideo emergency alert meeting the conditions specified in subclause </w:t>
      </w:r>
      <w:r w:rsidRPr="000670FE">
        <w:rPr>
          <w:lang w:eastAsia="zh-CN"/>
        </w:rPr>
        <w:t>6.3.3.1.13.1</w:t>
      </w:r>
      <w:r w:rsidRPr="000670FE">
        <w:t>, shall cache the MCVideo ID of the MCVideo user that has initiated an MCVideo emergency alert;</w:t>
      </w:r>
    </w:p>
    <w:p w14:paraId="3D06F22A" w14:textId="77777777" w:rsidR="00784A32" w:rsidRPr="000670FE" w:rsidRDefault="00784A32" w:rsidP="00784A32">
      <w:pPr>
        <w:pStyle w:val="B3"/>
      </w:pPr>
      <w:r w:rsidRPr="000670FE">
        <w:t>iii)</w:t>
      </w:r>
      <w:r w:rsidRPr="000670FE">
        <w:tab/>
        <w:t>if the in-progress emergency state of the group is set to a value of "true":</w:t>
      </w:r>
    </w:p>
    <w:p w14:paraId="4E8516D0" w14:textId="77777777" w:rsidR="00784A32" w:rsidRPr="000670FE" w:rsidRDefault="00784A32" w:rsidP="00784A32">
      <w:pPr>
        <w:pStyle w:val="B4"/>
      </w:pPr>
      <w:r w:rsidRPr="000670FE">
        <w:t>A)</w:t>
      </w:r>
      <w:r w:rsidRPr="000670FE">
        <w:tab/>
        <w:t>for each of the other affiliated member of the group generate a SIP MESSAGE request notification of the MCVideo user's emergency indication as specified in subclause </w:t>
      </w:r>
      <w:r w:rsidRPr="000670FE">
        <w:rPr>
          <w:lang w:eastAsia="zh-CN"/>
        </w:rPr>
        <w:t>6.3.3.1.11</w:t>
      </w:r>
      <w:r w:rsidRPr="000670FE">
        <w:t>, setting the &lt;emergency-ind&gt; element of the application/vnd.3gpp.mcvideo-info+xml MIME body to a value of "true";</w:t>
      </w:r>
    </w:p>
    <w:p w14:paraId="62C9166E"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576E773D" w14:textId="77777777" w:rsidR="00784A32" w:rsidRPr="000670FE" w:rsidRDefault="00784A32" w:rsidP="00784A32">
      <w:pPr>
        <w:pStyle w:val="B4"/>
      </w:pPr>
      <w:r w:rsidRPr="000670FE">
        <w:t>C)</w:t>
      </w:r>
      <w:r w:rsidRPr="000670FE">
        <w:tab/>
        <w:t>if the in-progress imminent peril state of the group is set to a value of "true", shall set it to a value of "false"; and</w:t>
      </w:r>
    </w:p>
    <w:p w14:paraId="43E153F9" w14:textId="77777777" w:rsidR="00784A32" w:rsidRPr="000670FE" w:rsidRDefault="00784A32" w:rsidP="00784A32">
      <w:pPr>
        <w:pStyle w:val="B3"/>
      </w:pPr>
      <w:r w:rsidRPr="000670FE">
        <w:t>iv)</w:t>
      </w:r>
      <w:r w:rsidRPr="000670FE">
        <w:tab/>
        <w:t>if the in-progress emergency state of the group is set to a value of "false":</w:t>
      </w:r>
    </w:p>
    <w:p w14:paraId="365F581E" w14:textId="77777777" w:rsidR="00784A32" w:rsidRPr="000670FE" w:rsidRDefault="00784A32" w:rsidP="00784A32">
      <w:pPr>
        <w:pStyle w:val="B4"/>
      </w:pPr>
      <w:r w:rsidRPr="000670FE">
        <w:t>A)</w:t>
      </w:r>
      <w:r w:rsidRPr="000670FE">
        <w:tab/>
        <w:t>shall set the value of the in-progress emergency state of the group to "true";</w:t>
      </w:r>
    </w:p>
    <w:p w14:paraId="02C43684" w14:textId="77777777" w:rsidR="00784A32" w:rsidRPr="000670FE" w:rsidRDefault="00784A32" w:rsidP="00784A32">
      <w:pPr>
        <w:pStyle w:val="B4"/>
      </w:pPr>
      <w:r w:rsidRPr="000670FE">
        <w:t>B)</w:t>
      </w:r>
      <w:r w:rsidRPr="000670FE">
        <w:tab/>
        <w:t>shall start timer TNG2 (in-progress emergency group call timer) and handle its expiry as specified in subclause </w:t>
      </w:r>
      <w:r w:rsidRPr="000670FE">
        <w:rPr>
          <w:lang w:eastAsia="zh-CN"/>
        </w:rPr>
        <w:t>6.3.3.1.16</w:t>
      </w:r>
      <w:r w:rsidRPr="000670FE">
        <w:t>;</w:t>
      </w:r>
    </w:p>
    <w:p w14:paraId="3C6C2199" w14:textId="77777777" w:rsidR="00784A32" w:rsidRPr="000670FE" w:rsidRDefault="00784A32" w:rsidP="00784A32">
      <w:pPr>
        <w:pStyle w:val="NO"/>
      </w:pPr>
      <w:r w:rsidRPr="000670FE">
        <w:t>NOTE 2:</w:t>
      </w:r>
      <w:r w:rsidRPr="000670FE">
        <w:tab/>
        <w:t>The interactions of TNG2 with the TNG3 (group call timer) are explained in subclause </w:t>
      </w:r>
      <w:r w:rsidRPr="000670FE">
        <w:rPr>
          <w:lang w:eastAsia="zh-CN"/>
        </w:rPr>
        <w:t>6.3.3.5.2</w:t>
      </w:r>
      <w:r w:rsidRPr="000670FE">
        <w:t>.</w:t>
      </w:r>
    </w:p>
    <w:p w14:paraId="1B51B48B" w14:textId="77777777" w:rsidR="00784A32" w:rsidRPr="000670FE" w:rsidRDefault="00784A32" w:rsidP="00530C26">
      <w:pPr>
        <w:pStyle w:val="EditorsNote"/>
      </w:pPr>
      <w:r w:rsidRPr="000670FE">
        <w:t>Editor's Note: timers need to be defined.</w:t>
      </w:r>
    </w:p>
    <w:p w14:paraId="2887E754" w14:textId="77777777" w:rsidR="00784A32" w:rsidRPr="000670FE" w:rsidRDefault="00784A32" w:rsidP="00784A32">
      <w:pPr>
        <w:pStyle w:val="B4"/>
      </w:pPr>
      <w:r w:rsidRPr="000670FE">
        <w:t>C)</w:t>
      </w:r>
      <w:r w:rsidRPr="000670FE">
        <w:tab/>
        <w:t>shall generate SIP re-INVITE requests for the MCVideo emergency group call to the other participants of the MCVideo group call as specified in subclause</w:t>
      </w:r>
      <w:r w:rsidRPr="000670FE">
        <w:rPr>
          <w:lang w:eastAsia="zh-CN"/>
        </w:rPr>
        <w:t> 6.3.3.1.6</w:t>
      </w:r>
      <w:r w:rsidRPr="000670FE">
        <w:t>;</w:t>
      </w:r>
    </w:p>
    <w:p w14:paraId="00C24927" w14:textId="77777777" w:rsidR="00784A32" w:rsidRPr="000670FE" w:rsidRDefault="00784A32" w:rsidP="00784A32">
      <w:pPr>
        <w:pStyle w:val="B4"/>
      </w:pPr>
      <w:r w:rsidRPr="000670FE">
        <w:t>D)</w:t>
      </w:r>
      <w:r w:rsidRPr="000670FE">
        <w:tab/>
        <w:t>shall send the SIP re-INVITEs towards the other participants of the MCVideo group call; and</w:t>
      </w:r>
    </w:p>
    <w:p w14:paraId="387D0328" w14:textId="77777777" w:rsidR="00784A32" w:rsidRPr="000670FE" w:rsidRDefault="00784A32" w:rsidP="00784A32">
      <w:pPr>
        <w:pStyle w:val="B4"/>
      </w:pPr>
      <w:r w:rsidRPr="000670FE">
        <w:t>E)</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2EEEF2E5" w14:textId="77777777" w:rsidR="00784A32" w:rsidRPr="000670FE" w:rsidRDefault="00784A32" w:rsidP="00784A32">
      <w:pPr>
        <w:pStyle w:val="B1"/>
      </w:pPr>
      <w:r w:rsidRPr="000670FE">
        <w:t>7)</w:t>
      </w:r>
      <w:r w:rsidRPr="000670FE">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0670FE">
        <w:rPr>
          <w:lang w:eastAsia="zh-CN"/>
        </w:rPr>
        <w:t>6.3.3.1.13.4</w:t>
      </w:r>
      <w:r w:rsidRPr="000670FE">
        <w:t>:</w:t>
      </w:r>
    </w:p>
    <w:p w14:paraId="1FE90692" w14:textId="77777777" w:rsidR="00784A32" w:rsidRPr="000670FE" w:rsidRDefault="00784A32" w:rsidP="00784A32">
      <w:pPr>
        <w:pStyle w:val="B2"/>
      </w:pPr>
      <w:r w:rsidRPr="000670FE">
        <w:t>a)</w:t>
      </w:r>
      <w:r w:rsidRPr="000670FE">
        <w:tab/>
        <w:t>shall reject the SIP re-INVITE request with a SIP 403 (Forbidden) response;</w:t>
      </w:r>
    </w:p>
    <w:p w14:paraId="49ADDE8A" w14:textId="77777777" w:rsidR="00784A32" w:rsidRPr="000670FE" w:rsidRDefault="00784A32" w:rsidP="00784A32">
      <w:pPr>
        <w:pStyle w:val="B2"/>
      </w:pPr>
      <w:r w:rsidRPr="000670FE">
        <w:t>b)</w:t>
      </w:r>
      <w:r w:rsidRPr="000670FE">
        <w:tab/>
        <w:t>shall include in the SIP 403 (Forbidden) response an application/vnd.3gpp.mcvideo-info+xml MIME body as specified in annex F.1 with an &lt;emergency-ind&gt; element set to a value of "true";</w:t>
      </w:r>
    </w:p>
    <w:p w14:paraId="2E3F2342" w14:textId="77777777" w:rsidR="00784A32" w:rsidRPr="000670FE" w:rsidRDefault="00784A32" w:rsidP="00784A32">
      <w:pPr>
        <w:pStyle w:val="B2"/>
      </w:pPr>
      <w:r w:rsidRPr="000670FE">
        <w:t>c)</w:t>
      </w:r>
      <w:r w:rsidRPr="000670FE">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47386D9F" w14:textId="77777777" w:rsidR="00784A32" w:rsidRPr="000670FE" w:rsidRDefault="00784A32" w:rsidP="00784A32">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5AD25403" w14:textId="77777777" w:rsidR="00784A32" w:rsidRPr="000670FE" w:rsidRDefault="00784A32" w:rsidP="00784A32">
      <w:pPr>
        <w:pStyle w:val="B1"/>
      </w:pPr>
      <w:r w:rsidRPr="000670FE">
        <w:t>8)</w:t>
      </w:r>
      <w:r w:rsidRPr="000670FE">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0670FE">
        <w:rPr>
          <w:lang w:eastAsia="zh-CN"/>
        </w:rPr>
        <w:t>6.3.3.1.16</w:t>
      </w:r>
      <w:r w:rsidRPr="000670FE">
        <w:t xml:space="preserve"> and the in-progress emergency state of the group to is set to a value of "true" the controlling MCVideo function:</w:t>
      </w:r>
    </w:p>
    <w:p w14:paraId="51EDDC78" w14:textId="77777777" w:rsidR="00784A32" w:rsidRPr="000670FE" w:rsidRDefault="00784A32" w:rsidP="00784A32">
      <w:pPr>
        <w:pStyle w:val="B2"/>
      </w:pPr>
      <w:r w:rsidRPr="000670FE">
        <w:t>a)</w:t>
      </w:r>
      <w:r w:rsidRPr="000670FE">
        <w:tab/>
        <w:t>shall set the in-progress emergency group state of the group to a value of "false";</w:t>
      </w:r>
    </w:p>
    <w:p w14:paraId="2D2FB838" w14:textId="77777777" w:rsidR="00784A32" w:rsidRPr="000670FE" w:rsidRDefault="00784A32" w:rsidP="00784A32">
      <w:pPr>
        <w:pStyle w:val="B2"/>
      </w:pPr>
      <w:r w:rsidRPr="000670FE">
        <w:t>b)</w:t>
      </w:r>
      <w:r w:rsidRPr="000670FE">
        <w:tab/>
        <w:t>shall clear the cache of the</w:t>
      </w:r>
      <w:r w:rsidRPr="000670FE">
        <w:rPr>
          <w:lang w:eastAsia="zh-CN"/>
        </w:rPr>
        <w:t xml:space="preserve"> </w:t>
      </w:r>
      <w:r w:rsidRPr="000670FE">
        <w:t>MCV</w:t>
      </w:r>
      <w:r w:rsidRPr="000670FE">
        <w:rPr>
          <w:lang w:eastAsia="zh-CN"/>
        </w:rPr>
        <w:t>ideo</w:t>
      </w:r>
      <w:r w:rsidRPr="000670FE">
        <w:t xml:space="preserve"> ID of the MCVideo user as having</w:t>
      </w:r>
      <w:r w:rsidRPr="000670FE" w:rsidDel="00467D1E">
        <w:t xml:space="preserve"> </w:t>
      </w:r>
      <w:r w:rsidRPr="000670FE">
        <w:t>an outstanding MCVideo emergency group call;</w:t>
      </w:r>
    </w:p>
    <w:p w14:paraId="1ABB00E8" w14:textId="77777777" w:rsidR="00784A32" w:rsidRPr="000670FE" w:rsidRDefault="00784A32" w:rsidP="00784A32">
      <w:pPr>
        <w:pStyle w:val="B2"/>
      </w:pPr>
      <w:r w:rsidRPr="000670FE">
        <w:t>c)</w:t>
      </w:r>
      <w:r w:rsidRPr="000670FE">
        <w:tab/>
        <w:t>if an &lt;alert-ind&gt;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w:t>
      </w:r>
      <w:r w:rsidRPr="000670FE">
        <w:rPr>
          <w:lang w:eastAsia="zh-CN"/>
        </w:rPr>
        <w:t>6.3.3.1.13.3</w:t>
      </w:r>
      <w:r w:rsidRPr="000670FE">
        <w:t xml:space="preserve"> and there is an outstanding MCVideo emergency alert for this MCVideo user shall:</w:t>
      </w:r>
    </w:p>
    <w:p w14:paraId="131E7F7A" w14:textId="77777777" w:rsidR="00784A32" w:rsidRPr="000670FE" w:rsidRDefault="00784A32" w:rsidP="00784A32">
      <w:pPr>
        <w:pStyle w:val="B3"/>
      </w:pPr>
      <w:r w:rsidRPr="000670FE">
        <w:t>i)</w:t>
      </w:r>
      <w:r w:rsidRPr="000670FE">
        <w:tab/>
        <w:t>if the received SIP re-INVITE request contains an &lt;originated-by&gt; element in the application/vnd.3gpp.mcvideo-info+xml MIME body, clear the cache of the MCVideo ID of the MCVideo user identified by the &lt;originated-by&gt; element as having</w:t>
      </w:r>
      <w:r w:rsidRPr="000670FE" w:rsidDel="00467D1E">
        <w:t xml:space="preserve"> </w:t>
      </w:r>
      <w:r w:rsidRPr="000670FE">
        <w:t>an outstanding MCVideo emergency alert; or</w:t>
      </w:r>
    </w:p>
    <w:p w14:paraId="140D31D5" w14:textId="77777777" w:rsidR="00784A32" w:rsidRPr="000670FE" w:rsidRDefault="00784A32" w:rsidP="00784A32">
      <w:pPr>
        <w:pStyle w:val="B3"/>
      </w:pPr>
      <w:r w:rsidRPr="000670FE">
        <w:rPr>
          <w:lang w:eastAsia="x-none"/>
        </w:rPr>
        <w:t>ii)</w:t>
      </w:r>
      <w:r w:rsidRPr="000670FE">
        <w:rPr>
          <w:lang w:eastAsia="x-none"/>
        </w:rPr>
        <w:tab/>
        <w:t xml:space="preserve">if the received SIP re-INVITE request does not contain an &lt;originated-by&gt; element in the application/vnd.3gpp.mcvideo-info+xml MIME body, clear the cache </w:t>
      </w:r>
      <w:r w:rsidRPr="000670FE">
        <w:t>of</w:t>
      </w:r>
      <w:r w:rsidRPr="000670FE">
        <w:rPr>
          <w:lang w:eastAsia="x-none"/>
        </w:rPr>
        <w:t xml:space="preserve"> the MCVideo ID of the sender of the SIP re-INVITE request as having an outstanding MCVideo emergency alert;</w:t>
      </w:r>
    </w:p>
    <w:p w14:paraId="593D68EE" w14:textId="77777777" w:rsidR="00784A32" w:rsidRPr="000670FE" w:rsidRDefault="00784A32" w:rsidP="00784A32">
      <w:pPr>
        <w:pStyle w:val="B2"/>
      </w:pPr>
      <w:r w:rsidRPr="000670FE">
        <w:t>d)</w:t>
      </w:r>
      <w:r w:rsidRPr="000670FE">
        <w:tab/>
        <w:t>shall generate SIP re-INVITE requests to the participants in the group call as specified in subclause </w:t>
      </w:r>
      <w:r w:rsidRPr="000670FE">
        <w:rPr>
          <w:lang w:eastAsia="zh-CN"/>
        </w:rPr>
        <w:t>6.3.3.1.6</w:t>
      </w:r>
      <w:r w:rsidRPr="000670FE">
        <w:t>. The MCVideo controlling function:</w:t>
      </w:r>
    </w:p>
    <w:p w14:paraId="23EF6747" w14:textId="77777777" w:rsidR="00784A32" w:rsidRPr="000670FE" w:rsidRDefault="00784A32" w:rsidP="00784A32">
      <w:pPr>
        <w:pStyle w:val="B3"/>
      </w:pPr>
      <w:r w:rsidRPr="000670FE">
        <w:t>i)</w:t>
      </w:r>
      <w:r w:rsidRPr="000670FE">
        <w:tab/>
        <w:t>for each of the other participants in the group call shall send the SIP re-INVITE request towards the MCVideo client as specified in 3GPP TS 24.229 [</w:t>
      </w:r>
      <w:r w:rsidRPr="000670FE">
        <w:rPr>
          <w:lang w:eastAsia="zh-CN"/>
        </w:rPr>
        <w:t>11</w:t>
      </w:r>
      <w:r w:rsidRPr="000670FE">
        <w:t>]; and</w:t>
      </w:r>
    </w:p>
    <w:p w14:paraId="3259C917"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398436F8" w14:textId="77777777" w:rsidR="00784A32" w:rsidRPr="000670FE" w:rsidRDefault="00784A32" w:rsidP="00784A32">
      <w:pPr>
        <w:pStyle w:val="NO"/>
      </w:pPr>
      <w:r w:rsidRPr="000670FE">
        <w:t>NOTE 3:</w:t>
      </w:r>
      <w:r w:rsidRPr="000670FE">
        <w:tab/>
        <w:t>Subclause </w:t>
      </w:r>
      <w:r w:rsidRPr="000670FE">
        <w:rPr>
          <w:lang w:eastAsia="zh-CN"/>
        </w:rPr>
        <w:t>6.3.3.1.5</w:t>
      </w:r>
      <w:r w:rsidRPr="000670FE">
        <w:t xml:space="preserve"> will inform the group call participants of the cancellation of the MCVideo group's in-progress emergency state and the cancellation of the MCVideo emergency alert if applicable.</w:t>
      </w:r>
    </w:p>
    <w:p w14:paraId="203DAA1A" w14:textId="77777777" w:rsidR="00784A32" w:rsidRPr="000670FE" w:rsidRDefault="00784A32" w:rsidP="00784A32">
      <w:pPr>
        <w:pStyle w:val="B2"/>
      </w:pPr>
      <w:r w:rsidRPr="000670FE">
        <w:t>e)</w:t>
      </w:r>
      <w:r w:rsidRPr="000670FE">
        <w:tab/>
        <w:t>shall stop timer TNG2 (in-progress emergency group call timer); and</w:t>
      </w:r>
    </w:p>
    <w:p w14:paraId="78B37165" w14:textId="77777777" w:rsidR="00784A32" w:rsidRPr="000670FE" w:rsidRDefault="00784A32" w:rsidP="00784A32">
      <w:pPr>
        <w:pStyle w:val="NO"/>
      </w:pPr>
      <w:r w:rsidRPr="000670FE">
        <w:t>NOTE 4:</w:t>
      </w:r>
      <w:r w:rsidRPr="000670FE">
        <w:tab/>
        <w:t>The interactions of TNG2 with the TNG3 (group call timer) are explained in subclause </w:t>
      </w:r>
      <w:r w:rsidRPr="000670FE">
        <w:rPr>
          <w:lang w:eastAsia="zh-CN"/>
        </w:rPr>
        <w:t>6.3.3.5.2</w:t>
      </w:r>
      <w:r w:rsidRPr="000670FE">
        <w:t>;</w:t>
      </w:r>
    </w:p>
    <w:p w14:paraId="17123A9C" w14:textId="77777777" w:rsidR="00784A32" w:rsidRPr="000670FE" w:rsidRDefault="00784A32" w:rsidP="00784A32">
      <w:pPr>
        <w:pStyle w:val="B2"/>
      </w:pPr>
      <w:r w:rsidRPr="000670FE">
        <w:t>f)</w:t>
      </w:r>
      <w:r w:rsidRPr="000670FE">
        <w:tab/>
        <w:t>for each of the affiliated members of the group that are not participating in the call:</w:t>
      </w:r>
    </w:p>
    <w:p w14:paraId="315F4385" w14:textId="77777777" w:rsidR="00784A32" w:rsidRPr="000670FE" w:rsidRDefault="00784A32" w:rsidP="00784A32">
      <w:pPr>
        <w:pStyle w:val="B3"/>
      </w:pPr>
      <w:r w:rsidRPr="000670FE">
        <w:t>i)</w:t>
      </w:r>
      <w:r w:rsidRPr="000670FE">
        <w:tab/>
        <w:t>generate a SIP MESSAGE request notification of the cancellation of the MCVideo user's emergency call as specified in subclause </w:t>
      </w:r>
      <w:r w:rsidRPr="000670FE">
        <w:rPr>
          <w:lang w:eastAsia="zh-CN"/>
        </w:rPr>
        <w:t>6.3.3.1.11</w:t>
      </w:r>
      <w:r w:rsidRPr="000670FE">
        <w:t>;</w:t>
      </w:r>
    </w:p>
    <w:p w14:paraId="2EAE1EC8" w14:textId="77777777" w:rsidR="00784A32" w:rsidRPr="000670FE" w:rsidRDefault="00784A32" w:rsidP="00784A32">
      <w:pPr>
        <w:pStyle w:val="B3"/>
      </w:pPr>
      <w:r w:rsidRPr="000670FE">
        <w:t>ii)</w:t>
      </w:r>
      <w:r w:rsidRPr="000670FE">
        <w:tab/>
        <w:t>set the &lt;emergency-ind&gt; element of the application/vnd.3gpp.mcvideo-info+xml MIME body to a value of "false";</w:t>
      </w:r>
    </w:p>
    <w:p w14:paraId="68DFB3D9" w14:textId="77777777" w:rsidR="00784A32" w:rsidRPr="000670FE" w:rsidRDefault="00784A32" w:rsidP="00784A32">
      <w:pPr>
        <w:pStyle w:val="B3"/>
      </w:pPr>
      <w:r w:rsidRPr="000670FE">
        <w:t>iii)</w:t>
      </w:r>
      <w:r w:rsidRPr="000670FE">
        <w:tab/>
        <w:t>if indicated above in step 8) c), set the &lt;alert-ind&gt; element of the application/vnd.3gpp.mcvideo-info+xml MIME body to a value of "false"; and</w:t>
      </w:r>
    </w:p>
    <w:p w14:paraId="690379D3" w14:textId="77777777" w:rsidR="00784A32" w:rsidRPr="000670FE" w:rsidRDefault="00784A32" w:rsidP="00784A32">
      <w:pPr>
        <w:pStyle w:val="B3"/>
      </w:pPr>
      <w:r w:rsidRPr="000670FE">
        <w:t>iv)</w:t>
      </w:r>
      <w:r w:rsidRPr="000670FE">
        <w:tab/>
        <w:t>send the SIP MESSAGE request according to 3GPP TS 24.229 [</w:t>
      </w:r>
      <w:r w:rsidRPr="000670FE">
        <w:rPr>
          <w:lang w:eastAsia="zh-CN"/>
        </w:rPr>
        <w:t>11</w:t>
      </w:r>
      <w:r w:rsidRPr="000670FE">
        <w:t>];</w:t>
      </w:r>
    </w:p>
    <w:p w14:paraId="4565865E" w14:textId="77777777" w:rsidR="00784A32" w:rsidRPr="000670FE" w:rsidRDefault="00784A32" w:rsidP="00784A32">
      <w:pPr>
        <w:pStyle w:val="B1"/>
      </w:pPr>
      <w:r w:rsidRPr="000670FE">
        <w:t>9)</w:t>
      </w:r>
      <w:r w:rsidRPr="000670FE">
        <w:tab/>
        <w:t>if the received SIP re-INVITE request contains an imminent peril indication and the in-progress emergency group state of the group is set to a value of "false", shall perform the procedures specified in subclause </w:t>
      </w:r>
      <w:r w:rsidRPr="000670FE">
        <w:rPr>
          <w:lang w:eastAsia="zh-CN"/>
        </w:rPr>
        <w:t>9</w:t>
      </w:r>
      <w:r w:rsidRPr="000670FE">
        <w:t>.</w:t>
      </w:r>
      <w:r w:rsidRPr="000670FE">
        <w:rPr>
          <w:lang w:eastAsia="zh-CN"/>
        </w:rPr>
        <w:t>2</w:t>
      </w:r>
      <w:r w:rsidRPr="000670FE">
        <w:t>.1.4.8 and skip the rest of the steps.</w:t>
      </w:r>
    </w:p>
    <w:p w14:paraId="62E0A182" w14:textId="77777777" w:rsidR="00784A32" w:rsidRPr="000670FE" w:rsidRDefault="00784A32" w:rsidP="00784A32">
      <w:r w:rsidRPr="000670FE">
        <w:t>Upon receiving a SIP 200 (OK) response to a SIP re-INVITE request the controlling MCVideo function shall interact with the media plane as specified in 3GPP TS 24.581 [</w:t>
      </w:r>
      <w:r w:rsidRPr="000670FE">
        <w:rPr>
          <w:lang w:eastAsia="zh-CN"/>
        </w:rPr>
        <w:t>5</w:t>
      </w:r>
      <w:r w:rsidRPr="000670FE">
        <w:t>];</w:t>
      </w:r>
    </w:p>
    <w:p w14:paraId="5EA0DE81" w14:textId="77777777" w:rsidR="00784A32" w:rsidRPr="000670FE" w:rsidRDefault="00784A32" w:rsidP="00784A32">
      <w:pPr>
        <w:pStyle w:val="B1"/>
      </w:pPr>
      <w:r w:rsidRPr="000670FE">
        <w:t>1)</w:t>
      </w:r>
      <w:r w:rsidRPr="000670FE">
        <w:tab/>
        <w:t>shall generate a SIP 200 (OK) response according to rules and procedures of 3GPP TS 24.229 [</w:t>
      </w:r>
      <w:r w:rsidRPr="000670FE">
        <w:rPr>
          <w:lang w:eastAsia="zh-CN"/>
        </w:rPr>
        <w:t>11</w:t>
      </w:r>
      <w:r w:rsidRPr="000670FE">
        <w:t>];</w:t>
      </w:r>
    </w:p>
    <w:p w14:paraId="5C84D261" w14:textId="77777777" w:rsidR="00784A32" w:rsidRPr="000670FE" w:rsidRDefault="00784A32" w:rsidP="00784A32">
      <w:pPr>
        <w:pStyle w:val="B1"/>
      </w:pPr>
      <w:r w:rsidRPr="000670FE">
        <w:t>2)</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6E87B312" w14:textId="77777777" w:rsidR="00784A32" w:rsidRPr="000670FE" w:rsidRDefault="00784A32" w:rsidP="00784A32">
      <w:pPr>
        <w:pStyle w:val="B1"/>
      </w:pPr>
      <w:r w:rsidRPr="000670FE">
        <w:t>3)</w:t>
      </w:r>
      <w:r w:rsidRPr="000670FE">
        <w:tab/>
        <w:t>shall include the "norefersub" option tag in a Supported header field according to IETF RFC 4488 [</w:t>
      </w:r>
      <w:r w:rsidRPr="000670FE">
        <w:rPr>
          <w:lang w:eastAsia="zh-CN"/>
        </w:rPr>
        <w:t>31</w:t>
      </w:r>
      <w:r w:rsidRPr="000670FE">
        <w:t>];</w:t>
      </w:r>
    </w:p>
    <w:p w14:paraId="66ED9F97" w14:textId="77777777" w:rsidR="00784A32" w:rsidRPr="000670FE" w:rsidRDefault="00784A32" w:rsidP="00784A32">
      <w:pPr>
        <w:pStyle w:val="B1"/>
      </w:pPr>
      <w:r w:rsidRPr="000670FE">
        <w:t>4)</w:t>
      </w:r>
      <w:r w:rsidRPr="000670FE">
        <w:tab/>
        <w:t>shall include the "tdialog" option tag in a Supported header field according to IETF RFC 4538 [</w:t>
      </w:r>
      <w:r w:rsidRPr="000670FE">
        <w:rPr>
          <w:lang w:eastAsia="zh-CN"/>
        </w:rPr>
        <w:t>32</w:t>
      </w:r>
      <w:r w:rsidRPr="000670FE">
        <w:t>];</w:t>
      </w:r>
    </w:p>
    <w:p w14:paraId="45104CFB" w14:textId="77777777" w:rsidR="00784A32" w:rsidRPr="000670FE" w:rsidRDefault="00784A32" w:rsidP="00784A32">
      <w:pPr>
        <w:pStyle w:val="B1"/>
      </w:pPr>
      <w:r w:rsidRPr="000670FE">
        <w:t>5)</w:t>
      </w:r>
      <w:r w:rsidRPr="000670FE">
        <w:tab/>
        <w:t>if the received SIP re-INVITE request contains an application/vnd.3gpp.mcvideo-info+xml MIME body with the &lt;alert-ind&gt; element set to a value of "true" and if this is an unauthorized request for an MCVideo emergency alert as determined by subclause </w:t>
      </w:r>
      <w:r w:rsidRPr="000670FE">
        <w:rPr>
          <w:lang w:eastAsia="zh-CN"/>
        </w:rPr>
        <w:t>6.3.3.1.13.1</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1D660CF5" w14:textId="77777777" w:rsidR="00784A32" w:rsidRPr="000670FE" w:rsidRDefault="00784A32" w:rsidP="00784A32">
      <w:pPr>
        <w:pStyle w:val="B1"/>
      </w:pPr>
      <w:r w:rsidRPr="000670FE">
        <w:t>6)</w:t>
      </w:r>
      <w:r w:rsidRPr="000670FE">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0670FE">
        <w:rPr>
          <w:lang w:eastAsia="zh-CN"/>
        </w:rPr>
        <w:t>6.3.3.1.13.3</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6F0BC953" w14:textId="77777777" w:rsidR="00784A32" w:rsidRPr="000670FE" w:rsidRDefault="00784A32" w:rsidP="00784A32">
      <w:pPr>
        <w:pStyle w:val="B1"/>
      </w:pPr>
      <w:r w:rsidRPr="000670FE">
        <w:t>7)</w:t>
      </w:r>
      <w:r w:rsidRPr="000670FE">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32376971"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2D4EA4C" w14:textId="77777777" w:rsidR="00784A32" w:rsidRPr="000670FE" w:rsidRDefault="00784A32" w:rsidP="00784A32">
      <w:pPr>
        <w:pStyle w:val="B1"/>
      </w:pPr>
      <w:r w:rsidRPr="000670FE">
        <w:t>8)</w:t>
      </w:r>
      <w:r w:rsidRPr="000670FE">
        <w:tab/>
        <w:t>shall interact with media plane as specified in 3GPP TS 24.581 [</w:t>
      </w:r>
      <w:r w:rsidRPr="000670FE">
        <w:rPr>
          <w:lang w:eastAsia="zh-CN"/>
        </w:rPr>
        <w:t>5</w:t>
      </w:r>
      <w:r w:rsidRPr="000670FE">
        <w:t>]; and</w:t>
      </w:r>
    </w:p>
    <w:p w14:paraId="0D2D1BB6" w14:textId="77777777" w:rsidR="00784A32" w:rsidRPr="000670FE" w:rsidRDefault="00784A32" w:rsidP="00784A32">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168CCE24"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w:t>
      </w:r>
      <w:r w:rsidRPr="000670FE">
        <w:rPr>
          <w:lang w:eastAsia="zh-CN"/>
        </w:rPr>
        <w:t>6.3.3.1.18</w:t>
      </w:r>
      <w:r w:rsidRPr="000670FE">
        <w:t>.</w:t>
      </w:r>
    </w:p>
    <w:p w14:paraId="32CCF752" w14:textId="77777777" w:rsidR="00784A32" w:rsidRPr="000670FE" w:rsidRDefault="00784A32" w:rsidP="00784A32">
      <w:r w:rsidRPr="000670FE">
        <w:t>Upon receipt of a SIP 2xx response for an outgoing SIP MESSAGE request, shall handle according to 3GPP TS 24.229 [</w:t>
      </w:r>
      <w:r w:rsidRPr="000670FE">
        <w:rPr>
          <w:lang w:eastAsia="zh-CN"/>
        </w:rPr>
        <w:t>11</w:t>
      </w:r>
      <w:r w:rsidRPr="000670FE">
        <w:t>].</w:t>
      </w:r>
    </w:p>
    <w:p w14:paraId="7C38E020" w14:textId="77777777" w:rsidR="00784A32" w:rsidRPr="000670FE" w:rsidRDefault="00784A32" w:rsidP="00784A32">
      <w:r w:rsidRPr="000670FE">
        <w:t>[TS 24.281, clause 9.2.1.4.8]</w:t>
      </w:r>
    </w:p>
    <w:p w14:paraId="2CFB1593" w14:textId="77777777" w:rsidR="00784A32" w:rsidRPr="000670FE" w:rsidRDefault="00784A32" w:rsidP="00784A32">
      <w:r w:rsidRPr="000670FE">
        <w:t>This procedure is initiated by the controlling MCVideo function as the result of an action in subclause </w:t>
      </w:r>
      <w:r w:rsidRPr="000670FE">
        <w:rPr>
          <w:lang w:eastAsia="zh-CN"/>
        </w:rPr>
        <w:t>9</w:t>
      </w:r>
      <w:r w:rsidRPr="000670FE">
        <w:t>.</w:t>
      </w:r>
      <w:r w:rsidRPr="000670FE">
        <w:rPr>
          <w:lang w:eastAsia="zh-CN"/>
        </w:rPr>
        <w:t>2</w:t>
      </w:r>
      <w:r w:rsidRPr="000670FE">
        <w:t>.1.4.7.</w:t>
      </w:r>
    </w:p>
    <w:p w14:paraId="37777C3F" w14:textId="77777777" w:rsidR="00784A32" w:rsidRPr="000670FE" w:rsidRDefault="00784A32" w:rsidP="00784A32">
      <w:r w:rsidRPr="000670FE">
        <w:t>In the procedures in this subclause:</w:t>
      </w:r>
    </w:p>
    <w:p w14:paraId="7DE6608A" w14:textId="77777777" w:rsidR="00784A32" w:rsidRPr="000670FE" w:rsidRDefault="00784A32" w:rsidP="00784A32">
      <w:pPr>
        <w:pStyle w:val="B1"/>
      </w:pPr>
      <w:r w:rsidRPr="000670FE">
        <w:t>1)</w:t>
      </w:r>
      <w:r w:rsidRPr="000670FE">
        <w:tab/>
        <w:t>imminent peril indication in an incoming SIP re-INVITE request refers to the &lt;imminentperil-ind&gt; element of the application/vnd.3gpp.mcvideo-info+xml MIME body.</w:t>
      </w:r>
    </w:p>
    <w:p w14:paraId="0A127E4E" w14:textId="77777777" w:rsidR="00784A32" w:rsidRPr="000670FE" w:rsidRDefault="00784A32" w:rsidP="00784A32">
      <w:r w:rsidRPr="000670FE">
        <w:t>When the controlling function receives a SIP re-INVITE request with an imminent peril indication set to "true", the controlling function:</w:t>
      </w:r>
    </w:p>
    <w:p w14:paraId="028426AB" w14:textId="77777777" w:rsidR="00784A32" w:rsidRPr="000670FE" w:rsidRDefault="00784A32" w:rsidP="00784A32">
      <w:pPr>
        <w:pStyle w:val="B1"/>
      </w:pPr>
      <w:r w:rsidRPr="000670FE">
        <w:t>1)</w:t>
      </w:r>
      <w:r w:rsidRPr="000670FE">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22CC27AB" w14:textId="77777777" w:rsidR="00784A32" w:rsidRPr="000670FE" w:rsidRDefault="00784A32" w:rsidP="00784A32">
      <w:pPr>
        <w:pStyle w:val="NO"/>
      </w:pPr>
      <w:r w:rsidRPr="000670FE">
        <w:t>NOTE: 1</w:t>
      </w:r>
      <w:r w:rsidRPr="000670FE">
        <w:tab/>
        <w:t>The calling procedure has already determined that this is not an unauthorized request for an MCVideo imminent peril call, therefore that check does not need to be repeated in the current procedure.</w:t>
      </w:r>
    </w:p>
    <w:p w14:paraId="0D1A91C9" w14:textId="77777777" w:rsidR="00784A32" w:rsidRPr="000670FE" w:rsidRDefault="00784A32" w:rsidP="00784A32">
      <w:pPr>
        <w:pStyle w:val="B2"/>
      </w:pPr>
      <w:r w:rsidRPr="000670FE">
        <w:t>a)</w:t>
      </w:r>
      <w:r w:rsidRPr="000670FE">
        <w:tab/>
        <w:t>if the in-progress imminent peril state of the group is set to a value of "true" and this MCVideo user is indicating a new imminent peril indication:</w:t>
      </w:r>
    </w:p>
    <w:p w14:paraId="4F577B26"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6A1C444F"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9756CEE"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w:t>
      </w:r>
    </w:p>
    <w:p w14:paraId="08E0C553" w14:textId="77777777" w:rsidR="00784A32" w:rsidRPr="000670FE" w:rsidRDefault="00784A32" w:rsidP="00784A32">
      <w:pPr>
        <w:pStyle w:val="B2"/>
      </w:pPr>
      <w:r w:rsidRPr="000670FE">
        <w:t>b)</w:t>
      </w:r>
      <w:r w:rsidRPr="000670FE">
        <w:tab/>
        <w:t>if the in-progress imminent peril state of the group is set to a value of "false";</w:t>
      </w:r>
    </w:p>
    <w:p w14:paraId="31FEB2FB" w14:textId="77777777" w:rsidR="00784A32" w:rsidRPr="000670FE" w:rsidRDefault="00784A32" w:rsidP="00784A32">
      <w:pPr>
        <w:pStyle w:val="B3"/>
      </w:pPr>
      <w:r w:rsidRPr="000670FE">
        <w:t>i)</w:t>
      </w:r>
      <w:r w:rsidRPr="000670FE">
        <w:tab/>
        <w:t>set the value of the in-progress imminent peril state of the group to "true";</w:t>
      </w:r>
    </w:p>
    <w:p w14:paraId="13251902" w14:textId="77777777" w:rsidR="00784A32" w:rsidRPr="000670FE" w:rsidRDefault="00784A32" w:rsidP="00784A32">
      <w:pPr>
        <w:pStyle w:val="B3"/>
      </w:pPr>
      <w:r w:rsidRPr="000670FE">
        <w:t>ii)</w:t>
      </w:r>
      <w:r w:rsidRPr="000670FE">
        <w:tab/>
        <w:t>generate SIP re-INVITE requests for the MCVideo imminent peril group call to participants in the MCVideo group call as specified in subclause </w:t>
      </w:r>
      <w:r w:rsidRPr="000670FE">
        <w:rPr>
          <w:lang w:eastAsia="zh-CN"/>
        </w:rPr>
        <w:t>6.3.3.1.15</w:t>
      </w:r>
      <w:r w:rsidRPr="000670FE">
        <w:t>;</w:t>
      </w:r>
    </w:p>
    <w:p w14:paraId="113D22B1" w14:textId="77777777" w:rsidR="00784A32" w:rsidRPr="000670FE" w:rsidRDefault="00784A32" w:rsidP="00784A32">
      <w:pPr>
        <w:pStyle w:val="B3"/>
      </w:pPr>
      <w:r w:rsidRPr="000670FE">
        <w:t>iii)</w:t>
      </w:r>
      <w:r w:rsidRPr="000670FE">
        <w:tab/>
        <w:t>send the SIP re-INVITES to all of the other participants in the MCVideo group call;</w:t>
      </w:r>
    </w:p>
    <w:p w14:paraId="7168A648" w14:textId="77777777" w:rsidR="00784A32" w:rsidRPr="000670FE" w:rsidRDefault="00784A32" w:rsidP="00784A32">
      <w:pPr>
        <w:pStyle w:val="B3"/>
      </w:pPr>
      <w:r w:rsidRPr="000670FE">
        <w:t>iv)</w:t>
      </w:r>
      <w:r w:rsidRPr="000670FE">
        <w:tab/>
        <w:t>for each of the affiliated members of the group not participating in the group call,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56C00B05"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2073AA31"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1054D872" w14:textId="77777777" w:rsidR="00784A32" w:rsidRPr="000670FE" w:rsidRDefault="00784A32" w:rsidP="00784A32">
      <w:pPr>
        <w:pStyle w:val="B2"/>
      </w:pPr>
      <w:r w:rsidRPr="000670FE">
        <w:t>c)</w:t>
      </w:r>
      <w:r w:rsidRPr="000670FE">
        <w:tab/>
        <w:t>cache the information that this MCVideo user has initiated an MCVideo imminent peril call;</w:t>
      </w:r>
    </w:p>
    <w:p w14:paraId="22003B33" w14:textId="77777777" w:rsidR="00784A32" w:rsidRPr="000670FE" w:rsidRDefault="00784A32" w:rsidP="00784A32">
      <w:pPr>
        <w:pStyle w:val="B1"/>
      </w:pPr>
      <w:r w:rsidRPr="000670FE">
        <w:t>2)</w:t>
      </w:r>
      <w:r w:rsidRPr="000670FE">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0670FE">
        <w:rPr>
          <w:lang w:eastAsia="zh-CN"/>
        </w:rPr>
        <w:t>6.3.3.1.13.6</w:t>
      </w:r>
      <w:r w:rsidRPr="000670FE">
        <w:t xml:space="preserve"> shall:</w:t>
      </w:r>
    </w:p>
    <w:p w14:paraId="7DEBC653" w14:textId="77777777" w:rsidR="00784A32" w:rsidRPr="000670FE" w:rsidRDefault="00784A32" w:rsidP="00784A32">
      <w:pPr>
        <w:pStyle w:val="B2"/>
      </w:pPr>
      <w:r w:rsidRPr="000670FE">
        <w:t>a)</w:t>
      </w:r>
      <w:r w:rsidRPr="000670FE">
        <w:tab/>
        <w:t>reject the SIP re-INVITE request with a SIP 403 (Forbidden) response to the SIP re-INVITE request; and</w:t>
      </w:r>
    </w:p>
    <w:p w14:paraId="59246433" w14:textId="77777777" w:rsidR="00784A32" w:rsidRPr="000670FE" w:rsidRDefault="00784A32" w:rsidP="00784A32">
      <w:pPr>
        <w:pStyle w:val="B2"/>
      </w:pPr>
      <w:r w:rsidRPr="000670FE">
        <w:t>b)</w:t>
      </w:r>
      <w:r w:rsidRPr="000670FE">
        <w:tab/>
        <w:t>include in the SIP 403 (Forbidden) response an application/vnd.3gpp.mcvideo-info+xml MIME body as specified in Annex F.1 with the &lt;mcvideoinfo&gt; element containing the &lt;mcvideo-Params&gt; element with the &lt;imminentperil-ind&gt; element set to a value of "false";</w:t>
      </w:r>
    </w:p>
    <w:p w14:paraId="6424D0B7" w14:textId="77777777" w:rsidR="00784A32" w:rsidRPr="000670FE" w:rsidRDefault="00784A32" w:rsidP="00784A32">
      <w:pPr>
        <w:pStyle w:val="B2"/>
      </w:pPr>
      <w:r w:rsidRPr="000670FE">
        <w:t>c) send the SIP 403 (Forbidden) response as specified in 3GPP TS 24.229 [</w:t>
      </w:r>
      <w:r w:rsidRPr="000670FE">
        <w:rPr>
          <w:lang w:eastAsia="zh-CN"/>
        </w:rPr>
        <w:t>11</w:t>
      </w:r>
      <w:r w:rsidRPr="000670FE">
        <w:t>]; and</w:t>
      </w:r>
    </w:p>
    <w:p w14:paraId="7367F4AA" w14:textId="77777777" w:rsidR="00784A32" w:rsidRPr="000670FE" w:rsidRDefault="00784A32" w:rsidP="00784A32">
      <w:pPr>
        <w:pStyle w:val="B2"/>
      </w:pPr>
      <w:r w:rsidRPr="000670FE">
        <w:t>d) skip the rest of the steps;</w:t>
      </w:r>
    </w:p>
    <w:p w14:paraId="76220515" w14:textId="77777777" w:rsidR="00784A32" w:rsidRPr="000670FE" w:rsidRDefault="00784A32" w:rsidP="00784A32">
      <w:pPr>
        <w:pStyle w:val="B1"/>
      </w:pPr>
      <w:r w:rsidRPr="000670FE">
        <w:t>3)</w:t>
      </w:r>
      <w:r w:rsidRPr="000670FE">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0670FE">
        <w:rPr>
          <w:lang w:eastAsia="zh-CN"/>
        </w:rPr>
        <w:t>6.3.3.1.13.6</w:t>
      </w:r>
      <w:r w:rsidRPr="000670FE">
        <w:t xml:space="preserve"> and the in-progress imminent peril state of the group to is set to a value of "true" the controlling MCVideo function shall:</w:t>
      </w:r>
    </w:p>
    <w:p w14:paraId="1229E30E" w14:textId="77777777" w:rsidR="00784A32" w:rsidRPr="000670FE" w:rsidRDefault="00784A32" w:rsidP="00784A32">
      <w:pPr>
        <w:pStyle w:val="B2"/>
      </w:pPr>
      <w:r w:rsidRPr="000670FE">
        <w:t>a)</w:t>
      </w:r>
      <w:r w:rsidRPr="000670FE">
        <w:tab/>
        <w:t>set the in-progress imminent peril state of the group to a value of "false";</w:t>
      </w:r>
    </w:p>
    <w:p w14:paraId="6BF83D44" w14:textId="77777777" w:rsidR="00784A32" w:rsidRPr="000670FE" w:rsidRDefault="00784A32" w:rsidP="00784A32">
      <w:pPr>
        <w:pStyle w:val="B2"/>
      </w:pPr>
      <w:r w:rsidRPr="000670FE">
        <w:t>b)</w:t>
      </w:r>
      <w:r w:rsidRPr="000670FE">
        <w:tab/>
        <w:t>cache the information that this MCVideo user no longer has an outstanding MCVideo imminent peril group call;</w:t>
      </w:r>
    </w:p>
    <w:p w14:paraId="2D5347D9" w14:textId="77777777" w:rsidR="00784A32" w:rsidRPr="000670FE" w:rsidRDefault="00784A32" w:rsidP="00784A32">
      <w:pPr>
        <w:pStyle w:val="B2"/>
      </w:pPr>
      <w:r w:rsidRPr="000670FE">
        <w:t>c)</w:t>
      </w:r>
      <w:r w:rsidRPr="000670FE">
        <w:tab/>
        <w:t>generate SIP re-INVITES requests to the other participants in the MCVideo group call as specified in subclause </w:t>
      </w:r>
      <w:r w:rsidRPr="000670FE">
        <w:rPr>
          <w:lang w:eastAsia="zh-CN"/>
        </w:rPr>
        <w:t>6.3.3.1.15</w:t>
      </w:r>
      <w:r w:rsidRPr="000670FE">
        <w:t>. The MCVideo controlling function:</w:t>
      </w:r>
    </w:p>
    <w:p w14:paraId="6EF82A45" w14:textId="77777777" w:rsidR="00784A32" w:rsidRPr="000670FE" w:rsidRDefault="00784A32" w:rsidP="00784A32">
      <w:pPr>
        <w:pStyle w:val="B3"/>
      </w:pPr>
      <w:r w:rsidRPr="000670FE">
        <w:t>i)</w:t>
      </w:r>
      <w:r w:rsidRPr="000670FE">
        <w:tab/>
        <w:t>for each participant shall send the SIP re-INVITE request towards the MCVideo client as specified in 3GPP TS 24.229 [</w:t>
      </w:r>
      <w:r w:rsidRPr="000670FE">
        <w:rPr>
          <w:lang w:eastAsia="zh-CN"/>
        </w:rPr>
        <w:t>11</w:t>
      </w:r>
      <w:r w:rsidRPr="000670FE">
        <w:t>]; and</w:t>
      </w:r>
    </w:p>
    <w:p w14:paraId="417A7C1F" w14:textId="77777777" w:rsidR="00784A32" w:rsidRPr="000670FE" w:rsidRDefault="00784A32" w:rsidP="00784A32">
      <w:pPr>
        <w:pStyle w:val="B3"/>
      </w:pPr>
      <w:r w:rsidRPr="000670FE">
        <w:t>ii)</w:t>
      </w:r>
      <w:r w:rsidRPr="000670FE">
        <w:tab/>
        <w:t>Upon receiving a SIP 200 (OK) response to the SIP re-INVITE request the controlling MCVideo function interact with the media plane as specified in 3GPP TS 24.581 [</w:t>
      </w:r>
      <w:r w:rsidRPr="000670FE">
        <w:rPr>
          <w:lang w:eastAsia="zh-CN"/>
        </w:rPr>
        <w:t>5</w:t>
      </w:r>
      <w:r w:rsidRPr="000670FE">
        <w:t>]; and</w:t>
      </w:r>
    </w:p>
    <w:p w14:paraId="12F89033" w14:textId="77777777" w:rsidR="00784A32" w:rsidRPr="000670FE" w:rsidRDefault="00784A32" w:rsidP="00784A32">
      <w:pPr>
        <w:pStyle w:val="NO"/>
      </w:pPr>
      <w:r w:rsidRPr="000670FE">
        <w:t>NOTE 2:</w:t>
      </w:r>
      <w:r w:rsidRPr="000670FE">
        <w:tab/>
        <w:t>Subclause </w:t>
      </w:r>
      <w:r w:rsidRPr="000670FE">
        <w:rPr>
          <w:lang w:eastAsia="zh-CN"/>
        </w:rPr>
        <w:t>6.3.3.1.14</w:t>
      </w:r>
      <w:r w:rsidRPr="000670FE">
        <w:t xml:space="preserve"> will inform the affiliated and joined members of the cancellation of the MCVideo group's in-progress emergency state and the cancellation of the MCVideo emergency alert if applicable.</w:t>
      </w:r>
    </w:p>
    <w:p w14:paraId="64C0AD52" w14:textId="77777777" w:rsidR="00784A32" w:rsidRPr="000670FE" w:rsidRDefault="00784A32" w:rsidP="00784A32">
      <w:pPr>
        <w:pStyle w:val="B2"/>
      </w:pPr>
      <w:r w:rsidRPr="000670FE">
        <w:t>d)</w:t>
      </w:r>
      <w:r w:rsidRPr="000670FE">
        <w:tab/>
        <w:t>for each of the affiliated members of the group not participating in the call shall:</w:t>
      </w:r>
    </w:p>
    <w:p w14:paraId="4EC616DA" w14:textId="77777777" w:rsidR="00784A32" w:rsidRPr="000670FE" w:rsidRDefault="00784A32" w:rsidP="00784A32">
      <w:pPr>
        <w:pStyle w:val="B3"/>
      </w:pPr>
      <w:r w:rsidRPr="000670FE">
        <w:t>i)</w:t>
      </w:r>
      <w:r w:rsidRPr="000670FE">
        <w:tab/>
        <w:t>generate a SIP MESSAGE request notification of the cancellation of the MCVideo user's imminent peril call as specified in subclause </w:t>
      </w:r>
      <w:r w:rsidRPr="000670FE">
        <w:rPr>
          <w:lang w:eastAsia="zh-CN"/>
        </w:rPr>
        <w:t>6.3.3.1.11</w:t>
      </w:r>
      <w:r w:rsidRPr="000670FE">
        <w:t>;</w:t>
      </w:r>
    </w:p>
    <w:p w14:paraId="206790E6" w14:textId="77777777" w:rsidR="00784A32" w:rsidRPr="000670FE" w:rsidRDefault="00784A32" w:rsidP="00784A32">
      <w:pPr>
        <w:pStyle w:val="B3"/>
      </w:pPr>
      <w:r w:rsidRPr="000670FE">
        <w:t>ii)</w:t>
      </w:r>
      <w:r w:rsidRPr="000670FE">
        <w:tab/>
        <w:t>set the &lt;imminentperil-ind&gt; element of the application/vnd.3gpp.mcvideo-info+xml MIME body to a value of "false"; and</w:t>
      </w:r>
    </w:p>
    <w:p w14:paraId="402E8A04" w14:textId="77777777" w:rsidR="00784A32" w:rsidRPr="000670FE" w:rsidRDefault="00784A32" w:rsidP="00784A32">
      <w:pPr>
        <w:pStyle w:val="B3"/>
      </w:pPr>
      <w:r w:rsidRPr="000670FE">
        <w:t>iii)</w:t>
      </w:r>
      <w:r w:rsidRPr="000670FE">
        <w:tab/>
        <w:t>send the SIP MESSAGE request according to 3GPP TS 24.229 [</w:t>
      </w:r>
      <w:r w:rsidRPr="000670FE">
        <w:rPr>
          <w:lang w:eastAsia="zh-CN"/>
        </w:rPr>
        <w:t>11</w:t>
      </w:r>
      <w:r w:rsidRPr="000670FE">
        <w:t>];</w:t>
      </w:r>
    </w:p>
    <w:p w14:paraId="547199B6" w14:textId="77777777" w:rsidR="00784A32" w:rsidRPr="000670FE" w:rsidRDefault="00784A32" w:rsidP="00784A32">
      <w:pPr>
        <w:pStyle w:val="B1"/>
      </w:pPr>
      <w:r w:rsidRPr="000670FE">
        <w:t>4)</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2522C84A" w14:textId="77777777" w:rsidR="00784A32" w:rsidRPr="000670FE" w:rsidRDefault="00784A32" w:rsidP="00784A32">
      <w:pPr>
        <w:pStyle w:val="B1"/>
      </w:pPr>
      <w:r w:rsidRPr="000670FE">
        <w:t>5)</w:t>
      </w:r>
      <w:r w:rsidRPr="000670FE">
        <w:tab/>
        <w:t>shall include the "norefersub" option tag in a Supported header field according to IETF RFC 4488 [</w:t>
      </w:r>
      <w:r w:rsidRPr="000670FE">
        <w:rPr>
          <w:lang w:eastAsia="zh-CN"/>
        </w:rPr>
        <w:t>31</w:t>
      </w:r>
      <w:r w:rsidRPr="000670FE">
        <w:t>];</w:t>
      </w:r>
    </w:p>
    <w:p w14:paraId="426A8B4F" w14:textId="77777777" w:rsidR="00784A32" w:rsidRPr="000670FE" w:rsidRDefault="00784A32" w:rsidP="00784A32">
      <w:pPr>
        <w:pStyle w:val="B1"/>
      </w:pPr>
      <w:r w:rsidRPr="000670FE">
        <w:t>6)</w:t>
      </w:r>
      <w:r w:rsidRPr="000670FE">
        <w:tab/>
        <w:t>shall include the "tdialog" option tag in a Supported header field according to IETF RFC 4538 [</w:t>
      </w:r>
      <w:r w:rsidRPr="000670FE">
        <w:rPr>
          <w:lang w:eastAsia="zh-CN"/>
        </w:rPr>
        <w:t>32</w:t>
      </w:r>
      <w:r w:rsidRPr="000670FE">
        <w:t>];</w:t>
      </w:r>
    </w:p>
    <w:p w14:paraId="0C6F3A08" w14:textId="77777777" w:rsidR="00784A32" w:rsidRPr="000670FE" w:rsidRDefault="00784A32" w:rsidP="00784A32">
      <w:pPr>
        <w:pStyle w:val="B1"/>
      </w:pPr>
      <w:r w:rsidRPr="000670FE">
        <w:t>7)</w:t>
      </w:r>
      <w:r w:rsidRPr="000670FE">
        <w:tab/>
        <w:t>shall interact with media plane as specified in 3GPP TS 24.581 [</w:t>
      </w:r>
      <w:r w:rsidRPr="000670FE">
        <w:rPr>
          <w:lang w:eastAsia="zh-CN"/>
        </w:rPr>
        <w:t>5</w:t>
      </w:r>
      <w:r w:rsidRPr="000670FE">
        <w:t>]; and</w:t>
      </w:r>
    </w:p>
    <w:p w14:paraId="221200B4" w14:textId="77777777" w:rsidR="00784A32" w:rsidRPr="000670FE" w:rsidRDefault="00784A32" w:rsidP="00784A32">
      <w:pPr>
        <w:pStyle w:val="B1"/>
      </w:pPr>
      <w:r w:rsidRPr="000670FE">
        <w:t>8)</w:t>
      </w:r>
      <w:r w:rsidRPr="000670FE">
        <w:tab/>
        <w:t>shall send the SIP 200 (OK) response towards the MCVideo client according to 3GPP TS 24.229 [</w:t>
      </w:r>
      <w:r w:rsidRPr="000670FE">
        <w:rPr>
          <w:lang w:eastAsia="zh-CN"/>
        </w:rPr>
        <w:t>11</w:t>
      </w:r>
      <w:r w:rsidRPr="000670FE">
        <w:t>].</w:t>
      </w:r>
    </w:p>
    <w:p w14:paraId="27B1AAEC" w14:textId="77777777" w:rsidR="00784A32" w:rsidRPr="000670FE" w:rsidRDefault="00784A32" w:rsidP="00784A32">
      <w:r w:rsidRPr="000670FE">
        <w:t>Upon receipt of a SIP 2xx response for an outgoing SIP MESSAGE request, shall handle according to 3GPP TS 24.229 [</w:t>
      </w:r>
      <w:r w:rsidRPr="000670FE">
        <w:rPr>
          <w:lang w:eastAsia="zh-CN"/>
        </w:rPr>
        <w:t>11</w:t>
      </w:r>
      <w:r w:rsidRPr="000670FE">
        <w:t>].</w:t>
      </w:r>
    </w:p>
    <w:p w14:paraId="2E7B970E" w14:textId="77777777" w:rsidR="001B7F04" w:rsidRDefault="001B7F04" w:rsidP="001B7F04">
      <w:bookmarkStart w:id="154" w:name="_Hlk75794147"/>
      <w:r>
        <w:t>[TS 24.581, clause 6.2.4.4.6]</w:t>
      </w:r>
    </w:p>
    <w:p w14:paraId="565ECD1A" w14:textId="77777777" w:rsidR="001B7F04" w:rsidRPr="00A5463E" w:rsidRDefault="001B7F04" w:rsidP="001B7F04">
      <w:r w:rsidRPr="00A5463E">
        <w:t xml:space="preserve">Upon receiving a </w:t>
      </w:r>
      <w:r>
        <w:t>Transmission</w:t>
      </w:r>
      <w:r w:rsidRPr="00A5463E">
        <w:t xml:space="preserve"> Granted message from the transmission control server, the transmission participant:</w:t>
      </w:r>
    </w:p>
    <w:p w14:paraId="0DEF3032" w14:textId="77777777" w:rsidR="001B7F04" w:rsidRPr="00A5463E" w:rsidRDefault="001B7F04" w:rsidP="001B7F04">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2C18A829" w14:textId="77777777" w:rsidR="001B7F04" w:rsidRPr="00A5463E" w:rsidRDefault="001B7F04" w:rsidP="001B7F04">
      <w:pPr>
        <w:pStyle w:val="B2"/>
      </w:pPr>
      <w:r w:rsidRPr="00A5463E">
        <w:t>a.</w:t>
      </w:r>
      <w:r w:rsidRPr="00A5463E">
        <w:tab/>
        <w:t>shall include the Message Type field set to '</w:t>
      </w:r>
      <w:r>
        <w:t>0</w:t>
      </w:r>
      <w:r w:rsidRPr="00A5463E">
        <w:t>' (</w:t>
      </w:r>
      <w:r>
        <w:t>Transmission</w:t>
      </w:r>
      <w:r w:rsidRPr="00A5463E">
        <w:t xml:space="preserve"> Granted); and</w:t>
      </w:r>
    </w:p>
    <w:p w14:paraId="48F7F700" w14:textId="77777777" w:rsidR="001B7F04" w:rsidRPr="00A5463E" w:rsidRDefault="001B7F04" w:rsidP="001B7F04">
      <w:pPr>
        <w:pStyle w:val="B2"/>
      </w:pPr>
      <w:r w:rsidRPr="00A5463E">
        <w:t>b.</w:t>
      </w:r>
      <w:r w:rsidRPr="00A5463E">
        <w:tab/>
        <w:t>shall include the Source field set to '0' (the transmission participant is the source);</w:t>
      </w:r>
    </w:p>
    <w:p w14:paraId="6BCB8720" w14:textId="77777777" w:rsidR="001B7F04" w:rsidRPr="00A5463E" w:rsidRDefault="001B7F04" w:rsidP="001B7F04">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p>
    <w:p w14:paraId="7A0BC571" w14:textId="77777777" w:rsidR="001B7F04" w:rsidRPr="00A5463E" w:rsidRDefault="001B7F04" w:rsidP="001B7F04">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30A272C4" w14:textId="77777777" w:rsidR="001B7F04" w:rsidRPr="00A5463E" w:rsidRDefault="001B7F04" w:rsidP="001B7F04">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319A6A3" w14:textId="77777777" w:rsidR="001B7F04" w:rsidRPr="00A5463E" w:rsidRDefault="001B7F04" w:rsidP="001B7F04">
      <w:pPr>
        <w:pStyle w:val="B1"/>
      </w:pPr>
      <w:r w:rsidRPr="00391F2A">
        <w:t>5</w:t>
      </w:r>
      <w:r w:rsidRPr="00A5463E">
        <w:t>.</w:t>
      </w:r>
      <w:r w:rsidRPr="00A5463E">
        <w:tab/>
        <w:t>shall enter the 'U: has permission to transmit' state.</w:t>
      </w:r>
    </w:p>
    <w:bookmarkEnd w:id="154"/>
    <w:p w14:paraId="65F6D5AE" w14:textId="77777777" w:rsidR="00784A32" w:rsidRPr="000670FE" w:rsidRDefault="00784A32" w:rsidP="00784A32">
      <w:r w:rsidRPr="000670FE">
        <w:t>[TS 24.581, clause 6.3.4.3.6]</w:t>
      </w:r>
    </w:p>
    <w:p w14:paraId="49706C05"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78ECE6A9" w14:textId="77777777" w:rsidR="00784A32" w:rsidRPr="000670FE" w:rsidRDefault="00784A32" w:rsidP="00784A32">
      <w:pPr>
        <w:pStyle w:val="B1"/>
      </w:pPr>
      <w:r w:rsidRPr="000670FE">
        <w:t>1.</w:t>
      </w:r>
      <w:r w:rsidRPr="000670FE">
        <w:tab/>
        <w:t>shall reject the request if there is only one MCVideo client in the MCVideo call;</w:t>
      </w:r>
    </w:p>
    <w:p w14:paraId="3359E259" w14:textId="77777777" w:rsidR="00784A32" w:rsidRPr="000670FE" w:rsidRDefault="00784A32" w:rsidP="00784A32">
      <w:pPr>
        <w:pStyle w:val="B1"/>
      </w:pPr>
      <w:r w:rsidRPr="000670FE">
        <w:t>2.</w:t>
      </w:r>
      <w:r w:rsidRPr="000670FE">
        <w:tab/>
        <w:t>if the Transmission request is rejected the transmission control server:</w:t>
      </w:r>
    </w:p>
    <w:p w14:paraId="1A4D3B0A" w14:textId="77777777" w:rsidR="00784A32" w:rsidRPr="000670FE" w:rsidRDefault="00784A32" w:rsidP="00784A32">
      <w:pPr>
        <w:pStyle w:val="B2"/>
      </w:pPr>
      <w:r w:rsidRPr="000670FE">
        <w:t>a.</w:t>
      </w:r>
      <w:r w:rsidRPr="000670FE">
        <w:tab/>
        <w:t>shall send the Transmission Reject message. The Transmission Reject message:</w:t>
      </w:r>
    </w:p>
    <w:p w14:paraId="1FDEA5C8" w14:textId="77777777" w:rsidR="00784A32" w:rsidRPr="000670FE" w:rsidRDefault="00784A32" w:rsidP="00784A32">
      <w:pPr>
        <w:pStyle w:val="B3"/>
      </w:pPr>
      <w:r w:rsidRPr="000670FE">
        <w:t>i.</w:t>
      </w:r>
      <w:r w:rsidRPr="000670FE">
        <w:tab/>
        <w:t>shall include in the Reject Cause field the &lt;Reject Cause&gt; value cause #3 (Only one participant); and</w:t>
      </w:r>
    </w:p>
    <w:p w14:paraId="3B8AB782" w14:textId="77777777" w:rsidR="00784A32" w:rsidRPr="000670FE" w:rsidRDefault="00784A32" w:rsidP="00784A32">
      <w:pPr>
        <w:pStyle w:val="B3"/>
      </w:pPr>
      <w:r w:rsidRPr="000670FE">
        <w:t>ii.</w:t>
      </w:r>
      <w:r w:rsidRPr="000670FE">
        <w:tab/>
        <w:t>may include in the Reject Cause field an additional text string explaining the reason for rejecting the Transmission request in the &lt;Reject Phrase&gt; value; and</w:t>
      </w:r>
    </w:p>
    <w:p w14:paraId="53AEC580" w14:textId="77777777" w:rsidR="00784A32" w:rsidRPr="000670FE" w:rsidRDefault="00784A32" w:rsidP="00784A32">
      <w:pPr>
        <w:pStyle w:val="B2"/>
      </w:pPr>
      <w:r w:rsidRPr="000670FE">
        <w:t>b.</w:t>
      </w:r>
      <w:r w:rsidRPr="000670FE">
        <w:tab/>
        <w:t>shall remain in the 'G: Transmit Idle' state; and</w:t>
      </w:r>
    </w:p>
    <w:p w14:paraId="72DBA014" w14:textId="77777777" w:rsidR="00784A32" w:rsidRPr="000670FE" w:rsidRDefault="00784A32" w:rsidP="00784A32">
      <w:pPr>
        <w:pStyle w:val="B1"/>
      </w:pPr>
      <w:r w:rsidRPr="000670FE">
        <w:t>3.</w:t>
      </w:r>
      <w:r w:rsidRPr="000670FE">
        <w:tab/>
        <w:t>if the Transmission request is granted the transmission control server:</w:t>
      </w:r>
    </w:p>
    <w:p w14:paraId="6E9924A3" w14:textId="77777777" w:rsidR="00784A32" w:rsidRPr="000670FE" w:rsidRDefault="00784A32" w:rsidP="00784A32">
      <w:pPr>
        <w:pStyle w:val="B2"/>
      </w:pPr>
      <w:r w:rsidRPr="000670FE">
        <w:t>a.</w:t>
      </w:r>
      <w:r w:rsidRPr="000670FE">
        <w:tab/>
        <w:t>shall stop the timer T1 (Inactivity);</w:t>
      </w:r>
    </w:p>
    <w:p w14:paraId="041F6759" w14:textId="77777777" w:rsidR="00784A32" w:rsidRPr="000670FE" w:rsidRDefault="00784A32" w:rsidP="00784A32">
      <w:pPr>
        <w:pStyle w:val="B2"/>
      </w:pPr>
      <w:r w:rsidRPr="000670FE">
        <w:t>b.</w:t>
      </w:r>
      <w:r w:rsidRPr="000670FE">
        <w:tab/>
        <w:t>shall stop the timer T2 (Transmit Idle);</w:t>
      </w:r>
    </w:p>
    <w:p w14:paraId="43CC64A0" w14:textId="77777777" w:rsidR="00784A32" w:rsidRPr="000670FE" w:rsidRDefault="00784A32" w:rsidP="00784A32">
      <w:pPr>
        <w:pStyle w:val="B2"/>
      </w:pPr>
      <w:r w:rsidRPr="000670FE">
        <w:t>c.</w:t>
      </w:r>
      <w:r w:rsidRPr="000670FE">
        <w:tab/>
        <w:t>shall store the SSRC of transmission participant granted the permission to send media until the transmission is released associated to that Transmission request; and</w:t>
      </w:r>
    </w:p>
    <w:p w14:paraId="133D16CF" w14:textId="77777777" w:rsidR="00784A32" w:rsidRPr="000670FE" w:rsidRDefault="00784A32" w:rsidP="00784A32">
      <w:pPr>
        <w:pStyle w:val="B2"/>
      </w:pPr>
      <w:r w:rsidRPr="000670FE">
        <w:t>d.</w:t>
      </w:r>
      <w:r w:rsidRPr="000670FE">
        <w:tab/>
        <w:t>shall enter the 'G: Transmit Taken' state as specified in the subclause 6.3.4.4.2.</w:t>
      </w:r>
    </w:p>
    <w:p w14:paraId="29A0BE05" w14:textId="77777777" w:rsidR="00784A32" w:rsidRPr="000670FE" w:rsidRDefault="00784A32" w:rsidP="00784A32">
      <w:r w:rsidRPr="000670FE">
        <w:t>[TS 24.581, clause 6.3.4.4.12]</w:t>
      </w:r>
    </w:p>
    <w:p w14:paraId="16A68FD9"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0EE93CFF" w14:textId="77777777" w:rsidR="00784A32" w:rsidRPr="000670FE" w:rsidRDefault="00784A32" w:rsidP="00784A32">
      <w:pPr>
        <w:pStyle w:val="B1"/>
      </w:pPr>
      <w:r w:rsidRPr="000670FE">
        <w:t>1.</w:t>
      </w:r>
      <w:r w:rsidRPr="000670FE">
        <w:tab/>
        <w:t>if counter Cx (Simultaneous transmission video) has not reached its upper limit:</w:t>
      </w:r>
    </w:p>
    <w:p w14:paraId="24D5A8DA" w14:textId="77777777" w:rsidR="00784A32" w:rsidRPr="000670FE" w:rsidRDefault="00784A32" w:rsidP="00784A32">
      <w:pPr>
        <w:pStyle w:val="B2"/>
      </w:pPr>
      <w:r w:rsidRPr="000670FE">
        <w:t>a.</w:t>
      </w:r>
      <w:r w:rsidRPr="000670FE">
        <w:tab/>
        <w:t>shall perform the actions specified in the subclause 6.3.4.4.2;</w:t>
      </w:r>
    </w:p>
    <w:p w14:paraId="33BB7F19" w14:textId="77777777" w:rsidR="00784A32" w:rsidRPr="000670FE" w:rsidRDefault="00784A32" w:rsidP="00784A32">
      <w:pPr>
        <w:pStyle w:val="B1"/>
      </w:pPr>
      <w:r w:rsidRPr="000670FE">
        <w:t>2.</w:t>
      </w:r>
      <w:r w:rsidRPr="000670FE">
        <w:tab/>
        <w:t>if counter Cx (Simultaneous transmission video) has reached its upper limit:</w:t>
      </w:r>
    </w:p>
    <w:p w14:paraId="3B07BBFF"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32C3FE47" w14:textId="77777777" w:rsidR="00784A32" w:rsidRPr="000670FE" w:rsidRDefault="00784A32" w:rsidP="00784A32">
      <w:pPr>
        <w:pStyle w:val="B2"/>
      </w:pPr>
      <w:r w:rsidRPr="000670FE">
        <w:t>b.</w:t>
      </w:r>
      <w:r w:rsidRPr="000670FE">
        <w:tab/>
        <w:t>shall stop timer T4 (Transmission Grant), if running;</w:t>
      </w:r>
    </w:p>
    <w:p w14:paraId="23FEBF10"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EF49769" w14:textId="77777777" w:rsidR="00784A32" w:rsidRPr="000670FE" w:rsidRDefault="00784A32" w:rsidP="00784A32">
      <w:pPr>
        <w:pStyle w:val="B2"/>
      </w:pPr>
      <w:r w:rsidRPr="000670FE">
        <w:t>d.</w:t>
      </w:r>
      <w:r w:rsidRPr="000670FE">
        <w:tab/>
        <w:t>shall enter the 'G: pending Transmission Revoke' state as specified in the subclause 6.3.4.5.2;</w:t>
      </w:r>
    </w:p>
    <w:p w14:paraId="086185BE"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20548166"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64F4E272" w14:textId="77777777" w:rsidR="00784A32" w:rsidRPr="000670FE" w:rsidRDefault="00784A32" w:rsidP="00784A32">
      <w:pPr>
        <w:pStyle w:val="B3"/>
      </w:pPr>
      <w:r w:rsidRPr="000670FE">
        <w:t>i.</w:t>
      </w:r>
      <w:r w:rsidRPr="000670FE">
        <w:tab/>
        <w:t>shall include the queue position and transmission priority in the Queue Info field; and</w:t>
      </w:r>
    </w:p>
    <w:p w14:paraId="21A018B1"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15DFF9A6" w14:textId="77777777" w:rsidR="00784A32" w:rsidRPr="000670FE" w:rsidRDefault="00784A32" w:rsidP="00784A32">
      <w:r w:rsidRPr="000670FE">
        <w:t>[TS 24.581, clause 6.3.5.3.9]</w:t>
      </w:r>
    </w:p>
    <w:p w14:paraId="4C790363"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983BBA3"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2DC251C7" w14:textId="77777777" w:rsidR="00784A32" w:rsidRPr="000670FE" w:rsidRDefault="00784A32" w:rsidP="00784A32">
      <w:pPr>
        <w:pStyle w:val="B1"/>
      </w:pPr>
      <w:r w:rsidRPr="000670FE">
        <w:t>2.</w:t>
      </w:r>
      <w:r w:rsidRPr="000670FE">
        <w:tab/>
        <w:t>shall remain in the 'U: not permitted and Transmit Idle' state.</w:t>
      </w:r>
    </w:p>
    <w:p w14:paraId="12C818E9" w14:textId="77777777" w:rsidR="00784A32" w:rsidRPr="000670FE" w:rsidRDefault="00784A32" w:rsidP="00784A32">
      <w:r w:rsidRPr="000670FE">
        <w:t>[TS 24.581, clause 6.3.5.4.8]</w:t>
      </w:r>
    </w:p>
    <w:p w14:paraId="21705F6A"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F0924E5"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4CD958A8" w14:textId="77777777" w:rsidR="00784A32" w:rsidRPr="000670FE" w:rsidRDefault="00784A32" w:rsidP="00784A32">
      <w:pPr>
        <w:pStyle w:val="B1"/>
      </w:pPr>
      <w:r w:rsidRPr="000670FE">
        <w:t>2.</w:t>
      </w:r>
      <w:r w:rsidRPr="000670FE">
        <w:tab/>
        <w:t>shall remain in the 'U: not permitted and Transmit Taken' state.</w:t>
      </w:r>
    </w:p>
    <w:p w14:paraId="492AFB6C" w14:textId="77777777" w:rsidR="00784A32" w:rsidRPr="000670FE" w:rsidRDefault="00784A32" w:rsidP="005377F9">
      <w:pPr>
        <w:pStyle w:val="H6"/>
      </w:pPr>
      <w:bookmarkStart w:id="155" w:name="_Toc52787486"/>
      <w:bookmarkStart w:id="156" w:name="_Toc52787666"/>
      <w:r w:rsidRPr="000670FE">
        <w:t>6.1.1.1.3</w:t>
      </w:r>
      <w:r w:rsidRPr="000670FE">
        <w:tab/>
        <w:t>Test description</w:t>
      </w:r>
      <w:bookmarkEnd w:id="155"/>
      <w:bookmarkEnd w:id="156"/>
    </w:p>
    <w:p w14:paraId="10FC48A3" w14:textId="77777777" w:rsidR="00784A32" w:rsidRPr="000670FE" w:rsidRDefault="00784A32" w:rsidP="00784A32">
      <w:pPr>
        <w:pStyle w:val="H6"/>
      </w:pPr>
      <w:r w:rsidRPr="000670FE">
        <w:t>6.1.1.1.3.1</w:t>
      </w:r>
      <w:r w:rsidRPr="000670FE">
        <w:tab/>
        <w:t>Pre-test conditions</w:t>
      </w:r>
    </w:p>
    <w:p w14:paraId="397B45FE" w14:textId="77777777" w:rsidR="00784A32" w:rsidRPr="000670FE" w:rsidRDefault="00784A32" w:rsidP="00784A32">
      <w:pPr>
        <w:pStyle w:val="H6"/>
      </w:pPr>
      <w:r w:rsidRPr="000670FE">
        <w:t>System Simulator:</w:t>
      </w:r>
    </w:p>
    <w:p w14:paraId="493904A1" w14:textId="77777777" w:rsidR="00784A32" w:rsidRPr="000670FE" w:rsidRDefault="00784A32" w:rsidP="00784A32">
      <w:pPr>
        <w:pStyle w:val="B1"/>
      </w:pPr>
      <w:r w:rsidRPr="000670FE">
        <w:t>-</w:t>
      </w:r>
      <w:r w:rsidRPr="000670FE">
        <w:tab/>
        <w:t>SS (MCVideo server)</w:t>
      </w:r>
    </w:p>
    <w:p w14:paraId="2B7368C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587A7C3" w14:textId="77777777" w:rsidR="00784A32" w:rsidRPr="000670FE" w:rsidRDefault="00784A32" w:rsidP="00784A32">
      <w:pPr>
        <w:pStyle w:val="H6"/>
      </w:pPr>
      <w:r w:rsidRPr="000670FE">
        <w:t>IUT:</w:t>
      </w:r>
    </w:p>
    <w:p w14:paraId="403B94EB" w14:textId="114C1D1D" w:rsidR="00784A32" w:rsidRPr="000670FE" w:rsidRDefault="00784A32" w:rsidP="00784A32">
      <w:pPr>
        <w:pStyle w:val="B1"/>
      </w:pPr>
      <w:r w:rsidRPr="000670FE">
        <w:t>-</w:t>
      </w:r>
      <w:r w:rsidRPr="000670FE">
        <w:tab/>
        <w:t xml:space="preserve">UE (MCVideo </w:t>
      </w:r>
      <w:r w:rsidR="001B7F04">
        <w:t>C</w:t>
      </w:r>
      <w:r w:rsidRPr="000670FE">
        <w:t>lient)</w:t>
      </w:r>
    </w:p>
    <w:p w14:paraId="48CCD43C" w14:textId="77777777" w:rsidR="00784A32" w:rsidRPr="000670FE" w:rsidRDefault="00784A32" w:rsidP="00784A32">
      <w:pPr>
        <w:pStyle w:val="B1"/>
      </w:pPr>
      <w:r w:rsidRPr="000670FE">
        <w:t>-</w:t>
      </w:r>
      <w:r w:rsidRPr="000670FE">
        <w:tab/>
        <w:t>The test USIM set as defined in TS 36.579-1 [2], subclause 5.5.10 is inserted.</w:t>
      </w:r>
    </w:p>
    <w:p w14:paraId="74F6EBF8" w14:textId="77777777" w:rsidR="00784A32" w:rsidRPr="000670FE" w:rsidRDefault="00784A32" w:rsidP="00784A32">
      <w:pPr>
        <w:pStyle w:val="H6"/>
      </w:pPr>
      <w:r w:rsidRPr="000670FE">
        <w:t>Preamble:</w:t>
      </w:r>
    </w:p>
    <w:p w14:paraId="3FC771B2"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61618304"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74EC29FC" w14:textId="77777777" w:rsidR="00784A32" w:rsidRPr="000670FE" w:rsidRDefault="00784A32" w:rsidP="00784A32">
      <w:pPr>
        <w:pStyle w:val="B1"/>
      </w:pPr>
      <w:r w:rsidRPr="000670FE">
        <w:t>-</w:t>
      </w:r>
      <w:r w:rsidRPr="000670FE">
        <w:tab/>
        <w:t>UE States at the end of the preamble</w:t>
      </w:r>
    </w:p>
    <w:p w14:paraId="23139A37" w14:textId="77777777" w:rsidR="00784A32" w:rsidRPr="000670FE" w:rsidRDefault="00784A32" w:rsidP="00784A32">
      <w:pPr>
        <w:pStyle w:val="B2"/>
      </w:pPr>
      <w:r w:rsidRPr="000670FE">
        <w:t>-</w:t>
      </w:r>
      <w:r w:rsidRPr="000670FE">
        <w:tab/>
        <w:t>The UE is in E-UTRA Registered, Idle Mode state.</w:t>
      </w:r>
    </w:p>
    <w:p w14:paraId="420FF896"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79C06CB4" w14:textId="77777777" w:rsidR="00784A32" w:rsidRPr="000670FE" w:rsidRDefault="00784A32" w:rsidP="00784A32">
      <w:pPr>
        <w:pStyle w:val="H6"/>
      </w:pPr>
      <w:r w:rsidRPr="000670FE">
        <w:t>6.1.1.1.3.2</w:t>
      </w:r>
      <w:r w:rsidRPr="000670FE">
        <w:tab/>
        <w:t>Test procedure sequence</w:t>
      </w:r>
    </w:p>
    <w:p w14:paraId="661729E7" w14:textId="77777777" w:rsidR="00784A32" w:rsidRPr="000670FE" w:rsidRDefault="00784A32" w:rsidP="00784A32">
      <w:pPr>
        <w:pStyle w:val="TH"/>
      </w:pPr>
      <w:r w:rsidRPr="000670FE">
        <w:t>Table 6.1.1.1.3.2-1: Main Behaviour</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79"/>
        <w:gridCol w:w="3925"/>
        <w:gridCol w:w="709"/>
        <w:gridCol w:w="2977"/>
        <w:gridCol w:w="567"/>
        <w:gridCol w:w="892"/>
        <w:gridCol w:w="113"/>
      </w:tblGrid>
      <w:tr w:rsidR="00784A32" w:rsidRPr="000670FE" w14:paraId="3F5BEEE7" w14:textId="77777777" w:rsidTr="00537B2A">
        <w:trPr>
          <w:gridAfter w:val="1"/>
          <w:wAfter w:w="113" w:type="dxa"/>
          <w:tblHeader/>
        </w:trPr>
        <w:tc>
          <w:tcPr>
            <w:tcW w:w="692" w:type="dxa"/>
            <w:gridSpan w:val="2"/>
            <w:tcBorders>
              <w:bottom w:val="nil"/>
            </w:tcBorders>
          </w:tcPr>
          <w:p w14:paraId="21AF6E24" w14:textId="77777777" w:rsidR="00784A32" w:rsidRPr="000670FE" w:rsidRDefault="00784A32" w:rsidP="00354887">
            <w:pPr>
              <w:pStyle w:val="TAH"/>
              <w:keepNext w:val="0"/>
              <w:keepLines w:val="0"/>
              <w:widowControl w:val="0"/>
              <w:rPr>
                <w:rFonts w:eastAsia="Calibri"/>
              </w:rPr>
            </w:pPr>
            <w:r w:rsidRPr="000670FE">
              <w:rPr>
                <w:rFonts w:eastAsia="Calibri"/>
              </w:rPr>
              <w:t>St</w:t>
            </w:r>
          </w:p>
        </w:tc>
        <w:tc>
          <w:tcPr>
            <w:tcW w:w="3925" w:type="dxa"/>
            <w:tcBorders>
              <w:bottom w:val="nil"/>
            </w:tcBorders>
          </w:tcPr>
          <w:p w14:paraId="62213225" w14:textId="77777777" w:rsidR="00784A32" w:rsidRPr="000670FE" w:rsidRDefault="00784A32" w:rsidP="00354887">
            <w:pPr>
              <w:pStyle w:val="TAH"/>
              <w:keepNext w:val="0"/>
              <w:keepLines w:val="0"/>
              <w:widowControl w:val="0"/>
              <w:rPr>
                <w:rFonts w:eastAsia="Calibri"/>
              </w:rPr>
            </w:pPr>
            <w:r w:rsidRPr="000670FE">
              <w:rPr>
                <w:rFonts w:eastAsia="Calibri"/>
              </w:rPr>
              <w:t>Procedure</w:t>
            </w:r>
          </w:p>
        </w:tc>
        <w:tc>
          <w:tcPr>
            <w:tcW w:w="3686" w:type="dxa"/>
            <w:gridSpan w:val="2"/>
          </w:tcPr>
          <w:p w14:paraId="2E8D91D4" w14:textId="77777777" w:rsidR="00784A32" w:rsidRPr="000670FE" w:rsidRDefault="00784A32" w:rsidP="00354887">
            <w:pPr>
              <w:pStyle w:val="TAH"/>
              <w:keepNext w:val="0"/>
              <w:keepLines w:val="0"/>
              <w:widowControl w:val="0"/>
              <w:rPr>
                <w:rFonts w:eastAsia="Calibri"/>
              </w:rPr>
            </w:pPr>
            <w:r w:rsidRPr="000670FE">
              <w:rPr>
                <w:rFonts w:eastAsia="Calibri"/>
              </w:rPr>
              <w:t>Message Sequence</w:t>
            </w:r>
          </w:p>
        </w:tc>
        <w:tc>
          <w:tcPr>
            <w:tcW w:w="567" w:type="dxa"/>
            <w:tcBorders>
              <w:bottom w:val="nil"/>
            </w:tcBorders>
          </w:tcPr>
          <w:p w14:paraId="08204A6F" w14:textId="77777777" w:rsidR="00784A32" w:rsidRPr="000670FE" w:rsidRDefault="00784A32" w:rsidP="00354887">
            <w:pPr>
              <w:pStyle w:val="TAH"/>
              <w:keepNext w:val="0"/>
              <w:keepLines w:val="0"/>
              <w:widowControl w:val="0"/>
              <w:rPr>
                <w:rFonts w:eastAsia="Calibri"/>
              </w:rPr>
            </w:pPr>
            <w:r w:rsidRPr="000670FE">
              <w:rPr>
                <w:rFonts w:eastAsia="Calibri"/>
              </w:rPr>
              <w:t>TP</w:t>
            </w:r>
          </w:p>
        </w:tc>
        <w:tc>
          <w:tcPr>
            <w:tcW w:w="892" w:type="dxa"/>
            <w:tcBorders>
              <w:bottom w:val="nil"/>
            </w:tcBorders>
          </w:tcPr>
          <w:p w14:paraId="59D444B0" w14:textId="77777777" w:rsidR="00784A32" w:rsidRPr="000670FE" w:rsidRDefault="00784A32" w:rsidP="00354887">
            <w:pPr>
              <w:pStyle w:val="TAH"/>
              <w:keepNext w:val="0"/>
              <w:keepLines w:val="0"/>
              <w:widowControl w:val="0"/>
              <w:rPr>
                <w:rFonts w:eastAsia="Calibri"/>
              </w:rPr>
            </w:pPr>
            <w:r w:rsidRPr="000670FE">
              <w:rPr>
                <w:rFonts w:eastAsia="Calibri"/>
              </w:rPr>
              <w:t>Verdict</w:t>
            </w:r>
          </w:p>
        </w:tc>
      </w:tr>
      <w:tr w:rsidR="00784A32" w:rsidRPr="000670FE" w14:paraId="13491973" w14:textId="77777777" w:rsidTr="00537B2A">
        <w:trPr>
          <w:gridAfter w:val="1"/>
          <w:wAfter w:w="113" w:type="dxa"/>
          <w:tblHeader/>
        </w:trPr>
        <w:tc>
          <w:tcPr>
            <w:tcW w:w="692" w:type="dxa"/>
            <w:gridSpan w:val="2"/>
            <w:tcBorders>
              <w:top w:val="nil"/>
            </w:tcBorders>
          </w:tcPr>
          <w:p w14:paraId="44E8DB06" w14:textId="77777777" w:rsidR="00784A32" w:rsidRPr="000670FE" w:rsidRDefault="00784A32" w:rsidP="00354887">
            <w:pPr>
              <w:pStyle w:val="TAH"/>
              <w:keepNext w:val="0"/>
              <w:keepLines w:val="0"/>
              <w:widowControl w:val="0"/>
              <w:rPr>
                <w:rFonts w:eastAsia="Calibri"/>
              </w:rPr>
            </w:pPr>
          </w:p>
        </w:tc>
        <w:tc>
          <w:tcPr>
            <w:tcW w:w="3925" w:type="dxa"/>
            <w:tcBorders>
              <w:top w:val="nil"/>
            </w:tcBorders>
          </w:tcPr>
          <w:p w14:paraId="34275D7B" w14:textId="77777777" w:rsidR="00784A32" w:rsidRPr="000670FE" w:rsidRDefault="00784A32" w:rsidP="00354887">
            <w:pPr>
              <w:pStyle w:val="TAH"/>
              <w:keepNext w:val="0"/>
              <w:keepLines w:val="0"/>
              <w:widowControl w:val="0"/>
              <w:rPr>
                <w:rFonts w:eastAsia="Calibri"/>
              </w:rPr>
            </w:pPr>
          </w:p>
        </w:tc>
        <w:tc>
          <w:tcPr>
            <w:tcW w:w="709" w:type="dxa"/>
          </w:tcPr>
          <w:p w14:paraId="653A0B87" w14:textId="77777777" w:rsidR="00784A32" w:rsidRPr="000670FE" w:rsidRDefault="00784A32" w:rsidP="00354887">
            <w:pPr>
              <w:pStyle w:val="TAH"/>
              <w:keepNext w:val="0"/>
              <w:keepLines w:val="0"/>
              <w:widowControl w:val="0"/>
              <w:rPr>
                <w:rFonts w:eastAsia="Calibri"/>
              </w:rPr>
            </w:pPr>
            <w:r w:rsidRPr="000670FE">
              <w:rPr>
                <w:rFonts w:eastAsia="Calibri"/>
              </w:rPr>
              <w:t>U - S</w:t>
            </w:r>
          </w:p>
        </w:tc>
        <w:tc>
          <w:tcPr>
            <w:tcW w:w="2977" w:type="dxa"/>
          </w:tcPr>
          <w:p w14:paraId="7ED91DB2" w14:textId="77777777" w:rsidR="00784A32" w:rsidRPr="000670FE" w:rsidRDefault="00784A32" w:rsidP="00354887">
            <w:pPr>
              <w:pStyle w:val="TAH"/>
              <w:keepNext w:val="0"/>
              <w:keepLines w:val="0"/>
              <w:widowControl w:val="0"/>
              <w:rPr>
                <w:rFonts w:eastAsia="Calibri"/>
              </w:rPr>
            </w:pPr>
            <w:r w:rsidRPr="000670FE">
              <w:rPr>
                <w:rFonts w:eastAsia="Calibri"/>
              </w:rPr>
              <w:t>Message</w:t>
            </w:r>
          </w:p>
        </w:tc>
        <w:tc>
          <w:tcPr>
            <w:tcW w:w="567" w:type="dxa"/>
            <w:tcBorders>
              <w:top w:val="nil"/>
            </w:tcBorders>
          </w:tcPr>
          <w:p w14:paraId="6A5525D4" w14:textId="77777777" w:rsidR="00784A32" w:rsidRPr="000670FE" w:rsidRDefault="00784A32" w:rsidP="00354887">
            <w:pPr>
              <w:pStyle w:val="TAH"/>
              <w:keepNext w:val="0"/>
              <w:keepLines w:val="0"/>
              <w:widowControl w:val="0"/>
              <w:rPr>
                <w:rFonts w:eastAsia="Calibri"/>
              </w:rPr>
            </w:pPr>
          </w:p>
        </w:tc>
        <w:tc>
          <w:tcPr>
            <w:tcW w:w="892" w:type="dxa"/>
            <w:tcBorders>
              <w:top w:val="nil"/>
            </w:tcBorders>
          </w:tcPr>
          <w:p w14:paraId="5F993312" w14:textId="77777777" w:rsidR="00784A32" w:rsidRPr="000670FE" w:rsidRDefault="00784A32" w:rsidP="00354887">
            <w:pPr>
              <w:pStyle w:val="TAH"/>
              <w:keepNext w:val="0"/>
              <w:keepLines w:val="0"/>
              <w:widowControl w:val="0"/>
              <w:rPr>
                <w:rFonts w:eastAsia="Calibri"/>
              </w:rPr>
            </w:pPr>
          </w:p>
        </w:tc>
      </w:tr>
      <w:tr w:rsidR="00784A32" w:rsidRPr="000670FE" w14:paraId="794407DD" w14:textId="77777777" w:rsidTr="00537B2A">
        <w:trPr>
          <w:gridAfter w:val="1"/>
          <w:wAfter w:w="113" w:type="dxa"/>
        </w:trPr>
        <w:tc>
          <w:tcPr>
            <w:tcW w:w="692" w:type="dxa"/>
            <w:gridSpan w:val="2"/>
            <w:shd w:val="clear" w:color="auto" w:fill="auto"/>
          </w:tcPr>
          <w:p w14:paraId="7662176F" w14:textId="77777777" w:rsidR="00784A32" w:rsidRPr="000670FE" w:rsidRDefault="00784A32" w:rsidP="00354887">
            <w:pPr>
              <w:pStyle w:val="TAC"/>
              <w:keepNext w:val="0"/>
              <w:keepLines w:val="0"/>
              <w:widowControl w:val="0"/>
              <w:rPr>
                <w:rFonts w:eastAsia="Calibri"/>
              </w:rPr>
            </w:pPr>
            <w:r w:rsidRPr="000670FE">
              <w:rPr>
                <w:rFonts w:eastAsia="Calibri"/>
              </w:rPr>
              <w:t>1</w:t>
            </w:r>
          </w:p>
        </w:tc>
        <w:tc>
          <w:tcPr>
            <w:tcW w:w="3925" w:type="dxa"/>
            <w:shd w:val="clear" w:color="auto" w:fill="auto"/>
          </w:tcPr>
          <w:p w14:paraId="2C29E22E"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the establishment of an MCVideo On-demand Pre-arranged Group Call using, Automatic Commencement Mode, with request for implicit Transmission Control.</w:t>
            </w:r>
          </w:p>
          <w:p w14:paraId="5DD6C511" w14:textId="3005A040" w:rsidR="00784A32" w:rsidRPr="000670FE" w:rsidRDefault="001B7F04" w:rsidP="00354887">
            <w:pPr>
              <w:pStyle w:val="TAL"/>
              <w:keepNext w:val="0"/>
              <w:keepLines w:val="0"/>
              <w:widowControl w:val="0"/>
              <w:rPr>
                <w:rFonts w:eastAsia="Calibri"/>
                <w:shd w:val="clear" w:color="auto" w:fill="FF0000"/>
              </w:rPr>
            </w:pPr>
            <w:r>
              <w:rPr>
                <w:rFonts w:eastAsia="Calibri"/>
              </w:rPr>
              <w:t>(NOTE 1)</w:t>
            </w:r>
          </w:p>
        </w:tc>
        <w:tc>
          <w:tcPr>
            <w:tcW w:w="709" w:type="dxa"/>
            <w:shd w:val="clear" w:color="auto" w:fill="auto"/>
          </w:tcPr>
          <w:p w14:paraId="13530C8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74142101"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34329A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2A118E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1C66523" w14:textId="77777777" w:rsidTr="00537B2A">
        <w:trPr>
          <w:gridAfter w:val="1"/>
          <w:wAfter w:w="113" w:type="dxa"/>
        </w:trPr>
        <w:tc>
          <w:tcPr>
            <w:tcW w:w="692" w:type="dxa"/>
            <w:gridSpan w:val="2"/>
            <w:shd w:val="clear" w:color="auto" w:fill="auto"/>
          </w:tcPr>
          <w:p w14:paraId="41EE95D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78F7EAF7" w14:textId="77777777" w:rsidR="00784A32" w:rsidRPr="000670FE" w:rsidRDefault="00784A32" w:rsidP="00354887">
            <w:pPr>
              <w:pStyle w:val="TAL"/>
            </w:pPr>
            <w:r w:rsidRPr="000670FE">
              <w:rPr>
                <w:color w:val="000000"/>
              </w:rPr>
              <w:t xml:space="preserve">EXCEPTION: The E-UTRA/EPC actions which are related to the </w:t>
            </w:r>
            <w:r w:rsidRPr="000670FE">
              <w:rPr>
                <w:rFonts w:cs="Arial"/>
                <w:szCs w:val="18"/>
              </w:rPr>
              <w:t>MCVIDEO</w:t>
            </w:r>
            <w:r w:rsidRPr="000670FE">
              <w:rPr>
                <w:color w:val="000000"/>
              </w:rPr>
              <w:t xml:space="preserve"> call establishment are described in TS 36.579-1 [2], </w:t>
            </w:r>
            <w:r w:rsidRPr="000670FE">
              <w:t>subclause 5.4.3A 'Generic Test Procedure for MCVideo CO communication in E-UTRA'. The test sequence below shows only the MCVideo relevant messages exchanged.</w:t>
            </w:r>
          </w:p>
        </w:tc>
        <w:tc>
          <w:tcPr>
            <w:tcW w:w="709" w:type="dxa"/>
            <w:shd w:val="clear" w:color="auto" w:fill="auto"/>
          </w:tcPr>
          <w:p w14:paraId="59FE01F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009E1A81"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C6B7C1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2834A4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ADB9FBA" w14:textId="77777777" w:rsidTr="00537B2A">
        <w:trPr>
          <w:gridAfter w:val="1"/>
          <w:wAfter w:w="113" w:type="dxa"/>
        </w:trPr>
        <w:tc>
          <w:tcPr>
            <w:tcW w:w="692" w:type="dxa"/>
            <w:gridSpan w:val="2"/>
            <w:shd w:val="clear" w:color="auto" w:fill="auto"/>
          </w:tcPr>
          <w:p w14:paraId="0322982E" w14:textId="77777777" w:rsidR="00784A32" w:rsidRPr="000670FE" w:rsidRDefault="00784A32" w:rsidP="00354887">
            <w:pPr>
              <w:pStyle w:val="TAC"/>
              <w:keepNext w:val="0"/>
              <w:keepLines w:val="0"/>
              <w:widowControl w:val="0"/>
              <w:rPr>
                <w:rFonts w:eastAsia="Calibri"/>
              </w:rPr>
            </w:pPr>
            <w:r w:rsidRPr="000670FE">
              <w:rPr>
                <w:rFonts w:eastAsia="Calibri"/>
              </w:rPr>
              <w:t>2</w:t>
            </w:r>
          </w:p>
        </w:tc>
        <w:tc>
          <w:tcPr>
            <w:tcW w:w="3925" w:type="dxa"/>
            <w:shd w:val="clear" w:color="auto" w:fill="auto"/>
          </w:tcPr>
          <w:p w14:paraId="6134D37B" w14:textId="62E1925C"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w:t>
            </w:r>
            <w:r w:rsidR="001B7F04">
              <w:rPr>
                <w:rFonts w:eastAsia="Calibri"/>
              </w:rPr>
              <w:t>C</w:t>
            </w:r>
            <w:r w:rsidRPr="000670FE">
              <w:rPr>
                <w:rFonts w:eastAsia="Calibri"/>
              </w:rPr>
              <w:t>lient) send an initial SIP INVITE requesting the establishment of an MCVideo On-demand Pre-arranged Group Call, Automatic Commencement Mode, with implicit Transmission Control?</w:t>
            </w:r>
          </w:p>
        </w:tc>
        <w:tc>
          <w:tcPr>
            <w:tcW w:w="709" w:type="dxa"/>
            <w:shd w:val="clear" w:color="auto" w:fill="auto"/>
          </w:tcPr>
          <w:p w14:paraId="42A20D6C" w14:textId="77777777" w:rsidR="00784A32" w:rsidRPr="000670FE" w:rsidRDefault="00784A32" w:rsidP="00354887">
            <w:pPr>
              <w:pStyle w:val="TAC"/>
              <w:keepNext w:val="0"/>
              <w:keepLines w:val="0"/>
              <w:widowControl w:val="0"/>
              <w:rPr>
                <w:rFonts w:eastAsia="Calibri"/>
              </w:rPr>
            </w:pPr>
            <w:r w:rsidRPr="000670FE">
              <w:rPr>
                <w:rFonts w:eastAsia="Calibri"/>
              </w:rPr>
              <w:t>--&gt;</w:t>
            </w:r>
          </w:p>
        </w:tc>
        <w:tc>
          <w:tcPr>
            <w:tcW w:w="2977" w:type="dxa"/>
            <w:shd w:val="clear" w:color="auto" w:fill="auto"/>
          </w:tcPr>
          <w:p w14:paraId="5DE9BCC1" w14:textId="77777777" w:rsidR="00784A32" w:rsidRPr="000670FE" w:rsidRDefault="00784A32" w:rsidP="00354887">
            <w:pPr>
              <w:pStyle w:val="TAL"/>
              <w:keepNext w:val="0"/>
              <w:keepLines w:val="0"/>
              <w:widowControl w:val="0"/>
              <w:rPr>
                <w:rFonts w:eastAsia="Calibri"/>
              </w:rPr>
            </w:pPr>
            <w:r w:rsidRPr="000670FE">
              <w:rPr>
                <w:rFonts w:eastAsia="Calibri"/>
              </w:rPr>
              <w:t>SIP INVITE</w:t>
            </w:r>
          </w:p>
        </w:tc>
        <w:tc>
          <w:tcPr>
            <w:tcW w:w="567" w:type="dxa"/>
            <w:shd w:val="clear" w:color="auto" w:fill="auto"/>
          </w:tcPr>
          <w:p w14:paraId="6AFB0D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1</w:t>
            </w:r>
          </w:p>
        </w:tc>
        <w:tc>
          <w:tcPr>
            <w:tcW w:w="892" w:type="dxa"/>
            <w:shd w:val="clear" w:color="auto" w:fill="auto"/>
          </w:tcPr>
          <w:p w14:paraId="3C4B968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BE5A381" w14:textId="77777777" w:rsidTr="00537B2A">
        <w:trPr>
          <w:gridAfter w:val="1"/>
          <w:wAfter w:w="113" w:type="dxa"/>
        </w:trPr>
        <w:tc>
          <w:tcPr>
            <w:tcW w:w="692" w:type="dxa"/>
            <w:gridSpan w:val="2"/>
            <w:shd w:val="clear" w:color="auto" w:fill="auto"/>
          </w:tcPr>
          <w:p w14:paraId="168B69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3925" w:type="dxa"/>
            <w:shd w:val="clear" w:color="auto" w:fill="auto"/>
          </w:tcPr>
          <w:p w14:paraId="7D64DA04" w14:textId="155DB9C2"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responds to the UE </w:t>
            </w:r>
            <w:r w:rsidR="001B7F04">
              <w:rPr>
                <w:rFonts w:eastAsia="Calibri"/>
              </w:rPr>
              <w:t xml:space="preserve">(MCVideo Client) </w:t>
            </w:r>
            <w:r w:rsidRPr="000670FE">
              <w:rPr>
                <w:rFonts w:eastAsia="Calibri"/>
              </w:rPr>
              <w:t>with a SIP 100 (Trying) message.</w:t>
            </w:r>
          </w:p>
        </w:tc>
        <w:tc>
          <w:tcPr>
            <w:tcW w:w="709" w:type="dxa"/>
            <w:shd w:val="clear" w:color="auto" w:fill="auto"/>
          </w:tcPr>
          <w:p w14:paraId="210CC18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169AF2B"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4E71A48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8C22A8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96F0264" w14:textId="77777777" w:rsidTr="00537B2A">
        <w:trPr>
          <w:gridAfter w:val="1"/>
          <w:wAfter w:w="113" w:type="dxa"/>
        </w:trPr>
        <w:tc>
          <w:tcPr>
            <w:tcW w:w="692" w:type="dxa"/>
            <w:gridSpan w:val="2"/>
            <w:shd w:val="clear" w:color="auto" w:fill="auto"/>
          </w:tcPr>
          <w:p w14:paraId="43BE6374" w14:textId="77777777" w:rsidR="00784A32" w:rsidRPr="000670FE" w:rsidRDefault="00784A32" w:rsidP="00354887">
            <w:pPr>
              <w:pStyle w:val="TAC"/>
              <w:keepNext w:val="0"/>
              <w:keepLines w:val="0"/>
              <w:widowControl w:val="0"/>
              <w:rPr>
                <w:rFonts w:eastAsia="Calibri"/>
              </w:rPr>
            </w:pPr>
            <w:r w:rsidRPr="000670FE">
              <w:rPr>
                <w:rFonts w:eastAsia="Calibri"/>
                <w:szCs w:val="22"/>
              </w:rPr>
              <w:t>4</w:t>
            </w:r>
          </w:p>
        </w:tc>
        <w:tc>
          <w:tcPr>
            <w:tcW w:w="3925" w:type="dxa"/>
            <w:shd w:val="clear" w:color="auto" w:fill="auto"/>
          </w:tcPr>
          <w:p w14:paraId="79FA3FF0" w14:textId="076218B2" w:rsidR="00784A32" w:rsidRPr="000670FE" w:rsidRDefault="00784A32" w:rsidP="00354887">
            <w:pPr>
              <w:pStyle w:val="TAL"/>
              <w:keepNext w:val="0"/>
              <w:keepLines w:val="0"/>
              <w:widowControl w:val="0"/>
              <w:rPr>
                <w:rFonts w:eastAsia="Calibri"/>
              </w:rPr>
            </w:pPr>
            <w:r w:rsidRPr="000670FE">
              <w:rPr>
                <w:rFonts w:eastAsia="Calibri"/>
              </w:rPr>
              <w:t>The SS (MCVideo Server) sends a SIP 200 (OK) message to the UE (MCVideo Client), indicating that it has accepted the SIP INVITE request from the UE</w:t>
            </w:r>
            <w:r w:rsidR="001B7F04">
              <w:rPr>
                <w:rFonts w:eastAsia="Calibri"/>
              </w:rPr>
              <w:t xml:space="preserve"> (MCVideo Client)</w:t>
            </w:r>
            <w:r w:rsidRPr="000670FE">
              <w:rPr>
                <w:rFonts w:eastAsia="Calibri"/>
              </w:rPr>
              <w:t>.</w:t>
            </w:r>
          </w:p>
        </w:tc>
        <w:tc>
          <w:tcPr>
            <w:tcW w:w="709" w:type="dxa"/>
            <w:shd w:val="clear" w:color="auto" w:fill="auto"/>
          </w:tcPr>
          <w:p w14:paraId="1073E27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8C4721C"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335A657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DF2DF5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1FD3713" w14:textId="77777777" w:rsidTr="00537B2A">
        <w:trPr>
          <w:gridAfter w:val="1"/>
          <w:wAfter w:w="113" w:type="dxa"/>
          <w:trHeight w:val="467"/>
        </w:trPr>
        <w:tc>
          <w:tcPr>
            <w:tcW w:w="692" w:type="dxa"/>
            <w:gridSpan w:val="2"/>
            <w:shd w:val="clear" w:color="auto" w:fill="auto"/>
          </w:tcPr>
          <w:p w14:paraId="12BBA4D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3925" w:type="dxa"/>
            <w:shd w:val="clear" w:color="auto" w:fill="auto"/>
          </w:tcPr>
          <w:p w14:paraId="43AFEF99" w14:textId="5FF55C7F" w:rsidR="00784A32" w:rsidRPr="000670FE" w:rsidRDefault="001B7F04" w:rsidP="00354887">
            <w:pPr>
              <w:pStyle w:val="TAL"/>
              <w:keepNext w:val="0"/>
              <w:keepLines w:val="0"/>
              <w:widowControl w:val="0"/>
              <w:rPr>
                <w:rFonts w:eastAsia="Calibri"/>
              </w:rPr>
            </w:pPr>
            <w:r>
              <w:rPr>
                <w:rFonts w:eastAsia="Calibri"/>
              </w:rPr>
              <w:t>Check: Does t</w:t>
            </w:r>
            <w:r w:rsidR="00784A32" w:rsidRPr="000670FE">
              <w:rPr>
                <w:rFonts w:eastAsia="Calibri"/>
              </w:rPr>
              <w:t>he UE (MCVideo Client) send an acknowledgement to the SS (MCVideo Server</w:t>
            </w:r>
            <w:r w:rsidRPr="000670FE">
              <w:rPr>
                <w:rFonts w:eastAsia="Calibri"/>
              </w:rPr>
              <w:t>)</w:t>
            </w:r>
            <w:r>
              <w:rPr>
                <w:rFonts w:eastAsia="Calibri"/>
              </w:rPr>
              <w:t>?</w:t>
            </w:r>
          </w:p>
        </w:tc>
        <w:tc>
          <w:tcPr>
            <w:tcW w:w="709" w:type="dxa"/>
            <w:shd w:val="clear" w:color="auto" w:fill="auto"/>
          </w:tcPr>
          <w:p w14:paraId="4F87A77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2301C68"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2ABE80A6" w14:textId="62EA67BD" w:rsidR="00784A32" w:rsidRPr="000670FE" w:rsidRDefault="001B7F04" w:rsidP="00354887">
            <w:pPr>
              <w:pStyle w:val="TAC"/>
              <w:keepNext w:val="0"/>
              <w:keepLines w:val="0"/>
              <w:widowControl w:val="0"/>
              <w:rPr>
                <w:rFonts w:eastAsia="Calibri"/>
                <w:szCs w:val="22"/>
              </w:rPr>
            </w:pPr>
            <w:r>
              <w:rPr>
                <w:rFonts w:eastAsia="Calibri"/>
                <w:szCs w:val="22"/>
              </w:rPr>
              <w:t>1</w:t>
            </w:r>
          </w:p>
        </w:tc>
        <w:tc>
          <w:tcPr>
            <w:tcW w:w="892" w:type="dxa"/>
            <w:shd w:val="clear" w:color="auto" w:fill="auto"/>
          </w:tcPr>
          <w:p w14:paraId="695A22FD" w14:textId="559AB8FE" w:rsidR="00784A32" w:rsidRPr="000670FE" w:rsidRDefault="001B7F04" w:rsidP="00354887">
            <w:pPr>
              <w:pStyle w:val="TAC"/>
              <w:keepNext w:val="0"/>
              <w:keepLines w:val="0"/>
              <w:widowControl w:val="0"/>
              <w:rPr>
                <w:rFonts w:eastAsia="Calibri"/>
                <w:szCs w:val="22"/>
              </w:rPr>
            </w:pPr>
            <w:r>
              <w:rPr>
                <w:rFonts w:eastAsia="Calibri"/>
                <w:szCs w:val="22"/>
              </w:rPr>
              <w:t>P</w:t>
            </w:r>
          </w:p>
        </w:tc>
      </w:tr>
      <w:tr w:rsidR="00784A32" w:rsidRPr="000670FE" w14:paraId="1A942E2B" w14:textId="77777777" w:rsidTr="00537B2A">
        <w:trPr>
          <w:gridAfter w:val="1"/>
          <w:wAfter w:w="113" w:type="dxa"/>
          <w:trHeight w:val="467"/>
        </w:trPr>
        <w:tc>
          <w:tcPr>
            <w:tcW w:w="692" w:type="dxa"/>
            <w:gridSpan w:val="2"/>
            <w:shd w:val="clear" w:color="auto" w:fill="auto"/>
          </w:tcPr>
          <w:p w14:paraId="2A36B4B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3925" w:type="dxa"/>
            <w:shd w:val="clear" w:color="auto" w:fill="auto"/>
          </w:tcPr>
          <w:p w14:paraId="0FBF77AC"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3F5EB4E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F4E332B"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660DD62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BDCA43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E784B97" w14:textId="77777777" w:rsidTr="00537B2A">
        <w:trPr>
          <w:gridAfter w:val="1"/>
          <w:wAfter w:w="113" w:type="dxa"/>
          <w:trHeight w:val="467"/>
        </w:trPr>
        <w:tc>
          <w:tcPr>
            <w:tcW w:w="692" w:type="dxa"/>
            <w:gridSpan w:val="2"/>
            <w:shd w:val="clear" w:color="auto" w:fill="auto"/>
          </w:tcPr>
          <w:p w14:paraId="41BBE1D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7</w:t>
            </w:r>
          </w:p>
        </w:tc>
        <w:tc>
          <w:tcPr>
            <w:tcW w:w="3925" w:type="dxa"/>
            <w:shd w:val="clear" w:color="auto" w:fill="auto"/>
          </w:tcPr>
          <w:p w14:paraId="5FD3D41D"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in response to Transmission Granted message from the SS (MCVideo Server)?</w:t>
            </w:r>
          </w:p>
        </w:tc>
        <w:tc>
          <w:tcPr>
            <w:tcW w:w="709" w:type="dxa"/>
            <w:shd w:val="clear" w:color="auto" w:fill="auto"/>
          </w:tcPr>
          <w:p w14:paraId="5C7D42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4C733D56"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7C04F45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651DACB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189FA79F" w14:textId="77777777" w:rsidTr="00537B2A">
        <w:trPr>
          <w:gridAfter w:val="1"/>
          <w:wAfter w:w="113" w:type="dxa"/>
        </w:trPr>
        <w:tc>
          <w:tcPr>
            <w:tcW w:w="692" w:type="dxa"/>
            <w:gridSpan w:val="2"/>
            <w:shd w:val="clear" w:color="auto" w:fill="auto"/>
          </w:tcPr>
          <w:p w14:paraId="27F8A88A"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8</w:t>
            </w:r>
          </w:p>
        </w:tc>
        <w:tc>
          <w:tcPr>
            <w:tcW w:w="3925" w:type="dxa"/>
            <w:shd w:val="clear" w:color="auto" w:fill="auto"/>
          </w:tcPr>
          <w:p w14:paraId="096670F5" w14:textId="77777777" w:rsidR="00784A32" w:rsidRPr="000670FE" w:rsidRDefault="00784A32" w:rsidP="00354887">
            <w:pPr>
              <w:pStyle w:val="TAL"/>
            </w:pPr>
            <w:r w:rsidRPr="000670FE">
              <w:t>Check: Does the UE (MCVideo Client provide transmission granted notification to the MCVideo User?</w:t>
            </w:r>
          </w:p>
          <w:p w14:paraId="3A080AAC" w14:textId="4381E580" w:rsidR="00784A32" w:rsidRPr="000670FE" w:rsidRDefault="001B7F04" w:rsidP="00354887">
            <w:pPr>
              <w:pStyle w:val="TAL"/>
              <w:keepNext w:val="0"/>
              <w:keepLines w:val="0"/>
              <w:widowControl w:val="0"/>
              <w:rPr>
                <w:rFonts w:eastAsia="Calibri"/>
                <w:szCs w:val="18"/>
              </w:rPr>
            </w:pPr>
            <w:r>
              <w:rPr>
                <w:rFonts w:eastAsia="Calibri"/>
                <w:szCs w:val="18"/>
              </w:rPr>
              <w:t>(</w:t>
            </w:r>
            <w:r w:rsidR="00784A32" w:rsidRPr="000670FE">
              <w:rPr>
                <w:rFonts w:eastAsia="Calibri"/>
                <w:szCs w:val="18"/>
              </w:rPr>
              <w:t>NOTE</w:t>
            </w:r>
            <w:r>
              <w:rPr>
                <w:rFonts w:eastAsia="Calibri"/>
                <w:szCs w:val="18"/>
              </w:rPr>
              <w:t xml:space="preserve"> 1)</w:t>
            </w:r>
            <w:r w:rsidRPr="000670FE">
              <w:rPr>
                <w:rFonts w:eastAsia="Calibri"/>
                <w:szCs w:val="18"/>
              </w:rPr>
              <w:t xml:space="preserve"> </w:t>
            </w:r>
          </w:p>
        </w:tc>
        <w:tc>
          <w:tcPr>
            <w:tcW w:w="709" w:type="dxa"/>
            <w:shd w:val="clear" w:color="auto" w:fill="auto"/>
          </w:tcPr>
          <w:p w14:paraId="618E2DA4"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w:t>
            </w:r>
          </w:p>
        </w:tc>
        <w:tc>
          <w:tcPr>
            <w:tcW w:w="2977" w:type="dxa"/>
            <w:shd w:val="clear" w:color="auto" w:fill="auto"/>
          </w:tcPr>
          <w:p w14:paraId="2679DF85" w14:textId="77777777" w:rsidR="00784A32" w:rsidRPr="000670FE" w:rsidRDefault="00784A32" w:rsidP="00354887">
            <w:pPr>
              <w:pStyle w:val="TAL"/>
              <w:keepNext w:val="0"/>
              <w:keepLines w:val="0"/>
              <w:widowControl w:val="0"/>
              <w:rPr>
                <w:rFonts w:eastAsia="Calibri"/>
                <w:szCs w:val="18"/>
              </w:rPr>
            </w:pPr>
            <w:r w:rsidRPr="000670FE">
              <w:rPr>
                <w:rFonts w:eastAsia="Calibri"/>
                <w:szCs w:val="18"/>
              </w:rPr>
              <w:t>-</w:t>
            </w:r>
          </w:p>
        </w:tc>
        <w:tc>
          <w:tcPr>
            <w:tcW w:w="567" w:type="dxa"/>
            <w:shd w:val="clear" w:color="auto" w:fill="auto"/>
          </w:tcPr>
          <w:p w14:paraId="2C80BD38"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1</w:t>
            </w:r>
          </w:p>
        </w:tc>
        <w:tc>
          <w:tcPr>
            <w:tcW w:w="892" w:type="dxa"/>
            <w:shd w:val="clear" w:color="auto" w:fill="auto"/>
          </w:tcPr>
          <w:p w14:paraId="61E7E742"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P</w:t>
            </w:r>
          </w:p>
        </w:tc>
      </w:tr>
      <w:tr w:rsidR="00784A32" w:rsidRPr="000670FE" w14:paraId="1ABEEB1A" w14:textId="77777777" w:rsidTr="00537B2A">
        <w:trPr>
          <w:gridAfter w:val="1"/>
          <w:wAfter w:w="113" w:type="dxa"/>
        </w:trPr>
        <w:tc>
          <w:tcPr>
            <w:tcW w:w="692" w:type="dxa"/>
            <w:gridSpan w:val="2"/>
            <w:shd w:val="clear" w:color="auto" w:fill="auto"/>
          </w:tcPr>
          <w:p w14:paraId="3FEE2DAB" w14:textId="77777777" w:rsidR="00784A32" w:rsidRPr="000670FE" w:rsidRDefault="00784A32" w:rsidP="00354887">
            <w:pPr>
              <w:pStyle w:val="TAC"/>
              <w:keepNext w:val="0"/>
              <w:keepLines w:val="0"/>
              <w:widowControl w:val="0"/>
              <w:rPr>
                <w:rFonts w:eastAsia="Calibri"/>
              </w:rPr>
            </w:pPr>
            <w:r w:rsidRPr="000670FE">
              <w:rPr>
                <w:rFonts w:eastAsia="Calibri"/>
              </w:rPr>
              <w:t>9</w:t>
            </w:r>
          </w:p>
        </w:tc>
        <w:tc>
          <w:tcPr>
            <w:tcW w:w="3925" w:type="dxa"/>
            <w:shd w:val="clear" w:color="auto" w:fill="auto"/>
          </w:tcPr>
          <w:p w14:paraId="2F5AC7B9" w14:textId="694E3BBC" w:rsidR="00784A32" w:rsidRPr="000670FE" w:rsidRDefault="00784A32" w:rsidP="00354887">
            <w:pPr>
              <w:pStyle w:val="TAL"/>
              <w:keepNext w:val="0"/>
              <w:keepLines w:val="0"/>
              <w:widowControl w:val="0"/>
            </w:pPr>
            <w:r w:rsidRPr="000670FE">
              <w:rPr>
                <w:rFonts w:eastAsia="Calibri"/>
              </w:rPr>
              <w:t xml:space="preserve">Make the MCVideo User </w:t>
            </w:r>
            <w:r w:rsidR="001B7F04">
              <w:rPr>
                <w:rFonts w:eastAsia="Calibri"/>
              </w:rPr>
              <w:t xml:space="preserve">request to </w:t>
            </w:r>
            <w:r w:rsidRPr="000670FE">
              <w:rPr>
                <w:rFonts w:eastAsia="Calibri"/>
              </w:rPr>
              <w:t xml:space="preserve">upgrade the </w:t>
            </w:r>
            <w:r w:rsidRPr="000670FE">
              <w:t>Pre-arranged Group Call to a MCVideo Emergency Group Call.</w:t>
            </w:r>
          </w:p>
          <w:p w14:paraId="48ACCC70" w14:textId="084B09B0" w:rsidR="00784A32" w:rsidRPr="000670FE" w:rsidRDefault="001B7F04"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282BC26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1CE8BF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5BDD522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4A6B6C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1E8765C" w14:textId="77777777" w:rsidTr="00537B2A">
        <w:trPr>
          <w:gridAfter w:val="1"/>
          <w:wAfter w:w="113" w:type="dxa"/>
        </w:trPr>
        <w:tc>
          <w:tcPr>
            <w:tcW w:w="692" w:type="dxa"/>
            <w:gridSpan w:val="2"/>
            <w:shd w:val="clear" w:color="auto" w:fill="auto"/>
          </w:tcPr>
          <w:p w14:paraId="294E131F" w14:textId="77777777" w:rsidR="00784A32" w:rsidRPr="000670FE" w:rsidRDefault="00784A32" w:rsidP="00354887">
            <w:pPr>
              <w:pStyle w:val="TAC"/>
              <w:keepNext w:val="0"/>
              <w:keepLines w:val="0"/>
              <w:widowControl w:val="0"/>
              <w:rPr>
                <w:rFonts w:eastAsia="Calibri"/>
              </w:rPr>
            </w:pPr>
            <w:r w:rsidRPr="000670FE">
              <w:rPr>
                <w:rFonts w:eastAsia="Calibri"/>
              </w:rPr>
              <w:t>10</w:t>
            </w:r>
          </w:p>
        </w:tc>
        <w:tc>
          <w:tcPr>
            <w:tcW w:w="3925" w:type="dxa"/>
            <w:shd w:val="clear" w:color="auto" w:fill="auto"/>
          </w:tcPr>
          <w:p w14:paraId="33405B76"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a MCVideo Emergency Group Call?</w:t>
            </w:r>
          </w:p>
        </w:tc>
        <w:tc>
          <w:tcPr>
            <w:tcW w:w="709" w:type="dxa"/>
            <w:shd w:val="clear" w:color="auto" w:fill="auto"/>
          </w:tcPr>
          <w:p w14:paraId="4701977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31D2CD1"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314D0D5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7404A98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8364258" w14:textId="77777777" w:rsidTr="00537B2A">
        <w:trPr>
          <w:gridAfter w:val="1"/>
          <w:wAfter w:w="113" w:type="dxa"/>
        </w:trPr>
        <w:tc>
          <w:tcPr>
            <w:tcW w:w="692" w:type="dxa"/>
            <w:gridSpan w:val="2"/>
            <w:shd w:val="clear" w:color="auto" w:fill="auto"/>
          </w:tcPr>
          <w:p w14:paraId="7E118AD9" w14:textId="77777777" w:rsidR="00784A32" w:rsidRPr="000670FE" w:rsidRDefault="00784A32" w:rsidP="00354887">
            <w:pPr>
              <w:pStyle w:val="TAC"/>
              <w:keepNext w:val="0"/>
              <w:keepLines w:val="0"/>
              <w:widowControl w:val="0"/>
              <w:rPr>
                <w:rFonts w:eastAsia="Calibri"/>
              </w:rPr>
            </w:pPr>
            <w:r w:rsidRPr="000670FE">
              <w:rPr>
                <w:rFonts w:eastAsia="Calibri"/>
              </w:rPr>
              <w:t>11</w:t>
            </w:r>
          </w:p>
        </w:tc>
        <w:tc>
          <w:tcPr>
            <w:tcW w:w="3925" w:type="dxa"/>
            <w:shd w:val="clear" w:color="auto" w:fill="auto"/>
          </w:tcPr>
          <w:p w14:paraId="0208A889"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2136536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C2B7DA1"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6B7F4BB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D88E7E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182C7DC" w14:textId="77777777" w:rsidTr="00537B2A">
        <w:trPr>
          <w:gridAfter w:val="1"/>
          <w:wAfter w:w="113" w:type="dxa"/>
        </w:trPr>
        <w:tc>
          <w:tcPr>
            <w:tcW w:w="692" w:type="dxa"/>
            <w:gridSpan w:val="2"/>
            <w:shd w:val="clear" w:color="auto" w:fill="auto"/>
          </w:tcPr>
          <w:p w14:paraId="349BFC3E" w14:textId="77777777" w:rsidR="00784A32" w:rsidRPr="000670FE" w:rsidRDefault="00784A32" w:rsidP="00354887">
            <w:pPr>
              <w:pStyle w:val="TAC"/>
              <w:keepNext w:val="0"/>
              <w:keepLines w:val="0"/>
              <w:widowControl w:val="0"/>
              <w:rPr>
                <w:rFonts w:eastAsia="Calibri"/>
              </w:rPr>
            </w:pPr>
            <w:r w:rsidRPr="000670FE">
              <w:rPr>
                <w:rFonts w:eastAsia="Calibri"/>
              </w:rPr>
              <w:t>12</w:t>
            </w:r>
          </w:p>
        </w:tc>
        <w:tc>
          <w:tcPr>
            <w:tcW w:w="3925" w:type="dxa"/>
            <w:shd w:val="clear" w:color="auto" w:fill="auto"/>
          </w:tcPr>
          <w:p w14:paraId="5F289AEE"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a SIP 200 (OK) message to the UE (MCVideo Client).</w:t>
            </w:r>
          </w:p>
        </w:tc>
        <w:tc>
          <w:tcPr>
            <w:tcW w:w="709" w:type="dxa"/>
            <w:shd w:val="clear" w:color="auto" w:fill="auto"/>
          </w:tcPr>
          <w:p w14:paraId="33CC967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AB4622A"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0526BB6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9F11A1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D86A5F1" w14:textId="77777777" w:rsidTr="00537B2A">
        <w:trPr>
          <w:gridAfter w:val="1"/>
          <w:wAfter w:w="113" w:type="dxa"/>
        </w:trPr>
        <w:tc>
          <w:tcPr>
            <w:tcW w:w="692" w:type="dxa"/>
            <w:gridSpan w:val="2"/>
            <w:shd w:val="clear" w:color="auto" w:fill="auto"/>
          </w:tcPr>
          <w:p w14:paraId="413A2527" w14:textId="77777777" w:rsidR="00784A32" w:rsidRPr="000670FE" w:rsidRDefault="00784A32" w:rsidP="00354887">
            <w:pPr>
              <w:pStyle w:val="TAC"/>
              <w:keepNext w:val="0"/>
              <w:keepLines w:val="0"/>
              <w:widowControl w:val="0"/>
              <w:rPr>
                <w:rFonts w:eastAsia="Calibri"/>
              </w:rPr>
            </w:pPr>
            <w:r w:rsidRPr="000670FE">
              <w:rPr>
                <w:rFonts w:eastAsia="Calibri"/>
              </w:rPr>
              <w:t>13</w:t>
            </w:r>
          </w:p>
        </w:tc>
        <w:tc>
          <w:tcPr>
            <w:tcW w:w="3925" w:type="dxa"/>
            <w:shd w:val="clear" w:color="auto" w:fill="auto"/>
          </w:tcPr>
          <w:p w14:paraId="6EB02819" w14:textId="5813B571" w:rsidR="00784A32" w:rsidRPr="000670FE" w:rsidRDefault="001B7F04" w:rsidP="00354887">
            <w:pPr>
              <w:pStyle w:val="TAL"/>
              <w:keepNext w:val="0"/>
              <w:keepLines w:val="0"/>
              <w:widowControl w:val="0"/>
              <w:rPr>
                <w:rFonts w:eastAsia="Calibri"/>
              </w:rPr>
            </w:pPr>
            <w:r>
              <w:rPr>
                <w:rFonts w:eastAsia="Calibri"/>
              </w:rPr>
              <w:t>Check: Does t</w:t>
            </w:r>
            <w:r w:rsidR="00784A32" w:rsidRPr="000670FE">
              <w:rPr>
                <w:rFonts w:eastAsia="Calibri"/>
              </w:rPr>
              <w:t>he UE (MCVideo Client) send</w:t>
            </w:r>
            <w:r>
              <w:rPr>
                <w:rFonts w:eastAsia="Calibri"/>
              </w:rPr>
              <w:t xml:space="preserve"> </w:t>
            </w:r>
            <w:r w:rsidR="00784A32" w:rsidRPr="000670FE">
              <w:rPr>
                <w:rFonts w:eastAsia="Calibri"/>
              </w:rPr>
              <w:t>an acknowledgement to the SS (MCVideo Server</w:t>
            </w:r>
            <w:r w:rsidRPr="000670FE">
              <w:rPr>
                <w:rFonts w:eastAsia="Calibri"/>
              </w:rPr>
              <w:t>)</w:t>
            </w:r>
            <w:r>
              <w:rPr>
                <w:rFonts w:eastAsia="Calibri"/>
              </w:rPr>
              <w:t>?</w:t>
            </w:r>
          </w:p>
        </w:tc>
        <w:tc>
          <w:tcPr>
            <w:tcW w:w="709" w:type="dxa"/>
            <w:shd w:val="clear" w:color="auto" w:fill="auto"/>
          </w:tcPr>
          <w:p w14:paraId="76FF4C9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3B2AA429"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6DE8883E" w14:textId="0724A6E4" w:rsidR="00784A32" w:rsidRPr="000670FE" w:rsidRDefault="001B7F04" w:rsidP="00354887">
            <w:pPr>
              <w:pStyle w:val="TAC"/>
              <w:keepNext w:val="0"/>
              <w:keepLines w:val="0"/>
              <w:widowControl w:val="0"/>
              <w:rPr>
                <w:rFonts w:eastAsia="Calibri"/>
                <w:szCs w:val="22"/>
              </w:rPr>
            </w:pPr>
            <w:r>
              <w:rPr>
                <w:rFonts w:eastAsia="Calibri"/>
                <w:szCs w:val="22"/>
              </w:rPr>
              <w:t>2</w:t>
            </w:r>
          </w:p>
        </w:tc>
        <w:tc>
          <w:tcPr>
            <w:tcW w:w="892" w:type="dxa"/>
            <w:shd w:val="clear" w:color="auto" w:fill="auto"/>
          </w:tcPr>
          <w:p w14:paraId="0CBF9A14" w14:textId="24232F74" w:rsidR="00784A32" w:rsidRPr="000670FE" w:rsidRDefault="001B7F04" w:rsidP="00354887">
            <w:pPr>
              <w:pStyle w:val="TAC"/>
              <w:keepNext w:val="0"/>
              <w:keepLines w:val="0"/>
              <w:widowControl w:val="0"/>
              <w:rPr>
                <w:rFonts w:eastAsia="Calibri"/>
                <w:szCs w:val="22"/>
              </w:rPr>
            </w:pPr>
            <w:r>
              <w:rPr>
                <w:rFonts w:eastAsia="Calibri"/>
                <w:szCs w:val="22"/>
              </w:rPr>
              <w:t>P</w:t>
            </w:r>
          </w:p>
        </w:tc>
      </w:tr>
      <w:tr w:rsidR="00784A32" w:rsidRPr="000670FE" w14:paraId="559C8CC5" w14:textId="77777777" w:rsidTr="00537B2A">
        <w:trPr>
          <w:gridAfter w:val="1"/>
          <w:wAfter w:w="113" w:type="dxa"/>
        </w:trPr>
        <w:tc>
          <w:tcPr>
            <w:tcW w:w="692" w:type="dxa"/>
            <w:gridSpan w:val="2"/>
            <w:shd w:val="clear" w:color="auto" w:fill="auto"/>
          </w:tcPr>
          <w:p w14:paraId="2198DCA1" w14:textId="77777777" w:rsidR="00784A32" w:rsidRPr="000670FE" w:rsidRDefault="00784A32" w:rsidP="00354887">
            <w:pPr>
              <w:pStyle w:val="TAC"/>
              <w:keepNext w:val="0"/>
              <w:keepLines w:val="0"/>
              <w:widowControl w:val="0"/>
              <w:rPr>
                <w:rFonts w:eastAsia="Calibri"/>
              </w:rPr>
            </w:pPr>
            <w:r w:rsidRPr="000670FE">
              <w:rPr>
                <w:rFonts w:eastAsia="Calibri"/>
              </w:rPr>
              <w:t>14</w:t>
            </w:r>
          </w:p>
        </w:tc>
        <w:tc>
          <w:tcPr>
            <w:tcW w:w="3925" w:type="dxa"/>
            <w:shd w:val="clear" w:color="auto" w:fill="auto"/>
          </w:tcPr>
          <w:p w14:paraId="0054CA4F"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4FE1E68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856B5B9"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21863DC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5FD687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1D2F082" w14:textId="77777777" w:rsidTr="00537B2A">
        <w:trPr>
          <w:gridAfter w:val="1"/>
          <w:wAfter w:w="113" w:type="dxa"/>
        </w:trPr>
        <w:tc>
          <w:tcPr>
            <w:tcW w:w="692" w:type="dxa"/>
            <w:gridSpan w:val="2"/>
            <w:shd w:val="clear" w:color="auto" w:fill="auto"/>
          </w:tcPr>
          <w:p w14:paraId="71D1339C" w14:textId="77777777" w:rsidR="00784A32" w:rsidRPr="000670FE" w:rsidRDefault="00784A32" w:rsidP="00354887">
            <w:pPr>
              <w:pStyle w:val="TAC"/>
              <w:keepNext w:val="0"/>
              <w:keepLines w:val="0"/>
              <w:widowControl w:val="0"/>
              <w:rPr>
                <w:rFonts w:eastAsia="Calibri"/>
              </w:rPr>
            </w:pPr>
            <w:r w:rsidRPr="000670FE">
              <w:rPr>
                <w:rFonts w:eastAsia="Calibri"/>
                <w:szCs w:val="22"/>
              </w:rPr>
              <w:t>15</w:t>
            </w:r>
          </w:p>
        </w:tc>
        <w:tc>
          <w:tcPr>
            <w:tcW w:w="3925" w:type="dxa"/>
            <w:shd w:val="clear" w:color="auto" w:fill="auto"/>
          </w:tcPr>
          <w:p w14:paraId="01B5E3E8"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39F4F50D"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0569CF4B"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4742130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4</w:t>
            </w:r>
          </w:p>
        </w:tc>
        <w:tc>
          <w:tcPr>
            <w:tcW w:w="892" w:type="dxa"/>
            <w:shd w:val="clear" w:color="auto" w:fill="auto"/>
          </w:tcPr>
          <w:p w14:paraId="4CE03EB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DCA0459" w14:textId="77777777" w:rsidTr="00537B2A">
        <w:trPr>
          <w:gridAfter w:val="1"/>
          <w:wAfter w:w="113" w:type="dxa"/>
        </w:trPr>
        <w:tc>
          <w:tcPr>
            <w:tcW w:w="692" w:type="dxa"/>
            <w:gridSpan w:val="2"/>
            <w:shd w:val="clear" w:color="auto" w:fill="auto"/>
          </w:tcPr>
          <w:p w14:paraId="24619900" w14:textId="77777777" w:rsidR="00784A32" w:rsidRPr="000670FE" w:rsidRDefault="00784A32" w:rsidP="00354887">
            <w:pPr>
              <w:pStyle w:val="TAC"/>
              <w:keepNext w:val="0"/>
              <w:keepLines w:val="0"/>
              <w:widowControl w:val="0"/>
              <w:rPr>
                <w:rFonts w:eastAsia="Calibri"/>
              </w:rPr>
            </w:pPr>
            <w:r w:rsidRPr="000670FE">
              <w:rPr>
                <w:rFonts w:eastAsia="Calibri"/>
              </w:rPr>
              <w:t>16</w:t>
            </w:r>
          </w:p>
        </w:tc>
        <w:tc>
          <w:tcPr>
            <w:tcW w:w="3925" w:type="dxa"/>
            <w:shd w:val="clear" w:color="auto" w:fill="auto"/>
          </w:tcPr>
          <w:p w14:paraId="4F374C72"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upgraded to an Emergency condition?</w:t>
            </w:r>
          </w:p>
          <w:p w14:paraId="177C9B24" w14:textId="5F0511BF" w:rsidR="00784A32" w:rsidRPr="000670FE" w:rsidRDefault="001B7F04"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225872D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63B90BB"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262C26D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06DB7F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4CD7565" w14:textId="77777777" w:rsidTr="00537B2A">
        <w:trPr>
          <w:gridAfter w:val="1"/>
          <w:wAfter w:w="113" w:type="dxa"/>
        </w:trPr>
        <w:tc>
          <w:tcPr>
            <w:tcW w:w="692" w:type="dxa"/>
            <w:gridSpan w:val="2"/>
            <w:shd w:val="clear" w:color="auto" w:fill="auto"/>
          </w:tcPr>
          <w:p w14:paraId="3A159257" w14:textId="77777777" w:rsidR="00784A32" w:rsidRPr="000670FE" w:rsidRDefault="00784A32" w:rsidP="00354887">
            <w:pPr>
              <w:pStyle w:val="TAC"/>
              <w:keepNext w:val="0"/>
              <w:keepLines w:val="0"/>
              <w:widowControl w:val="0"/>
              <w:rPr>
                <w:rFonts w:eastAsia="Calibri"/>
              </w:rPr>
            </w:pPr>
            <w:r w:rsidRPr="000670FE">
              <w:rPr>
                <w:rFonts w:eastAsia="Calibri"/>
              </w:rPr>
              <w:t>17</w:t>
            </w:r>
          </w:p>
        </w:tc>
        <w:tc>
          <w:tcPr>
            <w:tcW w:w="3925" w:type="dxa"/>
            <w:shd w:val="clear" w:color="auto" w:fill="auto"/>
          </w:tcPr>
          <w:p w14:paraId="689BDC6F" w14:textId="287B928E" w:rsidR="00784A32" w:rsidRPr="000670FE" w:rsidRDefault="00784A32" w:rsidP="00354887">
            <w:pPr>
              <w:pStyle w:val="TAL"/>
              <w:keepNext w:val="0"/>
              <w:keepLines w:val="0"/>
              <w:widowControl w:val="0"/>
            </w:pPr>
            <w:r w:rsidRPr="000670FE">
              <w:rPr>
                <w:rFonts w:eastAsia="Calibri"/>
              </w:rPr>
              <w:t xml:space="preserve">Make the MCVideo User </w:t>
            </w:r>
            <w:r w:rsidR="001B7F04">
              <w:rPr>
                <w:rFonts w:eastAsia="Calibri"/>
              </w:rPr>
              <w:t>request to cancel</w:t>
            </w:r>
            <w:r w:rsidR="001B7F04" w:rsidRPr="000670FE">
              <w:rPr>
                <w:rFonts w:eastAsia="Calibri"/>
              </w:rPr>
              <w:t xml:space="preserve"> </w:t>
            </w:r>
            <w:r w:rsidRPr="000670FE">
              <w:rPr>
                <w:rFonts w:eastAsia="Calibri"/>
              </w:rPr>
              <w:t xml:space="preserve">the </w:t>
            </w:r>
            <w:r w:rsidRPr="000670FE">
              <w:t>MCVideo Emergency Group Call.</w:t>
            </w:r>
          </w:p>
          <w:p w14:paraId="3E647D71" w14:textId="129792E3" w:rsidR="00784A32" w:rsidRPr="000670FE" w:rsidRDefault="001B7F04"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302D403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304D0CC"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7ACB0E0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AE52BC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46CF566" w14:textId="77777777" w:rsidTr="00537B2A">
        <w:trPr>
          <w:gridAfter w:val="1"/>
          <w:wAfter w:w="113" w:type="dxa"/>
        </w:trPr>
        <w:tc>
          <w:tcPr>
            <w:tcW w:w="692" w:type="dxa"/>
            <w:gridSpan w:val="2"/>
            <w:shd w:val="clear" w:color="auto" w:fill="auto"/>
          </w:tcPr>
          <w:p w14:paraId="791D6015" w14:textId="77777777" w:rsidR="00784A32" w:rsidRPr="000670FE" w:rsidRDefault="00784A32" w:rsidP="00354887">
            <w:pPr>
              <w:pStyle w:val="TAC"/>
              <w:keepNext w:val="0"/>
              <w:keepLines w:val="0"/>
              <w:widowControl w:val="0"/>
              <w:rPr>
                <w:rFonts w:eastAsia="Calibri"/>
              </w:rPr>
            </w:pPr>
            <w:r w:rsidRPr="000670FE">
              <w:rPr>
                <w:rFonts w:eastAsia="Calibri"/>
              </w:rPr>
              <w:t>18</w:t>
            </w:r>
          </w:p>
        </w:tc>
        <w:tc>
          <w:tcPr>
            <w:tcW w:w="3925" w:type="dxa"/>
            <w:shd w:val="clear" w:color="auto" w:fill="auto"/>
          </w:tcPr>
          <w:p w14:paraId="76FBEEE6"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cancel the Emergency condition in the </w:t>
            </w:r>
            <w:r w:rsidRPr="000670FE">
              <w:t>On-demand Pre-arranged Group Call?</w:t>
            </w:r>
          </w:p>
        </w:tc>
        <w:tc>
          <w:tcPr>
            <w:tcW w:w="709" w:type="dxa"/>
            <w:shd w:val="clear" w:color="auto" w:fill="auto"/>
          </w:tcPr>
          <w:p w14:paraId="3A08F5B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04C6AF85"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55482C7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4CDF0FC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9E82947" w14:textId="77777777" w:rsidTr="00537B2A">
        <w:trPr>
          <w:gridAfter w:val="1"/>
          <w:wAfter w:w="113" w:type="dxa"/>
        </w:trPr>
        <w:tc>
          <w:tcPr>
            <w:tcW w:w="692" w:type="dxa"/>
            <w:gridSpan w:val="2"/>
            <w:shd w:val="clear" w:color="auto" w:fill="auto"/>
          </w:tcPr>
          <w:p w14:paraId="030F1510" w14:textId="77777777" w:rsidR="00784A32" w:rsidRPr="000670FE" w:rsidRDefault="00784A32" w:rsidP="00354887">
            <w:pPr>
              <w:pStyle w:val="TAC"/>
              <w:keepNext w:val="0"/>
              <w:keepLines w:val="0"/>
              <w:widowControl w:val="0"/>
              <w:rPr>
                <w:rFonts w:eastAsia="Calibri"/>
              </w:rPr>
            </w:pPr>
            <w:r w:rsidRPr="000670FE">
              <w:rPr>
                <w:rFonts w:eastAsia="Calibri"/>
              </w:rPr>
              <w:t>19</w:t>
            </w:r>
          </w:p>
        </w:tc>
        <w:tc>
          <w:tcPr>
            <w:tcW w:w="3925" w:type="dxa"/>
            <w:shd w:val="clear" w:color="auto" w:fill="auto"/>
          </w:tcPr>
          <w:p w14:paraId="74A7B378"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609CE653" w14:textId="77777777" w:rsidR="00784A32" w:rsidRPr="000670FE" w:rsidRDefault="00784A32" w:rsidP="00354887">
            <w:pPr>
              <w:pStyle w:val="TAC"/>
              <w:keepNext w:val="0"/>
              <w:keepLines w:val="0"/>
              <w:widowControl w:val="0"/>
              <w:rPr>
                <w:rFonts w:eastAsia="Calibri"/>
              </w:rPr>
            </w:pPr>
            <w:r w:rsidRPr="000670FE">
              <w:rPr>
                <w:rFonts w:eastAsia="Calibri"/>
                <w:szCs w:val="22"/>
              </w:rPr>
              <w:t>&lt;--</w:t>
            </w:r>
          </w:p>
        </w:tc>
        <w:tc>
          <w:tcPr>
            <w:tcW w:w="2977" w:type="dxa"/>
            <w:shd w:val="clear" w:color="auto" w:fill="auto"/>
          </w:tcPr>
          <w:p w14:paraId="7E3CE5ED"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14DA4E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ABB98F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A6332FF" w14:textId="77777777" w:rsidTr="00537B2A">
        <w:trPr>
          <w:gridAfter w:val="1"/>
          <w:wAfter w:w="113" w:type="dxa"/>
        </w:trPr>
        <w:tc>
          <w:tcPr>
            <w:tcW w:w="692" w:type="dxa"/>
            <w:gridSpan w:val="2"/>
            <w:shd w:val="clear" w:color="auto" w:fill="auto"/>
          </w:tcPr>
          <w:p w14:paraId="4A845D33" w14:textId="77777777" w:rsidR="00784A32" w:rsidRPr="000670FE" w:rsidRDefault="00784A32" w:rsidP="00354887">
            <w:pPr>
              <w:pStyle w:val="TAC"/>
              <w:keepNext w:val="0"/>
              <w:keepLines w:val="0"/>
              <w:widowControl w:val="0"/>
              <w:rPr>
                <w:rFonts w:eastAsia="Calibri"/>
              </w:rPr>
            </w:pPr>
            <w:r w:rsidRPr="000670FE">
              <w:rPr>
                <w:rFonts w:eastAsia="Calibri"/>
              </w:rPr>
              <w:t>20</w:t>
            </w:r>
          </w:p>
        </w:tc>
        <w:tc>
          <w:tcPr>
            <w:tcW w:w="3925" w:type="dxa"/>
            <w:shd w:val="clear" w:color="auto" w:fill="auto"/>
          </w:tcPr>
          <w:p w14:paraId="52F84BE6"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to the UE (MCVideo Client) </w:t>
            </w:r>
            <w:r w:rsidRPr="000670FE">
              <w:rPr>
                <w:rFonts w:eastAsia="Calibri"/>
              </w:rPr>
              <w:t>indicating that it has accepted the SIP re-INVITE request to cancel the emergency condition.</w:t>
            </w:r>
          </w:p>
        </w:tc>
        <w:tc>
          <w:tcPr>
            <w:tcW w:w="709" w:type="dxa"/>
            <w:shd w:val="clear" w:color="auto" w:fill="auto"/>
          </w:tcPr>
          <w:p w14:paraId="1A849AF6" w14:textId="77777777" w:rsidR="00784A32" w:rsidRPr="000670FE" w:rsidRDefault="00784A32" w:rsidP="00354887">
            <w:pPr>
              <w:pStyle w:val="TAC"/>
              <w:keepNext w:val="0"/>
              <w:keepLines w:val="0"/>
              <w:widowControl w:val="0"/>
              <w:rPr>
                <w:rFonts w:eastAsia="Calibri"/>
                <w:szCs w:val="22"/>
              </w:rPr>
            </w:pPr>
            <w:r w:rsidRPr="000670FE">
              <w:rPr>
                <w:rFonts w:eastAsia="Calibri"/>
              </w:rPr>
              <w:t>&lt;--</w:t>
            </w:r>
          </w:p>
        </w:tc>
        <w:tc>
          <w:tcPr>
            <w:tcW w:w="2977" w:type="dxa"/>
            <w:shd w:val="clear" w:color="auto" w:fill="auto"/>
          </w:tcPr>
          <w:p w14:paraId="6C399220"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77A7CF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BDA224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BDC6643" w14:textId="77777777" w:rsidTr="00537B2A">
        <w:trPr>
          <w:gridAfter w:val="1"/>
          <w:wAfter w:w="113" w:type="dxa"/>
        </w:trPr>
        <w:tc>
          <w:tcPr>
            <w:tcW w:w="692" w:type="dxa"/>
            <w:gridSpan w:val="2"/>
            <w:shd w:val="clear" w:color="auto" w:fill="auto"/>
          </w:tcPr>
          <w:p w14:paraId="4AA85C0B" w14:textId="77777777" w:rsidR="00784A32" w:rsidRPr="000670FE" w:rsidRDefault="00784A32" w:rsidP="00354887">
            <w:pPr>
              <w:pStyle w:val="TAC"/>
              <w:keepNext w:val="0"/>
              <w:keepLines w:val="0"/>
              <w:widowControl w:val="0"/>
              <w:rPr>
                <w:rFonts w:eastAsia="Calibri"/>
              </w:rPr>
            </w:pPr>
            <w:r w:rsidRPr="000670FE">
              <w:rPr>
                <w:rFonts w:eastAsia="Calibri"/>
              </w:rPr>
              <w:t>21</w:t>
            </w:r>
          </w:p>
        </w:tc>
        <w:tc>
          <w:tcPr>
            <w:tcW w:w="3925" w:type="dxa"/>
            <w:shd w:val="clear" w:color="auto" w:fill="auto"/>
          </w:tcPr>
          <w:p w14:paraId="37DFF221" w14:textId="590AC19E" w:rsidR="00784A32" w:rsidRPr="000670FE" w:rsidRDefault="001B7F04" w:rsidP="00354887">
            <w:pPr>
              <w:pStyle w:val="TAL"/>
              <w:keepNext w:val="0"/>
              <w:keepLines w:val="0"/>
              <w:widowControl w:val="0"/>
              <w:rPr>
                <w:rFonts w:eastAsia="Calibri"/>
              </w:rPr>
            </w:pPr>
            <w:r>
              <w:rPr>
                <w:rFonts w:eastAsia="Calibri"/>
              </w:rPr>
              <w:t>Check: Does t</w:t>
            </w:r>
            <w:r w:rsidR="00784A32" w:rsidRPr="000670FE">
              <w:rPr>
                <w:rFonts w:eastAsia="Calibri"/>
              </w:rPr>
              <w:t>he UE (MCVideo Client) send an acknowledgement to the SS (MCVideo Server)</w:t>
            </w:r>
            <w:r>
              <w:rPr>
                <w:rFonts w:eastAsia="Calibri"/>
              </w:rPr>
              <w:t>?</w:t>
            </w:r>
          </w:p>
        </w:tc>
        <w:tc>
          <w:tcPr>
            <w:tcW w:w="709" w:type="dxa"/>
            <w:shd w:val="clear" w:color="auto" w:fill="auto"/>
          </w:tcPr>
          <w:p w14:paraId="2558B78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578674B6"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5C3857D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88D9D6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3EA5786" w14:textId="77777777" w:rsidTr="00537B2A">
        <w:trPr>
          <w:gridAfter w:val="1"/>
          <w:wAfter w:w="113" w:type="dxa"/>
        </w:trPr>
        <w:tc>
          <w:tcPr>
            <w:tcW w:w="692" w:type="dxa"/>
            <w:gridSpan w:val="2"/>
            <w:shd w:val="clear" w:color="auto" w:fill="auto"/>
          </w:tcPr>
          <w:p w14:paraId="014BFD46" w14:textId="77777777" w:rsidR="00784A32" w:rsidRPr="000670FE" w:rsidRDefault="00784A32" w:rsidP="00354887">
            <w:pPr>
              <w:pStyle w:val="TAC"/>
              <w:keepNext w:val="0"/>
              <w:keepLines w:val="0"/>
              <w:widowControl w:val="0"/>
              <w:rPr>
                <w:rFonts w:eastAsia="Calibri"/>
              </w:rPr>
            </w:pPr>
            <w:r w:rsidRPr="000670FE">
              <w:rPr>
                <w:rFonts w:eastAsia="Calibri"/>
              </w:rPr>
              <w:t>22</w:t>
            </w:r>
          </w:p>
        </w:tc>
        <w:tc>
          <w:tcPr>
            <w:tcW w:w="3925" w:type="dxa"/>
            <w:shd w:val="clear" w:color="auto" w:fill="auto"/>
          </w:tcPr>
          <w:p w14:paraId="5B400D51"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434BC0A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C2BB9DD"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4486274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99DC06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9D51038" w14:textId="77777777" w:rsidTr="00537B2A">
        <w:trPr>
          <w:gridAfter w:val="1"/>
          <w:wAfter w:w="113" w:type="dxa"/>
        </w:trPr>
        <w:tc>
          <w:tcPr>
            <w:tcW w:w="692" w:type="dxa"/>
            <w:gridSpan w:val="2"/>
            <w:shd w:val="clear" w:color="auto" w:fill="auto"/>
          </w:tcPr>
          <w:p w14:paraId="302CAD69" w14:textId="77777777" w:rsidR="00784A32" w:rsidRPr="000670FE" w:rsidRDefault="00784A32" w:rsidP="00354887">
            <w:pPr>
              <w:pStyle w:val="TAC"/>
              <w:keepNext w:val="0"/>
              <w:keepLines w:val="0"/>
              <w:widowControl w:val="0"/>
              <w:rPr>
                <w:rFonts w:eastAsia="Calibri"/>
              </w:rPr>
            </w:pPr>
            <w:r w:rsidRPr="000670FE">
              <w:rPr>
                <w:rFonts w:eastAsia="Calibri"/>
              </w:rPr>
              <w:t>23</w:t>
            </w:r>
          </w:p>
        </w:tc>
        <w:tc>
          <w:tcPr>
            <w:tcW w:w="3925" w:type="dxa"/>
            <w:shd w:val="clear" w:color="auto" w:fill="auto"/>
          </w:tcPr>
          <w:p w14:paraId="3D05670B"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in response to the SS Transmission Granted message?</w:t>
            </w:r>
          </w:p>
        </w:tc>
        <w:tc>
          <w:tcPr>
            <w:tcW w:w="709" w:type="dxa"/>
            <w:shd w:val="clear" w:color="auto" w:fill="auto"/>
          </w:tcPr>
          <w:p w14:paraId="134ED8EE"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2E4E452"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3218110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6052215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1E62F5D9" w14:textId="77777777" w:rsidTr="00537B2A">
        <w:trPr>
          <w:gridAfter w:val="1"/>
          <w:wAfter w:w="113" w:type="dxa"/>
        </w:trPr>
        <w:tc>
          <w:tcPr>
            <w:tcW w:w="692" w:type="dxa"/>
            <w:gridSpan w:val="2"/>
            <w:shd w:val="clear" w:color="auto" w:fill="auto"/>
          </w:tcPr>
          <w:p w14:paraId="0DDC0E7C" w14:textId="77777777" w:rsidR="00784A32" w:rsidRPr="000670FE" w:rsidRDefault="00784A32" w:rsidP="00354887">
            <w:pPr>
              <w:pStyle w:val="TAC"/>
              <w:keepNext w:val="0"/>
              <w:keepLines w:val="0"/>
              <w:widowControl w:val="0"/>
              <w:rPr>
                <w:rFonts w:eastAsia="Calibri"/>
              </w:rPr>
            </w:pPr>
            <w:r w:rsidRPr="000670FE">
              <w:rPr>
                <w:rFonts w:eastAsia="Calibri"/>
              </w:rPr>
              <w:t>24</w:t>
            </w:r>
          </w:p>
        </w:tc>
        <w:tc>
          <w:tcPr>
            <w:tcW w:w="3925" w:type="dxa"/>
            <w:shd w:val="clear" w:color="auto" w:fill="auto"/>
          </w:tcPr>
          <w:p w14:paraId="4E24723A"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downgraded from an Emergency condition to a normal group call?</w:t>
            </w:r>
          </w:p>
          <w:p w14:paraId="673F0A56" w14:textId="0CB2AB22" w:rsidR="00784A32" w:rsidRPr="000670FE" w:rsidRDefault="004C4902"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 </w:t>
            </w:r>
          </w:p>
        </w:tc>
        <w:tc>
          <w:tcPr>
            <w:tcW w:w="709" w:type="dxa"/>
            <w:shd w:val="clear" w:color="auto" w:fill="auto"/>
          </w:tcPr>
          <w:p w14:paraId="787C7B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A94298B"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010AA63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10977B5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8D59A03" w14:textId="77777777" w:rsidTr="00537B2A">
        <w:trPr>
          <w:gridAfter w:val="1"/>
          <w:wAfter w:w="113" w:type="dxa"/>
        </w:trPr>
        <w:tc>
          <w:tcPr>
            <w:tcW w:w="692" w:type="dxa"/>
            <w:gridSpan w:val="2"/>
            <w:shd w:val="clear" w:color="auto" w:fill="auto"/>
          </w:tcPr>
          <w:p w14:paraId="557E4AE1" w14:textId="77777777" w:rsidR="00784A32" w:rsidRPr="000670FE" w:rsidRDefault="00784A32" w:rsidP="00354887">
            <w:pPr>
              <w:pStyle w:val="TAC"/>
              <w:keepNext w:val="0"/>
              <w:keepLines w:val="0"/>
              <w:widowControl w:val="0"/>
              <w:rPr>
                <w:rFonts w:eastAsia="Calibri"/>
              </w:rPr>
            </w:pPr>
            <w:r w:rsidRPr="000670FE">
              <w:rPr>
                <w:rFonts w:eastAsia="Calibri"/>
              </w:rPr>
              <w:t>25</w:t>
            </w:r>
          </w:p>
        </w:tc>
        <w:tc>
          <w:tcPr>
            <w:tcW w:w="3925" w:type="dxa"/>
            <w:shd w:val="clear" w:color="auto" w:fill="auto"/>
          </w:tcPr>
          <w:p w14:paraId="690B6F0B" w14:textId="77777777" w:rsidR="00784A32" w:rsidRPr="000670FE" w:rsidRDefault="00784A32" w:rsidP="00354887">
            <w:pPr>
              <w:pStyle w:val="TAL"/>
              <w:keepNext w:val="0"/>
              <w:keepLines w:val="0"/>
              <w:widowControl w:val="0"/>
            </w:pPr>
            <w:r w:rsidRPr="000670FE">
              <w:rPr>
                <w:rFonts w:eastAsia="Calibri"/>
              </w:rPr>
              <w:t xml:space="preserve">Make the MCVideo User upgrade the </w:t>
            </w:r>
            <w:r w:rsidRPr="000670FE">
              <w:t>Pre-arranged Group Call to a MCVideo Imminent Peril Group Call.</w:t>
            </w:r>
          </w:p>
          <w:p w14:paraId="76AFDE4C" w14:textId="0D2997B6" w:rsidR="00784A32" w:rsidRPr="000670FE" w:rsidRDefault="004C4902"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53EFF9A0" w14:textId="77777777" w:rsidR="00784A32" w:rsidRPr="000670FE" w:rsidRDefault="00784A32" w:rsidP="00354887">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38485E3F"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B5458A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DDAAAC1" w14:textId="77777777" w:rsidR="00784A32" w:rsidRPr="000670FE" w:rsidRDefault="00784A32" w:rsidP="00354887">
            <w:pPr>
              <w:pStyle w:val="TAC"/>
              <w:keepNext w:val="0"/>
              <w:keepLines w:val="0"/>
              <w:widowControl w:val="0"/>
              <w:rPr>
                <w:rFonts w:eastAsia="Calibri"/>
                <w:szCs w:val="22"/>
              </w:rPr>
            </w:pPr>
            <w:r w:rsidRPr="000670FE">
              <w:rPr>
                <w:rFonts w:eastAsia="Calibri"/>
              </w:rPr>
              <w:t>-</w:t>
            </w:r>
          </w:p>
        </w:tc>
      </w:tr>
      <w:tr w:rsidR="00784A32" w:rsidRPr="000670FE" w14:paraId="702A6AE3" w14:textId="77777777" w:rsidTr="00537B2A">
        <w:trPr>
          <w:gridAfter w:val="1"/>
          <w:wAfter w:w="113" w:type="dxa"/>
        </w:trPr>
        <w:tc>
          <w:tcPr>
            <w:tcW w:w="692" w:type="dxa"/>
            <w:gridSpan w:val="2"/>
            <w:shd w:val="clear" w:color="auto" w:fill="auto"/>
          </w:tcPr>
          <w:p w14:paraId="45822E25" w14:textId="77777777" w:rsidR="00784A32" w:rsidRPr="000670FE" w:rsidRDefault="00784A32" w:rsidP="00354887">
            <w:pPr>
              <w:pStyle w:val="TAC"/>
              <w:keepNext w:val="0"/>
              <w:keepLines w:val="0"/>
              <w:widowControl w:val="0"/>
              <w:rPr>
                <w:rFonts w:eastAsia="Calibri"/>
              </w:rPr>
            </w:pPr>
            <w:r w:rsidRPr="000670FE">
              <w:rPr>
                <w:rFonts w:eastAsia="Calibri"/>
              </w:rPr>
              <w:t>26</w:t>
            </w:r>
          </w:p>
        </w:tc>
        <w:tc>
          <w:tcPr>
            <w:tcW w:w="3925" w:type="dxa"/>
            <w:shd w:val="clear" w:color="auto" w:fill="auto"/>
          </w:tcPr>
          <w:p w14:paraId="2E311F1A"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MCVideo Imminent Peril Group Call?</w:t>
            </w:r>
          </w:p>
        </w:tc>
        <w:tc>
          <w:tcPr>
            <w:tcW w:w="709" w:type="dxa"/>
            <w:shd w:val="clear" w:color="auto" w:fill="auto"/>
          </w:tcPr>
          <w:p w14:paraId="2D83043C"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164638D5"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1EFEFE5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
          <w:p w14:paraId="3770744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C92CF73" w14:textId="77777777" w:rsidTr="00537B2A">
        <w:trPr>
          <w:gridAfter w:val="1"/>
          <w:wAfter w:w="113" w:type="dxa"/>
        </w:trPr>
        <w:tc>
          <w:tcPr>
            <w:tcW w:w="692" w:type="dxa"/>
            <w:gridSpan w:val="2"/>
            <w:shd w:val="clear" w:color="auto" w:fill="auto"/>
          </w:tcPr>
          <w:p w14:paraId="26537A28" w14:textId="77777777" w:rsidR="00784A32" w:rsidRPr="000670FE" w:rsidRDefault="00784A32" w:rsidP="00354887">
            <w:pPr>
              <w:pStyle w:val="TAC"/>
              <w:keepNext w:val="0"/>
              <w:keepLines w:val="0"/>
              <w:widowControl w:val="0"/>
              <w:rPr>
                <w:rFonts w:eastAsia="Calibri"/>
              </w:rPr>
            </w:pPr>
            <w:r w:rsidRPr="000670FE">
              <w:rPr>
                <w:rFonts w:eastAsia="Calibri"/>
              </w:rPr>
              <w:t>27</w:t>
            </w:r>
          </w:p>
        </w:tc>
        <w:tc>
          <w:tcPr>
            <w:tcW w:w="3925" w:type="dxa"/>
            <w:shd w:val="clear" w:color="auto" w:fill="auto"/>
          </w:tcPr>
          <w:p w14:paraId="6B821563"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787B746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32D233B"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65AD4E7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4A9439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FDB0B50" w14:textId="77777777" w:rsidTr="00537B2A">
        <w:trPr>
          <w:gridAfter w:val="1"/>
          <w:wAfter w:w="113" w:type="dxa"/>
        </w:trPr>
        <w:tc>
          <w:tcPr>
            <w:tcW w:w="692" w:type="dxa"/>
            <w:gridSpan w:val="2"/>
            <w:shd w:val="clear" w:color="auto" w:fill="auto"/>
          </w:tcPr>
          <w:p w14:paraId="172D2F38" w14:textId="77777777" w:rsidR="00784A32" w:rsidRPr="000670FE" w:rsidRDefault="00784A32" w:rsidP="00354887">
            <w:pPr>
              <w:pStyle w:val="TAC"/>
              <w:keepNext w:val="0"/>
              <w:keepLines w:val="0"/>
              <w:widowControl w:val="0"/>
              <w:rPr>
                <w:rFonts w:eastAsia="Calibri"/>
              </w:rPr>
            </w:pPr>
            <w:r w:rsidRPr="000670FE">
              <w:rPr>
                <w:rFonts w:eastAsia="Calibri"/>
              </w:rPr>
              <w:t>28</w:t>
            </w:r>
          </w:p>
        </w:tc>
        <w:tc>
          <w:tcPr>
            <w:tcW w:w="3925" w:type="dxa"/>
            <w:shd w:val="clear" w:color="auto" w:fill="auto"/>
          </w:tcPr>
          <w:p w14:paraId="3B7932EA"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message to the </w:t>
            </w:r>
            <w:r w:rsidRPr="000670FE">
              <w:rPr>
                <w:rFonts w:eastAsia="Calibri"/>
              </w:rPr>
              <w:t>UE (MCVideo Client) indicating that it has accepted the SIP re-INVITE request to upgrade to the Imminent Peril condition.</w:t>
            </w:r>
          </w:p>
        </w:tc>
        <w:tc>
          <w:tcPr>
            <w:tcW w:w="709" w:type="dxa"/>
            <w:shd w:val="clear" w:color="auto" w:fill="auto"/>
          </w:tcPr>
          <w:p w14:paraId="33A2FD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EF6E1F4"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3046F79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D959D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0334B6A" w14:textId="77777777" w:rsidTr="00537B2A">
        <w:trPr>
          <w:gridAfter w:val="1"/>
          <w:wAfter w:w="113" w:type="dxa"/>
        </w:trPr>
        <w:tc>
          <w:tcPr>
            <w:tcW w:w="692" w:type="dxa"/>
            <w:gridSpan w:val="2"/>
            <w:shd w:val="clear" w:color="auto" w:fill="auto"/>
          </w:tcPr>
          <w:p w14:paraId="714DE76F" w14:textId="77777777" w:rsidR="00784A32" w:rsidRPr="000670FE" w:rsidRDefault="00784A32" w:rsidP="00354887">
            <w:pPr>
              <w:pStyle w:val="TAC"/>
              <w:keepNext w:val="0"/>
              <w:keepLines w:val="0"/>
              <w:widowControl w:val="0"/>
              <w:rPr>
                <w:rFonts w:eastAsia="Calibri"/>
              </w:rPr>
            </w:pPr>
            <w:r w:rsidRPr="000670FE">
              <w:rPr>
                <w:rFonts w:eastAsia="Calibri"/>
              </w:rPr>
              <w:t>29</w:t>
            </w:r>
          </w:p>
        </w:tc>
        <w:tc>
          <w:tcPr>
            <w:tcW w:w="3925" w:type="dxa"/>
            <w:shd w:val="clear" w:color="auto" w:fill="auto"/>
          </w:tcPr>
          <w:p w14:paraId="54B47254" w14:textId="7290D8DE" w:rsidR="00784A32" w:rsidRPr="000670FE" w:rsidRDefault="004C4902" w:rsidP="00354887">
            <w:pPr>
              <w:pStyle w:val="TAL"/>
              <w:keepNext w:val="0"/>
              <w:keepLines w:val="0"/>
              <w:widowControl w:val="0"/>
              <w:rPr>
                <w:rFonts w:eastAsia="Calibri"/>
              </w:rPr>
            </w:pPr>
            <w:r>
              <w:rPr>
                <w:rFonts w:eastAsia="Calibri"/>
              </w:rPr>
              <w:t>Check Does t</w:t>
            </w:r>
            <w:r w:rsidR="00784A32" w:rsidRPr="000670FE">
              <w:rPr>
                <w:rFonts w:eastAsia="Calibri"/>
              </w:rPr>
              <w:t xml:space="preserve">he UE (MCVideo Client) send an acknowledgement to the SS (MCVideo Server) </w:t>
            </w:r>
            <w:r>
              <w:rPr>
                <w:rFonts w:eastAsia="Calibri"/>
              </w:rPr>
              <w:t>?</w:t>
            </w:r>
          </w:p>
        </w:tc>
        <w:tc>
          <w:tcPr>
            <w:tcW w:w="709" w:type="dxa"/>
            <w:shd w:val="clear" w:color="auto" w:fill="auto"/>
          </w:tcPr>
          <w:p w14:paraId="2992D4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00F53090"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5954BDA2" w14:textId="39DCB06A" w:rsidR="00784A32" w:rsidRPr="000670FE" w:rsidRDefault="004C4902" w:rsidP="00354887">
            <w:pPr>
              <w:pStyle w:val="TAC"/>
              <w:keepNext w:val="0"/>
              <w:keepLines w:val="0"/>
              <w:widowControl w:val="0"/>
              <w:rPr>
                <w:rFonts w:eastAsia="Calibri"/>
                <w:szCs w:val="22"/>
              </w:rPr>
            </w:pPr>
            <w:r>
              <w:rPr>
                <w:rFonts w:eastAsia="Calibri"/>
                <w:szCs w:val="22"/>
              </w:rPr>
              <w:t>6</w:t>
            </w:r>
          </w:p>
        </w:tc>
        <w:tc>
          <w:tcPr>
            <w:tcW w:w="892" w:type="dxa"/>
            <w:shd w:val="clear" w:color="auto" w:fill="auto"/>
          </w:tcPr>
          <w:p w14:paraId="22FBC7F8" w14:textId="62689E69" w:rsidR="00784A32" w:rsidRPr="000670FE" w:rsidRDefault="004C4902" w:rsidP="00354887">
            <w:pPr>
              <w:pStyle w:val="TAC"/>
              <w:keepNext w:val="0"/>
              <w:keepLines w:val="0"/>
              <w:widowControl w:val="0"/>
              <w:rPr>
                <w:rFonts w:eastAsia="Calibri"/>
                <w:szCs w:val="22"/>
              </w:rPr>
            </w:pPr>
            <w:r>
              <w:rPr>
                <w:rFonts w:eastAsia="Calibri"/>
                <w:szCs w:val="22"/>
              </w:rPr>
              <w:t>P</w:t>
            </w:r>
          </w:p>
        </w:tc>
      </w:tr>
      <w:tr w:rsidR="00784A32" w:rsidRPr="000670FE" w14:paraId="1A20A8A1" w14:textId="77777777" w:rsidTr="00537B2A">
        <w:trPr>
          <w:gridAfter w:val="1"/>
          <w:wAfter w:w="113" w:type="dxa"/>
        </w:trPr>
        <w:tc>
          <w:tcPr>
            <w:tcW w:w="692" w:type="dxa"/>
            <w:gridSpan w:val="2"/>
            <w:shd w:val="clear" w:color="auto" w:fill="auto"/>
          </w:tcPr>
          <w:p w14:paraId="3AE0DE93" w14:textId="77777777" w:rsidR="00784A32" w:rsidRPr="000670FE" w:rsidRDefault="00784A32" w:rsidP="00354887">
            <w:pPr>
              <w:pStyle w:val="TAC"/>
              <w:keepNext w:val="0"/>
              <w:keepLines w:val="0"/>
              <w:widowControl w:val="0"/>
              <w:rPr>
                <w:rFonts w:eastAsia="Calibri"/>
              </w:rPr>
            </w:pPr>
            <w:r w:rsidRPr="000670FE">
              <w:rPr>
                <w:rFonts w:eastAsia="Calibri"/>
              </w:rPr>
              <w:t>30</w:t>
            </w:r>
          </w:p>
        </w:tc>
        <w:tc>
          <w:tcPr>
            <w:tcW w:w="3925" w:type="dxa"/>
            <w:shd w:val="clear" w:color="auto" w:fill="auto"/>
          </w:tcPr>
          <w:p w14:paraId="5FC788AA"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then sends a Transmission Granted message to the UE (MCVideo Client).</w:t>
            </w:r>
          </w:p>
        </w:tc>
        <w:tc>
          <w:tcPr>
            <w:tcW w:w="709" w:type="dxa"/>
            <w:shd w:val="clear" w:color="auto" w:fill="auto"/>
          </w:tcPr>
          <w:p w14:paraId="04D2C4B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4D25E7A"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357F43A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E53A6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D30BC53" w14:textId="77777777" w:rsidTr="00537B2A">
        <w:trPr>
          <w:gridAfter w:val="1"/>
          <w:wAfter w:w="113" w:type="dxa"/>
          <w:trHeight w:val="890"/>
        </w:trPr>
        <w:tc>
          <w:tcPr>
            <w:tcW w:w="692" w:type="dxa"/>
            <w:gridSpan w:val="2"/>
            <w:shd w:val="clear" w:color="auto" w:fill="auto"/>
          </w:tcPr>
          <w:p w14:paraId="71F1E04F" w14:textId="77777777" w:rsidR="00784A32" w:rsidRPr="000670FE" w:rsidRDefault="00784A32" w:rsidP="00354887">
            <w:pPr>
              <w:pStyle w:val="TAC"/>
              <w:keepNext w:val="0"/>
              <w:keepLines w:val="0"/>
              <w:widowControl w:val="0"/>
              <w:rPr>
                <w:rFonts w:eastAsia="Calibri"/>
              </w:rPr>
            </w:pPr>
            <w:r w:rsidRPr="000670FE">
              <w:rPr>
                <w:rFonts w:eastAsia="Calibri"/>
              </w:rPr>
              <w:t>31</w:t>
            </w:r>
          </w:p>
        </w:tc>
        <w:tc>
          <w:tcPr>
            <w:tcW w:w="3925" w:type="dxa"/>
            <w:shd w:val="clear" w:color="auto" w:fill="auto"/>
          </w:tcPr>
          <w:p w14:paraId="67371CE6" w14:textId="6291FC0F" w:rsidR="00784A32" w:rsidRPr="000670FE" w:rsidRDefault="00784A32" w:rsidP="00354887">
            <w:pPr>
              <w:pStyle w:val="TAL"/>
              <w:keepNext w:val="0"/>
              <w:keepLines w:val="0"/>
              <w:widowControl w:val="0"/>
              <w:rPr>
                <w:rFonts w:eastAsia="Calibri"/>
              </w:rPr>
            </w:pPr>
            <w:r w:rsidRPr="000670FE">
              <w:rPr>
                <w:rFonts w:eastAsia="Calibri"/>
              </w:rPr>
              <w:t>Check: Does the UE (</w:t>
            </w:r>
            <w:r w:rsidR="004C4902" w:rsidRPr="000670FE">
              <w:rPr>
                <w:rFonts w:eastAsia="Calibri"/>
              </w:rPr>
              <w:t>M</w:t>
            </w:r>
            <w:r w:rsidR="004C4902">
              <w:rPr>
                <w:rFonts w:eastAsia="Calibri"/>
              </w:rPr>
              <w:t>C</w:t>
            </w:r>
            <w:r w:rsidR="004C4902" w:rsidRPr="000670FE">
              <w:rPr>
                <w:rFonts w:eastAsia="Calibri"/>
              </w:rPr>
              <w:t xml:space="preserve">Video </w:t>
            </w:r>
            <w:r w:rsidRPr="000670FE">
              <w:rPr>
                <w:rFonts w:eastAsia="Calibri"/>
              </w:rPr>
              <w:t>Client) send a Transmission Control Ack message in response to the Transmission Granted message from the SS (MCVideo Server)?</w:t>
            </w:r>
          </w:p>
        </w:tc>
        <w:tc>
          <w:tcPr>
            <w:tcW w:w="709" w:type="dxa"/>
            <w:shd w:val="clear" w:color="auto" w:fill="auto"/>
          </w:tcPr>
          <w:p w14:paraId="485C9A77"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239EAB30"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191A0F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7</w:t>
            </w:r>
          </w:p>
        </w:tc>
        <w:tc>
          <w:tcPr>
            <w:tcW w:w="892" w:type="dxa"/>
            <w:shd w:val="clear" w:color="auto" w:fill="auto"/>
          </w:tcPr>
          <w:p w14:paraId="17DB254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7F342FD" w14:textId="77777777" w:rsidTr="00537B2A">
        <w:trPr>
          <w:gridAfter w:val="1"/>
          <w:wAfter w:w="113" w:type="dxa"/>
          <w:trHeight w:val="1232"/>
        </w:trPr>
        <w:tc>
          <w:tcPr>
            <w:tcW w:w="692" w:type="dxa"/>
            <w:gridSpan w:val="2"/>
            <w:shd w:val="clear" w:color="auto" w:fill="auto"/>
          </w:tcPr>
          <w:p w14:paraId="61B59F35" w14:textId="77777777" w:rsidR="00784A32" w:rsidRPr="000670FE" w:rsidRDefault="00784A32" w:rsidP="00354887">
            <w:pPr>
              <w:pStyle w:val="TAC"/>
              <w:keepNext w:val="0"/>
              <w:keepLines w:val="0"/>
              <w:widowControl w:val="0"/>
              <w:rPr>
                <w:rFonts w:eastAsia="Calibri"/>
              </w:rPr>
            </w:pPr>
            <w:r w:rsidRPr="000670FE">
              <w:rPr>
                <w:rFonts w:eastAsia="Calibri"/>
              </w:rPr>
              <w:t>32</w:t>
            </w:r>
          </w:p>
        </w:tc>
        <w:tc>
          <w:tcPr>
            <w:tcW w:w="3925" w:type="dxa"/>
            <w:shd w:val="clear" w:color="auto" w:fill="auto"/>
          </w:tcPr>
          <w:p w14:paraId="0FA9930B" w14:textId="157FA418" w:rsidR="00784A32" w:rsidRPr="000670FE" w:rsidRDefault="00784A32" w:rsidP="00354887">
            <w:pPr>
              <w:pStyle w:val="TAL"/>
              <w:keepNext w:val="0"/>
              <w:keepLines w:val="0"/>
              <w:widowControl w:val="0"/>
              <w:rPr>
                <w:rFonts w:eastAsia="Calibri"/>
              </w:rPr>
            </w:pPr>
            <w:r w:rsidRPr="000670FE">
              <w:rPr>
                <w:rFonts w:eastAsia="Calibri"/>
              </w:rPr>
              <w:t>Check: Does the</w:t>
            </w:r>
            <w:r w:rsidRPr="000670FE">
              <w:rPr>
                <w:rStyle w:val="CommentReference"/>
                <w:rFonts w:ascii="Times New Roman" w:eastAsia="Calibri" w:hAnsi="Times New Roman"/>
              </w:rPr>
              <w:t xml:space="preserve"> </w:t>
            </w:r>
            <w:r w:rsidRPr="000670FE">
              <w:rPr>
                <w:rFonts w:eastAsia="Calibri"/>
              </w:rPr>
              <w:t xml:space="preserve">UE (MCVideo Client) provide notification to the MCVideo User that the Pre-arranged Group Call has been upgraded to an Imminent Peril </w:t>
            </w:r>
            <w:r w:rsidR="004C4902">
              <w:rPr>
                <w:rFonts w:eastAsia="Calibri"/>
              </w:rPr>
              <w:t>state</w:t>
            </w:r>
            <w:r w:rsidRPr="000670FE">
              <w:rPr>
                <w:rFonts w:eastAsia="Calibri"/>
              </w:rPr>
              <w:t>?</w:t>
            </w:r>
          </w:p>
          <w:p w14:paraId="777AB7DA" w14:textId="53E457B9" w:rsidR="00784A32" w:rsidRPr="000670FE" w:rsidRDefault="004C4902"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39EC228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2F46F87"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66675E8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
          <w:p w14:paraId="26A1CAF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42D669A" w14:textId="77777777" w:rsidTr="00537B2A">
        <w:trPr>
          <w:gridAfter w:val="1"/>
          <w:wAfter w:w="113" w:type="dxa"/>
        </w:trPr>
        <w:tc>
          <w:tcPr>
            <w:tcW w:w="692" w:type="dxa"/>
            <w:gridSpan w:val="2"/>
            <w:shd w:val="clear" w:color="auto" w:fill="auto"/>
          </w:tcPr>
          <w:p w14:paraId="3A5DA9AB" w14:textId="77777777" w:rsidR="00784A32" w:rsidRPr="000670FE" w:rsidRDefault="00784A32" w:rsidP="00354887">
            <w:pPr>
              <w:pStyle w:val="TAC"/>
              <w:keepNext w:val="0"/>
              <w:keepLines w:val="0"/>
              <w:widowControl w:val="0"/>
              <w:rPr>
                <w:rFonts w:eastAsia="Calibri"/>
              </w:rPr>
            </w:pPr>
            <w:r w:rsidRPr="000670FE">
              <w:rPr>
                <w:rFonts w:eastAsia="Calibri"/>
              </w:rPr>
              <w:t>33</w:t>
            </w:r>
          </w:p>
        </w:tc>
        <w:tc>
          <w:tcPr>
            <w:tcW w:w="3925" w:type="dxa"/>
            <w:shd w:val="clear" w:color="auto" w:fill="auto"/>
          </w:tcPr>
          <w:p w14:paraId="75F63799" w14:textId="1DD22416" w:rsidR="004C4902" w:rsidRDefault="00784A32" w:rsidP="004C4902">
            <w:pPr>
              <w:pStyle w:val="TAL"/>
              <w:keepNext w:val="0"/>
              <w:keepLines w:val="0"/>
              <w:widowControl w:val="0"/>
            </w:pPr>
            <w:r w:rsidRPr="000670FE">
              <w:rPr>
                <w:rFonts w:eastAsia="Calibri"/>
              </w:rPr>
              <w:t xml:space="preserve">Make the </w:t>
            </w:r>
            <w:r w:rsidR="004C4902" w:rsidRPr="000670FE">
              <w:rPr>
                <w:rFonts w:eastAsia="Calibri"/>
              </w:rPr>
              <w:t>M</w:t>
            </w:r>
            <w:r w:rsidR="004C4902">
              <w:rPr>
                <w:rFonts w:eastAsia="Calibri"/>
              </w:rPr>
              <w:t>C</w:t>
            </w:r>
            <w:r w:rsidR="004C4902" w:rsidRPr="000670FE">
              <w:rPr>
                <w:rFonts w:eastAsia="Calibri"/>
              </w:rPr>
              <w:t xml:space="preserve">Video </w:t>
            </w:r>
            <w:r w:rsidRPr="000670FE">
              <w:rPr>
                <w:rFonts w:eastAsia="Calibri"/>
              </w:rPr>
              <w:t xml:space="preserve">User </w:t>
            </w:r>
            <w:r w:rsidR="004C4902">
              <w:rPr>
                <w:rFonts w:eastAsia="Calibri"/>
              </w:rPr>
              <w:t xml:space="preserve">request to </w:t>
            </w:r>
            <w:r w:rsidRPr="000670FE">
              <w:rPr>
                <w:rFonts w:eastAsia="Calibri"/>
              </w:rPr>
              <w:t xml:space="preserve">downgrade the </w:t>
            </w:r>
            <w:r w:rsidRPr="000670FE">
              <w:t xml:space="preserve"> Imminent Peril </w:t>
            </w:r>
            <w:r w:rsidR="004C4902">
              <w:t>state</w:t>
            </w:r>
            <w:r w:rsidRPr="000670FE">
              <w:t>.</w:t>
            </w:r>
          </w:p>
          <w:p w14:paraId="3642E315" w14:textId="01BFD7DB" w:rsidR="00784A32" w:rsidRPr="000670FE" w:rsidRDefault="004C4902" w:rsidP="004C4902">
            <w:pPr>
              <w:pStyle w:val="TAL"/>
              <w:keepNext w:val="0"/>
              <w:keepLines w:val="0"/>
              <w:widowControl w:val="0"/>
              <w:rPr>
                <w:rFonts w:eastAsia="Calibri"/>
              </w:rPr>
            </w:pPr>
            <w:r>
              <w:rPr>
                <w:rFonts w:eastAsia="Calibri"/>
              </w:rPr>
              <w:t>(</w:t>
            </w:r>
            <w:r w:rsidRPr="000670FE">
              <w:rPr>
                <w:rFonts w:eastAsia="Calibri"/>
              </w:rPr>
              <w:t>NOTE</w:t>
            </w:r>
            <w:r>
              <w:rPr>
                <w:rFonts w:eastAsia="Calibri"/>
              </w:rPr>
              <w:t xml:space="preserve"> 1)</w:t>
            </w:r>
          </w:p>
        </w:tc>
        <w:tc>
          <w:tcPr>
            <w:tcW w:w="709" w:type="dxa"/>
            <w:shd w:val="clear" w:color="auto" w:fill="auto"/>
          </w:tcPr>
          <w:p w14:paraId="3F0E6DED" w14:textId="77777777" w:rsidR="00784A32" w:rsidRPr="000670FE" w:rsidRDefault="00784A32" w:rsidP="00354887">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279BFA03"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25D3018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AEF94D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35344EF" w14:textId="77777777" w:rsidTr="00537B2A">
        <w:trPr>
          <w:gridAfter w:val="1"/>
          <w:wAfter w:w="113" w:type="dxa"/>
        </w:trPr>
        <w:tc>
          <w:tcPr>
            <w:tcW w:w="692" w:type="dxa"/>
            <w:gridSpan w:val="2"/>
            <w:shd w:val="clear" w:color="auto" w:fill="auto"/>
          </w:tcPr>
          <w:p w14:paraId="1CC5F6C4" w14:textId="77777777" w:rsidR="00784A32" w:rsidRPr="000670FE" w:rsidRDefault="00784A32" w:rsidP="00354887">
            <w:pPr>
              <w:pStyle w:val="TAC"/>
              <w:keepNext w:val="0"/>
              <w:keepLines w:val="0"/>
              <w:widowControl w:val="0"/>
              <w:rPr>
                <w:rFonts w:eastAsia="Calibri"/>
              </w:rPr>
            </w:pPr>
            <w:r w:rsidRPr="000670FE">
              <w:rPr>
                <w:rFonts w:eastAsia="Calibri"/>
              </w:rPr>
              <w:t>34</w:t>
            </w:r>
          </w:p>
        </w:tc>
        <w:tc>
          <w:tcPr>
            <w:tcW w:w="3925" w:type="dxa"/>
            <w:shd w:val="clear" w:color="auto" w:fill="auto"/>
          </w:tcPr>
          <w:p w14:paraId="7198885A"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cancel the Imminent Peril condition in the </w:t>
            </w:r>
            <w:r w:rsidRPr="000670FE">
              <w:t>On-demand Pre-arranged Group Call?</w:t>
            </w:r>
          </w:p>
        </w:tc>
        <w:tc>
          <w:tcPr>
            <w:tcW w:w="709" w:type="dxa"/>
            <w:shd w:val="clear" w:color="auto" w:fill="auto"/>
          </w:tcPr>
          <w:p w14:paraId="03B3EC05"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28723118"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3FD21ED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7AF4FB2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34B539BF" w14:textId="77777777" w:rsidTr="00537B2A">
        <w:trPr>
          <w:gridAfter w:val="1"/>
          <w:wAfter w:w="113" w:type="dxa"/>
        </w:trPr>
        <w:tc>
          <w:tcPr>
            <w:tcW w:w="692" w:type="dxa"/>
            <w:gridSpan w:val="2"/>
            <w:shd w:val="clear" w:color="auto" w:fill="auto"/>
          </w:tcPr>
          <w:p w14:paraId="4C8848C9" w14:textId="77777777" w:rsidR="00784A32" w:rsidRPr="000670FE" w:rsidRDefault="00784A32" w:rsidP="00354887">
            <w:pPr>
              <w:pStyle w:val="TAC"/>
              <w:keepNext w:val="0"/>
              <w:keepLines w:val="0"/>
              <w:widowControl w:val="0"/>
              <w:rPr>
                <w:rFonts w:eastAsia="Calibri"/>
              </w:rPr>
            </w:pPr>
            <w:r w:rsidRPr="000670FE">
              <w:rPr>
                <w:rFonts w:eastAsia="Calibri"/>
              </w:rPr>
              <w:t>35</w:t>
            </w:r>
          </w:p>
        </w:tc>
        <w:tc>
          <w:tcPr>
            <w:tcW w:w="3925" w:type="dxa"/>
            <w:shd w:val="clear" w:color="auto" w:fill="auto"/>
          </w:tcPr>
          <w:p w14:paraId="235D1732"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responds to the UE (MCVideo Client) with a SIP 100 (Trying) message.</w:t>
            </w:r>
          </w:p>
        </w:tc>
        <w:tc>
          <w:tcPr>
            <w:tcW w:w="709" w:type="dxa"/>
            <w:shd w:val="clear" w:color="auto" w:fill="auto"/>
          </w:tcPr>
          <w:p w14:paraId="454F9A4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9DE69B7"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48A55B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A081FB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2D62CD" w14:textId="77777777" w:rsidTr="00537B2A">
        <w:trPr>
          <w:gridAfter w:val="1"/>
          <w:wAfter w:w="113" w:type="dxa"/>
        </w:trPr>
        <w:tc>
          <w:tcPr>
            <w:tcW w:w="692" w:type="dxa"/>
            <w:gridSpan w:val="2"/>
            <w:shd w:val="clear" w:color="auto" w:fill="auto"/>
          </w:tcPr>
          <w:p w14:paraId="277529CF" w14:textId="77777777" w:rsidR="00784A32" w:rsidRPr="000670FE" w:rsidRDefault="00784A32" w:rsidP="00354887">
            <w:pPr>
              <w:pStyle w:val="TAC"/>
              <w:keepNext w:val="0"/>
              <w:keepLines w:val="0"/>
              <w:widowControl w:val="0"/>
              <w:rPr>
                <w:rFonts w:eastAsia="Calibri"/>
              </w:rPr>
            </w:pPr>
            <w:r w:rsidRPr="000670FE">
              <w:rPr>
                <w:rFonts w:eastAsia="Calibri"/>
              </w:rPr>
              <w:t>36</w:t>
            </w:r>
          </w:p>
        </w:tc>
        <w:tc>
          <w:tcPr>
            <w:tcW w:w="3925" w:type="dxa"/>
            <w:shd w:val="clear" w:color="auto" w:fill="auto"/>
          </w:tcPr>
          <w:p w14:paraId="54D1A05F"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w:t>
            </w:r>
            <w:r w:rsidRPr="000670FE">
              <w:rPr>
                <w:rFonts w:eastAsia="Calibri"/>
              </w:rPr>
              <w:t>indicating that it has accepted the SIP re-INVITE request to downgrade to the Imminent Peril condition.</w:t>
            </w:r>
          </w:p>
        </w:tc>
        <w:tc>
          <w:tcPr>
            <w:tcW w:w="709" w:type="dxa"/>
            <w:shd w:val="clear" w:color="auto" w:fill="auto"/>
          </w:tcPr>
          <w:p w14:paraId="090242D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6CBF6C5"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49C6BF4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8A4ED3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0E8D8858" w14:textId="77777777" w:rsidTr="00537B2A">
        <w:trPr>
          <w:gridAfter w:val="1"/>
          <w:wAfter w:w="113" w:type="dxa"/>
        </w:trPr>
        <w:tc>
          <w:tcPr>
            <w:tcW w:w="692" w:type="dxa"/>
            <w:gridSpan w:val="2"/>
            <w:shd w:val="clear" w:color="auto" w:fill="auto"/>
          </w:tcPr>
          <w:p w14:paraId="5A3403B3" w14:textId="77777777" w:rsidR="00784A32" w:rsidRPr="000670FE" w:rsidRDefault="00784A32" w:rsidP="00354887">
            <w:pPr>
              <w:pStyle w:val="TAC"/>
              <w:keepNext w:val="0"/>
              <w:keepLines w:val="0"/>
              <w:widowControl w:val="0"/>
              <w:rPr>
                <w:rFonts w:eastAsia="Calibri"/>
              </w:rPr>
            </w:pPr>
            <w:r w:rsidRPr="000670FE">
              <w:rPr>
                <w:rFonts w:eastAsia="Calibri"/>
              </w:rPr>
              <w:t>37</w:t>
            </w:r>
          </w:p>
        </w:tc>
        <w:tc>
          <w:tcPr>
            <w:tcW w:w="3925" w:type="dxa"/>
            <w:shd w:val="clear" w:color="auto" w:fill="auto"/>
          </w:tcPr>
          <w:p w14:paraId="187ED0D5" w14:textId="77777777" w:rsidR="00784A32" w:rsidRPr="000670FE" w:rsidRDefault="00784A32" w:rsidP="00354887">
            <w:pPr>
              <w:pStyle w:val="TAL"/>
              <w:keepNext w:val="0"/>
              <w:keepLines w:val="0"/>
              <w:widowControl w:val="0"/>
              <w:rPr>
                <w:rFonts w:eastAsia="Calibri"/>
              </w:rPr>
            </w:pPr>
            <w:r w:rsidRPr="000670FE">
              <w:rPr>
                <w:rFonts w:eastAsia="Calibri"/>
              </w:rPr>
              <w:t>The UE</w:t>
            </w:r>
            <w:r w:rsidRPr="000670FE">
              <w:rPr>
                <w:rStyle w:val="CommentReference"/>
                <w:rFonts w:ascii="Times New Roman" w:eastAsia="Calibri" w:hAnsi="Times New Roman"/>
              </w:rPr>
              <w:t xml:space="preserve"> </w:t>
            </w:r>
            <w:r w:rsidRPr="000670FE">
              <w:rPr>
                <w:rFonts w:eastAsia="Calibri"/>
              </w:rPr>
              <w:t>MCVideo Client) sends an acknowledgement to the SS (MCVideo Server).</w:t>
            </w:r>
          </w:p>
        </w:tc>
        <w:tc>
          <w:tcPr>
            <w:tcW w:w="709" w:type="dxa"/>
            <w:shd w:val="clear" w:color="auto" w:fill="auto"/>
          </w:tcPr>
          <w:p w14:paraId="541E36F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62ECB44"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6C38B20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61213C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06237846" w14:textId="77777777" w:rsidTr="00537B2A">
        <w:trPr>
          <w:gridAfter w:val="1"/>
          <w:wAfter w:w="113" w:type="dxa"/>
        </w:trPr>
        <w:tc>
          <w:tcPr>
            <w:tcW w:w="692" w:type="dxa"/>
            <w:gridSpan w:val="2"/>
            <w:shd w:val="clear" w:color="auto" w:fill="auto"/>
          </w:tcPr>
          <w:p w14:paraId="66B463A5" w14:textId="77777777" w:rsidR="00784A32" w:rsidRPr="000670FE" w:rsidRDefault="00784A32" w:rsidP="00354887">
            <w:pPr>
              <w:pStyle w:val="TAC"/>
              <w:keepNext w:val="0"/>
              <w:keepLines w:val="0"/>
              <w:widowControl w:val="0"/>
              <w:rPr>
                <w:rFonts w:eastAsia="Calibri"/>
              </w:rPr>
            </w:pPr>
            <w:r w:rsidRPr="000670FE">
              <w:rPr>
                <w:rFonts w:eastAsia="Calibri"/>
              </w:rPr>
              <w:t>38</w:t>
            </w:r>
          </w:p>
        </w:tc>
        <w:tc>
          <w:tcPr>
            <w:tcW w:w="3925" w:type="dxa"/>
            <w:shd w:val="clear" w:color="auto" w:fill="auto"/>
          </w:tcPr>
          <w:p w14:paraId="315F9C51"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a Transmission Granted message to the UE (MCVideo Client) with an acknowledgement required </w:t>
            </w:r>
          </w:p>
        </w:tc>
        <w:tc>
          <w:tcPr>
            <w:tcW w:w="709" w:type="dxa"/>
            <w:shd w:val="clear" w:color="auto" w:fill="auto"/>
          </w:tcPr>
          <w:p w14:paraId="3BFC8E1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62E2F652"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381080F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C2FF05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F625837" w14:textId="77777777" w:rsidTr="00537B2A">
        <w:trPr>
          <w:gridAfter w:val="1"/>
          <w:wAfter w:w="113" w:type="dxa"/>
        </w:trPr>
        <w:tc>
          <w:tcPr>
            <w:tcW w:w="692" w:type="dxa"/>
            <w:gridSpan w:val="2"/>
            <w:shd w:val="clear" w:color="auto" w:fill="auto"/>
          </w:tcPr>
          <w:p w14:paraId="19C9B9EC" w14:textId="77777777" w:rsidR="00784A32" w:rsidRPr="000670FE" w:rsidRDefault="00784A32" w:rsidP="00354887">
            <w:pPr>
              <w:pStyle w:val="TAC"/>
              <w:keepNext w:val="0"/>
              <w:keepLines w:val="0"/>
              <w:widowControl w:val="0"/>
              <w:rPr>
                <w:rFonts w:eastAsia="Calibri"/>
              </w:rPr>
            </w:pPr>
            <w:r w:rsidRPr="000670FE">
              <w:rPr>
                <w:rFonts w:eastAsia="Calibri"/>
              </w:rPr>
              <w:t>39</w:t>
            </w:r>
          </w:p>
        </w:tc>
        <w:tc>
          <w:tcPr>
            <w:tcW w:w="3925" w:type="dxa"/>
            <w:shd w:val="clear" w:color="auto" w:fill="auto"/>
          </w:tcPr>
          <w:p w14:paraId="6AEE57D1"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in response to the SS (MCVideo Server) Transmission Granted message?</w:t>
            </w:r>
          </w:p>
        </w:tc>
        <w:tc>
          <w:tcPr>
            <w:tcW w:w="709" w:type="dxa"/>
            <w:shd w:val="clear" w:color="auto" w:fill="auto"/>
          </w:tcPr>
          <w:p w14:paraId="54ABD8E6"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FACBFA7"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01414A2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40C7786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730FC24" w14:textId="77777777" w:rsidTr="00537B2A">
        <w:trPr>
          <w:gridAfter w:val="1"/>
          <w:wAfter w:w="113" w:type="dxa"/>
        </w:trPr>
        <w:tc>
          <w:tcPr>
            <w:tcW w:w="692" w:type="dxa"/>
            <w:gridSpan w:val="2"/>
            <w:shd w:val="clear" w:color="auto" w:fill="auto"/>
          </w:tcPr>
          <w:p w14:paraId="3ADF0AA6" w14:textId="77777777" w:rsidR="00784A32" w:rsidRPr="000670FE" w:rsidRDefault="00784A32" w:rsidP="00354887">
            <w:pPr>
              <w:pStyle w:val="TAC"/>
              <w:keepNext w:val="0"/>
              <w:keepLines w:val="0"/>
              <w:widowControl w:val="0"/>
              <w:rPr>
                <w:rFonts w:eastAsia="Calibri"/>
              </w:rPr>
            </w:pPr>
            <w:r w:rsidRPr="000670FE">
              <w:rPr>
                <w:rFonts w:eastAsia="Calibri"/>
              </w:rPr>
              <w:t>40</w:t>
            </w:r>
          </w:p>
        </w:tc>
        <w:tc>
          <w:tcPr>
            <w:tcW w:w="3925" w:type="dxa"/>
            <w:shd w:val="clear" w:color="auto" w:fill="auto"/>
          </w:tcPr>
          <w:p w14:paraId="19A865E3" w14:textId="11001B6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provide notification to the MCVideo User that the Imminent Peril </w:t>
            </w:r>
            <w:r w:rsidR="004C4902">
              <w:rPr>
                <w:rFonts w:eastAsia="Calibri"/>
              </w:rPr>
              <w:t>state has been downgraded</w:t>
            </w:r>
            <w:r w:rsidRPr="000670FE">
              <w:rPr>
                <w:rFonts w:eastAsia="Calibri"/>
              </w:rPr>
              <w:t>?</w:t>
            </w:r>
          </w:p>
          <w:p w14:paraId="6C59784C" w14:textId="370406FF" w:rsidR="00784A32" w:rsidRPr="000670FE" w:rsidRDefault="004C4902"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3F68FCB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9B3AAC2"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3CAAA9B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7A3ED2F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1F777AF" w14:textId="77777777" w:rsidTr="00537B2A">
        <w:trPr>
          <w:gridAfter w:val="1"/>
          <w:wAfter w:w="113" w:type="dxa"/>
        </w:trPr>
        <w:tc>
          <w:tcPr>
            <w:tcW w:w="692" w:type="dxa"/>
            <w:gridSpan w:val="2"/>
            <w:shd w:val="clear" w:color="auto" w:fill="auto"/>
          </w:tcPr>
          <w:p w14:paraId="0D45CED1" w14:textId="77777777" w:rsidR="00784A32" w:rsidRPr="000670FE" w:rsidDel="00AC4EEF" w:rsidRDefault="00784A32" w:rsidP="00354887">
            <w:pPr>
              <w:pStyle w:val="TAC"/>
              <w:keepNext w:val="0"/>
              <w:keepLines w:val="0"/>
              <w:widowControl w:val="0"/>
              <w:rPr>
                <w:rFonts w:eastAsia="Calibri"/>
              </w:rPr>
            </w:pPr>
            <w:r w:rsidRPr="000670FE">
              <w:rPr>
                <w:rFonts w:eastAsia="Calibri"/>
              </w:rPr>
              <w:t>41</w:t>
            </w:r>
          </w:p>
        </w:tc>
        <w:tc>
          <w:tcPr>
            <w:tcW w:w="3925" w:type="dxa"/>
            <w:shd w:val="clear" w:color="auto" w:fill="auto"/>
          </w:tcPr>
          <w:p w14:paraId="4A1BE451" w14:textId="308D4020" w:rsidR="00784A32" w:rsidRPr="000670FE" w:rsidRDefault="00784A32" w:rsidP="00354887">
            <w:pPr>
              <w:pStyle w:val="TAL"/>
              <w:keepNext w:val="0"/>
              <w:keepLines w:val="0"/>
              <w:widowControl w:val="0"/>
              <w:rPr>
                <w:rFonts w:eastAsia="Calibri"/>
              </w:rPr>
            </w:pPr>
            <w:r w:rsidRPr="000670FE">
              <w:rPr>
                <w:rFonts w:eastAsia="Calibri"/>
              </w:rPr>
              <w:t xml:space="preserve">Make the </w:t>
            </w:r>
            <w:r w:rsidR="004C4902" w:rsidRPr="000670FE">
              <w:rPr>
                <w:rFonts w:eastAsia="Calibri"/>
              </w:rPr>
              <w:t>M</w:t>
            </w:r>
            <w:r w:rsidR="004C4902">
              <w:rPr>
                <w:rFonts w:eastAsia="Calibri"/>
              </w:rPr>
              <w:t>C</w:t>
            </w:r>
            <w:r w:rsidR="004C4902" w:rsidRPr="000670FE">
              <w:rPr>
                <w:rFonts w:eastAsia="Calibri"/>
              </w:rPr>
              <w:t xml:space="preserve">Video </w:t>
            </w:r>
            <w:r w:rsidRPr="000670FE">
              <w:rPr>
                <w:rFonts w:eastAsia="Calibri"/>
              </w:rPr>
              <w:t>User request to end the transmission.</w:t>
            </w:r>
          </w:p>
          <w:p w14:paraId="2B12E0B4" w14:textId="34EDC642" w:rsidR="00784A32" w:rsidRPr="000670FE" w:rsidRDefault="004C4902" w:rsidP="00354887">
            <w:pPr>
              <w:pStyle w:val="TAL"/>
              <w:keepNext w:val="0"/>
              <w:keepLines w:val="0"/>
              <w:widowControl w:val="0"/>
              <w:rPr>
                <w:rFonts w:eastAsia="Calibri"/>
              </w:rPr>
            </w:pPr>
            <w:r>
              <w:rPr>
                <w:rFonts w:eastAsia="Calibri"/>
              </w:rPr>
              <w:t>(</w:t>
            </w:r>
            <w:r w:rsidR="00784A32" w:rsidRPr="000670FE">
              <w:rPr>
                <w:rFonts w:eastAsia="Calibri"/>
              </w:rPr>
              <w:t>NOTE</w:t>
            </w:r>
            <w:r>
              <w:rPr>
                <w:rFonts w:eastAsia="Calibri"/>
              </w:rPr>
              <w:t xml:space="preserve"> 1)</w:t>
            </w:r>
          </w:p>
        </w:tc>
        <w:tc>
          <w:tcPr>
            <w:tcW w:w="709" w:type="dxa"/>
            <w:shd w:val="clear" w:color="auto" w:fill="auto"/>
          </w:tcPr>
          <w:p w14:paraId="0E4314BD" w14:textId="77777777" w:rsidR="00784A32" w:rsidRPr="000670FE" w:rsidRDefault="00784A32" w:rsidP="00354887">
            <w:pPr>
              <w:pStyle w:val="TAC"/>
              <w:keepNext w:val="0"/>
              <w:keepLines w:val="0"/>
              <w:widowControl w:val="0"/>
              <w:rPr>
                <w:rFonts w:eastAsia="Calibri"/>
              </w:rPr>
            </w:pPr>
            <w:r w:rsidRPr="000670FE">
              <w:rPr>
                <w:rFonts w:eastAsia="Calibri"/>
              </w:rPr>
              <w:t>-</w:t>
            </w:r>
          </w:p>
        </w:tc>
        <w:tc>
          <w:tcPr>
            <w:tcW w:w="2977" w:type="dxa"/>
            <w:shd w:val="clear" w:color="auto" w:fill="auto"/>
          </w:tcPr>
          <w:p w14:paraId="3E7F44B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337CFBB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CD0D13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58EE3C0" w14:textId="77777777" w:rsidTr="00537B2A">
        <w:trPr>
          <w:gridAfter w:val="1"/>
          <w:wAfter w:w="113" w:type="dxa"/>
        </w:trPr>
        <w:tc>
          <w:tcPr>
            <w:tcW w:w="692" w:type="dxa"/>
            <w:gridSpan w:val="2"/>
            <w:shd w:val="clear" w:color="auto" w:fill="auto"/>
          </w:tcPr>
          <w:p w14:paraId="1DB757B5" w14:textId="77777777" w:rsidR="00784A32" w:rsidRPr="000670FE" w:rsidRDefault="00784A32" w:rsidP="00354887">
            <w:pPr>
              <w:pStyle w:val="TAC"/>
              <w:keepNext w:val="0"/>
              <w:keepLines w:val="0"/>
              <w:widowControl w:val="0"/>
              <w:rPr>
                <w:rFonts w:eastAsia="Calibri"/>
              </w:rPr>
            </w:pPr>
            <w:r w:rsidRPr="000670FE">
              <w:rPr>
                <w:rFonts w:eastAsia="Calibri"/>
              </w:rPr>
              <w:t>42</w:t>
            </w:r>
          </w:p>
        </w:tc>
        <w:tc>
          <w:tcPr>
            <w:tcW w:w="3925" w:type="dxa"/>
            <w:shd w:val="clear" w:color="auto" w:fill="auto"/>
          </w:tcPr>
          <w:p w14:paraId="1DAC7A25"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7CD6AA8A"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2596CD0" w14:textId="77777777" w:rsidR="00784A32" w:rsidRPr="000670FE" w:rsidRDefault="00784A32" w:rsidP="00354887">
            <w:pPr>
              <w:pStyle w:val="TAL"/>
              <w:keepNext w:val="0"/>
              <w:keepLines w:val="0"/>
              <w:widowControl w:val="0"/>
              <w:rPr>
                <w:rFonts w:eastAsia="Calibri"/>
              </w:rPr>
            </w:pPr>
            <w:r w:rsidRPr="000670FE">
              <w:rPr>
                <w:rFonts w:eastAsia="Calibri"/>
              </w:rPr>
              <w:t>Transmission End Request</w:t>
            </w:r>
          </w:p>
        </w:tc>
        <w:tc>
          <w:tcPr>
            <w:tcW w:w="567" w:type="dxa"/>
            <w:shd w:val="clear" w:color="auto" w:fill="auto"/>
          </w:tcPr>
          <w:p w14:paraId="4BB04AF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4539CD8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0396A8D3" w14:textId="77777777" w:rsidTr="00537B2A">
        <w:trPr>
          <w:gridAfter w:val="1"/>
          <w:wAfter w:w="113" w:type="dxa"/>
        </w:trPr>
        <w:tc>
          <w:tcPr>
            <w:tcW w:w="692" w:type="dxa"/>
            <w:gridSpan w:val="2"/>
            <w:shd w:val="clear" w:color="auto" w:fill="auto"/>
          </w:tcPr>
          <w:p w14:paraId="65C41490" w14:textId="77777777" w:rsidR="00784A32" w:rsidRPr="000670FE" w:rsidRDefault="00784A32" w:rsidP="00354887">
            <w:pPr>
              <w:pStyle w:val="TAC"/>
              <w:keepNext w:val="0"/>
              <w:keepLines w:val="0"/>
              <w:widowControl w:val="0"/>
              <w:rPr>
                <w:rFonts w:eastAsia="Calibri"/>
              </w:rPr>
            </w:pPr>
            <w:r w:rsidRPr="000670FE">
              <w:rPr>
                <w:rFonts w:eastAsia="Calibri"/>
              </w:rPr>
              <w:t>43</w:t>
            </w:r>
          </w:p>
        </w:tc>
        <w:tc>
          <w:tcPr>
            <w:tcW w:w="3925" w:type="dxa"/>
            <w:shd w:val="clear" w:color="auto" w:fill="auto"/>
          </w:tcPr>
          <w:p w14:paraId="2E55D405"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DB3996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5E102F13" w14:textId="77777777" w:rsidR="00784A32" w:rsidRPr="000670FE" w:rsidRDefault="00784A32" w:rsidP="00354887">
            <w:pPr>
              <w:pStyle w:val="TAL"/>
              <w:keepNext w:val="0"/>
              <w:keepLines w:val="0"/>
              <w:widowControl w:val="0"/>
              <w:rPr>
                <w:rFonts w:eastAsia="Calibri"/>
              </w:rPr>
            </w:pPr>
            <w:r w:rsidRPr="000670FE">
              <w:rPr>
                <w:rFonts w:eastAsia="Calibri"/>
              </w:rPr>
              <w:t>Transmission End Response</w:t>
            </w:r>
          </w:p>
        </w:tc>
        <w:tc>
          <w:tcPr>
            <w:tcW w:w="567" w:type="dxa"/>
            <w:shd w:val="clear" w:color="auto" w:fill="auto"/>
          </w:tcPr>
          <w:p w14:paraId="2DEACA0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354B4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16497F" w14:textId="77777777" w:rsidTr="00537B2A">
        <w:trPr>
          <w:gridAfter w:val="1"/>
          <w:wAfter w:w="113" w:type="dxa"/>
        </w:trPr>
        <w:tc>
          <w:tcPr>
            <w:tcW w:w="692" w:type="dxa"/>
            <w:gridSpan w:val="2"/>
            <w:shd w:val="clear" w:color="auto" w:fill="auto"/>
          </w:tcPr>
          <w:p w14:paraId="45D763DE" w14:textId="77777777" w:rsidR="00784A32" w:rsidRPr="000670FE" w:rsidRDefault="00784A32" w:rsidP="00354887">
            <w:pPr>
              <w:pStyle w:val="TAC"/>
              <w:keepNext w:val="0"/>
              <w:keepLines w:val="0"/>
              <w:widowControl w:val="0"/>
              <w:rPr>
                <w:rFonts w:eastAsia="Calibri"/>
              </w:rPr>
            </w:pPr>
            <w:r w:rsidRPr="000670FE">
              <w:rPr>
                <w:rFonts w:eastAsia="Calibri"/>
              </w:rPr>
              <w:t>44</w:t>
            </w:r>
          </w:p>
        </w:tc>
        <w:tc>
          <w:tcPr>
            <w:tcW w:w="3925" w:type="dxa"/>
            <w:shd w:val="clear" w:color="auto" w:fill="auto"/>
          </w:tcPr>
          <w:p w14:paraId="731F24D8"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Transmit Control ACK message in response to the Transmission End Response message?</w:t>
            </w:r>
          </w:p>
        </w:tc>
        <w:tc>
          <w:tcPr>
            <w:tcW w:w="709" w:type="dxa"/>
            <w:shd w:val="clear" w:color="auto" w:fill="auto"/>
          </w:tcPr>
          <w:p w14:paraId="0CD5739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73BF80AD"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14B8687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018D057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36951113" w14:textId="77777777" w:rsidTr="00537B2A">
        <w:trPr>
          <w:gridAfter w:val="1"/>
          <w:wAfter w:w="113" w:type="dxa"/>
        </w:trPr>
        <w:tc>
          <w:tcPr>
            <w:tcW w:w="692" w:type="dxa"/>
            <w:gridSpan w:val="2"/>
            <w:shd w:val="clear" w:color="auto" w:fill="auto"/>
          </w:tcPr>
          <w:p w14:paraId="640E3C44" w14:textId="77777777" w:rsidR="00784A32" w:rsidRPr="000670FE" w:rsidRDefault="00784A32" w:rsidP="00354887">
            <w:pPr>
              <w:pStyle w:val="TAC"/>
              <w:keepNext w:val="0"/>
              <w:keepLines w:val="0"/>
              <w:widowControl w:val="0"/>
              <w:rPr>
                <w:rFonts w:eastAsia="Calibri"/>
              </w:rPr>
            </w:pPr>
            <w:r w:rsidRPr="000670FE">
              <w:rPr>
                <w:rFonts w:eastAsia="Calibri"/>
              </w:rPr>
              <w:t>45</w:t>
            </w:r>
          </w:p>
        </w:tc>
        <w:tc>
          <w:tcPr>
            <w:tcW w:w="3925" w:type="dxa"/>
            <w:shd w:val="clear" w:color="auto" w:fill="auto"/>
          </w:tcPr>
          <w:p w14:paraId="112AEBB6"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Idle message.</w:t>
            </w:r>
          </w:p>
        </w:tc>
        <w:tc>
          <w:tcPr>
            <w:tcW w:w="709" w:type="dxa"/>
            <w:shd w:val="clear" w:color="auto" w:fill="auto"/>
          </w:tcPr>
          <w:p w14:paraId="36A16F9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6A43092F" w14:textId="77777777" w:rsidR="00784A32" w:rsidRPr="000670FE" w:rsidRDefault="00784A32" w:rsidP="00354887">
            <w:pPr>
              <w:pStyle w:val="TAL"/>
              <w:keepNext w:val="0"/>
              <w:keepLines w:val="0"/>
              <w:widowControl w:val="0"/>
              <w:rPr>
                <w:rFonts w:eastAsia="Calibri"/>
              </w:rPr>
            </w:pPr>
            <w:r w:rsidRPr="000670FE">
              <w:rPr>
                <w:rFonts w:eastAsia="Calibri"/>
              </w:rPr>
              <w:t>Transmission Idle</w:t>
            </w:r>
          </w:p>
        </w:tc>
        <w:tc>
          <w:tcPr>
            <w:tcW w:w="567" w:type="dxa"/>
            <w:shd w:val="clear" w:color="auto" w:fill="auto"/>
          </w:tcPr>
          <w:p w14:paraId="28C450A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E56E4D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03BADB8" w14:textId="77777777" w:rsidTr="00537B2A">
        <w:trPr>
          <w:gridAfter w:val="1"/>
          <w:wAfter w:w="113" w:type="dxa"/>
        </w:trPr>
        <w:tc>
          <w:tcPr>
            <w:tcW w:w="692" w:type="dxa"/>
            <w:gridSpan w:val="2"/>
            <w:shd w:val="clear" w:color="auto" w:fill="auto"/>
          </w:tcPr>
          <w:p w14:paraId="0FBCD601" w14:textId="77777777" w:rsidR="00784A32" w:rsidRPr="000670FE" w:rsidDel="00AC4EEF" w:rsidRDefault="00784A32" w:rsidP="00354887">
            <w:pPr>
              <w:pStyle w:val="TAC"/>
              <w:keepNext w:val="0"/>
              <w:keepLines w:val="0"/>
              <w:widowControl w:val="0"/>
              <w:rPr>
                <w:rFonts w:eastAsia="Calibri"/>
              </w:rPr>
            </w:pPr>
            <w:r w:rsidRPr="000670FE">
              <w:rPr>
                <w:rFonts w:eastAsia="Calibri"/>
              </w:rPr>
              <w:t>46</w:t>
            </w:r>
          </w:p>
        </w:tc>
        <w:tc>
          <w:tcPr>
            <w:tcW w:w="3925" w:type="dxa"/>
            <w:shd w:val="clear" w:color="auto" w:fill="auto"/>
          </w:tcPr>
          <w:p w14:paraId="784613C2" w14:textId="20DBA872" w:rsidR="004C4902" w:rsidRDefault="00784A32" w:rsidP="004C4902">
            <w:pPr>
              <w:pStyle w:val="TAL"/>
              <w:keepNext w:val="0"/>
              <w:keepLines w:val="0"/>
              <w:widowControl w:val="0"/>
              <w:rPr>
                <w:rFonts w:eastAsia="Calibri"/>
              </w:rPr>
            </w:pPr>
            <w:r w:rsidRPr="000670FE">
              <w:rPr>
                <w:rFonts w:eastAsia="Calibri"/>
              </w:rPr>
              <w:t xml:space="preserve">Make the </w:t>
            </w:r>
            <w:r w:rsidR="004C4902" w:rsidRPr="000670FE">
              <w:rPr>
                <w:rFonts w:eastAsia="Calibri"/>
              </w:rPr>
              <w:t>M</w:t>
            </w:r>
            <w:r w:rsidR="004C4902">
              <w:rPr>
                <w:rFonts w:eastAsia="Calibri"/>
              </w:rPr>
              <w:t>C</w:t>
            </w:r>
            <w:r w:rsidR="004C4902" w:rsidRPr="000670FE">
              <w:rPr>
                <w:rFonts w:eastAsia="Calibri"/>
              </w:rPr>
              <w:t xml:space="preserve">Video </w:t>
            </w:r>
            <w:r w:rsidRPr="000670FE">
              <w:rPr>
                <w:rFonts w:eastAsia="Calibri"/>
              </w:rPr>
              <w:t>User request to end the Group Call.</w:t>
            </w:r>
          </w:p>
          <w:p w14:paraId="5A6A9E82" w14:textId="33710286" w:rsidR="00784A32" w:rsidRPr="000670FE" w:rsidRDefault="004C4902" w:rsidP="004C4902">
            <w:pPr>
              <w:pStyle w:val="TAL"/>
              <w:keepNext w:val="0"/>
              <w:keepLines w:val="0"/>
              <w:widowControl w:val="0"/>
              <w:rPr>
                <w:rFonts w:eastAsia="Calibri"/>
              </w:rPr>
            </w:pPr>
            <w:r>
              <w:rPr>
                <w:rFonts w:eastAsia="Calibri"/>
              </w:rPr>
              <w:t>(</w:t>
            </w:r>
            <w:r w:rsidRPr="000670FE">
              <w:rPr>
                <w:rFonts w:eastAsia="Calibri"/>
              </w:rPr>
              <w:t>NOTE</w:t>
            </w:r>
            <w:r>
              <w:rPr>
                <w:rFonts w:eastAsia="Calibri"/>
              </w:rPr>
              <w:t xml:space="preserve"> 1)</w:t>
            </w:r>
          </w:p>
        </w:tc>
        <w:tc>
          <w:tcPr>
            <w:tcW w:w="709" w:type="dxa"/>
            <w:shd w:val="clear" w:color="auto" w:fill="auto"/>
          </w:tcPr>
          <w:p w14:paraId="474FB94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8834FF3"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09F0CD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0BCA61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03E7031" w14:textId="77777777" w:rsidTr="00537B2A">
        <w:trPr>
          <w:gridAfter w:val="1"/>
          <w:wAfter w:w="113" w:type="dxa"/>
        </w:trPr>
        <w:tc>
          <w:tcPr>
            <w:tcW w:w="692" w:type="dxa"/>
            <w:gridSpan w:val="2"/>
            <w:shd w:val="clear" w:color="auto" w:fill="auto"/>
          </w:tcPr>
          <w:p w14:paraId="1C8459FE" w14:textId="77777777" w:rsidR="00784A32" w:rsidRPr="000670FE" w:rsidRDefault="00784A32" w:rsidP="00354887">
            <w:pPr>
              <w:pStyle w:val="TAC"/>
              <w:keepNext w:val="0"/>
              <w:keepLines w:val="0"/>
              <w:widowControl w:val="0"/>
              <w:rPr>
                <w:rFonts w:eastAsia="Calibri"/>
              </w:rPr>
            </w:pPr>
            <w:r w:rsidRPr="000670FE">
              <w:rPr>
                <w:rFonts w:eastAsia="Calibri"/>
              </w:rPr>
              <w:t>47</w:t>
            </w:r>
          </w:p>
        </w:tc>
        <w:tc>
          <w:tcPr>
            <w:tcW w:w="3925" w:type="dxa"/>
            <w:shd w:val="clear" w:color="auto" w:fill="auto"/>
          </w:tcPr>
          <w:p w14:paraId="1C7D1934"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SIP BYE message to end the On-demand Pre-arranged Group Call?</w:t>
            </w:r>
          </w:p>
        </w:tc>
        <w:tc>
          <w:tcPr>
            <w:tcW w:w="709" w:type="dxa"/>
            <w:shd w:val="clear" w:color="auto" w:fill="auto"/>
          </w:tcPr>
          <w:p w14:paraId="063C8EA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5C3936F7" w14:textId="77777777" w:rsidR="00784A32" w:rsidRPr="000670FE" w:rsidRDefault="00784A32" w:rsidP="00354887">
            <w:pPr>
              <w:pStyle w:val="TAL"/>
              <w:keepNext w:val="0"/>
              <w:keepLines w:val="0"/>
              <w:widowControl w:val="0"/>
              <w:rPr>
                <w:rFonts w:eastAsia="Calibri"/>
              </w:rPr>
            </w:pPr>
            <w:r w:rsidRPr="000670FE">
              <w:rPr>
                <w:rFonts w:eastAsia="Calibri"/>
              </w:rPr>
              <w:t>SIP BYE</w:t>
            </w:r>
          </w:p>
        </w:tc>
        <w:tc>
          <w:tcPr>
            <w:tcW w:w="567" w:type="dxa"/>
            <w:shd w:val="clear" w:color="auto" w:fill="auto"/>
          </w:tcPr>
          <w:p w14:paraId="19FE989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572FCF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CCB76F3" w14:textId="77777777" w:rsidTr="00537B2A">
        <w:trPr>
          <w:gridAfter w:val="1"/>
          <w:wAfter w:w="113" w:type="dxa"/>
        </w:trPr>
        <w:tc>
          <w:tcPr>
            <w:tcW w:w="692" w:type="dxa"/>
            <w:gridSpan w:val="2"/>
            <w:shd w:val="clear" w:color="auto" w:fill="auto"/>
          </w:tcPr>
          <w:p w14:paraId="5662F3EC" w14:textId="77777777" w:rsidR="00784A32" w:rsidRPr="000670FE" w:rsidRDefault="00784A32" w:rsidP="00354887">
            <w:pPr>
              <w:pStyle w:val="TAC"/>
              <w:keepNext w:val="0"/>
              <w:keepLines w:val="0"/>
              <w:widowControl w:val="0"/>
              <w:rPr>
                <w:rFonts w:eastAsia="Calibri"/>
              </w:rPr>
            </w:pPr>
            <w:r w:rsidRPr="000670FE">
              <w:rPr>
                <w:rFonts w:eastAsia="Calibri"/>
              </w:rPr>
              <w:t>48</w:t>
            </w:r>
          </w:p>
        </w:tc>
        <w:tc>
          <w:tcPr>
            <w:tcW w:w="3925" w:type="dxa"/>
            <w:shd w:val="clear" w:color="auto" w:fill="auto"/>
          </w:tcPr>
          <w:p w14:paraId="2D3482B2"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200 (OK) message to the UE (MCVideo Client) to indicate acceptance to end the Group Call.</w:t>
            </w:r>
          </w:p>
        </w:tc>
        <w:tc>
          <w:tcPr>
            <w:tcW w:w="709" w:type="dxa"/>
            <w:shd w:val="clear" w:color="auto" w:fill="auto"/>
          </w:tcPr>
          <w:p w14:paraId="5286B7F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54C3548"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27A4C7A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78B0F0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15232FB" w14:textId="77777777" w:rsidTr="00537B2A">
        <w:trPr>
          <w:gridAfter w:val="1"/>
          <w:wAfter w:w="113" w:type="dxa"/>
        </w:trPr>
        <w:tc>
          <w:tcPr>
            <w:tcW w:w="692" w:type="dxa"/>
            <w:gridSpan w:val="2"/>
            <w:shd w:val="clear" w:color="auto" w:fill="auto"/>
          </w:tcPr>
          <w:p w14:paraId="149F1D2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18671A56" w14:textId="77777777" w:rsidR="00537B2A" w:rsidRPr="0012712B" w:rsidRDefault="00537B2A" w:rsidP="00537B2A">
            <w:pPr>
              <w:pStyle w:val="TAL"/>
              <w:rPr>
                <w:rFonts w:eastAsia="Calibri"/>
              </w:rPr>
            </w:pPr>
            <w:r w:rsidRPr="0012712B">
              <w:rPr>
                <w:rFonts w:eastAsia="Calibri"/>
              </w:rPr>
              <w:t>EXCEPTION: The SS waits 2 seconds before the SS releases the RRC connection.</w:t>
            </w:r>
          </w:p>
          <w:p w14:paraId="372EF31B" w14:textId="25D9E86B" w:rsidR="00784A32" w:rsidRPr="000670FE" w:rsidRDefault="00537B2A" w:rsidP="00537B2A">
            <w:pPr>
              <w:pStyle w:val="TAL"/>
              <w:keepNext w:val="0"/>
              <w:keepLines w:val="0"/>
              <w:widowControl w:val="0"/>
              <w:rPr>
                <w:rFonts w:eastAsia="Calibri"/>
              </w:rPr>
            </w:pPr>
            <w:r w:rsidRPr="0012712B">
              <w:t>NOTE: The specified wait period of 2s shall ensure that lower layer signalling (TCP) is finished and any not allowed behaviour captured.</w:t>
            </w:r>
          </w:p>
        </w:tc>
        <w:tc>
          <w:tcPr>
            <w:tcW w:w="709" w:type="dxa"/>
            <w:shd w:val="clear" w:color="auto" w:fill="auto"/>
          </w:tcPr>
          <w:p w14:paraId="1F312FA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CFDA8C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6A41B4D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5C352F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537B2A" w:rsidRPr="000670FE" w14:paraId="06A7D6A7" w14:textId="77777777" w:rsidTr="00537B2A">
        <w:trPr>
          <w:gridBefore w:val="1"/>
          <w:wBefore w:w="113" w:type="dxa"/>
        </w:trPr>
        <w:tc>
          <w:tcPr>
            <w:tcW w:w="9762" w:type="dxa"/>
            <w:gridSpan w:val="7"/>
            <w:shd w:val="clear" w:color="auto" w:fill="auto"/>
          </w:tcPr>
          <w:p w14:paraId="6839A625" w14:textId="77777777" w:rsidR="00537B2A" w:rsidRPr="000670FE" w:rsidRDefault="00537B2A" w:rsidP="000C1899">
            <w:pPr>
              <w:pStyle w:val="TAC"/>
              <w:keepNext w:val="0"/>
              <w:keepLines w:val="0"/>
              <w:widowControl w:val="0"/>
              <w:jc w:val="left"/>
              <w:rPr>
                <w:rFonts w:eastAsia="Calibri"/>
                <w:szCs w:val="22"/>
              </w:rPr>
            </w:pPr>
            <w:r>
              <w:rPr>
                <w:rFonts w:eastAsia="Calibri"/>
                <w:szCs w:val="22"/>
              </w:rPr>
              <w:t>NOTE 1: This action is expected to be done via a suitable implementation-dependent MMI.</w:t>
            </w:r>
          </w:p>
        </w:tc>
      </w:tr>
    </w:tbl>
    <w:p w14:paraId="297AA705" w14:textId="77777777" w:rsidR="00784A32" w:rsidRPr="000670FE" w:rsidRDefault="00784A32" w:rsidP="00784A32"/>
    <w:p w14:paraId="61662A81" w14:textId="77777777" w:rsidR="00784A32" w:rsidRPr="000670FE" w:rsidRDefault="00784A32" w:rsidP="00784A32">
      <w:pPr>
        <w:pStyle w:val="H6"/>
      </w:pPr>
      <w:r w:rsidRPr="000670FE">
        <w:t>6.1.1.1.3.3</w:t>
      </w:r>
      <w:r w:rsidRPr="000670FE">
        <w:tab/>
        <w:t>Specific message contents</w:t>
      </w:r>
    </w:p>
    <w:p w14:paraId="27797FD7" w14:textId="77777777" w:rsidR="00784A32" w:rsidRPr="000670FE" w:rsidRDefault="00784A32" w:rsidP="00784A32">
      <w:pPr>
        <w:pStyle w:val="TH"/>
      </w:pPr>
      <w:r w:rsidRPr="000670FE">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1A3E7C1E" w14:textId="77777777" w:rsidTr="000C1899">
        <w:trPr>
          <w:tblHeader/>
        </w:trPr>
        <w:tc>
          <w:tcPr>
            <w:tcW w:w="9634" w:type="dxa"/>
            <w:gridSpan w:val="5"/>
          </w:tcPr>
          <w:p w14:paraId="7B2A20EF"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5.5.2.5.1-1, condition MCVIDEO</w:t>
            </w:r>
          </w:p>
        </w:tc>
      </w:tr>
      <w:tr w:rsidR="00784A32" w:rsidRPr="000670FE" w14:paraId="34CA1BB2" w14:textId="77777777" w:rsidTr="000C1899">
        <w:trPr>
          <w:tblHeader/>
        </w:trPr>
        <w:tc>
          <w:tcPr>
            <w:tcW w:w="2973" w:type="dxa"/>
          </w:tcPr>
          <w:p w14:paraId="6A2C5826"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1825" w:type="dxa"/>
          </w:tcPr>
          <w:p w14:paraId="423E8E0F"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90" w:type="dxa"/>
            <w:tcBorders>
              <w:bottom w:val="single" w:sz="4" w:space="0" w:color="auto"/>
            </w:tcBorders>
          </w:tcPr>
          <w:p w14:paraId="74DCB0A2"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60" w:type="dxa"/>
          </w:tcPr>
          <w:p w14:paraId="5171393A"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86" w:type="dxa"/>
          </w:tcPr>
          <w:p w14:paraId="7FAD420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55E2C22E" w14:textId="77777777" w:rsidTr="000C1899">
        <w:tc>
          <w:tcPr>
            <w:tcW w:w="2973" w:type="dxa"/>
            <w:vAlign w:val="center"/>
          </w:tcPr>
          <w:p w14:paraId="489554E7" w14:textId="77777777" w:rsidR="00784A32" w:rsidRPr="000670FE" w:rsidRDefault="00784A32" w:rsidP="00354887">
            <w:pPr>
              <w:pStyle w:val="TAL"/>
              <w:rPr>
                <w:b/>
                <w:bCs/>
                <w:color w:val="000000"/>
              </w:rPr>
            </w:pPr>
            <w:r w:rsidRPr="000670FE">
              <w:rPr>
                <w:b/>
                <w:bCs/>
                <w:color w:val="000000"/>
              </w:rPr>
              <w:t>Message-body</w:t>
            </w:r>
          </w:p>
        </w:tc>
        <w:tc>
          <w:tcPr>
            <w:tcW w:w="1825" w:type="dxa"/>
          </w:tcPr>
          <w:p w14:paraId="23E70892" w14:textId="77777777" w:rsidR="00784A32" w:rsidRPr="000670FE" w:rsidRDefault="00784A32" w:rsidP="00354887">
            <w:pPr>
              <w:pStyle w:val="TAL"/>
              <w:rPr>
                <w:color w:val="000000"/>
              </w:rPr>
            </w:pPr>
          </w:p>
        </w:tc>
        <w:tc>
          <w:tcPr>
            <w:tcW w:w="2190" w:type="dxa"/>
            <w:tcBorders>
              <w:top w:val="single" w:sz="4" w:space="0" w:color="auto"/>
              <w:bottom w:val="single" w:sz="4" w:space="0" w:color="auto"/>
            </w:tcBorders>
          </w:tcPr>
          <w:p w14:paraId="71409D08" w14:textId="77777777" w:rsidR="00784A32" w:rsidRPr="000670FE" w:rsidRDefault="00784A32" w:rsidP="00354887">
            <w:pPr>
              <w:pStyle w:val="TAL"/>
              <w:rPr>
                <w:color w:val="000000"/>
              </w:rPr>
            </w:pPr>
          </w:p>
        </w:tc>
        <w:tc>
          <w:tcPr>
            <w:tcW w:w="1460" w:type="dxa"/>
          </w:tcPr>
          <w:p w14:paraId="56D52D7F" w14:textId="77777777" w:rsidR="00784A32" w:rsidRPr="000670FE" w:rsidRDefault="00784A32" w:rsidP="00354887">
            <w:pPr>
              <w:pStyle w:val="TAL"/>
              <w:rPr>
                <w:color w:val="000000"/>
              </w:rPr>
            </w:pPr>
          </w:p>
        </w:tc>
        <w:tc>
          <w:tcPr>
            <w:tcW w:w="1186" w:type="dxa"/>
            <w:vAlign w:val="bottom"/>
          </w:tcPr>
          <w:p w14:paraId="4B3F4910" w14:textId="77777777" w:rsidR="00784A32" w:rsidRPr="000670FE" w:rsidRDefault="00784A32" w:rsidP="00354887">
            <w:pPr>
              <w:pStyle w:val="TAL"/>
              <w:rPr>
                <w:color w:val="000000"/>
              </w:rPr>
            </w:pPr>
          </w:p>
        </w:tc>
      </w:tr>
      <w:tr w:rsidR="00537B2A" w:rsidRPr="000670FE" w14:paraId="6CF34BE5" w14:textId="77777777" w:rsidTr="000C1899">
        <w:tc>
          <w:tcPr>
            <w:tcW w:w="2973" w:type="dxa"/>
          </w:tcPr>
          <w:p w14:paraId="3B49DD87" w14:textId="0CF833DA" w:rsidR="00537B2A" w:rsidRPr="000670FE" w:rsidRDefault="00537B2A" w:rsidP="00537B2A">
            <w:pPr>
              <w:pStyle w:val="TAL"/>
              <w:rPr>
                <w:b/>
                <w:bCs/>
                <w:color w:val="000000"/>
              </w:rPr>
            </w:pPr>
            <w:r w:rsidRPr="0012712B">
              <w:t xml:space="preserve">  MIME body part</w:t>
            </w:r>
          </w:p>
        </w:tc>
        <w:tc>
          <w:tcPr>
            <w:tcW w:w="1825" w:type="dxa"/>
          </w:tcPr>
          <w:p w14:paraId="1BC45EA2" w14:textId="77777777" w:rsidR="00537B2A" w:rsidRPr="000670FE" w:rsidRDefault="00537B2A" w:rsidP="00537B2A">
            <w:pPr>
              <w:pStyle w:val="TAL"/>
              <w:rPr>
                <w:color w:val="000000"/>
              </w:rPr>
            </w:pPr>
          </w:p>
        </w:tc>
        <w:tc>
          <w:tcPr>
            <w:tcW w:w="2190" w:type="dxa"/>
            <w:tcBorders>
              <w:top w:val="single" w:sz="4" w:space="0" w:color="auto"/>
              <w:bottom w:val="single" w:sz="4" w:space="0" w:color="auto"/>
            </w:tcBorders>
          </w:tcPr>
          <w:p w14:paraId="576F377B" w14:textId="28E9ED3E" w:rsidR="00537B2A" w:rsidRPr="000670FE" w:rsidRDefault="00537B2A" w:rsidP="00537B2A">
            <w:pPr>
              <w:pStyle w:val="TAL"/>
              <w:rPr>
                <w:color w:val="000000"/>
              </w:rPr>
            </w:pPr>
            <w:r w:rsidRPr="0012712B">
              <w:rPr>
                <w:b/>
              </w:rPr>
              <w:t>SDP message</w:t>
            </w:r>
          </w:p>
        </w:tc>
        <w:tc>
          <w:tcPr>
            <w:tcW w:w="1460" w:type="dxa"/>
          </w:tcPr>
          <w:p w14:paraId="60B04039" w14:textId="77777777" w:rsidR="00537B2A" w:rsidRPr="000670FE" w:rsidRDefault="00537B2A" w:rsidP="00537B2A">
            <w:pPr>
              <w:pStyle w:val="TAL"/>
              <w:rPr>
                <w:color w:val="000000"/>
              </w:rPr>
            </w:pPr>
          </w:p>
        </w:tc>
        <w:tc>
          <w:tcPr>
            <w:tcW w:w="1186" w:type="dxa"/>
            <w:vAlign w:val="bottom"/>
          </w:tcPr>
          <w:p w14:paraId="649CC30A" w14:textId="77777777" w:rsidR="00537B2A" w:rsidRPr="000670FE" w:rsidRDefault="00537B2A" w:rsidP="00537B2A">
            <w:pPr>
              <w:pStyle w:val="TAL"/>
              <w:rPr>
                <w:color w:val="000000"/>
              </w:rPr>
            </w:pPr>
          </w:p>
        </w:tc>
      </w:tr>
      <w:tr w:rsidR="00537B2A" w:rsidRPr="000670FE" w14:paraId="3F226F0C" w14:textId="77777777" w:rsidTr="000C1899">
        <w:tc>
          <w:tcPr>
            <w:tcW w:w="2973" w:type="dxa"/>
          </w:tcPr>
          <w:p w14:paraId="04692BE4" w14:textId="313F1C18" w:rsidR="00537B2A" w:rsidRPr="000670FE" w:rsidRDefault="00537B2A" w:rsidP="00537B2A">
            <w:pPr>
              <w:pStyle w:val="TAL"/>
              <w:rPr>
                <w:b/>
                <w:bCs/>
                <w:color w:val="000000"/>
              </w:rPr>
            </w:pPr>
            <w:r w:rsidRPr="0012712B">
              <w:t xml:space="preserve">    MIME-part-headers</w:t>
            </w:r>
          </w:p>
        </w:tc>
        <w:tc>
          <w:tcPr>
            <w:tcW w:w="1825" w:type="dxa"/>
          </w:tcPr>
          <w:p w14:paraId="51C57B35" w14:textId="77777777" w:rsidR="00537B2A" w:rsidRPr="000670FE" w:rsidRDefault="00537B2A" w:rsidP="00537B2A">
            <w:pPr>
              <w:pStyle w:val="TAL"/>
              <w:rPr>
                <w:color w:val="000000"/>
              </w:rPr>
            </w:pPr>
          </w:p>
        </w:tc>
        <w:tc>
          <w:tcPr>
            <w:tcW w:w="2190" w:type="dxa"/>
            <w:tcBorders>
              <w:top w:val="single" w:sz="4" w:space="0" w:color="auto"/>
              <w:bottom w:val="single" w:sz="4" w:space="0" w:color="auto"/>
            </w:tcBorders>
          </w:tcPr>
          <w:p w14:paraId="20146EA2" w14:textId="77777777" w:rsidR="00537B2A" w:rsidRPr="000670FE" w:rsidRDefault="00537B2A" w:rsidP="00537B2A">
            <w:pPr>
              <w:pStyle w:val="TAL"/>
              <w:rPr>
                <w:color w:val="000000"/>
              </w:rPr>
            </w:pPr>
          </w:p>
        </w:tc>
        <w:tc>
          <w:tcPr>
            <w:tcW w:w="1460" w:type="dxa"/>
          </w:tcPr>
          <w:p w14:paraId="4AE4F02D" w14:textId="77777777" w:rsidR="00537B2A" w:rsidRPr="000670FE" w:rsidRDefault="00537B2A" w:rsidP="00537B2A">
            <w:pPr>
              <w:pStyle w:val="TAL"/>
              <w:rPr>
                <w:color w:val="000000"/>
              </w:rPr>
            </w:pPr>
          </w:p>
        </w:tc>
        <w:tc>
          <w:tcPr>
            <w:tcW w:w="1186" w:type="dxa"/>
            <w:vAlign w:val="bottom"/>
          </w:tcPr>
          <w:p w14:paraId="4BDED872" w14:textId="77777777" w:rsidR="00537B2A" w:rsidRPr="000670FE" w:rsidRDefault="00537B2A" w:rsidP="00537B2A">
            <w:pPr>
              <w:pStyle w:val="TAL"/>
              <w:rPr>
                <w:color w:val="000000"/>
              </w:rPr>
            </w:pPr>
          </w:p>
        </w:tc>
      </w:tr>
      <w:tr w:rsidR="00537B2A" w:rsidRPr="000670FE" w14:paraId="77BAF767" w14:textId="77777777" w:rsidTr="000C1899">
        <w:tc>
          <w:tcPr>
            <w:tcW w:w="2973" w:type="dxa"/>
          </w:tcPr>
          <w:p w14:paraId="589DAA96" w14:textId="5D25A3E0" w:rsidR="00537B2A" w:rsidRPr="000670FE" w:rsidRDefault="00537B2A" w:rsidP="00537B2A">
            <w:pPr>
              <w:pStyle w:val="TAL"/>
              <w:rPr>
                <w:b/>
                <w:bCs/>
                <w:color w:val="000000"/>
              </w:rPr>
            </w:pPr>
            <w:r w:rsidRPr="0012712B">
              <w:rPr>
                <w:b/>
              </w:rPr>
              <w:t xml:space="preserve">      Content-Type</w:t>
            </w:r>
          </w:p>
        </w:tc>
        <w:tc>
          <w:tcPr>
            <w:tcW w:w="1825" w:type="dxa"/>
          </w:tcPr>
          <w:p w14:paraId="33A6319B" w14:textId="080CBC71" w:rsidR="00537B2A" w:rsidRPr="000670FE" w:rsidRDefault="00537B2A" w:rsidP="00537B2A">
            <w:pPr>
              <w:pStyle w:val="TAL"/>
              <w:rPr>
                <w:color w:val="000000"/>
              </w:rPr>
            </w:pPr>
            <w:r w:rsidRPr="0012712B">
              <w:t>"application/sdp"</w:t>
            </w:r>
          </w:p>
        </w:tc>
        <w:tc>
          <w:tcPr>
            <w:tcW w:w="2190" w:type="dxa"/>
            <w:tcBorders>
              <w:top w:val="single" w:sz="4" w:space="0" w:color="auto"/>
              <w:bottom w:val="single" w:sz="4" w:space="0" w:color="auto"/>
            </w:tcBorders>
          </w:tcPr>
          <w:p w14:paraId="09C9DD7B" w14:textId="77777777" w:rsidR="00537B2A" w:rsidRPr="000670FE" w:rsidRDefault="00537B2A" w:rsidP="00537B2A">
            <w:pPr>
              <w:pStyle w:val="TAL"/>
              <w:rPr>
                <w:color w:val="000000"/>
              </w:rPr>
            </w:pPr>
          </w:p>
        </w:tc>
        <w:tc>
          <w:tcPr>
            <w:tcW w:w="1460" w:type="dxa"/>
          </w:tcPr>
          <w:p w14:paraId="204266D1" w14:textId="77777777" w:rsidR="00537B2A" w:rsidRPr="000670FE" w:rsidRDefault="00537B2A" w:rsidP="00537B2A">
            <w:pPr>
              <w:pStyle w:val="TAL"/>
              <w:rPr>
                <w:color w:val="000000"/>
              </w:rPr>
            </w:pPr>
          </w:p>
        </w:tc>
        <w:tc>
          <w:tcPr>
            <w:tcW w:w="1186" w:type="dxa"/>
            <w:vAlign w:val="bottom"/>
          </w:tcPr>
          <w:p w14:paraId="2E6F1D12" w14:textId="77777777" w:rsidR="00537B2A" w:rsidRPr="000670FE" w:rsidRDefault="00537B2A" w:rsidP="00537B2A">
            <w:pPr>
              <w:pStyle w:val="TAL"/>
              <w:rPr>
                <w:color w:val="000000"/>
              </w:rPr>
            </w:pPr>
          </w:p>
        </w:tc>
      </w:tr>
      <w:tr w:rsidR="00537B2A" w:rsidRPr="000670FE" w14:paraId="73BCE752" w14:textId="77777777" w:rsidTr="000C1899">
        <w:tc>
          <w:tcPr>
            <w:tcW w:w="2973" w:type="dxa"/>
            <w:vAlign w:val="center"/>
          </w:tcPr>
          <w:p w14:paraId="217BEA8A" w14:textId="6BA5FC63" w:rsidR="00537B2A" w:rsidRPr="000670FE" w:rsidRDefault="00537B2A" w:rsidP="00537B2A">
            <w:pPr>
              <w:pStyle w:val="TAL"/>
              <w:rPr>
                <w:b/>
                <w:bCs/>
                <w:color w:val="000000"/>
              </w:rPr>
            </w:pPr>
            <w:r w:rsidRPr="0012712B">
              <w:t xml:space="preserve">    MIME-part-body</w:t>
            </w:r>
          </w:p>
        </w:tc>
        <w:tc>
          <w:tcPr>
            <w:tcW w:w="1825" w:type="dxa"/>
          </w:tcPr>
          <w:p w14:paraId="29E16542" w14:textId="59D04ACA" w:rsidR="00537B2A" w:rsidRPr="000670FE" w:rsidRDefault="00537B2A" w:rsidP="00537B2A">
            <w:pPr>
              <w:pStyle w:val="TAL"/>
              <w:rPr>
                <w:color w:val="000000"/>
              </w:rPr>
            </w:pPr>
            <w:r w:rsidRPr="0012712B">
              <w:t xml:space="preserve">SDP Message as described in </w:t>
            </w:r>
            <w:r w:rsidRPr="000670FE">
              <w:rPr>
                <w:color w:val="000000"/>
              </w:rPr>
              <w:t>Table 6.1.1.1.3.3-</w:t>
            </w:r>
            <w:r>
              <w:rPr>
                <w:color w:val="000000"/>
              </w:rPr>
              <w:t>1A</w:t>
            </w:r>
          </w:p>
        </w:tc>
        <w:tc>
          <w:tcPr>
            <w:tcW w:w="2190" w:type="dxa"/>
            <w:tcBorders>
              <w:top w:val="single" w:sz="4" w:space="0" w:color="auto"/>
              <w:bottom w:val="single" w:sz="4" w:space="0" w:color="auto"/>
            </w:tcBorders>
          </w:tcPr>
          <w:p w14:paraId="46F66680" w14:textId="77777777" w:rsidR="00537B2A" w:rsidRPr="000670FE" w:rsidRDefault="00537B2A" w:rsidP="00537B2A">
            <w:pPr>
              <w:pStyle w:val="TAL"/>
              <w:rPr>
                <w:color w:val="000000"/>
              </w:rPr>
            </w:pPr>
          </w:p>
        </w:tc>
        <w:tc>
          <w:tcPr>
            <w:tcW w:w="1460" w:type="dxa"/>
          </w:tcPr>
          <w:p w14:paraId="75C707F3" w14:textId="77777777" w:rsidR="00537B2A" w:rsidRPr="000670FE" w:rsidRDefault="00537B2A" w:rsidP="00537B2A">
            <w:pPr>
              <w:pStyle w:val="TAL"/>
              <w:rPr>
                <w:color w:val="000000"/>
              </w:rPr>
            </w:pPr>
          </w:p>
        </w:tc>
        <w:tc>
          <w:tcPr>
            <w:tcW w:w="1186" w:type="dxa"/>
            <w:vAlign w:val="bottom"/>
          </w:tcPr>
          <w:p w14:paraId="6F88F21B" w14:textId="77777777" w:rsidR="00537B2A" w:rsidRPr="000670FE" w:rsidRDefault="00537B2A" w:rsidP="00537B2A">
            <w:pPr>
              <w:pStyle w:val="TAL"/>
              <w:rPr>
                <w:color w:val="000000"/>
              </w:rPr>
            </w:pPr>
          </w:p>
        </w:tc>
      </w:tr>
      <w:tr w:rsidR="00537B2A" w:rsidRPr="000670FE" w14:paraId="1E1C915A" w14:textId="77777777" w:rsidTr="000C1899">
        <w:tc>
          <w:tcPr>
            <w:tcW w:w="2973" w:type="dxa"/>
            <w:shd w:val="clear" w:color="auto" w:fill="auto"/>
            <w:vAlign w:val="center"/>
          </w:tcPr>
          <w:p w14:paraId="7740309B" w14:textId="77777777" w:rsidR="00537B2A" w:rsidRPr="000670FE" w:rsidRDefault="00537B2A" w:rsidP="00537B2A">
            <w:pPr>
              <w:pStyle w:val="TAL"/>
              <w:rPr>
                <w:color w:val="000000"/>
              </w:rPr>
            </w:pPr>
            <w:r w:rsidRPr="000670FE">
              <w:rPr>
                <w:color w:val="000000"/>
              </w:rPr>
              <w:t xml:space="preserve">  MIME body part</w:t>
            </w:r>
          </w:p>
        </w:tc>
        <w:tc>
          <w:tcPr>
            <w:tcW w:w="1825" w:type="dxa"/>
            <w:shd w:val="clear" w:color="auto" w:fill="auto"/>
            <w:vAlign w:val="center"/>
          </w:tcPr>
          <w:p w14:paraId="7495989A" w14:textId="77777777" w:rsidR="00537B2A" w:rsidRPr="000670FE"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2A0C342C" w14:textId="77777777" w:rsidR="00537B2A" w:rsidRPr="000670FE" w:rsidRDefault="00537B2A" w:rsidP="00537B2A">
            <w:pPr>
              <w:pStyle w:val="TAL"/>
              <w:rPr>
                <w:color w:val="000000"/>
              </w:rPr>
            </w:pPr>
            <w:r w:rsidRPr="000670FE">
              <w:rPr>
                <w:color w:val="000000"/>
              </w:rPr>
              <w:t>MCVideo Info</w:t>
            </w:r>
          </w:p>
        </w:tc>
        <w:tc>
          <w:tcPr>
            <w:tcW w:w="1460" w:type="dxa"/>
            <w:shd w:val="clear" w:color="auto" w:fill="auto"/>
          </w:tcPr>
          <w:p w14:paraId="313A48F0" w14:textId="77777777" w:rsidR="00537B2A" w:rsidRPr="000670FE" w:rsidRDefault="00537B2A" w:rsidP="00537B2A">
            <w:pPr>
              <w:pStyle w:val="TAL"/>
              <w:rPr>
                <w:color w:val="000000"/>
              </w:rPr>
            </w:pPr>
          </w:p>
        </w:tc>
        <w:tc>
          <w:tcPr>
            <w:tcW w:w="1186" w:type="dxa"/>
            <w:shd w:val="clear" w:color="auto" w:fill="auto"/>
            <w:vAlign w:val="bottom"/>
          </w:tcPr>
          <w:p w14:paraId="240CE792" w14:textId="77777777" w:rsidR="00537B2A" w:rsidRPr="000670FE" w:rsidRDefault="00537B2A" w:rsidP="00537B2A">
            <w:pPr>
              <w:pStyle w:val="TAL"/>
              <w:rPr>
                <w:color w:val="000000"/>
              </w:rPr>
            </w:pPr>
          </w:p>
        </w:tc>
      </w:tr>
      <w:tr w:rsidR="00537B2A" w:rsidRPr="000670FE" w14:paraId="211560E6" w14:textId="77777777" w:rsidTr="000C1899">
        <w:tc>
          <w:tcPr>
            <w:tcW w:w="2973" w:type="dxa"/>
            <w:shd w:val="clear" w:color="auto" w:fill="auto"/>
            <w:vAlign w:val="center"/>
          </w:tcPr>
          <w:p w14:paraId="4900DDD8" w14:textId="77777777" w:rsidR="00537B2A" w:rsidRPr="000670FE" w:rsidRDefault="00537B2A" w:rsidP="00537B2A">
            <w:pPr>
              <w:pStyle w:val="TAL"/>
              <w:rPr>
                <w:color w:val="000000"/>
              </w:rPr>
            </w:pPr>
            <w:r w:rsidRPr="000670FE">
              <w:rPr>
                <w:color w:val="000000"/>
              </w:rPr>
              <w:t xml:space="preserve">    MIME-part-headers</w:t>
            </w:r>
          </w:p>
        </w:tc>
        <w:tc>
          <w:tcPr>
            <w:tcW w:w="1825" w:type="dxa"/>
            <w:shd w:val="clear" w:color="auto" w:fill="auto"/>
            <w:vAlign w:val="center"/>
          </w:tcPr>
          <w:p w14:paraId="414B917E" w14:textId="77777777" w:rsidR="00537B2A" w:rsidRPr="000670FE"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0B196971" w14:textId="77777777" w:rsidR="00537B2A" w:rsidRPr="000670FE" w:rsidRDefault="00537B2A" w:rsidP="00537B2A">
            <w:pPr>
              <w:pStyle w:val="TAL"/>
              <w:rPr>
                <w:color w:val="000000"/>
              </w:rPr>
            </w:pPr>
          </w:p>
        </w:tc>
        <w:tc>
          <w:tcPr>
            <w:tcW w:w="1460" w:type="dxa"/>
            <w:shd w:val="clear" w:color="auto" w:fill="auto"/>
          </w:tcPr>
          <w:p w14:paraId="68EEBF48" w14:textId="77777777" w:rsidR="00537B2A" w:rsidRPr="000670FE" w:rsidRDefault="00537B2A" w:rsidP="00537B2A">
            <w:pPr>
              <w:pStyle w:val="TAL"/>
              <w:rPr>
                <w:color w:val="000000"/>
              </w:rPr>
            </w:pPr>
          </w:p>
        </w:tc>
        <w:tc>
          <w:tcPr>
            <w:tcW w:w="1186" w:type="dxa"/>
            <w:shd w:val="clear" w:color="auto" w:fill="auto"/>
            <w:vAlign w:val="bottom"/>
          </w:tcPr>
          <w:p w14:paraId="2A2D25F1" w14:textId="77777777" w:rsidR="00537B2A" w:rsidRPr="000670FE" w:rsidRDefault="00537B2A" w:rsidP="00537B2A">
            <w:pPr>
              <w:pStyle w:val="TAL"/>
              <w:rPr>
                <w:color w:val="000000"/>
              </w:rPr>
            </w:pPr>
          </w:p>
        </w:tc>
      </w:tr>
      <w:tr w:rsidR="00537B2A" w:rsidRPr="000670FE" w14:paraId="041ACA1F" w14:textId="77777777" w:rsidTr="000C1899">
        <w:tc>
          <w:tcPr>
            <w:tcW w:w="2973" w:type="dxa"/>
            <w:shd w:val="clear" w:color="auto" w:fill="auto"/>
          </w:tcPr>
          <w:p w14:paraId="1D4C66AD" w14:textId="0076DFFD" w:rsidR="00537B2A" w:rsidRPr="000670FE" w:rsidRDefault="00537B2A" w:rsidP="00537B2A">
            <w:pPr>
              <w:pStyle w:val="TAL"/>
              <w:rPr>
                <w:color w:val="000000"/>
              </w:rPr>
            </w:pPr>
            <w:r w:rsidRPr="0012712B">
              <w:rPr>
                <w:b/>
              </w:rPr>
              <w:t xml:space="preserve">      Content-Type</w:t>
            </w:r>
          </w:p>
        </w:tc>
        <w:tc>
          <w:tcPr>
            <w:tcW w:w="1825" w:type="dxa"/>
            <w:shd w:val="clear" w:color="auto" w:fill="auto"/>
          </w:tcPr>
          <w:p w14:paraId="170BCD1F" w14:textId="6B7BA691" w:rsidR="00537B2A" w:rsidRPr="000670FE" w:rsidRDefault="00537B2A" w:rsidP="00537B2A">
            <w:pPr>
              <w:pStyle w:val="TAL"/>
              <w:rPr>
                <w:color w:val="000000"/>
              </w:rPr>
            </w:pPr>
            <w:r w:rsidRPr="0012712B">
              <w:t>"application/vnd.3gpp.mcvideo-info+xml"</w:t>
            </w:r>
          </w:p>
        </w:tc>
        <w:tc>
          <w:tcPr>
            <w:tcW w:w="2190" w:type="dxa"/>
            <w:tcBorders>
              <w:top w:val="single" w:sz="4" w:space="0" w:color="auto"/>
              <w:bottom w:val="single" w:sz="4" w:space="0" w:color="auto"/>
            </w:tcBorders>
            <w:shd w:val="clear" w:color="auto" w:fill="auto"/>
          </w:tcPr>
          <w:p w14:paraId="3AC8E2AC" w14:textId="77777777" w:rsidR="00537B2A" w:rsidRPr="000670FE" w:rsidRDefault="00537B2A" w:rsidP="00537B2A">
            <w:pPr>
              <w:pStyle w:val="TAL"/>
              <w:rPr>
                <w:color w:val="000000"/>
              </w:rPr>
            </w:pPr>
          </w:p>
        </w:tc>
        <w:tc>
          <w:tcPr>
            <w:tcW w:w="1460" w:type="dxa"/>
            <w:shd w:val="clear" w:color="auto" w:fill="auto"/>
          </w:tcPr>
          <w:p w14:paraId="47ACB41B" w14:textId="77777777" w:rsidR="00537B2A" w:rsidRPr="000670FE" w:rsidRDefault="00537B2A" w:rsidP="00537B2A">
            <w:pPr>
              <w:pStyle w:val="TAL"/>
              <w:rPr>
                <w:color w:val="000000"/>
              </w:rPr>
            </w:pPr>
          </w:p>
        </w:tc>
        <w:tc>
          <w:tcPr>
            <w:tcW w:w="1186" w:type="dxa"/>
            <w:shd w:val="clear" w:color="auto" w:fill="auto"/>
            <w:vAlign w:val="bottom"/>
          </w:tcPr>
          <w:p w14:paraId="47863E8F" w14:textId="77777777" w:rsidR="00537B2A" w:rsidRPr="000670FE" w:rsidRDefault="00537B2A" w:rsidP="00537B2A">
            <w:pPr>
              <w:pStyle w:val="TAL"/>
              <w:rPr>
                <w:color w:val="000000"/>
              </w:rPr>
            </w:pPr>
          </w:p>
        </w:tc>
      </w:tr>
      <w:tr w:rsidR="00537B2A" w:rsidRPr="000670FE" w14:paraId="23946A91" w14:textId="77777777" w:rsidTr="000C1899">
        <w:tc>
          <w:tcPr>
            <w:tcW w:w="2973" w:type="dxa"/>
            <w:shd w:val="clear" w:color="auto" w:fill="auto"/>
            <w:vAlign w:val="center"/>
          </w:tcPr>
          <w:p w14:paraId="4C3322EF" w14:textId="77777777" w:rsidR="00537B2A" w:rsidRPr="000670FE" w:rsidRDefault="00537B2A" w:rsidP="00537B2A">
            <w:pPr>
              <w:pStyle w:val="TAL"/>
              <w:rPr>
                <w:b/>
                <w:color w:val="000000"/>
              </w:rPr>
            </w:pPr>
            <w:r w:rsidRPr="000670FE">
              <w:rPr>
                <w:color w:val="000000"/>
              </w:rPr>
              <w:t xml:space="preserve">    MIME-part-body</w:t>
            </w:r>
          </w:p>
        </w:tc>
        <w:tc>
          <w:tcPr>
            <w:tcW w:w="1825" w:type="dxa"/>
            <w:shd w:val="clear" w:color="auto" w:fill="auto"/>
          </w:tcPr>
          <w:p w14:paraId="60CFFA52" w14:textId="77777777" w:rsidR="00537B2A" w:rsidRPr="000670FE" w:rsidRDefault="00537B2A" w:rsidP="00537B2A">
            <w:pPr>
              <w:pStyle w:val="TAL"/>
              <w:rPr>
                <w:color w:val="000000"/>
              </w:rPr>
            </w:pPr>
            <w:r w:rsidRPr="000670FE">
              <w:rPr>
                <w:color w:val="000000"/>
              </w:rPr>
              <w:t>MCVideo-Info as described in Table 6.1.1.1.3.3-2</w:t>
            </w:r>
          </w:p>
        </w:tc>
        <w:tc>
          <w:tcPr>
            <w:tcW w:w="2190" w:type="dxa"/>
            <w:tcBorders>
              <w:top w:val="single" w:sz="4" w:space="0" w:color="auto"/>
              <w:bottom w:val="single" w:sz="4" w:space="0" w:color="auto"/>
            </w:tcBorders>
            <w:shd w:val="clear" w:color="auto" w:fill="auto"/>
          </w:tcPr>
          <w:p w14:paraId="25C31147" w14:textId="77777777" w:rsidR="00537B2A" w:rsidRPr="000670FE" w:rsidRDefault="00537B2A" w:rsidP="00537B2A">
            <w:pPr>
              <w:pStyle w:val="TAL"/>
              <w:rPr>
                <w:color w:val="000000"/>
              </w:rPr>
            </w:pPr>
          </w:p>
        </w:tc>
        <w:tc>
          <w:tcPr>
            <w:tcW w:w="1460" w:type="dxa"/>
            <w:shd w:val="clear" w:color="auto" w:fill="auto"/>
          </w:tcPr>
          <w:p w14:paraId="477AA370" w14:textId="77777777" w:rsidR="00537B2A" w:rsidRPr="000670FE" w:rsidRDefault="00537B2A" w:rsidP="00537B2A">
            <w:pPr>
              <w:pStyle w:val="TAL"/>
              <w:rPr>
                <w:color w:val="000000"/>
              </w:rPr>
            </w:pPr>
          </w:p>
        </w:tc>
        <w:tc>
          <w:tcPr>
            <w:tcW w:w="1186" w:type="dxa"/>
            <w:shd w:val="clear" w:color="auto" w:fill="auto"/>
            <w:vAlign w:val="bottom"/>
          </w:tcPr>
          <w:p w14:paraId="46DCE6F0" w14:textId="77777777" w:rsidR="00537B2A" w:rsidRPr="000670FE" w:rsidRDefault="00537B2A" w:rsidP="00537B2A">
            <w:pPr>
              <w:pStyle w:val="TAL"/>
              <w:rPr>
                <w:color w:val="000000"/>
              </w:rPr>
            </w:pPr>
          </w:p>
        </w:tc>
      </w:tr>
    </w:tbl>
    <w:p w14:paraId="6EC920FE" w14:textId="77777777" w:rsidR="00537B2A" w:rsidRDefault="00537B2A" w:rsidP="00537B2A"/>
    <w:p w14:paraId="3503AE4E" w14:textId="77777777" w:rsidR="00537B2A" w:rsidRPr="000670FE" w:rsidRDefault="00537B2A" w:rsidP="00537B2A">
      <w:pPr>
        <w:pStyle w:val="TH"/>
      </w:pPr>
      <w:r w:rsidRPr="000670FE">
        <w:t>Table 6.1.1.1.3.3-</w:t>
      </w:r>
      <w:r>
        <w:t>1A</w:t>
      </w:r>
      <w:r w:rsidRPr="000670FE">
        <w:t xml:space="preserve">: </w:t>
      </w:r>
      <w:r>
        <w:t>SDP</w:t>
      </w:r>
      <w:r w:rsidRPr="000670FE">
        <w:t xml:space="preserve">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0670FE" w14:paraId="3E15EF93" w14:textId="77777777" w:rsidTr="008F4544">
        <w:trPr>
          <w:tblHeader/>
        </w:trPr>
        <w:tc>
          <w:tcPr>
            <w:tcW w:w="9531" w:type="dxa"/>
          </w:tcPr>
          <w:p w14:paraId="6942ADE4" w14:textId="77777777" w:rsidR="00537B2A" w:rsidRPr="000670FE" w:rsidRDefault="00537B2A" w:rsidP="008F4544">
            <w:pPr>
              <w:pStyle w:val="TAL"/>
              <w:keepNext w:val="0"/>
              <w:keepLines w:val="0"/>
              <w:widowControl w:val="0"/>
              <w:rPr>
                <w:color w:val="000000"/>
              </w:rPr>
            </w:pPr>
            <w:r w:rsidRPr="000670FE">
              <w:rPr>
                <w:color w:val="000000"/>
              </w:rPr>
              <w:t>Derivation Path: TS 36.579-1 [2], Table 5.5.3.</w:t>
            </w:r>
            <w:r>
              <w:rPr>
                <w:color w:val="000000"/>
              </w:rPr>
              <w:t>1</w:t>
            </w:r>
            <w:r w:rsidRPr="000670FE">
              <w:rPr>
                <w:color w:val="000000"/>
              </w:rPr>
              <w:t>.1-2, condition</w:t>
            </w:r>
            <w:r>
              <w:rPr>
                <w:color w:val="000000"/>
              </w:rPr>
              <w:t xml:space="preserve">s </w:t>
            </w:r>
            <w:r w:rsidRPr="0012712B">
              <w:t>FIRST_SDP_FROM_UE</w:t>
            </w:r>
            <w:r>
              <w:t xml:space="preserve">, </w:t>
            </w:r>
            <w:r w:rsidRPr="0012712B">
              <w:t>INITIAL_SDP_OFFER</w:t>
            </w:r>
            <w:r>
              <w:t xml:space="preserve">, </w:t>
            </w:r>
            <w:r w:rsidRPr="0012712B">
              <w:t>IMPLICIT_GRANT_REQUESTED</w:t>
            </w:r>
          </w:p>
        </w:tc>
      </w:tr>
    </w:tbl>
    <w:p w14:paraId="0FC90D4D" w14:textId="77777777" w:rsidR="00784A32" w:rsidRPr="000670FE" w:rsidRDefault="00784A32" w:rsidP="00784A32"/>
    <w:p w14:paraId="2F100789" w14:textId="77777777" w:rsidR="00784A32" w:rsidRPr="000670FE" w:rsidRDefault="00784A32" w:rsidP="00784A32">
      <w:pPr>
        <w:pStyle w:val="TH"/>
      </w:pPr>
      <w:r w:rsidRPr="000670FE">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7D3433C" w14:textId="77777777" w:rsidTr="00354887">
        <w:trPr>
          <w:tblHeader/>
        </w:trPr>
        <w:tc>
          <w:tcPr>
            <w:tcW w:w="9531" w:type="dxa"/>
          </w:tcPr>
          <w:p w14:paraId="14FDCDF7" w14:textId="01DD0E1D" w:rsidR="00784A32" w:rsidRPr="000670FE" w:rsidRDefault="00784A32" w:rsidP="00354887">
            <w:pPr>
              <w:pStyle w:val="TAL"/>
              <w:keepNext w:val="0"/>
              <w:keepLines w:val="0"/>
              <w:widowControl w:val="0"/>
              <w:rPr>
                <w:color w:val="000000"/>
              </w:rPr>
            </w:pPr>
            <w:r w:rsidRPr="000670FE">
              <w:rPr>
                <w:color w:val="000000"/>
              </w:rPr>
              <w:t>Derivation Path: TS 36.579-1 [2], Table 5.5.3.2.1-2, condition</w:t>
            </w:r>
            <w:r w:rsidR="00537B2A">
              <w:rPr>
                <w:color w:val="000000"/>
              </w:rPr>
              <w:t>s</w:t>
            </w:r>
            <w:r w:rsidRPr="000670FE">
              <w:rPr>
                <w:color w:val="000000"/>
              </w:rPr>
              <w:t xml:space="preserve"> GROUP-CALL</w:t>
            </w:r>
            <w:r w:rsidR="00537B2A">
              <w:rPr>
                <w:color w:val="000000"/>
              </w:rPr>
              <w:t>, INVITE_REFER</w:t>
            </w:r>
          </w:p>
        </w:tc>
      </w:tr>
    </w:tbl>
    <w:p w14:paraId="2EC75214" w14:textId="77777777" w:rsidR="00784A32" w:rsidRPr="000670FE" w:rsidRDefault="00784A32" w:rsidP="00784A32"/>
    <w:p w14:paraId="2FA497B8" w14:textId="77777777" w:rsidR="00784A32" w:rsidRPr="000670FE" w:rsidRDefault="00784A32" w:rsidP="00784A32">
      <w:pPr>
        <w:pStyle w:val="TH"/>
      </w:pPr>
      <w:r w:rsidRPr="000670FE">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8D9ACB2" w14:textId="77777777" w:rsidTr="00354887">
        <w:trPr>
          <w:tblHeader/>
        </w:trPr>
        <w:tc>
          <w:tcPr>
            <w:tcW w:w="9634" w:type="dxa"/>
            <w:gridSpan w:val="5"/>
          </w:tcPr>
          <w:p w14:paraId="585D2823" w14:textId="19CF4CA3" w:rsidR="00784A32" w:rsidRPr="000670FE" w:rsidRDefault="00784A32" w:rsidP="00354887">
            <w:pPr>
              <w:pStyle w:val="TAL"/>
              <w:keepLines w:val="0"/>
              <w:widowControl w:val="0"/>
            </w:pPr>
            <w:r w:rsidRPr="000670FE">
              <w:t>Derivation Path: TS 36.579-1 [2], Table 5.5.2.17.1.2-1,</w:t>
            </w:r>
            <w:r w:rsidR="00537B2A">
              <w:t xml:space="preserve"> </w:t>
            </w:r>
            <w:r w:rsidRPr="000670FE">
              <w:t>condition</w:t>
            </w:r>
            <w:r w:rsidR="00537B2A">
              <w:t>s</w:t>
            </w:r>
            <w:r w:rsidRPr="000670FE">
              <w:t xml:space="preserve"> MCVIDEO, INVITE-RSP</w:t>
            </w:r>
          </w:p>
        </w:tc>
      </w:tr>
      <w:tr w:rsidR="00784A32" w:rsidRPr="000670FE" w14:paraId="506EAF22" w14:textId="77777777" w:rsidTr="00354887">
        <w:tc>
          <w:tcPr>
            <w:tcW w:w="2709" w:type="dxa"/>
          </w:tcPr>
          <w:p w14:paraId="21C2E44F" w14:textId="77777777" w:rsidR="00784A32" w:rsidRPr="000670FE" w:rsidRDefault="00784A32" w:rsidP="00354887">
            <w:pPr>
              <w:pStyle w:val="TAH"/>
            </w:pPr>
            <w:r w:rsidRPr="000670FE">
              <w:rPr>
                <w:color w:val="000000"/>
              </w:rPr>
              <w:t>Information Element</w:t>
            </w:r>
          </w:p>
        </w:tc>
        <w:tc>
          <w:tcPr>
            <w:tcW w:w="2187" w:type="dxa"/>
          </w:tcPr>
          <w:p w14:paraId="4CBD74A7" w14:textId="77777777" w:rsidR="00784A32" w:rsidRPr="000670FE" w:rsidRDefault="00784A32" w:rsidP="00354887">
            <w:pPr>
              <w:pStyle w:val="TAH"/>
            </w:pPr>
            <w:r w:rsidRPr="000670FE">
              <w:rPr>
                <w:color w:val="000000"/>
              </w:rPr>
              <w:t>Value/remark</w:t>
            </w:r>
          </w:p>
        </w:tc>
        <w:tc>
          <w:tcPr>
            <w:tcW w:w="2187" w:type="dxa"/>
            <w:tcBorders>
              <w:top w:val="single" w:sz="4" w:space="0" w:color="auto"/>
              <w:bottom w:val="single" w:sz="4" w:space="0" w:color="auto"/>
            </w:tcBorders>
          </w:tcPr>
          <w:p w14:paraId="1B310F39" w14:textId="77777777" w:rsidR="00784A32" w:rsidRPr="000670FE" w:rsidRDefault="00784A32" w:rsidP="00354887">
            <w:pPr>
              <w:pStyle w:val="TAH"/>
            </w:pPr>
            <w:r w:rsidRPr="000670FE">
              <w:rPr>
                <w:color w:val="000000"/>
              </w:rPr>
              <w:t>Comment</w:t>
            </w:r>
          </w:p>
        </w:tc>
        <w:tc>
          <w:tcPr>
            <w:tcW w:w="1367" w:type="dxa"/>
          </w:tcPr>
          <w:p w14:paraId="4421CE68" w14:textId="77777777" w:rsidR="00784A32" w:rsidRPr="000670FE" w:rsidRDefault="00784A32" w:rsidP="00354887">
            <w:pPr>
              <w:pStyle w:val="TAH"/>
            </w:pPr>
            <w:r w:rsidRPr="000670FE">
              <w:rPr>
                <w:color w:val="000000"/>
              </w:rPr>
              <w:t>Reference</w:t>
            </w:r>
          </w:p>
        </w:tc>
        <w:tc>
          <w:tcPr>
            <w:tcW w:w="1184" w:type="dxa"/>
          </w:tcPr>
          <w:p w14:paraId="5FF8374F" w14:textId="77777777" w:rsidR="00784A32" w:rsidRPr="000670FE" w:rsidRDefault="00784A32" w:rsidP="00354887">
            <w:pPr>
              <w:pStyle w:val="TAH"/>
            </w:pPr>
            <w:r w:rsidRPr="000670FE">
              <w:rPr>
                <w:color w:val="000000"/>
              </w:rPr>
              <w:t>Condition</w:t>
            </w:r>
          </w:p>
        </w:tc>
      </w:tr>
      <w:tr w:rsidR="00784A32" w:rsidRPr="000670FE" w14:paraId="1C97F023" w14:textId="77777777" w:rsidTr="00354887">
        <w:tc>
          <w:tcPr>
            <w:tcW w:w="2709" w:type="dxa"/>
            <w:vAlign w:val="center"/>
          </w:tcPr>
          <w:p w14:paraId="41419899" w14:textId="77777777" w:rsidR="00784A32" w:rsidRPr="000670FE" w:rsidRDefault="00784A32" w:rsidP="00354887">
            <w:pPr>
              <w:pStyle w:val="TAL"/>
              <w:keepLines w:val="0"/>
              <w:widowControl w:val="0"/>
              <w:rPr>
                <w:rFonts w:cs="Arial"/>
                <w:b/>
                <w:szCs w:val="18"/>
              </w:rPr>
            </w:pPr>
            <w:r w:rsidRPr="000670FE">
              <w:rPr>
                <w:rFonts w:cs="Arial"/>
                <w:b/>
                <w:szCs w:val="18"/>
              </w:rPr>
              <w:t>Message-body</w:t>
            </w:r>
          </w:p>
        </w:tc>
        <w:tc>
          <w:tcPr>
            <w:tcW w:w="2187" w:type="dxa"/>
          </w:tcPr>
          <w:p w14:paraId="0C87F8FB" w14:textId="77777777" w:rsidR="00784A32" w:rsidRPr="000670FE" w:rsidRDefault="00784A32" w:rsidP="00354887">
            <w:pPr>
              <w:pStyle w:val="TAL"/>
              <w:keepLines w:val="0"/>
              <w:widowControl w:val="0"/>
            </w:pPr>
          </w:p>
        </w:tc>
        <w:tc>
          <w:tcPr>
            <w:tcW w:w="2187" w:type="dxa"/>
            <w:tcBorders>
              <w:top w:val="single" w:sz="4" w:space="0" w:color="auto"/>
              <w:bottom w:val="single" w:sz="4" w:space="0" w:color="auto"/>
            </w:tcBorders>
          </w:tcPr>
          <w:p w14:paraId="57676F07" w14:textId="77777777" w:rsidR="00784A32" w:rsidRPr="000670FE" w:rsidRDefault="00784A32" w:rsidP="00354887">
            <w:pPr>
              <w:pStyle w:val="TAL"/>
              <w:keepLines w:val="0"/>
              <w:widowControl w:val="0"/>
            </w:pPr>
          </w:p>
        </w:tc>
        <w:tc>
          <w:tcPr>
            <w:tcW w:w="1367" w:type="dxa"/>
          </w:tcPr>
          <w:p w14:paraId="361B4213" w14:textId="77777777" w:rsidR="00784A32" w:rsidRPr="000670FE" w:rsidRDefault="00784A32" w:rsidP="00354887">
            <w:pPr>
              <w:pStyle w:val="TAL"/>
              <w:keepLines w:val="0"/>
              <w:widowControl w:val="0"/>
            </w:pPr>
          </w:p>
        </w:tc>
        <w:tc>
          <w:tcPr>
            <w:tcW w:w="1184" w:type="dxa"/>
            <w:vAlign w:val="bottom"/>
          </w:tcPr>
          <w:p w14:paraId="4EC2A745" w14:textId="77777777" w:rsidR="00784A32" w:rsidRPr="000670FE" w:rsidRDefault="00784A32" w:rsidP="00354887">
            <w:pPr>
              <w:pStyle w:val="TAL"/>
              <w:keepLines w:val="0"/>
              <w:widowControl w:val="0"/>
            </w:pPr>
          </w:p>
        </w:tc>
      </w:tr>
      <w:tr w:rsidR="00784A32" w:rsidRPr="000670FE" w14:paraId="48BEAB9B" w14:textId="77777777" w:rsidTr="00354887">
        <w:tc>
          <w:tcPr>
            <w:tcW w:w="2709" w:type="dxa"/>
            <w:vAlign w:val="center"/>
          </w:tcPr>
          <w:p w14:paraId="0BE4420A" w14:textId="77777777" w:rsidR="00784A32" w:rsidRPr="000670FE" w:rsidDel="006C0DA3" w:rsidRDefault="00784A32" w:rsidP="00354887">
            <w:pPr>
              <w:pStyle w:val="TAL"/>
              <w:keepLines w:val="0"/>
              <w:widowControl w:val="0"/>
            </w:pPr>
            <w:r w:rsidRPr="000670FE">
              <w:t xml:space="preserve">  MIME body part</w:t>
            </w:r>
          </w:p>
        </w:tc>
        <w:tc>
          <w:tcPr>
            <w:tcW w:w="2187" w:type="dxa"/>
            <w:vAlign w:val="center"/>
          </w:tcPr>
          <w:p w14:paraId="4EC62C82" w14:textId="77777777" w:rsidR="00784A32" w:rsidRPr="000670FE" w:rsidRDefault="00784A32" w:rsidP="00354887">
            <w:pPr>
              <w:pStyle w:val="TAL"/>
              <w:keepLines w:val="0"/>
              <w:widowControl w:val="0"/>
            </w:pPr>
          </w:p>
        </w:tc>
        <w:tc>
          <w:tcPr>
            <w:tcW w:w="2187" w:type="dxa"/>
            <w:tcBorders>
              <w:top w:val="single" w:sz="4" w:space="0" w:color="auto"/>
              <w:bottom w:val="single" w:sz="4" w:space="0" w:color="auto"/>
            </w:tcBorders>
          </w:tcPr>
          <w:p w14:paraId="23A65DE1" w14:textId="77777777" w:rsidR="00784A32" w:rsidRPr="000670FE" w:rsidRDefault="00784A32" w:rsidP="00354887">
            <w:pPr>
              <w:pStyle w:val="TAL"/>
              <w:keepLines w:val="0"/>
              <w:widowControl w:val="0"/>
            </w:pPr>
            <w:r w:rsidRPr="000670FE">
              <w:t>MCVIDEO-Info</w:t>
            </w:r>
          </w:p>
        </w:tc>
        <w:tc>
          <w:tcPr>
            <w:tcW w:w="1367" w:type="dxa"/>
          </w:tcPr>
          <w:p w14:paraId="406C54BC" w14:textId="77777777" w:rsidR="00784A32" w:rsidRPr="000670FE" w:rsidRDefault="00784A32" w:rsidP="00354887">
            <w:pPr>
              <w:pStyle w:val="TAL"/>
              <w:keepLines w:val="0"/>
              <w:widowControl w:val="0"/>
            </w:pPr>
          </w:p>
        </w:tc>
        <w:tc>
          <w:tcPr>
            <w:tcW w:w="1184" w:type="dxa"/>
            <w:vAlign w:val="bottom"/>
          </w:tcPr>
          <w:p w14:paraId="16FB7B87" w14:textId="77777777" w:rsidR="00784A32" w:rsidRPr="000670FE" w:rsidRDefault="00784A32" w:rsidP="00354887">
            <w:pPr>
              <w:pStyle w:val="TAL"/>
              <w:keepLines w:val="0"/>
              <w:widowControl w:val="0"/>
            </w:pPr>
          </w:p>
        </w:tc>
      </w:tr>
      <w:tr w:rsidR="00784A32" w:rsidRPr="000670FE" w14:paraId="5BC2976C" w14:textId="77777777" w:rsidTr="00354887">
        <w:tc>
          <w:tcPr>
            <w:tcW w:w="2709" w:type="dxa"/>
            <w:vAlign w:val="center"/>
          </w:tcPr>
          <w:p w14:paraId="55CA30AD" w14:textId="77777777" w:rsidR="00784A32" w:rsidRPr="000670FE" w:rsidRDefault="00784A32" w:rsidP="00354887">
            <w:pPr>
              <w:pStyle w:val="TAL"/>
              <w:rPr>
                <w:rFonts w:cs="Arial"/>
                <w:bCs/>
                <w:color w:val="000000"/>
                <w:szCs w:val="18"/>
              </w:rPr>
            </w:pPr>
            <w:r w:rsidRPr="000670FE">
              <w:rPr>
                <w:rFonts w:cs="Arial"/>
                <w:bCs/>
                <w:color w:val="000000"/>
                <w:szCs w:val="18"/>
              </w:rPr>
              <w:t xml:space="preserve">    MIME-part-header</w:t>
            </w:r>
          </w:p>
        </w:tc>
        <w:tc>
          <w:tcPr>
            <w:tcW w:w="2187" w:type="dxa"/>
          </w:tcPr>
          <w:p w14:paraId="48BA2EBE" w14:textId="77777777" w:rsidR="00784A32" w:rsidRPr="000670FE" w:rsidRDefault="00784A32" w:rsidP="00354887">
            <w:pPr>
              <w:pStyle w:val="TAL"/>
              <w:rPr>
                <w:color w:val="000000"/>
              </w:rPr>
            </w:pPr>
          </w:p>
        </w:tc>
        <w:tc>
          <w:tcPr>
            <w:tcW w:w="2187" w:type="dxa"/>
            <w:tcBorders>
              <w:top w:val="single" w:sz="4" w:space="0" w:color="auto"/>
              <w:bottom w:val="single" w:sz="4" w:space="0" w:color="auto"/>
            </w:tcBorders>
          </w:tcPr>
          <w:p w14:paraId="29A01D52" w14:textId="77777777" w:rsidR="00784A32" w:rsidRPr="000670FE" w:rsidRDefault="00784A32" w:rsidP="00354887">
            <w:pPr>
              <w:pStyle w:val="TAL"/>
              <w:rPr>
                <w:color w:val="000000"/>
              </w:rPr>
            </w:pPr>
          </w:p>
        </w:tc>
        <w:tc>
          <w:tcPr>
            <w:tcW w:w="1367" w:type="dxa"/>
          </w:tcPr>
          <w:p w14:paraId="7E9194A6" w14:textId="77777777" w:rsidR="00784A32" w:rsidRPr="000670FE" w:rsidRDefault="00784A32" w:rsidP="00354887">
            <w:pPr>
              <w:pStyle w:val="TAL"/>
              <w:rPr>
                <w:color w:val="000000"/>
              </w:rPr>
            </w:pPr>
          </w:p>
        </w:tc>
        <w:tc>
          <w:tcPr>
            <w:tcW w:w="1184" w:type="dxa"/>
            <w:vAlign w:val="bottom"/>
          </w:tcPr>
          <w:p w14:paraId="3200978C" w14:textId="77777777" w:rsidR="00784A32" w:rsidRPr="000670FE" w:rsidRDefault="00784A32" w:rsidP="00354887">
            <w:pPr>
              <w:pStyle w:val="TAL"/>
              <w:rPr>
                <w:color w:val="000000"/>
              </w:rPr>
            </w:pPr>
          </w:p>
        </w:tc>
      </w:tr>
      <w:tr w:rsidR="00784A32" w:rsidRPr="000670FE" w14:paraId="76536EAE" w14:textId="77777777" w:rsidTr="00354887">
        <w:tc>
          <w:tcPr>
            <w:tcW w:w="2709" w:type="dxa"/>
            <w:vAlign w:val="center"/>
          </w:tcPr>
          <w:p w14:paraId="5337E19A" w14:textId="77777777" w:rsidR="00784A32" w:rsidRPr="000670FE" w:rsidRDefault="00784A32" w:rsidP="00354887">
            <w:pPr>
              <w:pStyle w:val="TAL"/>
              <w:rPr>
                <w:color w:val="000000"/>
              </w:rPr>
            </w:pPr>
            <w:r w:rsidRPr="000670FE">
              <w:rPr>
                <w:color w:val="000000"/>
              </w:rPr>
              <w:t xml:space="preserve">    MIME-part-body</w:t>
            </w:r>
          </w:p>
        </w:tc>
        <w:tc>
          <w:tcPr>
            <w:tcW w:w="2187" w:type="dxa"/>
            <w:vAlign w:val="center"/>
          </w:tcPr>
          <w:p w14:paraId="21D6A2D8" w14:textId="33B623E5" w:rsidR="00784A32" w:rsidRPr="000670FE" w:rsidRDefault="00784A32" w:rsidP="00354887">
            <w:pPr>
              <w:pStyle w:val="TAL"/>
              <w:rPr>
                <w:color w:val="000000"/>
              </w:rPr>
            </w:pPr>
            <w:r w:rsidRPr="000670FE">
              <w:rPr>
                <w:color w:val="000000"/>
              </w:rPr>
              <w:t>MCVideo-Info as described in Table 6.1.1.1.3.3-</w:t>
            </w:r>
            <w:r w:rsidR="00537B2A">
              <w:rPr>
                <w:color w:val="000000"/>
              </w:rPr>
              <w:t>3A</w:t>
            </w:r>
          </w:p>
        </w:tc>
        <w:tc>
          <w:tcPr>
            <w:tcW w:w="2187" w:type="dxa"/>
            <w:tcBorders>
              <w:top w:val="single" w:sz="4" w:space="0" w:color="auto"/>
              <w:bottom w:val="single" w:sz="4" w:space="0" w:color="auto"/>
            </w:tcBorders>
          </w:tcPr>
          <w:p w14:paraId="42320066" w14:textId="77777777" w:rsidR="00784A32" w:rsidRPr="000670FE" w:rsidRDefault="00784A32" w:rsidP="00354887">
            <w:pPr>
              <w:pStyle w:val="TAL"/>
              <w:rPr>
                <w:color w:val="000000"/>
              </w:rPr>
            </w:pPr>
          </w:p>
        </w:tc>
        <w:tc>
          <w:tcPr>
            <w:tcW w:w="1367" w:type="dxa"/>
          </w:tcPr>
          <w:p w14:paraId="13463148" w14:textId="77777777" w:rsidR="00784A32" w:rsidRPr="000670FE" w:rsidRDefault="00784A32" w:rsidP="00354887">
            <w:pPr>
              <w:pStyle w:val="TAL"/>
              <w:rPr>
                <w:color w:val="000000"/>
              </w:rPr>
            </w:pPr>
          </w:p>
        </w:tc>
        <w:tc>
          <w:tcPr>
            <w:tcW w:w="1184" w:type="dxa"/>
            <w:vAlign w:val="bottom"/>
          </w:tcPr>
          <w:p w14:paraId="06DD6409" w14:textId="77777777" w:rsidR="00784A32" w:rsidRPr="000670FE" w:rsidRDefault="00784A32" w:rsidP="00354887">
            <w:pPr>
              <w:pStyle w:val="TAL"/>
              <w:rPr>
                <w:color w:val="000000"/>
              </w:rPr>
            </w:pPr>
          </w:p>
        </w:tc>
      </w:tr>
    </w:tbl>
    <w:p w14:paraId="3586210A" w14:textId="77777777" w:rsidR="00537B2A" w:rsidRDefault="00537B2A" w:rsidP="00537B2A"/>
    <w:p w14:paraId="75AE3E31" w14:textId="77777777" w:rsidR="00537B2A" w:rsidRPr="000670FE" w:rsidRDefault="00537B2A" w:rsidP="00537B2A">
      <w:pPr>
        <w:pStyle w:val="TH"/>
      </w:pPr>
      <w:r w:rsidRPr="000670FE">
        <w:t>Table 6.1.1.1.3.3-</w:t>
      </w:r>
      <w:r>
        <w:t>3A</w:t>
      </w:r>
      <w:r w:rsidRPr="000670FE">
        <w:t xml:space="preserve">: </w:t>
      </w:r>
      <w:r>
        <w:t>SDP</w:t>
      </w:r>
      <w:r w:rsidRPr="000670FE">
        <w:t xml:space="preserve"> in SIP </w:t>
      </w:r>
      <w:r>
        <w:t>200 (OK)</w:t>
      </w:r>
      <w:r w:rsidRPr="000670FE">
        <w:t xml:space="preserve"> (Table 6.1.1.1.3.3-</w:t>
      </w:r>
      <w:r>
        <w:t>4</w:t>
      </w:r>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0670FE" w14:paraId="41B6C274" w14:textId="77777777" w:rsidTr="008F4544">
        <w:trPr>
          <w:tblHeader/>
        </w:trPr>
        <w:tc>
          <w:tcPr>
            <w:tcW w:w="9531" w:type="dxa"/>
          </w:tcPr>
          <w:p w14:paraId="3894DB88" w14:textId="77777777" w:rsidR="00537B2A" w:rsidRPr="000670FE" w:rsidRDefault="00537B2A" w:rsidP="008F4544">
            <w:pPr>
              <w:pStyle w:val="TAL"/>
              <w:keepNext w:val="0"/>
              <w:keepLines w:val="0"/>
              <w:widowControl w:val="0"/>
              <w:rPr>
                <w:color w:val="000000"/>
              </w:rPr>
            </w:pPr>
            <w:r w:rsidRPr="000670FE">
              <w:rPr>
                <w:color w:val="000000"/>
              </w:rPr>
              <w:t>Derivation Path: TS 36.579-1 [2], Table 5.5.3.</w:t>
            </w:r>
            <w:r>
              <w:rPr>
                <w:color w:val="000000"/>
              </w:rPr>
              <w:t>1</w:t>
            </w:r>
            <w:r w:rsidRPr="000670FE">
              <w:rPr>
                <w:color w:val="000000"/>
              </w:rPr>
              <w:t>.</w:t>
            </w:r>
            <w:r>
              <w:rPr>
                <w:color w:val="000000"/>
              </w:rPr>
              <w:t>2</w:t>
            </w:r>
            <w:r w:rsidRPr="000670FE">
              <w:rPr>
                <w:color w:val="000000"/>
              </w:rPr>
              <w:t>-2, condition</w:t>
            </w:r>
            <w:r>
              <w:rPr>
                <w:color w:val="000000"/>
              </w:rPr>
              <w:t xml:space="preserve">s </w:t>
            </w:r>
            <w:r w:rsidRPr="0012712B">
              <w:t>FIRST_SDP_FROM_SS</w:t>
            </w:r>
            <w:r>
              <w:t xml:space="preserve">, </w:t>
            </w:r>
            <w:r w:rsidRPr="0012712B">
              <w:t>SDP_ANSWER</w:t>
            </w:r>
            <w:r>
              <w:t xml:space="preserve">, </w:t>
            </w:r>
            <w:r w:rsidRPr="0012712B">
              <w:t>IMPLICIT_GRANT_REQUESTED</w:t>
            </w:r>
          </w:p>
        </w:tc>
      </w:tr>
    </w:tbl>
    <w:p w14:paraId="79C9F900" w14:textId="77777777" w:rsidR="00784A32" w:rsidRPr="000670FE" w:rsidRDefault="00784A32" w:rsidP="00784A32"/>
    <w:p w14:paraId="54627580" w14:textId="77777777" w:rsidR="00784A32" w:rsidRPr="000670FE" w:rsidRDefault="00784A32" w:rsidP="00784A32">
      <w:pPr>
        <w:pStyle w:val="TH"/>
      </w:pPr>
      <w:r w:rsidRPr="000670FE">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6927E22" w14:textId="77777777" w:rsidTr="000C1899">
        <w:trPr>
          <w:tblHeader/>
        </w:trPr>
        <w:tc>
          <w:tcPr>
            <w:tcW w:w="9634" w:type="dxa"/>
            <w:gridSpan w:val="5"/>
          </w:tcPr>
          <w:p w14:paraId="60429D1E"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rsidDel="00127C5D" w14:paraId="545EC5D0" w14:textId="77777777" w:rsidTr="000C1899">
        <w:trPr>
          <w:tblHeader/>
        </w:trPr>
        <w:tc>
          <w:tcPr>
            <w:tcW w:w="2407" w:type="dxa"/>
          </w:tcPr>
          <w:p w14:paraId="6CFDD051" w14:textId="77777777" w:rsidR="00784A32" w:rsidRPr="000670FE" w:rsidDel="00127C5D" w:rsidRDefault="00784A32" w:rsidP="00354887">
            <w:pPr>
              <w:pStyle w:val="TAH"/>
            </w:pPr>
            <w:r w:rsidRPr="000670FE">
              <w:t>Information Element</w:t>
            </w:r>
          </w:p>
        </w:tc>
        <w:tc>
          <w:tcPr>
            <w:tcW w:w="2408" w:type="dxa"/>
          </w:tcPr>
          <w:p w14:paraId="602D97E7" w14:textId="77777777" w:rsidR="00784A32" w:rsidRPr="000670FE" w:rsidDel="00127C5D" w:rsidRDefault="00784A32" w:rsidP="00354887">
            <w:pPr>
              <w:pStyle w:val="TAH"/>
            </w:pPr>
            <w:r w:rsidRPr="000670FE">
              <w:t>Value/remark</w:t>
            </w:r>
          </w:p>
        </w:tc>
        <w:tc>
          <w:tcPr>
            <w:tcW w:w="2278" w:type="dxa"/>
          </w:tcPr>
          <w:p w14:paraId="50296916" w14:textId="77777777" w:rsidR="00784A32" w:rsidRPr="000670FE" w:rsidDel="00127C5D" w:rsidRDefault="00784A32" w:rsidP="00354887">
            <w:pPr>
              <w:pStyle w:val="TAH"/>
            </w:pPr>
            <w:r w:rsidRPr="000670FE">
              <w:t>Comment</w:t>
            </w:r>
          </w:p>
        </w:tc>
        <w:tc>
          <w:tcPr>
            <w:tcW w:w="1336" w:type="dxa"/>
          </w:tcPr>
          <w:p w14:paraId="5FB1479C" w14:textId="77777777" w:rsidR="00784A32" w:rsidRPr="000670FE" w:rsidDel="00127C5D" w:rsidRDefault="00784A32" w:rsidP="00354887">
            <w:pPr>
              <w:pStyle w:val="TAH"/>
            </w:pPr>
            <w:r w:rsidRPr="000670FE">
              <w:t>Reference</w:t>
            </w:r>
          </w:p>
        </w:tc>
        <w:tc>
          <w:tcPr>
            <w:tcW w:w="1205" w:type="dxa"/>
          </w:tcPr>
          <w:p w14:paraId="2F15049D" w14:textId="77777777" w:rsidR="00784A32" w:rsidRPr="000670FE" w:rsidDel="00127C5D" w:rsidRDefault="00784A32" w:rsidP="00354887">
            <w:pPr>
              <w:pStyle w:val="TAH"/>
            </w:pPr>
            <w:r w:rsidRPr="000670FE">
              <w:t>Condition</w:t>
            </w:r>
          </w:p>
        </w:tc>
      </w:tr>
      <w:tr w:rsidR="00537B2A" w:rsidRPr="000670FE" w:rsidDel="00127C5D" w14:paraId="31476C90" w14:textId="77777777" w:rsidTr="000C1899">
        <w:trPr>
          <w:tblHeader/>
        </w:trPr>
        <w:tc>
          <w:tcPr>
            <w:tcW w:w="2407" w:type="dxa"/>
          </w:tcPr>
          <w:p w14:paraId="11FC1B51" w14:textId="45EAC757" w:rsidR="00537B2A" w:rsidRPr="000670FE" w:rsidRDefault="00537B2A" w:rsidP="000C1899">
            <w:pPr>
              <w:pStyle w:val="TAL"/>
            </w:pPr>
            <w:r w:rsidRPr="0012712B">
              <w:rPr>
                <w:rFonts w:eastAsia="Calibri"/>
              </w:rPr>
              <w:t>Subtype</w:t>
            </w:r>
          </w:p>
        </w:tc>
        <w:tc>
          <w:tcPr>
            <w:tcW w:w="2408" w:type="dxa"/>
          </w:tcPr>
          <w:p w14:paraId="0FB0AB3A" w14:textId="5AEE3676" w:rsidR="00537B2A" w:rsidRPr="000670FE" w:rsidRDefault="00537B2A" w:rsidP="000C1899">
            <w:pPr>
              <w:pStyle w:val="TAL"/>
            </w:pPr>
            <w:r w:rsidRPr="0012712B">
              <w:t>“</w:t>
            </w:r>
            <w:r>
              <w:t>1</w:t>
            </w:r>
            <w:r w:rsidRPr="0012712B">
              <w:t>0000”</w:t>
            </w:r>
          </w:p>
        </w:tc>
        <w:tc>
          <w:tcPr>
            <w:tcW w:w="2278" w:type="dxa"/>
          </w:tcPr>
          <w:p w14:paraId="7FAC2F3F" w14:textId="77777777" w:rsidR="00537B2A" w:rsidRDefault="00537B2A" w:rsidP="000C1899">
            <w:pPr>
              <w:pStyle w:val="TAL"/>
            </w:pPr>
            <w:r w:rsidRPr="0012712B">
              <w:t xml:space="preserve">Server </w:t>
            </w:r>
            <w:r w:rsidRPr="0012712B">
              <w:sym w:font="Wingdings" w:char="F0E0"/>
            </w:r>
            <w:r w:rsidRPr="0012712B">
              <w:t xml:space="preserve"> client</w:t>
            </w:r>
          </w:p>
          <w:p w14:paraId="07A57769" w14:textId="0B9D70B0" w:rsidR="00537B2A" w:rsidRPr="000670FE" w:rsidRDefault="00537B2A" w:rsidP="000C1899">
            <w:pPr>
              <w:pStyle w:val="TAL"/>
            </w:pPr>
            <w:r>
              <w:t>A ‘1’ in the first  bit indicates acknowledgement is required.</w:t>
            </w:r>
          </w:p>
        </w:tc>
        <w:tc>
          <w:tcPr>
            <w:tcW w:w="1336" w:type="dxa"/>
          </w:tcPr>
          <w:p w14:paraId="71E2B87B" w14:textId="31F8B986" w:rsidR="00537B2A" w:rsidRPr="000670FE" w:rsidRDefault="00537B2A" w:rsidP="000C1899">
            <w:pPr>
              <w:pStyle w:val="TAL"/>
            </w:pPr>
            <w:r w:rsidRPr="0012712B">
              <w:t xml:space="preserve">TS 24.581 [88] 9.2.2.1-2 </w:t>
            </w:r>
          </w:p>
        </w:tc>
        <w:tc>
          <w:tcPr>
            <w:tcW w:w="1205" w:type="dxa"/>
          </w:tcPr>
          <w:p w14:paraId="21CC2F83" w14:textId="77777777" w:rsidR="00537B2A" w:rsidRPr="000670FE" w:rsidRDefault="00537B2A" w:rsidP="000C1899">
            <w:pPr>
              <w:pStyle w:val="TAL"/>
            </w:pPr>
          </w:p>
        </w:tc>
      </w:tr>
    </w:tbl>
    <w:p w14:paraId="74C6FE1B" w14:textId="77777777" w:rsidR="00784A32" w:rsidRPr="000670FE" w:rsidRDefault="00784A32" w:rsidP="00784A32"/>
    <w:p w14:paraId="110F45E0" w14:textId="77777777" w:rsidR="00784A32" w:rsidRPr="000670FE" w:rsidRDefault="00784A32" w:rsidP="00784A32">
      <w:pPr>
        <w:pStyle w:val="TH"/>
      </w:pPr>
      <w:r w:rsidRPr="000670FE">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11905D1" w14:textId="77777777" w:rsidTr="00354887">
        <w:trPr>
          <w:tblHeader/>
        </w:trPr>
        <w:tc>
          <w:tcPr>
            <w:tcW w:w="9531" w:type="dxa"/>
            <w:gridSpan w:val="5"/>
          </w:tcPr>
          <w:p w14:paraId="11F863CA"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4ECD1102" w14:textId="77777777" w:rsidTr="00354887">
        <w:trPr>
          <w:tblHeader/>
        </w:trPr>
        <w:tc>
          <w:tcPr>
            <w:tcW w:w="2381" w:type="dxa"/>
          </w:tcPr>
          <w:p w14:paraId="3800D6B4" w14:textId="77777777" w:rsidR="00784A32" w:rsidRPr="000670FE" w:rsidDel="00127C5D" w:rsidRDefault="00784A32" w:rsidP="00354887">
            <w:pPr>
              <w:pStyle w:val="TAH"/>
            </w:pPr>
            <w:r w:rsidRPr="000670FE">
              <w:t>Information Element</w:t>
            </w:r>
          </w:p>
        </w:tc>
        <w:tc>
          <w:tcPr>
            <w:tcW w:w="2382" w:type="dxa"/>
          </w:tcPr>
          <w:p w14:paraId="13397E94" w14:textId="77777777" w:rsidR="00784A32" w:rsidRPr="000670FE" w:rsidDel="00127C5D" w:rsidRDefault="00784A32" w:rsidP="00354887">
            <w:pPr>
              <w:pStyle w:val="TAH"/>
            </w:pPr>
            <w:r w:rsidRPr="000670FE">
              <w:t>Value/remark</w:t>
            </w:r>
          </w:p>
        </w:tc>
        <w:tc>
          <w:tcPr>
            <w:tcW w:w="2254" w:type="dxa"/>
          </w:tcPr>
          <w:p w14:paraId="1FB9A1C6" w14:textId="77777777" w:rsidR="00784A32" w:rsidRPr="000670FE" w:rsidDel="00127C5D" w:rsidRDefault="00784A32" w:rsidP="00354887">
            <w:pPr>
              <w:pStyle w:val="TAH"/>
            </w:pPr>
            <w:r w:rsidRPr="000670FE">
              <w:t>Comment</w:t>
            </w:r>
          </w:p>
        </w:tc>
        <w:tc>
          <w:tcPr>
            <w:tcW w:w="1322" w:type="dxa"/>
          </w:tcPr>
          <w:p w14:paraId="2F7FF0A3" w14:textId="77777777" w:rsidR="00784A32" w:rsidRPr="000670FE" w:rsidDel="00127C5D" w:rsidRDefault="00784A32" w:rsidP="00354887">
            <w:pPr>
              <w:pStyle w:val="TAH"/>
            </w:pPr>
            <w:r w:rsidRPr="000670FE">
              <w:t>Reference</w:t>
            </w:r>
          </w:p>
        </w:tc>
        <w:tc>
          <w:tcPr>
            <w:tcW w:w="1192" w:type="dxa"/>
          </w:tcPr>
          <w:p w14:paraId="5A3F7089" w14:textId="77777777" w:rsidR="00784A32" w:rsidRPr="000670FE" w:rsidDel="00127C5D" w:rsidRDefault="00784A32" w:rsidP="00354887">
            <w:pPr>
              <w:pStyle w:val="TAH"/>
            </w:pPr>
            <w:r w:rsidRPr="000670FE">
              <w:t>Condition</w:t>
            </w:r>
          </w:p>
        </w:tc>
      </w:tr>
      <w:tr w:rsidR="00784A32" w:rsidRPr="000670FE" w:rsidDel="00127C5D" w14:paraId="198E7F3F" w14:textId="77777777" w:rsidTr="00354887">
        <w:trPr>
          <w:tblHeader/>
        </w:trPr>
        <w:tc>
          <w:tcPr>
            <w:tcW w:w="2381" w:type="dxa"/>
          </w:tcPr>
          <w:p w14:paraId="2C126061"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58083D3B" w14:textId="77777777" w:rsidR="00784A32" w:rsidRPr="000670FE" w:rsidRDefault="00784A32" w:rsidP="00354887">
            <w:pPr>
              <w:pStyle w:val="TAL"/>
              <w:keepNext w:val="0"/>
              <w:keepLines w:val="0"/>
              <w:widowControl w:val="0"/>
              <w:rPr>
                <w:rFonts w:eastAsia="Yu Gothic"/>
                <w:color w:val="000000"/>
              </w:rPr>
            </w:pPr>
          </w:p>
        </w:tc>
        <w:tc>
          <w:tcPr>
            <w:tcW w:w="2254" w:type="dxa"/>
          </w:tcPr>
          <w:p w14:paraId="4F21F206" w14:textId="77777777" w:rsidR="00784A32" w:rsidRPr="000670FE" w:rsidRDefault="00784A32" w:rsidP="00354887">
            <w:pPr>
              <w:pStyle w:val="TAL"/>
              <w:keepNext w:val="0"/>
              <w:keepLines w:val="0"/>
              <w:widowControl w:val="0"/>
              <w:rPr>
                <w:rFonts w:eastAsia="MS PGothic"/>
                <w:color w:val="000000"/>
              </w:rPr>
            </w:pPr>
          </w:p>
        </w:tc>
        <w:tc>
          <w:tcPr>
            <w:tcW w:w="1322" w:type="dxa"/>
          </w:tcPr>
          <w:p w14:paraId="644EB81A" w14:textId="77777777" w:rsidR="00784A32" w:rsidRPr="000670FE" w:rsidRDefault="00784A32" w:rsidP="00354887">
            <w:pPr>
              <w:pStyle w:val="TAL"/>
              <w:keepNext w:val="0"/>
              <w:keepLines w:val="0"/>
              <w:widowControl w:val="0"/>
              <w:rPr>
                <w:rFonts w:eastAsia="Yu Gothic"/>
                <w:color w:val="000000"/>
              </w:rPr>
            </w:pPr>
          </w:p>
        </w:tc>
        <w:tc>
          <w:tcPr>
            <w:tcW w:w="1192" w:type="dxa"/>
          </w:tcPr>
          <w:p w14:paraId="3AF9BB2D"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7DF08B6E" w14:textId="77777777" w:rsidTr="00354887">
        <w:trPr>
          <w:tblHeader/>
        </w:trPr>
        <w:tc>
          <w:tcPr>
            <w:tcW w:w="2381" w:type="dxa"/>
          </w:tcPr>
          <w:p w14:paraId="0AB45BD2"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44334927" w14:textId="139283DD"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w:t>
            </w:r>
            <w:r w:rsidR="00537B2A">
              <w:rPr>
                <w:rFonts w:eastAsia="Yu Gothic"/>
                <w:color w:val="000000"/>
              </w:rPr>
              <w:t>000</w:t>
            </w:r>
            <w:r w:rsidRPr="000670FE">
              <w:rPr>
                <w:rFonts w:eastAsia="Yu Gothic"/>
                <w:color w:val="000000"/>
              </w:rPr>
              <w:t>10000"</w:t>
            </w:r>
          </w:p>
        </w:tc>
        <w:tc>
          <w:tcPr>
            <w:tcW w:w="2254" w:type="dxa"/>
          </w:tcPr>
          <w:p w14:paraId="7E8A2A0A"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157BCFC6" w14:textId="77777777" w:rsidR="00784A32" w:rsidRPr="000670FE" w:rsidRDefault="00784A32" w:rsidP="00354887">
            <w:pPr>
              <w:pStyle w:val="TAL"/>
              <w:keepNext w:val="0"/>
              <w:keepLines w:val="0"/>
              <w:widowControl w:val="0"/>
              <w:rPr>
                <w:rFonts w:eastAsia="Yu Gothic"/>
                <w:color w:val="000000"/>
              </w:rPr>
            </w:pPr>
          </w:p>
        </w:tc>
        <w:tc>
          <w:tcPr>
            <w:tcW w:w="1192" w:type="dxa"/>
          </w:tcPr>
          <w:p w14:paraId="49DEA86F" w14:textId="77777777" w:rsidR="00784A32" w:rsidRPr="000670FE" w:rsidRDefault="00784A32" w:rsidP="00354887">
            <w:pPr>
              <w:pStyle w:val="TAL"/>
              <w:keepNext w:val="0"/>
              <w:keepLines w:val="0"/>
              <w:widowControl w:val="0"/>
              <w:rPr>
                <w:rFonts w:eastAsia="Yu Gothic"/>
                <w:color w:val="000000"/>
              </w:rPr>
            </w:pPr>
          </w:p>
        </w:tc>
      </w:tr>
    </w:tbl>
    <w:p w14:paraId="1021E463" w14:textId="77777777" w:rsidR="00784A32" w:rsidRPr="000670FE" w:rsidRDefault="00784A32" w:rsidP="00784A32"/>
    <w:p w14:paraId="7F437351" w14:textId="77777777" w:rsidR="00784A32" w:rsidRPr="000670FE" w:rsidRDefault="00784A32" w:rsidP="00784A32">
      <w:pPr>
        <w:pStyle w:val="TH"/>
      </w:pPr>
      <w:r w:rsidRPr="000670FE">
        <w:t>Table 6.1.1.1.3.3</w:t>
      </w:r>
      <w:r w:rsidRPr="000C1899">
        <w:t>-6</w:t>
      </w:r>
      <w:r w:rsidRPr="000670FE">
        <w:t>: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784A32" w:rsidRPr="000670FE" w14:paraId="32551FD2" w14:textId="77777777" w:rsidTr="00354887">
        <w:trPr>
          <w:tblHeader/>
        </w:trPr>
        <w:tc>
          <w:tcPr>
            <w:tcW w:w="9518" w:type="dxa"/>
            <w:gridSpan w:val="5"/>
          </w:tcPr>
          <w:p w14:paraId="59ABE3F5" w14:textId="6D8BC58E" w:rsidR="00784A32" w:rsidRPr="000670FE" w:rsidRDefault="00784A32" w:rsidP="00354887">
            <w:pPr>
              <w:pStyle w:val="TAL"/>
              <w:keepLines w:val="0"/>
              <w:widowControl w:val="0"/>
              <w:rPr>
                <w:color w:val="000000"/>
              </w:rPr>
            </w:pPr>
            <w:r w:rsidRPr="000670FE">
              <w:rPr>
                <w:color w:val="000000"/>
              </w:rPr>
              <w:t xml:space="preserve">Derivation Path: TS 36.579-1 [2], Table 5.5.2.5.1-1, </w:t>
            </w:r>
            <w:r w:rsidRPr="000670FE">
              <w:t xml:space="preserve">condition MCVIDEO, EMERGENCY-CALL, re_INVITE, </w:t>
            </w:r>
            <w:r w:rsidRPr="000670FE">
              <w:rPr>
                <w:color w:val="000000"/>
              </w:rPr>
              <w:t>MOCALL</w:t>
            </w:r>
          </w:p>
        </w:tc>
      </w:tr>
      <w:tr w:rsidR="00784A32" w:rsidRPr="000670FE" w14:paraId="39AB5DA3" w14:textId="77777777" w:rsidTr="00354887">
        <w:trPr>
          <w:tblHeader/>
        </w:trPr>
        <w:tc>
          <w:tcPr>
            <w:tcW w:w="2768" w:type="dxa"/>
          </w:tcPr>
          <w:p w14:paraId="06B291C3"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B8E8A7C" w14:textId="77777777" w:rsidR="00784A32" w:rsidRPr="000670FE" w:rsidRDefault="00784A32" w:rsidP="00354887">
            <w:pPr>
              <w:pStyle w:val="TAH"/>
              <w:keepLines w:val="0"/>
              <w:widowControl w:val="0"/>
              <w:rPr>
                <w:color w:val="000000"/>
              </w:rPr>
            </w:pPr>
            <w:r w:rsidRPr="000670FE">
              <w:rPr>
                <w:color w:val="000000"/>
              </w:rPr>
              <w:t>Value/remark</w:t>
            </w:r>
          </w:p>
        </w:tc>
        <w:tc>
          <w:tcPr>
            <w:tcW w:w="2081" w:type="dxa"/>
            <w:tcBorders>
              <w:bottom w:val="single" w:sz="4" w:space="0" w:color="auto"/>
            </w:tcBorders>
          </w:tcPr>
          <w:p w14:paraId="766363B3" w14:textId="77777777" w:rsidR="00784A32" w:rsidRPr="000670FE" w:rsidRDefault="00784A32" w:rsidP="00354887">
            <w:pPr>
              <w:pStyle w:val="TAH"/>
              <w:keepLines w:val="0"/>
              <w:widowControl w:val="0"/>
              <w:rPr>
                <w:color w:val="000000"/>
              </w:rPr>
            </w:pPr>
            <w:r w:rsidRPr="000670FE">
              <w:rPr>
                <w:color w:val="000000"/>
              </w:rPr>
              <w:t>Comment</w:t>
            </w:r>
          </w:p>
        </w:tc>
        <w:tc>
          <w:tcPr>
            <w:tcW w:w="1440" w:type="dxa"/>
          </w:tcPr>
          <w:p w14:paraId="5DF4D41E" w14:textId="77777777" w:rsidR="00784A32" w:rsidRPr="000670FE" w:rsidRDefault="00784A32" w:rsidP="00354887">
            <w:pPr>
              <w:pStyle w:val="TAH"/>
              <w:keepLines w:val="0"/>
              <w:widowControl w:val="0"/>
              <w:rPr>
                <w:color w:val="000000"/>
              </w:rPr>
            </w:pPr>
            <w:r w:rsidRPr="000670FE">
              <w:rPr>
                <w:color w:val="000000"/>
              </w:rPr>
              <w:t>Reference</w:t>
            </w:r>
          </w:p>
        </w:tc>
        <w:tc>
          <w:tcPr>
            <w:tcW w:w="1069" w:type="dxa"/>
          </w:tcPr>
          <w:p w14:paraId="147A7A1D"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E18E5C4" w14:textId="77777777" w:rsidTr="00354887">
        <w:tc>
          <w:tcPr>
            <w:tcW w:w="2768" w:type="dxa"/>
            <w:vAlign w:val="center"/>
          </w:tcPr>
          <w:p w14:paraId="7E340B68"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60" w:type="dxa"/>
          </w:tcPr>
          <w:p w14:paraId="2DA682C7"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67F3D8A5" w14:textId="77777777" w:rsidR="00784A32" w:rsidRPr="000670FE" w:rsidRDefault="00784A32" w:rsidP="00354887">
            <w:pPr>
              <w:pStyle w:val="TAL"/>
              <w:keepNext w:val="0"/>
              <w:keepLines w:val="0"/>
              <w:widowControl w:val="0"/>
              <w:rPr>
                <w:color w:val="000000"/>
              </w:rPr>
            </w:pPr>
          </w:p>
        </w:tc>
        <w:tc>
          <w:tcPr>
            <w:tcW w:w="1440" w:type="dxa"/>
          </w:tcPr>
          <w:p w14:paraId="10CB0F4E" w14:textId="77777777" w:rsidR="00784A32" w:rsidRPr="000670FE" w:rsidRDefault="00784A32" w:rsidP="00354887">
            <w:pPr>
              <w:pStyle w:val="TAL"/>
              <w:keepNext w:val="0"/>
              <w:keepLines w:val="0"/>
              <w:widowControl w:val="0"/>
              <w:rPr>
                <w:color w:val="000000"/>
              </w:rPr>
            </w:pPr>
          </w:p>
        </w:tc>
        <w:tc>
          <w:tcPr>
            <w:tcW w:w="1069" w:type="dxa"/>
            <w:vAlign w:val="bottom"/>
          </w:tcPr>
          <w:p w14:paraId="5916E340" w14:textId="77777777" w:rsidR="00784A32" w:rsidRPr="000670FE" w:rsidRDefault="00784A32" w:rsidP="00354887">
            <w:pPr>
              <w:pStyle w:val="TAL"/>
              <w:keepNext w:val="0"/>
              <w:keepLines w:val="0"/>
              <w:widowControl w:val="0"/>
              <w:rPr>
                <w:color w:val="000000"/>
              </w:rPr>
            </w:pPr>
          </w:p>
        </w:tc>
      </w:tr>
      <w:tr w:rsidR="00784A32" w:rsidRPr="000670FE" w14:paraId="1FDCBE1C" w14:textId="77777777" w:rsidTr="00354887">
        <w:tc>
          <w:tcPr>
            <w:tcW w:w="2768" w:type="dxa"/>
            <w:vAlign w:val="center"/>
          </w:tcPr>
          <w:p w14:paraId="7C337008"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60" w:type="dxa"/>
            <w:vAlign w:val="center"/>
          </w:tcPr>
          <w:p w14:paraId="5C5DEF52"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1AB305EB" w14:textId="77777777" w:rsidR="00784A32" w:rsidRPr="000670FE" w:rsidRDefault="00784A32" w:rsidP="00354887">
            <w:pPr>
              <w:pStyle w:val="TAL"/>
              <w:keepNext w:val="0"/>
              <w:keepLines w:val="0"/>
              <w:widowControl w:val="0"/>
              <w:rPr>
                <w:color w:val="000000"/>
              </w:rPr>
            </w:pPr>
            <w:r w:rsidRPr="000670FE">
              <w:rPr>
                <w:color w:val="000000"/>
              </w:rPr>
              <w:t>MCVideo-Info</w:t>
            </w:r>
          </w:p>
        </w:tc>
        <w:tc>
          <w:tcPr>
            <w:tcW w:w="1440" w:type="dxa"/>
          </w:tcPr>
          <w:p w14:paraId="60F6B5C7" w14:textId="77777777" w:rsidR="00784A32" w:rsidRPr="000670FE" w:rsidRDefault="00784A32" w:rsidP="00354887">
            <w:pPr>
              <w:pStyle w:val="TAL"/>
              <w:keepNext w:val="0"/>
              <w:keepLines w:val="0"/>
              <w:widowControl w:val="0"/>
              <w:rPr>
                <w:color w:val="000000"/>
              </w:rPr>
            </w:pPr>
          </w:p>
        </w:tc>
        <w:tc>
          <w:tcPr>
            <w:tcW w:w="1069" w:type="dxa"/>
            <w:vAlign w:val="bottom"/>
          </w:tcPr>
          <w:p w14:paraId="73A86FFA" w14:textId="77777777" w:rsidR="00784A32" w:rsidRPr="000670FE" w:rsidRDefault="00784A32" w:rsidP="00354887">
            <w:pPr>
              <w:pStyle w:val="TAL"/>
              <w:keepNext w:val="0"/>
              <w:keepLines w:val="0"/>
              <w:widowControl w:val="0"/>
              <w:rPr>
                <w:color w:val="000000"/>
              </w:rPr>
            </w:pPr>
          </w:p>
        </w:tc>
      </w:tr>
      <w:tr w:rsidR="00784A32" w:rsidRPr="000670FE" w14:paraId="7E5AEAAD" w14:textId="77777777" w:rsidTr="00354887">
        <w:tc>
          <w:tcPr>
            <w:tcW w:w="2768" w:type="dxa"/>
            <w:vAlign w:val="center"/>
          </w:tcPr>
          <w:p w14:paraId="72760E69" w14:textId="77777777" w:rsidR="00784A32" w:rsidRPr="000670FE" w:rsidRDefault="00784A32" w:rsidP="00354887">
            <w:pPr>
              <w:pStyle w:val="TAL"/>
              <w:keepNext w:val="0"/>
              <w:keepLines w:val="0"/>
              <w:widowControl w:val="0"/>
              <w:rPr>
                <w:color w:val="000000"/>
              </w:rPr>
            </w:pPr>
            <w:r w:rsidRPr="000670FE">
              <w:rPr>
                <w:color w:val="000000"/>
              </w:rPr>
              <w:t xml:space="preserve">    MIME-part-header</w:t>
            </w:r>
          </w:p>
        </w:tc>
        <w:tc>
          <w:tcPr>
            <w:tcW w:w="2160" w:type="dxa"/>
            <w:vAlign w:val="center"/>
          </w:tcPr>
          <w:p w14:paraId="3613D4F8"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31DE0DA1" w14:textId="77777777" w:rsidR="00784A32" w:rsidRPr="000670FE" w:rsidRDefault="00784A32" w:rsidP="00354887">
            <w:pPr>
              <w:pStyle w:val="TAL"/>
              <w:keepNext w:val="0"/>
              <w:keepLines w:val="0"/>
              <w:widowControl w:val="0"/>
              <w:rPr>
                <w:color w:val="000000"/>
              </w:rPr>
            </w:pPr>
          </w:p>
        </w:tc>
        <w:tc>
          <w:tcPr>
            <w:tcW w:w="1440" w:type="dxa"/>
          </w:tcPr>
          <w:p w14:paraId="2EBDA3AB" w14:textId="77777777" w:rsidR="00784A32" w:rsidRPr="000670FE" w:rsidRDefault="00784A32" w:rsidP="00354887">
            <w:pPr>
              <w:pStyle w:val="TAL"/>
              <w:keepNext w:val="0"/>
              <w:keepLines w:val="0"/>
              <w:widowControl w:val="0"/>
              <w:rPr>
                <w:color w:val="000000"/>
              </w:rPr>
            </w:pPr>
          </w:p>
        </w:tc>
        <w:tc>
          <w:tcPr>
            <w:tcW w:w="1069" w:type="dxa"/>
            <w:vAlign w:val="bottom"/>
          </w:tcPr>
          <w:p w14:paraId="3C3CAA38" w14:textId="77777777" w:rsidR="00784A32" w:rsidRPr="000670FE" w:rsidRDefault="00784A32" w:rsidP="00354887">
            <w:pPr>
              <w:pStyle w:val="TAL"/>
              <w:keepNext w:val="0"/>
              <w:keepLines w:val="0"/>
              <w:widowControl w:val="0"/>
              <w:rPr>
                <w:color w:val="000000"/>
              </w:rPr>
            </w:pPr>
          </w:p>
        </w:tc>
      </w:tr>
      <w:tr w:rsidR="00784A32" w:rsidRPr="000670FE" w14:paraId="28DD2622" w14:textId="77777777" w:rsidTr="00354887">
        <w:tc>
          <w:tcPr>
            <w:tcW w:w="2768" w:type="dxa"/>
            <w:vAlign w:val="center"/>
          </w:tcPr>
          <w:p w14:paraId="00E9E1DE"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60" w:type="dxa"/>
          </w:tcPr>
          <w:p w14:paraId="278AAE3C" w14:textId="77777777" w:rsidR="00784A32" w:rsidRPr="000670FE" w:rsidRDefault="00784A32" w:rsidP="00354887">
            <w:pPr>
              <w:pStyle w:val="TAL"/>
              <w:keepNext w:val="0"/>
              <w:keepLines w:val="0"/>
              <w:widowControl w:val="0"/>
              <w:rPr>
                <w:color w:val="000000"/>
              </w:rPr>
            </w:pPr>
            <w:r w:rsidRPr="000670FE">
              <w:rPr>
                <w:color w:val="000000"/>
              </w:rPr>
              <w:t>As described in Table 6.1.1.1.3.3-7</w:t>
            </w:r>
          </w:p>
        </w:tc>
        <w:tc>
          <w:tcPr>
            <w:tcW w:w="2081" w:type="dxa"/>
            <w:tcBorders>
              <w:top w:val="single" w:sz="4" w:space="0" w:color="auto"/>
              <w:bottom w:val="single" w:sz="4" w:space="0" w:color="auto"/>
            </w:tcBorders>
          </w:tcPr>
          <w:p w14:paraId="0E4AEA33" w14:textId="77777777" w:rsidR="00784A32" w:rsidRPr="000670FE" w:rsidRDefault="00784A32" w:rsidP="00354887">
            <w:pPr>
              <w:pStyle w:val="TAL"/>
              <w:keepNext w:val="0"/>
              <w:keepLines w:val="0"/>
              <w:widowControl w:val="0"/>
              <w:rPr>
                <w:color w:val="000000"/>
              </w:rPr>
            </w:pPr>
          </w:p>
        </w:tc>
        <w:tc>
          <w:tcPr>
            <w:tcW w:w="1440" w:type="dxa"/>
          </w:tcPr>
          <w:p w14:paraId="6B07608F" w14:textId="77777777" w:rsidR="00784A32" w:rsidRPr="000670FE" w:rsidRDefault="00784A32" w:rsidP="00354887">
            <w:pPr>
              <w:pStyle w:val="TAL"/>
              <w:keepNext w:val="0"/>
              <w:keepLines w:val="0"/>
              <w:widowControl w:val="0"/>
              <w:rPr>
                <w:color w:val="000000"/>
              </w:rPr>
            </w:pPr>
          </w:p>
        </w:tc>
        <w:tc>
          <w:tcPr>
            <w:tcW w:w="1069" w:type="dxa"/>
            <w:vAlign w:val="bottom"/>
          </w:tcPr>
          <w:p w14:paraId="15102EB9" w14:textId="77777777" w:rsidR="00784A32" w:rsidRPr="000670FE" w:rsidRDefault="00784A32" w:rsidP="00354887">
            <w:pPr>
              <w:pStyle w:val="TAL"/>
              <w:keepNext w:val="0"/>
              <w:keepLines w:val="0"/>
              <w:widowControl w:val="0"/>
              <w:rPr>
                <w:color w:val="000000"/>
              </w:rPr>
            </w:pPr>
          </w:p>
        </w:tc>
      </w:tr>
    </w:tbl>
    <w:p w14:paraId="470C9F4C" w14:textId="77777777" w:rsidR="00784A32" w:rsidRPr="000670FE" w:rsidRDefault="00784A32" w:rsidP="00784A32"/>
    <w:p w14:paraId="4A48023F" w14:textId="2626CFB9" w:rsidR="00784A32" w:rsidRPr="000670FE" w:rsidRDefault="00784A32" w:rsidP="00784A32">
      <w:pPr>
        <w:pStyle w:val="TH"/>
      </w:pPr>
      <w:r w:rsidRPr="000670FE">
        <w:t>Table 6.1.1.1.3.3</w:t>
      </w:r>
      <w:r w:rsidRPr="00537B2A">
        <w:t>-</w:t>
      </w:r>
      <w:r w:rsidRPr="000C1899">
        <w:t>7</w:t>
      </w:r>
      <w:r w:rsidRPr="000670FE">
        <w:t>: MCVideo-Info in SIP re-INVITE (Table 6.1.1.1.3.3-</w:t>
      </w:r>
      <w:r w:rsidR="00537B2A">
        <w:t>6</w:t>
      </w:r>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3C18BB8B" w14:textId="77777777" w:rsidTr="00354887">
        <w:trPr>
          <w:tblHeader/>
        </w:trPr>
        <w:tc>
          <w:tcPr>
            <w:tcW w:w="9634" w:type="dxa"/>
            <w:vAlign w:val="center"/>
          </w:tcPr>
          <w:p w14:paraId="478B0A58"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5.5.3.2.1-2, condition GROUP-CALL, EMERGENCY-CALL</w:t>
            </w:r>
          </w:p>
        </w:tc>
      </w:tr>
    </w:tbl>
    <w:p w14:paraId="1BDF9AB7" w14:textId="77777777" w:rsidR="00784A32" w:rsidRPr="000670FE" w:rsidRDefault="00784A32" w:rsidP="00784A32"/>
    <w:p w14:paraId="6C3F2270" w14:textId="39FBBEDB" w:rsidR="00784A32" w:rsidRPr="000670FE" w:rsidRDefault="00784A32" w:rsidP="00784A32">
      <w:pPr>
        <w:pStyle w:val="TH"/>
      </w:pPr>
      <w:r w:rsidRPr="000670FE">
        <w:t>Table 6.1.1.1.3.3-</w:t>
      </w:r>
      <w:r w:rsidRPr="000C1899">
        <w:t>8</w:t>
      </w:r>
      <w:r w:rsidRPr="000670FE">
        <w:t>: SIP 200 (OK) (Step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56E98755" w14:textId="77777777" w:rsidTr="00354887">
        <w:trPr>
          <w:tblHeader/>
        </w:trPr>
        <w:tc>
          <w:tcPr>
            <w:tcW w:w="9517" w:type="dxa"/>
            <w:gridSpan w:val="5"/>
          </w:tcPr>
          <w:p w14:paraId="4D191939"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INVITE-RSP</w:t>
            </w:r>
          </w:p>
        </w:tc>
      </w:tr>
      <w:tr w:rsidR="00784A32" w:rsidRPr="000670FE" w14:paraId="0807C357" w14:textId="77777777" w:rsidTr="00354887">
        <w:trPr>
          <w:trHeight w:val="260"/>
          <w:tblHeader/>
        </w:trPr>
        <w:tc>
          <w:tcPr>
            <w:tcW w:w="2677" w:type="dxa"/>
          </w:tcPr>
          <w:p w14:paraId="57F9A9B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1FF173A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0CEFA0A6"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5FF2A9E3"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7B6C6265"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E66664C" w14:textId="77777777" w:rsidTr="00354887">
        <w:tc>
          <w:tcPr>
            <w:tcW w:w="2677" w:type="dxa"/>
            <w:vAlign w:val="center"/>
          </w:tcPr>
          <w:p w14:paraId="2CDDA3D1"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DE26024"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008F2F68" w14:textId="77777777" w:rsidR="00784A32" w:rsidRPr="000670FE" w:rsidRDefault="00784A32" w:rsidP="00354887">
            <w:pPr>
              <w:pStyle w:val="TAL"/>
              <w:keepNext w:val="0"/>
              <w:keepLines w:val="0"/>
              <w:widowControl w:val="0"/>
              <w:rPr>
                <w:color w:val="000000"/>
              </w:rPr>
            </w:pPr>
          </w:p>
        </w:tc>
        <w:tc>
          <w:tcPr>
            <w:tcW w:w="1373" w:type="dxa"/>
          </w:tcPr>
          <w:p w14:paraId="101A5298" w14:textId="77777777" w:rsidR="00784A32" w:rsidRPr="000670FE" w:rsidRDefault="00784A32" w:rsidP="00354887">
            <w:pPr>
              <w:pStyle w:val="TAL"/>
              <w:keepNext w:val="0"/>
              <w:keepLines w:val="0"/>
              <w:widowControl w:val="0"/>
              <w:rPr>
                <w:color w:val="000000"/>
              </w:rPr>
            </w:pPr>
          </w:p>
        </w:tc>
        <w:tc>
          <w:tcPr>
            <w:tcW w:w="1147" w:type="dxa"/>
            <w:vAlign w:val="bottom"/>
          </w:tcPr>
          <w:p w14:paraId="5CDF5255" w14:textId="77777777" w:rsidR="00784A32" w:rsidRPr="000670FE" w:rsidRDefault="00784A32" w:rsidP="00354887">
            <w:pPr>
              <w:pStyle w:val="TAL"/>
              <w:keepNext w:val="0"/>
              <w:keepLines w:val="0"/>
              <w:widowControl w:val="0"/>
              <w:rPr>
                <w:color w:val="000000"/>
              </w:rPr>
            </w:pPr>
          </w:p>
        </w:tc>
      </w:tr>
      <w:tr w:rsidR="00784A32" w:rsidRPr="000670FE" w14:paraId="500AEB4D" w14:textId="77777777" w:rsidTr="00354887">
        <w:tc>
          <w:tcPr>
            <w:tcW w:w="2677" w:type="dxa"/>
            <w:vAlign w:val="center"/>
          </w:tcPr>
          <w:p w14:paraId="396F6AD8"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0262B66A"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1FFCC119"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3E88A597" w14:textId="77777777" w:rsidR="00784A32" w:rsidRPr="000670FE" w:rsidRDefault="00784A32" w:rsidP="00354887">
            <w:pPr>
              <w:pStyle w:val="TAL"/>
              <w:keepNext w:val="0"/>
              <w:keepLines w:val="0"/>
              <w:widowControl w:val="0"/>
              <w:rPr>
                <w:color w:val="000000"/>
              </w:rPr>
            </w:pPr>
          </w:p>
        </w:tc>
        <w:tc>
          <w:tcPr>
            <w:tcW w:w="1147" w:type="dxa"/>
            <w:vAlign w:val="bottom"/>
          </w:tcPr>
          <w:p w14:paraId="1B45639B" w14:textId="77777777" w:rsidR="00784A32" w:rsidRPr="000670FE" w:rsidRDefault="00784A32" w:rsidP="00354887">
            <w:pPr>
              <w:pStyle w:val="TAL"/>
              <w:keepNext w:val="0"/>
              <w:keepLines w:val="0"/>
              <w:widowControl w:val="0"/>
              <w:rPr>
                <w:color w:val="000000"/>
              </w:rPr>
            </w:pPr>
          </w:p>
        </w:tc>
      </w:tr>
      <w:tr w:rsidR="00784A32" w:rsidRPr="000670FE" w14:paraId="3340FD63" w14:textId="77777777" w:rsidTr="00354887">
        <w:tc>
          <w:tcPr>
            <w:tcW w:w="2677" w:type="dxa"/>
            <w:vAlign w:val="center"/>
          </w:tcPr>
          <w:p w14:paraId="4DF1D971"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522F902D"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BAFD2C" w14:textId="77777777" w:rsidR="00784A32" w:rsidRPr="000670FE" w:rsidRDefault="00784A32" w:rsidP="00354887">
            <w:pPr>
              <w:pStyle w:val="TAL"/>
              <w:keepNext w:val="0"/>
              <w:keepLines w:val="0"/>
              <w:widowControl w:val="0"/>
              <w:rPr>
                <w:color w:val="000000"/>
              </w:rPr>
            </w:pPr>
          </w:p>
        </w:tc>
        <w:tc>
          <w:tcPr>
            <w:tcW w:w="1373" w:type="dxa"/>
          </w:tcPr>
          <w:p w14:paraId="718F26E5" w14:textId="77777777" w:rsidR="00784A32" w:rsidRPr="000670FE" w:rsidRDefault="00784A32" w:rsidP="00354887">
            <w:pPr>
              <w:pStyle w:val="TAL"/>
              <w:keepNext w:val="0"/>
              <w:keepLines w:val="0"/>
              <w:widowControl w:val="0"/>
              <w:rPr>
                <w:color w:val="000000"/>
              </w:rPr>
            </w:pPr>
          </w:p>
        </w:tc>
        <w:tc>
          <w:tcPr>
            <w:tcW w:w="1147" w:type="dxa"/>
            <w:vAlign w:val="bottom"/>
          </w:tcPr>
          <w:p w14:paraId="1BD41BF3" w14:textId="77777777" w:rsidR="00784A32" w:rsidRPr="000670FE" w:rsidRDefault="00784A32" w:rsidP="00354887">
            <w:pPr>
              <w:pStyle w:val="TAL"/>
              <w:keepNext w:val="0"/>
              <w:keepLines w:val="0"/>
              <w:widowControl w:val="0"/>
              <w:rPr>
                <w:color w:val="000000"/>
              </w:rPr>
            </w:pPr>
          </w:p>
        </w:tc>
      </w:tr>
      <w:tr w:rsidR="00784A32" w:rsidRPr="000670FE" w14:paraId="75CA9961" w14:textId="77777777" w:rsidTr="00354887">
        <w:tc>
          <w:tcPr>
            <w:tcW w:w="2677" w:type="dxa"/>
            <w:vAlign w:val="center"/>
          </w:tcPr>
          <w:p w14:paraId="5F459D13"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0CA7C124"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6.1.1.1.3.3-7</w:t>
            </w:r>
          </w:p>
        </w:tc>
        <w:tc>
          <w:tcPr>
            <w:tcW w:w="2160" w:type="dxa"/>
            <w:tcBorders>
              <w:top w:val="single" w:sz="4" w:space="0" w:color="auto"/>
              <w:bottom w:val="single" w:sz="4" w:space="0" w:color="auto"/>
            </w:tcBorders>
          </w:tcPr>
          <w:p w14:paraId="1AA93063" w14:textId="77777777" w:rsidR="00784A32" w:rsidRPr="000670FE" w:rsidRDefault="00784A32" w:rsidP="00354887">
            <w:pPr>
              <w:pStyle w:val="TAL"/>
              <w:keepNext w:val="0"/>
              <w:keepLines w:val="0"/>
              <w:widowControl w:val="0"/>
              <w:rPr>
                <w:color w:val="000000"/>
              </w:rPr>
            </w:pPr>
          </w:p>
        </w:tc>
        <w:tc>
          <w:tcPr>
            <w:tcW w:w="1373" w:type="dxa"/>
          </w:tcPr>
          <w:p w14:paraId="67B2032E" w14:textId="77777777" w:rsidR="00784A32" w:rsidRPr="000670FE" w:rsidRDefault="00784A32" w:rsidP="00354887">
            <w:pPr>
              <w:pStyle w:val="TAL"/>
              <w:keepNext w:val="0"/>
              <w:keepLines w:val="0"/>
              <w:widowControl w:val="0"/>
              <w:rPr>
                <w:color w:val="000000"/>
              </w:rPr>
            </w:pPr>
          </w:p>
        </w:tc>
        <w:tc>
          <w:tcPr>
            <w:tcW w:w="1147" w:type="dxa"/>
            <w:vAlign w:val="bottom"/>
          </w:tcPr>
          <w:p w14:paraId="3330E4E9" w14:textId="77777777" w:rsidR="00784A32" w:rsidRPr="000670FE" w:rsidRDefault="00784A32" w:rsidP="00354887">
            <w:pPr>
              <w:pStyle w:val="TAL"/>
              <w:keepNext w:val="0"/>
              <w:keepLines w:val="0"/>
              <w:widowControl w:val="0"/>
              <w:rPr>
                <w:color w:val="000000"/>
              </w:rPr>
            </w:pPr>
          </w:p>
        </w:tc>
      </w:tr>
    </w:tbl>
    <w:p w14:paraId="786B1D2A" w14:textId="77777777" w:rsidR="00784A32" w:rsidRPr="000670FE" w:rsidRDefault="00784A32" w:rsidP="00784A32"/>
    <w:p w14:paraId="404AC912" w14:textId="77777777" w:rsidR="00784A32" w:rsidRPr="000670FE" w:rsidRDefault="00784A32" w:rsidP="00784A32">
      <w:pPr>
        <w:pStyle w:val="TH"/>
      </w:pPr>
      <w:r w:rsidRPr="000670FE">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67AE7C03" w14:textId="77777777" w:rsidTr="000C1899">
        <w:trPr>
          <w:tblHeader/>
        </w:trPr>
        <w:tc>
          <w:tcPr>
            <w:tcW w:w="9634" w:type="dxa"/>
            <w:gridSpan w:val="5"/>
          </w:tcPr>
          <w:p w14:paraId="10109846"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14:paraId="7B4B2E49" w14:textId="77777777" w:rsidTr="000C1899">
        <w:trPr>
          <w:tblHeader/>
        </w:trPr>
        <w:tc>
          <w:tcPr>
            <w:tcW w:w="2407" w:type="dxa"/>
          </w:tcPr>
          <w:p w14:paraId="2BD85CFA" w14:textId="77777777" w:rsidR="00784A32" w:rsidRPr="000670FE" w:rsidRDefault="00784A32" w:rsidP="00354887">
            <w:pPr>
              <w:pStyle w:val="TAH"/>
            </w:pPr>
            <w:r w:rsidRPr="000670FE">
              <w:t>Information Element</w:t>
            </w:r>
          </w:p>
        </w:tc>
        <w:tc>
          <w:tcPr>
            <w:tcW w:w="2408" w:type="dxa"/>
          </w:tcPr>
          <w:p w14:paraId="2673AD27" w14:textId="77777777" w:rsidR="00784A32" w:rsidRPr="000670FE" w:rsidRDefault="00784A32" w:rsidP="00354887">
            <w:pPr>
              <w:pStyle w:val="TAH"/>
            </w:pPr>
            <w:r w:rsidRPr="000670FE">
              <w:t>Value/remark</w:t>
            </w:r>
          </w:p>
        </w:tc>
        <w:tc>
          <w:tcPr>
            <w:tcW w:w="2278" w:type="dxa"/>
          </w:tcPr>
          <w:p w14:paraId="3EC66BD6" w14:textId="77777777" w:rsidR="00784A32" w:rsidRPr="000670FE" w:rsidRDefault="00784A32" w:rsidP="00354887">
            <w:pPr>
              <w:pStyle w:val="TAH"/>
            </w:pPr>
            <w:r w:rsidRPr="000670FE">
              <w:t>Comment</w:t>
            </w:r>
          </w:p>
        </w:tc>
        <w:tc>
          <w:tcPr>
            <w:tcW w:w="1336" w:type="dxa"/>
          </w:tcPr>
          <w:p w14:paraId="5D23D332" w14:textId="77777777" w:rsidR="00784A32" w:rsidRPr="000670FE" w:rsidRDefault="00784A32" w:rsidP="00354887">
            <w:pPr>
              <w:pStyle w:val="TAH"/>
            </w:pPr>
            <w:r w:rsidRPr="000670FE">
              <w:t>Reference</w:t>
            </w:r>
          </w:p>
        </w:tc>
        <w:tc>
          <w:tcPr>
            <w:tcW w:w="1205" w:type="dxa"/>
          </w:tcPr>
          <w:p w14:paraId="426A18EE" w14:textId="77777777" w:rsidR="00784A32" w:rsidRPr="000670FE" w:rsidRDefault="00784A32" w:rsidP="00354887">
            <w:pPr>
              <w:pStyle w:val="TAH"/>
            </w:pPr>
            <w:r w:rsidRPr="000670FE">
              <w:t>Condition</w:t>
            </w:r>
          </w:p>
        </w:tc>
      </w:tr>
      <w:tr w:rsidR="00537B2A" w:rsidRPr="000670FE" w14:paraId="4EE7CB68" w14:textId="77777777" w:rsidTr="000C1899">
        <w:trPr>
          <w:tblHeader/>
        </w:trPr>
        <w:tc>
          <w:tcPr>
            <w:tcW w:w="2407" w:type="dxa"/>
          </w:tcPr>
          <w:p w14:paraId="073CDAF6" w14:textId="5E2E9C59" w:rsidR="00537B2A" w:rsidRPr="000670FE" w:rsidRDefault="00537B2A" w:rsidP="000C1899">
            <w:pPr>
              <w:pStyle w:val="TAL"/>
            </w:pPr>
            <w:r w:rsidRPr="0012712B">
              <w:rPr>
                <w:rFonts w:eastAsia="Calibri"/>
              </w:rPr>
              <w:t>Subtype</w:t>
            </w:r>
          </w:p>
        </w:tc>
        <w:tc>
          <w:tcPr>
            <w:tcW w:w="2408" w:type="dxa"/>
          </w:tcPr>
          <w:p w14:paraId="44A8C936" w14:textId="3D30FD5D" w:rsidR="00537B2A" w:rsidRPr="000670FE" w:rsidRDefault="00537B2A" w:rsidP="000C1899">
            <w:pPr>
              <w:pStyle w:val="TAL"/>
            </w:pPr>
            <w:r w:rsidRPr="0012712B">
              <w:t>“</w:t>
            </w:r>
            <w:r>
              <w:t>1</w:t>
            </w:r>
            <w:r w:rsidRPr="0012712B">
              <w:t>0000”</w:t>
            </w:r>
          </w:p>
        </w:tc>
        <w:tc>
          <w:tcPr>
            <w:tcW w:w="2278" w:type="dxa"/>
          </w:tcPr>
          <w:p w14:paraId="1B74BC5E" w14:textId="77777777" w:rsidR="00537B2A" w:rsidRDefault="00537B2A" w:rsidP="000C1899">
            <w:pPr>
              <w:pStyle w:val="TAL"/>
            </w:pPr>
            <w:r w:rsidRPr="0012712B">
              <w:t xml:space="preserve">Server </w:t>
            </w:r>
            <w:r w:rsidRPr="0012712B">
              <w:sym w:font="Wingdings" w:char="F0E0"/>
            </w:r>
            <w:r w:rsidRPr="0012712B">
              <w:t xml:space="preserve"> client</w:t>
            </w:r>
          </w:p>
          <w:p w14:paraId="1A3BFF27" w14:textId="686B24FB" w:rsidR="00537B2A" w:rsidRPr="000670FE" w:rsidRDefault="00537B2A" w:rsidP="000C1899">
            <w:pPr>
              <w:pStyle w:val="TAL"/>
            </w:pPr>
            <w:r>
              <w:t>A ‘1’ in the first  bit indicates acknowledgement is required.</w:t>
            </w:r>
          </w:p>
        </w:tc>
        <w:tc>
          <w:tcPr>
            <w:tcW w:w="1336" w:type="dxa"/>
          </w:tcPr>
          <w:p w14:paraId="0AB8292D" w14:textId="7176B248" w:rsidR="00537B2A" w:rsidRPr="000670FE" w:rsidRDefault="00537B2A" w:rsidP="000C1899">
            <w:pPr>
              <w:pStyle w:val="TAL"/>
            </w:pPr>
            <w:r w:rsidRPr="0012712B">
              <w:t xml:space="preserve">TS 24.581 [88] 9.2.2.1-2 </w:t>
            </w:r>
          </w:p>
        </w:tc>
        <w:tc>
          <w:tcPr>
            <w:tcW w:w="1205" w:type="dxa"/>
          </w:tcPr>
          <w:p w14:paraId="56106B0E" w14:textId="77777777" w:rsidR="00537B2A" w:rsidRPr="000670FE" w:rsidRDefault="00537B2A" w:rsidP="00537B2A">
            <w:pPr>
              <w:pStyle w:val="TAH"/>
            </w:pPr>
          </w:p>
        </w:tc>
      </w:tr>
      <w:tr w:rsidR="00537B2A" w:rsidRPr="000670FE" w14:paraId="25A6D620" w14:textId="77777777" w:rsidTr="000C1899">
        <w:trPr>
          <w:tblHeader/>
        </w:trPr>
        <w:tc>
          <w:tcPr>
            <w:tcW w:w="2407" w:type="dxa"/>
            <w:tcBorders>
              <w:top w:val="single" w:sz="4" w:space="0" w:color="auto"/>
              <w:left w:val="single" w:sz="4" w:space="0" w:color="auto"/>
              <w:bottom w:val="single" w:sz="4" w:space="0" w:color="auto"/>
              <w:right w:val="single" w:sz="4" w:space="0" w:color="auto"/>
            </w:tcBorders>
          </w:tcPr>
          <w:p w14:paraId="0E3B9FD5" w14:textId="77777777" w:rsidR="00537B2A" w:rsidRPr="000670FE" w:rsidRDefault="00537B2A" w:rsidP="00537B2A">
            <w:pPr>
              <w:pStyle w:val="TAL"/>
              <w:keepNext w:val="0"/>
              <w:keepLines w:val="0"/>
              <w:widowControl w:val="0"/>
              <w:rPr>
                <w:b/>
                <w:color w:val="000000"/>
              </w:rPr>
            </w:pPr>
            <w:r w:rsidRPr="000670FE">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206F64DB" w14:textId="77777777" w:rsidR="00537B2A" w:rsidRPr="000670FE"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6C7CDB0E" w14:textId="77777777" w:rsidR="00537B2A" w:rsidRPr="000670FE" w:rsidRDefault="00537B2A" w:rsidP="00537B2A">
            <w:pPr>
              <w:pStyle w:val="TAL"/>
              <w:keepNext w:val="0"/>
              <w:keepLines w:val="0"/>
              <w:widowControl w:val="0"/>
              <w:rPr>
                <w:color w:val="000000"/>
              </w:rPr>
            </w:pPr>
            <w:r w:rsidRPr="000670FE">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0CEC9C74" w14:textId="77777777" w:rsidR="00537B2A" w:rsidRPr="000670FE"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6C3AC510" w14:textId="77777777" w:rsidR="00537B2A" w:rsidRPr="000670FE" w:rsidRDefault="00537B2A" w:rsidP="00537B2A">
            <w:pPr>
              <w:pStyle w:val="TAL"/>
              <w:keepNext w:val="0"/>
              <w:keepLines w:val="0"/>
              <w:widowControl w:val="0"/>
              <w:rPr>
                <w:color w:val="000000"/>
              </w:rPr>
            </w:pPr>
          </w:p>
        </w:tc>
      </w:tr>
      <w:tr w:rsidR="00537B2A" w:rsidRPr="000670FE" w14:paraId="64994DB8" w14:textId="77777777" w:rsidTr="000C1899">
        <w:trPr>
          <w:tblHeader/>
        </w:trPr>
        <w:tc>
          <w:tcPr>
            <w:tcW w:w="2407" w:type="dxa"/>
            <w:tcBorders>
              <w:top w:val="single" w:sz="4" w:space="0" w:color="auto"/>
              <w:left w:val="single" w:sz="4" w:space="0" w:color="auto"/>
              <w:bottom w:val="single" w:sz="4" w:space="0" w:color="auto"/>
              <w:right w:val="single" w:sz="4" w:space="0" w:color="auto"/>
            </w:tcBorders>
          </w:tcPr>
          <w:p w14:paraId="0C713EE7" w14:textId="77777777" w:rsidR="00537B2A" w:rsidRPr="000670FE" w:rsidRDefault="00537B2A" w:rsidP="00537B2A">
            <w:pPr>
              <w:pStyle w:val="TAL"/>
              <w:keepNext w:val="0"/>
              <w:keepLines w:val="0"/>
              <w:widowControl w:val="0"/>
              <w:rPr>
                <w:color w:val="000000"/>
              </w:rPr>
            </w:pPr>
            <w:r w:rsidRPr="000670FE">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F86DD03" w14:textId="77777777" w:rsidR="00537B2A" w:rsidRPr="000670FE" w:rsidRDefault="00537B2A" w:rsidP="00537B2A">
            <w:pPr>
              <w:pStyle w:val="TAL"/>
              <w:keepNext w:val="0"/>
              <w:keepLines w:val="0"/>
              <w:widowControl w:val="0"/>
              <w:rPr>
                <w:color w:val="000000"/>
              </w:rPr>
            </w:pPr>
            <w:r w:rsidRPr="000670FE">
              <w:rPr>
                <w:color w:val="000000"/>
              </w:rPr>
              <w:t>"1001000000000000"</w:t>
            </w:r>
          </w:p>
        </w:tc>
        <w:tc>
          <w:tcPr>
            <w:tcW w:w="2278" w:type="dxa"/>
            <w:tcBorders>
              <w:top w:val="single" w:sz="4" w:space="0" w:color="auto"/>
              <w:left w:val="single" w:sz="4" w:space="0" w:color="auto"/>
              <w:bottom w:val="single" w:sz="4" w:space="0" w:color="auto"/>
              <w:right w:val="single" w:sz="4" w:space="0" w:color="auto"/>
            </w:tcBorders>
          </w:tcPr>
          <w:p w14:paraId="23D9A5AA" w14:textId="77777777" w:rsidR="00537B2A" w:rsidRPr="000670FE" w:rsidRDefault="00537B2A" w:rsidP="00537B2A">
            <w:pPr>
              <w:pStyle w:val="TAL"/>
              <w:keepNext w:val="0"/>
              <w:keepLines w:val="0"/>
              <w:widowControl w:val="0"/>
              <w:rPr>
                <w:color w:val="000000"/>
              </w:rPr>
            </w:pPr>
            <w:r w:rsidRPr="000670FE">
              <w:rPr>
                <w:color w:val="000000"/>
              </w:rPr>
              <w:t>D = Emergency call</w:t>
            </w:r>
          </w:p>
        </w:tc>
        <w:tc>
          <w:tcPr>
            <w:tcW w:w="1336" w:type="dxa"/>
            <w:tcBorders>
              <w:top w:val="single" w:sz="4" w:space="0" w:color="auto"/>
              <w:left w:val="single" w:sz="4" w:space="0" w:color="auto"/>
              <w:bottom w:val="single" w:sz="4" w:space="0" w:color="auto"/>
              <w:right w:val="single" w:sz="4" w:space="0" w:color="auto"/>
            </w:tcBorders>
          </w:tcPr>
          <w:p w14:paraId="6FB5420C" w14:textId="77777777" w:rsidR="00537B2A" w:rsidRPr="000670FE" w:rsidRDefault="00537B2A" w:rsidP="00537B2A">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17B3B7A7" w14:textId="77777777" w:rsidR="00537B2A" w:rsidRPr="000670FE" w:rsidRDefault="00537B2A" w:rsidP="00537B2A">
            <w:pPr>
              <w:pStyle w:val="TAL"/>
              <w:keepNext w:val="0"/>
              <w:keepLines w:val="0"/>
              <w:widowControl w:val="0"/>
              <w:rPr>
                <w:color w:val="000000"/>
              </w:rPr>
            </w:pPr>
          </w:p>
        </w:tc>
      </w:tr>
    </w:tbl>
    <w:p w14:paraId="684773B1" w14:textId="77777777" w:rsidR="00784A32" w:rsidRPr="000670FE" w:rsidRDefault="00784A32" w:rsidP="00784A32"/>
    <w:p w14:paraId="182E4411" w14:textId="77777777" w:rsidR="00784A32" w:rsidRPr="000670FE" w:rsidRDefault="00784A32" w:rsidP="00784A32">
      <w:pPr>
        <w:pStyle w:val="TH"/>
      </w:pPr>
      <w:r w:rsidRPr="000670FE">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784A32" w:rsidRPr="000670FE" w14:paraId="12FE85F0" w14:textId="77777777" w:rsidTr="00354887">
        <w:trPr>
          <w:gridAfter w:val="1"/>
          <w:wAfter w:w="8" w:type="dxa"/>
          <w:tblHeader/>
        </w:trPr>
        <w:tc>
          <w:tcPr>
            <w:tcW w:w="9566" w:type="dxa"/>
            <w:gridSpan w:val="9"/>
          </w:tcPr>
          <w:p w14:paraId="41F5EFD5" w14:textId="09D59873" w:rsidR="00784A32" w:rsidRPr="000670FE" w:rsidRDefault="00784A32" w:rsidP="00354887">
            <w:pPr>
              <w:pStyle w:val="TAH"/>
              <w:keepNext w:val="0"/>
              <w:keepLines w:val="0"/>
              <w:widowControl w:val="0"/>
              <w:jc w:val="left"/>
              <w:rPr>
                <w:b w:val="0"/>
                <w:bCs/>
              </w:rPr>
            </w:pPr>
            <w:r w:rsidRPr="000670FE">
              <w:rPr>
                <w:b w:val="0"/>
              </w:rPr>
              <w:t xml:space="preserve">Derivation Path: </w:t>
            </w:r>
            <w:r w:rsidRPr="000670FE">
              <w:rPr>
                <w:b w:val="0"/>
                <w:color w:val="000000"/>
              </w:rPr>
              <w:t>TS 36.579-1 [2], Table 5.5.2.5.1-1</w:t>
            </w:r>
            <w:r w:rsidRPr="000670FE">
              <w:rPr>
                <w:b w:val="0"/>
              </w:rPr>
              <w:t>, condition MCVIDEO, re_INVITE, MOCALL</w:t>
            </w:r>
          </w:p>
        </w:tc>
      </w:tr>
      <w:tr w:rsidR="00784A32" w:rsidRPr="000670FE" w14:paraId="47AE4007" w14:textId="77777777" w:rsidTr="00354887">
        <w:trPr>
          <w:gridAfter w:val="1"/>
          <w:wAfter w:w="8" w:type="dxa"/>
          <w:tblHeader/>
        </w:trPr>
        <w:tc>
          <w:tcPr>
            <w:tcW w:w="2807" w:type="dxa"/>
            <w:gridSpan w:val="2"/>
          </w:tcPr>
          <w:p w14:paraId="49650D92" w14:textId="77777777" w:rsidR="00784A32" w:rsidRPr="000670FE" w:rsidRDefault="00784A32" w:rsidP="00354887">
            <w:pPr>
              <w:pStyle w:val="TAH"/>
              <w:keepNext w:val="0"/>
              <w:keepLines w:val="0"/>
              <w:widowControl w:val="0"/>
              <w:rPr>
                <w:bCs/>
              </w:rPr>
            </w:pPr>
            <w:r w:rsidRPr="000670FE">
              <w:rPr>
                <w:bCs/>
              </w:rPr>
              <w:t>Information Element</w:t>
            </w:r>
          </w:p>
        </w:tc>
        <w:tc>
          <w:tcPr>
            <w:tcW w:w="2160" w:type="dxa"/>
            <w:gridSpan w:val="2"/>
          </w:tcPr>
          <w:p w14:paraId="44C67B85" w14:textId="77777777" w:rsidR="00784A32" w:rsidRPr="000670FE" w:rsidRDefault="00784A32" w:rsidP="00354887">
            <w:pPr>
              <w:pStyle w:val="TAH"/>
              <w:keepNext w:val="0"/>
              <w:keepLines w:val="0"/>
              <w:widowControl w:val="0"/>
              <w:rPr>
                <w:bCs/>
              </w:rPr>
            </w:pPr>
            <w:r w:rsidRPr="000670FE">
              <w:rPr>
                <w:bCs/>
              </w:rPr>
              <w:t>Value/remark</w:t>
            </w:r>
          </w:p>
        </w:tc>
        <w:tc>
          <w:tcPr>
            <w:tcW w:w="2070" w:type="dxa"/>
            <w:gridSpan w:val="2"/>
            <w:tcBorders>
              <w:bottom w:val="single" w:sz="4" w:space="0" w:color="auto"/>
            </w:tcBorders>
          </w:tcPr>
          <w:p w14:paraId="0D7D8339" w14:textId="77777777" w:rsidR="00784A32" w:rsidRPr="000670FE" w:rsidRDefault="00784A32" w:rsidP="00354887">
            <w:pPr>
              <w:pStyle w:val="TAH"/>
              <w:keepNext w:val="0"/>
              <w:keepLines w:val="0"/>
              <w:widowControl w:val="0"/>
              <w:rPr>
                <w:bCs/>
              </w:rPr>
            </w:pPr>
            <w:r w:rsidRPr="000670FE">
              <w:rPr>
                <w:bCs/>
              </w:rPr>
              <w:t>Comment</w:t>
            </w:r>
          </w:p>
        </w:tc>
        <w:tc>
          <w:tcPr>
            <w:tcW w:w="1440" w:type="dxa"/>
            <w:gridSpan w:val="2"/>
          </w:tcPr>
          <w:p w14:paraId="231FD662" w14:textId="77777777" w:rsidR="00784A32" w:rsidRPr="000670FE" w:rsidRDefault="00784A32" w:rsidP="00354887">
            <w:pPr>
              <w:pStyle w:val="TAH"/>
              <w:keepNext w:val="0"/>
              <w:keepLines w:val="0"/>
              <w:widowControl w:val="0"/>
              <w:rPr>
                <w:bCs/>
              </w:rPr>
            </w:pPr>
            <w:r w:rsidRPr="000670FE">
              <w:rPr>
                <w:bCs/>
              </w:rPr>
              <w:t>Reference</w:t>
            </w:r>
          </w:p>
        </w:tc>
        <w:tc>
          <w:tcPr>
            <w:tcW w:w="1089" w:type="dxa"/>
          </w:tcPr>
          <w:p w14:paraId="17703BAE"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7385D82E" w14:textId="77777777" w:rsidTr="00354887">
        <w:tblPrEx>
          <w:tblLook w:val="0020" w:firstRow="1" w:lastRow="0" w:firstColumn="0" w:lastColumn="0" w:noHBand="0" w:noVBand="0"/>
        </w:tblPrEx>
        <w:tc>
          <w:tcPr>
            <w:tcW w:w="2801" w:type="dxa"/>
            <w:vAlign w:val="center"/>
          </w:tcPr>
          <w:p w14:paraId="02DB20C4"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53" w:type="dxa"/>
            <w:gridSpan w:val="2"/>
          </w:tcPr>
          <w:p w14:paraId="2B84B8F9"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1DB90406" w14:textId="77777777" w:rsidR="00784A32" w:rsidRPr="000670FE" w:rsidRDefault="00784A32" w:rsidP="00354887">
            <w:pPr>
              <w:pStyle w:val="TAL"/>
              <w:keepNext w:val="0"/>
              <w:keepLines w:val="0"/>
              <w:widowControl w:val="0"/>
              <w:rPr>
                <w:color w:val="000000"/>
              </w:rPr>
            </w:pPr>
          </w:p>
        </w:tc>
        <w:tc>
          <w:tcPr>
            <w:tcW w:w="1440" w:type="dxa"/>
            <w:gridSpan w:val="2"/>
          </w:tcPr>
          <w:p w14:paraId="5DDC234F"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61437254" w14:textId="77777777" w:rsidR="00784A32" w:rsidRPr="000670FE" w:rsidRDefault="00784A32" w:rsidP="00354887">
            <w:pPr>
              <w:pStyle w:val="TAL"/>
              <w:keepNext w:val="0"/>
              <w:keepLines w:val="0"/>
              <w:widowControl w:val="0"/>
              <w:rPr>
                <w:color w:val="000000"/>
              </w:rPr>
            </w:pPr>
          </w:p>
        </w:tc>
      </w:tr>
      <w:tr w:rsidR="00784A32" w:rsidRPr="000670FE" w14:paraId="4329AE4D" w14:textId="77777777" w:rsidTr="00354887">
        <w:tblPrEx>
          <w:tblLook w:val="0020" w:firstRow="1" w:lastRow="0" w:firstColumn="0" w:lastColumn="0" w:noHBand="0" w:noVBand="0"/>
        </w:tblPrEx>
        <w:tc>
          <w:tcPr>
            <w:tcW w:w="2801" w:type="dxa"/>
            <w:vAlign w:val="center"/>
          </w:tcPr>
          <w:p w14:paraId="70C34A7A"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53" w:type="dxa"/>
            <w:gridSpan w:val="2"/>
            <w:vAlign w:val="center"/>
          </w:tcPr>
          <w:p w14:paraId="0F0D2E92"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07C06172"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440" w:type="dxa"/>
            <w:gridSpan w:val="2"/>
          </w:tcPr>
          <w:p w14:paraId="7A67140C"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5F79150E" w14:textId="77777777" w:rsidR="00784A32" w:rsidRPr="000670FE" w:rsidRDefault="00784A32" w:rsidP="00354887">
            <w:pPr>
              <w:pStyle w:val="TAL"/>
              <w:keepNext w:val="0"/>
              <w:keepLines w:val="0"/>
              <w:widowControl w:val="0"/>
              <w:rPr>
                <w:color w:val="000000"/>
              </w:rPr>
            </w:pPr>
          </w:p>
        </w:tc>
      </w:tr>
      <w:tr w:rsidR="00784A32" w:rsidRPr="000670FE" w14:paraId="75BC40E8" w14:textId="77777777" w:rsidTr="00354887">
        <w:tblPrEx>
          <w:tblLook w:val="0020" w:firstRow="1" w:lastRow="0" w:firstColumn="0" w:lastColumn="0" w:noHBand="0" w:noVBand="0"/>
        </w:tblPrEx>
        <w:tc>
          <w:tcPr>
            <w:tcW w:w="2801" w:type="dxa"/>
            <w:vAlign w:val="center"/>
          </w:tcPr>
          <w:p w14:paraId="31108F3F" w14:textId="77777777" w:rsidR="00784A32" w:rsidRPr="000670FE" w:rsidRDefault="00784A32" w:rsidP="00354887">
            <w:pPr>
              <w:pStyle w:val="TAL"/>
              <w:keepNext w:val="0"/>
              <w:keepLines w:val="0"/>
              <w:widowControl w:val="0"/>
              <w:rPr>
                <w:color w:val="000000"/>
              </w:rPr>
            </w:pPr>
            <w:r w:rsidRPr="000670FE">
              <w:rPr>
                <w:color w:val="000000"/>
              </w:rPr>
              <w:t xml:space="preserve">    MIME-part-headers</w:t>
            </w:r>
          </w:p>
        </w:tc>
        <w:tc>
          <w:tcPr>
            <w:tcW w:w="2153" w:type="dxa"/>
            <w:gridSpan w:val="2"/>
            <w:vAlign w:val="center"/>
          </w:tcPr>
          <w:p w14:paraId="63544478"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32D38E9B" w14:textId="77777777" w:rsidR="00784A32" w:rsidRPr="000670FE" w:rsidRDefault="00784A32" w:rsidP="00354887">
            <w:pPr>
              <w:pStyle w:val="TAL"/>
              <w:keepNext w:val="0"/>
              <w:keepLines w:val="0"/>
              <w:widowControl w:val="0"/>
              <w:rPr>
                <w:color w:val="000000"/>
              </w:rPr>
            </w:pPr>
          </w:p>
        </w:tc>
        <w:tc>
          <w:tcPr>
            <w:tcW w:w="1440" w:type="dxa"/>
            <w:gridSpan w:val="2"/>
          </w:tcPr>
          <w:p w14:paraId="79129012"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582DF27B" w14:textId="77777777" w:rsidR="00784A32" w:rsidRPr="000670FE" w:rsidRDefault="00784A32" w:rsidP="00354887">
            <w:pPr>
              <w:pStyle w:val="TAL"/>
              <w:keepNext w:val="0"/>
              <w:keepLines w:val="0"/>
              <w:widowControl w:val="0"/>
              <w:rPr>
                <w:color w:val="000000"/>
              </w:rPr>
            </w:pPr>
          </w:p>
        </w:tc>
      </w:tr>
      <w:tr w:rsidR="00784A32" w:rsidRPr="000670FE" w14:paraId="78B0A3B9" w14:textId="77777777" w:rsidTr="00354887">
        <w:tblPrEx>
          <w:tblLook w:val="0020" w:firstRow="1" w:lastRow="0" w:firstColumn="0" w:lastColumn="0" w:noHBand="0" w:noVBand="0"/>
        </w:tblPrEx>
        <w:tc>
          <w:tcPr>
            <w:tcW w:w="2801" w:type="dxa"/>
            <w:vAlign w:val="center"/>
          </w:tcPr>
          <w:p w14:paraId="5212F785"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53" w:type="dxa"/>
            <w:gridSpan w:val="2"/>
          </w:tcPr>
          <w:p w14:paraId="3CAE913E" w14:textId="77777777" w:rsidR="00784A32" w:rsidRPr="000670FE" w:rsidRDefault="00784A32" w:rsidP="00354887">
            <w:pPr>
              <w:pStyle w:val="TAL"/>
              <w:keepNext w:val="0"/>
              <w:keepLines w:val="0"/>
              <w:widowControl w:val="0"/>
              <w:rPr>
                <w:color w:val="000000"/>
              </w:rPr>
            </w:pPr>
            <w:r w:rsidRPr="000670FE">
              <w:rPr>
                <w:color w:val="000000"/>
              </w:rPr>
              <w:t>As described in Table 6.1.1.1.3.3-11</w:t>
            </w:r>
          </w:p>
        </w:tc>
        <w:tc>
          <w:tcPr>
            <w:tcW w:w="2077" w:type="dxa"/>
            <w:gridSpan w:val="2"/>
            <w:tcBorders>
              <w:top w:val="single" w:sz="4" w:space="0" w:color="auto"/>
              <w:bottom w:val="single" w:sz="4" w:space="0" w:color="auto"/>
            </w:tcBorders>
          </w:tcPr>
          <w:p w14:paraId="1006CEE5" w14:textId="77777777" w:rsidR="00784A32" w:rsidRPr="000670FE" w:rsidRDefault="00784A32" w:rsidP="00354887">
            <w:pPr>
              <w:pStyle w:val="TAL"/>
              <w:keepNext w:val="0"/>
              <w:keepLines w:val="0"/>
              <w:widowControl w:val="0"/>
              <w:rPr>
                <w:color w:val="000000"/>
              </w:rPr>
            </w:pPr>
          </w:p>
        </w:tc>
        <w:tc>
          <w:tcPr>
            <w:tcW w:w="1440" w:type="dxa"/>
            <w:gridSpan w:val="2"/>
          </w:tcPr>
          <w:p w14:paraId="703BD2B9"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420FF180" w14:textId="77777777" w:rsidR="00784A32" w:rsidRPr="000670FE" w:rsidRDefault="00784A32" w:rsidP="00354887">
            <w:pPr>
              <w:pStyle w:val="TAL"/>
              <w:keepNext w:val="0"/>
              <w:keepLines w:val="0"/>
              <w:widowControl w:val="0"/>
              <w:rPr>
                <w:color w:val="000000"/>
              </w:rPr>
            </w:pPr>
          </w:p>
        </w:tc>
      </w:tr>
    </w:tbl>
    <w:p w14:paraId="2B85E373" w14:textId="77777777" w:rsidR="00784A32" w:rsidRPr="000670FE" w:rsidRDefault="00784A32" w:rsidP="00784A32">
      <w:pPr>
        <w:rPr>
          <w:color w:val="000000"/>
        </w:rPr>
      </w:pPr>
    </w:p>
    <w:p w14:paraId="4A737457" w14:textId="624632CA" w:rsidR="00784A32" w:rsidRPr="000670FE" w:rsidRDefault="00784A32" w:rsidP="00784A32">
      <w:pPr>
        <w:pStyle w:val="TH"/>
      </w:pPr>
      <w:r w:rsidRPr="000670FE">
        <w:t>Table 6.1.1.1.3.3-11: MCVideo-Info in SIP re-INVITE (Table 6.1.1.1.3.3-</w:t>
      </w:r>
      <w:r w:rsidR="00537B2A">
        <w:t>10</w:t>
      </w:r>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0822965B" w14:textId="77777777" w:rsidTr="00354887">
        <w:trPr>
          <w:tblHeader/>
        </w:trPr>
        <w:tc>
          <w:tcPr>
            <w:tcW w:w="9634" w:type="dxa"/>
          </w:tcPr>
          <w:p w14:paraId="4A4304F9"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5.5.3.2.1-2, condition GROUP-CALL</w:t>
            </w:r>
          </w:p>
        </w:tc>
      </w:tr>
    </w:tbl>
    <w:p w14:paraId="31EEE8FE" w14:textId="77777777" w:rsidR="00784A32" w:rsidRPr="000670FE" w:rsidRDefault="00784A32" w:rsidP="00784A32"/>
    <w:p w14:paraId="356D1A23" w14:textId="77777777" w:rsidR="00784A32" w:rsidRPr="000670FE" w:rsidRDefault="00784A32" w:rsidP="00784A32">
      <w:pPr>
        <w:pStyle w:val="TH"/>
      </w:pPr>
      <w:r w:rsidRPr="000670FE">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784A32" w:rsidRPr="000670FE" w14:paraId="032EF1A3" w14:textId="77777777" w:rsidTr="00354887">
        <w:trPr>
          <w:tblHeader/>
        </w:trPr>
        <w:tc>
          <w:tcPr>
            <w:tcW w:w="9639" w:type="dxa"/>
            <w:gridSpan w:val="5"/>
          </w:tcPr>
          <w:p w14:paraId="35907D98" w14:textId="3A17665F" w:rsidR="00784A32" w:rsidRPr="000670FE" w:rsidRDefault="00784A32" w:rsidP="00354887">
            <w:pPr>
              <w:pStyle w:val="TAH"/>
              <w:keepLines w:val="0"/>
              <w:widowControl w:val="0"/>
              <w:jc w:val="left"/>
              <w:rPr>
                <w:b w:val="0"/>
              </w:rPr>
            </w:pPr>
            <w:r w:rsidRPr="000670FE">
              <w:rPr>
                <w:b w:val="0"/>
              </w:rPr>
              <w:t xml:space="preserve">Derivation Path: </w:t>
            </w:r>
            <w:r w:rsidRPr="000670FE">
              <w:rPr>
                <w:b w:val="0"/>
                <w:color w:val="000000"/>
              </w:rPr>
              <w:t>TS 36.579-1 [2], Table 5.5.2.5.1-1</w:t>
            </w:r>
            <w:r w:rsidRPr="000670FE">
              <w:rPr>
                <w:b w:val="0"/>
              </w:rPr>
              <w:t>, condition MCVIDEO, IMMPERIL-CALL, re_INVITE, MOCALL</w:t>
            </w:r>
          </w:p>
        </w:tc>
      </w:tr>
      <w:tr w:rsidR="00784A32" w:rsidRPr="000670FE" w14:paraId="07C2F972" w14:textId="77777777" w:rsidTr="00354887">
        <w:trPr>
          <w:tblHeader/>
        </w:trPr>
        <w:tc>
          <w:tcPr>
            <w:tcW w:w="2833" w:type="dxa"/>
          </w:tcPr>
          <w:p w14:paraId="3AF89D48"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6EB6AD4B"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71231ACB" w14:textId="77777777" w:rsidR="00784A32" w:rsidRPr="000670FE" w:rsidRDefault="00784A32" w:rsidP="00354887">
            <w:pPr>
              <w:pStyle w:val="TAH"/>
              <w:keepLines w:val="0"/>
              <w:widowControl w:val="0"/>
              <w:rPr>
                <w:bCs/>
              </w:rPr>
            </w:pPr>
            <w:r w:rsidRPr="000670FE">
              <w:rPr>
                <w:bCs/>
              </w:rPr>
              <w:t>Comment</w:t>
            </w:r>
          </w:p>
        </w:tc>
        <w:tc>
          <w:tcPr>
            <w:tcW w:w="1418" w:type="dxa"/>
          </w:tcPr>
          <w:p w14:paraId="6AC7C405" w14:textId="77777777" w:rsidR="00784A32" w:rsidRPr="000670FE" w:rsidRDefault="00784A32" w:rsidP="00354887">
            <w:pPr>
              <w:pStyle w:val="TAH"/>
              <w:keepLines w:val="0"/>
              <w:widowControl w:val="0"/>
              <w:rPr>
                <w:bCs/>
              </w:rPr>
            </w:pPr>
            <w:r w:rsidRPr="000670FE">
              <w:rPr>
                <w:bCs/>
              </w:rPr>
              <w:t>Reference</w:t>
            </w:r>
          </w:p>
        </w:tc>
        <w:tc>
          <w:tcPr>
            <w:tcW w:w="1135" w:type="dxa"/>
          </w:tcPr>
          <w:p w14:paraId="0CB7F1C6" w14:textId="77777777" w:rsidR="00784A32" w:rsidRPr="000670FE" w:rsidRDefault="00784A32" w:rsidP="00354887">
            <w:pPr>
              <w:pStyle w:val="TAH"/>
              <w:keepLines w:val="0"/>
              <w:widowControl w:val="0"/>
              <w:rPr>
                <w:bCs/>
              </w:rPr>
            </w:pPr>
            <w:r w:rsidRPr="000670FE">
              <w:rPr>
                <w:bCs/>
              </w:rPr>
              <w:t>Condition</w:t>
            </w:r>
          </w:p>
        </w:tc>
      </w:tr>
      <w:tr w:rsidR="00784A32" w:rsidRPr="000670FE" w14:paraId="28133947" w14:textId="77777777" w:rsidTr="00354887">
        <w:tc>
          <w:tcPr>
            <w:tcW w:w="2833" w:type="dxa"/>
            <w:tcBorders>
              <w:top w:val="single" w:sz="4" w:space="0" w:color="auto"/>
              <w:left w:val="single" w:sz="4" w:space="0" w:color="auto"/>
              <w:bottom w:val="single" w:sz="4" w:space="0" w:color="auto"/>
              <w:right w:val="single" w:sz="4" w:space="0" w:color="auto"/>
            </w:tcBorders>
          </w:tcPr>
          <w:p w14:paraId="5DE84CF3" w14:textId="77777777" w:rsidR="00784A32" w:rsidRPr="000670FE" w:rsidRDefault="00784A32" w:rsidP="00354887">
            <w:pPr>
              <w:pStyle w:val="TAL"/>
              <w:rPr>
                <w:b/>
                <w:bCs/>
              </w:rPr>
            </w:pPr>
            <w:r w:rsidRPr="000670F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DCEB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D439CE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5E789CF"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9EAB01" w14:textId="77777777" w:rsidR="00784A32" w:rsidRPr="000670FE" w:rsidRDefault="00784A32" w:rsidP="00354887">
            <w:pPr>
              <w:pStyle w:val="TAL"/>
            </w:pPr>
          </w:p>
        </w:tc>
      </w:tr>
      <w:tr w:rsidR="00784A32" w:rsidRPr="000670FE" w14:paraId="5DAACD0E" w14:textId="77777777" w:rsidTr="00354887">
        <w:tc>
          <w:tcPr>
            <w:tcW w:w="2833" w:type="dxa"/>
            <w:tcBorders>
              <w:top w:val="single" w:sz="4" w:space="0" w:color="auto"/>
              <w:left w:val="single" w:sz="4" w:space="0" w:color="auto"/>
              <w:bottom w:val="single" w:sz="4" w:space="0" w:color="auto"/>
              <w:right w:val="single" w:sz="4" w:space="0" w:color="auto"/>
            </w:tcBorders>
          </w:tcPr>
          <w:p w14:paraId="048932A3" w14:textId="77777777" w:rsidR="00784A32" w:rsidRPr="000670FE" w:rsidRDefault="00784A32" w:rsidP="00354887">
            <w:pPr>
              <w:pStyle w:val="TAL"/>
              <w:rPr>
                <w:bCs/>
              </w:rPr>
            </w:pPr>
            <w:r w:rsidRPr="000670FE">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684287"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20CCE812" w14:textId="77777777" w:rsidR="00784A32" w:rsidRPr="000670FE" w:rsidRDefault="00784A32" w:rsidP="00354887">
            <w:pPr>
              <w:pStyle w:val="TAL"/>
              <w:rPr>
                <w:bCs/>
              </w:rPr>
            </w:pPr>
            <w:r w:rsidRPr="000670FE">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6FEFC8C3"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F5D2F4" w14:textId="77777777" w:rsidR="00784A32" w:rsidRPr="000670FE" w:rsidRDefault="00784A32" w:rsidP="00354887">
            <w:pPr>
              <w:pStyle w:val="TAL"/>
              <w:rPr>
                <w:b/>
              </w:rPr>
            </w:pPr>
          </w:p>
        </w:tc>
      </w:tr>
      <w:tr w:rsidR="00784A32" w:rsidRPr="000670FE" w14:paraId="01EC1B20" w14:textId="77777777" w:rsidTr="00354887">
        <w:tc>
          <w:tcPr>
            <w:tcW w:w="2833" w:type="dxa"/>
            <w:tcBorders>
              <w:top w:val="single" w:sz="4" w:space="0" w:color="auto"/>
              <w:left w:val="single" w:sz="4" w:space="0" w:color="auto"/>
              <w:bottom w:val="single" w:sz="4" w:space="0" w:color="auto"/>
              <w:right w:val="single" w:sz="4" w:space="0" w:color="auto"/>
            </w:tcBorders>
          </w:tcPr>
          <w:p w14:paraId="7C8979EF" w14:textId="77777777" w:rsidR="00784A32" w:rsidRPr="000670FE" w:rsidRDefault="00784A32" w:rsidP="00354887">
            <w:pPr>
              <w:pStyle w:val="TAL"/>
              <w:rPr>
                <w:bCs/>
              </w:rPr>
            </w:pPr>
            <w:r w:rsidRPr="000670FE">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17BC96"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6AA9C96" w14:textId="77777777" w:rsidR="00784A32" w:rsidRPr="000670FE"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A45F505"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8D58215" w14:textId="77777777" w:rsidR="00784A32" w:rsidRPr="000670FE" w:rsidRDefault="00784A32" w:rsidP="00354887">
            <w:pPr>
              <w:pStyle w:val="TAL"/>
              <w:rPr>
                <w:b/>
              </w:rPr>
            </w:pPr>
          </w:p>
        </w:tc>
      </w:tr>
      <w:tr w:rsidR="00784A32" w:rsidRPr="000670FE" w14:paraId="0610CD09" w14:textId="77777777" w:rsidTr="00354887">
        <w:tc>
          <w:tcPr>
            <w:tcW w:w="2833" w:type="dxa"/>
            <w:tcBorders>
              <w:top w:val="single" w:sz="4" w:space="0" w:color="auto"/>
              <w:left w:val="single" w:sz="4" w:space="0" w:color="auto"/>
              <w:bottom w:val="single" w:sz="4" w:space="0" w:color="auto"/>
              <w:right w:val="single" w:sz="4" w:space="0" w:color="auto"/>
            </w:tcBorders>
          </w:tcPr>
          <w:p w14:paraId="59D956A4" w14:textId="77777777" w:rsidR="00784A32" w:rsidRPr="000670FE" w:rsidRDefault="00784A32" w:rsidP="00354887">
            <w:pPr>
              <w:pStyle w:val="TAL"/>
              <w:rPr>
                <w:bCs/>
              </w:rPr>
            </w:pPr>
            <w:r w:rsidRPr="000670FE">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DDBE61" w14:textId="77777777" w:rsidR="00784A32" w:rsidRPr="000670FE" w:rsidRDefault="00784A32" w:rsidP="00354887">
            <w:pPr>
              <w:pStyle w:val="TAL"/>
              <w:rPr>
                <w:bCs/>
              </w:rPr>
            </w:pPr>
            <w:r w:rsidRPr="000670FE">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32DD4FD4" w14:textId="77777777" w:rsidR="00784A32" w:rsidRPr="000670FE"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F4C4185"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B7A836D" w14:textId="77777777" w:rsidR="00784A32" w:rsidRPr="000670FE" w:rsidRDefault="00784A32" w:rsidP="00354887">
            <w:pPr>
              <w:pStyle w:val="TAL"/>
              <w:rPr>
                <w:b/>
              </w:rPr>
            </w:pPr>
          </w:p>
        </w:tc>
      </w:tr>
    </w:tbl>
    <w:p w14:paraId="4D967CFA" w14:textId="77777777" w:rsidR="00784A32" w:rsidRPr="000670FE" w:rsidRDefault="00784A32" w:rsidP="00784A32"/>
    <w:p w14:paraId="21457131" w14:textId="2EBF0F13" w:rsidR="00784A32" w:rsidRPr="000670FE" w:rsidRDefault="00784A32" w:rsidP="00784A32">
      <w:pPr>
        <w:pStyle w:val="TH"/>
      </w:pPr>
      <w:r w:rsidRPr="000670FE">
        <w:rPr>
          <w:color w:val="000000"/>
        </w:rPr>
        <w:t>Table 6.1.1.1.3.3-13: MCVideo-Info in SIP re-INVITE (Table 6.1.1.1.3.3-</w:t>
      </w:r>
      <w:r w:rsidR="00537B2A" w:rsidRPr="000670FE">
        <w:rPr>
          <w:color w:val="000000"/>
        </w:rPr>
        <w:t>1</w:t>
      </w:r>
      <w:r w:rsidR="00537B2A">
        <w:rPr>
          <w:color w:val="000000"/>
        </w:rPr>
        <w:t>2</w:t>
      </w:r>
      <w:r w:rsidRPr="000670FE">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2127689C" w14:textId="77777777" w:rsidTr="00354887">
        <w:trPr>
          <w:tblHeader/>
        </w:trPr>
        <w:tc>
          <w:tcPr>
            <w:tcW w:w="9634" w:type="dxa"/>
          </w:tcPr>
          <w:p w14:paraId="00142DA3" w14:textId="77777777" w:rsidR="00784A32" w:rsidRPr="000670FE" w:rsidDel="00127C5D" w:rsidRDefault="00784A32" w:rsidP="00354887">
            <w:pPr>
              <w:pStyle w:val="TAL"/>
              <w:keepNext w:val="0"/>
              <w:keepLines w:val="0"/>
              <w:widowControl w:val="0"/>
              <w:rPr>
                <w:color w:val="000000"/>
              </w:rPr>
            </w:pPr>
            <w:r w:rsidRPr="000670FE">
              <w:rPr>
                <w:color w:val="000000"/>
              </w:rPr>
              <w:t xml:space="preserve">Derivation Path: TS 36.579-1 [2], Table 5.5.3.2.1-2, </w:t>
            </w:r>
            <w:r w:rsidRPr="000670FE">
              <w:t>condition GROUP-CALL, IMMPERIL-CALL</w:t>
            </w:r>
          </w:p>
        </w:tc>
      </w:tr>
    </w:tbl>
    <w:p w14:paraId="7FE4EA75" w14:textId="77777777" w:rsidR="00784A32" w:rsidRPr="000670FE" w:rsidRDefault="00784A32" w:rsidP="00784A32"/>
    <w:p w14:paraId="0C03846A" w14:textId="77777777" w:rsidR="00784A32" w:rsidRPr="000670FE" w:rsidRDefault="00784A32" w:rsidP="00784A32">
      <w:pPr>
        <w:pStyle w:val="TH"/>
      </w:pPr>
      <w:r w:rsidRPr="000670FE">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38F7370B" w14:textId="77777777" w:rsidTr="00354887">
        <w:trPr>
          <w:tblHeader/>
        </w:trPr>
        <w:tc>
          <w:tcPr>
            <w:tcW w:w="9517" w:type="dxa"/>
            <w:gridSpan w:val="5"/>
          </w:tcPr>
          <w:p w14:paraId="7DFB9E5C"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INVITE-RSP</w:t>
            </w:r>
          </w:p>
        </w:tc>
      </w:tr>
      <w:tr w:rsidR="00784A32" w:rsidRPr="000670FE" w14:paraId="0139E433" w14:textId="77777777" w:rsidTr="00354887">
        <w:trPr>
          <w:trHeight w:val="260"/>
          <w:tblHeader/>
        </w:trPr>
        <w:tc>
          <w:tcPr>
            <w:tcW w:w="2677" w:type="dxa"/>
          </w:tcPr>
          <w:p w14:paraId="7F07722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5BB2C46A"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742601BA"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711D39FF"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0946EE8A"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670D29B" w14:textId="77777777" w:rsidTr="00354887">
        <w:tc>
          <w:tcPr>
            <w:tcW w:w="2677" w:type="dxa"/>
            <w:vAlign w:val="center"/>
          </w:tcPr>
          <w:p w14:paraId="24F4379E"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8067FFE"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3C68FF37" w14:textId="77777777" w:rsidR="00784A32" w:rsidRPr="000670FE" w:rsidRDefault="00784A32" w:rsidP="00354887">
            <w:pPr>
              <w:pStyle w:val="TAL"/>
              <w:keepNext w:val="0"/>
              <w:keepLines w:val="0"/>
              <w:widowControl w:val="0"/>
              <w:rPr>
                <w:color w:val="000000"/>
              </w:rPr>
            </w:pPr>
          </w:p>
        </w:tc>
        <w:tc>
          <w:tcPr>
            <w:tcW w:w="1373" w:type="dxa"/>
          </w:tcPr>
          <w:p w14:paraId="2313AB29" w14:textId="77777777" w:rsidR="00784A32" w:rsidRPr="000670FE" w:rsidRDefault="00784A32" w:rsidP="00354887">
            <w:pPr>
              <w:pStyle w:val="TAL"/>
              <w:keepNext w:val="0"/>
              <w:keepLines w:val="0"/>
              <w:widowControl w:val="0"/>
              <w:rPr>
                <w:color w:val="000000"/>
              </w:rPr>
            </w:pPr>
          </w:p>
        </w:tc>
        <w:tc>
          <w:tcPr>
            <w:tcW w:w="1147" w:type="dxa"/>
            <w:vAlign w:val="bottom"/>
          </w:tcPr>
          <w:p w14:paraId="449A16FD" w14:textId="77777777" w:rsidR="00784A32" w:rsidRPr="000670FE" w:rsidRDefault="00784A32" w:rsidP="00354887">
            <w:pPr>
              <w:pStyle w:val="TAL"/>
              <w:keepNext w:val="0"/>
              <w:keepLines w:val="0"/>
              <w:widowControl w:val="0"/>
              <w:rPr>
                <w:color w:val="000000"/>
              </w:rPr>
            </w:pPr>
          </w:p>
        </w:tc>
      </w:tr>
      <w:tr w:rsidR="00784A32" w:rsidRPr="000670FE" w14:paraId="203ED6C0" w14:textId="77777777" w:rsidTr="00354887">
        <w:tc>
          <w:tcPr>
            <w:tcW w:w="2677" w:type="dxa"/>
            <w:vAlign w:val="center"/>
          </w:tcPr>
          <w:p w14:paraId="114C7754"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3D8A7E06"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1181FA"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0BB4067A" w14:textId="77777777" w:rsidR="00784A32" w:rsidRPr="000670FE" w:rsidRDefault="00784A32" w:rsidP="00354887">
            <w:pPr>
              <w:pStyle w:val="TAL"/>
              <w:keepNext w:val="0"/>
              <w:keepLines w:val="0"/>
              <w:widowControl w:val="0"/>
              <w:rPr>
                <w:color w:val="000000"/>
              </w:rPr>
            </w:pPr>
          </w:p>
        </w:tc>
        <w:tc>
          <w:tcPr>
            <w:tcW w:w="1147" w:type="dxa"/>
            <w:vAlign w:val="bottom"/>
          </w:tcPr>
          <w:p w14:paraId="146921B5" w14:textId="77777777" w:rsidR="00784A32" w:rsidRPr="000670FE" w:rsidRDefault="00784A32" w:rsidP="00354887">
            <w:pPr>
              <w:pStyle w:val="TAL"/>
              <w:keepNext w:val="0"/>
              <w:keepLines w:val="0"/>
              <w:widowControl w:val="0"/>
              <w:rPr>
                <w:color w:val="000000"/>
              </w:rPr>
            </w:pPr>
          </w:p>
        </w:tc>
      </w:tr>
      <w:tr w:rsidR="00784A32" w:rsidRPr="000670FE" w14:paraId="61D99B71" w14:textId="77777777" w:rsidTr="00354887">
        <w:tc>
          <w:tcPr>
            <w:tcW w:w="2677" w:type="dxa"/>
            <w:vAlign w:val="center"/>
          </w:tcPr>
          <w:p w14:paraId="25C14DDB"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03D496B1"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DA5A666" w14:textId="77777777" w:rsidR="00784A32" w:rsidRPr="000670FE" w:rsidRDefault="00784A32" w:rsidP="00354887">
            <w:pPr>
              <w:pStyle w:val="TAL"/>
              <w:keepNext w:val="0"/>
              <w:keepLines w:val="0"/>
              <w:widowControl w:val="0"/>
              <w:rPr>
                <w:color w:val="000000"/>
              </w:rPr>
            </w:pPr>
          </w:p>
        </w:tc>
        <w:tc>
          <w:tcPr>
            <w:tcW w:w="1373" w:type="dxa"/>
          </w:tcPr>
          <w:p w14:paraId="26ED3CF8" w14:textId="77777777" w:rsidR="00784A32" w:rsidRPr="000670FE" w:rsidRDefault="00784A32" w:rsidP="00354887">
            <w:pPr>
              <w:pStyle w:val="TAL"/>
              <w:keepNext w:val="0"/>
              <w:keepLines w:val="0"/>
              <w:widowControl w:val="0"/>
              <w:rPr>
                <w:color w:val="000000"/>
              </w:rPr>
            </w:pPr>
          </w:p>
        </w:tc>
        <w:tc>
          <w:tcPr>
            <w:tcW w:w="1147" w:type="dxa"/>
            <w:vAlign w:val="bottom"/>
          </w:tcPr>
          <w:p w14:paraId="7648CC7C" w14:textId="77777777" w:rsidR="00784A32" w:rsidRPr="000670FE" w:rsidRDefault="00784A32" w:rsidP="00354887">
            <w:pPr>
              <w:pStyle w:val="TAL"/>
              <w:keepNext w:val="0"/>
              <w:keepLines w:val="0"/>
              <w:widowControl w:val="0"/>
              <w:rPr>
                <w:color w:val="000000"/>
              </w:rPr>
            </w:pPr>
          </w:p>
        </w:tc>
      </w:tr>
      <w:tr w:rsidR="00784A32" w:rsidRPr="000670FE" w14:paraId="4E5B8AF4" w14:textId="77777777" w:rsidTr="00354887">
        <w:tc>
          <w:tcPr>
            <w:tcW w:w="2677" w:type="dxa"/>
            <w:vAlign w:val="center"/>
          </w:tcPr>
          <w:p w14:paraId="742D3B8E"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065299F2"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6.1.1.1.3.3-13</w:t>
            </w:r>
          </w:p>
        </w:tc>
        <w:tc>
          <w:tcPr>
            <w:tcW w:w="2160" w:type="dxa"/>
            <w:tcBorders>
              <w:top w:val="single" w:sz="4" w:space="0" w:color="auto"/>
              <w:bottom w:val="single" w:sz="4" w:space="0" w:color="auto"/>
            </w:tcBorders>
          </w:tcPr>
          <w:p w14:paraId="29E886FF" w14:textId="77777777" w:rsidR="00784A32" w:rsidRPr="000670FE" w:rsidRDefault="00784A32" w:rsidP="00354887">
            <w:pPr>
              <w:pStyle w:val="TAL"/>
              <w:keepNext w:val="0"/>
              <w:keepLines w:val="0"/>
              <w:widowControl w:val="0"/>
              <w:rPr>
                <w:color w:val="000000"/>
              </w:rPr>
            </w:pPr>
          </w:p>
        </w:tc>
        <w:tc>
          <w:tcPr>
            <w:tcW w:w="1373" w:type="dxa"/>
          </w:tcPr>
          <w:p w14:paraId="588FB34F" w14:textId="77777777" w:rsidR="00784A32" w:rsidRPr="000670FE" w:rsidRDefault="00784A32" w:rsidP="00354887">
            <w:pPr>
              <w:pStyle w:val="TAL"/>
              <w:keepNext w:val="0"/>
              <w:keepLines w:val="0"/>
              <w:widowControl w:val="0"/>
              <w:rPr>
                <w:color w:val="000000"/>
              </w:rPr>
            </w:pPr>
          </w:p>
        </w:tc>
        <w:tc>
          <w:tcPr>
            <w:tcW w:w="1147" w:type="dxa"/>
            <w:vAlign w:val="bottom"/>
          </w:tcPr>
          <w:p w14:paraId="1BDED344" w14:textId="77777777" w:rsidR="00784A32" w:rsidRPr="000670FE" w:rsidRDefault="00784A32" w:rsidP="00354887">
            <w:pPr>
              <w:pStyle w:val="TAL"/>
              <w:keepNext w:val="0"/>
              <w:keepLines w:val="0"/>
              <w:widowControl w:val="0"/>
              <w:rPr>
                <w:color w:val="000000"/>
              </w:rPr>
            </w:pPr>
          </w:p>
        </w:tc>
      </w:tr>
    </w:tbl>
    <w:p w14:paraId="28EE95C6" w14:textId="77777777" w:rsidR="00784A32" w:rsidRPr="000670FE" w:rsidRDefault="00784A32" w:rsidP="00784A32"/>
    <w:p w14:paraId="63F48C51" w14:textId="32C71097" w:rsidR="00784A32" w:rsidRPr="000670FE" w:rsidRDefault="00784A32" w:rsidP="00784A32">
      <w:pPr>
        <w:pStyle w:val="TH"/>
      </w:pPr>
      <w:r w:rsidRPr="000670FE">
        <w:rPr>
          <w:color w:val="000000"/>
        </w:rPr>
        <w:t>Table 6.1.1.1.3.3</w:t>
      </w:r>
      <w:r w:rsidR="00537B2A">
        <w:rPr>
          <w:color w:val="000000"/>
        </w:rPr>
        <w:t>-</w:t>
      </w:r>
      <w:r w:rsidRPr="000670FE">
        <w:rPr>
          <w:color w:val="000000"/>
        </w:rPr>
        <w:t>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26EDEB26" w14:textId="77777777" w:rsidTr="000C1899">
        <w:trPr>
          <w:tblHeader/>
        </w:trPr>
        <w:tc>
          <w:tcPr>
            <w:tcW w:w="9634" w:type="dxa"/>
            <w:gridSpan w:val="5"/>
          </w:tcPr>
          <w:p w14:paraId="37B7F2E4"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14:paraId="7501FFAF" w14:textId="77777777" w:rsidTr="000C1899">
        <w:trPr>
          <w:tblHeader/>
        </w:trPr>
        <w:tc>
          <w:tcPr>
            <w:tcW w:w="2407" w:type="dxa"/>
          </w:tcPr>
          <w:p w14:paraId="1062CDE0" w14:textId="77777777" w:rsidR="00784A32" w:rsidRPr="000670FE" w:rsidRDefault="00784A32" w:rsidP="00354887">
            <w:pPr>
              <w:pStyle w:val="TAH"/>
            </w:pPr>
            <w:r w:rsidRPr="000670FE">
              <w:t>Information Element</w:t>
            </w:r>
          </w:p>
        </w:tc>
        <w:tc>
          <w:tcPr>
            <w:tcW w:w="2408" w:type="dxa"/>
          </w:tcPr>
          <w:p w14:paraId="3980BF46" w14:textId="77777777" w:rsidR="00784A32" w:rsidRPr="000670FE" w:rsidRDefault="00784A32" w:rsidP="00354887">
            <w:pPr>
              <w:pStyle w:val="TAH"/>
            </w:pPr>
            <w:r w:rsidRPr="000670FE">
              <w:t>Value/remark</w:t>
            </w:r>
          </w:p>
        </w:tc>
        <w:tc>
          <w:tcPr>
            <w:tcW w:w="2278" w:type="dxa"/>
          </w:tcPr>
          <w:p w14:paraId="1B36C36A" w14:textId="77777777" w:rsidR="00784A32" w:rsidRPr="000670FE" w:rsidRDefault="00784A32" w:rsidP="00354887">
            <w:pPr>
              <w:pStyle w:val="TAH"/>
            </w:pPr>
            <w:r w:rsidRPr="000670FE">
              <w:t>Comment</w:t>
            </w:r>
          </w:p>
        </w:tc>
        <w:tc>
          <w:tcPr>
            <w:tcW w:w="1336" w:type="dxa"/>
          </w:tcPr>
          <w:p w14:paraId="1EF36AF6" w14:textId="77777777" w:rsidR="00784A32" w:rsidRPr="000670FE" w:rsidRDefault="00784A32" w:rsidP="00354887">
            <w:pPr>
              <w:pStyle w:val="TAH"/>
            </w:pPr>
            <w:r w:rsidRPr="000670FE">
              <w:t>Reference</w:t>
            </w:r>
          </w:p>
        </w:tc>
        <w:tc>
          <w:tcPr>
            <w:tcW w:w="1205" w:type="dxa"/>
          </w:tcPr>
          <w:p w14:paraId="7B5B34B5" w14:textId="77777777" w:rsidR="00784A32" w:rsidRPr="000670FE" w:rsidRDefault="00784A32" w:rsidP="00354887">
            <w:pPr>
              <w:pStyle w:val="TAH"/>
            </w:pPr>
            <w:r w:rsidRPr="000670FE">
              <w:t>Condition</w:t>
            </w:r>
          </w:p>
        </w:tc>
      </w:tr>
      <w:tr w:rsidR="00537B2A" w:rsidRPr="000670FE" w14:paraId="16673ABB" w14:textId="77777777" w:rsidTr="000C1899">
        <w:trPr>
          <w:tblHeader/>
        </w:trPr>
        <w:tc>
          <w:tcPr>
            <w:tcW w:w="2407" w:type="dxa"/>
          </w:tcPr>
          <w:p w14:paraId="03228165" w14:textId="60B13657" w:rsidR="00537B2A" w:rsidRPr="000670FE" w:rsidRDefault="00537B2A" w:rsidP="000C1899">
            <w:pPr>
              <w:pStyle w:val="TAL"/>
            </w:pPr>
            <w:r w:rsidRPr="0012712B">
              <w:rPr>
                <w:rFonts w:eastAsia="Calibri"/>
              </w:rPr>
              <w:t>Subtype</w:t>
            </w:r>
          </w:p>
        </w:tc>
        <w:tc>
          <w:tcPr>
            <w:tcW w:w="2408" w:type="dxa"/>
          </w:tcPr>
          <w:p w14:paraId="5DCAA095" w14:textId="097E808D" w:rsidR="00537B2A" w:rsidRPr="000670FE" w:rsidRDefault="00537B2A" w:rsidP="000C1899">
            <w:pPr>
              <w:pStyle w:val="TAL"/>
            </w:pPr>
            <w:r w:rsidRPr="0012712B">
              <w:t>“</w:t>
            </w:r>
            <w:r>
              <w:t>1</w:t>
            </w:r>
            <w:r w:rsidRPr="0012712B">
              <w:t>0000”</w:t>
            </w:r>
          </w:p>
        </w:tc>
        <w:tc>
          <w:tcPr>
            <w:tcW w:w="2278" w:type="dxa"/>
          </w:tcPr>
          <w:p w14:paraId="551645A3" w14:textId="77777777" w:rsidR="00537B2A" w:rsidRDefault="00537B2A" w:rsidP="000C1899">
            <w:pPr>
              <w:pStyle w:val="TAL"/>
            </w:pPr>
            <w:r w:rsidRPr="0012712B">
              <w:t xml:space="preserve">Server </w:t>
            </w:r>
            <w:r w:rsidRPr="0012712B">
              <w:sym w:font="Wingdings" w:char="F0E0"/>
            </w:r>
            <w:r w:rsidRPr="0012712B">
              <w:t xml:space="preserve"> client</w:t>
            </w:r>
          </w:p>
          <w:p w14:paraId="417F6A5E" w14:textId="527A62B1" w:rsidR="00537B2A" w:rsidRPr="000670FE" w:rsidRDefault="00537B2A" w:rsidP="000C1899">
            <w:pPr>
              <w:pStyle w:val="TAL"/>
            </w:pPr>
            <w:r>
              <w:t>A ‘1’ in the first  bit indicates acknowledgement is required.</w:t>
            </w:r>
          </w:p>
        </w:tc>
        <w:tc>
          <w:tcPr>
            <w:tcW w:w="1336" w:type="dxa"/>
          </w:tcPr>
          <w:p w14:paraId="50207AC1" w14:textId="3C291065" w:rsidR="00537B2A" w:rsidRPr="000670FE" w:rsidRDefault="00537B2A" w:rsidP="000C1899">
            <w:pPr>
              <w:pStyle w:val="TAL"/>
            </w:pPr>
            <w:r w:rsidRPr="0012712B">
              <w:t xml:space="preserve">TS 24.581 [88] 9.2.2.1-2 </w:t>
            </w:r>
          </w:p>
        </w:tc>
        <w:tc>
          <w:tcPr>
            <w:tcW w:w="1205" w:type="dxa"/>
          </w:tcPr>
          <w:p w14:paraId="09121974" w14:textId="77777777" w:rsidR="00537B2A" w:rsidRPr="000670FE" w:rsidRDefault="00537B2A" w:rsidP="000C1899">
            <w:pPr>
              <w:pStyle w:val="TAL"/>
            </w:pPr>
          </w:p>
        </w:tc>
      </w:tr>
      <w:tr w:rsidR="00537B2A" w:rsidRPr="000670FE" w14:paraId="36540F8D" w14:textId="77777777" w:rsidTr="000C1899">
        <w:trPr>
          <w:tblHeader/>
        </w:trPr>
        <w:tc>
          <w:tcPr>
            <w:tcW w:w="2407" w:type="dxa"/>
            <w:tcBorders>
              <w:top w:val="single" w:sz="4" w:space="0" w:color="auto"/>
              <w:left w:val="single" w:sz="4" w:space="0" w:color="auto"/>
              <w:bottom w:val="single" w:sz="4" w:space="0" w:color="auto"/>
              <w:right w:val="single" w:sz="4" w:space="0" w:color="auto"/>
            </w:tcBorders>
          </w:tcPr>
          <w:p w14:paraId="68BAC732" w14:textId="77777777" w:rsidR="00537B2A" w:rsidRPr="000670FE" w:rsidRDefault="00537B2A" w:rsidP="00537B2A">
            <w:pPr>
              <w:pStyle w:val="TAL"/>
              <w:keepNext w:val="0"/>
              <w:keepLines w:val="0"/>
              <w:widowControl w:val="0"/>
              <w:rPr>
                <w:b/>
                <w:color w:val="000000"/>
              </w:rPr>
            </w:pPr>
            <w:r w:rsidRPr="000670FE">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6078B549" w14:textId="77777777" w:rsidR="00537B2A" w:rsidRPr="000670FE"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11CF8F7C" w14:textId="77777777" w:rsidR="00537B2A" w:rsidRPr="000670FE" w:rsidRDefault="00537B2A" w:rsidP="00537B2A">
            <w:pPr>
              <w:pStyle w:val="TAL"/>
              <w:keepNext w:val="0"/>
              <w:keepLines w:val="0"/>
              <w:widowControl w:val="0"/>
              <w:rPr>
                <w:color w:val="000000"/>
              </w:rPr>
            </w:pPr>
            <w:r w:rsidRPr="000670FE">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62C032FB" w14:textId="77777777" w:rsidR="00537B2A" w:rsidRPr="000670FE"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0270A419" w14:textId="77777777" w:rsidR="00537B2A" w:rsidRPr="000670FE" w:rsidRDefault="00537B2A" w:rsidP="00537B2A">
            <w:pPr>
              <w:pStyle w:val="TAL"/>
              <w:keepNext w:val="0"/>
              <w:keepLines w:val="0"/>
              <w:widowControl w:val="0"/>
              <w:rPr>
                <w:color w:val="000000"/>
              </w:rPr>
            </w:pPr>
          </w:p>
        </w:tc>
      </w:tr>
      <w:tr w:rsidR="00537B2A" w:rsidRPr="000670FE" w14:paraId="40433507" w14:textId="77777777" w:rsidTr="000C1899">
        <w:trPr>
          <w:tblHeader/>
        </w:trPr>
        <w:tc>
          <w:tcPr>
            <w:tcW w:w="2407" w:type="dxa"/>
            <w:tcBorders>
              <w:top w:val="single" w:sz="4" w:space="0" w:color="auto"/>
              <w:left w:val="single" w:sz="4" w:space="0" w:color="auto"/>
              <w:bottom w:val="single" w:sz="4" w:space="0" w:color="auto"/>
              <w:right w:val="single" w:sz="4" w:space="0" w:color="auto"/>
            </w:tcBorders>
          </w:tcPr>
          <w:p w14:paraId="51E55E1B" w14:textId="77777777" w:rsidR="00537B2A" w:rsidRPr="000670FE" w:rsidRDefault="00537B2A" w:rsidP="00537B2A">
            <w:pPr>
              <w:pStyle w:val="TAL"/>
              <w:keepNext w:val="0"/>
              <w:keepLines w:val="0"/>
              <w:widowControl w:val="0"/>
              <w:rPr>
                <w:color w:val="000000"/>
              </w:rPr>
            </w:pPr>
            <w:r w:rsidRPr="000670FE">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7580008" w14:textId="77777777" w:rsidR="00537B2A" w:rsidRPr="000670FE" w:rsidRDefault="00537B2A" w:rsidP="00537B2A">
            <w:pPr>
              <w:pStyle w:val="TAL"/>
              <w:keepNext w:val="0"/>
              <w:keepLines w:val="0"/>
              <w:widowControl w:val="0"/>
              <w:rPr>
                <w:color w:val="000000"/>
              </w:rPr>
            </w:pPr>
            <w:r w:rsidRPr="000670FE">
              <w:rPr>
                <w:color w:val="000000"/>
              </w:rPr>
              <w:t>"0000100000000000"</w:t>
            </w:r>
          </w:p>
        </w:tc>
        <w:tc>
          <w:tcPr>
            <w:tcW w:w="2278" w:type="dxa"/>
            <w:tcBorders>
              <w:top w:val="single" w:sz="4" w:space="0" w:color="auto"/>
              <w:left w:val="single" w:sz="4" w:space="0" w:color="auto"/>
              <w:bottom w:val="single" w:sz="4" w:space="0" w:color="auto"/>
              <w:right w:val="single" w:sz="4" w:space="0" w:color="auto"/>
            </w:tcBorders>
          </w:tcPr>
          <w:p w14:paraId="36062506" w14:textId="19D447DA" w:rsidR="00537B2A" w:rsidRPr="000670FE" w:rsidRDefault="00537B2A" w:rsidP="00537B2A">
            <w:pPr>
              <w:pStyle w:val="TAL"/>
              <w:keepNext w:val="0"/>
              <w:keepLines w:val="0"/>
              <w:widowControl w:val="0"/>
              <w:rPr>
                <w:color w:val="000000"/>
              </w:rPr>
            </w:pPr>
            <w:r>
              <w:t xml:space="preserve">A ‘1’ in E position </w:t>
            </w:r>
            <w:r w:rsidRPr="00990B5F">
              <w:t>= Emergency call = Imminent peril call</w:t>
            </w:r>
          </w:p>
        </w:tc>
        <w:tc>
          <w:tcPr>
            <w:tcW w:w="1336" w:type="dxa"/>
            <w:tcBorders>
              <w:top w:val="single" w:sz="4" w:space="0" w:color="auto"/>
              <w:left w:val="single" w:sz="4" w:space="0" w:color="auto"/>
              <w:bottom w:val="single" w:sz="4" w:space="0" w:color="auto"/>
              <w:right w:val="single" w:sz="4" w:space="0" w:color="auto"/>
            </w:tcBorders>
          </w:tcPr>
          <w:p w14:paraId="24C72329" w14:textId="77777777" w:rsidR="00537B2A" w:rsidRPr="000670FE" w:rsidRDefault="00537B2A" w:rsidP="00537B2A">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069C966B" w14:textId="77777777" w:rsidR="00537B2A" w:rsidRPr="000670FE" w:rsidRDefault="00537B2A" w:rsidP="00537B2A">
            <w:pPr>
              <w:pStyle w:val="TAL"/>
              <w:keepNext w:val="0"/>
              <w:keepLines w:val="0"/>
              <w:widowControl w:val="0"/>
              <w:rPr>
                <w:color w:val="000000"/>
              </w:rPr>
            </w:pPr>
          </w:p>
        </w:tc>
      </w:tr>
    </w:tbl>
    <w:p w14:paraId="6D56232F" w14:textId="77777777" w:rsidR="00784A32" w:rsidRPr="000670FE" w:rsidRDefault="00784A32" w:rsidP="00784A32"/>
    <w:p w14:paraId="1C90B385" w14:textId="77777777" w:rsidR="00784A32" w:rsidRPr="000670FE" w:rsidRDefault="00784A32" w:rsidP="00784A32">
      <w:pPr>
        <w:pStyle w:val="TH"/>
      </w:pPr>
      <w:r w:rsidRPr="000670FE">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0670FE" w14:paraId="1CBAC4E7" w14:textId="77777777" w:rsidTr="00354887">
        <w:trPr>
          <w:trHeight w:val="70"/>
          <w:tblHeader/>
        </w:trPr>
        <w:tc>
          <w:tcPr>
            <w:tcW w:w="9644" w:type="dxa"/>
            <w:gridSpan w:val="6"/>
          </w:tcPr>
          <w:p w14:paraId="7643A917" w14:textId="77777777" w:rsidR="00784A32" w:rsidRPr="000670FE" w:rsidRDefault="00784A32" w:rsidP="00354887">
            <w:pPr>
              <w:pStyle w:val="TAL"/>
              <w:keepLines w:val="0"/>
              <w:widowControl w:val="0"/>
              <w:rPr>
                <w:color w:val="000000"/>
              </w:rPr>
            </w:pPr>
            <w:r w:rsidRPr="000670FE">
              <w:rPr>
                <w:color w:val="000000"/>
              </w:rPr>
              <w:t>Derivation Path: TS 36.579-1 [2], Table 5.5.11.3.2-1</w:t>
            </w:r>
          </w:p>
        </w:tc>
      </w:tr>
      <w:tr w:rsidR="00784A32" w:rsidRPr="000670FE" w14:paraId="141EE4A4" w14:textId="77777777" w:rsidTr="00354887">
        <w:trPr>
          <w:tblHeader/>
        </w:trPr>
        <w:tc>
          <w:tcPr>
            <w:tcW w:w="2790" w:type="dxa"/>
          </w:tcPr>
          <w:p w14:paraId="44209AF9"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1E6201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46AFAAF"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71FF8F7" w14:textId="77777777" w:rsidR="00784A32" w:rsidRPr="000670FE" w:rsidRDefault="00784A32" w:rsidP="00354887">
            <w:pPr>
              <w:pStyle w:val="TAH"/>
              <w:keepLines w:val="0"/>
              <w:widowControl w:val="0"/>
              <w:rPr>
                <w:color w:val="000000"/>
              </w:rPr>
            </w:pPr>
            <w:r w:rsidRPr="000670FE">
              <w:rPr>
                <w:color w:val="000000"/>
              </w:rPr>
              <w:t>Reference</w:t>
            </w:r>
          </w:p>
        </w:tc>
        <w:tc>
          <w:tcPr>
            <w:tcW w:w="1184" w:type="dxa"/>
            <w:gridSpan w:val="2"/>
          </w:tcPr>
          <w:p w14:paraId="209F236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11FF07B" w14:textId="77777777" w:rsidTr="00354887">
        <w:trPr>
          <w:gridAfter w:val="1"/>
          <w:wAfter w:w="14" w:type="dxa"/>
          <w:trHeight w:val="2123"/>
        </w:trPr>
        <w:tc>
          <w:tcPr>
            <w:tcW w:w="2790" w:type="dxa"/>
          </w:tcPr>
          <w:p w14:paraId="00362B78"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Subtype</w:t>
            </w:r>
          </w:p>
        </w:tc>
        <w:tc>
          <w:tcPr>
            <w:tcW w:w="2160" w:type="dxa"/>
          </w:tcPr>
          <w:p w14:paraId="392E3D70" w14:textId="77777777" w:rsidR="00784A32" w:rsidRPr="000670FE" w:rsidRDefault="00784A32" w:rsidP="00354887">
            <w:pPr>
              <w:pStyle w:val="TAL"/>
              <w:keepLines w:val="0"/>
              <w:widowControl w:val="0"/>
              <w:rPr>
                <w:color w:val="000000"/>
              </w:rPr>
            </w:pPr>
            <w:r w:rsidRPr="000670FE">
              <w:rPr>
                <w:color w:val="000000"/>
              </w:rPr>
              <w:t>"</w:t>
            </w:r>
            <w:r w:rsidRPr="000670FE">
              <w:t>10001"</w:t>
            </w:r>
          </w:p>
        </w:tc>
        <w:tc>
          <w:tcPr>
            <w:tcW w:w="2160" w:type="dxa"/>
          </w:tcPr>
          <w:p w14:paraId="3DF7B6EC" w14:textId="43AF1917" w:rsidR="00784A32" w:rsidRPr="000670FE" w:rsidRDefault="00537B2A" w:rsidP="00354887">
            <w:pPr>
              <w:pStyle w:val="TAL"/>
              <w:keepLines w:val="0"/>
              <w:widowControl w:val="0"/>
              <w:rPr>
                <w:rFonts w:eastAsia="MS PGothic"/>
                <w:color w:val="000000"/>
              </w:rPr>
            </w:pPr>
            <w:r>
              <w:t>A ‘1’ in the first  bit indicates acknowledgement is required.</w:t>
            </w:r>
          </w:p>
        </w:tc>
        <w:tc>
          <w:tcPr>
            <w:tcW w:w="1350" w:type="dxa"/>
          </w:tcPr>
          <w:p w14:paraId="63315DAA"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14:paraId="77E32C1B" w14:textId="77777777" w:rsidR="00784A32" w:rsidRPr="000670FE" w:rsidRDefault="00784A32" w:rsidP="00354887">
            <w:pPr>
              <w:pStyle w:val="TAL"/>
              <w:keepLines w:val="0"/>
              <w:widowControl w:val="0"/>
              <w:rPr>
                <w:rFonts w:eastAsia="Yu Gothic"/>
                <w:color w:val="000000"/>
              </w:rPr>
            </w:pPr>
          </w:p>
        </w:tc>
      </w:tr>
    </w:tbl>
    <w:p w14:paraId="21599572" w14:textId="77777777" w:rsidR="00784A32" w:rsidRPr="000670FE" w:rsidRDefault="00784A32" w:rsidP="00784A32"/>
    <w:p w14:paraId="04C70C70" w14:textId="77777777" w:rsidR="00784A32" w:rsidRPr="000670FE" w:rsidRDefault="00784A32" w:rsidP="00784A32">
      <w:pPr>
        <w:pStyle w:val="TH"/>
      </w:pPr>
      <w:r w:rsidRPr="000670FE">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A98347B" w14:textId="77777777" w:rsidTr="00354887">
        <w:trPr>
          <w:tblHeader/>
        </w:trPr>
        <w:tc>
          <w:tcPr>
            <w:tcW w:w="9531" w:type="dxa"/>
            <w:gridSpan w:val="5"/>
          </w:tcPr>
          <w:p w14:paraId="6334C5E1"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16AAE4FC" w14:textId="77777777" w:rsidTr="00354887">
        <w:trPr>
          <w:tblHeader/>
        </w:trPr>
        <w:tc>
          <w:tcPr>
            <w:tcW w:w="2381" w:type="dxa"/>
          </w:tcPr>
          <w:p w14:paraId="3C225A87" w14:textId="77777777" w:rsidR="00784A32" w:rsidRPr="000670FE" w:rsidDel="00127C5D" w:rsidRDefault="00784A32" w:rsidP="00354887">
            <w:pPr>
              <w:pStyle w:val="TAH"/>
            </w:pPr>
            <w:r w:rsidRPr="000670FE">
              <w:t>Information Element</w:t>
            </w:r>
          </w:p>
        </w:tc>
        <w:tc>
          <w:tcPr>
            <w:tcW w:w="2382" w:type="dxa"/>
          </w:tcPr>
          <w:p w14:paraId="0CF7D306" w14:textId="77777777" w:rsidR="00784A32" w:rsidRPr="000670FE" w:rsidDel="00127C5D" w:rsidRDefault="00784A32" w:rsidP="00354887">
            <w:pPr>
              <w:pStyle w:val="TAH"/>
            </w:pPr>
            <w:r w:rsidRPr="000670FE">
              <w:t>Value/remark</w:t>
            </w:r>
          </w:p>
        </w:tc>
        <w:tc>
          <w:tcPr>
            <w:tcW w:w="2254" w:type="dxa"/>
          </w:tcPr>
          <w:p w14:paraId="1A6748D3" w14:textId="77777777" w:rsidR="00784A32" w:rsidRPr="000670FE" w:rsidDel="00127C5D" w:rsidRDefault="00784A32" w:rsidP="00354887">
            <w:pPr>
              <w:pStyle w:val="TAH"/>
            </w:pPr>
            <w:r w:rsidRPr="000670FE">
              <w:t>Comment</w:t>
            </w:r>
          </w:p>
        </w:tc>
        <w:tc>
          <w:tcPr>
            <w:tcW w:w="1322" w:type="dxa"/>
          </w:tcPr>
          <w:p w14:paraId="0761909C" w14:textId="77777777" w:rsidR="00784A32" w:rsidRPr="000670FE" w:rsidDel="00127C5D" w:rsidRDefault="00784A32" w:rsidP="00354887">
            <w:pPr>
              <w:pStyle w:val="TAH"/>
            </w:pPr>
            <w:r w:rsidRPr="000670FE">
              <w:t>Reference</w:t>
            </w:r>
          </w:p>
        </w:tc>
        <w:tc>
          <w:tcPr>
            <w:tcW w:w="1192" w:type="dxa"/>
          </w:tcPr>
          <w:p w14:paraId="44F56EDD" w14:textId="77777777" w:rsidR="00784A32" w:rsidRPr="000670FE" w:rsidDel="00127C5D" w:rsidRDefault="00784A32" w:rsidP="00354887">
            <w:pPr>
              <w:pStyle w:val="TAH"/>
            </w:pPr>
            <w:r w:rsidRPr="000670FE">
              <w:t>Condition</w:t>
            </w:r>
          </w:p>
        </w:tc>
      </w:tr>
      <w:tr w:rsidR="00784A32" w:rsidRPr="000670FE" w:rsidDel="00127C5D" w14:paraId="52BAB687" w14:textId="77777777" w:rsidTr="00354887">
        <w:trPr>
          <w:tblHeader/>
        </w:trPr>
        <w:tc>
          <w:tcPr>
            <w:tcW w:w="2381" w:type="dxa"/>
          </w:tcPr>
          <w:p w14:paraId="351F6313" w14:textId="77777777" w:rsidR="00784A32" w:rsidRPr="000670FE" w:rsidRDefault="00784A32" w:rsidP="00354887">
            <w:pPr>
              <w:pStyle w:val="TAL"/>
              <w:keepNext w:val="0"/>
              <w:keepLines w:val="0"/>
              <w:widowControl w:val="0"/>
              <w:rPr>
                <w:rFonts w:eastAsia="Yu Gothic"/>
                <w:b/>
                <w:color w:val="000000"/>
              </w:rPr>
            </w:pPr>
            <w:r w:rsidRPr="000670FE">
              <w:rPr>
                <w:rFonts w:eastAsia="Yu Gothic"/>
                <w:b/>
                <w:color w:val="000000"/>
              </w:rPr>
              <w:t>Message Type</w:t>
            </w:r>
          </w:p>
        </w:tc>
        <w:tc>
          <w:tcPr>
            <w:tcW w:w="2382" w:type="dxa"/>
          </w:tcPr>
          <w:p w14:paraId="1028AD57" w14:textId="77777777" w:rsidR="00784A32" w:rsidRPr="000670FE" w:rsidRDefault="00784A32" w:rsidP="00354887">
            <w:pPr>
              <w:pStyle w:val="TAL"/>
              <w:keepNext w:val="0"/>
              <w:keepLines w:val="0"/>
              <w:widowControl w:val="0"/>
              <w:rPr>
                <w:rFonts w:eastAsia="Yu Gothic"/>
                <w:color w:val="000000"/>
              </w:rPr>
            </w:pPr>
          </w:p>
        </w:tc>
        <w:tc>
          <w:tcPr>
            <w:tcW w:w="2254" w:type="dxa"/>
          </w:tcPr>
          <w:p w14:paraId="038EA97E" w14:textId="77777777" w:rsidR="00784A32" w:rsidRPr="000670FE" w:rsidRDefault="00784A32" w:rsidP="00354887">
            <w:pPr>
              <w:pStyle w:val="TAL"/>
              <w:keepNext w:val="0"/>
              <w:keepLines w:val="0"/>
              <w:widowControl w:val="0"/>
              <w:rPr>
                <w:rFonts w:eastAsia="MS PGothic"/>
                <w:color w:val="000000"/>
              </w:rPr>
            </w:pPr>
          </w:p>
        </w:tc>
        <w:tc>
          <w:tcPr>
            <w:tcW w:w="1322" w:type="dxa"/>
          </w:tcPr>
          <w:p w14:paraId="1308F3CF" w14:textId="77777777" w:rsidR="00784A32" w:rsidRPr="000670FE" w:rsidRDefault="00784A32" w:rsidP="00354887">
            <w:pPr>
              <w:pStyle w:val="TAL"/>
              <w:keepNext w:val="0"/>
              <w:keepLines w:val="0"/>
              <w:widowControl w:val="0"/>
              <w:rPr>
                <w:rFonts w:eastAsia="Yu Gothic"/>
                <w:color w:val="000000"/>
              </w:rPr>
            </w:pPr>
          </w:p>
        </w:tc>
        <w:tc>
          <w:tcPr>
            <w:tcW w:w="1192" w:type="dxa"/>
          </w:tcPr>
          <w:p w14:paraId="597E060B"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0AE0F437" w14:textId="77777777" w:rsidTr="00354887">
        <w:trPr>
          <w:tblHeader/>
        </w:trPr>
        <w:tc>
          <w:tcPr>
            <w:tcW w:w="2381" w:type="dxa"/>
          </w:tcPr>
          <w:p w14:paraId="5FF92D69"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75500336" w14:textId="7FD5253F"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w:t>
            </w:r>
            <w:r w:rsidR="00537B2A">
              <w:rPr>
                <w:rFonts w:eastAsia="Yu Gothic"/>
                <w:color w:val="000000"/>
              </w:rPr>
              <w:t>000</w:t>
            </w:r>
            <w:r w:rsidRPr="000670FE">
              <w:rPr>
                <w:rFonts w:eastAsia="Yu Gothic"/>
                <w:color w:val="000000"/>
              </w:rPr>
              <w:t>1000</w:t>
            </w:r>
            <w:r w:rsidR="00537B2A">
              <w:rPr>
                <w:rFonts w:eastAsia="Yu Gothic"/>
                <w:color w:val="000000"/>
              </w:rPr>
              <w:t>1</w:t>
            </w:r>
            <w:r w:rsidRPr="000670FE">
              <w:rPr>
                <w:rFonts w:eastAsia="Yu Gothic"/>
                <w:color w:val="000000"/>
              </w:rPr>
              <w:t>"</w:t>
            </w:r>
          </w:p>
        </w:tc>
        <w:tc>
          <w:tcPr>
            <w:tcW w:w="2254" w:type="dxa"/>
          </w:tcPr>
          <w:p w14:paraId="1998284E"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7D4EEB35" w14:textId="77777777" w:rsidR="00784A32" w:rsidRPr="000670FE" w:rsidRDefault="00784A32" w:rsidP="00354887">
            <w:pPr>
              <w:pStyle w:val="TAL"/>
              <w:keepNext w:val="0"/>
              <w:keepLines w:val="0"/>
              <w:widowControl w:val="0"/>
              <w:rPr>
                <w:rFonts w:eastAsia="Yu Gothic"/>
                <w:color w:val="000000"/>
              </w:rPr>
            </w:pPr>
          </w:p>
        </w:tc>
        <w:tc>
          <w:tcPr>
            <w:tcW w:w="1192" w:type="dxa"/>
          </w:tcPr>
          <w:p w14:paraId="57A25D45" w14:textId="77777777" w:rsidR="00784A32" w:rsidRPr="000670FE" w:rsidRDefault="00784A32" w:rsidP="00354887">
            <w:pPr>
              <w:pStyle w:val="TAL"/>
              <w:keepNext w:val="0"/>
              <w:keepLines w:val="0"/>
              <w:widowControl w:val="0"/>
              <w:rPr>
                <w:rFonts w:eastAsia="Yu Gothic"/>
                <w:color w:val="000000"/>
              </w:rPr>
            </w:pPr>
          </w:p>
        </w:tc>
      </w:tr>
    </w:tbl>
    <w:p w14:paraId="730594C7" w14:textId="77777777" w:rsidR="00784A32" w:rsidRPr="000670FE" w:rsidRDefault="00784A32" w:rsidP="00784A32"/>
    <w:p w14:paraId="38299C57" w14:textId="77777777" w:rsidR="00784A32" w:rsidRPr="000670FE" w:rsidRDefault="00784A32" w:rsidP="00784A32">
      <w:pPr>
        <w:pStyle w:val="TH"/>
      </w:pPr>
      <w:r w:rsidRPr="000670FE">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0670FE" w14:paraId="7FCF9CED" w14:textId="77777777" w:rsidTr="00354887">
        <w:trPr>
          <w:tblHeader/>
        </w:trPr>
        <w:tc>
          <w:tcPr>
            <w:tcW w:w="9630" w:type="dxa"/>
          </w:tcPr>
          <w:p w14:paraId="2F5F8DCC" w14:textId="77777777" w:rsidR="00784A32" w:rsidRPr="000670FE" w:rsidRDefault="00784A32" w:rsidP="00354887">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14:paraId="5AC43DC9" w14:textId="77777777" w:rsidR="00784A32" w:rsidRPr="000670FE" w:rsidRDefault="00784A32" w:rsidP="00784A32"/>
    <w:p w14:paraId="35833471" w14:textId="77777777" w:rsidR="00784A32" w:rsidRPr="000670FE" w:rsidRDefault="00784A32" w:rsidP="00784A32">
      <w:pPr>
        <w:pStyle w:val="TH"/>
      </w:pPr>
      <w:r w:rsidRPr="000670FE">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0D24237F" w14:textId="77777777" w:rsidTr="00354887">
        <w:trPr>
          <w:tblHeader/>
        </w:trPr>
        <w:tc>
          <w:tcPr>
            <w:tcW w:w="9517" w:type="dxa"/>
            <w:gridSpan w:val="5"/>
          </w:tcPr>
          <w:p w14:paraId="057FA68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3D8F4DA5" w14:textId="77777777" w:rsidTr="00354887">
        <w:trPr>
          <w:trHeight w:val="260"/>
          <w:tblHeader/>
        </w:trPr>
        <w:tc>
          <w:tcPr>
            <w:tcW w:w="2677" w:type="dxa"/>
          </w:tcPr>
          <w:p w14:paraId="3E72772F"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48531AD1"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3738AE7A"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148A3D0A"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16545D63"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D55BB45" w14:textId="77777777" w:rsidTr="00354887">
        <w:tc>
          <w:tcPr>
            <w:tcW w:w="2677" w:type="dxa"/>
          </w:tcPr>
          <w:p w14:paraId="3DA29300" w14:textId="77777777" w:rsidR="00784A32" w:rsidRPr="000670FE" w:rsidRDefault="00784A32" w:rsidP="00354887">
            <w:pPr>
              <w:pStyle w:val="TAL"/>
              <w:rPr>
                <w:b/>
                <w:bCs/>
              </w:rPr>
            </w:pPr>
            <w:r w:rsidRPr="000670FE">
              <w:rPr>
                <w:b/>
                <w:bCs/>
              </w:rPr>
              <w:t>Content-Type</w:t>
            </w:r>
          </w:p>
        </w:tc>
        <w:tc>
          <w:tcPr>
            <w:tcW w:w="2160" w:type="dxa"/>
          </w:tcPr>
          <w:p w14:paraId="20EE3B99" w14:textId="77777777" w:rsidR="00784A32" w:rsidRPr="000670FE" w:rsidRDefault="00784A32" w:rsidP="00354887">
            <w:pPr>
              <w:pStyle w:val="TAL"/>
            </w:pPr>
            <w:r w:rsidRPr="000670FE">
              <w:t>not present</w:t>
            </w:r>
          </w:p>
        </w:tc>
        <w:tc>
          <w:tcPr>
            <w:tcW w:w="2160" w:type="dxa"/>
            <w:tcBorders>
              <w:bottom w:val="single" w:sz="4" w:space="0" w:color="auto"/>
            </w:tcBorders>
          </w:tcPr>
          <w:p w14:paraId="6E7112D4" w14:textId="77777777" w:rsidR="00784A32" w:rsidRPr="000670FE" w:rsidRDefault="00784A32" w:rsidP="00354887">
            <w:pPr>
              <w:pStyle w:val="TAL"/>
            </w:pPr>
          </w:p>
        </w:tc>
        <w:tc>
          <w:tcPr>
            <w:tcW w:w="1373" w:type="dxa"/>
          </w:tcPr>
          <w:p w14:paraId="02EC3C57" w14:textId="77777777" w:rsidR="00784A32" w:rsidRPr="000670FE" w:rsidRDefault="00784A32" w:rsidP="00354887">
            <w:pPr>
              <w:pStyle w:val="TAL"/>
            </w:pPr>
          </w:p>
        </w:tc>
        <w:tc>
          <w:tcPr>
            <w:tcW w:w="1147" w:type="dxa"/>
          </w:tcPr>
          <w:p w14:paraId="3BD389AE" w14:textId="77777777" w:rsidR="00784A32" w:rsidRPr="000670FE" w:rsidRDefault="00784A32" w:rsidP="00354887">
            <w:pPr>
              <w:pStyle w:val="TAL"/>
            </w:pPr>
          </w:p>
        </w:tc>
      </w:tr>
      <w:tr w:rsidR="00784A32" w:rsidRPr="000670FE" w14:paraId="1C378ACB" w14:textId="77777777" w:rsidTr="00354887">
        <w:tc>
          <w:tcPr>
            <w:tcW w:w="2677" w:type="dxa"/>
          </w:tcPr>
          <w:p w14:paraId="1CFE157E" w14:textId="77777777" w:rsidR="00784A32" w:rsidRPr="000670FE" w:rsidRDefault="00784A32" w:rsidP="00354887">
            <w:pPr>
              <w:pStyle w:val="TAL"/>
              <w:rPr>
                <w:b/>
                <w:bCs/>
              </w:rPr>
            </w:pPr>
            <w:r w:rsidRPr="000670FE">
              <w:rPr>
                <w:b/>
                <w:bCs/>
              </w:rPr>
              <w:t>Content-Length</w:t>
            </w:r>
          </w:p>
        </w:tc>
        <w:tc>
          <w:tcPr>
            <w:tcW w:w="2160" w:type="dxa"/>
          </w:tcPr>
          <w:p w14:paraId="5A8B4AEE" w14:textId="77777777" w:rsidR="00784A32" w:rsidRPr="000670FE" w:rsidRDefault="00784A32" w:rsidP="00354887">
            <w:pPr>
              <w:pStyle w:val="TAL"/>
            </w:pPr>
          </w:p>
        </w:tc>
        <w:tc>
          <w:tcPr>
            <w:tcW w:w="2160" w:type="dxa"/>
            <w:tcBorders>
              <w:top w:val="single" w:sz="4" w:space="0" w:color="auto"/>
              <w:bottom w:val="single" w:sz="4" w:space="0" w:color="auto"/>
            </w:tcBorders>
          </w:tcPr>
          <w:p w14:paraId="2CC6633B" w14:textId="77777777" w:rsidR="00784A32" w:rsidRPr="000670FE" w:rsidRDefault="00784A32" w:rsidP="00354887">
            <w:pPr>
              <w:pStyle w:val="TAL"/>
            </w:pPr>
          </w:p>
        </w:tc>
        <w:tc>
          <w:tcPr>
            <w:tcW w:w="1373" w:type="dxa"/>
          </w:tcPr>
          <w:p w14:paraId="51D98EF2" w14:textId="77777777" w:rsidR="00784A32" w:rsidRPr="000670FE" w:rsidRDefault="00784A32" w:rsidP="00354887">
            <w:pPr>
              <w:pStyle w:val="TAL"/>
            </w:pPr>
          </w:p>
        </w:tc>
        <w:tc>
          <w:tcPr>
            <w:tcW w:w="1147" w:type="dxa"/>
          </w:tcPr>
          <w:p w14:paraId="224DC2D1" w14:textId="77777777" w:rsidR="00784A32" w:rsidRPr="000670FE" w:rsidRDefault="00784A32" w:rsidP="00354887">
            <w:pPr>
              <w:pStyle w:val="TAL"/>
            </w:pPr>
          </w:p>
        </w:tc>
      </w:tr>
      <w:tr w:rsidR="00784A32" w:rsidRPr="000670FE" w14:paraId="5F507CE4" w14:textId="77777777" w:rsidTr="00354887">
        <w:tc>
          <w:tcPr>
            <w:tcW w:w="2677" w:type="dxa"/>
          </w:tcPr>
          <w:p w14:paraId="19D4506F" w14:textId="77777777" w:rsidR="00784A32" w:rsidRPr="000670FE" w:rsidRDefault="00784A32" w:rsidP="00354887">
            <w:pPr>
              <w:pStyle w:val="TAL"/>
            </w:pPr>
            <w:r w:rsidRPr="000670FE">
              <w:t xml:space="preserve">  value</w:t>
            </w:r>
          </w:p>
        </w:tc>
        <w:tc>
          <w:tcPr>
            <w:tcW w:w="2160" w:type="dxa"/>
          </w:tcPr>
          <w:p w14:paraId="011E7F21"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9FFCF70" w14:textId="77777777" w:rsidR="00784A32" w:rsidRPr="000670FE" w:rsidRDefault="00784A32" w:rsidP="00354887">
            <w:pPr>
              <w:pStyle w:val="TAL"/>
            </w:pPr>
            <w:r w:rsidRPr="000670FE">
              <w:t>No message body included</w:t>
            </w:r>
          </w:p>
        </w:tc>
        <w:tc>
          <w:tcPr>
            <w:tcW w:w="1373" w:type="dxa"/>
          </w:tcPr>
          <w:p w14:paraId="35C5A2E1" w14:textId="77777777" w:rsidR="00784A32" w:rsidRPr="000670FE" w:rsidRDefault="00784A32" w:rsidP="00354887">
            <w:pPr>
              <w:pStyle w:val="TAL"/>
            </w:pPr>
          </w:p>
        </w:tc>
        <w:tc>
          <w:tcPr>
            <w:tcW w:w="1147" w:type="dxa"/>
          </w:tcPr>
          <w:p w14:paraId="7A0650A3" w14:textId="77777777" w:rsidR="00784A32" w:rsidRPr="000670FE" w:rsidRDefault="00784A32" w:rsidP="00354887">
            <w:pPr>
              <w:pStyle w:val="TAL"/>
            </w:pPr>
          </w:p>
        </w:tc>
      </w:tr>
    </w:tbl>
    <w:p w14:paraId="2DD42473" w14:textId="77777777" w:rsidR="00784A32" w:rsidRPr="000670FE" w:rsidRDefault="00784A32" w:rsidP="00784A32"/>
    <w:p w14:paraId="3E871FA7" w14:textId="77777777" w:rsidR="00784A32" w:rsidRPr="000670FE" w:rsidRDefault="00784A32" w:rsidP="00784A32">
      <w:pPr>
        <w:pStyle w:val="Heading4"/>
      </w:pPr>
      <w:bookmarkStart w:id="157" w:name="_Toc52787487"/>
      <w:bookmarkStart w:id="158" w:name="_Toc52787667"/>
      <w:r w:rsidRPr="000670FE">
        <w:t>6.1.1.2</w:t>
      </w:r>
      <w:r w:rsidRPr="000670FE">
        <w:tab/>
        <w:t>On-network / On-demand Pre-arranged Group Call / Automatic Commencement Mode / Reception Control / Upgrade to Emergency Group Call / Cancel Emergency State / Upgrade to Imminent Peril Group Call / Cancel Imminent Peril State / Client Terminated (CT)</w:t>
      </w:r>
      <w:bookmarkEnd w:id="157"/>
      <w:bookmarkEnd w:id="158"/>
    </w:p>
    <w:p w14:paraId="60D61545" w14:textId="77777777" w:rsidR="00784A32" w:rsidRPr="000670FE" w:rsidRDefault="00784A32" w:rsidP="005377F9">
      <w:pPr>
        <w:pStyle w:val="H6"/>
      </w:pPr>
      <w:bookmarkStart w:id="159" w:name="_Toc52787488"/>
      <w:bookmarkStart w:id="160" w:name="_Toc52787668"/>
      <w:r w:rsidRPr="000670FE">
        <w:t>6.1.1.2.1</w:t>
      </w:r>
      <w:r w:rsidRPr="000670FE">
        <w:tab/>
        <w:t>Test Purpose (TP)</w:t>
      </w:r>
      <w:bookmarkEnd w:id="159"/>
      <w:bookmarkEnd w:id="160"/>
    </w:p>
    <w:p w14:paraId="0FFADC79" w14:textId="77777777" w:rsidR="00784A32" w:rsidRPr="000670FE" w:rsidRDefault="00784A32" w:rsidP="00784A32">
      <w:pPr>
        <w:pStyle w:val="H6"/>
      </w:pPr>
      <w:r w:rsidRPr="000670FE">
        <w:t>(1)</w:t>
      </w:r>
    </w:p>
    <w:p w14:paraId="25E8D0B8"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registered and authorised for MCVideo }</w:t>
      </w:r>
    </w:p>
    <w:p w14:paraId="6F9BF69C"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the UE (MCVideo Client) receives a SIP INVITE from the SS (MCVideo Server)to initiate an On-demand Pre-arranged Group Call with Automatic Commencement Mode and implicit Reception Control }</w:t>
      </w:r>
    </w:p>
    <w:p w14:paraId="4D50C1B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by sending a SIP 200 (OK)  }</w:t>
      </w:r>
    </w:p>
    <w:p w14:paraId="2E24A43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EBC6277" w14:textId="77777777" w:rsidR="00784A32" w:rsidRPr="000670FE" w:rsidRDefault="00784A32" w:rsidP="00784A32">
      <w:pPr>
        <w:pStyle w:val="PL"/>
        <w:rPr>
          <w:rFonts w:cs="Courier New"/>
          <w:noProof w:val="0"/>
          <w:szCs w:val="16"/>
        </w:rPr>
      </w:pPr>
    </w:p>
    <w:p w14:paraId="2C1A4793" w14:textId="77777777" w:rsidR="00784A32" w:rsidRPr="000670FE" w:rsidRDefault="00784A32" w:rsidP="00784A32">
      <w:pPr>
        <w:pStyle w:val="H6"/>
      </w:pPr>
      <w:r w:rsidRPr="000670FE">
        <w:t>(2)</w:t>
      </w:r>
    </w:p>
    <w:p w14:paraId="07388BCD" w14:textId="58D5532D" w:rsidR="00784A32" w:rsidRPr="000670FE" w:rsidRDefault="00784A32" w:rsidP="00784A32">
      <w:pPr>
        <w:pStyle w:val="PL"/>
        <w:spacing w:before="120"/>
        <w:rPr>
          <w:noProof w:val="0"/>
        </w:rPr>
      </w:pPr>
      <w:r w:rsidRPr="000670FE">
        <w:rPr>
          <w:b/>
          <w:noProof w:val="0"/>
        </w:rPr>
        <w:t>with</w:t>
      </w:r>
      <w:r w:rsidRPr="000670FE">
        <w:rPr>
          <w:noProof w:val="0"/>
        </w:rPr>
        <w:t xml:space="preserve"> { the UE (MCVideo Client) having an ongoing On-demand Pre-arranged Group</w:t>
      </w:r>
      <w:r w:rsidRPr="000670FE">
        <w:rPr>
          <w:noProof w:val="0"/>
          <w:color w:val="FF0000"/>
        </w:rPr>
        <w:t xml:space="preserve"> </w:t>
      </w:r>
      <w:r w:rsidRPr="000670FE">
        <w:rPr>
          <w:noProof w:val="0"/>
        </w:rPr>
        <w:t xml:space="preserve">Call </w:t>
      </w:r>
      <w:r w:rsidR="00CB438D">
        <w:rPr>
          <w:noProof w:val="0"/>
        </w:rPr>
        <w:t>with Automatic Commencement Mode</w:t>
      </w:r>
      <w:r w:rsidRPr="000670FE">
        <w:rPr>
          <w:noProof w:val="0"/>
        </w:rPr>
        <w:t>}</w:t>
      </w:r>
    </w:p>
    <w:p w14:paraId="1F57F03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BA674E6" w14:textId="2F02E4CA"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w:t>
      </w:r>
      <w:r w:rsidR="00CB438D">
        <w:rPr>
          <w:noProof w:val="0"/>
        </w:rPr>
        <w:t>UE (</w:t>
      </w:r>
      <w:r w:rsidRPr="000670FE">
        <w:rPr>
          <w:noProof w:val="0"/>
        </w:rPr>
        <w:t xml:space="preserve">MCVideo Client) </w:t>
      </w:r>
      <w:r w:rsidR="00CB438D">
        <w:rPr>
          <w:noProof w:val="0"/>
        </w:rPr>
        <w:t>provides media transmission notification to the MCVideo User</w:t>
      </w:r>
      <w:r w:rsidRPr="000670FE">
        <w:rPr>
          <w:noProof w:val="0"/>
        </w:rPr>
        <w:t>receives a Media Transmission Notification message from the SS (MCVideo Server) }</w:t>
      </w:r>
    </w:p>
    <w:p w14:paraId="0BDF6104" w14:textId="0415CFDF"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w:t>
      </w:r>
    </w:p>
    <w:p w14:paraId="7DA334D0" w14:textId="77777777" w:rsidR="00CB438D" w:rsidRDefault="00CB438D" w:rsidP="00CB438D">
      <w:pPr>
        <w:pStyle w:val="PL"/>
        <w:rPr>
          <w:rFonts w:cs="Courier New"/>
          <w:noProof w:val="0"/>
          <w:szCs w:val="16"/>
        </w:rPr>
      </w:pPr>
      <w:r>
        <w:rPr>
          <w:rFonts w:cs="Courier New"/>
          <w:noProof w:val="0"/>
          <w:szCs w:val="16"/>
        </w:rPr>
        <w:t xml:space="preserve">            }</w:t>
      </w:r>
    </w:p>
    <w:p w14:paraId="1399988B" w14:textId="77777777" w:rsidR="00784A32" w:rsidRPr="000670FE" w:rsidRDefault="00784A32" w:rsidP="00784A32">
      <w:pPr>
        <w:pStyle w:val="PL"/>
        <w:rPr>
          <w:rFonts w:cs="Courier New"/>
          <w:noProof w:val="0"/>
          <w:szCs w:val="16"/>
        </w:rPr>
      </w:pPr>
    </w:p>
    <w:p w14:paraId="1CA90D97" w14:textId="77777777" w:rsidR="00CB438D" w:rsidRDefault="00784A32" w:rsidP="00CB438D">
      <w:pPr>
        <w:pStyle w:val="H6"/>
      </w:pPr>
      <w:r w:rsidRPr="000670FE">
        <w:t>(3)</w:t>
      </w:r>
    </w:p>
    <w:p w14:paraId="1C7B2D41" w14:textId="77777777" w:rsidR="00CB438D" w:rsidRPr="001D621D" w:rsidRDefault="00CB438D" w:rsidP="00CB438D">
      <w:pPr>
        <w:pStyle w:val="PL"/>
        <w:spacing w:before="120"/>
        <w:rPr>
          <w:noProof w:val="0"/>
        </w:rPr>
      </w:pPr>
      <w:r w:rsidRPr="001D621D">
        <w:rPr>
          <w:b/>
          <w:noProof w:val="0"/>
        </w:rPr>
        <w:t>with</w:t>
      </w:r>
      <w:r w:rsidRPr="001D621D">
        <w:rPr>
          <w:noProof w:val="0"/>
        </w:rPr>
        <w:t xml:space="preserve"> { </w:t>
      </w:r>
      <w:r>
        <w:rPr>
          <w:noProof w:val="0"/>
        </w:rPr>
        <w:t>t</w:t>
      </w:r>
      <w:r w:rsidRPr="001D621D">
        <w:rPr>
          <w:noProof w:val="0"/>
        </w:rPr>
        <w:t>he UE (MCVideo Client) having an ongoing On-demand Pre-arranged Group</w:t>
      </w:r>
      <w:r w:rsidRPr="001D621D">
        <w:rPr>
          <w:noProof w:val="0"/>
          <w:color w:val="FF0000"/>
        </w:rPr>
        <w:t xml:space="preserve"> </w:t>
      </w:r>
      <w:r w:rsidRPr="001D621D">
        <w:rPr>
          <w:noProof w:val="0"/>
        </w:rPr>
        <w:t xml:space="preserve">Call </w:t>
      </w:r>
      <w:r>
        <w:rPr>
          <w:noProof w:val="0"/>
        </w:rPr>
        <w:t xml:space="preserve">with Automatic Commencement Mode </w:t>
      </w:r>
      <w:r w:rsidRPr="001D621D">
        <w:rPr>
          <w:noProof w:val="0"/>
        </w:rPr>
        <w:t>}</w:t>
      </w:r>
    </w:p>
    <w:p w14:paraId="3C83D075" w14:textId="77777777" w:rsidR="00CB438D" w:rsidRPr="001D621D" w:rsidRDefault="00CB438D" w:rsidP="00CB438D">
      <w:pPr>
        <w:pStyle w:val="PL"/>
        <w:rPr>
          <w:noProof w:val="0"/>
        </w:rPr>
      </w:pPr>
      <w:r w:rsidRPr="001D621D">
        <w:rPr>
          <w:b/>
          <w:noProof w:val="0"/>
        </w:rPr>
        <w:t>ensure that</w:t>
      </w:r>
      <w:r w:rsidRPr="001D621D">
        <w:rPr>
          <w:noProof w:val="0"/>
        </w:rPr>
        <w:t xml:space="preserve"> {</w:t>
      </w:r>
    </w:p>
    <w:p w14:paraId="27E0FB09" w14:textId="77777777" w:rsidR="00CB438D" w:rsidRPr="001D621D" w:rsidRDefault="00CB438D" w:rsidP="00CB438D">
      <w:pPr>
        <w:pStyle w:val="PL"/>
        <w:rPr>
          <w:noProof w:val="0"/>
        </w:rPr>
      </w:pPr>
      <w:r w:rsidRPr="001D621D">
        <w:rPr>
          <w:noProof w:val="0"/>
        </w:rPr>
        <w:t xml:space="preserve">  </w:t>
      </w:r>
      <w:r w:rsidRPr="001D621D">
        <w:rPr>
          <w:b/>
          <w:noProof w:val="0"/>
        </w:rPr>
        <w:t>when</w:t>
      </w:r>
      <w:r w:rsidRPr="001D621D">
        <w:rPr>
          <w:noProof w:val="0"/>
        </w:rPr>
        <w:t xml:space="preserve"> { the MCVideo User requests permission to receive media }</w:t>
      </w:r>
    </w:p>
    <w:p w14:paraId="7D0B5CA3" w14:textId="77777777" w:rsidR="00CB438D" w:rsidRPr="001D621D" w:rsidRDefault="00CB438D" w:rsidP="00CB438D">
      <w:pPr>
        <w:pStyle w:val="PL"/>
        <w:rPr>
          <w:noProof w:val="0"/>
        </w:rPr>
      </w:pPr>
      <w:r w:rsidRPr="001D621D">
        <w:rPr>
          <w:noProof w:val="0"/>
        </w:rPr>
        <w:t xml:space="preserve">    </w:t>
      </w:r>
      <w:r w:rsidRPr="001D621D">
        <w:rPr>
          <w:b/>
          <w:noProof w:val="0"/>
        </w:rPr>
        <w:t>then</w:t>
      </w:r>
      <w:r w:rsidRPr="001D621D">
        <w:rPr>
          <w:noProof w:val="0"/>
        </w:rPr>
        <w:t xml:space="preserve"> {</w:t>
      </w:r>
      <w:r>
        <w:rPr>
          <w:noProof w:val="0"/>
        </w:rPr>
        <w:t xml:space="preserve"> </w:t>
      </w:r>
      <w:r w:rsidRPr="001D621D">
        <w:rPr>
          <w:noProof w:val="0"/>
        </w:rPr>
        <w:t xml:space="preserve">The UE (MCVideo Client) sends a Receive Media Request message to the SS (MCVideo Server) </w:t>
      </w:r>
      <w:r w:rsidRPr="001433A0">
        <w:rPr>
          <w:b/>
          <w:bCs/>
          <w:noProof w:val="0"/>
        </w:rPr>
        <w:t>and</w:t>
      </w:r>
      <w:r w:rsidRPr="001D621D">
        <w:rPr>
          <w:noProof w:val="0"/>
        </w:rPr>
        <w:t xml:space="preserve"> notifies the MCVideo User of the successful Receive Media Request upon rece</w:t>
      </w:r>
      <w:r>
        <w:rPr>
          <w:noProof w:val="0"/>
        </w:rPr>
        <w:t>i</w:t>
      </w:r>
      <w:r w:rsidRPr="001D621D">
        <w:rPr>
          <w:noProof w:val="0"/>
        </w:rPr>
        <w:t xml:space="preserve">pt of a Receive Media Response message </w:t>
      </w:r>
      <w:r>
        <w:rPr>
          <w:noProof w:val="0"/>
        </w:rPr>
        <w:t xml:space="preserve">from the SS (MCVideo Server) </w:t>
      </w:r>
      <w:r w:rsidRPr="00530C26">
        <w:rPr>
          <w:b/>
          <w:bCs/>
          <w:noProof w:val="0"/>
        </w:rPr>
        <w:t>and</w:t>
      </w:r>
      <w:r w:rsidRPr="00530C26">
        <w:rPr>
          <w:noProof w:val="0"/>
        </w:rPr>
        <w:t xml:space="preserve"> respects the Reception Control imposed by the SS (MCVideo Server) (Media Transmission Notification, Receive Media Request, Receive Media Response, Media Reception End Request, Media Reception End Response</w:t>
      </w:r>
      <w:r>
        <w:rPr>
          <w:noProof w:val="0"/>
        </w:rPr>
        <w:t xml:space="preserve"> }</w:t>
      </w:r>
    </w:p>
    <w:p w14:paraId="37EDC749" w14:textId="77777777" w:rsidR="00CB438D" w:rsidRDefault="00CB438D" w:rsidP="00CB438D">
      <w:pPr>
        <w:pStyle w:val="PL"/>
        <w:rPr>
          <w:rFonts w:cs="Courier New"/>
          <w:noProof w:val="0"/>
          <w:szCs w:val="16"/>
        </w:rPr>
      </w:pPr>
      <w:r>
        <w:rPr>
          <w:rFonts w:cs="Courier New"/>
          <w:noProof w:val="0"/>
          <w:szCs w:val="16"/>
        </w:rPr>
        <w:t xml:space="preserve">            </w:t>
      </w:r>
    </w:p>
    <w:p w14:paraId="38030EEA" w14:textId="77777777" w:rsidR="00CB438D" w:rsidRPr="001D621D" w:rsidRDefault="00CB438D" w:rsidP="00CB438D">
      <w:pPr>
        <w:pStyle w:val="PL"/>
        <w:rPr>
          <w:rFonts w:cs="Courier New"/>
          <w:noProof w:val="0"/>
          <w:szCs w:val="16"/>
        </w:rPr>
      </w:pPr>
    </w:p>
    <w:p w14:paraId="067DC7EB" w14:textId="68600737" w:rsidR="00784A32" w:rsidRPr="000670FE" w:rsidRDefault="00CB438D" w:rsidP="00CB438D">
      <w:pPr>
        <w:pStyle w:val="H6"/>
      </w:pPr>
      <w:r w:rsidRPr="000670FE">
        <w:t>(4)</w:t>
      </w:r>
    </w:p>
    <w:p w14:paraId="226B376C"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0639F4C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70B8F4" w14:textId="53D44F3D"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re-INVITE from the SS (MCVideo Server) to upgrade the ongoing MCVideo Group Call to a MCVideo Emergency Group Call with Reception Control }</w:t>
      </w:r>
    </w:p>
    <w:p w14:paraId="17746519" w14:textId="12F0BDF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w:t>
      </w:r>
      <w:r w:rsidRPr="000C1899">
        <w:rPr>
          <w:b/>
          <w:bCs/>
          <w:noProof w:val="0"/>
        </w:rPr>
        <w:t>and</w:t>
      </w:r>
      <w:r w:rsidRPr="000670FE">
        <w:rPr>
          <w:noProof w:val="0"/>
        </w:rPr>
        <w:t xml:space="preserve"> considers the call as being upgraded to an Emergency Group) }</w:t>
      </w:r>
    </w:p>
    <w:p w14:paraId="67573EA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90C87CF" w14:textId="77777777" w:rsidR="00784A32" w:rsidRPr="000670FE" w:rsidRDefault="00784A32" w:rsidP="00784A32">
      <w:pPr>
        <w:pStyle w:val="PL"/>
        <w:rPr>
          <w:rFonts w:cs="Courier New"/>
          <w:noProof w:val="0"/>
          <w:szCs w:val="16"/>
        </w:rPr>
      </w:pPr>
    </w:p>
    <w:p w14:paraId="10C2C793" w14:textId="38B4684D" w:rsidR="00784A32" w:rsidRPr="000670FE" w:rsidRDefault="00784A32" w:rsidP="00784A32">
      <w:pPr>
        <w:pStyle w:val="H6"/>
      </w:pPr>
      <w:r w:rsidRPr="000670FE">
        <w:t>(</w:t>
      </w:r>
      <w:r w:rsidR="00CB438D">
        <w:t>5</w:t>
      </w:r>
      <w:r w:rsidRPr="000670FE">
        <w:t>)</w:t>
      </w:r>
    </w:p>
    <w:p w14:paraId="1B6F0ECC"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that was upgraded to an Emergency Group Call}</w:t>
      </w:r>
    </w:p>
    <w:p w14:paraId="0E976B0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1F1808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cancel the ongoing MCVideo Emergency state}</w:t>
      </w:r>
    </w:p>
    <w:p w14:paraId="08DC6921" w14:textId="5CBAE3AD"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w:t>
      </w:r>
      <w:r w:rsidRPr="000670FE">
        <w:rPr>
          <w:b/>
          <w:noProof w:val="0"/>
        </w:rPr>
        <w:t>and</w:t>
      </w:r>
      <w:r w:rsidRPr="000670FE">
        <w:rPr>
          <w:noProof w:val="0"/>
        </w:rPr>
        <w:t xml:space="preserve"> considers the emergency </w:t>
      </w:r>
      <w:r w:rsidR="00CB438D">
        <w:rPr>
          <w:noProof w:val="0"/>
        </w:rPr>
        <w:t>state</w:t>
      </w:r>
      <w:r w:rsidR="00CB438D" w:rsidRPr="000670FE">
        <w:rPr>
          <w:noProof w:val="0"/>
        </w:rPr>
        <w:t xml:space="preserve"> </w:t>
      </w:r>
      <w:r w:rsidRPr="000670FE">
        <w:rPr>
          <w:noProof w:val="0"/>
        </w:rPr>
        <w:t>cancelled }</w:t>
      </w:r>
    </w:p>
    <w:p w14:paraId="0AB9BF4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2ECBC2D" w14:textId="77777777" w:rsidR="00784A32" w:rsidRPr="000670FE" w:rsidRDefault="00784A32" w:rsidP="00784A32">
      <w:pPr>
        <w:pStyle w:val="PL"/>
        <w:rPr>
          <w:rFonts w:cs="Courier New"/>
          <w:noProof w:val="0"/>
          <w:szCs w:val="16"/>
        </w:rPr>
      </w:pPr>
    </w:p>
    <w:p w14:paraId="1EFBBD9A" w14:textId="08BD5A9D" w:rsidR="00784A32" w:rsidRPr="000670FE" w:rsidRDefault="00784A32" w:rsidP="00784A32">
      <w:pPr>
        <w:pStyle w:val="H6"/>
      </w:pPr>
      <w:r w:rsidRPr="000670FE">
        <w:t>(</w:t>
      </w:r>
      <w:r w:rsidR="00CB438D">
        <w:t>6</w:t>
      </w:r>
      <w:r w:rsidRPr="000670FE">
        <w:t>)</w:t>
      </w:r>
    </w:p>
    <w:p w14:paraId="3AA579B6"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793B20D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C68D81C" w14:textId="6349E8B0"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upgrade the ongoing MCVideo Group Call to a MCVideo Imminent Peril Group Call with Reception Control }</w:t>
      </w:r>
    </w:p>
    <w:p w14:paraId="0D37A6E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response </w:t>
      </w:r>
      <w:r w:rsidRPr="000670FE">
        <w:rPr>
          <w:b/>
          <w:noProof w:val="0"/>
        </w:rPr>
        <w:t>and</w:t>
      </w:r>
      <w:r w:rsidRPr="000670FE">
        <w:rPr>
          <w:noProof w:val="0"/>
        </w:rPr>
        <w:t xml:space="preserve"> considers the call as being upgraded to an Imminent Peril Group Call }</w:t>
      </w:r>
    </w:p>
    <w:p w14:paraId="2B0BBC93"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7C4E0B25" w14:textId="77777777" w:rsidR="00784A32" w:rsidRPr="000670FE" w:rsidRDefault="00784A32" w:rsidP="00784A32">
      <w:pPr>
        <w:pStyle w:val="PL"/>
        <w:rPr>
          <w:rFonts w:cs="Courier New"/>
          <w:noProof w:val="0"/>
          <w:szCs w:val="16"/>
        </w:rPr>
      </w:pPr>
    </w:p>
    <w:p w14:paraId="590E900A" w14:textId="257095DC" w:rsidR="00784A32" w:rsidRPr="000670FE" w:rsidRDefault="00784A32" w:rsidP="00784A32">
      <w:pPr>
        <w:pStyle w:val="H6"/>
      </w:pPr>
      <w:r w:rsidRPr="000670FE">
        <w:t>(</w:t>
      </w:r>
      <w:r w:rsidR="00CB438D">
        <w:t>7</w:t>
      </w:r>
      <w:r w:rsidRPr="000670FE">
        <w:t>)</w:t>
      </w:r>
    </w:p>
    <w:p w14:paraId="1EB8A461"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that was upgraded to an Imminent Peril Group Call }</w:t>
      </w:r>
    </w:p>
    <w:p w14:paraId="2C86E16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D82D15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cancel the ongoing MCVideo Imminent Peril state }</w:t>
      </w:r>
    </w:p>
    <w:p w14:paraId="2EA4C52D" w14:textId="6B31DE4E"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w:t>
      </w:r>
      <w:r w:rsidRPr="000670FE">
        <w:rPr>
          <w:b/>
          <w:noProof w:val="0"/>
        </w:rPr>
        <w:t>and</w:t>
      </w:r>
      <w:r w:rsidRPr="000670FE">
        <w:rPr>
          <w:noProof w:val="0"/>
        </w:rPr>
        <w:t xml:space="preserve"> considers the Imminent Peril </w:t>
      </w:r>
      <w:r w:rsidR="00CB438D">
        <w:rPr>
          <w:noProof w:val="0"/>
        </w:rPr>
        <w:t>state</w:t>
      </w:r>
      <w:r w:rsidR="00CB438D" w:rsidRPr="000670FE">
        <w:rPr>
          <w:noProof w:val="0"/>
        </w:rPr>
        <w:t xml:space="preserve"> </w:t>
      </w:r>
      <w:r w:rsidRPr="000670FE">
        <w:rPr>
          <w:noProof w:val="0"/>
        </w:rPr>
        <w:t>cancelled }</w:t>
      </w:r>
    </w:p>
    <w:p w14:paraId="022D246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8D9F064" w14:textId="77777777" w:rsidR="00784A32" w:rsidRPr="000670FE" w:rsidRDefault="00784A32" w:rsidP="00784A32">
      <w:pPr>
        <w:pStyle w:val="PL"/>
        <w:rPr>
          <w:noProof w:val="0"/>
        </w:rPr>
      </w:pPr>
    </w:p>
    <w:p w14:paraId="7BE7DA8F" w14:textId="732A37D1" w:rsidR="00784A32" w:rsidRPr="000670FE" w:rsidRDefault="00784A32" w:rsidP="00784A32">
      <w:pPr>
        <w:pStyle w:val="H6"/>
      </w:pPr>
      <w:r w:rsidRPr="000670FE">
        <w:t>(</w:t>
      </w:r>
      <w:r w:rsidR="00CB438D">
        <w:t>8</w:t>
      </w:r>
      <w:r w:rsidRPr="000670FE">
        <w:t>)</w:t>
      </w:r>
    </w:p>
    <w:p w14:paraId="08B89391" w14:textId="35AC32E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2C01DFA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EED78B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end the RTP media reception }</w:t>
      </w:r>
    </w:p>
    <w:p w14:paraId="573D9C3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Media Reception End Request message }</w:t>
      </w:r>
    </w:p>
    <w:p w14:paraId="719DB9BF"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AEBCC32" w14:textId="77777777" w:rsidR="00784A32" w:rsidRPr="000670FE" w:rsidRDefault="00784A32" w:rsidP="00784A32">
      <w:pPr>
        <w:pStyle w:val="PL"/>
        <w:rPr>
          <w:rFonts w:cs="Courier New"/>
          <w:noProof w:val="0"/>
          <w:szCs w:val="16"/>
        </w:rPr>
      </w:pPr>
    </w:p>
    <w:p w14:paraId="53058516" w14:textId="2A29AA00" w:rsidR="00784A32" w:rsidRPr="000670FE" w:rsidRDefault="00784A32" w:rsidP="00784A32">
      <w:pPr>
        <w:pStyle w:val="H6"/>
      </w:pPr>
      <w:r w:rsidRPr="000670FE">
        <w:rPr>
          <w:rFonts w:cs="Arial"/>
        </w:rPr>
        <w:t>(</w:t>
      </w:r>
      <w:r w:rsidR="00CB438D">
        <w:rPr>
          <w:rFonts w:cs="Arial"/>
        </w:rPr>
        <w:t>9</w:t>
      </w:r>
      <w:r w:rsidRPr="000670FE">
        <w:rPr>
          <w:rFonts w:cs="Arial"/>
        </w:rPr>
        <w:t>)</w:t>
      </w:r>
    </w:p>
    <w:p w14:paraId="15CF7E8D"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5436ADB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0B3B5D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BYE message }</w:t>
      </w:r>
    </w:p>
    <w:p w14:paraId="19543AA6" w14:textId="77777777" w:rsidR="00784A32" w:rsidRPr="000670FE" w:rsidRDefault="00784A32" w:rsidP="00784A32">
      <w:pPr>
        <w:pStyle w:val="PL"/>
        <w:rPr>
          <w:rFonts w:cs="Courier New"/>
          <w:noProof w:val="0"/>
          <w:szCs w:val="16"/>
        </w:rPr>
      </w:pPr>
      <w:r w:rsidRPr="000670FE">
        <w:rPr>
          <w:noProof w:val="0"/>
        </w:rPr>
        <w:t xml:space="preserve">    </w:t>
      </w:r>
      <w:r w:rsidRPr="000670FE">
        <w:rPr>
          <w:b/>
          <w:noProof w:val="0"/>
        </w:rPr>
        <w:t>then</w:t>
      </w:r>
      <w:r w:rsidRPr="000670FE">
        <w:rPr>
          <w:noProof w:val="0"/>
        </w:rPr>
        <w:t xml:space="preserve"> { the UE (MCVideo Client) sends a SIP 200 (OK) message and leaves the MCVideo session }</w:t>
      </w:r>
    </w:p>
    <w:p w14:paraId="4F5AAC9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49C4F8F" w14:textId="77777777" w:rsidR="00784A32" w:rsidRPr="000670FE" w:rsidRDefault="00784A32" w:rsidP="00784A32">
      <w:pPr>
        <w:pStyle w:val="PL"/>
        <w:rPr>
          <w:rFonts w:cs="Courier New"/>
          <w:noProof w:val="0"/>
          <w:szCs w:val="16"/>
        </w:rPr>
      </w:pPr>
    </w:p>
    <w:p w14:paraId="5BA502F4" w14:textId="77777777" w:rsidR="00784A32" w:rsidRPr="000670FE" w:rsidRDefault="00784A32" w:rsidP="005377F9">
      <w:pPr>
        <w:pStyle w:val="H6"/>
      </w:pPr>
      <w:bookmarkStart w:id="161" w:name="_Toc52787489"/>
      <w:bookmarkStart w:id="162" w:name="_Toc52787669"/>
      <w:r w:rsidRPr="000670FE">
        <w:t>6.1.1.2.2</w:t>
      </w:r>
      <w:r w:rsidRPr="000670FE">
        <w:tab/>
        <w:t>Conformance requirements</w:t>
      </w:r>
      <w:bookmarkEnd w:id="161"/>
      <w:bookmarkEnd w:id="162"/>
    </w:p>
    <w:p w14:paraId="646F3AF5" w14:textId="487DED51" w:rsidR="00784A32" w:rsidRPr="000670FE" w:rsidRDefault="00784A32" w:rsidP="00784A32">
      <w:r w:rsidRPr="000670FE">
        <w:t>References: The conformance requirements covered in the current T</w:t>
      </w:r>
      <w:r w:rsidR="00CB438D">
        <w:t xml:space="preserve">est </w:t>
      </w:r>
      <w:r w:rsidRPr="000670FE">
        <w:t>C</w:t>
      </w:r>
      <w:r w:rsidR="00CB438D">
        <w:t>ase</w:t>
      </w:r>
      <w:r w:rsidRPr="000670FE">
        <w:t xml:space="preserve"> are specified in: TS 24.281</w:t>
      </w:r>
      <w:r w:rsidR="00CB438D">
        <w:t xml:space="preserve">, </w:t>
      </w:r>
      <w:r w:rsidRPr="000670FE">
        <w:t xml:space="preserve">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r w:rsidR="00CB438D" w:rsidRPr="000670FE">
        <w:t>1</w:t>
      </w:r>
      <w:r w:rsidR="00CB438D">
        <w:t>5</w:t>
      </w:r>
      <w:r w:rsidR="00CB438D" w:rsidRPr="000670FE">
        <w:t xml:space="preserve"> </w:t>
      </w:r>
      <w:r w:rsidRPr="000670FE">
        <w:t>requirements.</w:t>
      </w:r>
    </w:p>
    <w:p w14:paraId="1A35AD8F" w14:textId="77777777" w:rsidR="00784A32" w:rsidRPr="000670FE" w:rsidRDefault="00784A32" w:rsidP="00784A32">
      <w:r w:rsidRPr="000670FE">
        <w:t>[TS 24.281, clause 6.2.3.1.1]</w:t>
      </w:r>
    </w:p>
    <w:p w14:paraId="185017A6" w14:textId="77777777" w:rsidR="00784A32" w:rsidRPr="000670FE" w:rsidRDefault="00784A32" w:rsidP="00784A32">
      <w:r w:rsidRPr="000670FE">
        <w:t>When performing the automatic commencement mode procedures, the MCVideo client:</w:t>
      </w:r>
    </w:p>
    <w:p w14:paraId="53A806D5"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701AF6D0" w14:textId="77777777" w:rsidR="00784A32" w:rsidRPr="000670FE" w:rsidRDefault="00784A32" w:rsidP="00784A32">
      <w:pPr>
        <w:pStyle w:val="B1"/>
      </w:pPr>
      <w:r w:rsidRPr="000670FE">
        <w:t>2)</w:t>
      </w:r>
      <w:r w:rsidRPr="000670FE">
        <w:tab/>
        <w:t>shall include the option tag "timer" in a Require header field of the SIP 200 (OK) response;</w:t>
      </w:r>
    </w:p>
    <w:p w14:paraId="557B76C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7C89B6BE"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4A34852B"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5BE59D0F"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1B89FB88"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17833FFD"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213A8D80"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5E533101"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88BD479" w14:textId="77777777" w:rsidR="00784A32" w:rsidRPr="000670FE" w:rsidRDefault="00784A32" w:rsidP="00784A32">
      <w:r w:rsidRPr="000670FE">
        <w:t>[TS 24.281, clause 6.2.3.1.2]</w:t>
      </w:r>
    </w:p>
    <w:p w14:paraId="6762E904"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58922E18"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3DD7C688" w14:textId="77777777" w:rsidR="00784A32" w:rsidRPr="000670FE" w:rsidRDefault="00784A32" w:rsidP="00784A32">
      <w:bookmarkStart w:id="163" w:name="14f4399e2adfb55a__Toc427695827"/>
      <w:bookmarkStart w:id="164" w:name="14f4399e2adfb55a__Toc427696227"/>
      <w:bookmarkStart w:id="165" w:name="14f4399e2adfb55a__Toc427696626"/>
      <w:bookmarkStart w:id="166" w:name="14f4399e2adfb55a__Toc427698228"/>
      <w:bookmarkEnd w:id="163"/>
      <w:bookmarkEnd w:id="164"/>
      <w:bookmarkEnd w:id="165"/>
      <w:bookmarkEnd w:id="166"/>
      <w:r w:rsidRPr="000670FE">
        <w:t>[TS 24.281, clause 9.2.1.2.1.2]</w:t>
      </w:r>
    </w:p>
    <w:p w14:paraId="19E83217" w14:textId="77777777" w:rsidR="00784A32" w:rsidRPr="000670FE" w:rsidRDefault="00784A32" w:rsidP="00784A32">
      <w:r w:rsidRPr="000670FE">
        <w:t>In the procedures in this subclause:</w:t>
      </w:r>
    </w:p>
    <w:p w14:paraId="7BD6584B"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6906416F"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300939D5"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6CFC798B" w14:textId="77777777" w:rsidR="00784A32" w:rsidRPr="000670FE" w:rsidRDefault="00784A32" w:rsidP="00784A32">
      <w:r w:rsidRPr="000670FE">
        <w:t>The MCVideo client:</w:t>
      </w:r>
    </w:p>
    <w:p w14:paraId="2CCFA92E" w14:textId="77777777" w:rsidR="00784A32" w:rsidRPr="000670FE" w:rsidRDefault="00784A32" w:rsidP="00784A32">
      <w:pPr>
        <w:pStyle w:val="B1"/>
      </w:pPr>
      <w:r w:rsidRPr="000670FE">
        <w:t>1)</w:t>
      </w:r>
      <w:r w:rsidRPr="000670FE">
        <w:tab/>
        <w:t>may reject the SIP INVITE request if either of the following conditions are met:</w:t>
      </w:r>
    </w:p>
    <w:p w14:paraId="359A21E7" w14:textId="77777777" w:rsidR="00784A32" w:rsidRPr="000670FE" w:rsidRDefault="00784A32" w:rsidP="00784A32">
      <w:pPr>
        <w:pStyle w:val="B2"/>
      </w:pPr>
      <w:r w:rsidRPr="000670FE">
        <w:t>a)</w:t>
      </w:r>
      <w:r w:rsidRPr="000670FE">
        <w:tab/>
        <w:t>MCVideo client does not have enough resources to handle the call; or</w:t>
      </w:r>
    </w:p>
    <w:p w14:paraId="75136CBD" w14:textId="77777777" w:rsidR="00784A32" w:rsidRPr="000670FE" w:rsidRDefault="00784A32" w:rsidP="00784A32">
      <w:pPr>
        <w:pStyle w:val="B2"/>
      </w:pPr>
      <w:r w:rsidRPr="000670FE">
        <w:t>b)</w:t>
      </w:r>
      <w:r w:rsidRPr="000670FE">
        <w:tab/>
        <w:t>any other reason outside the scope of this specification;</w:t>
      </w:r>
    </w:p>
    <w:p w14:paraId="053F75FD"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45C96D90"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5B7D14A3"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688D9D8F"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1BE269D1" w14:textId="77777777" w:rsidR="00784A32" w:rsidRPr="000670FE" w:rsidRDefault="00784A32" w:rsidP="00784A32">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58023BDC" w14:textId="77777777" w:rsidR="00784A32" w:rsidRPr="000670FE" w:rsidRDefault="00784A32" w:rsidP="00784A32">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68BF44F4"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0CC54346" w14:textId="77777777" w:rsidR="00784A32" w:rsidRPr="000670FE" w:rsidRDefault="00784A32" w:rsidP="00784A32">
      <w:pPr>
        <w:pStyle w:val="B2"/>
      </w:pPr>
      <w:r w:rsidRPr="000670FE">
        <w:t>b)</w:t>
      </w:r>
      <w:r w:rsidRPr="000670FE">
        <w:tab/>
        <w:t>shall set the MCVideo emergency group state to "MVEG 2: in-progress";</w:t>
      </w:r>
    </w:p>
    <w:p w14:paraId="06B286DC" w14:textId="77777777" w:rsidR="00784A32" w:rsidRPr="000670FE" w:rsidRDefault="00784A32" w:rsidP="00784A32">
      <w:pPr>
        <w:pStyle w:val="B2"/>
      </w:pPr>
      <w:r w:rsidRPr="000670FE">
        <w:t>c)</w:t>
      </w:r>
      <w:r w:rsidRPr="000670FE">
        <w:tab/>
        <w:t>shall set the MCVideo imminent peril group state to "MVIG 1: no-imminent-peril"; and</w:t>
      </w:r>
    </w:p>
    <w:p w14:paraId="09EC62C4"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4C95BF8F"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27E2C04B"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40F7D3F0" w14:textId="77777777" w:rsidR="00784A32" w:rsidRPr="000670FE" w:rsidRDefault="00784A32" w:rsidP="00784A32">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7E8A7E18"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22144BBE" w14:textId="77777777" w:rsidR="00784A32" w:rsidRPr="000670FE" w:rsidRDefault="00784A32" w:rsidP="00784A32">
      <w:pPr>
        <w:pStyle w:val="B2"/>
      </w:pPr>
      <w:r w:rsidRPr="000670FE">
        <w:t>b)</w:t>
      </w:r>
      <w:r w:rsidRPr="000670FE">
        <w:tab/>
        <w:t>shall set the MCVideo imminent peril group state to "MVIG 2: in-progress";</w:t>
      </w:r>
    </w:p>
    <w:p w14:paraId="7FAA7696" w14:textId="77777777" w:rsidR="00784A32" w:rsidRPr="000670FE" w:rsidRDefault="00784A32" w:rsidP="00784A32">
      <w:pPr>
        <w:pStyle w:val="B1"/>
      </w:pPr>
      <w:r w:rsidRPr="000670FE">
        <w:t>6)</w:t>
      </w:r>
      <w:r w:rsidRPr="000670FE">
        <w:tab/>
        <w:t>may display to the MCVideo user the MCVideo ID of the inviting MCVideo user;</w:t>
      </w:r>
    </w:p>
    <w:p w14:paraId="49944C08"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5935AC57"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27CAC924"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67CFFF63" w14:textId="77777777" w:rsidR="00784A32" w:rsidRPr="000670FE" w:rsidRDefault="00784A32" w:rsidP="00784A32">
      <w:r w:rsidRPr="000670FE">
        <w:t>[TS 24.281, clause 9.2.1.2.1.4]</w:t>
      </w:r>
    </w:p>
    <w:p w14:paraId="318564CA" w14:textId="77777777" w:rsidR="00784A32" w:rsidRPr="000670FE" w:rsidRDefault="00784A32" w:rsidP="00784A32">
      <w:r w:rsidRPr="000670FE">
        <w:t>This subclause covers both on-demand session and pre-established sessions.</w:t>
      </w:r>
    </w:p>
    <w:p w14:paraId="65785B78" w14:textId="77777777" w:rsidR="00784A32" w:rsidRPr="000670FE" w:rsidRDefault="00784A32" w:rsidP="00784A32">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5559EC60" w14:textId="77777777" w:rsidR="00784A32" w:rsidRPr="000670FE" w:rsidRDefault="00784A32" w:rsidP="00784A32">
      <w:r w:rsidRPr="000670FE">
        <w:t>The MCVideo client:</w:t>
      </w:r>
    </w:p>
    <w:p w14:paraId="75CDFA49" w14:textId="77777777" w:rsidR="00784A32" w:rsidRPr="000670FE" w:rsidRDefault="00784A32" w:rsidP="00784A32">
      <w:pPr>
        <w:pStyle w:val="B1"/>
      </w:pPr>
      <w:r w:rsidRPr="000670FE">
        <w:t>1)</w:t>
      </w:r>
      <w:r w:rsidRPr="000670FE">
        <w:tab/>
        <w:t>if the MCVideo user is not authorised to cancel the in-progress emergency group state of the MCVideo group as determined by the procedures of subclause </w:t>
      </w:r>
      <w:r w:rsidRPr="000670FE">
        <w:rPr>
          <w:lang w:eastAsia="zh-CN"/>
        </w:rPr>
        <w:t>6.2.8.1.7</w:t>
      </w:r>
      <w:r w:rsidRPr="000670FE">
        <w:t>, the MCVideo client:</w:t>
      </w:r>
    </w:p>
    <w:p w14:paraId="7A07B36F" w14:textId="77777777" w:rsidR="00784A32" w:rsidRPr="000670FE" w:rsidRDefault="00784A32" w:rsidP="00784A32">
      <w:pPr>
        <w:pStyle w:val="B2"/>
      </w:pPr>
      <w:r w:rsidRPr="000670FE">
        <w:t>a)</w:t>
      </w:r>
      <w:r w:rsidRPr="000670FE">
        <w:tab/>
        <w:t>should indicate to the MCVideo user that they are not authorised to cancel the in-progress emergency group state of the MCVideo group; and</w:t>
      </w:r>
    </w:p>
    <w:p w14:paraId="79F5BA9D" w14:textId="77777777" w:rsidR="00CB438D" w:rsidRDefault="00784A32" w:rsidP="00CB438D">
      <w:pPr>
        <w:pStyle w:val="B2"/>
      </w:pPr>
      <w:r w:rsidRPr="000670FE">
        <w:t>b)</w:t>
      </w:r>
      <w:r w:rsidRPr="000670FE">
        <w:tab/>
        <w:t>shall skip the remaining steps of the current subclause;</w:t>
      </w:r>
    </w:p>
    <w:p w14:paraId="147B9F57" w14:textId="630504DB" w:rsidR="00784A32" w:rsidRPr="000670FE" w:rsidRDefault="00CB438D" w:rsidP="00CB438D">
      <w:pPr>
        <w:pStyle w:val="B2"/>
      </w:pPr>
      <w:r>
        <w:t>…</w:t>
      </w:r>
    </w:p>
    <w:p w14:paraId="42CB547D" w14:textId="77777777" w:rsidR="00784A32" w:rsidRPr="000670FE" w:rsidRDefault="00784A32" w:rsidP="00784A32">
      <w:r w:rsidRPr="000670FE">
        <w:t>[TS 24.281, clause 9.2.1.2.1.6]</w:t>
      </w:r>
    </w:p>
    <w:p w14:paraId="0D750FE3" w14:textId="77777777" w:rsidR="00784A32" w:rsidRPr="000670FE" w:rsidRDefault="00784A32" w:rsidP="00784A32">
      <w:r w:rsidRPr="000670FE">
        <w:t>This subclause covers both on-demand session.</w:t>
      </w:r>
    </w:p>
    <w:p w14:paraId="5EEF2E16" w14:textId="77777777" w:rsidR="00784A32" w:rsidRPr="000670FE" w:rsidRDefault="00784A32" w:rsidP="00784A32">
      <w:r w:rsidRPr="000670FE">
        <w:t>Upon receipt of a SIP re-INVITE request the MCVideo client:</w:t>
      </w:r>
    </w:p>
    <w:p w14:paraId="18C7EBCB"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48AD9081"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458D82D3"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60E0A9F3" w14:textId="77777777" w:rsidR="00784A32" w:rsidRPr="000670FE" w:rsidRDefault="00784A32" w:rsidP="00784A32">
      <w:pPr>
        <w:pStyle w:val="B2"/>
      </w:pPr>
      <w:r w:rsidRPr="000670FE">
        <w:t>c)</w:t>
      </w:r>
      <w:r w:rsidRPr="000670FE">
        <w:tab/>
        <w:t xml:space="preserve">shall set the MCVideo emergency group state to "MVEG 2: in-progress"; </w:t>
      </w:r>
    </w:p>
    <w:p w14:paraId="25E4AC31" w14:textId="77777777" w:rsidR="00784A32" w:rsidRPr="000670FE" w:rsidRDefault="00784A32" w:rsidP="00784A32">
      <w:pPr>
        <w:pStyle w:val="B2"/>
      </w:pPr>
      <w:r w:rsidRPr="000670FE">
        <w:t>d)</w:t>
      </w:r>
      <w:r w:rsidRPr="000670FE">
        <w:tab/>
        <w:t>shall set the MCVideo imminent peril group state to "MVIG 1: no-imminent-peril"; and</w:t>
      </w:r>
    </w:p>
    <w:p w14:paraId="50AE9044" w14:textId="77777777" w:rsidR="00784A32" w:rsidRPr="000670FE" w:rsidRDefault="00784A32" w:rsidP="00784A32">
      <w:pPr>
        <w:pStyle w:val="B2"/>
      </w:pPr>
      <w:r w:rsidRPr="000670FE">
        <w:t>e)</w:t>
      </w:r>
      <w:r w:rsidRPr="000670FE">
        <w:tab/>
        <w:t>shall set the MCVideo imminent peril group call state to "MVIGC 1: imminent-peril-gc-capable";</w:t>
      </w:r>
    </w:p>
    <w:p w14:paraId="53E170F2"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0AB6D181"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228FF052" w14:textId="77777777" w:rsidR="00784A32" w:rsidRPr="000670FE" w:rsidRDefault="00784A32" w:rsidP="00784A32">
      <w:pPr>
        <w:pStyle w:val="B2"/>
      </w:pPr>
      <w:r w:rsidRPr="000670FE">
        <w:t>b)</w:t>
      </w:r>
      <w:r w:rsidRPr="000670FE">
        <w:tab/>
        <w:t>shall set the MCVideo imminent peril group state to "MIG 2: in-progress";</w:t>
      </w:r>
    </w:p>
    <w:p w14:paraId="070344F2"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2378B283"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686500B6"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05D93E02"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7A2C77D0"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16FD6365"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11DAE4D9"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158A136E" w14:textId="77777777" w:rsidR="00784A32" w:rsidRPr="000670FE" w:rsidRDefault="00784A32" w:rsidP="00784A32">
      <w:pPr>
        <w:pStyle w:val="B2"/>
      </w:pPr>
      <w:r w:rsidRPr="000670FE">
        <w:t>c)</w:t>
      </w:r>
      <w:r w:rsidRPr="000670FE">
        <w:tab/>
        <w:t>shall set the MCVideo emergency group state to "MVEG 1: no-emergency"; and</w:t>
      </w:r>
    </w:p>
    <w:p w14:paraId="6D181815"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5060D583"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2DEBF468"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0670FE" w:rsidRDefault="00784A32" w:rsidP="00784A32">
      <w:pPr>
        <w:pStyle w:val="B2"/>
      </w:pPr>
      <w:r w:rsidRPr="000670FE">
        <w:t>b)</w:t>
      </w:r>
      <w:r w:rsidRPr="000670FE">
        <w:tab/>
        <w:t>shall set the MCVideo imminent peril group state to "MVIG 1: no-imminent-peril"; and</w:t>
      </w:r>
    </w:p>
    <w:p w14:paraId="79D83240" w14:textId="77777777" w:rsidR="00784A32" w:rsidRPr="000670FE" w:rsidRDefault="00784A32" w:rsidP="00784A32">
      <w:pPr>
        <w:pStyle w:val="B2"/>
      </w:pPr>
      <w:r w:rsidRPr="000670FE">
        <w:t>c)</w:t>
      </w:r>
      <w:r w:rsidRPr="000670FE">
        <w:tab/>
        <w:t>shall set the MCVideo imminent peril group call state to "MVIGC 1: imminent-peril-gc-capable";</w:t>
      </w:r>
    </w:p>
    <w:p w14:paraId="760CBAA1" w14:textId="77777777" w:rsidR="00784A32" w:rsidRPr="000670FE" w:rsidRDefault="00784A32" w:rsidP="00784A32">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6160BC94"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572F70FA"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520E0049"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7E2DC5B6"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3D06C51D"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47C4B5E3" w14:textId="77777777" w:rsidR="00784A32" w:rsidRPr="000670FE" w:rsidRDefault="00784A32" w:rsidP="00784A32">
      <w:pPr>
        <w:pStyle w:val="B1"/>
      </w:pPr>
      <w:r w:rsidRPr="000670FE">
        <w:t>11)</w:t>
      </w:r>
      <w:r w:rsidRPr="000670FE">
        <w:tab/>
        <w:t>shall interact with the media plane as specified in 3GPP TS 24.581 [</w:t>
      </w:r>
      <w:r w:rsidRPr="000670FE">
        <w:rPr>
          <w:lang w:eastAsia="zh-CN"/>
        </w:rPr>
        <w:t>5</w:t>
      </w:r>
      <w:r w:rsidRPr="000670FE">
        <w:t>].</w:t>
      </w:r>
    </w:p>
    <w:p w14:paraId="0EAD5EEF" w14:textId="7E29335D" w:rsidR="00784A32" w:rsidRPr="000670FE" w:rsidRDefault="00784A32" w:rsidP="00784A32">
      <w:r w:rsidRPr="000670FE">
        <w:t>.</w:t>
      </w:r>
    </w:p>
    <w:p w14:paraId="2C1FA7FB" w14:textId="77777777" w:rsidR="00784A32" w:rsidRPr="000670FE" w:rsidRDefault="00784A32" w:rsidP="00784A32">
      <w:bookmarkStart w:id="167" w:name="14f4399e2adfb55a__Toc427695833"/>
      <w:bookmarkStart w:id="168" w:name="14f4399e2adfb55a__Toc427696233"/>
      <w:bookmarkStart w:id="169" w:name="14f4399e2adfb55a__Toc427696632"/>
      <w:bookmarkStart w:id="170" w:name="14f4399e2adfb55a__Toc427698234"/>
      <w:bookmarkEnd w:id="167"/>
      <w:bookmarkEnd w:id="168"/>
      <w:bookmarkEnd w:id="169"/>
      <w:bookmarkEnd w:id="170"/>
      <w:r w:rsidRPr="000670FE">
        <w:t>[TS 24.581, Clause 6.3.4.3.6]</w:t>
      </w:r>
    </w:p>
    <w:p w14:paraId="557C01A7"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0670FE" w:rsidRDefault="00784A32" w:rsidP="00784A32">
      <w:pPr>
        <w:pStyle w:val="B1"/>
      </w:pPr>
      <w:r w:rsidRPr="000670FE">
        <w:t>1.</w:t>
      </w:r>
      <w:r w:rsidRPr="000670FE">
        <w:tab/>
        <w:t>shall reject the request if there is only one MCVideo client in the MCVideo call;</w:t>
      </w:r>
    </w:p>
    <w:p w14:paraId="031100D3" w14:textId="77777777" w:rsidR="00784A32" w:rsidRPr="000670FE" w:rsidRDefault="00784A32" w:rsidP="00784A32">
      <w:pPr>
        <w:pStyle w:val="B1"/>
      </w:pPr>
      <w:r w:rsidRPr="000670FE">
        <w:t>2.</w:t>
      </w:r>
      <w:r w:rsidRPr="000670FE">
        <w:tab/>
        <w:t>if the Transmission request is rejected the transmission control server:</w:t>
      </w:r>
    </w:p>
    <w:p w14:paraId="3E593E1F" w14:textId="77777777" w:rsidR="00784A32" w:rsidRPr="000670FE" w:rsidRDefault="00784A32" w:rsidP="00784A32">
      <w:pPr>
        <w:pStyle w:val="B2"/>
      </w:pPr>
      <w:r w:rsidRPr="000670FE">
        <w:t>a.</w:t>
      </w:r>
      <w:r w:rsidRPr="000670FE">
        <w:tab/>
        <w:t>shall send the Transmission Reject message. The Transmission Reject message:</w:t>
      </w:r>
    </w:p>
    <w:p w14:paraId="00B11032" w14:textId="77777777" w:rsidR="00784A32" w:rsidRPr="000670FE" w:rsidRDefault="00784A32" w:rsidP="00784A32">
      <w:pPr>
        <w:pStyle w:val="B3"/>
      </w:pPr>
      <w:r w:rsidRPr="000670FE">
        <w:t>i.</w:t>
      </w:r>
      <w:r w:rsidRPr="000670FE">
        <w:tab/>
        <w:t>shall include in the Reject Cause field the &lt;Reject Cause&gt; value cause #3 (Only one participant); and</w:t>
      </w:r>
    </w:p>
    <w:p w14:paraId="23C70BFB" w14:textId="77777777" w:rsidR="00784A32" w:rsidRPr="000670FE" w:rsidRDefault="00784A32" w:rsidP="00784A32">
      <w:pPr>
        <w:pStyle w:val="B3"/>
      </w:pPr>
      <w:r w:rsidRPr="000670FE">
        <w:t>ii.</w:t>
      </w:r>
      <w:r w:rsidRPr="000670FE">
        <w:tab/>
        <w:t>may include in the Reject Cause field an additional text string explaining the reason for rejecting the Transmission request in the &lt;Reject Phrase&gt; value; and</w:t>
      </w:r>
    </w:p>
    <w:p w14:paraId="26237068" w14:textId="77777777" w:rsidR="00784A32" w:rsidRPr="000670FE" w:rsidRDefault="00784A32" w:rsidP="00784A32">
      <w:pPr>
        <w:pStyle w:val="B2"/>
      </w:pPr>
      <w:r w:rsidRPr="000670FE">
        <w:t>b.</w:t>
      </w:r>
      <w:r w:rsidRPr="000670FE">
        <w:tab/>
        <w:t>shall remain in the 'G: Transmit Idle' state; and</w:t>
      </w:r>
    </w:p>
    <w:p w14:paraId="389C0B0E" w14:textId="77777777" w:rsidR="00784A32" w:rsidRPr="000670FE" w:rsidRDefault="00784A32" w:rsidP="00784A32">
      <w:pPr>
        <w:pStyle w:val="B1"/>
      </w:pPr>
      <w:r w:rsidRPr="000670FE">
        <w:t>3.</w:t>
      </w:r>
      <w:r w:rsidRPr="000670FE">
        <w:tab/>
        <w:t>if the Transmission request is granted the transmission control server:</w:t>
      </w:r>
    </w:p>
    <w:p w14:paraId="5560DBEF" w14:textId="77777777" w:rsidR="00784A32" w:rsidRPr="000670FE" w:rsidRDefault="00784A32" w:rsidP="00784A32">
      <w:pPr>
        <w:pStyle w:val="B2"/>
      </w:pPr>
      <w:r w:rsidRPr="000670FE">
        <w:t>a.</w:t>
      </w:r>
      <w:r w:rsidRPr="000670FE">
        <w:tab/>
        <w:t>shall stop the timer T1 (Inactivity);</w:t>
      </w:r>
    </w:p>
    <w:p w14:paraId="7FE238B0" w14:textId="77777777" w:rsidR="00784A32" w:rsidRPr="000670FE" w:rsidRDefault="00784A32" w:rsidP="00784A32">
      <w:pPr>
        <w:pStyle w:val="B2"/>
      </w:pPr>
      <w:r w:rsidRPr="000670FE">
        <w:t>b.</w:t>
      </w:r>
      <w:r w:rsidRPr="000670FE">
        <w:tab/>
        <w:t>shall stop the timer T2 (Transmit Idle);</w:t>
      </w:r>
    </w:p>
    <w:p w14:paraId="24A5A21D" w14:textId="77777777" w:rsidR="00784A32" w:rsidRPr="000670FE" w:rsidRDefault="00784A32" w:rsidP="00784A32">
      <w:pPr>
        <w:pStyle w:val="B2"/>
      </w:pPr>
      <w:r w:rsidRPr="000670FE">
        <w:t>c.</w:t>
      </w:r>
      <w:r w:rsidRPr="000670FE">
        <w:tab/>
        <w:t>shall store the SSRC of transmission participant granted the permission to send media until the transmission is released associated to that Transmission request; and</w:t>
      </w:r>
    </w:p>
    <w:p w14:paraId="0148F4DA" w14:textId="77777777" w:rsidR="00784A32" w:rsidRPr="000670FE" w:rsidRDefault="00784A32" w:rsidP="00784A32">
      <w:pPr>
        <w:pStyle w:val="B2"/>
      </w:pPr>
      <w:r w:rsidRPr="000670FE">
        <w:t>d.</w:t>
      </w:r>
      <w:r w:rsidRPr="000670FE">
        <w:tab/>
        <w:t>shall enter the 'G: Transmit Taken' state as specified in the subclause 6.3.4.4.2.</w:t>
      </w:r>
    </w:p>
    <w:p w14:paraId="66E5F927" w14:textId="77777777" w:rsidR="00784A32" w:rsidRPr="000670FE" w:rsidRDefault="00784A32" w:rsidP="00784A32">
      <w:r w:rsidRPr="000670FE">
        <w:t>[TS 24.581, clause 6.3.4.4.12]</w:t>
      </w:r>
    </w:p>
    <w:p w14:paraId="1F944296"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0670FE" w:rsidRDefault="00784A32" w:rsidP="00784A32">
      <w:pPr>
        <w:pStyle w:val="B1"/>
      </w:pPr>
      <w:r w:rsidRPr="000670FE">
        <w:t>1.</w:t>
      </w:r>
      <w:r w:rsidRPr="000670FE">
        <w:tab/>
        <w:t>if counter Cx (Simultaneous transmission video) has not reached its upper limit:</w:t>
      </w:r>
    </w:p>
    <w:p w14:paraId="2D61AB6C" w14:textId="77777777" w:rsidR="00784A32" w:rsidRPr="000670FE" w:rsidRDefault="00784A32" w:rsidP="00784A32">
      <w:pPr>
        <w:pStyle w:val="B2"/>
      </w:pPr>
      <w:r w:rsidRPr="000670FE">
        <w:t>a.</w:t>
      </w:r>
      <w:r w:rsidRPr="000670FE">
        <w:tab/>
        <w:t>shall perform the actions specified in the subclause 6.3.4.4.2;</w:t>
      </w:r>
    </w:p>
    <w:p w14:paraId="16FA2288" w14:textId="77777777" w:rsidR="00784A32" w:rsidRPr="000670FE" w:rsidRDefault="00784A32" w:rsidP="00784A32">
      <w:pPr>
        <w:pStyle w:val="B1"/>
      </w:pPr>
      <w:r w:rsidRPr="000670FE">
        <w:t>2.</w:t>
      </w:r>
      <w:r w:rsidRPr="000670FE">
        <w:tab/>
        <w:t>if counter Cx (Simultaneous transmission video) has reached its upper limit:</w:t>
      </w:r>
    </w:p>
    <w:p w14:paraId="150B7C26"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74A66EE1" w14:textId="77777777" w:rsidR="00784A32" w:rsidRPr="000670FE" w:rsidRDefault="00784A32" w:rsidP="00784A32">
      <w:pPr>
        <w:pStyle w:val="B2"/>
      </w:pPr>
      <w:r w:rsidRPr="000670FE">
        <w:t>b.</w:t>
      </w:r>
      <w:r w:rsidRPr="000670FE">
        <w:tab/>
        <w:t>shall stop timer T4 (Transmission Grant), if running;</w:t>
      </w:r>
    </w:p>
    <w:p w14:paraId="2FF8ACF8"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2106A0D" w14:textId="77777777" w:rsidR="00784A32" w:rsidRPr="000670FE" w:rsidRDefault="00784A32" w:rsidP="00784A32">
      <w:pPr>
        <w:pStyle w:val="B2"/>
      </w:pPr>
      <w:r w:rsidRPr="000670FE">
        <w:t>d.</w:t>
      </w:r>
      <w:r w:rsidRPr="000670FE">
        <w:tab/>
        <w:t>shall enter the 'G: pending Transmission Revoke' state as specified in the subclause 6.3.4.5.2;</w:t>
      </w:r>
    </w:p>
    <w:p w14:paraId="7AC16B42"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0670FE" w:rsidRDefault="00784A32" w:rsidP="00784A32">
      <w:pPr>
        <w:pStyle w:val="B3"/>
      </w:pPr>
      <w:r w:rsidRPr="000670FE">
        <w:t>i.</w:t>
      </w:r>
      <w:r w:rsidRPr="000670FE">
        <w:tab/>
        <w:t>shall include the queue position and transmission priority in the Queue Info field; and</w:t>
      </w:r>
    </w:p>
    <w:p w14:paraId="0DBFF5BA"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0670FE" w:rsidRDefault="00784A32" w:rsidP="00784A32">
      <w:r w:rsidRPr="000670FE">
        <w:t>[TS 24.581, clause 6.3.5.3.9]</w:t>
      </w:r>
    </w:p>
    <w:p w14:paraId="4F6F886D"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4D18CA7"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760D87FB" w14:textId="77777777" w:rsidR="00784A32" w:rsidRPr="000670FE" w:rsidRDefault="00784A32" w:rsidP="00784A32">
      <w:pPr>
        <w:pStyle w:val="B1"/>
      </w:pPr>
      <w:r w:rsidRPr="000670FE">
        <w:t>2.</w:t>
      </w:r>
      <w:r w:rsidRPr="000670FE">
        <w:tab/>
        <w:t>shall remain in the 'U: not permitted and Transmit Idle' state.</w:t>
      </w:r>
    </w:p>
    <w:p w14:paraId="0026938F" w14:textId="77777777" w:rsidR="00784A32" w:rsidRPr="000670FE" w:rsidRDefault="00784A32" w:rsidP="00784A32">
      <w:r w:rsidRPr="000670FE">
        <w:t>[TS 24.581, clause 6.3.5.4.8]</w:t>
      </w:r>
    </w:p>
    <w:p w14:paraId="62F793AA"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EE8BBDF"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517C3D71" w14:textId="77777777" w:rsidR="00784A32" w:rsidRPr="000670FE" w:rsidRDefault="00784A32" w:rsidP="00784A32">
      <w:pPr>
        <w:pStyle w:val="B1"/>
      </w:pPr>
      <w:r w:rsidRPr="000670FE">
        <w:t>2.</w:t>
      </w:r>
      <w:r w:rsidRPr="000670FE">
        <w:tab/>
        <w:t>shall remain in the 'U: not permitted and Transmit Taken' state.</w:t>
      </w:r>
    </w:p>
    <w:p w14:paraId="264DF351" w14:textId="77777777" w:rsidR="00784A32" w:rsidRPr="000670FE" w:rsidRDefault="00784A32" w:rsidP="005377F9">
      <w:pPr>
        <w:pStyle w:val="H6"/>
      </w:pPr>
      <w:bookmarkStart w:id="171" w:name="_Toc52787490"/>
      <w:bookmarkStart w:id="172" w:name="_Toc52787670"/>
      <w:r w:rsidRPr="000670FE">
        <w:t>6.1.1.2.3</w:t>
      </w:r>
      <w:r w:rsidRPr="000670FE">
        <w:tab/>
        <w:t>Test description</w:t>
      </w:r>
      <w:bookmarkEnd w:id="171"/>
      <w:bookmarkEnd w:id="172"/>
    </w:p>
    <w:p w14:paraId="177C270C" w14:textId="77777777" w:rsidR="00784A32" w:rsidRPr="000670FE" w:rsidRDefault="00784A32" w:rsidP="00784A32">
      <w:pPr>
        <w:pStyle w:val="H6"/>
      </w:pPr>
      <w:r w:rsidRPr="000670FE">
        <w:t>6.1.1.2.3.1</w:t>
      </w:r>
      <w:r w:rsidRPr="000670FE">
        <w:tab/>
        <w:t>Pre-test conditions</w:t>
      </w:r>
    </w:p>
    <w:p w14:paraId="10F2A8D1" w14:textId="77777777" w:rsidR="00784A32" w:rsidRPr="000670FE" w:rsidRDefault="00784A32" w:rsidP="00784A32">
      <w:pPr>
        <w:pStyle w:val="H6"/>
      </w:pPr>
      <w:r w:rsidRPr="000670FE">
        <w:t>System Simulator:</w:t>
      </w:r>
    </w:p>
    <w:p w14:paraId="484308E8" w14:textId="77777777" w:rsidR="00784A32" w:rsidRPr="000670FE" w:rsidRDefault="00784A32" w:rsidP="00784A32">
      <w:pPr>
        <w:pStyle w:val="B1"/>
      </w:pPr>
      <w:r w:rsidRPr="000670FE">
        <w:t>-</w:t>
      </w:r>
      <w:r w:rsidRPr="000670FE">
        <w:tab/>
        <w:t>SS (MCVideo server)</w:t>
      </w:r>
    </w:p>
    <w:p w14:paraId="4EB981D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0670FE" w:rsidRDefault="00784A32" w:rsidP="00784A32">
      <w:pPr>
        <w:pStyle w:val="H6"/>
      </w:pPr>
      <w:r w:rsidRPr="000670FE">
        <w:t>IUT:</w:t>
      </w:r>
    </w:p>
    <w:p w14:paraId="3BF72A72" w14:textId="77777777" w:rsidR="00784A32" w:rsidRPr="000670FE" w:rsidRDefault="00784A32" w:rsidP="00784A32">
      <w:pPr>
        <w:pStyle w:val="B1"/>
      </w:pPr>
      <w:r w:rsidRPr="000670FE">
        <w:t>-</w:t>
      </w:r>
      <w:r w:rsidRPr="000670FE">
        <w:tab/>
        <w:t>UE (MCVideo client)</w:t>
      </w:r>
    </w:p>
    <w:p w14:paraId="142436A7" w14:textId="77777777" w:rsidR="00784A32" w:rsidRPr="000670FE" w:rsidRDefault="00784A32" w:rsidP="00784A32">
      <w:pPr>
        <w:pStyle w:val="B1"/>
      </w:pPr>
      <w:r w:rsidRPr="000670FE">
        <w:t>-</w:t>
      </w:r>
      <w:r w:rsidRPr="000670FE">
        <w:tab/>
        <w:t>The test USIM set as defined in TS 36.579-1 [2], subclause 5.5.10 is inserted.</w:t>
      </w:r>
    </w:p>
    <w:p w14:paraId="4C5152F9" w14:textId="77777777" w:rsidR="00784A32" w:rsidRPr="000670FE" w:rsidRDefault="00784A32" w:rsidP="00784A32">
      <w:pPr>
        <w:pStyle w:val="H6"/>
      </w:pPr>
      <w:r w:rsidRPr="000670FE">
        <w:t>Preamble:</w:t>
      </w:r>
    </w:p>
    <w:p w14:paraId="66E8FE09"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13668879"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F8E3E55" w14:textId="77777777" w:rsidR="00784A32" w:rsidRPr="000670FE" w:rsidRDefault="00784A32" w:rsidP="00784A32">
      <w:pPr>
        <w:pStyle w:val="B1"/>
      </w:pPr>
      <w:r w:rsidRPr="000670FE">
        <w:t>-</w:t>
      </w:r>
      <w:r w:rsidRPr="000670FE">
        <w:tab/>
        <w:t>UE States at the end of the preamble</w:t>
      </w:r>
    </w:p>
    <w:p w14:paraId="6EFA1B71" w14:textId="77777777" w:rsidR="00784A32" w:rsidRPr="000670FE" w:rsidRDefault="00784A32" w:rsidP="00784A32">
      <w:pPr>
        <w:pStyle w:val="B2"/>
      </w:pPr>
      <w:r w:rsidRPr="000670FE">
        <w:t>-</w:t>
      </w:r>
      <w:r w:rsidRPr="000670FE">
        <w:tab/>
        <w:t>The UE is in E-UTRA Registered, Idle Mode state.</w:t>
      </w:r>
    </w:p>
    <w:p w14:paraId="0BFBB2B8"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203E947" w14:textId="77777777" w:rsidR="00784A32" w:rsidRPr="000670FE" w:rsidRDefault="00784A32" w:rsidP="00784A32">
      <w:pPr>
        <w:pStyle w:val="H6"/>
      </w:pPr>
      <w:r w:rsidRPr="000670FE">
        <w:t>6.1.1.2.3.2</w:t>
      </w:r>
      <w:r w:rsidRPr="000670FE">
        <w:tab/>
        <w:t>Test procedure sequence</w:t>
      </w:r>
    </w:p>
    <w:p w14:paraId="7B19179D" w14:textId="77777777" w:rsidR="00784A32" w:rsidRPr="000670FE" w:rsidRDefault="00784A32" w:rsidP="00784A32">
      <w:pPr>
        <w:pStyle w:val="TH"/>
      </w:pPr>
      <w:r w:rsidRPr="000670FE">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0670FE" w14:paraId="0D4B8ABC" w14:textId="77777777" w:rsidTr="000C1899">
        <w:trPr>
          <w:tblHeader/>
        </w:trPr>
        <w:tc>
          <w:tcPr>
            <w:tcW w:w="715" w:type="dxa"/>
            <w:tcBorders>
              <w:bottom w:val="nil"/>
            </w:tcBorders>
          </w:tcPr>
          <w:p w14:paraId="0CABE58A" w14:textId="77777777" w:rsidR="00784A32" w:rsidRPr="000670FE" w:rsidRDefault="00784A32" w:rsidP="00354887">
            <w:pPr>
              <w:pStyle w:val="TAH"/>
              <w:keepNext w:val="0"/>
              <w:keepLines w:val="0"/>
              <w:widowControl w:val="0"/>
            </w:pPr>
            <w:r w:rsidRPr="000670FE">
              <w:t>St</w:t>
            </w:r>
          </w:p>
        </w:tc>
        <w:tc>
          <w:tcPr>
            <w:tcW w:w="3902" w:type="dxa"/>
            <w:tcBorders>
              <w:bottom w:val="nil"/>
            </w:tcBorders>
          </w:tcPr>
          <w:p w14:paraId="39918A38" w14:textId="77777777" w:rsidR="00784A32" w:rsidRPr="000670FE" w:rsidRDefault="00784A32" w:rsidP="00354887">
            <w:pPr>
              <w:pStyle w:val="TAH"/>
              <w:keepNext w:val="0"/>
              <w:keepLines w:val="0"/>
              <w:widowControl w:val="0"/>
            </w:pPr>
            <w:r w:rsidRPr="000670FE">
              <w:t>Procedure</w:t>
            </w:r>
          </w:p>
        </w:tc>
        <w:tc>
          <w:tcPr>
            <w:tcW w:w="3686" w:type="dxa"/>
            <w:gridSpan w:val="2"/>
          </w:tcPr>
          <w:p w14:paraId="1F704AD5" w14:textId="77777777" w:rsidR="00784A32" w:rsidRPr="000670FE" w:rsidRDefault="00784A32" w:rsidP="00354887">
            <w:pPr>
              <w:pStyle w:val="TAH"/>
              <w:keepNext w:val="0"/>
              <w:keepLines w:val="0"/>
              <w:widowControl w:val="0"/>
            </w:pPr>
            <w:r w:rsidRPr="000670FE">
              <w:t>Message Sequence</w:t>
            </w:r>
          </w:p>
        </w:tc>
        <w:tc>
          <w:tcPr>
            <w:tcW w:w="567" w:type="dxa"/>
            <w:tcBorders>
              <w:bottom w:val="nil"/>
            </w:tcBorders>
          </w:tcPr>
          <w:p w14:paraId="31F3819B" w14:textId="77777777" w:rsidR="00784A32" w:rsidRPr="000670FE" w:rsidRDefault="00784A32" w:rsidP="00354887">
            <w:pPr>
              <w:pStyle w:val="TAH"/>
              <w:keepNext w:val="0"/>
              <w:keepLines w:val="0"/>
              <w:widowControl w:val="0"/>
            </w:pPr>
            <w:r w:rsidRPr="000670FE">
              <w:t>TP</w:t>
            </w:r>
          </w:p>
        </w:tc>
        <w:tc>
          <w:tcPr>
            <w:tcW w:w="892" w:type="dxa"/>
            <w:tcBorders>
              <w:bottom w:val="nil"/>
            </w:tcBorders>
          </w:tcPr>
          <w:p w14:paraId="65BFE1EF" w14:textId="77777777" w:rsidR="00784A32" w:rsidRPr="000670FE" w:rsidRDefault="00784A32" w:rsidP="00354887">
            <w:pPr>
              <w:pStyle w:val="TAH"/>
              <w:keepNext w:val="0"/>
              <w:keepLines w:val="0"/>
              <w:widowControl w:val="0"/>
            </w:pPr>
            <w:r w:rsidRPr="000670FE">
              <w:t>Verdict</w:t>
            </w:r>
          </w:p>
        </w:tc>
      </w:tr>
      <w:tr w:rsidR="00784A32" w:rsidRPr="000670FE" w14:paraId="6C0BAE40" w14:textId="77777777" w:rsidTr="000C1899">
        <w:trPr>
          <w:tblHeader/>
        </w:trPr>
        <w:tc>
          <w:tcPr>
            <w:tcW w:w="715" w:type="dxa"/>
            <w:tcBorders>
              <w:top w:val="nil"/>
            </w:tcBorders>
          </w:tcPr>
          <w:p w14:paraId="2615F9E8" w14:textId="77777777" w:rsidR="00784A32" w:rsidRPr="000670FE" w:rsidRDefault="00784A32" w:rsidP="00354887">
            <w:pPr>
              <w:pStyle w:val="TAH"/>
              <w:keepNext w:val="0"/>
              <w:keepLines w:val="0"/>
              <w:widowControl w:val="0"/>
            </w:pPr>
          </w:p>
        </w:tc>
        <w:tc>
          <w:tcPr>
            <w:tcW w:w="3902" w:type="dxa"/>
            <w:tcBorders>
              <w:top w:val="nil"/>
            </w:tcBorders>
          </w:tcPr>
          <w:p w14:paraId="3421082F" w14:textId="77777777" w:rsidR="00784A32" w:rsidRPr="000670FE" w:rsidRDefault="00784A32" w:rsidP="00354887">
            <w:pPr>
              <w:pStyle w:val="TAH"/>
              <w:keepNext w:val="0"/>
              <w:keepLines w:val="0"/>
              <w:widowControl w:val="0"/>
            </w:pPr>
          </w:p>
        </w:tc>
        <w:tc>
          <w:tcPr>
            <w:tcW w:w="709" w:type="dxa"/>
          </w:tcPr>
          <w:p w14:paraId="7243B0D0" w14:textId="77777777" w:rsidR="00784A32" w:rsidRPr="000670FE" w:rsidRDefault="00784A32" w:rsidP="00354887">
            <w:pPr>
              <w:pStyle w:val="TAH"/>
              <w:keepNext w:val="0"/>
              <w:keepLines w:val="0"/>
              <w:widowControl w:val="0"/>
            </w:pPr>
            <w:r w:rsidRPr="000670FE">
              <w:t>U - S</w:t>
            </w:r>
          </w:p>
        </w:tc>
        <w:tc>
          <w:tcPr>
            <w:tcW w:w="2977" w:type="dxa"/>
          </w:tcPr>
          <w:p w14:paraId="29E30F2E" w14:textId="77777777" w:rsidR="00784A32" w:rsidRPr="000670FE" w:rsidRDefault="00784A32" w:rsidP="00354887">
            <w:pPr>
              <w:pStyle w:val="TAH"/>
              <w:keepNext w:val="0"/>
              <w:keepLines w:val="0"/>
              <w:widowControl w:val="0"/>
            </w:pPr>
            <w:r w:rsidRPr="000670FE">
              <w:t>Message</w:t>
            </w:r>
          </w:p>
        </w:tc>
        <w:tc>
          <w:tcPr>
            <w:tcW w:w="567" w:type="dxa"/>
            <w:tcBorders>
              <w:top w:val="nil"/>
            </w:tcBorders>
          </w:tcPr>
          <w:p w14:paraId="06CA15AE" w14:textId="77777777" w:rsidR="00784A32" w:rsidRPr="000670FE" w:rsidRDefault="00784A32" w:rsidP="00354887">
            <w:pPr>
              <w:pStyle w:val="TAH"/>
              <w:keepNext w:val="0"/>
              <w:keepLines w:val="0"/>
              <w:widowControl w:val="0"/>
            </w:pPr>
          </w:p>
        </w:tc>
        <w:tc>
          <w:tcPr>
            <w:tcW w:w="892" w:type="dxa"/>
            <w:tcBorders>
              <w:top w:val="nil"/>
            </w:tcBorders>
          </w:tcPr>
          <w:p w14:paraId="11AE7002" w14:textId="77777777" w:rsidR="00784A32" w:rsidRPr="000670FE" w:rsidRDefault="00784A32" w:rsidP="00354887">
            <w:pPr>
              <w:pStyle w:val="TAH"/>
              <w:keepNext w:val="0"/>
              <w:keepLines w:val="0"/>
              <w:widowControl w:val="0"/>
            </w:pPr>
          </w:p>
        </w:tc>
      </w:tr>
      <w:tr w:rsidR="00784A32" w:rsidRPr="000670FE" w:rsidDel="00C448F1" w14:paraId="20AE1DAC" w14:textId="77777777" w:rsidTr="000C1899">
        <w:tc>
          <w:tcPr>
            <w:tcW w:w="715" w:type="dxa"/>
            <w:shd w:val="clear" w:color="auto" w:fill="auto"/>
          </w:tcPr>
          <w:p w14:paraId="1728CFEE" w14:textId="77777777" w:rsidR="00784A32" w:rsidRPr="000670FE" w:rsidDel="00C448F1" w:rsidRDefault="00784A32" w:rsidP="00354887">
            <w:pPr>
              <w:pStyle w:val="TAC"/>
              <w:keepNext w:val="0"/>
              <w:keepLines w:val="0"/>
              <w:widowControl w:val="0"/>
            </w:pPr>
            <w:r w:rsidRPr="000670FE">
              <w:rPr>
                <w:rFonts w:cs="Arial"/>
                <w:szCs w:val="18"/>
              </w:rPr>
              <w:t>-</w:t>
            </w:r>
          </w:p>
        </w:tc>
        <w:tc>
          <w:tcPr>
            <w:tcW w:w="3902" w:type="dxa"/>
            <w:shd w:val="clear" w:color="auto" w:fill="auto"/>
          </w:tcPr>
          <w:p w14:paraId="13BD888C" w14:textId="0DA480E2" w:rsidR="00784A32" w:rsidRPr="000670FE" w:rsidDel="00C448F1" w:rsidRDefault="00784A32" w:rsidP="00354887">
            <w:pPr>
              <w:pStyle w:val="TAL"/>
              <w:keepNext w:val="0"/>
              <w:keepLines w:val="0"/>
              <w:widowControl w:val="0"/>
              <w:rPr>
                <w:color w:val="000000"/>
              </w:rPr>
            </w:pPr>
            <w:r w:rsidRPr="000670FE">
              <w:rPr>
                <w:rFonts w:cs="Arial"/>
                <w:szCs w:val="18"/>
              </w:rPr>
              <w:t xml:space="preserve">EXCEPTION: The E-UTRA/EPC actions </w:t>
            </w:r>
            <w:r w:rsidR="00CB438D">
              <w:rPr>
                <w:rFonts w:cs="Arial"/>
                <w:szCs w:val="18"/>
              </w:rPr>
              <w:t>that</w:t>
            </w:r>
            <w:r w:rsidR="00CB438D" w:rsidRPr="000670FE">
              <w:rPr>
                <w:rFonts w:cs="Arial"/>
                <w:szCs w:val="18"/>
              </w:rPr>
              <w:t xml:space="preserve"> </w:t>
            </w:r>
            <w:r w:rsidRPr="000670FE">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0670FE" w:rsidDel="00C448F1" w:rsidRDefault="00784A32" w:rsidP="00354887">
            <w:pPr>
              <w:pStyle w:val="TAC"/>
              <w:keepNext w:val="0"/>
              <w:keepLines w:val="0"/>
              <w:widowControl w:val="0"/>
            </w:pPr>
            <w:r w:rsidRPr="000670FE">
              <w:rPr>
                <w:rFonts w:cs="Arial"/>
                <w:szCs w:val="18"/>
              </w:rPr>
              <w:t>-</w:t>
            </w:r>
          </w:p>
        </w:tc>
        <w:tc>
          <w:tcPr>
            <w:tcW w:w="2977" w:type="dxa"/>
            <w:shd w:val="clear" w:color="auto" w:fill="auto"/>
          </w:tcPr>
          <w:p w14:paraId="5DEE358E" w14:textId="77777777" w:rsidR="00784A32" w:rsidRPr="000670FE" w:rsidDel="00C448F1" w:rsidRDefault="00784A32" w:rsidP="00354887">
            <w:pPr>
              <w:pStyle w:val="TAL"/>
              <w:keepNext w:val="0"/>
              <w:keepLines w:val="0"/>
              <w:widowControl w:val="0"/>
            </w:pPr>
            <w:r w:rsidRPr="000670FE">
              <w:rPr>
                <w:rFonts w:cs="Arial"/>
                <w:szCs w:val="18"/>
              </w:rPr>
              <w:t>-</w:t>
            </w:r>
          </w:p>
        </w:tc>
        <w:tc>
          <w:tcPr>
            <w:tcW w:w="567" w:type="dxa"/>
            <w:shd w:val="clear" w:color="auto" w:fill="auto"/>
          </w:tcPr>
          <w:p w14:paraId="16897995" w14:textId="77777777" w:rsidR="00784A32" w:rsidRPr="000670FE" w:rsidDel="00C448F1" w:rsidRDefault="00784A32" w:rsidP="00354887">
            <w:pPr>
              <w:pStyle w:val="TAC"/>
              <w:keepNext w:val="0"/>
              <w:keepLines w:val="0"/>
              <w:widowControl w:val="0"/>
            </w:pPr>
            <w:r w:rsidRPr="000670FE">
              <w:rPr>
                <w:rFonts w:cs="Arial"/>
                <w:szCs w:val="18"/>
              </w:rPr>
              <w:t>-</w:t>
            </w:r>
          </w:p>
        </w:tc>
        <w:tc>
          <w:tcPr>
            <w:tcW w:w="892" w:type="dxa"/>
            <w:shd w:val="clear" w:color="auto" w:fill="auto"/>
          </w:tcPr>
          <w:p w14:paraId="3309F94F" w14:textId="77777777" w:rsidR="00784A32" w:rsidRPr="000670FE" w:rsidDel="00C448F1" w:rsidRDefault="00784A32" w:rsidP="00354887">
            <w:pPr>
              <w:pStyle w:val="TAC"/>
              <w:keepNext w:val="0"/>
              <w:keepLines w:val="0"/>
              <w:widowControl w:val="0"/>
            </w:pPr>
            <w:r w:rsidRPr="000670FE">
              <w:rPr>
                <w:rFonts w:cs="Arial"/>
                <w:szCs w:val="18"/>
              </w:rPr>
              <w:t>-</w:t>
            </w:r>
          </w:p>
        </w:tc>
      </w:tr>
      <w:tr w:rsidR="00784A32" w:rsidRPr="000670FE" w14:paraId="5B60EACD" w14:textId="77777777" w:rsidTr="000C1899">
        <w:tc>
          <w:tcPr>
            <w:tcW w:w="715" w:type="dxa"/>
            <w:shd w:val="clear" w:color="auto" w:fill="auto"/>
          </w:tcPr>
          <w:p w14:paraId="52B51E62" w14:textId="77777777" w:rsidR="00784A32" w:rsidRPr="000670FE" w:rsidRDefault="00784A32" w:rsidP="00354887">
            <w:pPr>
              <w:pStyle w:val="TAC"/>
              <w:keepNext w:val="0"/>
              <w:keepLines w:val="0"/>
              <w:widowControl w:val="0"/>
            </w:pPr>
            <w:r w:rsidRPr="000670FE">
              <w:t>1</w:t>
            </w:r>
          </w:p>
        </w:tc>
        <w:tc>
          <w:tcPr>
            <w:tcW w:w="3902" w:type="dxa"/>
            <w:shd w:val="clear" w:color="auto" w:fill="auto"/>
          </w:tcPr>
          <w:p w14:paraId="095B79B6" w14:textId="277FFB59" w:rsidR="00784A32" w:rsidRPr="000670FE" w:rsidRDefault="00784A32" w:rsidP="00354887">
            <w:pPr>
              <w:pStyle w:val="TAL"/>
              <w:keepNext w:val="0"/>
              <w:keepLines w:val="0"/>
              <w:widowControl w:val="0"/>
            </w:pPr>
            <w:r w:rsidRPr="000670FE">
              <w:t>The SS (MCVideo Server) sends a</w:t>
            </w:r>
            <w:r w:rsidR="00CB438D">
              <w:t xml:space="preserve"> SIP INVITE message to an</w:t>
            </w:r>
            <w:r w:rsidRPr="000670FE">
              <w:t xml:space="preserve"> On-demand Pre-arranged group call with Automatic Commencement Mode to the UE (</w:t>
            </w:r>
            <w:r w:rsidR="00CB438D">
              <w:t>MCVideo</w:t>
            </w:r>
            <w:r w:rsidRPr="000670FE">
              <w:t xml:space="preserve"> Client).</w:t>
            </w:r>
          </w:p>
        </w:tc>
        <w:tc>
          <w:tcPr>
            <w:tcW w:w="709" w:type="dxa"/>
            <w:shd w:val="clear" w:color="auto" w:fill="auto"/>
          </w:tcPr>
          <w:p w14:paraId="1558E20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DE3249F" w14:textId="77777777" w:rsidR="00784A32" w:rsidRPr="000670FE" w:rsidRDefault="00784A32" w:rsidP="00354887">
            <w:pPr>
              <w:pStyle w:val="TAL"/>
              <w:keepNext w:val="0"/>
              <w:keepLines w:val="0"/>
              <w:widowControl w:val="0"/>
            </w:pPr>
            <w:r w:rsidRPr="000670FE">
              <w:t>SIP INVITE</w:t>
            </w:r>
          </w:p>
        </w:tc>
        <w:tc>
          <w:tcPr>
            <w:tcW w:w="567" w:type="dxa"/>
            <w:shd w:val="clear" w:color="auto" w:fill="auto"/>
          </w:tcPr>
          <w:p w14:paraId="5E009C9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8840281" w14:textId="77777777" w:rsidR="00784A32" w:rsidRPr="000670FE" w:rsidRDefault="00784A32" w:rsidP="00354887">
            <w:pPr>
              <w:pStyle w:val="TAC"/>
              <w:keepNext w:val="0"/>
              <w:keepLines w:val="0"/>
              <w:widowControl w:val="0"/>
            </w:pPr>
            <w:r w:rsidRPr="000670FE">
              <w:t>-</w:t>
            </w:r>
          </w:p>
        </w:tc>
      </w:tr>
      <w:tr w:rsidR="00784A32" w:rsidRPr="000670FE" w14:paraId="12B023E9" w14:textId="77777777" w:rsidTr="000C1899">
        <w:tc>
          <w:tcPr>
            <w:tcW w:w="715" w:type="dxa"/>
            <w:shd w:val="clear" w:color="auto" w:fill="auto"/>
          </w:tcPr>
          <w:p w14:paraId="301C8F71"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52B7BB24" w14:textId="77777777" w:rsidR="00784A32" w:rsidRPr="000670FE" w:rsidRDefault="00784A32" w:rsidP="00354887">
            <w:pPr>
              <w:pStyle w:val="TAL"/>
              <w:keepNext w:val="0"/>
              <w:keepLines w:val="0"/>
              <w:widowControl w:val="0"/>
              <w:rPr>
                <w:rFonts w:cs="Arial"/>
                <w:szCs w:val="18"/>
                <w:bdr w:val="none" w:sz="0" w:space="0" w:color="auto" w:frame="1"/>
                <w:shd w:val="clear" w:color="auto" w:fill="FFFFFF"/>
              </w:rPr>
            </w:pPr>
            <w:r w:rsidRPr="000670FE">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22A43F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A7EE519"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127E605" w14:textId="77777777" w:rsidR="00784A32" w:rsidRPr="000670FE" w:rsidRDefault="00784A32" w:rsidP="00354887">
            <w:pPr>
              <w:pStyle w:val="TAC"/>
              <w:keepNext w:val="0"/>
              <w:keepLines w:val="0"/>
              <w:widowControl w:val="0"/>
            </w:pPr>
            <w:r w:rsidRPr="000670FE">
              <w:t>-</w:t>
            </w:r>
          </w:p>
        </w:tc>
      </w:tr>
      <w:tr w:rsidR="00784A32" w:rsidRPr="000670FE" w14:paraId="5190801B" w14:textId="77777777" w:rsidTr="000C1899">
        <w:tc>
          <w:tcPr>
            <w:tcW w:w="715" w:type="dxa"/>
            <w:shd w:val="clear" w:color="auto" w:fill="auto"/>
          </w:tcPr>
          <w:p w14:paraId="0A5E702C" w14:textId="77777777" w:rsidR="00784A32" w:rsidRPr="000670FE" w:rsidRDefault="00784A32" w:rsidP="00354887">
            <w:pPr>
              <w:pStyle w:val="TAC"/>
              <w:keepNext w:val="0"/>
              <w:keepLines w:val="0"/>
              <w:widowControl w:val="0"/>
            </w:pPr>
            <w:r w:rsidRPr="000670FE">
              <w:t>2a1</w:t>
            </w:r>
          </w:p>
        </w:tc>
        <w:tc>
          <w:tcPr>
            <w:tcW w:w="3902" w:type="dxa"/>
            <w:shd w:val="clear" w:color="auto" w:fill="auto"/>
          </w:tcPr>
          <w:p w14:paraId="6402093F" w14:textId="73DA5AE6" w:rsidR="00784A32" w:rsidRPr="000670FE" w:rsidRDefault="00CB438D" w:rsidP="00354887">
            <w:pPr>
              <w:pStyle w:val="TAL"/>
              <w:keepNext w:val="0"/>
              <w:keepLines w:val="0"/>
              <w:widowControl w:val="0"/>
            </w:pPr>
            <w:r>
              <w:t>Check: Does t</w:t>
            </w:r>
            <w:r w:rsidR="00784A32" w:rsidRPr="000670FE">
              <w:t>he UE (MCVideo Client) responds with a SIP 100 (Trying) message.</w:t>
            </w:r>
          </w:p>
        </w:tc>
        <w:tc>
          <w:tcPr>
            <w:tcW w:w="709" w:type="dxa"/>
            <w:shd w:val="clear" w:color="auto" w:fill="auto"/>
          </w:tcPr>
          <w:p w14:paraId="3D2997BE"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FAF366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7FC6FA36" w14:textId="1ADE1408" w:rsidR="00784A32" w:rsidRPr="000670FE" w:rsidRDefault="00CB438D" w:rsidP="00354887">
            <w:pPr>
              <w:pStyle w:val="TAC"/>
              <w:keepNext w:val="0"/>
              <w:keepLines w:val="0"/>
              <w:widowControl w:val="0"/>
            </w:pPr>
            <w:r>
              <w:t>1</w:t>
            </w:r>
          </w:p>
        </w:tc>
        <w:tc>
          <w:tcPr>
            <w:tcW w:w="892" w:type="dxa"/>
            <w:shd w:val="clear" w:color="auto" w:fill="auto"/>
          </w:tcPr>
          <w:p w14:paraId="0F79DFEF" w14:textId="54B32EBA" w:rsidR="00784A32" w:rsidRPr="000670FE" w:rsidRDefault="00CB438D" w:rsidP="00354887">
            <w:pPr>
              <w:pStyle w:val="TAC"/>
              <w:keepNext w:val="0"/>
              <w:keepLines w:val="0"/>
              <w:widowControl w:val="0"/>
            </w:pPr>
            <w:r>
              <w:t>P</w:t>
            </w:r>
          </w:p>
        </w:tc>
      </w:tr>
      <w:tr w:rsidR="00784A32" w:rsidRPr="000670FE" w14:paraId="7A2B311A" w14:textId="77777777" w:rsidTr="000C1899">
        <w:tc>
          <w:tcPr>
            <w:tcW w:w="715" w:type="dxa"/>
            <w:shd w:val="clear" w:color="auto" w:fill="auto"/>
          </w:tcPr>
          <w:p w14:paraId="2F8F7310" w14:textId="77777777" w:rsidR="00784A32" w:rsidRPr="000670FE" w:rsidRDefault="00784A32" w:rsidP="00354887">
            <w:pPr>
              <w:pStyle w:val="TAC"/>
              <w:keepNext w:val="0"/>
              <w:keepLines w:val="0"/>
              <w:widowControl w:val="0"/>
            </w:pPr>
            <w:r w:rsidRPr="000670FE">
              <w:t>3</w:t>
            </w:r>
          </w:p>
        </w:tc>
        <w:tc>
          <w:tcPr>
            <w:tcW w:w="3902" w:type="dxa"/>
            <w:shd w:val="clear" w:color="auto" w:fill="auto"/>
          </w:tcPr>
          <w:p w14:paraId="2D3DEBD4"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9" w:type="dxa"/>
            <w:shd w:val="clear" w:color="auto" w:fill="auto"/>
          </w:tcPr>
          <w:p w14:paraId="3B8CF4A4"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991FC24"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6082AC45"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1017BFF1" w14:textId="77777777" w:rsidR="00784A32" w:rsidRPr="000670FE" w:rsidRDefault="00784A32" w:rsidP="00354887">
            <w:pPr>
              <w:pStyle w:val="TAC"/>
              <w:keepNext w:val="0"/>
              <w:keepLines w:val="0"/>
              <w:widowControl w:val="0"/>
            </w:pPr>
            <w:r w:rsidRPr="000670FE">
              <w:t>P</w:t>
            </w:r>
          </w:p>
        </w:tc>
      </w:tr>
      <w:tr w:rsidR="00784A32" w:rsidRPr="000670FE" w14:paraId="300C85E3" w14:textId="77777777" w:rsidTr="000C1899">
        <w:tc>
          <w:tcPr>
            <w:tcW w:w="715" w:type="dxa"/>
            <w:shd w:val="clear" w:color="auto" w:fill="auto"/>
          </w:tcPr>
          <w:p w14:paraId="6607A742" w14:textId="77777777" w:rsidR="00784A32" w:rsidRPr="000670FE" w:rsidRDefault="00784A32" w:rsidP="00354887">
            <w:pPr>
              <w:pStyle w:val="TAC"/>
              <w:keepNext w:val="0"/>
              <w:keepLines w:val="0"/>
              <w:widowControl w:val="0"/>
            </w:pPr>
            <w:r w:rsidRPr="000670FE">
              <w:t>4</w:t>
            </w:r>
          </w:p>
        </w:tc>
        <w:tc>
          <w:tcPr>
            <w:tcW w:w="3902" w:type="dxa"/>
            <w:shd w:val="clear" w:color="auto" w:fill="auto"/>
          </w:tcPr>
          <w:p w14:paraId="4EA86FB5" w14:textId="54F3A944" w:rsidR="00784A32" w:rsidRPr="000670FE" w:rsidRDefault="00784A32" w:rsidP="00354887">
            <w:pPr>
              <w:pStyle w:val="TAL"/>
              <w:keepNext w:val="0"/>
              <w:keepLines w:val="0"/>
              <w:widowControl w:val="0"/>
            </w:pPr>
            <w:r w:rsidRPr="000670FE">
              <w:t xml:space="preserve">The SS (MCVideo Server) sends a SIP ACK </w:t>
            </w:r>
            <w:r w:rsidR="00CB438D">
              <w:t xml:space="preserve">message </w:t>
            </w:r>
            <w:r w:rsidRPr="000670FE">
              <w:t>to the UE (MCVideo Client).</w:t>
            </w:r>
          </w:p>
        </w:tc>
        <w:tc>
          <w:tcPr>
            <w:tcW w:w="709" w:type="dxa"/>
            <w:shd w:val="clear" w:color="auto" w:fill="auto"/>
          </w:tcPr>
          <w:p w14:paraId="2ED25FB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7AE33E9"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10A625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66B5E47" w14:textId="77777777" w:rsidR="00784A32" w:rsidRPr="000670FE" w:rsidRDefault="00784A32" w:rsidP="00354887">
            <w:pPr>
              <w:pStyle w:val="TAC"/>
              <w:keepNext w:val="0"/>
              <w:keepLines w:val="0"/>
              <w:widowControl w:val="0"/>
            </w:pPr>
            <w:r w:rsidRPr="000670FE">
              <w:t>-</w:t>
            </w:r>
          </w:p>
        </w:tc>
      </w:tr>
      <w:tr w:rsidR="00784A32" w:rsidRPr="000670FE" w14:paraId="69B64101" w14:textId="77777777" w:rsidTr="000C1899">
        <w:tc>
          <w:tcPr>
            <w:tcW w:w="715" w:type="dxa"/>
            <w:shd w:val="clear" w:color="auto" w:fill="auto"/>
          </w:tcPr>
          <w:p w14:paraId="6B7922DD" w14:textId="77777777" w:rsidR="00784A32" w:rsidRPr="000670FE" w:rsidRDefault="00784A32" w:rsidP="00354887">
            <w:pPr>
              <w:pStyle w:val="TAC"/>
              <w:keepNext w:val="0"/>
              <w:keepLines w:val="0"/>
              <w:widowControl w:val="0"/>
            </w:pPr>
            <w:r w:rsidRPr="000670FE">
              <w:t>5</w:t>
            </w:r>
          </w:p>
        </w:tc>
        <w:tc>
          <w:tcPr>
            <w:tcW w:w="3902" w:type="dxa"/>
            <w:shd w:val="clear" w:color="auto" w:fill="auto"/>
          </w:tcPr>
          <w:p w14:paraId="213B6A7A" w14:textId="77777777" w:rsidR="00784A32" w:rsidRPr="000670FE" w:rsidRDefault="00784A32" w:rsidP="00354887">
            <w:pPr>
              <w:pStyle w:val="TAL"/>
              <w:keepNext w:val="0"/>
              <w:keepLines w:val="0"/>
              <w:widowControl w:val="0"/>
            </w:pPr>
            <w:r w:rsidRPr="000670FE">
              <w:t>The SS (MCVideo Server) sends a Media Reception Notification message to the UE (MCVideo Client).</w:t>
            </w:r>
          </w:p>
        </w:tc>
        <w:tc>
          <w:tcPr>
            <w:tcW w:w="709" w:type="dxa"/>
            <w:shd w:val="clear" w:color="auto" w:fill="auto"/>
          </w:tcPr>
          <w:p w14:paraId="7F709D4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E4E1677"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4C0A84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E04657C" w14:textId="77777777" w:rsidR="00784A32" w:rsidRPr="000670FE" w:rsidRDefault="00784A32" w:rsidP="00354887">
            <w:pPr>
              <w:pStyle w:val="TAC"/>
              <w:keepNext w:val="0"/>
              <w:keepLines w:val="0"/>
              <w:widowControl w:val="0"/>
            </w:pPr>
            <w:r w:rsidRPr="000670FE">
              <w:t>-</w:t>
            </w:r>
          </w:p>
        </w:tc>
      </w:tr>
      <w:tr w:rsidR="00CB438D" w:rsidRPr="000670FE" w14:paraId="0C06EB06" w14:textId="77777777" w:rsidTr="000C1899">
        <w:tc>
          <w:tcPr>
            <w:tcW w:w="715" w:type="dxa"/>
            <w:shd w:val="clear" w:color="auto" w:fill="auto"/>
          </w:tcPr>
          <w:p w14:paraId="1743DAD4" w14:textId="703AF3FC" w:rsidR="00CB438D" w:rsidRPr="000670FE" w:rsidRDefault="00CB438D" w:rsidP="00CB438D">
            <w:pPr>
              <w:pStyle w:val="TAC"/>
              <w:keepNext w:val="0"/>
              <w:keepLines w:val="0"/>
              <w:widowControl w:val="0"/>
            </w:pPr>
            <w:r>
              <w:t>5A</w:t>
            </w:r>
          </w:p>
        </w:tc>
        <w:tc>
          <w:tcPr>
            <w:tcW w:w="3902" w:type="dxa"/>
            <w:shd w:val="clear" w:color="auto" w:fill="auto"/>
          </w:tcPr>
          <w:p w14:paraId="20AEED4E" w14:textId="77777777" w:rsidR="00CB438D" w:rsidRPr="00935BC9" w:rsidRDefault="00CB438D" w:rsidP="00CB438D">
            <w:pPr>
              <w:pStyle w:val="TAL"/>
              <w:keepNext w:val="0"/>
              <w:keepLines w:val="0"/>
              <w:widowControl w:val="0"/>
            </w:pPr>
            <w:r w:rsidRPr="00935BC9">
              <w:t>Check: Does the UE (MCVideo Client) provide media transmission notification to the MCVideo User?</w:t>
            </w:r>
          </w:p>
          <w:p w14:paraId="212EA7CC" w14:textId="71D28C65" w:rsidR="00CB438D" w:rsidRPr="000670FE" w:rsidRDefault="00CB438D" w:rsidP="00CB438D">
            <w:pPr>
              <w:pStyle w:val="TAL"/>
              <w:keepNext w:val="0"/>
              <w:keepLines w:val="0"/>
              <w:widowControl w:val="0"/>
            </w:pPr>
            <w:r w:rsidRPr="00935BC9">
              <w:t>(NOTE 1)</w:t>
            </w:r>
          </w:p>
        </w:tc>
        <w:tc>
          <w:tcPr>
            <w:tcW w:w="709" w:type="dxa"/>
            <w:shd w:val="clear" w:color="auto" w:fill="auto"/>
          </w:tcPr>
          <w:p w14:paraId="15E7FA1B" w14:textId="77777777" w:rsidR="00CB438D" w:rsidRPr="000670FE" w:rsidRDefault="00CB438D" w:rsidP="00CB438D">
            <w:pPr>
              <w:pStyle w:val="TAC"/>
              <w:keepNext w:val="0"/>
              <w:keepLines w:val="0"/>
              <w:widowControl w:val="0"/>
            </w:pPr>
          </w:p>
        </w:tc>
        <w:tc>
          <w:tcPr>
            <w:tcW w:w="2977" w:type="dxa"/>
            <w:shd w:val="clear" w:color="auto" w:fill="auto"/>
          </w:tcPr>
          <w:p w14:paraId="7F728BBC" w14:textId="77777777" w:rsidR="00CB438D" w:rsidRPr="000670FE" w:rsidRDefault="00CB438D" w:rsidP="00CB438D">
            <w:pPr>
              <w:pStyle w:val="TAL"/>
              <w:keepNext w:val="0"/>
              <w:keepLines w:val="0"/>
              <w:widowControl w:val="0"/>
            </w:pPr>
          </w:p>
        </w:tc>
        <w:tc>
          <w:tcPr>
            <w:tcW w:w="567" w:type="dxa"/>
            <w:shd w:val="clear" w:color="auto" w:fill="auto"/>
          </w:tcPr>
          <w:p w14:paraId="6867B8C2" w14:textId="3560EE56" w:rsidR="00CB438D" w:rsidRPr="000670FE" w:rsidRDefault="00CB438D" w:rsidP="00CB438D">
            <w:pPr>
              <w:pStyle w:val="TAC"/>
              <w:keepNext w:val="0"/>
              <w:keepLines w:val="0"/>
              <w:widowControl w:val="0"/>
            </w:pPr>
            <w:r w:rsidRPr="00935BC9">
              <w:t>2</w:t>
            </w:r>
          </w:p>
        </w:tc>
        <w:tc>
          <w:tcPr>
            <w:tcW w:w="892" w:type="dxa"/>
            <w:shd w:val="clear" w:color="auto" w:fill="auto"/>
          </w:tcPr>
          <w:p w14:paraId="6E27E847" w14:textId="62A42598" w:rsidR="00CB438D" w:rsidRPr="000670FE" w:rsidRDefault="00CB438D" w:rsidP="00CB438D">
            <w:pPr>
              <w:pStyle w:val="TAC"/>
              <w:keepNext w:val="0"/>
              <w:keepLines w:val="0"/>
              <w:widowControl w:val="0"/>
            </w:pPr>
            <w:r w:rsidRPr="00935BC9">
              <w:t>P</w:t>
            </w:r>
          </w:p>
        </w:tc>
      </w:tr>
      <w:tr w:rsidR="00CB438D" w:rsidRPr="000670FE" w14:paraId="37CC1CFA" w14:textId="77777777" w:rsidTr="000C1899">
        <w:trPr>
          <w:trHeight w:val="368"/>
        </w:trPr>
        <w:tc>
          <w:tcPr>
            <w:tcW w:w="715" w:type="dxa"/>
            <w:shd w:val="clear" w:color="auto" w:fill="auto"/>
          </w:tcPr>
          <w:p w14:paraId="0FE89FFA" w14:textId="77777777" w:rsidR="00CB438D" w:rsidRPr="000670FE" w:rsidRDefault="00CB438D" w:rsidP="00CB438D">
            <w:pPr>
              <w:pStyle w:val="TAC"/>
              <w:keepNext w:val="0"/>
              <w:keepLines w:val="0"/>
              <w:widowControl w:val="0"/>
            </w:pPr>
            <w:r w:rsidRPr="000670FE">
              <w:t>6</w:t>
            </w:r>
          </w:p>
        </w:tc>
        <w:tc>
          <w:tcPr>
            <w:tcW w:w="3902" w:type="dxa"/>
            <w:shd w:val="clear" w:color="auto" w:fill="auto"/>
          </w:tcPr>
          <w:p w14:paraId="6A4E00C6" w14:textId="77777777" w:rsidR="00CB438D" w:rsidRPr="000670FE" w:rsidRDefault="00CB438D" w:rsidP="00CB438D">
            <w:pPr>
              <w:pStyle w:val="TAL"/>
              <w:keepNext w:val="0"/>
              <w:keepLines w:val="0"/>
              <w:widowControl w:val="0"/>
            </w:pPr>
            <w:r w:rsidRPr="000670FE">
              <w:t>Make the MCVideo User request permission to receive media.</w:t>
            </w:r>
          </w:p>
          <w:p w14:paraId="4D80ACA8" w14:textId="79147BC5" w:rsidR="00CB438D" w:rsidRPr="000670FE" w:rsidRDefault="00E7471A" w:rsidP="00CB438D">
            <w:pPr>
              <w:pStyle w:val="TAL"/>
              <w:keepNext w:val="0"/>
              <w:keepLines w:val="0"/>
              <w:widowControl w:val="0"/>
            </w:pPr>
            <w:r>
              <w:t>(</w:t>
            </w:r>
            <w:r w:rsidR="00CB438D" w:rsidRPr="000670FE">
              <w:t>NOTE</w:t>
            </w:r>
            <w:r>
              <w:t xml:space="preserve"> 1)</w:t>
            </w:r>
          </w:p>
        </w:tc>
        <w:tc>
          <w:tcPr>
            <w:tcW w:w="709" w:type="dxa"/>
            <w:shd w:val="clear" w:color="auto" w:fill="auto"/>
          </w:tcPr>
          <w:p w14:paraId="5C6C851E" w14:textId="77777777" w:rsidR="00CB438D" w:rsidRPr="000670FE" w:rsidRDefault="00CB438D" w:rsidP="00CB438D">
            <w:pPr>
              <w:pStyle w:val="TAC"/>
              <w:keepNext w:val="0"/>
              <w:keepLines w:val="0"/>
              <w:widowControl w:val="0"/>
            </w:pPr>
            <w:r w:rsidRPr="000670FE">
              <w:t>-</w:t>
            </w:r>
          </w:p>
        </w:tc>
        <w:tc>
          <w:tcPr>
            <w:tcW w:w="2977" w:type="dxa"/>
            <w:shd w:val="clear" w:color="auto" w:fill="auto"/>
          </w:tcPr>
          <w:p w14:paraId="4A3BB2CE" w14:textId="77777777" w:rsidR="00CB438D" w:rsidRPr="000670FE" w:rsidRDefault="00CB438D" w:rsidP="00CB438D">
            <w:pPr>
              <w:pStyle w:val="TAL"/>
              <w:keepNext w:val="0"/>
              <w:keepLines w:val="0"/>
              <w:widowControl w:val="0"/>
            </w:pPr>
            <w:r w:rsidRPr="000670FE">
              <w:t>-</w:t>
            </w:r>
          </w:p>
        </w:tc>
        <w:tc>
          <w:tcPr>
            <w:tcW w:w="567" w:type="dxa"/>
            <w:shd w:val="clear" w:color="auto" w:fill="auto"/>
          </w:tcPr>
          <w:p w14:paraId="6F4759AE"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1F48680A" w14:textId="77777777" w:rsidR="00CB438D" w:rsidRPr="000670FE" w:rsidRDefault="00CB438D" w:rsidP="00CB438D">
            <w:pPr>
              <w:pStyle w:val="TAC"/>
              <w:keepNext w:val="0"/>
              <w:keepLines w:val="0"/>
              <w:widowControl w:val="0"/>
            </w:pPr>
            <w:r w:rsidRPr="000670FE">
              <w:t>-</w:t>
            </w:r>
          </w:p>
        </w:tc>
      </w:tr>
      <w:tr w:rsidR="00CB438D" w:rsidRPr="000670FE" w14:paraId="71D6BC05" w14:textId="77777777" w:rsidTr="000C1899">
        <w:tc>
          <w:tcPr>
            <w:tcW w:w="715" w:type="dxa"/>
            <w:shd w:val="clear" w:color="auto" w:fill="auto"/>
          </w:tcPr>
          <w:p w14:paraId="2C807864" w14:textId="77777777" w:rsidR="00CB438D" w:rsidRPr="000670FE" w:rsidRDefault="00CB438D" w:rsidP="00CB438D">
            <w:pPr>
              <w:pStyle w:val="TAC"/>
              <w:keepNext w:val="0"/>
              <w:keepLines w:val="0"/>
              <w:widowControl w:val="0"/>
            </w:pPr>
            <w:r w:rsidRPr="000670FE">
              <w:t>7</w:t>
            </w:r>
          </w:p>
        </w:tc>
        <w:tc>
          <w:tcPr>
            <w:tcW w:w="3902" w:type="dxa"/>
            <w:shd w:val="clear" w:color="auto" w:fill="auto"/>
          </w:tcPr>
          <w:p w14:paraId="57975870" w14:textId="77777777" w:rsidR="00CB438D" w:rsidRPr="000670FE" w:rsidRDefault="00CB438D" w:rsidP="00CB438D">
            <w:pPr>
              <w:pStyle w:val="TAL"/>
              <w:keepNext w:val="0"/>
              <w:keepLines w:val="0"/>
              <w:widowControl w:val="0"/>
            </w:pPr>
            <w:r w:rsidRPr="000670FE">
              <w:t>Check: Does the UE (MCVideo Client) send a Receive Media Request message to the SS (MCVideo Server)?</w:t>
            </w:r>
          </w:p>
        </w:tc>
        <w:tc>
          <w:tcPr>
            <w:tcW w:w="709" w:type="dxa"/>
            <w:shd w:val="clear" w:color="auto" w:fill="auto"/>
          </w:tcPr>
          <w:p w14:paraId="64289ECC" w14:textId="77777777" w:rsidR="00CB438D" w:rsidRPr="000670FE" w:rsidRDefault="00CB438D" w:rsidP="00CB438D">
            <w:pPr>
              <w:pStyle w:val="TAC"/>
              <w:keepNext w:val="0"/>
              <w:keepLines w:val="0"/>
              <w:widowControl w:val="0"/>
            </w:pPr>
            <w:r w:rsidRPr="000670FE">
              <w:t>--&gt;</w:t>
            </w:r>
          </w:p>
        </w:tc>
        <w:tc>
          <w:tcPr>
            <w:tcW w:w="2977" w:type="dxa"/>
            <w:shd w:val="clear" w:color="auto" w:fill="auto"/>
          </w:tcPr>
          <w:p w14:paraId="0560D759" w14:textId="77777777" w:rsidR="00CB438D" w:rsidRPr="000670FE" w:rsidRDefault="00CB438D" w:rsidP="00CB438D">
            <w:pPr>
              <w:pStyle w:val="TAL"/>
              <w:keepNext w:val="0"/>
              <w:keepLines w:val="0"/>
              <w:widowControl w:val="0"/>
            </w:pPr>
            <w:r w:rsidRPr="000670FE">
              <w:t>Receive Media Request</w:t>
            </w:r>
          </w:p>
        </w:tc>
        <w:tc>
          <w:tcPr>
            <w:tcW w:w="567" w:type="dxa"/>
            <w:shd w:val="clear" w:color="auto" w:fill="auto"/>
          </w:tcPr>
          <w:p w14:paraId="6F321FA3" w14:textId="21DD2B7B" w:rsidR="00CB438D" w:rsidRPr="000670FE" w:rsidRDefault="00E7471A" w:rsidP="00CB438D">
            <w:pPr>
              <w:pStyle w:val="TAC"/>
              <w:keepNext w:val="0"/>
              <w:keepLines w:val="0"/>
              <w:widowControl w:val="0"/>
            </w:pPr>
            <w:r>
              <w:t>3</w:t>
            </w:r>
          </w:p>
        </w:tc>
        <w:tc>
          <w:tcPr>
            <w:tcW w:w="892" w:type="dxa"/>
            <w:shd w:val="clear" w:color="auto" w:fill="auto"/>
          </w:tcPr>
          <w:p w14:paraId="70F493CB" w14:textId="77777777" w:rsidR="00CB438D" w:rsidRPr="000670FE" w:rsidRDefault="00CB438D" w:rsidP="00CB438D">
            <w:pPr>
              <w:pStyle w:val="TAC"/>
              <w:keepNext w:val="0"/>
              <w:keepLines w:val="0"/>
              <w:widowControl w:val="0"/>
            </w:pPr>
            <w:r w:rsidRPr="000670FE">
              <w:t>P</w:t>
            </w:r>
          </w:p>
        </w:tc>
      </w:tr>
      <w:tr w:rsidR="00CB438D" w:rsidRPr="000670FE" w14:paraId="6AE6C8EE" w14:textId="77777777" w:rsidTr="000C1899">
        <w:tc>
          <w:tcPr>
            <w:tcW w:w="715" w:type="dxa"/>
            <w:shd w:val="clear" w:color="auto" w:fill="auto"/>
          </w:tcPr>
          <w:p w14:paraId="55F7ED99" w14:textId="77777777" w:rsidR="00CB438D" w:rsidRPr="000670FE" w:rsidRDefault="00CB438D" w:rsidP="00CB438D">
            <w:pPr>
              <w:pStyle w:val="TAC"/>
              <w:keepNext w:val="0"/>
              <w:keepLines w:val="0"/>
              <w:widowControl w:val="0"/>
            </w:pPr>
            <w:r w:rsidRPr="000670FE">
              <w:t>8</w:t>
            </w:r>
          </w:p>
        </w:tc>
        <w:tc>
          <w:tcPr>
            <w:tcW w:w="3902" w:type="dxa"/>
            <w:shd w:val="clear" w:color="auto" w:fill="auto"/>
          </w:tcPr>
          <w:p w14:paraId="2362E212" w14:textId="77777777" w:rsidR="00CB438D" w:rsidRPr="000670FE" w:rsidRDefault="00CB438D" w:rsidP="00CB438D">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3879E10" w14:textId="77777777" w:rsidR="00CB438D" w:rsidRPr="000670FE" w:rsidRDefault="00CB438D" w:rsidP="00CB438D">
            <w:pPr>
              <w:pStyle w:val="TAC"/>
              <w:keepNext w:val="0"/>
              <w:keepLines w:val="0"/>
              <w:widowControl w:val="0"/>
            </w:pPr>
            <w:r w:rsidRPr="000670FE">
              <w:t>&lt;--</w:t>
            </w:r>
          </w:p>
        </w:tc>
        <w:tc>
          <w:tcPr>
            <w:tcW w:w="2977" w:type="dxa"/>
            <w:shd w:val="clear" w:color="auto" w:fill="auto"/>
          </w:tcPr>
          <w:p w14:paraId="24C79744" w14:textId="77777777" w:rsidR="00CB438D" w:rsidRPr="000670FE" w:rsidRDefault="00CB438D" w:rsidP="00CB438D">
            <w:pPr>
              <w:pStyle w:val="TAL"/>
              <w:keepNext w:val="0"/>
              <w:keepLines w:val="0"/>
              <w:widowControl w:val="0"/>
            </w:pPr>
            <w:r w:rsidRPr="000670FE">
              <w:t>Receive Media Response</w:t>
            </w:r>
          </w:p>
        </w:tc>
        <w:tc>
          <w:tcPr>
            <w:tcW w:w="567" w:type="dxa"/>
            <w:shd w:val="clear" w:color="auto" w:fill="auto"/>
          </w:tcPr>
          <w:p w14:paraId="1802E22C"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41AB7CFD" w14:textId="77777777" w:rsidR="00CB438D" w:rsidRPr="000670FE" w:rsidRDefault="00CB438D" w:rsidP="00CB438D">
            <w:pPr>
              <w:pStyle w:val="TAC"/>
              <w:keepNext w:val="0"/>
              <w:keepLines w:val="0"/>
              <w:widowControl w:val="0"/>
            </w:pPr>
            <w:r w:rsidRPr="000670FE">
              <w:t>-</w:t>
            </w:r>
          </w:p>
        </w:tc>
      </w:tr>
      <w:tr w:rsidR="00CB438D" w:rsidRPr="000670FE" w14:paraId="344C7CBA" w14:textId="77777777" w:rsidTr="000C1899">
        <w:tc>
          <w:tcPr>
            <w:tcW w:w="715" w:type="dxa"/>
            <w:shd w:val="clear" w:color="auto" w:fill="auto"/>
          </w:tcPr>
          <w:p w14:paraId="32B73631" w14:textId="77777777" w:rsidR="00CB438D" w:rsidRPr="000670FE" w:rsidRDefault="00CB438D" w:rsidP="00CB438D">
            <w:pPr>
              <w:pStyle w:val="TAC"/>
              <w:keepNext w:val="0"/>
              <w:keepLines w:val="0"/>
              <w:widowControl w:val="0"/>
            </w:pPr>
            <w:r w:rsidRPr="000670FE">
              <w:t>9</w:t>
            </w:r>
          </w:p>
        </w:tc>
        <w:tc>
          <w:tcPr>
            <w:tcW w:w="3902" w:type="dxa"/>
            <w:shd w:val="clear" w:color="auto" w:fill="auto"/>
          </w:tcPr>
          <w:p w14:paraId="39A6C6A6" w14:textId="77777777" w:rsidR="00CB438D" w:rsidRPr="000670FE" w:rsidRDefault="00CB438D" w:rsidP="00CB438D">
            <w:pPr>
              <w:pStyle w:val="TAL"/>
              <w:keepNext w:val="0"/>
              <w:keepLines w:val="0"/>
              <w:widowControl w:val="0"/>
            </w:pPr>
            <w:r w:rsidRPr="000670FE">
              <w:t>Check: Does the UE (MCVideo Client) provide receive media success notification to the MCVideo User?</w:t>
            </w:r>
          </w:p>
          <w:p w14:paraId="4E1FA7C5" w14:textId="3CD9CB5A" w:rsidR="00CB438D" w:rsidRPr="000670FE" w:rsidRDefault="00E7471A" w:rsidP="00CB438D">
            <w:pPr>
              <w:pStyle w:val="TAL"/>
              <w:keepNext w:val="0"/>
              <w:keepLines w:val="0"/>
              <w:widowControl w:val="0"/>
            </w:pPr>
            <w:r>
              <w:t>(</w:t>
            </w:r>
            <w:r w:rsidR="00CB438D" w:rsidRPr="000670FE">
              <w:t>NOTE</w:t>
            </w:r>
            <w:r>
              <w:t xml:space="preserve"> 1)</w:t>
            </w:r>
          </w:p>
        </w:tc>
        <w:tc>
          <w:tcPr>
            <w:tcW w:w="709" w:type="dxa"/>
            <w:shd w:val="clear" w:color="auto" w:fill="auto"/>
          </w:tcPr>
          <w:p w14:paraId="2F7405C3" w14:textId="77777777" w:rsidR="00CB438D" w:rsidRPr="000670FE" w:rsidRDefault="00CB438D" w:rsidP="00CB438D">
            <w:pPr>
              <w:pStyle w:val="TAC"/>
              <w:keepNext w:val="0"/>
              <w:keepLines w:val="0"/>
              <w:widowControl w:val="0"/>
            </w:pPr>
            <w:r w:rsidRPr="000670FE">
              <w:t>-</w:t>
            </w:r>
          </w:p>
        </w:tc>
        <w:tc>
          <w:tcPr>
            <w:tcW w:w="2977" w:type="dxa"/>
            <w:shd w:val="clear" w:color="auto" w:fill="auto"/>
          </w:tcPr>
          <w:p w14:paraId="110DD179" w14:textId="77777777" w:rsidR="00CB438D" w:rsidRPr="000670FE" w:rsidRDefault="00CB438D" w:rsidP="00CB438D">
            <w:pPr>
              <w:pStyle w:val="TAL"/>
              <w:keepNext w:val="0"/>
              <w:keepLines w:val="0"/>
              <w:widowControl w:val="0"/>
            </w:pPr>
            <w:r w:rsidRPr="000670FE">
              <w:t>-</w:t>
            </w:r>
          </w:p>
        </w:tc>
        <w:tc>
          <w:tcPr>
            <w:tcW w:w="567" w:type="dxa"/>
            <w:shd w:val="clear" w:color="auto" w:fill="auto"/>
          </w:tcPr>
          <w:p w14:paraId="5A29DB4F" w14:textId="0A5B01FB" w:rsidR="00CB438D" w:rsidRPr="000670FE" w:rsidRDefault="00E7471A" w:rsidP="00CB438D">
            <w:pPr>
              <w:pStyle w:val="TAC"/>
              <w:keepNext w:val="0"/>
              <w:keepLines w:val="0"/>
              <w:widowControl w:val="0"/>
            </w:pPr>
            <w:r>
              <w:t>3</w:t>
            </w:r>
          </w:p>
        </w:tc>
        <w:tc>
          <w:tcPr>
            <w:tcW w:w="892" w:type="dxa"/>
            <w:shd w:val="clear" w:color="auto" w:fill="auto"/>
          </w:tcPr>
          <w:p w14:paraId="12CF4310" w14:textId="77777777" w:rsidR="00CB438D" w:rsidRPr="000670FE" w:rsidRDefault="00CB438D" w:rsidP="00CB438D">
            <w:pPr>
              <w:pStyle w:val="TAC"/>
              <w:keepNext w:val="0"/>
              <w:keepLines w:val="0"/>
              <w:widowControl w:val="0"/>
            </w:pPr>
            <w:r w:rsidRPr="000670FE">
              <w:t>P</w:t>
            </w:r>
          </w:p>
        </w:tc>
      </w:tr>
      <w:tr w:rsidR="00CB438D" w:rsidRPr="000670FE" w14:paraId="6CAA11F3" w14:textId="77777777" w:rsidTr="000C1899">
        <w:tc>
          <w:tcPr>
            <w:tcW w:w="715" w:type="dxa"/>
            <w:shd w:val="clear" w:color="auto" w:fill="auto"/>
          </w:tcPr>
          <w:p w14:paraId="7559C315" w14:textId="77777777" w:rsidR="00CB438D" w:rsidRPr="000670FE" w:rsidRDefault="00CB438D" w:rsidP="00CB438D">
            <w:pPr>
              <w:pStyle w:val="TAC"/>
              <w:keepNext w:val="0"/>
              <w:keepLines w:val="0"/>
              <w:widowControl w:val="0"/>
            </w:pPr>
            <w:r w:rsidRPr="000670FE">
              <w:t>10</w:t>
            </w:r>
          </w:p>
        </w:tc>
        <w:tc>
          <w:tcPr>
            <w:tcW w:w="3902" w:type="dxa"/>
            <w:shd w:val="clear" w:color="auto" w:fill="auto"/>
          </w:tcPr>
          <w:p w14:paraId="0F9E02D4" w14:textId="6CBE55FA" w:rsidR="00CB438D" w:rsidRPr="000670FE" w:rsidRDefault="00CB438D" w:rsidP="00CB438D">
            <w:pPr>
              <w:pStyle w:val="TAL"/>
              <w:keepNext w:val="0"/>
              <w:keepLines w:val="0"/>
              <w:widowControl w:val="0"/>
            </w:pPr>
            <w:r w:rsidRPr="000670FE">
              <w:t xml:space="preserve">The SS (MCVideo Server) sends a SIP re-INVITE message to the UE (MCVideoClient) to upgrade the On-demand Pre-arranged Group Call to </w:t>
            </w:r>
            <w:r w:rsidR="00E7471A">
              <w:t xml:space="preserve">a </w:t>
            </w:r>
            <w:r w:rsidRPr="000670FE">
              <w:t>MCVideo Emergency Group Call.</w:t>
            </w:r>
          </w:p>
        </w:tc>
        <w:tc>
          <w:tcPr>
            <w:tcW w:w="709" w:type="dxa"/>
            <w:shd w:val="clear" w:color="auto" w:fill="auto"/>
          </w:tcPr>
          <w:p w14:paraId="3BDF3EC8" w14:textId="77777777" w:rsidR="00CB438D" w:rsidRPr="000670FE" w:rsidRDefault="00CB438D" w:rsidP="00CB438D">
            <w:pPr>
              <w:pStyle w:val="TAC"/>
              <w:keepNext w:val="0"/>
              <w:keepLines w:val="0"/>
              <w:widowControl w:val="0"/>
            </w:pPr>
            <w:r w:rsidRPr="000670FE">
              <w:t>&lt;--</w:t>
            </w:r>
          </w:p>
        </w:tc>
        <w:tc>
          <w:tcPr>
            <w:tcW w:w="2977" w:type="dxa"/>
            <w:shd w:val="clear" w:color="auto" w:fill="auto"/>
          </w:tcPr>
          <w:p w14:paraId="7E78483B" w14:textId="77777777" w:rsidR="00CB438D" w:rsidRPr="000670FE" w:rsidRDefault="00CB438D" w:rsidP="00CB438D">
            <w:pPr>
              <w:pStyle w:val="TAL"/>
              <w:keepNext w:val="0"/>
              <w:keepLines w:val="0"/>
              <w:widowControl w:val="0"/>
            </w:pPr>
            <w:r w:rsidRPr="000670FE">
              <w:t>SIP re-INVITE</w:t>
            </w:r>
          </w:p>
        </w:tc>
        <w:tc>
          <w:tcPr>
            <w:tcW w:w="567" w:type="dxa"/>
            <w:shd w:val="clear" w:color="auto" w:fill="auto"/>
          </w:tcPr>
          <w:p w14:paraId="67780DDF"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03B90965" w14:textId="77777777" w:rsidR="00CB438D" w:rsidRPr="000670FE" w:rsidRDefault="00CB438D" w:rsidP="00CB438D">
            <w:pPr>
              <w:pStyle w:val="TAC"/>
              <w:keepNext w:val="0"/>
              <w:keepLines w:val="0"/>
              <w:widowControl w:val="0"/>
            </w:pPr>
            <w:r w:rsidRPr="000670FE">
              <w:t>-</w:t>
            </w:r>
          </w:p>
        </w:tc>
      </w:tr>
      <w:tr w:rsidR="00CB438D" w:rsidRPr="000670FE" w14:paraId="72A4DA5F" w14:textId="77777777" w:rsidTr="000C1899">
        <w:tc>
          <w:tcPr>
            <w:tcW w:w="715" w:type="dxa"/>
            <w:shd w:val="clear" w:color="auto" w:fill="auto"/>
          </w:tcPr>
          <w:p w14:paraId="537F8233" w14:textId="77777777" w:rsidR="00CB438D" w:rsidRPr="000670FE" w:rsidRDefault="00CB438D" w:rsidP="00CB438D">
            <w:pPr>
              <w:pStyle w:val="TAC"/>
              <w:keepNext w:val="0"/>
              <w:keepLines w:val="0"/>
              <w:widowControl w:val="0"/>
            </w:pPr>
            <w:r w:rsidRPr="000670FE">
              <w:t>-</w:t>
            </w:r>
          </w:p>
        </w:tc>
        <w:tc>
          <w:tcPr>
            <w:tcW w:w="3902" w:type="dxa"/>
            <w:shd w:val="clear" w:color="auto" w:fill="auto"/>
          </w:tcPr>
          <w:p w14:paraId="5DB2C028" w14:textId="77777777" w:rsidR="00CB438D" w:rsidRPr="000670FE" w:rsidRDefault="00CB438D" w:rsidP="00CB438D">
            <w:pPr>
              <w:pStyle w:val="TAL"/>
            </w:pPr>
            <w:r w:rsidRPr="000670FE">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CB438D" w:rsidRPr="000670FE" w:rsidRDefault="00CB438D" w:rsidP="00CB438D">
            <w:pPr>
              <w:pStyle w:val="TAC"/>
              <w:keepNext w:val="0"/>
              <w:keepLines w:val="0"/>
              <w:widowControl w:val="0"/>
            </w:pPr>
            <w:r w:rsidRPr="000670FE">
              <w:t>-</w:t>
            </w:r>
          </w:p>
        </w:tc>
        <w:tc>
          <w:tcPr>
            <w:tcW w:w="2977" w:type="dxa"/>
            <w:shd w:val="clear" w:color="auto" w:fill="auto"/>
          </w:tcPr>
          <w:p w14:paraId="0A01B950" w14:textId="77777777" w:rsidR="00CB438D" w:rsidRPr="000670FE" w:rsidRDefault="00CB438D" w:rsidP="00CB438D">
            <w:pPr>
              <w:pStyle w:val="TAL"/>
              <w:keepNext w:val="0"/>
              <w:keepLines w:val="0"/>
              <w:widowControl w:val="0"/>
            </w:pPr>
            <w:r w:rsidRPr="000670FE">
              <w:t>-</w:t>
            </w:r>
          </w:p>
        </w:tc>
        <w:tc>
          <w:tcPr>
            <w:tcW w:w="567" w:type="dxa"/>
            <w:shd w:val="clear" w:color="auto" w:fill="auto"/>
          </w:tcPr>
          <w:p w14:paraId="7F2EDA85"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438223D1" w14:textId="77777777" w:rsidR="00CB438D" w:rsidRPr="000670FE" w:rsidRDefault="00CB438D" w:rsidP="00CB438D">
            <w:pPr>
              <w:pStyle w:val="TAC"/>
              <w:keepNext w:val="0"/>
              <w:keepLines w:val="0"/>
              <w:widowControl w:val="0"/>
            </w:pPr>
            <w:r w:rsidRPr="000670FE">
              <w:t>-</w:t>
            </w:r>
          </w:p>
        </w:tc>
      </w:tr>
      <w:tr w:rsidR="00CB438D" w:rsidRPr="000670FE" w14:paraId="236221E9" w14:textId="77777777" w:rsidTr="000C1899">
        <w:tc>
          <w:tcPr>
            <w:tcW w:w="715" w:type="dxa"/>
            <w:shd w:val="clear" w:color="auto" w:fill="auto"/>
          </w:tcPr>
          <w:p w14:paraId="395A595C" w14:textId="77777777" w:rsidR="00CB438D" w:rsidRPr="000670FE" w:rsidRDefault="00CB438D" w:rsidP="00CB438D">
            <w:pPr>
              <w:pStyle w:val="TAC"/>
              <w:keepNext w:val="0"/>
              <w:keepLines w:val="0"/>
              <w:widowControl w:val="0"/>
            </w:pPr>
            <w:r w:rsidRPr="000670FE">
              <w:t>11a1</w:t>
            </w:r>
          </w:p>
        </w:tc>
        <w:tc>
          <w:tcPr>
            <w:tcW w:w="3902" w:type="dxa"/>
            <w:shd w:val="clear" w:color="auto" w:fill="auto"/>
          </w:tcPr>
          <w:p w14:paraId="5A22F929" w14:textId="77777777" w:rsidR="00CB438D" w:rsidRPr="000670FE" w:rsidRDefault="00CB438D" w:rsidP="00CB438D">
            <w:pPr>
              <w:pStyle w:val="TAL"/>
              <w:keepNext w:val="0"/>
              <w:keepLines w:val="0"/>
              <w:widowControl w:val="0"/>
            </w:pPr>
            <w:r w:rsidRPr="000670FE">
              <w:t>The UE (MCVideo Client) responds with a SIP 100 (Trying) message.</w:t>
            </w:r>
          </w:p>
        </w:tc>
        <w:tc>
          <w:tcPr>
            <w:tcW w:w="709" w:type="dxa"/>
            <w:shd w:val="clear" w:color="auto" w:fill="auto"/>
          </w:tcPr>
          <w:p w14:paraId="0ABD7277" w14:textId="77777777" w:rsidR="00CB438D" w:rsidRPr="000670FE" w:rsidRDefault="00CB438D" w:rsidP="00CB438D">
            <w:pPr>
              <w:pStyle w:val="TAC"/>
              <w:keepNext w:val="0"/>
              <w:keepLines w:val="0"/>
              <w:widowControl w:val="0"/>
            </w:pPr>
            <w:r w:rsidRPr="000670FE">
              <w:t>--&gt;</w:t>
            </w:r>
          </w:p>
        </w:tc>
        <w:tc>
          <w:tcPr>
            <w:tcW w:w="2977" w:type="dxa"/>
            <w:shd w:val="clear" w:color="auto" w:fill="auto"/>
          </w:tcPr>
          <w:p w14:paraId="20DCE72B" w14:textId="77777777" w:rsidR="00CB438D" w:rsidRPr="000670FE" w:rsidRDefault="00CB438D" w:rsidP="00CB438D">
            <w:pPr>
              <w:pStyle w:val="TAL"/>
              <w:keepNext w:val="0"/>
              <w:keepLines w:val="0"/>
              <w:widowControl w:val="0"/>
            </w:pPr>
            <w:r w:rsidRPr="000670FE">
              <w:t>SIP 100 (Trying)</w:t>
            </w:r>
          </w:p>
        </w:tc>
        <w:tc>
          <w:tcPr>
            <w:tcW w:w="567" w:type="dxa"/>
            <w:shd w:val="clear" w:color="auto" w:fill="auto"/>
          </w:tcPr>
          <w:p w14:paraId="559D2F57"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0A2E0AD4" w14:textId="77777777" w:rsidR="00CB438D" w:rsidRPr="000670FE" w:rsidRDefault="00CB438D" w:rsidP="00CB438D">
            <w:pPr>
              <w:pStyle w:val="TAC"/>
              <w:keepNext w:val="0"/>
              <w:keepLines w:val="0"/>
              <w:widowControl w:val="0"/>
            </w:pPr>
            <w:r w:rsidRPr="000670FE">
              <w:t>-</w:t>
            </w:r>
          </w:p>
        </w:tc>
      </w:tr>
      <w:tr w:rsidR="00CB438D" w:rsidRPr="000670FE" w14:paraId="7B3BFAFF" w14:textId="77777777" w:rsidTr="000C1899">
        <w:tc>
          <w:tcPr>
            <w:tcW w:w="715" w:type="dxa"/>
            <w:shd w:val="clear" w:color="auto" w:fill="auto"/>
          </w:tcPr>
          <w:p w14:paraId="06BBB8A5" w14:textId="77777777" w:rsidR="00CB438D" w:rsidRPr="000670FE" w:rsidRDefault="00CB438D" w:rsidP="00CB438D">
            <w:pPr>
              <w:pStyle w:val="TAC"/>
              <w:keepNext w:val="0"/>
              <w:keepLines w:val="0"/>
              <w:widowControl w:val="0"/>
            </w:pPr>
            <w:r w:rsidRPr="000670FE">
              <w:t>12</w:t>
            </w:r>
          </w:p>
        </w:tc>
        <w:tc>
          <w:tcPr>
            <w:tcW w:w="3902" w:type="dxa"/>
            <w:shd w:val="clear" w:color="auto" w:fill="auto"/>
          </w:tcPr>
          <w:p w14:paraId="6AA752FA" w14:textId="77777777" w:rsidR="00CB438D" w:rsidRPr="000670FE" w:rsidRDefault="00CB438D" w:rsidP="00CB438D">
            <w:pPr>
              <w:pStyle w:val="TAL"/>
              <w:keepNext w:val="0"/>
              <w:keepLines w:val="0"/>
              <w:widowControl w:val="0"/>
            </w:pPr>
            <w:r w:rsidRPr="000670FE">
              <w:t>Check: Does the UE (MCVideo Client) respond to the SIP re-INVITE to upgrade to an Emergency state with a SIP 200 (OK)?</w:t>
            </w:r>
          </w:p>
        </w:tc>
        <w:tc>
          <w:tcPr>
            <w:tcW w:w="709" w:type="dxa"/>
            <w:shd w:val="clear" w:color="auto" w:fill="auto"/>
          </w:tcPr>
          <w:p w14:paraId="30273423" w14:textId="77777777" w:rsidR="00CB438D" w:rsidRPr="000670FE" w:rsidRDefault="00CB438D" w:rsidP="00CB438D">
            <w:pPr>
              <w:pStyle w:val="TAC"/>
              <w:keepNext w:val="0"/>
              <w:keepLines w:val="0"/>
              <w:widowControl w:val="0"/>
            </w:pPr>
            <w:r w:rsidRPr="000670FE">
              <w:t>--&gt;</w:t>
            </w:r>
          </w:p>
        </w:tc>
        <w:tc>
          <w:tcPr>
            <w:tcW w:w="2977" w:type="dxa"/>
            <w:shd w:val="clear" w:color="auto" w:fill="auto"/>
          </w:tcPr>
          <w:p w14:paraId="6B07EB18" w14:textId="77777777" w:rsidR="00CB438D" w:rsidRPr="000670FE" w:rsidRDefault="00CB438D" w:rsidP="00CB438D">
            <w:pPr>
              <w:pStyle w:val="TAL"/>
              <w:keepNext w:val="0"/>
              <w:keepLines w:val="0"/>
              <w:widowControl w:val="0"/>
            </w:pPr>
            <w:r w:rsidRPr="000670FE">
              <w:t>SIP 200 (OK)</w:t>
            </w:r>
          </w:p>
        </w:tc>
        <w:tc>
          <w:tcPr>
            <w:tcW w:w="567" w:type="dxa"/>
            <w:shd w:val="clear" w:color="auto" w:fill="auto"/>
          </w:tcPr>
          <w:p w14:paraId="29D2E364" w14:textId="6067BC32" w:rsidR="00CB438D" w:rsidRPr="000670FE" w:rsidRDefault="00E7471A" w:rsidP="00CB438D">
            <w:pPr>
              <w:pStyle w:val="TAC"/>
              <w:keepNext w:val="0"/>
              <w:keepLines w:val="0"/>
              <w:widowControl w:val="0"/>
            </w:pPr>
            <w:r>
              <w:t>4</w:t>
            </w:r>
          </w:p>
        </w:tc>
        <w:tc>
          <w:tcPr>
            <w:tcW w:w="892" w:type="dxa"/>
            <w:shd w:val="clear" w:color="auto" w:fill="auto"/>
          </w:tcPr>
          <w:p w14:paraId="1A6A4DEB" w14:textId="77777777" w:rsidR="00CB438D" w:rsidRPr="000670FE" w:rsidRDefault="00CB438D" w:rsidP="00CB438D">
            <w:pPr>
              <w:pStyle w:val="TAC"/>
              <w:keepNext w:val="0"/>
              <w:keepLines w:val="0"/>
              <w:widowControl w:val="0"/>
            </w:pPr>
            <w:r w:rsidRPr="000670FE">
              <w:t>P</w:t>
            </w:r>
          </w:p>
        </w:tc>
      </w:tr>
      <w:tr w:rsidR="00CB438D" w:rsidRPr="000670FE" w14:paraId="6F42523E" w14:textId="77777777" w:rsidTr="000C1899">
        <w:trPr>
          <w:trHeight w:val="458"/>
        </w:trPr>
        <w:tc>
          <w:tcPr>
            <w:tcW w:w="715" w:type="dxa"/>
            <w:shd w:val="clear" w:color="auto" w:fill="auto"/>
          </w:tcPr>
          <w:p w14:paraId="4719058B" w14:textId="77777777" w:rsidR="00CB438D" w:rsidRPr="000670FE" w:rsidRDefault="00CB438D" w:rsidP="00CB438D">
            <w:pPr>
              <w:pStyle w:val="TAC"/>
              <w:keepNext w:val="0"/>
              <w:keepLines w:val="0"/>
              <w:widowControl w:val="0"/>
            </w:pPr>
            <w:r w:rsidRPr="000670FE">
              <w:t>13</w:t>
            </w:r>
          </w:p>
        </w:tc>
        <w:tc>
          <w:tcPr>
            <w:tcW w:w="3902" w:type="dxa"/>
            <w:shd w:val="clear" w:color="auto" w:fill="auto"/>
          </w:tcPr>
          <w:p w14:paraId="25F6778B" w14:textId="77777777" w:rsidR="00CB438D" w:rsidRPr="000670FE" w:rsidRDefault="00CB438D" w:rsidP="00CB438D">
            <w:pPr>
              <w:pStyle w:val="TAL"/>
              <w:keepNext w:val="0"/>
              <w:keepLines w:val="0"/>
              <w:widowControl w:val="0"/>
            </w:pPr>
            <w:r w:rsidRPr="000670FE">
              <w:t>The SS (MCVideo Server) sends a SIP ACK to the UE (MCVideo Client).</w:t>
            </w:r>
          </w:p>
        </w:tc>
        <w:tc>
          <w:tcPr>
            <w:tcW w:w="709" w:type="dxa"/>
            <w:shd w:val="clear" w:color="auto" w:fill="auto"/>
          </w:tcPr>
          <w:p w14:paraId="7B54E55C" w14:textId="77777777" w:rsidR="00CB438D" w:rsidRPr="000670FE" w:rsidRDefault="00CB438D" w:rsidP="00CB438D">
            <w:pPr>
              <w:pStyle w:val="TAC"/>
              <w:keepNext w:val="0"/>
              <w:keepLines w:val="0"/>
              <w:widowControl w:val="0"/>
            </w:pPr>
            <w:r w:rsidRPr="000670FE">
              <w:t>&lt;--</w:t>
            </w:r>
          </w:p>
        </w:tc>
        <w:tc>
          <w:tcPr>
            <w:tcW w:w="2977" w:type="dxa"/>
            <w:shd w:val="clear" w:color="auto" w:fill="auto"/>
          </w:tcPr>
          <w:p w14:paraId="02F000C6" w14:textId="77777777" w:rsidR="00CB438D" w:rsidRPr="000670FE" w:rsidRDefault="00CB438D" w:rsidP="00CB438D">
            <w:pPr>
              <w:pStyle w:val="TAL"/>
              <w:keepNext w:val="0"/>
              <w:keepLines w:val="0"/>
              <w:widowControl w:val="0"/>
            </w:pPr>
            <w:r w:rsidRPr="000670FE">
              <w:t>SIP ACK</w:t>
            </w:r>
          </w:p>
        </w:tc>
        <w:tc>
          <w:tcPr>
            <w:tcW w:w="567" w:type="dxa"/>
            <w:shd w:val="clear" w:color="auto" w:fill="auto"/>
          </w:tcPr>
          <w:p w14:paraId="4C5A5344"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40393F68" w14:textId="77777777" w:rsidR="00CB438D" w:rsidRPr="000670FE" w:rsidRDefault="00CB438D" w:rsidP="00CB438D">
            <w:pPr>
              <w:pStyle w:val="TAC"/>
              <w:keepNext w:val="0"/>
              <w:keepLines w:val="0"/>
              <w:widowControl w:val="0"/>
            </w:pPr>
            <w:r w:rsidRPr="000670FE">
              <w:t>-</w:t>
            </w:r>
          </w:p>
        </w:tc>
      </w:tr>
      <w:tr w:rsidR="00CB438D" w:rsidRPr="000670FE" w14:paraId="097DA77C" w14:textId="77777777" w:rsidTr="000C1899">
        <w:trPr>
          <w:trHeight w:val="647"/>
        </w:trPr>
        <w:tc>
          <w:tcPr>
            <w:tcW w:w="715" w:type="dxa"/>
            <w:shd w:val="clear" w:color="auto" w:fill="auto"/>
          </w:tcPr>
          <w:p w14:paraId="5E5A1014" w14:textId="77777777" w:rsidR="00CB438D" w:rsidRPr="000670FE" w:rsidRDefault="00CB438D" w:rsidP="00CB438D">
            <w:pPr>
              <w:pStyle w:val="TAC"/>
              <w:keepNext w:val="0"/>
              <w:keepLines w:val="0"/>
              <w:widowControl w:val="0"/>
            </w:pPr>
            <w:r w:rsidRPr="000670FE">
              <w:t>14</w:t>
            </w:r>
          </w:p>
        </w:tc>
        <w:tc>
          <w:tcPr>
            <w:tcW w:w="3902" w:type="dxa"/>
            <w:shd w:val="clear" w:color="auto" w:fill="auto"/>
          </w:tcPr>
          <w:p w14:paraId="4027BD56" w14:textId="77777777" w:rsidR="00CB438D" w:rsidRPr="000670FE" w:rsidRDefault="00CB438D" w:rsidP="00CB438D">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4F975F90" w14:textId="77777777" w:rsidR="00CB438D" w:rsidRPr="000670FE" w:rsidRDefault="00CB438D" w:rsidP="00CB438D">
            <w:pPr>
              <w:pStyle w:val="TAC"/>
              <w:keepNext w:val="0"/>
              <w:keepLines w:val="0"/>
              <w:widowControl w:val="0"/>
            </w:pPr>
            <w:r w:rsidRPr="000670FE">
              <w:t>&lt;--</w:t>
            </w:r>
          </w:p>
        </w:tc>
        <w:tc>
          <w:tcPr>
            <w:tcW w:w="2977" w:type="dxa"/>
            <w:shd w:val="clear" w:color="auto" w:fill="auto"/>
          </w:tcPr>
          <w:p w14:paraId="7D39F08C" w14:textId="77777777" w:rsidR="00CB438D" w:rsidRPr="000670FE" w:rsidRDefault="00CB438D" w:rsidP="00CB438D">
            <w:pPr>
              <w:pStyle w:val="TAL"/>
              <w:keepNext w:val="0"/>
              <w:keepLines w:val="0"/>
              <w:widowControl w:val="0"/>
            </w:pPr>
            <w:r w:rsidRPr="000670FE">
              <w:t>Media Transmission Notification</w:t>
            </w:r>
          </w:p>
        </w:tc>
        <w:tc>
          <w:tcPr>
            <w:tcW w:w="567" w:type="dxa"/>
            <w:shd w:val="clear" w:color="auto" w:fill="auto"/>
          </w:tcPr>
          <w:p w14:paraId="32CE37E0" w14:textId="77777777" w:rsidR="00CB438D" w:rsidRPr="000670FE" w:rsidRDefault="00CB438D" w:rsidP="00CB438D">
            <w:pPr>
              <w:pStyle w:val="TAC"/>
              <w:keepNext w:val="0"/>
              <w:keepLines w:val="0"/>
              <w:widowControl w:val="0"/>
            </w:pPr>
            <w:r w:rsidRPr="000670FE">
              <w:t>-</w:t>
            </w:r>
          </w:p>
        </w:tc>
        <w:tc>
          <w:tcPr>
            <w:tcW w:w="892" w:type="dxa"/>
            <w:shd w:val="clear" w:color="auto" w:fill="auto"/>
          </w:tcPr>
          <w:p w14:paraId="2C426085" w14:textId="77777777" w:rsidR="00CB438D" w:rsidRPr="000670FE" w:rsidRDefault="00CB438D" w:rsidP="00CB438D">
            <w:pPr>
              <w:pStyle w:val="TAC"/>
              <w:keepNext w:val="0"/>
              <w:keepLines w:val="0"/>
              <w:widowControl w:val="0"/>
            </w:pPr>
            <w:r w:rsidRPr="000670FE">
              <w:t>-</w:t>
            </w:r>
          </w:p>
        </w:tc>
      </w:tr>
      <w:tr w:rsidR="00276ABC" w:rsidRPr="000670FE" w14:paraId="61452D7C" w14:textId="77777777" w:rsidTr="000C1899">
        <w:trPr>
          <w:trHeight w:val="647"/>
        </w:trPr>
        <w:tc>
          <w:tcPr>
            <w:tcW w:w="715" w:type="dxa"/>
            <w:shd w:val="clear" w:color="auto" w:fill="auto"/>
          </w:tcPr>
          <w:p w14:paraId="598C31ED" w14:textId="76642730" w:rsidR="00276ABC" w:rsidRPr="000670FE" w:rsidRDefault="00276ABC" w:rsidP="00276ABC">
            <w:pPr>
              <w:pStyle w:val="TAC"/>
              <w:keepNext w:val="0"/>
              <w:keepLines w:val="0"/>
              <w:widowControl w:val="0"/>
            </w:pPr>
            <w:r w:rsidRPr="00935BC9">
              <w:t>14</w:t>
            </w:r>
            <w:r>
              <w:t>A</w:t>
            </w:r>
          </w:p>
        </w:tc>
        <w:tc>
          <w:tcPr>
            <w:tcW w:w="3902" w:type="dxa"/>
            <w:shd w:val="clear" w:color="auto" w:fill="auto"/>
          </w:tcPr>
          <w:p w14:paraId="7B4055E5" w14:textId="77777777" w:rsidR="00276ABC" w:rsidRPr="00935BC9" w:rsidRDefault="00276ABC" w:rsidP="00276ABC">
            <w:pPr>
              <w:pStyle w:val="TAL"/>
              <w:keepNext w:val="0"/>
              <w:keepLines w:val="0"/>
              <w:widowControl w:val="0"/>
            </w:pPr>
            <w:r w:rsidRPr="00935BC9">
              <w:t>Check: Does the UE (MCVideo Client) provide receive media transmission notification to the MCVideo User?</w:t>
            </w:r>
          </w:p>
          <w:p w14:paraId="7264414D" w14:textId="6E2C1CF6" w:rsidR="00276ABC" w:rsidRPr="000670FE" w:rsidRDefault="00276ABC" w:rsidP="00276ABC">
            <w:pPr>
              <w:pStyle w:val="TAL"/>
              <w:keepNext w:val="0"/>
              <w:keepLines w:val="0"/>
              <w:widowControl w:val="0"/>
            </w:pPr>
            <w:r w:rsidRPr="00935BC9">
              <w:t>(NOTE 1)</w:t>
            </w:r>
          </w:p>
        </w:tc>
        <w:tc>
          <w:tcPr>
            <w:tcW w:w="709" w:type="dxa"/>
            <w:shd w:val="clear" w:color="auto" w:fill="auto"/>
          </w:tcPr>
          <w:p w14:paraId="0B2A1439" w14:textId="77777777" w:rsidR="00276ABC" w:rsidRPr="000670FE" w:rsidRDefault="00276ABC" w:rsidP="00276ABC">
            <w:pPr>
              <w:pStyle w:val="TAC"/>
              <w:keepNext w:val="0"/>
              <w:keepLines w:val="0"/>
              <w:widowControl w:val="0"/>
            </w:pPr>
          </w:p>
        </w:tc>
        <w:tc>
          <w:tcPr>
            <w:tcW w:w="2977" w:type="dxa"/>
            <w:shd w:val="clear" w:color="auto" w:fill="auto"/>
          </w:tcPr>
          <w:p w14:paraId="68567BE3" w14:textId="77777777" w:rsidR="00276ABC" w:rsidRPr="000670FE" w:rsidRDefault="00276ABC" w:rsidP="00276ABC">
            <w:pPr>
              <w:pStyle w:val="TAL"/>
              <w:keepNext w:val="0"/>
              <w:keepLines w:val="0"/>
              <w:widowControl w:val="0"/>
            </w:pPr>
          </w:p>
        </w:tc>
        <w:tc>
          <w:tcPr>
            <w:tcW w:w="567" w:type="dxa"/>
            <w:shd w:val="clear" w:color="auto" w:fill="auto"/>
          </w:tcPr>
          <w:p w14:paraId="58DBA19C" w14:textId="2D60036D" w:rsidR="00276ABC" w:rsidRPr="000670FE" w:rsidRDefault="00276ABC" w:rsidP="00276ABC">
            <w:pPr>
              <w:pStyle w:val="TAC"/>
              <w:keepNext w:val="0"/>
              <w:keepLines w:val="0"/>
              <w:widowControl w:val="0"/>
            </w:pPr>
            <w:r w:rsidRPr="00852594">
              <w:t>2</w:t>
            </w:r>
          </w:p>
        </w:tc>
        <w:tc>
          <w:tcPr>
            <w:tcW w:w="892" w:type="dxa"/>
            <w:shd w:val="clear" w:color="auto" w:fill="auto"/>
          </w:tcPr>
          <w:p w14:paraId="7CD3B7F5" w14:textId="57704264" w:rsidR="00276ABC" w:rsidRPr="000670FE" w:rsidRDefault="00276ABC" w:rsidP="00276ABC">
            <w:pPr>
              <w:pStyle w:val="TAC"/>
              <w:keepNext w:val="0"/>
              <w:keepLines w:val="0"/>
              <w:widowControl w:val="0"/>
            </w:pPr>
            <w:r w:rsidRPr="00852594">
              <w:t>P</w:t>
            </w:r>
          </w:p>
        </w:tc>
      </w:tr>
      <w:tr w:rsidR="00276ABC" w:rsidRPr="000670FE" w14:paraId="653808C4" w14:textId="77777777" w:rsidTr="000C1899">
        <w:trPr>
          <w:trHeight w:val="422"/>
        </w:trPr>
        <w:tc>
          <w:tcPr>
            <w:tcW w:w="715" w:type="dxa"/>
            <w:shd w:val="clear" w:color="auto" w:fill="auto"/>
          </w:tcPr>
          <w:p w14:paraId="348EF95E" w14:textId="77777777" w:rsidR="00276ABC" w:rsidRPr="000670FE" w:rsidRDefault="00276ABC" w:rsidP="00276ABC">
            <w:pPr>
              <w:pStyle w:val="TAC"/>
              <w:keepNext w:val="0"/>
              <w:keepLines w:val="0"/>
              <w:widowControl w:val="0"/>
            </w:pPr>
            <w:r w:rsidRPr="000670FE">
              <w:t>15</w:t>
            </w:r>
          </w:p>
        </w:tc>
        <w:tc>
          <w:tcPr>
            <w:tcW w:w="3902" w:type="dxa"/>
            <w:shd w:val="clear" w:color="auto" w:fill="auto"/>
          </w:tcPr>
          <w:p w14:paraId="6C016343" w14:textId="06ABA4FB" w:rsidR="00276ABC" w:rsidRPr="000670FE" w:rsidRDefault="00276ABC" w:rsidP="00276ABC">
            <w:pPr>
              <w:pStyle w:val="TAL"/>
              <w:keepNext w:val="0"/>
              <w:keepLines w:val="0"/>
              <w:widowControl w:val="0"/>
            </w:pPr>
            <w:r w:rsidRPr="000670FE">
              <w:t>Make the MCVideo User request permission to receive media</w:t>
            </w:r>
          </w:p>
          <w:p w14:paraId="0C49F28F" w14:textId="01E4EA5C"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0BEB1D1D"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55C887BF"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090C9CA8"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43E28C95" w14:textId="77777777" w:rsidR="00276ABC" w:rsidRPr="000670FE" w:rsidRDefault="00276ABC" w:rsidP="00276ABC">
            <w:pPr>
              <w:pStyle w:val="TAC"/>
              <w:keepNext w:val="0"/>
              <w:keepLines w:val="0"/>
              <w:widowControl w:val="0"/>
            </w:pPr>
            <w:r w:rsidRPr="000670FE">
              <w:t>-</w:t>
            </w:r>
          </w:p>
        </w:tc>
      </w:tr>
      <w:tr w:rsidR="00276ABC" w:rsidRPr="000670FE" w14:paraId="75A1B80D" w14:textId="77777777" w:rsidTr="000C1899">
        <w:trPr>
          <w:trHeight w:val="422"/>
        </w:trPr>
        <w:tc>
          <w:tcPr>
            <w:tcW w:w="715" w:type="dxa"/>
            <w:shd w:val="clear" w:color="auto" w:fill="auto"/>
          </w:tcPr>
          <w:p w14:paraId="31B542D6" w14:textId="77777777" w:rsidR="00276ABC" w:rsidRPr="000670FE" w:rsidRDefault="00276ABC" w:rsidP="00276ABC">
            <w:pPr>
              <w:pStyle w:val="TAC"/>
              <w:keepNext w:val="0"/>
              <w:keepLines w:val="0"/>
              <w:widowControl w:val="0"/>
            </w:pPr>
            <w:r w:rsidRPr="000670FE">
              <w:t>16</w:t>
            </w:r>
          </w:p>
        </w:tc>
        <w:tc>
          <w:tcPr>
            <w:tcW w:w="3902" w:type="dxa"/>
            <w:shd w:val="clear" w:color="auto" w:fill="auto"/>
          </w:tcPr>
          <w:p w14:paraId="11D1DA58" w14:textId="45FF6F3D" w:rsidR="00276ABC" w:rsidRPr="000670FE" w:rsidRDefault="00276ABC" w:rsidP="00276ABC">
            <w:pPr>
              <w:pStyle w:val="TAL"/>
              <w:keepNext w:val="0"/>
              <w:keepLines w:val="0"/>
              <w:widowControl w:val="0"/>
            </w:pPr>
            <w:r w:rsidRPr="000670FE">
              <w:t xml:space="preserve">Check: Does the UE (MCVideo Client) </w:t>
            </w:r>
            <w:r>
              <w:t xml:space="preserve">send </w:t>
            </w:r>
            <w:r w:rsidRPr="000670FE">
              <w:t>a Receive Media Request?</w:t>
            </w:r>
          </w:p>
        </w:tc>
        <w:tc>
          <w:tcPr>
            <w:tcW w:w="709" w:type="dxa"/>
            <w:shd w:val="clear" w:color="auto" w:fill="auto"/>
          </w:tcPr>
          <w:p w14:paraId="3AB22A33"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6009C443" w14:textId="77777777" w:rsidR="00276ABC" w:rsidRPr="000670FE" w:rsidRDefault="00276ABC" w:rsidP="00276ABC">
            <w:pPr>
              <w:pStyle w:val="TAL"/>
              <w:keepNext w:val="0"/>
              <w:keepLines w:val="0"/>
              <w:widowControl w:val="0"/>
            </w:pPr>
            <w:r w:rsidRPr="000670FE">
              <w:t>Receive Media Request</w:t>
            </w:r>
          </w:p>
        </w:tc>
        <w:tc>
          <w:tcPr>
            <w:tcW w:w="567" w:type="dxa"/>
            <w:shd w:val="clear" w:color="auto" w:fill="auto"/>
          </w:tcPr>
          <w:p w14:paraId="71BB2118" w14:textId="735B4A41" w:rsidR="00276ABC" w:rsidRPr="000670FE" w:rsidRDefault="00276ABC" w:rsidP="00276ABC">
            <w:pPr>
              <w:pStyle w:val="TAC"/>
              <w:keepNext w:val="0"/>
              <w:keepLines w:val="0"/>
              <w:widowControl w:val="0"/>
            </w:pPr>
            <w:r>
              <w:t>3</w:t>
            </w:r>
          </w:p>
        </w:tc>
        <w:tc>
          <w:tcPr>
            <w:tcW w:w="892" w:type="dxa"/>
            <w:shd w:val="clear" w:color="auto" w:fill="auto"/>
          </w:tcPr>
          <w:p w14:paraId="32F17EFE" w14:textId="77777777" w:rsidR="00276ABC" w:rsidRPr="000670FE" w:rsidRDefault="00276ABC" w:rsidP="00276ABC">
            <w:pPr>
              <w:pStyle w:val="TAC"/>
              <w:keepNext w:val="0"/>
              <w:keepLines w:val="0"/>
              <w:widowControl w:val="0"/>
            </w:pPr>
            <w:r w:rsidRPr="000670FE">
              <w:t>P</w:t>
            </w:r>
          </w:p>
        </w:tc>
      </w:tr>
      <w:tr w:rsidR="00276ABC" w:rsidRPr="000670FE" w14:paraId="2D8A2CA3" w14:textId="77777777" w:rsidTr="000C1899">
        <w:tc>
          <w:tcPr>
            <w:tcW w:w="715" w:type="dxa"/>
            <w:shd w:val="clear" w:color="auto" w:fill="auto"/>
          </w:tcPr>
          <w:p w14:paraId="581ECC7F" w14:textId="77777777" w:rsidR="00276ABC" w:rsidRPr="000670FE" w:rsidRDefault="00276ABC" w:rsidP="00276ABC">
            <w:pPr>
              <w:pStyle w:val="TAC"/>
              <w:keepNext w:val="0"/>
              <w:keepLines w:val="0"/>
              <w:widowControl w:val="0"/>
            </w:pPr>
            <w:r w:rsidRPr="000670FE">
              <w:t>17</w:t>
            </w:r>
          </w:p>
        </w:tc>
        <w:tc>
          <w:tcPr>
            <w:tcW w:w="3902" w:type="dxa"/>
            <w:shd w:val="clear" w:color="auto" w:fill="auto"/>
          </w:tcPr>
          <w:p w14:paraId="3098150E" w14:textId="77777777" w:rsidR="00276ABC" w:rsidRPr="000670FE" w:rsidRDefault="00276ABC" w:rsidP="00276ABC">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556C89A9"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3FE9EE7D" w14:textId="77777777" w:rsidR="00276ABC" w:rsidRPr="000670FE" w:rsidRDefault="00276ABC" w:rsidP="00276ABC">
            <w:pPr>
              <w:pStyle w:val="TAL"/>
              <w:keepNext w:val="0"/>
              <w:keepLines w:val="0"/>
              <w:widowControl w:val="0"/>
            </w:pPr>
            <w:r w:rsidRPr="000670FE">
              <w:t>Receive Media Response</w:t>
            </w:r>
          </w:p>
        </w:tc>
        <w:tc>
          <w:tcPr>
            <w:tcW w:w="567" w:type="dxa"/>
            <w:shd w:val="clear" w:color="auto" w:fill="auto"/>
          </w:tcPr>
          <w:p w14:paraId="0C6EFFF0"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195D5B74" w14:textId="77777777" w:rsidR="00276ABC" w:rsidRPr="000670FE" w:rsidRDefault="00276ABC" w:rsidP="00276ABC">
            <w:pPr>
              <w:jc w:val="center"/>
              <w:rPr>
                <w:rFonts w:ascii="Arial" w:hAnsi="Arial" w:cs="Arial"/>
                <w:sz w:val="18"/>
                <w:szCs w:val="18"/>
              </w:rPr>
            </w:pPr>
            <w:r w:rsidRPr="000670FE">
              <w:rPr>
                <w:rFonts w:ascii="Arial" w:hAnsi="Arial" w:cs="Arial"/>
                <w:sz w:val="18"/>
                <w:szCs w:val="18"/>
              </w:rPr>
              <w:t>-</w:t>
            </w:r>
          </w:p>
        </w:tc>
      </w:tr>
      <w:tr w:rsidR="00276ABC" w:rsidRPr="000670FE" w14:paraId="2C932829" w14:textId="77777777" w:rsidTr="000C1899">
        <w:tc>
          <w:tcPr>
            <w:tcW w:w="715" w:type="dxa"/>
            <w:shd w:val="clear" w:color="auto" w:fill="auto"/>
          </w:tcPr>
          <w:p w14:paraId="28DF253C" w14:textId="77777777" w:rsidR="00276ABC" w:rsidRPr="000670FE" w:rsidRDefault="00276ABC" w:rsidP="00276ABC">
            <w:pPr>
              <w:pStyle w:val="TAC"/>
              <w:keepNext w:val="0"/>
              <w:keepLines w:val="0"/>
              <w:widowControl w:val="0"/>
            </w:pPr>
            <w:r w:rsidRPr="000670FE">
              <w:t>18</w:t>
            </w:r>
          </w:p>
        </w:tc>
        <w:tc>
          <w:tcPr>
            <w:tcW w:w="3902" w:type="dxa"/>
            <w:shd w:val="clear" w:color="auto" w:fill="auto"/>
          </w:tcPr>
          <w:p w14:paraId="13A4353C" w14:textId="77777777" w:rsidR="00276ABC" w:rsidRPr="000670FE" w:rsidRDefault="00276ABC" w:rsidP="00276ABC">
            <w:pPr>
              <w:pStyle w:val="TAL"/>
              <w:keepNext w:val="0"/>
              <w:keepLines w:val="0"/>
              <w:widowControl w:val="0"/>
            </w:pPr>
            <w:r w:rsidRPr="000670FE">
              <w:t>Check: Does the UE (MCVideo Client) provide receive media success notification to the MCVideo User?</w:t>
            </w:r>
          </w:p>
          <w:p w14:paraId="1D9AE862" w14:textId="103CA151"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5AD1CA2C"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3D45DA45"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3BD34C34" w14:textId="01056417" w:rsidR="00276ABC" w:rsidRPr="000670FE" w:rsidRDefault="00276ABC" w:rsidP="00276ABC">
            <w:pPr>
              <w:pStyle w:val="TAC"/>
              <w:keepNext w:val="0"/>
              <w:keepLines w:val="0"/>
              <w:widowControl w:val="0"/>
            </w:pPr>
            <w:r>
              <w:t>3</w:t>
            </w:r>
          </w:p>
        </w:tc>
        <w:tc>
          <w:tcPr>
            <w:tcW w:w="892" w:type="dxa"/>
            <w:shd w:val="clear" w:color="auto" w:fill="auto"/>
          </w:tcPr>
          <w:p w14:paraId="341F3724" w14:textId="77777777" w:rsidR="00276ABC" w:rsidRPr="000670FE" w:rsidRDefault="00276ABC" w:rsidP="00276ABC">
            <w:pPr>
              <w:jc w:val="center"/>
              <w:rPr>
                <w:rFonts w:ascii="Arial" w:hAnsi="Arial" w:cs="Arial"/>
                <w:sz w:val="18"/>
                <w:szCs w:val="18"/>
              </w:rPr>
            </w:pPr>
            <w:r w:rsidRPr="000670FE">
              <w:t>P</w:t>
            </w:r>
          </w:p>
        </w:tc>
      </w:tr>
      <w:tr w:rsidR="00276ABC" w:rsidRPr="000670FE" w14:paraId="686D2FB0" w14:textId="77777777" w:rsidTr="000C1899">
        <w:trPr>
          <w:trHeight w:val="548"/>
        </w:trPr>
        <w:tc>
          <w:tcPr>
            <w:tcW w:w="715" w:type="dxa"/>
            <w:shd w:val="clear" w:color="auto" w:fill="auto"/>
          </w:tcPr>
          <w:p w14:paraId="24787CB2" w14:textId="77777777" w:rsidR="00276ABC" w:rsidRPr="000670FE" w:rsidRDefault="00276ABC" w:rsidP="00276ABC">
            <w:pPr>
              <w:pStyle w:val="TAC"/>
              <w:keepNext w:val="0"/>
              <w:keepLines w:val="0"/>
              <w:widowControl w:val="0"/>
            </w:pPr>
            <w:r w:rsidRPr="000670FE">
              <w:t>19</w:t>
            </w:r>
          </w:p>
        </w:tc>
        <w:tc>
          <w:tcPr>
            <w:tcW w:w="3902" w:type="dxa"/>
            <w:shd w:val="clear" w:color="auto" w:fill="auto"/>
          </w:tcPr>
          <w:p w14:paraId="3D547D4D" w14:textId="77777777" w:rsidR="00276ABC" w:rsidRPr="000670FE" w:rsidRDefault="00276ABC" w:rsidP="00276ABC">
            <w:pPr>
              <w:pStyle w:val="TAL"/>
              <w:keepNext w:val="0"/>
              <w:keepLines w:val="0"/>
              <w:widowControl w:val="0"/>
            </w:pPr>
            <w:r w:rsidRPr="000670FE">
              <w:t>The SS (MCVideo Server) sends a SIP re-INVITE message to the UE to cancel the Emergency state.</w:t>
            </w:r>
          </w:p>
        </w:tc>
        <w:tc>
          <w:tcPr>
            <w:tcW w:w="709" w:type="dxa"/>
            <w:shd w:val="clear" w:color="auto" w:fill="auto"/>
          </w:tcPr>
          <w:p w14:paraId="6D57B522"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58CCC21A" w14:textId="77777777" w:rsidR="00276ABC" w:rsidRPr="000670FE" w:rsidRDefault="00276ABC" w:rsidP="00276ABC">
            <w:pPr>
              <w:pStyle w:val="TAL"/>
              <w:keepNext w:val="0"/>
              <w:keepLines w:val="0"/>
              <w:widowControl w:val="0"/>
            </w:pPr>
            <w:r w:rsidRPr="000670FE">
              <w:t>SIP re-INVITE</w:t>
            </w:r>
          </w:p>
        </w:tc>
        <w:tc>
          <w:tcPr>
            <w:tcW w:w="567" w:type="dxa"/>
            <w:shd w:val="clear" w:color="auto" w:fill="auto"/>
          </w:tcPr>
          <w:p w14:paraId="423F36E3"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E297B55" w14:textId="77777777" w:rsidR="00276ABC" w:rsidRPr="000670FE" w:rsidRDefault="00276ABC" w:rsidP="00276ABC">
            <w:pPr>
              <w:jc w:val="center"/>
            </w:pPr>
            <w:r w:rsidRPr="000670FE">
              <w:rPr>
                <w:rFonts w:ascii="Arial" w:hAnsi="Arial" w:cs="Arial"/>
                <w:sz w:val="18"/>
                <w:szCs w:val="18"/>
              </w:rPr>
              <w:t>-</w:t>
            </w:r>
          </w:p>
        </w:tc>
      </w:tr>
      <w:tr w:rsidR="00276ABC" w:rsidRPr="000670FE" w14:paraId="4A02B683" w14:textId="77777777" w:rsidTr="000C1899">
        <w:tc>
          <w:tcPr>
            <w:tcW w:w="715" w:type="dxa"/>
            <w:shd w:val="clear" w:color="auto" w:fill="auto"/>
          </w:tcPr>
          <w:p w14:paraId="3FCB5B8A" w14:textId="77777777" w:rsidR="00276ABC" w:rsidRPr="000670FE" w:rsidRDefault="00276ABC" w:rsidP="00276ABC">
            <w:pPr>
              <w:pStyle w:val="TAC"/>
              <w:keepNext w:val="0"/>
              <w:keepLines w:val="0"/>
              <w:widowControl w:val="0"/>
            </w:pPr>
            <w:r w:rsidRPr="000670FE">
              <w:t>-</w:t>
            </w:r>
          </w:p>
        </w:tc>
        <w:tc>
          <w:tcPr>
            <w:tcW w:w="3902" w:type="dxa"/>
            <w:shd w:val="clear" w:color="auto" w:fill="auto"/>
          </w:tcPr>
          <w:p w14:paraId="7783867C" w14:textId="77777777" w:rsidR="00276ABC" w:rsidRPr="000670FE" w:rsidRDefault="00276ABC" w:rsidP="00276ABC">
            <w:pPr>
              <w:pStyle w:val="TAL"/>
              <w:keepNext w:val="0"/>
              <w:keepLines w:val="0"/>
              <w:widowControl w:val="0"/>
            </w:pPr>
            <w:r w:rsidRPr="000670FE">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0EDFEB96"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3F5D8999"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2747D97" w14:textId="77777777" w:rsidR="00276ABC" w:rsidRPr="000670FE" w:rsidRDefault="00276ABC" w:rsidP="00276ABC">
            <w:pPr>
              <w:pStyle w:val="TAC"/>
              <w:keepNext w:val="0"/>
              <w:keepLines w:val="0"/>
              <w:widowControl w:val="0"/>
            </w:pPr>
            <w:r w:rsidRPr="000670FE">
              <w:t>-</w:t>
            </w:r>
          </w:p>
        </w:tc>
      </w:tr>
      <w:tr w:rsidR="00276ABC" w:rsidRPr="000670FE" w14:paraId="3026B4A8" w14:textId="77777777" w:rsidTr="000C1899">
        <w:tc>
          <w:tcPr>
            <w:tcW w:w="715" w:type="dxa"/>
            <w:shd w:val="clear" w:color="auto" w:fill="auto"/>
          </w:tcPr>
          <w:p w14:paraId="6520A352" w14:textId="77777777" w:rsidR="00276ABC" w:rsidRPr="000670FE" w:rsidRDefault="00276ABC" w:rsidP="00276ABC">
            <w:pPr>
              <w:pStyle w:val="TAC"/>
              <w:keepNext w:val="0"/>
              <w:keepLines w:val="0"/>
              <w:widowControl w:val="0"/>
            </w:pPr>
            <w:r w:rsidRPr="000670FE">
              <w:t>20a1</w:t>
            </w:r>
          </w:p>
        </w:tc>
        <w:tc>
          <w:tcPr>
            <w:tcW w:w="3902" w:type="dxa"/>
            <w:shd w:val="clear" w:color="auto" w:fill="auto"/>
          </w:tcPr>
          <w:p w14:paraId="30266891" w14:textId="77777777" w:rsidR="00276ABC" w:rsidRPr="000670FE" w:rsidRDefault="00276ABC" w:rsidP="00276ABC">
            <w:pPr>
              <w:pStyle w:val="TAL"/>
              <w:keepNext w:val="0"/>
              <w:keepLines w:val="0"/>
              <w:widowControl w:val="0"/>
            </w:pPr>
            <w:r w:rsidRPr="000670FE">
              <w:t>The UE (MCVideo Client) responds with a SIP 100 (Trying) message.</w:t>
            </w:r>
          </w:p>
        </w:tc>
        <w:tc>
          <w:tcPr>
            <w:tcW w:w="709" w:type="dxa"/>
            <w:shd w:val="clear" w:color="auto" w:fill="auto"/>
          </w:tcPr>
          <w:p w14:paraId="4C864C1B"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572281F2" w14:textId="77777777" w:rsidR="00276ABC" w:rsidRPr="000670FE" w:rsidRDefault="00276ABC" w:rsidP="00276ABC">
            <w:pPr>
              <w:pStyle w:val="TAL"/>
              <w:keepNext w:val="0"/>
              <w:keepLines w:val="0"/>
              <w:widowControl w:val="0"/>
            </w:pPr>
            <w:r w:rsidRPr="000670FE">
              <w:t>SIP 100 (Trying)</w:t>
            </w:r>
          </w:p>
        </w:tc>
        <w:tc>
          <w:tcPr>
            <w:tcW w:w="567" w:type="dxa"/>
            <w:shd w:val="clear" w:color="auto" w:fill="auto"/>
          </w:tcPr>
          <w:p w14:paraId="61E00E75"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6B978DC5" w14:textId="77777777" w:rsidR="00276ABC" w:rsidRPr="000670FE" w:rsidRDefault="00276ABC" w:rsidP="00276ABC">
            <w:pPr>
              <w:pStyle w:val="TAC"/>
              <w:keepNext w:val="0"/>
              <w:keepLines w:val="0"/>
              <w:widowControl w:val="0"/>
            </w:pPr>
            <w:r w:rsidRPr="000670FE">
              <w:t>-</w:t>
            </w:r>
          </w:p>
        </w:tc>
      </w:tr>
      <w:tr w:rsidR="00276ABC" w:rsidRPr="000670FE" w14:paraId="1C386DF3" w14:textId="77777777" w:rsidTr="000C1899">
        <w:tc>
          <w:tcPr>
            <w:tcW w:w="715" w:type="dxa"/>
            <w:shd w:val="clear" w:color="auto" w:fill="auto"/>
          </w:tcPr>
          <w:p w14:paraId="57ED4EB2" w14:textId="77777777" w:rsidR="00276ABC" w:rsidRPr="000670FE" w:rsidRDefault="00276ABC" w:rsidP="00276ABC">
            <w:pPr>
              <w:pStyle w:val="TAC"/>
              <w:keepNext w:val="0"/>
              <w:keepLines w:val="0"/>
              <w:widowControl w:val="0"/>
            </w:pPr>
            <w:r w:rsidRPr="000670FE">
              <w:t>21</w:t>
            </w:r>
          </w:p>
        </w:tc>
        <w:tc>
          <w:tcPr>
            <w:tcW w:w="3902" w:type="dxa"/>
            <w:shd w:val="clear" w:color="auto" w:fill="auto"/>
          </w:tcPr>
          <w:p w14:paraId="45F0EF4F" w14:textId="77777777" w:rsidR="00276ABC" w:rsidRPr="000670FE" w:rsidRDefault="00276ABC" w:rsidP="00276ABC">
            <w:pPr>
              <w:pStyle w:val="TAL"/>
              <w:keepNext w:val="0"/>
              <w:keepLines w:val="0"/>
              <w:widowControl w:val="0"/>
            </w:pPr>
            <w:r w:rsidRPr="000670FE">
              <w:t>Check: Does the UE (MCVideo Client) respond to the Emergency state cancel with a SIP 200 (OK)?</w:t>
            </w:r>
          </w:p>
        </w:tc>
        <w:tc>
          <w:tcPr>
            <w:tcW w:w="709" w:type="dxa"/>
            <w:shd w:val="clear" w:color="auto" w:fill="auto"/>
          </w:tcPr>
          <w:p w14:paraId="47199213"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3B05BDB7" w14:textId="77777777" w:rsidR="00276ABC" w:rsidRPr="000670FE" w:rsidRDefault="00276ABC" w:rsidP="00276ABC">
            <w:pPr>
              <w:pStyle w:val="TAL"/>
              <w:keepNext w:val="0"/>
              <w:keepLines w:val="0"/>
              <w:widowControl w:val="0"/>
            </w:pPr>
            <w:r w:rsidRPr="000670FE">
              <w:t>SIP 200 (OK)</w:t>
            </w:r>
          </w:p>
        </w:tc>
        <w:tc>
          <w:tcPr>
            <w:tcW w:w="567" w:type="dxa"/>
            <w:shd w:val="clear" w:color="auto" w:fill="auto"/>
          </w:tcPr>
          <w:p w14:paraId="664BF503" w14:textId="46DD7AA8" w:rsidR="00276ABC" w:rsidRPr="000670FE" w:rsidRDefault="00276ABC" w:rsidP="00276ABC">
            <w:pPr>
              <w:pStyle w:val="TAC"/>
              <w:keepNext w:val="0"/>
              <w:keepLines w:val="0"/>
              <w:widowControl w:val="0"/>
            </w:pPr>
            <w:r>
              <w:t>5</w:t>
            </w:r>
          </w:p>
        </w:tc>
        <w:tc>
          <w:tcPr>
            <w:tcW w:w="892" w:type="dxa"/>
            <w:shd w:val="clear" w:color="auto" w:fill="auto"/>
          </w:tcPr>
          <w:p w14:paraId="0B0364A3" w14:textId="77777777" w:rsidR="00276ABC" w:rsidRPr="000670FE" w:rsidRDefault="00276ABC" w:rsidP="00276ABC">
            <w:pPr>
              <w:pStyle w:val="TAC"/>
              <w:keepNext w:val="0"/>
              <w:keepLines w:val="0"/>
              <w:widowControl w:val="0"/>
            </w:pPr>
            <w:r w:rsidRPr="000670FE">
              <w:t>P</w:t>
            </w:r>
          </w:p>
        </w:tc>
      </w:tr>
      <w:tr w:rsidR="00276ABC" w:rsidRPr="000670FE" w14:paraId="6B2A3440" w14:textId="77777777" w:rsidTr="000C1899">
        <w:tc>
          <w:tcPr>
            <w:tcW w:w="715" w:type="dxa"/>
            <w:shd w:val="clear" w:color="auto" w:fill="auto"/>
          </w:tcPr>
          <w:p w14:paraId="3BDEC79D" w14:textId="77777777" w:rsidR="00276ABC" w:rsidRPr="000670FE" w:rsidRDefault="00276ABC" w:rsidP="00276ABC">
            <w:pPr>
              <w:pStyle w:val="TAC"/>
              <w:keepNext w:val="0"/>
              <w:keepLines w:val="0"/>
              <w:widowControl w:val="0"/>
            </w:pPr>
            <w:r w:rsidRPr="000670FE">
              <w:t>22</w:t>
            </w:r>
          </w:p>
        </w:tc>
        <w:tc>
          <w:tcPr>
            <w:tcW w:w="3902" w:type="dxa"/>
            <w:shd w:val="clear" w:color="auto" w:fill="auto"/>
          </w:tcPr>
          <w:p w14:paraId="6C9C9EAF" w14:textId="39B750A1" w:rsidR="00276ABC" w:rsidRPr="000670FE" w:rsidRDefault="00276ABC" w:rsidP="00276ABC">
            <w:pPr>
              <w:pStyle w:val="TAL"/>
              <w:keepNext w:val="0"/>
              <w:keepLines w:val="0"/>
              <w:widowControl w:val="0"/>
            </w:pPr>
            <w:r w:rsidRPr="000670FE">
              <w:t xml:space="preserve">The SS (MCVideo Server) sends a SIP ACK to the </w:t>
            </w:r>
            <w:r>
              <w:t>UE (MCVideo Client)</w:t>
            </w:r>
            <w:r w:rsidRPr="000670FE">
              <w:t>.</w:t>
            </w:r>
          </w:p>
        </w:tc>
        <w:tc>
          <w:tcPr>
            <w:tcW w:w="709" w:type="dxa"/>
            <w:shd w:val="clear" w:color="auto" w:fill="auto"/>
          </w:tcPr>
          <w:p w14:paraId="4F8098CF"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13731325" w14:textId="77777777" w:rsidR="00276ABC" w:rsidRPr="000670FE" w:rsidRDefault="00276ABC" w:rsidP="00276ABC">
            <w:pPr>
              <w:pStyle w:val="TAL"/>
              <w:keepNext w:val="0"/>
              <w:keepLines w:val="0"/>
              <w:widowControl w:val="0"/>
            </w:pPr>
            <w:r w:rsidRPr="000670FE">
              <w:t>SIP ACK</w:t>
            </w:r>
          </w:p>
        </w:tc>
        <w:tc>
          <w:tcPr>
            <w:tcW w:w="567" w:type="dxa"/>
            <w:shd w:val="clear" w:color="auto" w:fill="auto"/>
          </w:tcPr>
          <w:p w14:paraId="40B23308"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F5C836A" w14:textId="77777777" w:rsidR="00276ABC" w:rsidRPr="000670FE" w:rsidRDefault="00276ABC" w:rsidP="00276ABC">
            <w:pPr>
              <w:pStyle w:val="TAC"/>
              <w:keepNext w:val="0"/>
              <w:keepLines w:val="0"/>
              <w:widowControl w:val="0"/>
            </w:pPr>
            <w:r w:rsidRPr="000670FE">
              <w:t>-</w:t>
            </w:r>
          </w:p>
        </w:tc>
      </w:tr>
      <w:tr w:rsidR="00276ABC" w:rsidRPr="000670FE" w14:paraId="3B9E6A87" w14:textId="77777777" w:rsidTr="000C1899">
        <w:tc>
          <w:tcPr>
            <w:tcW w:w="715" w:type="dxa"/>
            <w:shd w:val="clear" w:color="auto" w:fill="auto"/>
          </w:tcPr>
          <w:p w14:paraId="4D2364AC" w14:textId="77777777" w:rsidR="00276ABC" w:rsidRPr="000670FE" w:rsidRDefault="00276ABC" w:rsidP="00276ABC">
            <w:pPr>
              <w:pStyle w:val="TAC"/>
              <w:keepNext w:val="0"/>
              <w:keepLines w:val="0"/>
              <w:widowControl w:val="0"/>
            </w:pPr>
            <w:r w:rsidRPr="000670FE">
              <w:t>23</w:t>
            </w:r>
          </w:p>
        </w:tc>
        <w:tc>
          <w:tcPr>
            <w:tcW w:w="3902" w:type="dxa"/>
            <w:shd w:val="clear" w:color="auto" w:fill="auto"/>
          </w:tcPr>
          <w:p w14:paraId="61DA0A33" w14:textId="4C3D4334" w:rsidR="00276ABC" w:rsidRPr="000670FE" w:rsidRDefault="00276ABC" w:rsidP="00276ABC">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04C64011"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4494711E" w14:textId="77777777" w:rsidR="00276ABC" w:rsidRPr="000670FE" w:rsidRDefault="00276ABC" w:rsidP="00276ABC">
            <w:pPr>
              <w:pStyle w:val="TAL"/>
              <w:keepNext w:val="0"/>
              <w:keepLines w:val="0"/>
              <w:widowControl w:val="0"/>
            </w:pPr>
            <w:r w:rsidRPr="000670FE">
              <w:t>Media Transmission Notification</w:t>
            </w:r>
          </w:p>
        </w:tc>
        <w:tc>
          <w:tcPr>
            <w:tcW w:w="567" w:type="dxa"/>
            <w:shd w:val="clear" w:color="auto" w:fill="auto"/>
          </w:tcPr>
          <w:p w14:paraId="0DC4546F"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3FE7D335" w14:textId="77777777" w:rsidR="00276ABC" w:rsidRPr="000670FE" w:rsidRDefault="00276ABC" w:rsidP="00276ABC">
            <w:pPr>
              <w:pStyle w:val="TAC"/>
              <w:keepNext w:val="0"/>
              <w:keepLines w:val="0"/>
              <w:widowControl w:val="0"/>
            </w:pPr>
            <w:r w:rsidRPr="000670FE">
              <w:t>-</w:t>
            </w:r>
          </w:p>
        </w:tc>
      </w:tr>
      <w:tr w:rsidR="00276ABC" w:rsidRPr="000670FE" w14:paraId="342B7AD0" w14:textId="77777777" w:rsidTr="000C1899">
        <w:tc>
          <w:tcPr>
            <w:tcW w:w="715" w:type="dxa"/>
            <w:shd w:val="clear" w:color="auto" w:fill="auto"/>
          </w:tcPr>
          <w:p w14:paraId="30CFBAE4" w14:textId="5035F648" w:rsidR="00276ABC" w:rsidRPr="000670FE" w:rsidRDefault="00276ABC" w:rsidP="00276ABC">
            <w:pPr>
              <w:pStyle w:val="TAC"/>
              <w:keepNext w:val="0"/>
              <w:keepLines w:val="0"/>
              <w:widowControl w:val="0"/>
            </w:pPr>
            <w:r>
              <w:t>23A</w:t>
            </w:r>
          </w:p>
        </w:tc>
        <w:tc>
          <w:tcPr>
            <w:tcW w:w="3902" w:type="dxa"/>
            <w:shd w:val="clear" w:color="auto" w:fill="auto"/>
          </w:tcPr>
          <w:p w14:paraId="4135F6D5" w14:textId="77777777" w:rsidR="00276ABC" w:rsidRPr="00935BC9" w:rsidRDefault="00276ABC" w:rsidP="00276ABC">
            <w:pPr>
              <w:pStyle w:val="TAL"/>
              <w:keepNext w:val="0"/>
              <w:keepLines w:val="0"/>
              <w:widowControl w:val="0"/>
            </w:pPr>
            <w:r w:rsidRPr="00935BC9">
              <w:t>Check: Does the UE (MCVideo Client) provide receive media transmission notification to the MCVideo User?</w:t>
            </w:r>
          </w:p>
          <w:p w14:paraId="2C4178B3" w14:textId="4E4B240B" w:rsidR="00276ABC" w:rsidRPr="000670FE" w:rsidRDefault="00276ABC" w:rsidP="00276ABC">
            <w:pPr>
              <w:pStyle w:val="TAL"/>
              <w:keepNext w:val="0"/>
              <w:keepLines w:val="0"/>
              <w:widowControl w:val="0"/>
            </w:pPr>
            <w:r w:rsidRPr="00935BC9">
              <w:t>(NOTE 1)</w:t>
            </w:r>
          </w:p>
        </w:tc>
        <w:tc>
          <w:tcPr>
            <w:tcW w:w="709" w:type="dxa"/>
            <w:shd w:val="clear" w:color="auto" w:fill="auto"/>
          </w:tcPr>
          <w:p w14:paraId="66C02385" w14:textId="77777777" w:rsidR="00276ABC" w:rsidRPr="000670FE" w:rsidRDefault="00276ABC" w:rsidP="00276ABC">
            <w:pPr>
              <w:pStyle w:val="TAC"/>
              <w:keepNext w:val="0"/>
              <w:keepLines w:val="0"/>
              <w:widowControl w:val="0"/>
            </w:pPr>
          </w:p>
        </w:tc>
        <w:tc>
          <w:tcPr>
            <w:tcW w:w="2977" w:type="dxa"/>
            <w:shd w:val="clear" w:color="auto" w:fill="auto"/>
          </w:tcPr>
          <w:p w14:paraId="741FA3DE" w14:textId="77777777" w:rsidR="00276ABC" w:rsidRPr="000670FE" w:rsidRDefault="00276ABC" w:rsidP="00276ABC">
            <w:pPr>
              <w:pStyle w:val="TAL"/>
              <w:keepNext w:val="0"/>
              <w:keepLines w:val="0"/>
              <w:widowControl w:val="0"/>
            </w:pPr>
          </w:p>
        </w:tc>
        <w:tc>
          <w:tcPr>
            <w:tcW w:w="567" w:type="dxa"/>
            <w:shd w:val="clear" w:color="auto" w:fill="auto"/>
          </w:tcPr>
          <w:p w14:paraId="7CDE73D4" w14:textId="33B28B98" w:rsidR="00276ABC" w:rsidRPr="000670FE" w:rsidRDefault="00276ABC" w:rsidP="00276ABC">
            <w:pPr>
              <w:pStyle w:val="TAC"/>
              <w:keepNext w:val="0"/>
              <w:keepLines w:val="0"/>
              <w:widowControl w:val="0"/>
            </w:pPr>
            <w:r>
              <w:t>2</w:t>
            </w:r>
          </w:p>
        </w:tc>
        <w:tc>
          <w:tcPr>
            <w:tcW w:w="892" w:type="dxa"/>
            <w:shd w:val="clear" w:color="auto" w:fill="auto"/>
          </w:tcPr>
          <w:p w14:paraId="7D0E99B4" w14:textId="63A218A3" w:rsidR="00276ABC" w:rsidRPr="000670FE" w:rsidRDefault="00276ABC" w:rsidP="00276ABC">
            <w:pPr>
              <w:pStyle w:val="TAC"/>
              <w:keepNext w:val="0"/>
              <w:keepLines w:val="0"/>
              <w:widowControl w:val="0"/>
            </w:pPr>
            <w:r>
              <w:t>P</w:t>
            </w:r>
          </w:p>
        </w:tc>
      </w:tr>
      <w:tr w:rsidR="00276ABC" w:rsidRPr="000670FE" w14:paraId="00EF65B4" w14:textId="77777777" w:rsidTr="000C1899">
        <w:tc>
          <w:tcPr>
            <w:tcW w:w="715" w:type="dxa"/>
            <w:shd w:val="clear" w:color="auto" w:fill="auto"/>
          </w:tcPr>
          <w:p w14:paraId="47698174" w14:textId="77777777" w:rsidR="00276ABC" w:rsidRPr="000670FE" w:rsidRDefault="00276ABC" w:rsidP="00276ABC">
            <w:pPr>
              <w:pStyle w:val="TAC"/>
              <w:keepNext w:val="0"/>
              <w:keepLines w:val="0"/>
              <w:widowControl w:val="0"/>
            </w:pPr>
            <w:r w:rsidRPr="000670FE">
              <w:t>24</w:t>
            </w:r>
          </w:p>
        </w:tc>
        <w:tc>
          <w:tcPr>
            <w:tcW w:w="3902" w:type="dxa"/>
            <w:shd w:val="clear" w:color="auto" w:fill="auto"/>
          </w:tcPr>
          <w:p w14:paraId="359812C3" w14:textId="77777777" w:rsidR="00276ABC" w:rsidRPr="000670FE" w:rsidRDefault="00276ABC" w:rsidP="00276ABC">
            <w:pPr>
              <w:pStyle w:val="TAL"/>
              <w:keepNext w:val="0"/>
              <w:keepLines w:val="0"/>
              <w:widowControl w:val="0"/>
            </w:pPr>
            <w:r w:rsidRPr="000670FE">
              <w:t>Make the MCVideo User request permission to receive media.</w:t>
            </w:r>
          </w:p>
          <w:p w14:paraId="26149197" w14:textId="654802EC"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7E222405"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7ECCCFAB"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1247DD11"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69F89816" w14:textId="77777777" w:rsidR="00276ABC" w:rsidRPr="000670FE" w:rsidRDefault="00276ABC" w:rsidP="00276ABC">
            <w:pPr>
              <w:pStyle w:val="TAC"/>
              <w:keepNext w:val="0"/>
              <w:keepLines w:val="0"/>
              <w:widowControl w:val="0"/>
            </w:pPr>
            <w:r w:rsidRPr="000670FE">
              <w:t>-</w:t>
            </w:r>
          </w:p>
        </w:tc>
      </w:tr>
      <w:tr w:rsidR="00276ABC" w:rsidRPr="000670FE" w14:paraId="193716A2" w14:textId="77777777" w:rsidTr="000C1899">
        <w:tc>
          <w:tcPr>
            <w:tcW w:w="715" w:type="dxa"/>
            <w:shd w:val="clear" w:color="auto" w:fill="auto"/>
          </w:tcPr>
          <w:p w14:paraId="7B1D5878" w14:textId="77777777" w:rsidR="00276ABC" w:rsidRPr="000670FE" w:rsidRDefault="00276ABC" w:rsidP="00276ABC">
            <w:pPr>
              <w:pStyle w:val="TAC"/>
              <w:keepNext w:val="0"/>
              <w:keepLines w:val="0"/>
              <w:widowControl w:val="0"/>
            </w:pPr>
            <w:r w:rsidRPr="000670FE">
              <w:t>25</w:t>
            </w:r>
          </w:p>
        </w:tc>
        <w:tc>
          <w:tcPr>
            <w:tcW w:w="3902" w:type="dxa"/>
            <w:shd w:val="clear" w:color="auto" w:fill="auto"/>
          </w:tcPr>
          <w:p w14:paraId="2FD7E8A2" w14:textId="77777777" w:rsidR="00276ABC" w:rsidRPr="000670FE" w:rsidRDefault="00276ABC" w:rsidP="00276ABC">
            <w:pPr>
              <w:pStyle w:val="TAL"/>
              <w:keepNext w:val="0"/>
              <w:keepLines w:val="0"/>
              <w:widowControl w:val="0"/>
            </w:pPr>
            <w:r w:rsidRPr="000670FE">
              <w:t>Check: Does the UE (MCVideo Client) respond with a Receive Media Request?</w:t>
            </w:r>
          </w:p>
        </w:tc>
        <w:tc>
          <w:tcPr>
            <w:tcW w:w="709" w:type="dxa"/>
            <w:shd w:val="clear" w:color="auto" w:fill="auto"/>
          </w:tcPr>
          <w:p w14:paraId="09046998"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09539E6D" w14:textId="77777777" w:rsidR="00276ABC" w:rsidRPr="000670FE" w:rsidRDefault="00276ABC" w:rsidP="00276ABC">
            <w:pPr>
              <w:pStyle w:val="TAL"/>
              <w:keepNext w:val="0"/>
              <w:keepLines w:val="0"/>
              <w:widowControl w:val="0"/>
            </w:pPr>
            <w:r w:rsidRPr="000670FE">
              <w:t>Receive Media Request</w:t>
            </w:r>
          </w:p>
        </w:tc>
        <w:tc>
          <w:tcPr>
            <w:tcW w:w="567" w:type="dxa"/>
            <w:shd w:val="clear" w:color="auto" w:fill="auto"/>
          </w:tcPr>
          <w:p w14:paraId="67F16388" w14:textId="16A4FA31" w:rsidR="00276ABC" w:rsidRPr="000670FE" w:rsidRDefault="00276ABC" w:rsidP="00276ABC">
            <w:pPr>
              <w:pStyle w:val="TAC"/>
              <w:keepNext w:val="0"/>
              <w:keepLines w:val="0"/>
              <w:widowControl w:val="0"/>
            </w:pPr>
            <w:r>
              <w:t>3</w:t>
            </w:r>
          </w:p>
        </w:tc>
        <w:tc>
          <w:tcPr>
            <w:tcW w:w="892" w:type="dxa"/>
            <w:shd w:val="clear" w:color="auto" w:fill="auto"/>
          </w:tcPr>
          <w:p w14:paraId="3284517E" w14:textId="77777777" w:rsidR="00276ABC" w:rsidRPr="000670FE" w:rsidRDefault="00276ABC" w:rsidP="00276ABC">
            <w:pPr>
              <w:pStyle w:val="TAC"/>
              <w:keepNext w:val="0"/>
              <w:keepLines w:val="0"/>
              <w:widowControl w:val="0"/>
            </w:pPr>
            <w:r w:rsidRPr="000670FE">
              <w:t>P</w:t>
            </w:r>
          </w:p>
        </w:tc>
      </w:tr>
      <w:tr w:rsidR="00276ABC" w:rsidRPr="000670FE" w14:paraId="0C6DAF1D" w14:textId="77777777" w:rsidTr="000C1899">
        <w:tc>
          <w:tcPr>
            <w:tcW w:w="715" w:type="dxa"/>
            <w:shd w:val="clear" w:color="auto" w:fill="auto"/>
          </w:tcPr>
          <w:p w14:paraId="716BFFBE" w14:textId="77777777" w:rsidR="00276ABC" w:rsidRPr="000670FE" w:rsidRDefault="00276ABC" w:rsidP="00276ABC">
            <w:pPr>
              <w:pStyle w:val="TAC"/>
              <w:keepNext w:val="0"/>
              <w:keepLines w:val="0"/>
              <w:widowControl w:val="0"/>
            </w:pPr>
            <w:r w:rsidRPr="000670FE">
              <w:t>26</w:t>
            </w:r>
          </w:p>
        </w:tc>
        <w:tc>
          <w:tcPr>
            <w:tcW w:w="3902" w:type="dxa"/>
            <w:shd w:val="clear" w:color="auto" w:fill="auto"/>
          </w:tcPr>
          <w:p w14:paraId="573F1362" w14:textId="77777777" w:rsidR="00276ABC" w:rsidRPr="000670FE" w:rsidRDefault="00276ABC" w:rsidP="00276ABC">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9D77E14"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4B0C992F" w14:textId="77777777" w:rsidR="00276ABC" w:rsidRPr="000670FE" w:rsidRDefault="00276ABC" w:rsidP="00276ABC">
            <w:pPr>
              <w:pStyle w:val="TAL"/>
              <w:keepNext w:val="0"/>
              <w:keepLines w:val="0"/>
              <w:widowControl w:val="0"/>
            </w:pPr>
            <w:r w:rsidRPr="000670FE">
              <w:t>Receive Media Response</w:t>
            </w:r>
          </w:p>
        </w:tc>
        <w:tc>
          <w:tcPr>
            <w:tcW w:w="567" w:type="dxa"/>
            <w:shd w:val="clear" w:color="auto" w:fill="auto"/>
          </w:tcPr>
          <w:p w14:paraId="3D5D8AB3"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489EBAB6" w14:textId="77777777" w:rsidR="00276ABC" w:rsidRPr="000670FE" w:rsidRDefault="00276ABC" w:rsidP="00276ABC">
            <w:pPr>
              <w:pStyle w:val="TAC"/>
              <w:keepNext w:val="0"/>
              <w:keepLines w:val="0"/>
              <w:widowControl w:val="0"/>
            </w:pPr>
            <w:r w:rsidRPr="000670FE">
              <w:t>-</w:t>
            </w:r>
          </w:p>
        </w:tc>
      </w:tr>
      <w:tr w:rsidR="00276ABC" w:rsidRPr="000670FE" w14:paraId="3BDD9B78" w14:textId="77777777" w:rsidTr="000C1899">
        <w:tc>
          <w:tcPr>
            <w:tcW w:w="715" w:type="dxa"/>
            <w:shd w:val="clear" w:color="auto" w:fill="auto"/>
          </w:tcPr>
          <w:p w14:paraId="66E39A97" w14:textId="77777777" w:rsidR="00276ABC" w:rsidRPr="000670FE" w:rsidDel="0011289E" w:rsidRDefault="00276ABC" w:rsidP="00276ABC">
            <w:pPr>
              <w:pStyle w:val="TAC"/>
              <w:keepNext w:val="0"/>
              <w:keepLines w:val="0"/>
              <w:widowControl w:val="0"/>
            </w:pPr>
            <w:r w:rsidRPr="000670FE">
              <w:t>27</w:t>
            </w:r>
          </w:p>
        </w:tc>
        <w:tc>
          <w:tcPr>
            <w:tcW w:w="3902" w:type="dxa"/>
            <w:shd w:val="clear" w:color="auto" w:fill="auto"/>
          </w:tcPr>
          <w:p w14:paraId="44AE6F64" w14:textId="77777777" w:rsidR="00276ABC" w:rsidRPr="000670FE" w:rsidRDefault="00276ABC" w:rsidP="00276ABC">
            <w:pPr>
              <w:pStyle w:val="TAL"/>
              <w:keepNext w:val="0"/>
              <w:keepLines w:val="0"/>
              <w:widowControl w:val="0"/>
            </w:pPr>
            <w:r w:rsidRPr="000670FE">
              <w:t>Check: Does the UE (MCVideo Client) provide receive media success notification to the MCVideo User?</w:t>
            </w:r>
          </w:p>
          <w:p w14:paraId="72F435AD" w14:textId="08FE51B9"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1DBC32B3"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57F1B273"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6E57D32C" w14:textId="77777777" w:rsidR="00276ABC" w:rsidRPr="000670FE" w:rsidRDefault="00276ABC" w:rsidP="00276ABC">
            <w:pPr>
              <w:pStyle w:val="TAC"/>
              <w:keepNext w:val="0"/>
              <w:keepLines w:val="0"/>
              <w:widowControl w:val="0"/>
            </w:pPr>
            <w:r w:rsidRPr="000670FE">
              <w:t>2</w:t>
            </w:r>
          </w:p>
        </w:tc>
        <w:tc>
          <w:tcPr>
            <w:tcW w:w="892" w:type="dxa"/>
            <w:shd w:val="clear" w:color="auto" w:fill="auto"/>
          </w:tcPr>
          <w:p w14:paraId="3A4D2051" w14:textId="77777777" w:rsidR="00276ABC" w:rsidRPr="000670FE" w:rsidRDefault="00276ABC" w:rsidP="00276ABC">
            <w:pPr>
              <w:pStyle w:val="TAC"/>
              <w:keepNext w:val="0"/>
              <w:keepLines w:val="0"/>
              <w:widowControl w:val="0"/>
            </w:pPr>
            <w:r w:rsidRPr="000670FE">
              <w:t>P</w:t>
            </w:r>
          </w:p>
        </w:tc>
      </w:tr>
      <w:tr w:rsidR="00276ABC" w:rsidRPr="000670FE" w14:paraId="232DD9D5" w14:textId="77777777" w:rsidTr="000C1899">
        <w:tc>
          <w:tcPr>
            <w:tcW w:w="715" w:type="dxa"/>
            <w:shd w:val="clear" w:color="auto" w:fill="auto"/>
          </w:tcPr>
          <w:p w14:paraId="3FA20E7B" w14:textId="77777777" w:rsidR="00276ABC" w:rsidRPr="000670FE" w:rsidRDefault="00276ABC" w:rsidP="00276ABC">
            <w:pPr>
              <w:pStyle w:val="TAC"/>
              <w:keepNext w:val="0"/>
              <w:keepLines w:val="0"/>
              <w:widowControl w:val="0"/>
            </w:pPr>
            <w:r w:rsidRPr="000670FE">
              <w:t>28</w:t>
            </w:r>
          </w:p>
        </w:tc>
        <w:tc>
          <w:tcPr>
            <w:tcW w:w="3902" w:type="dxa"/>
            <w:shd w:val="clear" w:color="auto" w:fill="auto"/>
          </w:tcPr>
          <w:p w14:paraId="47124DE3" w14:textId="3E6F2609" w:rsidR="00276ABC" w:rsidRPr="000670FE" w:rsidRDefault="00276ABC" w:rsidP="00276ABC">
            <w:pPr>
              <w:pStyle w:val="TAL"/>
              <w:keepNext w:val="0"/>
              <w:keepLines w:val="0"/>
              <w:widowControl w:val="0"/>
            </w:pPr>
            <w:r w:rsidRPr="000670FE">
              <w:t>The SS (MCVideo Server) sends a SIP re-INVITE message to the UE (MCVideo Server) to upgrade the On-demand Pre-arranged Group Call to</w:t>
            </w:r>
            <w:r>
              <w:t xml:space="preserve"> a</w:t>
            </w:r>
            <w:r w:rsidRPr="000670FE">
              <w:t xml:space="preserve"> MCVideo Imminent Peril Group Call.</w:t>
            </w:r>
          </w:p>
        </w:tc>
        <w:tc>
          <w:tcPr>
            <w:tcW w:w="709" w:type="dxa"/>
            <w:shd w:val="clear" w:color="auto" w:fill="auto"/>
          </w:tcPr>
          <w:p w14:paraId="2442E910"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35F3DE5C" w14:textId="77777777" w:rsidR="00276ABC" w:rsidRPr="000670FE" w:rsidRDefault="00276ABC" w:rsidP="00276ABC">
            <w:pPr>
              <w:pStyle w:val="TAL"/>
              <w:keepNext w:val="0"/>
              <w:keepLines w:val="0"/>
              <w:widowControl w:val="0"/>
            </w:pPr>
            <w:r w:rsidRPr="000670FE">
              <w:t>SIP re-INVITE</w:t>
            </w:r>
          </w:p>
        </w:tc>
        <w:tc>
          <w:tcPr>
            <w:tcW w:w="567" w:type="dxa"/>
            <w:shd w:val="clear" w:color="auto" w:fill="auto"/>
          </w:tcPr>
          <w:p w14:paraId="67A63733"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6EA0A02D" w14:textId="77777777" w:rsidR="00276ABC" w:rsidRPr="000670FE" w:rsidRDefault="00276ABC" w:rsidP="00276ABC">
            <w:pPr>
              <w:pStyle w:val="TAC"/>
              <w:keepNext w:val="0"/>
              <w:keepLines w:val="0"/>
              <w:widowControl w:val="0"/>
            </w:pPr>
            <w:r w:rsidRPr="000670FE">
              <w:t>-</w:t>
            </w:r>
          </w:p>
        </w:tc>
      </w:tr>
      <w:tr w:rsidR="00276ABC" w:rsidRPr="000670FE" w14:paraId="4A51B405" w14:textId="77777777" w:rsidTr="000C1899">
        <w:tc>
          <w:tcPr>
            <w:tcW w:w="715" w:type="dxa"/>
            <w:shd w:val="clear" w:color="auto" w:fill="auto"/>
          </w:tcPr>
          <w:p w14:paraId="310A810B" w14:textId="77777777" w:rsidR="00276ABC" w:rsidRPr="000670FE" w:rsidRDefault="00276ABC" w:rsidP="00276ABC">
            <w:pPr>
              <w:pStyle w:val="TAC"/>
              <w:keepNext w:val="0"/>
              <w:keepLines w:val="0"/>
              <w:widowControl w:val="0"/>
            </w:pPr>
            <w:r w:rsidRPr="000670FE">
              <w:t>-</w:t>
            </w:r>
          </w:p>
        </w:tc>
        <w:tc>
          <w:tcPr>
            <w:tcW w:w="3902" w:type="dxa"/>
            <w:shd w:val="clear" w:color="auto" w:fill="auto"/>
          </w:tcPr>
          <w:p w14:paraId="7B055377" w14:textId="05A5DE9F" w:rsidR="00276ABC" w:rsidRPr="000670FE" w:rsidRDefault="00276ABC" w:rsidP="00276ABC">
            <w:pPr>
              <w:pStyle w:val="TAL"/>
              <w:keepNext w:val="0"/>
              <w:keepLines w:val="0"/>
              <w:widowControl w:val="0"/>
            </w:pPr>
            <w:r w:rsidRPr="000670FE">
              <w:rPr>
                <w:rFonts w:cs="Arial"/>
                <w:szCs w:val="18"/>
                <w:bdr w:val="none" w:sz="0" w:space="0" w:color="auto" w:frame="1"/>
                <w:shd w:val="clear" w:color="auto" w:fill="FFFFFF"/>
              </w:rPr>
              <w:t xml:space="preserve">EXCEPTION: Step 29a1 describes behaviour that depends on the UE </w:t>
            </w:r>
            <w:r>
              <w:rPr>
                <w:rFonts w:cs="Arial"/>
                <w:szCs w:val="18"/>
                <w:bdr w:val="none" w:sz="0" w:space="0" w:color="auto" w:frame="1"/>
                <w:shd w:val="clear" w:color="auto" w:fill="FFFFFF"/>
              </w:rPr>
              <w:t xml:space="preserve">(MCVideo Client) </w:t>
            </w:r>
            <w:r w:rsidRPr="000670FE">
              <w:rPr>
                <w:rFonts w:cs="Arial"/>
                <w:szCs w:val="18"/>
                <w:bdr w:val="none" w:sz="0" w:space="0" w:color="auto" w:frame="1"/>
                <w:shd w:val="clear" w:color="auto" w:fill="FFFFFF"/>
              </w:rPr>
              <w:t xml:space="preserve">implementation; the "lower case letter identifies a step sequence that takes place if the UE </w:t>
            </w:r>
            <w:r>
              <w:rPr>
                <w:rFonts w:cs="Arial"/>
                <w:szCs w:val="18"/>
                <w:bdr w:val="none" w:sz="0" w:space="0" w:color="auto" w:frame="1"/>
                <w:shd w:val="clear" w:color="auto" w:fill="FFFFFF"/>
              </w:rPr>
              <w:t xml:space="preserve">(MCVideo Client) </w:t>
            </w:r>
            <w:r w:rsidRPr="000670FE">
              <w:rPr>
                <w:rFonts w:cs="Arial"/>
                <w:szCs w:val="18"/>
                <w:bdr w:val="none" w:sz="0" w:space="0" w:color="auto" w:frame="1"/>
                <w:shd w:val="clear" w:color="auto" w:fill="FFFFFF"/>
              </w:rPr>
              <w:t>responds to a SIP INVITE message with a SIP 100 (Trying) message."</w:t>
            </w:r>
          </w:p>
        </w:tc>
        <w:tc>
          <w:tcPr>
            <w:tcW w:w="709" w:type="dxa"/>
            <w:shd w:val="clear" w:color="auto" w:fill="auto"/>
          </w:tcPr>
          <w:p w14:paraId="165FFF95"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7BDCBAA3"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5DF0F24E"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7F8C742C" w14:textId="77777777" w:rsidR="00276ABC" w:rsidRPr="000670FE" w:rsidRDefault="00276ABC" w:rsidP="00276ABC">
            <w:pPr>
              <w:pStyle w:val="TAC"/>
              <w:keepNext w:val="0"/>
              <w:keepLines w:val="0"/>
              <w:widowControl w:val="0"/>
            </w:pPr>
            <w:r w:rsidRPr="000670FE">
              <w:t>-</w:t>
            </w:r>
          </w:p>
        </w:tc>
      </w:tr>
      <w:tr w:rsidR="00276ABC" w:rsidRPr="000670FE" w14:paraId="65C71E1E" w14:textId="77777777" w:rsidTr="000C1899">
        <w:tc>
          <w:tcPr>
            <w:tcW w:w="715" w:type="dxa"/>
            <w:shd w:val="clear" w:color="auto" w:fill="auto"/>
          </w:tcPr>
          <w:p w14:paraId="3B73FD5B" w14:textId="77777777" w:rsidR="00276ABC" w:rsidRPr="000670FE" w:rsidRDefault="00276ABC" w:rsidP="00276ABC">
            <w:pPr>
              <w:pStyle w:val="TAC"/>
              <w:keepNext w:val="0"/>
              <w:keepLines w:val="0"/>
              <w:widowControl w:val="0"/>
            </w:pPr>
            <w:r w:rsidRPr="000670FE">
              <w:t>29a1</w:t>
            </w:r>
          </w:p>
        </w:tc>
        <w:tc>
          <w:tcPr>
            <w:tcW w:w="3902" w:type="dxa"/>
            <w:shd w:val="clear" w:color="auto" w:fill="auto"/>
          </w:tcPr>
          <w:p w14:paraId="6BCB6838" w14:textId="77777777" w:rsidR="00276ABC" w:rsidRPr="000670FE" w:rsidRDefault="00276ABC" w:rsidP="00276ABC">
            <w:pPr>
              <w:pStyle w:val="TAL"/>
              <w:keepNext w:val="0"/>
              <w:keepLines w:val="0"/>
              <w:widowControl w:val="0"/>
            </w:pPr>
            <w:r w:rsidRPr="000670FE">
              <w:t>Check: Does the UE (MCVideo Client) respond with a SIP 100 (Trying) message?</w:t>
            </w:r>
          </w:p>
        </w:tc>
        <w:tc>
          <w:tcPr>
            <w:tcW w:w="709" w:type="dxa"/>
            <w:shd w:val="clear" w:color="auto" w:fill="auto"/>
          </w:tcPr>
          <w:p w14:paraId="756A1637"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01E32F26" w14:textId="77777777" w:rsidR="00276ABC" w:rsidRPr="000670FE" w:rsidRDefault="00276ABC" w:rsidP="00276ABC">
            <w:pPr>
              <w:pStyle w:val="TAL"/>
              <w:keepNext w:val="0"/>
              <w:keepLines w:val="0"/>
              <w:widowControl w:val="0"/>
            </w:pPr>
            <w:r w:rsidRPr="000670FE">
              <w:t>SIP 100 (Trying)</w:t>
            </w:r>
          </w:p>
        </w:tc>
        <w:tc>
          <w:tcPr>
            <w:tcW w:w="567" w:type="dxa"/>
            <w:shd w:val="clear" w:color="auto" w:fill="auto"/>
          </w:tcPr>
          <w:p w14:paraId="03947F54" w14:textId="1F91D2CB" w:rsidR="00276ABC" w:rsidRPr="000670FE" w:rsidRDefault="00276ABC" w:rsidP="00276ABC">
            <w:pPr>
              <w:pStyle w:val="TAC"/>
              <w:keepNext w:val="0"/>
              <w:keepLines w:val="0"/>
              <w:widowControl w:val="0"/>
            </w:pPr>
            <w:r>
              <w:t>5</w:t>
            </w:r>
          </w:p>
        </w:tc>
        <w:tc>
          <w:tcPr>
            <w:tcW w:w="892" w:type="dxa"/>
            <w:shd w:val="clear" w:color="auto" w:fill="auto"/>
          </w:tcPr>
          <w:p w14:paraId="72E567AC" w14:textId="38506C25" w:rsidR="00276ABC" w:rsidRPr="000670FE" w:rsidRDefault="00276ABC" w:rsidP="00276ABC">
            <w:pPr>
              <w:pStyle w:val="TAC"/>
              <w:keepNext w:val="0"/>
              <w:keepLines w:val="0"/>
              <w:widowControl w:val="0"/>
            </w:pPr>
            <w:r>
              <w:t>P</w:t>
            </w:r>
          </w:p>
        </w:tc>
      </w:tr>
      <w:tr w:rsidR="00276ABC" w:rsidRPr="000670FE" w14:paraId="3B41068D" w14:textId="77777777" w:rsidTr="000C1899">
        <w:tc>
          <w:tcPr>
            <w:tcW w:w="715" w:type="dxa"/>
            <w:shd w:val="clear" w:color="auto" w:fill="auto"/>
          </w:tcPr>
          <w:p w14:paraId="22DB6481" w14:textId="77777777" w:rsidR="00276ABC" w:rsidRPr="000670FE" w:rsidRDefault="00276ABC" w:rsidP="00276ABC">
            <w:pPr>
              <w:pStyle w:val="TAC"/>
              <w:keepNext w:val="0"/>
              <w:keepLines w:val="0"/>
              <w:widowControl w:val="0"/>
            </w:pPr>
            <w:r w:rsidRPr="000670FE">
              <w:t>30</w:t>
            </w:r>
          </w:p>
        </w:tc>
        <w:tc>
          <w:tcPr>
            <w:tcW w:w="3902" w:type="dxa"/>
            <w:shd w:val="clear" w:color="auto" w:fill="auto"/>
          </w:tcPr>
          <w:p w14:paraId="55AB6927" w14:textId="288F09A0" w:rsidR="00276ABC" w:rsidRPr="000670FE" w:rsidRDefault="00276ABC" w:rsidP="00276ABC">
            <w:pPr>
              <w:pStyle w:val="TAL"/>
              <w:keepNext w:val="0"/>
              <w:keepLines w:val="0"/>
              <w:widowControl w:val="0"/>
            </w:pPr>
            <w:r>
              <w:t>Check: Does t</w:t>
            </w:r>
            <w:r w:rsidRPr="000670FE">
              <w:t>he UE (MCVideo Client) respond to the SIP re-INVITE</w:t>
            </w:r>
            <w:r>
              <w:t>,</w:t>
            </w:r>
            <w:r w:rsidRPr="000670FE">
              <w:t xml:space="preserve"> to upgrade to an Imminent Peril call</w:t>
            </w:r>
            <w:r>
              <w:t>,</w:t>
            </w:r>
            <w:r w:rsidRPr="000670FE">
              <w:t xml:space="preserve"> with a SIP 200 (OK)</w:t>
            </w:r>
            <w:r>
              <w:t>?</w:t>
            </w:r>
          </w:p>
        </w:tc>
        <w:tc>
          <w:tcPr>
            <w:tcW w:w="709" w:type="dxa"/>
            <w:shd w:val="clear" w:color="auto" w:fill="auto"/>
          </w:tcPr>
          <w:p w14:paraId="2BEDD12A"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5D7E037C" w14:textId="77777777" w:rsidR="00276ABC" w:rsidRPr="000670FE" w:rsidRDefault="00276ABC" w:rsidP="00276ABC">
            <w:pPr>
              <w:pStyle w:val="TAL"/>
              <w:keepNext w:val="0"/>
              <w:keepLines w:val="0"/>
              <w:widowControl w:val="0"/>
            </w:pPr>
            <w:r w:rsidRPr="000670FE">
              <w:t>SIP 200 (OK)</w:t>
            </w:r>
          </w:p>
        </w:tc>
        <w:tc>
          <w:tcPr>
            <w:tcW w:w="567" w:type="dxa"/>
            <w:shd w:val="clear" w:color="auto" w:fill="auto"/>
          </w:tcPr>
          <w:p w14:paraId="465893F9" w14:textId="12710303" w:rsidR="00276ABC" w:rsidRPr="000670FE" w:rsidRDefault="00276ABC" w:rsidP="00276ABC">
            <w:pPr>
              <w:pStyle w:val="TAC"/>
              <w:keepNext w:val="0"/>
              <w:keepLines w:val="0"/>
              <w:widowControl w:val="0"/>
            </w:pPr>
            <w:r>
              <w:t>6</w:t>
            </w:r>
          </w:p>
        </w:tc>
        <w:tc>
          <w:tcPr>
            <w:tcW w:w="892" w:type="dxa"/>
            <w:shd w:val="clear" w:color="auto" w:fill="auto"/>
          </w:tcPr>
          <w:p w14:paraId="4F318ED3" w14:textId="77777777" w:rsidR="00276ABC" w:rsidRPr="000670FE" w:rsidRDefault="00276ABC" w:rsidP="00276ABC">
            <w:pPr>
              <w:pStyle w:val="TAC"/>
              <w:keepNext w:val="0"/>
              <w:keepLines w:val="0"/>
              <w:widowControl w:val="0"/>
            </w:pPr>
            <w:r w:rsidRPr="000670FE">
              <w:t>P</w:t>
            </w:r>
          </w:p>
        </w:tc>
      </w:tr>
      <w:tr w:rsidR="00276ABC" w:rsidRPr="000670FE" w14:paraId="0A56EF2B" w14:textId="77777777" w:rsidTr="000C1899">
        <w:tc>
          <w:tcPr>
            <w:tcW w:w="715" w:type="dxa"/>
            <w:shd w:val="clear" w:color="auto" w:fill="auto"/>
          </w:tcPr>
          <w:p w14:paraId="48A51727" w14:textId="77777777" w:rsidR="00276ABC" w:rsidRPr="000670FE" w:rsidRDefault="00276ABC" w:rsidP="00276ABC">
            <w:pPr>
              <w:pStyle w:val="TAC"/>
              <w:keepNext w:val="0"/>
              <w:keepLines w:val="0"/>
              <w:widowControl w:val="0"/>
            </w:pPr>
            <w:r w:rsidRPr="000670FE">
              <w:t>31</w:t>
            </w:r>
          </w:p>
        </w:tc>
        <w:tc>
          <w:tcPr>
            <w:tcW w:w="3902" w:type="dxa"/>
            <w:shd w:val="clear" w:color="auto" w:fill="auto"/>
          </w:tcPr>
          <w:p w14:paraId="00761B66" w14:textId="60FA30B3" w:rsidR="00276ABC" w:rsidRPr="000670FE" w:rsidRDefault="00276ABC" w:rsidP="00276ABC">
            <w:pPr>
              <w:pStyle w:val="TAL"/>
              <w:keepNext w:val="0"/>
              <w:keepLines w:val="0"/>
              <w:widowControl w:val="0"/>
            </w:pPr>
            <w:r w:rsidRPr="000670FE">
              <w:t>The SS (MCVideo Server) sends a SIP ACK to the UE (MCVideo Cli</w:t>
            </w:r>
            <w:r>
              <w:t>e</w:t>
            </w:r>
            <w:r w:rsidRPr="000670FE">
              <w:t>nt).</w:t>
            </w:r>
          </w:p>
        </w:tc>
        <w:tc>
          <w:tcPr>
            <w:tcW w:w="709" w:type="dxa"/>
            <w:shd w:val="clear" w:color="auto" w:fill="auto"/>
          </w:tcPr>
          <w:p w14:paraId="4E05BE91"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4D6CA874" w14:textId="77777777" w:rsidR="00276ABC" w:rsidRPr="000670FE" w:rsidRDefault="00276ABC" w:rsidP="00276ABC">
            <w:pPr>
              <w:pStyle w:val="TAL"/>
              <w:keepNext w:val="0"/>
              <w:keepLines w:val="0"/>
              <w:widowControl w:val="0"/>
            </w:pPr>
            <w:r w:rsidRPr="000670FE">
              <w:t>SIP ACK</w:t>
            </w:r>
          </w:p>
        </w:tc>
        <w:tc>
          <w:tcPr>
            <w:tcW w:w="567" w:type="dxa"/>
            <w:shd w:val="clear" w:color="auto" w:fill="auto"/>
          </w:tcPr>
          <w:p w14:paraId="5C873F08"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4B8A0E64" w14:textId="77777777" w:rsidR="00276ABC" w:rsidRPr="000670FE" w:rsidRDefault="00276ABC" w:rsidP="00276ABC">
            <w:pPr>
              <w:pStyle w:val="TAC"/>
              <w:keepNext w:val="0"/>
              <w:keepLines w:val="0"/>
              <w:widowControl w:val="0"/>
            </w:pPr>
            <w:r w:rsidRPr="000670FE">
              <w:t>-</w:t>
            </w:r>
          </w:p>
        </w:tc>
      </w:tr>
      <w:tr w:rsidR="00276ABC" w:rsidRPr="000670FE" w14:paraId="38E5D6DC" w14:textId="77777777" w:rsidTr="000C1899">
        <w:tc>
          <w:tcPr>
            <w:tcW w:w="715" w:type="dxa"/>
            <w:shd w:val="clear" w:color="auto" w:fill="auto"/>
          </w:tcPr>
          <w:p w14:paraId="4421FA1F" w14:textId="77777777" w:rsidR="00276ABC" w:rsidRPr="000670FE" w:rsidRDefault="00276ABC" w:rsidP="00276ABC">
            <w:pPr>
              <w:pStyle w:val="TAC"/>
              <w:keepNext w:val="0"/>
              <w:keepLines w:val="0"/>
              <w:widowControl w:val="0"/>
            </w:pPr>
            <w:r w:rsidRPr="000670FE">
              <w:t>32</w:t>
            </w:r>
          </w:p>
        </w:tc>
        <w:tc>
          <w:tcPr>
            <w:tcW w:w="3902" w:type="dxa"/>
            <w:shd w:val="clear" w:color="auto" w:fill="auto"/>
          </w:tcPr>
          <w:p w14:paraId="66854543" w14:textId="77777777" w:rsidR="00276ABC" w:rsidRPr="000670FE" w:rsidRDefault="00276ABC" w:rsidP="00276ABC">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21BEF88E"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36521190" w14:textId="77777777" w:rsidR="00276ABC" w:rsidRPr="000670FE" w:rsidRDefault="00276ABC" w:rsidP="00276ABC">
            <w:pPr>
              <w:pStyle w:val="TAL"/>
              <w:keepNext w:val="0"/>
              <w:keepLines w:val="0"/>
              <w:widowControl w:val="0"/>
            </w:pPr>
            <w:r w:rsidRPr="000670FE">
              <w:t>Media Transmission Notification</w:t>
            </w:r>
          </w:p>
        </w:tc>
        <w:tc>
          <w:tcPr>
            <w:tcW w:w="567" w:type="dxa"/>
            <w:shd w:val="clear" w:color="auto" w:fill="auto"/>
          </w:tcPr>
          <w:p w14:paraId="0578A113"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7FC80E9F" w14:textId="77777777" w:rsidR="00276ABC" w:rsidRPr="000670FE" w:rsidRDefault="00276ABC" w:rsidP="00276ABC">
            <w:pPr>
              <w:pStyle w:val="TAC"/>
              <w:keepNext w:val="0"/>
              <w:keepLines w:val="0"/>
              <w:widowControl w:val="0"/>
            </w:pPr>
            <w:r w:rsidRPr="000670FE">
              <w:t>-</w:t>
            </w:r>
          </w:p>
        </w:tc>
      </w:tr>
      <w:tr w:rsidR="00276ABC" w:rsidRPr="000670FE" w14:paraId="2F6175C8" w14:textId="77777777" w:rsidTr="000C1899">
        <w:tc>
          <w:tcPr>
            <w:tcW w:w="715" w:type="dxa"/>
            <w:shd w:val="clear" w:color="auto" w:fill="auto"/>
          </w:tcPr>
          <w:p w14:paraId="64707B61" w14:textId="77777777" w:rsidR="00276ABC" w:rsidRPr="000670FE" w:rsidRDefault="00276ABC" w:rsidP="00276ABC">
            <w:pPr>
              <w:pStyle w:val="TAC"/>
              <w:keepNext w:val="0"/>
              <w:keepLines w:val="0"/>
              <w:widowControl w:val="0"/>
            </w:pPr>
            <w:r w:rsidRPr="000670FE">
              <w:t>33</w:t>
            </w:r>
          </w:p>
        </w:tc>
        <w:tc>
          <w:tcPr>
            <w:tcW w:w="3902" w:type="dxa"/>
            <w:shd w:val="clear" w:color="auto" w:fill="auto"/>
          </w:tcPr>
          <w:p w14:paraId="4A3A20B0" w14:textId="77777777" w:rsidR="00276ABC" w:rsidRPr="000670FE" w:rsidRDefault="00276ABC" w:rsidP="00276ABC">
            <w:pPr>
              <w:pStyle w:val="TAL"/>
              <w:keepNext w:val="0"/>
              <w:keepLines w:val="0"/>
              <w:widowControl w:val="0"/>
            </w:pPr>
            <w:r w:rsidRPr="000670FE">
              <w:t>Make the MCVideo User request permission to receive media.</w:t>
            </w:r>
          </w:p>
          <w:p w14:paraId="3304E1B8" w14:textId="0CC14FD9" w:rsidR="00276ABC" w:rsidRPr="000670FE" w:rsidRDefault="00276ABC" w:rsidP="00276ABC">
            <w:pPr>
              <w:pStyle w:val="TAL"/>
              <w:keepNext w:val="0"/>
              <w:keepLines w:val="0"/>
              <w:widowControl w:val="0"/>
            </w:pPr>
            <w:r>
              <w:t>(</w:t>
            </w:r>
            <w:r w:rsidRPr="000670FE">
              <w:t>NOTE</w:t>
            </w:r>
            <w:r>
              <w:t xml:space="preserve"> 1)</w:t>
            </w:r>
            <w:r w:rsidRPr="000670FE">
              <w:t xml:space="preserve"> </w:t>
            </w:r>
          </w:p>
        </w:tc>
        <w:tc>
          <w:tcPr>
            <w:tcW w:w="709" w:type="dxa"/>
            <w:shd w:val="clear" w:color="auto" w:fill="auto"/>
          </w:tcPr>
          <w:p w14:paraId="5D542B41"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010C4D89"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500729FB"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3DE25847" w14:textId="77777777" w:rsidR="00276ABC" w:rsidRPr="000670FE" w:rsidRDefault="00276ABC" w:rsidP="00276ABC">
            <w:pPr>
              <w:pStyle w:val="TAC"/>
              <w:keepNext w:val="0"/>
              <w:keepLines w:val="0"/>
              <w:widowControl w:val="0"/>
            </w:pPr>
            <w:r w:rsidRPr="000670FE">
              <w:t>-</w:t>
            </w:r>
          </w:p>
        </w:tc>
      </w:tr>
      <w:tr w:rsidR="00276ABC" w:rsidRPr="000670FE" w14:paraId="17A1956F" w14:textId="77777777" w:rsidTr="000C1899">
        <w:tc>
          <w:tcPr>
            <w:tcW w:w="715" w:type="dxa"/>
            <w:shd w:val="clear" w:color="auto" w:fill="auto"/>
          </w:tcPr>
          <w:p w14:paraId="48F05944" w14:textId="77777777" w:rsidR="00276ABC" w:rsidRPr="000670FE" w:rsidRDefault="00276ABC" w:rsidP="00276ABC">
            <w:pPr>
              <w:pStyle w:val="TAC"/>
              <w:keepNext w:val="0"/>
              <w:keepLines w:val="0"/>
              <w:widowControl w:val="0"/>
            </w:pPr>
            <w:r w:rsidRPr="000670FE">
              <w:t>34</w:t>
            </w:r>
          </w:p>
        </w:tc>
        <w:tc>
          <w:tcPr>
            <w:tcW w:w="3902" w:type="dxa"/>
            <w:shd w:val="clear" w:color="auto" w:fill="auto"/>
          </w:tcPr>
          <w:p w14:paraId="479D56DA" w14:textId="6695BA89" w:rsidR="00276ABC" w:rsidRPr="000670FE" w:rsidRDefault="00276ABC" w:rsidP="00276ABC">
            <w:pPr>
              <w:pStyle w:val="TAL"/>
              <w:keepNext w:val="0"/>
              <w:keepLines w:val="0"/>
              <w:widowControl w:val="0"/>
            </w:pPr>
            <w:r w:rsidRPr="000670FE">
              <w:t>Check: Does the UE (MCVideo client) respond with a Receive Media Request</w:t>
            </w:r>
            <w:r>
              <w:t xml:space="preserve"> message</w:t>
            </w:r>
            <w:r w:rsidRPr="000670FE">
              <w:t>?</w:t>
            </w:r>
          </w:p>
        </w:tc>
        <w:tc>
          <w:tcPr>
            <w:tcW w:w="709" w:type="dxa"/>
            <w:shd w:val="clear" w:color="auto" w:fill="auto"/>
          </w:tcPr>
          <w:p w14:paraId="7A19B82B"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47BB34B2" w14:textId="77777777" w:rsidR="00276ABC" w:rsidRPr="000670FE" w:rsidRDefault="00276ABC" w:rsidP="00276ABC">
            <w:pPr>
              <w:pStyle w:val="TAL"/>
              <w:keepNext w:val="0"/>
              <w:keepLines w:val="0"/>
              <w:widowControl w:val="0"/>
            </w:pPr>
            <w:r w:rsidRPr="000670FE">
              <w:t>Receive Media Request</w:t>
            </w:r>
          </w:p>
        </w:tc>
        <w:tc>
          <w:tcPr>
            <w:tcW w:w="567" w:type="dxa"/>
            <w:shd w:val="clear" w:color="auto" w:fill="auto"/>
          </w:tcPr>
          <w:p w14:paraId="73E159DE" w14:textId="77777777" w:rsidR="00276ABC" w:rsidRPr="000670FE" w:rsidRDefault="00276ABC" w:rsidP="00276ABC">
            <w:pPr>
              <w:pStyle w:val="TAC"/>
              <w:keepNext w:val="0"/>
              <w:keepLines w:val="0"/>
              <w:widowControl w:val="0"/>
            </w:pPr>
            <w:r w:rsidRPr="000670FE">
              <w:t>2</w:t>
            </w:r>
          </w:p>
        </w:tc>
        <w:tc>
          <w:tcPr>
            <w:tcW w:w="892" w:type="dxa"/>
            <w:shd w:val="clear" w:color="auto" w:fill="auto"/>
          </w:tcPr>
          <w:p w14:paraId="2741853F" w14:textId="77777777" w:rsidR="00276ABC" w:rsidRPr="000670FE" w:rsidRDefault="00276ABC" w:rsidP="00276ABC">
            <w:pPr>
              <w:pStyle w:val="TAC"/>
              <w:keepNext w:val="0"/>
              <w:keepLines w:val="0"/>
              <w:widowControl w:val="0"/>
            </w:pPr>
            <w:r w:rsidRPr="000670FE">
              <w:t>P</w:t>
            </w:r>
          </w:p>
        </w:tc>
      </w:tr>
      <w:tr w:rsidR="00276ABC" w:rsidRPr="000670FE" w14:paraId="2F1B9C20" w14:textId="77777777" w:rsidTr="000C1899">
        <w:tc>
          <w:tcPr>
            <w:tcW w:w="715" w:type="dxa"/>
            <w:shd w:val="clear" w:color="auto" w:fill="auto"/>
          </w:tcPr>
          <w:p w14:paraId="2CEE8B1B" w14:textId="77777777" w:rsidR="00276ABC" w:rsidRPr="000670FE" w:rsidRDefault="00276ABC" w:rsidP="00276ABC">
            <w:pPr>
              <w:pStyle w:val="TAC"/>
              <w:keepNext w:val="0"/>
              <w:keepLines w:val="0"/>
              <w:widowControl w:val="0"/>
            </w:pPr>
            <w:r w:rsidRPr="000670FE">
              <w:t>35</w:t>
            </w:r>
          </w:p>
        </w:tc>
        <w:tc>
          <w:tcPr>
            <w:tcW w:w="3902" w:type="dxa"/>
            <w:shd w:val="clear" w:color="auto" w:fill="auto"/>
          </w:tcPr>
          <w:p w14:paraId="565B6519" w14:textId="5BFE923C" w:rsidR="00276ABC" w:rsidRPr="000670FE" w:rsidRDefault="00276ABC" w:rsidP="00276ABC">
            <w:pPr>
              <w:pStyle w:val="TAL"/>
              <w:keepNext w:val="0"/>
              <w:keepLines w:val="0"/>
              <w:widowControl w:val="0"/>
            </w:pPr>
            <w:r w:rsidRPr="000670FE">
              <w:t xml:space="preserve">The SS (MCVideo Server) sends a Receive Media Response message </w:t>
            </w:r>
            <w:r>
              <w:t>to</w:t>
            </w:r>
            <w:r w:rsidRPr="000670FE">
              <w:t xml:space="preserve"> the </w:t>
            </w:r>
            <w:r>
              <w:t>UE (MCVideo Client)</w:t>
            </w:r>
            <w:r w:rsidRPr="000670FE">
              <w:t>.</w:t>
            </w:r>
          </w:p>
        </w:tc>
        <w:tc>
          <w:tcPr>
            <w:tcW w:w="709" w:type="dxa"/>
            <w:shd w:val="clear" w:color="auto" w:fill="auto"/>
          </w:tcPr>
          <w:p w14:paraId="0B424534"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08659C8F" w14:textId="77777777" w:rsidR="00276ABC" w:rsidRPr="000670FE" w:rsidRDefault="00276ABC" w:rsidP="00276ABC">
            <w:pPr>
              <w:pStyle w:val="TAL"/>
              <w:keepNext w:val="0"/>
              <w:keepLines w:val="0"/>
              <w:widowControl w:val="0"/>
            </w:pPr>
            <w:r w:rsidRPr="000670FE">
              <w:t>Receive Media Response</w:t>
            </w:r>
          </w:p>
        </w:tc>
        <w:tc>
          <w:tcPr>
            <w:tcW w:w="567" w:type="dxa"/>
            <w:shd w:val="clear" w:color="auto" w:fill="auto"/>
          </w:tcPr>
          <w:p w14:paraId="3D33C40F"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5F55070" w14:textId="77777777" w:rsidR="00276ABC" w:rsidRPr="000670FE" w:rsidRDefault="00276ABC" w:rsidP="00276ABC">
            <w:pPr>
              <w:pStyle w:val="TAC"/>
              <w:keepNext w:val="0"/>
              <w:keepLines w:val="0"/>
              <w:widowControl w:val="0"/>
            </w:pPr>
            <w:r w:rsidRPr="000670FE">
              <w:t>-</w:t>
            </w:r>
          </w:p>
        </w:tc>
      </w:tr>
      <w:tr w:rsidR="00276ABC" w:rsidRPr="000670FE" w14:paraId="62868DC6" w14:textId="77777777" w:rsidTr="000C1899">
        <w:tc>
          <w:tcPr>
            <w:tcW w:w="715" w:type="dxa"/>
            <w:shd w:val="clear" w:color="auto" w:fill="auto"/>
          </w:tcPr>
          <w:p w14:paraId="51413D62" w14:textId="77777777" w:rsidR="00276ABC" w:rsidRPr="000670FE" w:rsidDel="0011289E" w:rsidRDefault="00276ABC" w:rsidP="00276ABC">
            <w:pPr>
              <w:pStyle w:val="TAC"/>
              <w:keepNext w:val="0"/>
              <w:keepLines w:val="0"/>
              <w:widowControl w:val="0"/>
            </w:pPr>
            <w:r w:rsidRPr="000670FE">
              <w:t>36</w:t>
            </w:r>
          </w:p>
        </w:tc>
        <w:tc>
          <w:tcPr>
            <w:tcW w:w="3902" w:type="dxa"/>
            <w:shd w:val="clear" w:color="auto" w:fill="auto"/>
          </w:tcPr>
          <w:p w14:paraId="4EDCB690" w14:textId="77777777" w:rsidR="00276ABC" w:rsidRPr="000670FE" w:rsidRDefault="00276ABC" w:rsidP="00276ABC">
            <w:pPr>
              <w:pStyle w:val="TAL"/>
              <w:keepNext w:val="0"/>
              <w:keepLines w:val="0"/>
              <w:widowControl w:val="0"/>
            </w:pPr>
            <w:r w:rsidRPr="000670FE">
              <w:t>Check: Does the UE (MCVideo Client) provide receive media success notification to the MCVideo User?</w:t>
            </w:r>
          </w:p>
          <w:p w14:paraId="0454839D" w14:textId="503CE23C"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3949D495"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606D3AF5"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597BB93F" w14:textId="4ABFFADA" w:rsidR="00276ABC" w:rsidRPr="000670FE" w:rsidRDefault="00276ABC" w:rsidP="00276ABC">
            <w:pPr>
              <w:pStyle w:val="TAC"/>
              <w:keepNext w:val="0"/>
              <w:keepLines w:val="0"/>
              <w:widowControl w:val="0"/>
            </w:pPr>
            <w:r>
              <w:t>3</w:t>
            </w:r>
          </w:p>
        </w:tc>
        <w:tc>
          <w:tcPr>
            <w:tcW w:w="892" w:type="dxa"/>
            <w:shd w:val="clear" w:color="auto" w:fill="auto"/>
          </w:tcPr>
          <w:p w14:paraId="7A7E8378" w14:textId="77777777" w:rsidR="00276ABC" w:rsidRPr="000670FE" w:rsidRDefault="00276ABC" w:rsidP="00276ABC">
            <w:pPr>
              <w:pStyle w:val="TAC"/>
              <w:keepNext w:val="0"/>
              <w:keepLines w:val="0"/>
              <w:widowControl w:val="0"/>
            </w:pPr>
            <w:r w:rsidRPr="000670FE">
              <w:t>P</w:t>
            </w:r>
          </w:p>
        </w:tc>
      </w:tr>
      <w:tr w:rsidR="00276ABC" w:rsidRPr="000670FE" w14:paraId="632CEA4A" w14:textId="77777777" w:rsidTr="000C1899">
        <w:tc>
          <w:tcPr>
            <w:tcW w:w="715" w:type="dxa"/>
            <w:shd w:val="clear" w:color="auto" w:fill="auto"/>
          </w:tcPr>
          <w:p w14:paraId="5EF9D672" w14:textId="77777777" w:rsidR="00276ABC" w:rsidRPr="000670FE" w:rsidRDefault="00276ABC" w:rsidP="00276ABC">
            <w:pPr>
              <w:pStyle w:val="TAC"/>
              <w:keepNext w:val="0"/>
              <w:keepLines w:val="0"/>
              <w:widowControl w:val="0"/>
            </w:pPr>
            <w:r w:rsidRPr="000670FE">
              <w:t>37</w:t>
            </w:r>
          </w:p>
        </w:tc>
        <w:tc>
          <w:tcPr>
            <w:tcW w:w="3902" w:type="dxa"/>
            <w:shd w:val="clear" w:color="auto" w:fill="auto"/>
          </w:tcPr>
          <w:p w14:paraId="31A4B45F" w14:textId="77777777" w:rsidR="00276ABC" w:rsidRPr="000670FE" w:rsidRDefault="00276ABC" w:rsidP="00276ABC">
            <w:pPr>
              <w:pStyle w:val="TAL"/>
              <w:keepNext w:val="0"/>
              <w:keepLines w:val="0"/>
              <w:widowControl w:val="0"/>
            </w:pPr>
            <w:r w:rsidRPr="000670FE">
              <w:t>The SS (MCVideo Server) sends a SIP re-INVITE message to the UE (MCVideo Client) to cancel the Imminent Peril state.</w:t>
            </w:r>
          </w:p>
        </w:tc>
        <w:tc>
          <w:tcPr>
            <w:tcW w:w="709" w:type="dxa"/>
            <w:shd w:val="clear" w:color="auto" w:fill="auto"/>
          </w:tcPr>
          <w:p w14:paraId="16A87C01"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58A9DD85" w14:textId="77777777" w:rsidR="00276ABC" w:rsidRPr="000670FE" w:rsidRDefault="00276ABC" w:rsidP="00276ABC">
            <w:pPr>
              <w:pStyle w:val="TAL"/>
              <w:keepNext w:val="0"/>
              <w:keepLines w:val="0"/>
              <w:widowControl w:val="0"/>
            </w:pPr>
            <w:r w:rsidRPr="000670FE">
              <w:t>SIP re-INVITE</w:t>
            </w:r>
          </w:p>
        </w:tc>
        <w:tc>
          <w:tcPr>
            <w:tcW w:w="567" w:type="dxa"/>
            <w:shd w:val="clear" w:color="auto" w:fill="auto"/>
          </w:tcPr>
          <w:p w14:paraId="07A42923"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3FCAD3D2" w14:textId="77777777" w:rsidR="00276ABC" w:rsidRPr="000670FE" w:rsidRDefault="00276ABC" w:rsidP="00276ABC">
            <w:pPr>
              <w:pStyle w:val="TAC"/>
              <w:keepNext w:val="0"/>
              <w:keepLines w:val="0"/>
              <w:widowControl w:val="0"/>
            </w:pPr>
            <w:r w:rsidRPr="000670FE">
              <w:t>-</w:t>
            </w:r>
          </w:p>
        </w:tc>
      </w:tr>
      <w:tr w:rsidR="00276ABC" w:rsidRPr="000670FE" w14:paraId="28E20D6A" w14:textId="77777777" w:rsidTr="000C1899">
        <w:tc>
          <w:tcPr>
            <w:tcW w:w="715" w:type="dxa"/>
            <w:shd w:val="clear" w:color="auto" w:fill="auto"/>
          </w:tcPr>
          <w:p w14:paraId="4D251244" w14:textId="77777777" w:rsidR="00276ABC" w:rsidRPr="000670FE" w:rsidRDefault="00276ABC" w:rsidP="00276ABC">
            <w:pPr>
              <w:pStyle w:val="TAC"/>
              <w:keepNext w:val="0"/>
              <w:keepLines w:val="0"/>
              <w:widowControl w:val="0"/>
            </w:pPr>
            <w:r w:rsidRPr="000670FE">
              <w:t>-</w:t>
            </w:r>
          </w:p>
        </w:tc>
        <w:tc>
          <w:tcPr>
            <w:tcW w:w="3902" w:type="dxa"/>
            <w:shd w:val="clear" w:color="auto" w:fill="auto"/>
          </w:tcPr>
          <w:p w14:paraId="223A9E6F" w14:textId="24FABBC2" w:rsidR="00276ABC" w:rsidRPr="000670FE" w:rsidRDefault="00276ABC" w:rsidP="00276ABC">
            <w:pPr>
              <w:pStyle w:val="TAL"/>
              <w:keepNext w:val="0"/>
              <w:keepLines w:val="0"/>
              <w:widowControl w:val="0"/>
            </w:pPr>
            <w:r w:rsidRPr="000670FE">
              <w:rPr>
                <w:rFonts w:cs="Arial"/>
                <w:szCs w:val="18"/>
                <w:bdr w:val="none" w:sz="0" w:space="0" w:color="auto" w:frame="1"/>
                <w:shd w:val="clear" w:color="auto" w:fill="FFFFFF"/>
              </w:rPr>
              <w:t xml:space="preserve">EXCEPTION: Step 38a1 describes behaviour that depends on the UE </w:t>
            </w:r>
            <w:r>
              <w:rPr>
                <w:rFonts w:cs="Arial"/>
                <w:szCs w:val="18"/>
                <w:bdr w:val="none" w:sz="0" w:space="0" w:color="auto" w:frame="1"/>
                <w:shd w:val="clear" w:color="auto" w:fill="FFFFFF"/>
              </w:rPr>
              <w:t xml:space="preserve">(MCVideo Client) </w:t>
            </w:r>
            <w:r w:rsidRPr="000670FE">
              <w:rPr>
                <w:rFonts w:cs="Arial"/>
                <w:szCs w:val="18"/>
                <w:bdr w:val="none" w:sz="0" w:space="0" w:color="auto" w:frame="1"/>
                <w:shd w:val="clear" w:color="auto" w:fill="FFFFFF"/>
              </w:rPr>
              <w:t xml:space="preserve">implementation; the "lower case letter identifies a step sequence that takes place if the UE </w:t>
            </w:r>
            <w:r>
              <w:rPr>
                <w:rFonts w:cs="Arial"/>
                <w:szCs w:val="18"/>
                <w:bdr w:val="none" w:sz="0" w:space="0" w:color="auto" w:frame="1"/>
                <w:shd w:val="clear" w:color="auto" w:fill="FFFFFF"/>
              </w:rPr>
              <w:t xml:space="preserve">(MCVideo Client) </w:t>
            </w:r>
            <w:r w:rsidRPr="000670FE">
              <w:rPr>
                <w:rFonts w:cs="Arial"/>
                <w:szCs w:val="18"/>
                <w:bdr w:val="none" w:sz="0" w:space="0" w:color="auto" w:frame="1"/>
                <w:shd w:val="clear" w:color="auto" w:fill="FFFFFF"/>
              </w:rPr>
              <w:t>responds to a SIP re-INVITE message with a SIP 100 (Trying) message."</w:t>
            </w:r>
          </w:p>
        </w:tc>
        <w:tc>
          <w:tcPr>
            <w:tcW w:w="709" w:type="dxa"/>
            <w:shd w:val="clear" w:color="auto" w:fill="auto"/>
          </w:tcPr>
          <w:p w14:paraId="3DDCD919"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5C816694"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6B491514"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6DBA8DE2" w14:textId="77777777" w:rsidR="00276ABC" w:rsidRPr="000670FE" w:rsidRDefault="00276ABC" w:rsidP="00276ABC">
            <w:pPr>
              <w:pStyle w:val="TAC"/>
              <w:keepNext w:val="0"/>
              <w:keepLines w:val="0"/>
              <w:widowControl w:val="0"/>
            </w:pPr>
            <w:r w:rsidRPr="000670FE">
              <w:t>-</w:t>
            </w:r>
          </w:p>
        </w:tc>
      </w:tr>
      <w:tr w:rsidR="00276ABC" w:rsidRPr="000670FE" w14:paraId="5A36AD19" w14:textId="77777777" w:rsidTr="000C1899">
        <w:tc>
          <w:tcPr>
            <w:tcW w:w="715" w:type="dxa"/>
            <w:shd w:val="clear" w:color="auto" w:fill="auto"/>
          </w:tcPr>
          <w:p w14:paraId="03296E28" w14:textId="77777777" w:rsidR="00276ABC" w:rsidRPr="000670FE" w:rsidRDefault="00276ABC" w:rsidP="00276ABC">
            <w:pPr>
              <w:pStyle w:val="TAC"/>
              <w:keepNext w:val="0"/>
              <w:keepLines w:val="0"/>
              <w:widowControl w:val="0"/>
            </w:pPr>
            <w:r w:rsidRPr="000670FE">
              <w:t>38a1</w:t>
            </w:r>
          </w:p>
        </w:tc>
        <w:tc>
          <w:tcPr>
            <w:tcW w:w="3902" w:type="dxa"/>
            <w:shd w:val="clear" w:color="auto" w:fill="auto"/>
          </w:tcPr>
          <w:p w14:paraId="6773B56B" w14:textId="77777777" w:rsidR="00276ABC" w:rsidRPr="000670FE" w:rsidRDefault="00276ABC" w:rsidP="00276ABC">
            <w:pPr>
              <w:pStyle w:val="TAL"/>
              <w:keepNext w:val="0"/>
              <w:keepLines w:val="0"/>
              <w:widowControl w:val="0"/>
            </w:pPr>
            <w:r w:rsidRPr="000670FE">
              <w:t>The UE (MCVideo Client) responds with a SIP 100 (Trying) message.</w:t>
            </w:r>
          </w:p>
        </w:tc>
        <w:tc>
          <w:tcPr>
            <w:tcW w:w="709" w:type="dxa"/>
            <w:shd w:val="clear" w:color="auto" w:fill="auto"/>
          </w:tcPr>
          <w:p w14:paraId="5D03AF40"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716711E0" w14:textId="77777777" w:rsidR="00276ABC" w:rsidRPr="000670FE" w:rsidRDefault="00276ABC" w:rsidP="00276ABC">
            <w:pPr>
              <w:pStyle w:val="TAL"/>
              <w:keepNext w:val="0"/>
              <w:keepLines w:val="0"/>
              <w:widowControl w:val="0"/>
            </w:pPr>
            <w:r w:rsidRPr="000670FE">
              <w:t>SIP 100 (Trying)</w:t>
            </w:r>
          </w:p>
        </w:tc>
        <w:tc>
          <w:tcPr>
            <w:tcW w:w="567" w:type="dxa"/>
            <w:shd w:val="clear" w:color="auto" w:fill="auto"/>
          </w:tcPr>
          <w:p w14:paraId="1A25A03C"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3080D9F7" w14:textId="77777777" w:rsidR="00276ABC" w:rsidRPr="000670FE" w:rsidRDefault="00276ABC" w:rsidP="00276ABC">
            <w:pPr>
              <w:pStyle w:val="TAC"/>
              <w:keepNext w:val="0"/>
              <w:keepLines w:val="0"/>
              <w:widowControl w:val="0"/>
            </w:pPr>
            <w:r w:rsidRPr="000670FE">
              <w:t>-</w:t>
            </w:r>
          </w:p>
        </w:tc>
      </w:tr>
      <w:tr w:rsidR="00276ABC" w:rsidRPr="000670FE" w14:paraId="650F91FE" w14:textId="77777777" w:rsidTr="000C1899">
        <w:tc>
          <w:tcPr>
            <w:tcW w:w="715" w:type="dxa"/>
            <w:shd w:val="clear" w:color="auto" w:fill="auto"/>
          </w:tcPr>
          <w:p w14:paraId="7E9B8626" w14:textId="77777777" w:rsidR="00276ABC" w:rsidRPr="000670FE" w:rsidRDefault="00276ABC" w:rsidP="00276ABC">
            <w:pPr>
              <w:pStyle w:val="TAC"/>
              <w:keepNext w:val="0"/>
              <w:keepLines w:val="0"/>
              <w:widowControl w:val="0"/>
            </w:pPr>
            <w:r w:rsidRPr="000670FE">
              <w:t>39</w:t>
            </w:r>
          </w:p>
        </w:tc>
        <w:tc>
          <w:tcPr>
            <w:tcW w:w="3902" w:type="dxa"/>
            <w:shd w:val="clear" w:color="auto" w:fill="auto"/>
          </w:tcPr>
          <w:p w14:paraId="2F76597D" w14:textId="5A91C55E" w:rsidR="00276ABC" w:rsidRPr="000670FE" w:rsidRDefault="00276ABC" w:rsidP="00276ABC">
            <w:pPr>
              <w:pStyle w:val="TAL"/>
              <w:keepNext w:val="0"/>
              <w:keepLines w:val="0"/>
              <w:widowControl w:val="0"/>
            </w:pPr>
            <w:r w:rsidRPr="000670FE">
              <w:t>Check: Does the UE (MCVideo Client) respond to the Imminent Peril state cancel</w:t>
            </w:r>
            <w:r>
              <w:t>lation</w:t>
            </w:r>
            <w:r w:rsidRPr="000670FE">
              <w:t xml:space="preserve"> with a SIP 200 (OK)</w:t>
            </w:r>
            <w:r>
              <w:t xml:space="preserve"> message</w:t>
            </w:r>
            <w:r w:rsidRPr="000670FE">
              <w:t>?</w:t>
            </w:r>
          </w:p>
        </w:tc>
        <w:tc>
          <w:tcPr>
            <w:tcW w:w="709" w:type="dxa"/>
            <w:shd w:val="clear" w:color="auto" w:fill="auto"/>
          </w:tcPr>
          <w:p w14:paraId="6A53E9A6"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30376BF5" w14:textId="77777777" w:rsidR="00276ABC" w:rsidRPr="000670FE" w:rsidRDefault="00276ABC" w:rsidP="00276ABC">
            <w:pPr>
              <w:pStyle w:val="TAL"/>
              <w:keepNext w:val="0"/>
              <w:keepLines w:val="0"/>
              <w:widowControl w:val="0"/>
            </w:pPr>
            <w:r w:rsidRPr="000670FE">
              <w:t>SIP 200 (OK)</w:t>
            </w:r>
          </w:p>
        </w:tc>
        <w:tc>
          <w:tcPr>
            <w:tcW w:w="567" w:type="dxa"/>
            <w:shd w:val="clear" w:color="auto" w:fill="auto"/>
          </w:tcPr>
          <w:p w14:paraId="593569FF" w14:textId="42075BFB" w:rsidR="00276ABC" w:rsidRPr="000670FE" w:rsidRDefault="00276ABC" w:rsidP="00276ABC">
            <w:pPr>
              <w:pStyle w:val="TAC"/>
              <w:keepNext w:val="0"/>
              <w:keepLines w:val="0"/>
              <w:widowControl w:val="0"/>
            </w:pPr>
            <w:r>
              <w:t>7</w:t>
            </w:r>
          </w:p>
        </w:tc>
        <w:tc>
          <w:tcPr>
            <w:tcW w:w="892" w:type="dxa"/>
            <w:shd w:val="clear" w:color="auto" w:fill="auto"/>
          </w:tcPr>
          <w:p w14:paraId="71304D3A" w14:textId="77777777" w:rsidR="00276ABC" w:rsidRPr="000670FE" w:rsidRDefault="00276ABC" w:rsidP="00276ABC">
            <w:pPr>
              <w:pStyle w:val="TAC"/>
              <w:keepNext w:val="0"/>
              <w:keepLines w:val="0"/>
              <w:widowControl w:val="0"/>
            </w:pPr>
            <w:r w:rsidRPr="000670FE">
              <w:t>P</w:t>
            </w:r>
          </w:p>
        </w:tc>
      </w:tr>
      <w:tr w:rsidR="00276ABC" w:rsidRPr="000670FE" w14:paraId="4E02A437" w14:textId="77777777" w:rsidTr="000C1899">
        <w:tc>
          <w:tcPr>
            <w:tcW w:w="715" w:type="dxa"/>
            <w:shd w:val="clear" w:color="auto" w:fill="auto"/>
          </w:tcPr>
          <w:p w14:paraId="2160BB15" w14:textId="77777777" w:rsidR="00276ABC" w:rsidRPr="000670FE" w:rsidRDefault="00276ABC" w:rsidP="00276ABC">
            <w:pPr>
              <w:pStyle w:val="TAC"/>
              <w:keepNext w:val="0"/>
              <w:keepLines w:val="0"/>
              <w:widowControl w:val="0"/>
            </w:pPr>
            <w:r w:rsidRPr="000670FE">
              <w:t>40</w:t>
            </w:r>
          </w:p>
        </w:tc>
        <w:tc>
          <w:tcPr>
            <w:tcW w:w="3902" w:type="dxa"/>
            <w:shd w:val="clear" w:color="auto" w:fill="auto"/>
          </w:tcPr>
          <w:p w14:paraId="16F5C722" w14:textId="77777777" w:rsidR="00276ABC" w:rsidRPr="000670FE" w:rsidRDefault="00276ABC" w:rsidP="00276ABC">
            <w:pPr>
              <w:pStyle w:val="TAL"/>
              <w:keepNext w:val="0"/>
              <w:keepLines w:val="0"/>
              <w:widowControl w:val="0"/>
            </w:pPr>
            <w:r w:rsidRPr="000670FE">
              <w:t>SS (MCVideo Server) sends a SIP ACK message to the UE (MCVideo Client).</w:t>
            </w:r>
          </w:p>
        </w:tc>
        <w:tc>
          <w:tcPr>
            <w:tcW w:w="709" w:type="dxa"/>
            <w:shd w:val="clear" w:color="auto" w:fill="auto"/>
          </w:tcPr>
          <w:p w14:paraId="6DE52729"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0B1C387F" w14:textId="77777777" w:rsidR="00276ABC" w:rsidRPr="000670FE" w:rsidRDefault="00276ABC" w:rsidP="00276ABC">
            <w:pPr>
              <w:pStyle w:val="TAL"/>
              <w:keepNext w:val="0"/>
              <w:keepLines w:val="0"/>
              <w:widowControl w:val="0"/>
            </w:pPr>
            <w:r w:rsidRPr="000670FE">
              <w:t>SIP ACK</w:t>
            </w:r>
          </w:p>
        </w:tc>
        <w:tc>
          <w:tcPr>
            <w:tcW w:w="567" w:type="dxa"/>
            <w:shd w:val="clear" w:color="auto" w:fill="auto"/>
          </w:tcPr>
          <w:p w14:paraId="54B0297E"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53499F3" w14:textId="77777777" w:rsidR="00276ABC" w:rsidRPr="000670FE" w:rsidRDefault="00276ABC" w:rsidP="00276ABC">
            <w:pPr>
              <w:pStyle w:val="TAC"/>
              <w:keepNext w:val="0"/>
              <w:keepLines w:val="0"/>
              <w:widowControl w:val="0"/>
            </w:pPr>
            <w:r w:rsidRPr="000670FE">
              <w:t>-</w:t>
            </w:r>
          </w:p>
        </w:tc>
      </w:tr>
      <w:tr w:rsidR="00276ABC" w:rsidRPr="000670FE" w14:paraId="7CF15B27" w14:textId="77777777" w:rsidTr="000C1899">
        <w:tc>
          <w:tcPr>
            <w:tcW w:w="715" w:type="dxa"/>
            <w:shd w:val="clear" w:color="auto" w:fill="auto"/>
          </w:tcPr>
          <w:p w14:paraId="5662C0E0" w14:textId="77777777" w:rsidR="00276ABC" w:rsidRPr="000670FE" w:rsidRDefault="00276ABC" w:rsidP="00276ABC">
            <w:pPr>
              <w:pStyle w:val="TAC"/>
              <w:keepNext w:val="0"/>
              <w:keepLines w:val="0"/>
              <w:widowControl w:val="0"/>
            </w:pPr>
            <w:r w:rsidRPr="000670FE">
              <w:t>41</w:t>
            </w:r>
          </w:p>
        </w:tc>
        <w:tc>
          <w:tcPr>
            <w:tcW w:w="3902" w:type="dxa"/>
            <w:shd w:val="clear" w:color="auto" w:fill="auto"/>
          </w:tcPr>
          <w:p w14:paraId="258E249F" w14:textId="2F607D68" w:rsidR="00276ABC" w:rsidRPr="000670FE" w:rsidRDefault="00276ABC" w:rsidP="00276ABC">
            <w:pPr>
              <w:pStyle w:val="TAL"/>
              <w:keepNext w:val="0"/>
              <w:keepLines w:val="0"/>
              <w:widowControl w:val="0"/>
            </w:pPr>
            <w:r w:rsidRPr="000670FE">
              <w:t xml:space="preserve">The SS (MCVideo Server) sends a Media </w:t>
            </w:r>
            <w:r>
              <w:t>Transmission</w:t>
            </w:r>
            <w:r w:rsidRPr="000670FE">
              <w:t xml:space="preserve"> Notification message from the UE (MCVideo Client) to indicate that a media reception cancelling the Imminent Peril state has been initiated to a user.</w:t>
            </w:r>
          </w:p>
        </w:tc>
        <w:tc>
          <w:tcPr>
            <w:tcW w:w="709" w:type="dxa"/>
            <w:shd w:val="clear" w:color="auto" w:fill="auto"/>
          </w:tcPr>
          <w:p w14:paraId="591FBA08"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3130AFAE" w14:textId="77777777" w:rsidR="00276ABC" w:rsidRPr="000670FE" w:rsidRDefault="00276ABC" w:rsidP="00276ABC">
            <w:pPr>
              <w:pStyle w:val="TAL"/>
              <w:keepNext w:val="0"/>
              <w:keepLines w:val="0"/>
              <w:widowControl w:val="0"/>
            </w:pPr>
            <w:r w:rsidRPr="000670FE">
              <w:t>Media Transmission Notification</w:t>
            </w:r>
          </w:p>
        </w:tc>
        <w:tc>
          <w:tcPr>
            <w:tcW w:w="567" w:type="dxa"/>
            <w:shd w:val="clear" w:color="auto" w:fill="auto"/>
          </w:tcPr>
          <w:p w14:paraId="33D079D5"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5FDEAF20" w14:textId="77777777" w:rsidR="00276ABC" w:rsidRPr="000670FE" w:rsidRDefault="00276ABC" w:rsidP="00276ABC">
            <w:pPr>
              <w:pStyle w:val="TAC"/>
              <w:keepNext w:val="0"/>
              <w:keepLines w:val="0"/>
              <w:widowControl w:val="0"/>
            </w:pPr>
            <w:r w:rsidRPr="000670FE">
              <w:t>-</w:t>
            </w:r>
          </w:p>
        </w:tc>
      </w:tr>
      <w:tr w:rsidR="00276ABC" w:rsidRPr="000670FE" w14:paraId="149CFC79" w14:textId="77777777" w:rsidTr="000C1899">
        <w:tc>
          <w:tcPr>
            <w:tcW w:w="715" w:type="dxa"/>
            <w:shd w:val="clear" w:color="auto" w:fill="auto"/>
          </w:tcPr>
          <w:p w14:paraId="3C924C16" w14:textId="586B7941" w:rsidR="00276ABC" w:rsidRPr="000670FE" w:rsidRDefault="00276ABC" w:rsidP="00276ABC">
            <w:pPr>
              <w:pStyle w:val="TAC"/>
              <w:keepNext w:val="0"/>
              <w:keepLines w:val="0"/>
              <w:widowControl w:val="0"/>
            </w:pPr>
            <w:r w:rsidRPr="00935BC9">
              <w:t>41</w:t>
            </w:r>
            <w:r>
              <w:t>A</w:t>
            </w:r>
          </w:p>
        </w:tc>
        <w:tc>
          <w:tcPr>
            <w:tcW w:w="3902" w:type="dxa"/>
            <w:shd w:val="clear" w:color="auto" w:fill="auto"/>
          </w:tcPr>
          <w:p w14:paraId="2E1792D3" w14:textId="77777777" w:rsidR="00276ABC" w:rsidRPr="00935BC9" w:rsidRDefault="00276ABC" w:rsidP="00276ABC">
            <w:pPr>
              <w:pStyle w:val="TAL"/>
              <w:keepNext w:val="0"/>
              <w:keepLines w:val="0"/>
              <w:widowControl w:val="0"/>
            </w:pPr>
            <w:r w:rsidRPr="00935BC9">
              <w:t>Check: Does the UE (MCVideo Client) provide receive media transmission notification to the MCVideo User?</w:t>
            </w:r>
          </w:p>
          <w:p w14:paraId="537DB265" w14:textId="596864D2" w:rsidR="00276ABC" w:rsidRPr="000670FE" w:rsidRDefault="00276ABC" w:rsidP="00276ABC">
            <w:pPr>
              <w:pStyle w:val="TAL"/>
              <w:keepNext w:val="0"/>
              <w:keepLines w:val="0"/>
              <w:widowControl w:val="0"/>
            </w:pPr>
            <w:r w:rsidRPr="00935BC9">
              <w:t>(NOTE 1)</w:t>
            </w:r>
          </w:p>
        </w:tc>
        <w:tc>
          <w:tcPr>
            <w:tcW w:w="709" w:type="dxa"/>
            <w:shd w:val="clear" w:color="auto" w:fill="auto"/>
          </w:tcPr>
          <w:p w14:paraId="1831B4B2" w14:textId="77777777" w:rsidR="00276ABC" w:rsidRPr="000670FE" w:rsidRDefault="00276ABC" w:rsidP="00276ABC">
            <w:pPr>
              <w:pStyle w:val="TAC"/>
              <w:keepNext w:val="0"/>
              <w:keepLines w:val="0"/>
              <w:widowControl w:val="0"/>
            </w:pPr>
          </w:p>
        </w:tc>
        <w:tc>
          <w:tcPr>
            <w:tcW w:w="2977" w:type="dxa"/>
            <w:shd w:val="clear" w:color="auto" w:fill="auto"/>
          </w:tcPr>
          <w:p w14:paraId="45EDC8A3" w14:textId="77777777" w:rsidR="00276ABC" w:rsidRPr="000670FE" w:rsidRDefault="00276ABC" w:rsidP="00276ABC">
            <w:pPr>
              <w:pStyle w:val="TAL"/>
              <w:keepNext w:val="0"/>
              <w:keepLines w:val="0"/>
              <w:widowControl w:val="0"/>
            </w:pPr>
          </w:p>
        </w:tc>
        <w:tc>
          <w:tcPr>
            <w:tcW w:w="567" w:type="dxa"/>
            <w:shd w:val="clear" w:color="auto" w:fill="auto"/>
          </w:tcPr>
          <w:p w14:paraId="4E36E2FD" w14:textId="14F0A0A9" w:rsidR="00276ABC" w:rsidRPr="000670FE" w:rsidRDefault="00276ABC" w:rsidP="00276ABC">
            <w:pPr>
              <w:pStyle w:val="TAC"/>
              <w:keepNext w:val="0"/>
              <w:keepLines w:val="0"/>
              <w:widowControl w:val="0"/>
            </w:pPr>
            <w:r w:rsidRPr="00935BC9">
              <w:t>2</w:t>
            </w:r>
          </w:p>
        </w:tc>
        <w:tc>
          <w:tcPr>
            <w:tcW w:w="892" w:type="dxa"/>
            <w:shd w:val="clear" w:color="auto" w:fill="auto"/>
          </w:tcPr>
          <w:p w14:paraId="2AAEF295" w14:textId="6E503B19" w:rsidR="00276ABC" w:rsidRPr="000670FE" w:rsidRDefault="00276ABC" w:rsidP="00276ABC">
            <w:pPr>
              <w:pStyle w:val="TAC"/>
              <w:keepNext w:val="0"/>
              <w:keepLines w:val="0"/>
              <w:widowControl w:val="0"/>
            </w:pPr>
            <w:r w:rsidRPr="00935BC9">
              <w:t>P</w:t>
            </w:r>
          </w:p>
        </w:tc>
      </w:tr>
      <w:tr w:rsidR="00276ABC" w:rsidRPr="000670FE" w14:paraId="1EDB0BD1" w14:textId="77777777" w:rsidTr="000C1899">
        <w:tc>
          <w:tcPr>
            <w:tcW w:w="715" w:type="dxa"/>
            <w:shd w:val="clear" w:color="auto" w:fill="auto"/>
          </w:tcPr>
          <w:p w14:paraId="5242E306" w14:textId="77777777" w:rsidR="00276ABC" w:rsidRPr="000670FE" w:rsidRDefault="00276ABC" w:rsidP="00276ABC">
            <w:pPr>
              <w:pStyle w:val="TAC"/>
              <w:keepNext w:val="0"/>
              <w:keepLines w:val="0"/>
              <w:widowControl w:val="0"/>
            </w:pPr>
            <w:r w:rsidRPr="000670FE">
              <w:t>42</w:t>
            </w:r>
          </w:p>
        </w:tc>
        <w:tc>
          <w:tcPr>
            <w:tcW w:w="3902" w:type="dxa"/>
            <w:shd w:val="clear" w:color="auto" w:fill="auto"/>
          </w:tcPr>
          <w:p w14:paraId="6B0C40C2" w14:textId="77777777" w:rsidR="00276ABC" w:rsidRPr="000670FE" w:rsidRDefault="00276ABC" w:rsidP="00276ABC">
            <w:pPr>
              <w:pStyle w:val="TAL"/>
              <w:keepNext w:val="0"/>
              <w:keepLines w:val="0"/>
              <w:widowControl w:val="0"/>
            </w:pPr>
            <w:r w:rsidRPr="000670FE">
              <w:t>Make the MCVideo User request permission to receive media.</w:t>
            </w:r>
          </w:p>
          <w:p w14:paraId="501D3BAD" w14:textId="6F6E8266" w:rsidR="00276ABC" w:rsidRPr="000670FE" w:rsidRDefault="00276ABC" w:rsidP="00276ABC">
            <w:pPr>
              <w:pStyle w:val="TAL"/>
              <w:keepNext w:val="0"/>
              <w:keepLines w:val="0"/>
              <w:widowControl w:val="0"/>
            </w:pPr>
            <w:r>
              <w:t>(</w:t>
            </w:r>
            <w:r w:rsidRPr="000670FE">
              <w:t>NOTE</w:t>
            </w:r>
            <w:r>
              <w:t xml:space="preserve"> 1)</w:t>
            </w:r>
            <w:r w:rsidRPr="000670FE">
              <w:t xml:space="preserve"> </w:t>
            </w:r>
          </w:p>
        </w:tc>
        <w:tc>
          <w:tcPr>
            <w:tcW w:w="709" w:type="dxa"/>
            <w:shd w:val="clear" w:color="auto" w:fill="auto"/>
          </w:tcPr>
          <w:p w14:paraId="0C873697"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3A45F10F"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283D9AC0"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5E668A78" w14:textId="77777777" w:rsidR="00276ABC" w:rsidRPr="000670FE" w:rsidRDefault="00276ABC" w:rsidP="00276ABC">
            <w:pPr>
              <w:pStyle w:val="TAC"/>
              <w:keepNext w:val="0"/>
              <w:keepLines w:val="0"/>
              <w:widowControl w:val="0"/>
            </w:pPr>
            <w:r w:rsidRPr="000670FE">
              <w:t>-</w:t>
            </w:r>
          </w:p>
        </w:tc>
      </w:tr>
      <w:tr w:rsidR="00276ABC" w:rsidRPr="000670FE" w14:paraId="33698C97" w14:textId="77777777" w:rsidTr="000C1899">
        <w:tc>
          <w:tcPr>
            <w:tcW w:w="715" w:type="dxa"/>
            <w:shd w:val="clear" w:color="auto" w:fill="auto"/>
          </w:tcPr>
          <w:p w14:paraId="54610BD2" w14:textId="77777777" w:rsidR="00276ABC" w:rsidRPr="000670FE" w:rsidRDefault="00276ABC" w:rsidP="00276ABC">
            <w:pPr>
              <w:pStyle w:val="TAC"/>
              <w:keepNext w:val="0"/>
              <w:keepLines w:val="0"/>
              <w:widowControl w:val="0"/>
            </w:pPr>
            <w:r w:rsidRPr="000670FE">
              <w:t>43</w:t>
            </w:r>
          </w:p>
        </w:tc>
        <w:tc>
          <w:tcPr>
            <w:tcW w:w="3902" w:type="dxa"/>
            <w:shd w:val="clear" w:color="auto" w:fill="auto"/>
          </w:tcPr>
          <w:p w14:paraId="2A0F484A" w14:textId="77777777" w:rsidR="00276ABC" w:rsidRPr="000670FE" w:rsidRDefault="00276ABC" w:rsidP="00276ABC">
            <w:pPr>
              <w:pStyle w:val="TAL"/>
              <w:keepNext w:val="0"/>
              <w:keepLines w:val="0"/>
              <w:widowControl w:val="0"/>
            </w:pPr>
            <w:r w:rsidRPr="000670FE">
              <w:t>Check: Does the UE (MCVideo Client) respond with a Receive Media Request?</w:t>
            </w:r>
          </w:p>
        </w:tc>
        <w:tc>
          <w:tcPr>
            <w:tcW w:w="709" w:type="dxa"/>
            <w:shd w:val="clear" w:color="auto" w:fill="auto"/>
          </w:tcPr>
          <w:p w14:paraId="2754FFEC"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02EACDB1" w14:textId="77777777" w:rsidR="00276ABC" w:rsidRPr="000670FE" w:rsidRDefault="00276ABC" w:rsidP="00276ABC">
            <w:pPr>
              <w:pStyle w:val="TAL"/>
              <w:keepNext w:val="0"/>
              <w:keepLines w:val="0"/>
              <w:widowControl w:val="0"/>
            </w:pPr>
            <w:r w:rsidRPr="000670FE">
              <w:t>Receive Media Request</w:t>
            </w:r>
          </w:p>
        </w:tc>
        <w:tc>
          <w:tcPr>
            <w:tcW w:w="567" w:type="dxa"/>
            <w:shd w:val="clear" w:color="auto" w:fill="auto"/>
          </w:tcPr>
          <w:p w14:paraId="04E1A152" w14:textId="7D8D6429" w:rsidR="00276ABC" w:rsidRPr="000670FE" w:rsidRDefault="00276ABC" w:rsidP="00276ABC">
            <w:pPr>
              <w:pStyle w:val="TAC"/>
              <w:keepNext w:val="0"/>
              <w:keepLines w:val="0"/>
              <w:widowControl w:val="0"/>
            </w:pPr>
            <w:r>
              <w:t>3</w:t>
            </w:r>
          </w:p>
        </w:tc>
        <w:tc>
          <w:tcPr>
            <w:tcW w:w="892" w:type="dxa"/>
            <w:shd w:val="clear" w:color="auto" w:fill="auto"/>
          </w:tcPr>
          <w:p w14:paraId="5EF68C19" w14:textId="77777777" w:rsidR="00276ABC" w:rsidRPr="000670FE" w:rsidRDefault="00276ABC" w:rsidP="00276ABC">
            <w:pPr>
              <w:pStyle w:val="TAC"/>
              <w:keepNext w:val="0"/>
              <w:keepLines w:val="0"/>
              <w:widowControl w:val="0"/>
            </w:pPr>
            <w:r w:rsidRPr="000670FE">
              <w:t>P</w:t>
            </w:r>
          </w:p>
        </w:tc>
      </w:tr>
      <w:tr w:rsidR="00276ABC" w:rsidRPr="000670FE" w14:paraId="2868765E" w14:textId="77777777" w:rsidTr="000C1899">
        <w:tc>
          <w:tcPr>
            <w:tcW w:w="715" w:type="dxa"/>
            <w:shd w:val="clear" w:color="auto" w:fill="auto"/>
          </w:tcPr>
          <w:p w14:paraId="73434E86" w14:textId="77777777" w:rsidR="00276ABC" w:rsidRPr="000670FE" w:rsidDel="00922678" w:rsidRDefault="00276ABC" w:rsidP="00276ABC">
            <w:pPr>
              <w:pStyle w:val="TAC"/>
              <w:keepNext w:val="0"/>
              <w:keepLines w:val="0"/>
              <w:widowControl w:val="0"/>
            </w:pPr>
            <w:r w:rsidRPr="000670FE">
              <w:t>44</w:t>
            </w:r>
          </w:p>
        </w:tc>
        <w:tc>
          <w:tcPr>
            <w:tcW w:w="3902" w:type="dxa"/>
            <w:shd w:val="clear" w:color="auto" w:fill="auto"/>
          </w:tcPr>
          <w:p w14:paraId="78286A6E" w14:textId="7D9110E1" w:rsidR="00276ABC" w:rsidRPr="000670FE" w:rsidRDefault="00276ABC" w:rsidP="00276ABC">
            <w:pPr>
              <w:pStyle w:val="TAL"/>
              <w:keepNext w:val="0"/>
              <w:keepLines w:val="0"/>
              <w:widowControl w:val="0"/>
            </w:pPr>
            <w:r w:rsidRPr="000670FE">
              <w:t>The UE (MCVideo Client) receives a Receive Media Response message from the SS</w:t>
            </w:r>
            <w:r>
              <w:t xml:space="preserve"> (MCVideo Server)</w:t>
            </w:r>
            <w:r w:rsidRPr="000670FE">
              <w:t>.</w:t>
            </w:r>
          </w:p>
        </w:tc>
        <w:tc>
          <w:tcPr>
            <w:tcW w:w="709" w:type="dxa"/>
            <w:shd w:val="clear" w:color="auto" w:fill="auto"/>
          </w:tcPr>
          <w:p w14:paraId="4187F2A0"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1773B6EC" w14:textId="77777777" w:rsidR="00276ABC" w:rsidRPr="000670FE" w:rsidRDefault="00276ABC" w:rsidP="00276ABC">
            <w:pPr>
              <w:pStyle w:val="TAL"/>
              <w:keepNext w:val="0"/>
              <w:keepLines w:val="0"/>
              <w:widowControl w:val="0"/>
            </w:pPr>
            <w:r w:rsidRPr="000670FE">
              <w:t>Receive Media Response</w:t>
            </w:r>
          </w:p>
        </w:tc>
        <w:tc>
          <w:tcPr>
            <w:tcW w:w="567" w:type="dxa"/>
            <w:shd w:val="clear" w:color="auto" w:fill="auto"/>
          </w:tcPr>
          <w:p w14:paraId="4D3D4A8F"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43622D16" w14:textId="77777777" w:rsidR="00276ABC" w:rsidRPr="000670FE" w:rsidRDefault="00276ABC" w:rsidP="00276ABC">
            <w:pPr>
              <w:pStyle w:val="TAC"/>
              <w:keepNext w:val="0"/>
              <w:keepLines w:val="0"/>
              <w:widowControl w:val="0"/>
            </w:pPr>
            <w:r w:rsidRPr="000670FE">
              <w:t>-</w:t>
            </w:r>
          </w:p>
        </w:tc>
      </w:tr>
      <w:tr w:rsidR="00276ABC" w:rsidRPr="000670FE" w14:paraId="13183B1F" w14:textId="77777777" w:rsidTr="000C1899">
        <w:tc>
          <w:tcPr>
            <w:tcW w:w="715" w:type="dxa"/>
            <w:shd w:val="clear" w:color="auto" w:fill="auto"/>
          </w:tcPr>
          <w:p w14:paraId="4A91B1AA" w14:textId="77777777" w:rsidR="00276ABC" w:rsidRPr="000670FE" w:rsidDel="0011289E" w:rsidRDefault="00276ABC" w:rsidP="00276ABC">
            <w:pPr>
              <w:pStyle w:val="TAC"/>
              <w:keepNext w:val="0"/>
              <w:keepLines w:val="0"/>
              <w:widowControl w:val="0"/>
            </w:pPr>
            <w:r w:rsidRPr="000670FE">
              <w:t>45</w:t>
            </w:r>
          </w:p>
        </w:tc>
        <w:tc>
          <w:tcPr>
            <w:tcW w:w="3902" w:type="dxa"/>
            <w:shd w:val="clear" w:color="auto" w:fill="auto"/>
          </w:tcPr>
          <w:p w14:paraId="5259A577" w14:textId="77777777" w:rsidR="00276ABC" w:rsidRPr="000670FE" w:rsidRDefault="00276ABC" w:rsidP="00276ABC">
            <w:pPr>
              <w:pStyle w:val="TAL"/>
              <w:keepNext w:val="0"/>
              <w:keepLines w:val="0"/>
              <w:widowControl w:val="0"/>
            </w:pPr>
            <w:r w:rsidRPr="000670FE">
              <w:t>Check: Does the UE (MCVideo Client) provide receive media success notification to the MCVideo User?</w:t>
            </w:r>
          </w:p>
          <w:p w14:paraId="542DB6D9" w14:textId="34486252" w:rsidR="00276ABC" w:rsidRPr="000670FE" w:rsidRDefault="00276ABC" w:rsidP="00276ABC">
            <w:pPr>
              <w:pStyle w:val="TAL"/>
              <w:keepNext w:val="0"/>
              <w:keepLines w:val="0"/>
              <w:widowControl w:val="0"/>
            </w:pPr>
            <w:r>
              <w:t>(</w:t>
            </w:r>
            <w:r w:rsidRPr="000670FE">
              <w:t>NOTE</w:t>
            </w:r>
            <w:r>
              <w:t xml:space="preserve"> 1) 1</w:t>
            </w:r>
          </w:p>
        </w:tc>
        <w:tc>
          <w:tcPr>
            <w:tcW w:w="709" w:type="dxa"/>
            <w:shd w:val="clear" w:color="auto" w:fill="auto"/>
          </w:tcPr>
          <w:p w14:paraId="78CC7CE5"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57E043C4"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5194A9AB" w14:textId="57F0AD25" w:rsidR="00276ABC" w:rsidRPr="000670FE" w:rsidRDefault="00276ABC" w:rsidP="00276ABC">
            <w:pPr>
              <w:pStyle w:val="TAC"/>
              <w:keepNext w:val="0"/>
              <w:keepLines w:val="0"/>
              <w:widowControl w:val="0"/>
            </w:pPr>
            <w:r>
              <w:t>3</w:t>
            </w:r>
          </w:p>
        </w:tc>
        <w:tc>
          <w:tcPr>
            <w:tcW w:w="892" w:type="dxa"/>
            <w:shd w:val="clear" w:color="auto" w:fill="auto"/>
          </w:tcPr>
          <w:p w14:paraId="4F3DDB70" w14:textId="77777777" w:rsidR="00276ABC" w:rsidRPr="000670FE" w:rsidRDefault="00276ABC" w:rsidP="00276ABC">
            <w:pPr>
              <w:pStyle w:val="TAC"/>
              <w:keepNext w:val="0"/>
              <w:keepLines w:val="0"/>
              <w:widowControl w:val="0"/>
            </w:pPr>
            <w:r w:rsidRPr="000670FE">
              <w:t>P</w:t>
            </w:r>
          </w:p>
        </w:tc>
      </w:tr>
      <w:tr w:rsidR="00276ABC" w:rsidRPr="000670FE" w14:paraId="19709852" w14:textId="77777777" w:rsidTr="000C1899">
        <w:tc>
          <w:tcPr>
            <w:tcW w:w="715" w:type="dxa"/>
            <w:shd w:val="clear" w:color="auto" w:fill="auto"/>
          </w:tcPr>
          <w:p w14:paraId="23A0C92A" w14:textId="77777777" w:rsidR="00276ABC" w:rsidRPr="000670FE" w:rsidRDefault="00276ABC" w:rsidP="00276ABC">
            <w:pPr>
              <w:pStyle w:val="TAC"/>
              <w:keepNext w:val="0"/>
              <w:keepLines w:val="0"/>
              <w:widowControl w:val="0"/>
            </w:pPr>
            <w:r w:rsidRPr="000670FE">
              <w:t>46</w:t>
            </w:r>
          </w:p>
        </w:tc>
        <w:tc>
          <w:tcPr>
            <w:tcW w:w="3902" w:type="dxa"/>
            <w:shd w:val="clear" w:color="auto" w:fill="auto"/>
          </w:tcPr>
          <w:p w14:paraId="6A520CDF" w14:textId="77777777" w:rsidR="00276ABC" w:rsidRPr="000670FE" w:rsidRDefault="00276ABC" w:rsidP="00276ABC">
            <w:pPr>
              <w:pStyle w:val="TAL"/>
              <w:keepNext w:val="0"/>
              <w:keepLines w:val="0"/>
              <w:widowControl w:val="0"/>
            </w:pPr>
            <w:r w:rsidRPr="000670FE">
              <w:t>Make the MCVideo User request to end the RTP media reception.</w:t>
            </w:r>
          </w:p>
          <w:p w14:paraId="68C4C530" w14:textId="472F379D" w:rsidR="00276ABC" w:rsidRPr="000670FE" w:rsidRDefault="00276ABC" w:rsidP="00276ABC">
            <w:pPr>
              <w:pStyle w:val="TAL"/>
              <w:keepNext w:val="0"/>
              <w:keepLines w:val="0"/>
              <w:widowControl w:val="0"/>
            </w:pPr>
            <w:r>
              <w:t>(</w:t>
            </w:r>
            <w:r w:rsidRPr="000670FE">
              <w:t>NOTE</w:t>
            </w:r>
            <w:r>
              <w:t xml:space="preserve"> 1)</w:t>
            </w:r>
          </w:p>
        </w:tc>
        <w:tc>
          <w:tcPr>
            <w:tcW w:w="709" w:type="dxa"/>
            <w:shd w:val="clear" w:color="auto" w:fill="auto"/>
          </w:tcPr>
          <w:p w14:paraId="5FCDBE24"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73046702"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0AF0A234"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4C8B5CB6" w14:textId="77777777" w:rsidR="00276ABC" w:rsidRPr="000670FE" w:rsidRDefault="00276ABC" w:rsidP="00276ABC">
            <w:pPr>
              <w:pStyle w:val="TAC"/>
              <w:keepNext w:val="0"/>
              <w:keepLines w:val="0"/>
              <w:widowControl w:val="0"/>
            </w:pPr>
            <w:r w:rsidRPr="000670FE">
              <w:t>-</w:t>
            </w:r>
          </w:p>
        </w:tc>
      </w:tr>
      <w:tr w:rsidR="00276ABC" w:rsidRPr="000670FE" w14:paraId="43F6B7D1" w14:textId="77777777" w:rsidTr="000C1899">
        <w:tc>
          <w:tcPr>
            <w:tcW w:w="715" w:type="dxa"/>
            <w:shd w:val="clear" w:color="auto" w:fill="auto"/>
          </w:tcPr>
          <w:p w14:paraId="0F905257" w14:textId="77777777" w:rsidR="00276ABC" w:rsidRPr="000670FE" w:rsidDel="00922678" w:rsidRDefault="00276ABC" w:rsidP="00276ABC">
            <w:pPr>
              <w:pStyle w:val="TAC"/>
              <w:keepNext w:val="0"/>
              <w:keepLines w:val="0"/>
              <w:widowControl w:val="0"/>
            </w:pPr>
            <w:r w:rsidRPr="000670FE">
              <w:t>47</w:t>
            </w:r>
          </w:p>
        </w:tc>
        <w:tc>
          <w:tcPr>
            <w:tcW w:w="3902" w:type="dxa"/>
            <w:shd w:val="clear" w:color="auto" w:fill="auto"/>
          </w:tcPr>
          <w:p w14:paraId="2EB39133" w14:textId="77777777" w:rsidR="00276ABC" w:rsidRPr="000670FE" w:rsidRDefault="00276ABC" w:rsidP="00276ABC">
            <w:pPr>
              <w:pStyle w:val="TAL"/>
              <w:keepNext w:val="0"/>
              <w:keepLines w:val="0"/>
              <w:widowControl w:val="0"/>
            </w:pPr>
            <w:r w:rsidRPr="000670FE">
              <w:t>Check: Does the UE (MCVideo Client) send a Media Reception End Request to indicate it wants to stop RTP packet media?</w:t>
            </w:r>
          </w:p>
        </w:tc>
        <w:tc>
          <w:tcPr>
            <w:tcW w:w="709" w:type="dxa"/>
            <w:shd w:val="clear" w:color="auto" w:fill="auto"/>
          </w:tcPr>
          <w:p w14:paraId="39D610D8"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6450F49A" w14:textId="77777777" w:rsidR="00276ABC" w:rsidRPr="000670FE" w:rsidRDefault="00276ABC" w:rsidP="00276ABC">
            <w:pPr>
              <w:pStyle w:val="TAL"/>
              <w:keepNext w:val="0"/>
              <w:keepLines w:val="0"/>
              <w:widowControl w:val="0"/>
            </w:pPr>
            <w:r w:rsidRPr="000670FE">
              <w:t>Media Reception End Request</w:t>
            </w:r>
          </w:p>
        </w:tc>
        <w:tc>
          <w:tcPr>
            <w:tcW w:w="567" w:type="dxa"/>
            <w:shd w:val="clear" w:color="auto" w:fill="auto"/>
          </w:tcPr>
          <w:p w14:paraId="10C49263" w14:textId="79754D56" w:rsidR="00276ABC" w:rsidRPr="000670FE" w:rsidRDefault="00276ABC" w:rsidP="00276ABC">
            <w:pPr>
              <w:pStyle w:val="TAC"/>
              <w:keepNext w:val="0"/>
              <w:keepLines w:val="0"/>
              <w:widowControl w:val="0"/>
            </w:pPr>
            <w:r>
              <w:t>8</w:t>
            </w:r>
          </w:p>
        </w:tc>
        <w:tc>
          <w:tcPr>
            <w:tcW w:w="892" w:type="dxa"/>
            <w:shd w:val="clear" w:color="auto" w:fill="auto"/>
          </w:tcPr>
          <w:p w14:paraId="60309CA8" w14:textId="77777777" w:rsidR="00276ABC" w:rsidRPr="000670FE" w:rsidRDefault="00276ABC" w:rsidP="00276ABC">
            <w:pPr>
              <w:pStyle w:val="TAC"/>
              <w:keepNext w:val="0"/>
              <w:keepLines w:val="0"/>
              <w:widowControl w:val="0"/>
            </w:pPr>
            <w:r w:rsidRPr="000670FE">
              <w:t>P</w:t>
            </w:r>
          </w:p>
        </w:tc>
      </w:tr>
      <w:tr w:rsidR="00276ABC" w:rsidRPr="000670FE" w14:paraId="158B16FF" w14:textId="77777777" w:rsidTr="000C1899">
        <w:tc>
          <w:tcPr>
            <w:tcW w:w="715" w:type="dxa"/>
            <w:shd w:val="clear" w:color="auto" w:fill="auto"/>
          </w:tcPr>
          <w:p w14:paraId="6AF69E25" w14:textId="77777777" w:rsidR="00276ABC" w:rsidRPr="000670FE" w:rsidDel="00922678" w:rsidRDefault="00276ABC" w:rsidP="00276ABC">
            <w:pPr>
              <w:pStyle w:val="TAC"/>
              <w:keepNext w:val="0"/>
              <w:keepLines w:val="0"/>
              <w:widowControl w:val="0"/>
            </w:pPr>
            <w:r w:rsidRPr="000670FE">
              <w:t>48</w:t>
            </w:r>
          </w:p>
        </w:tc>
        <w:tc>
          <w:tcPr>
            <w:tcW w:w="3902" w:type="dxa"/>
            <w:shd w:val="clear" w:color="auto" w:fill="auto"/>
          </w:tcPr>
          <w:p w14:paraId="121DEDC0" w14:textId="77777777" w:rsidR="00276ABC" w:rsidRPr="000670FE" w:rsidRDefault="00276ABC" w:rsidP="00276ABC">
            <w:pPr>
              <w:pStyle w:val="TAL"/>
              <w:keepNext w:val="0"/>
              <w:keepLines w:val="0"/>
              <w:widowControl w:val="0"/>
            </w:pPr>
            <w:r w:rsidRPr="000670FE">
              <w:t>The SS (MCVideo Server) sends a Receive Media Reception End Response message to the UE (MCVideo Client).</w:t>
            </w:r>
          </w:p>
        </w:tc>
        <w:tc>
          <w:tcPr>
            <w:tcW w:w="709" w:type="dxa"/>
            <w:shd w:val="clear" w:color="auto" w:fill="auto"/>
          </w:tcPr>
          <w:p w14:paraId="21369F6A"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478E75FB" w14:textId="77777777" w:rsidR="00276ABC" w:rsidRPr="000670FE" w:rsidRDefault="00276ABC" w:rsidP="00276ABC">
            <w:pPr>
              <w:pStyle w:val="TAL"/>
              <w:keepNext w:val="0"/>
              <w:keepLines w:val="0"/>
              <w:widowControl w:val="0"/>
            </w:pPr>
            <w:r w:rsidRPr="000670FE">
              <w:t>Media Reception End Response</w:t>
            </w:r>
          </w:p>
        </w:tc>
        <w:tc>
          <w:tcPr>
            <w:tcW w:w="567" w:type="dxa"/>
            <w:shd w:val="clear" w:color="auto" w:fill="auto"/>
          </w:tcPr>
          <w:p w14:paraId="3F50FB2C"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20C08A6C" w14:textId="77777777" w:rsidR="00276ABC" w:rsidRPr="000670FE" w:rsidRDefault="00276ABC" w:rsidP="00276ABC">
            <w:pPr>
              <w:pStyle w:val="TAC"/>
              <w:keepNext w:val="0"/>
              <w:keepLines w:val="0"/>
              <w:widowControl w:val="0"/>
            </w:pPr>
            <w:r w:rsidRPr="000670FE">
              <w:t>-</w:t>
            </w:r>
          </w:p>
        </w:tc>
      </w:tr>
      <w:tr w:rsidR="00276ABC" w:rsidRPr="000670FE" w14:paraId="7F05D555" w14:textId="77777777" w:rsidTr="000C1899">
        <w:tc>
          <w:tcPr>
            <w:tcW w:w="715" w:type="dxa"/>
            <w:shd w:val="clear" w:color="auto" w:fill="auto"/>
          </w:tcPr>
          <w:p w14:paraId="13FDEC3D" w14:textId="77777777" w:rsidR="00276ABC" w:rsidRPr="000670FE" w:rsidRDefault="00276ABC" w:rsidP="00276ABC">
            <w:pPr>
              <w:pStyle w:val="TAC"/>
              <w:keepNext w:val="0"/>
              <w:keepLines w:val="0"/>
              <w:widowControl w:val="0"/>
            </w:pPr>
            <w:r w:rsidRPr="000670FE">
              <w:t>49</w:t>
            </w:r>
          </w:p>
        </w:tc>
        <w:tc>
          <w:tcPr>
            <w:tcW w:w="3902" w:type="dxa"/>
            <w:shd w:val="clear" w:color="auto" w:fill="auto"/>
          </w:tcPr>
          <w:p w14:paraId="0F5C8B19" w14:textId="77777777" w:rsidR="00276ABC" w:rsidRPr="000670FE" w:rsidRDefault="00276ABC" w:rsidP="00276ABC">
            <w:pPr>
              <w:pStyle w:val="TAL"/>
              <w:keepNext w:val="0"/>
              <w:keepLines w:val="0"/>
              <w:widowControl w:val="0"/>
            </w:pPr>
            <w:r w:rsidRPr="000670FE">
              <w:t>The SS (MCVideo Server) sends a Transmission Idle message.</w:t>
            </w:r>
          </w:p>
        </w:tc>
        <w:tc>
          <w:tcPr>
            <w:tcW w:w="709" w:type="dxa"/>
            <w:shd w:val="clear" w:color="auto" w:fill="auto"/>
          </w:tcPr>
          <w:p w14:paraId="6C50F4A1"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78C5A751" w14:textId="77777777" w:rsidR="00276ABC" w:rsidRPr="000670FE" w:rsidRDefault="00276ABC" w:rsidP="00276ABC">
            <w:pPr>
              <w:pStyle w:val="TAL"/>
              <w:keepNext w:val="0"/>
              <w:keepLines w:val="0"/>
              <w:widowControl w:val="0"/>
            </w:pPr>
            <w:r w:rsidRPr="000670FE">
              <w:t>Transmission Idle</w:t>
            </w:r>
          </w:p>
        </w:tc>
        <w:tc>
          <w:tcPr>
            <w:tcW w:w="567" w:type="dxa"/>
            <w:shd w:val="clear" w:color="auto" w:fill="auto"/>
          </w:tcPr>
          <w:p w14:paraId="51B0BEBE"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049263A8" w14:textId="77777777" w:rsidR="00276ABC" w:rsidRPr="000670FE" w:rsidRDefault="00276ABC" w:rsidP="00276ABC">
            <w:pPr>
              <w:pStyle w:val="TAC"/>
              <w:keepNext w:val="0"/>
              <w:keepLines w:val="0"/>
              <w:widowControl w:val="0"/>
            </w:pPr>
            <w:r w:rsidRPr="000670FE">
              <w:t>-</w:t>
            </w:r>
          </w:p>
        </w:tc>
      </w:tr>
      <w:tr w:rsidR="00276ABC" w:rsidRPr="000670FE" w14:paraId="6D8BA534" w14:textId="77777777" w:rsidTr="000C1899">
        <w:tc>
          <w:tcPr>
            <w:tcW w:w="715" w:type="dxa"/>
            <w:shd w:val="clear" w:color="auto" w:fill="auto"/>
          </w:tcPr>
          <w:p w14:paraId="1DD60BA7" w14:textId="77777777" w:rsidR="00276ABC" w:rsidRPr="000670FE" w:rsidRDefault="00276ABC" w:rsidP="00276ABC">
            <w:pPr>
              <w:pStyle w:val="TAC"/>
              <w:keepNext w:val="0"/>
              <w:keepLines w:val="0"/>
              <w:widowControl w:val="0"/>
            </w:pPr>
            <w:r w:rsidRPr="000670FE">
              <w:t>50</w:t>
            </w:r>
          </w:p>
        </w:tc>
        <w:tc>
          <w:tcPr>
            <w:tcW w:w="3902" w:type="dxa"/>
            <w:shd w:val="clear" w:color="auto" w:fill="auto"/>
          </w:tcPr>
          <w:p w14:paraId="3789BD31" w14:textId="77777777" w:rsidR="00276ABC" w:rsidRPr="000670FE" w:rsidRDefault="00276ABC" w:rsidP="00276ABC">
            <w:pPr>
              <w:pStyle w:val="TAL"/>
              <w:keepNext w:val="0"/>
              <w:keepLines w:val="0"/>
              <w:widowControl w:val="0"/>
            </w:pPr>
            <w:r w:rsidRPr="000670FE">
              <w:t>The SS (MCVideo Server) sends a SIP BYE message.</w:t>
            </w:r>
          </w:p>
        </w:tc>
        <w:tc>
          <w:tcPr>
            <w:tcW w:w="709" w:type="dxa"/>
            <w:shd w:val="clear" w:color="auto" w:fill="auto"/>
          </w:tcPr>
          <w:p w14:paraId="3A2BCB21" w14:textId="77777777" w:rsidR="00276ABC" w:rsidRPr="000670FE" w:rsidRDefault="00276ABC" w:rsidP="00276ABC">
            <w:pPr>
              <w:pStyle w:val="TAC"/>
              <w:keepNext w:val="0"/>
              <w:keepLines w:val="0"/>
              <w:widowControl w:val="0"/>
            </w:pPr>
            <w:r w:rsidRPr="000670FE">
              <w:t>&lt;--</w:t>
            </w:r>
          </w:p>
        </w:tc>
        <w:tc>
          <w:tcPr>
            <w:tcW w:w="2977" w:type="dxa"/>
            <w:shd w:val="clear" w:color="auto" w:fill="auto"/>
          </w:tcPr>
          <w:p w14:paraId="3D1C9205" w14:textId="77777777" w:rsidR="00276ABC" w:rsidRPr="000670FE" w:rsidRDefault="00276ABC" w:rsidP="00276ABC">
            <w:pPr>
              <w:pStyle w:val="TAL"/>
              <w:keepNext w:val="0"/>
              <w:keepLines w:val="0"/>
              <w:widowControl w:val="0"/>
            </w:pPr>
            <w:r w:rsidRPr="000670FE">
              <w:t>SIP BYE</w:t>
            </w:r>
          </w:p>
        </w:tc>
        <w:tc>
          <w:tcPr>
            <w:tcW w:w="567" w:type="dxa"/>
            <w:shd w:val="clear" w:color="auto" w:fill="auto"/>
          </w:tcPr>
          <w:p w14:paraId="0C1AAC47"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764FC6D4" w14:textId="77777777" w:rsidR="00276ABC" w:rsidRPr="000670FE" w:rsidRDefault="00276ABC" w:rsidP="00276ABC">
            <w:pPr>
              <w:pStyle w:val="TAC"/>
              <w:keepNext w:val="0"/>
              <w:keepLines w:val="0"/>
              <w:widowControl w:val="0"/>
            </w:pPr>
            <w:r w:rsidRPr="000670FE">
              <w:t>-</w:t>
            </w:r>
          </w:p>
        </w:tc>
      </w:tr>
      <w:tr w:rsidR="00276ABC" w:rsidRPr="000670FE" w14:paraId="7AA71B48" w14:textId="77777777" w:rsidTr="000C1899">
        <w:tc>
          <w:tcPr>
            <w:tcW w:w="715" w:type="dxa"/>
            <w:shd w:val="clear" w:color="auto" w:fill="auto"/>
          </w:tcPr>
          <w:p w14:paraId="214DB534" w14:textId="77777777" w:rsidR="00276ABC" w:rsidRPr="000670FE" w:rsidRDefault="00276ABC" w:rsidP="00276ABC">
            <w:pPr>
              <w:pStyle w:val="TAC"/>
              <w:keepNext w:val="0"/>
              <w:keepLines w:val="0"/>
              <w:widowControl w:val="0"/>
            </w:pPr>
            <w:r w:rsidRPr="000670FE">
              <w:t>51</w:t>
            </w:r>
          </w:p>
        </w:tc>
        <w:tc>
          <w:tcPr>
            <w:tcW w:w="3902" w:type="dxa"/>
            <w:shd w:val="clear" w:color="auto" w:fill="auto"/>
          </w:tcPr>
          <w:p w14:paraId="3D2D425D" w14:textId="35AAE6B3" w:rsidR="00276ABC" w:rsidRPr="000670FE" w:rsidRDefault="00276ABC" w:rsidP="00276ABC">
            <w:pPr>
              <w:pStyle w:val="TAL"/>
              <w:keepNext w:val="0"/>
              <w:keepLines w:val="0"/>
              <w:widowControl w:val="0"/>
            </w:pPr>
            <w:r w:rsidRPr="000670FE">
              <w:t xml:space="preserve">Check: Does the UE </w:t>
            </w:r>
            <w:r>
              <w:t xml:space="preserve">(MCVideo Client) </w:t>
            </w:r>
            <w:r w:rsidRPr="000670FE">
              <w:t>send a SIP 200 (OK) message in response to the SIP BYE message?</w:t>
            </w:r>
          </w:p>
        </w:tc>
        <w:tc>
          <w:tcPr>
            <w:tcW w:w="709" w:type="dxa"/>
            <w:shd w:val="clear" w:color="auto" w:fill="auto"/>
          </w:tcPr>
          <w:p w14:paraId="0C57C5A7" w14:textId="77777777" w:rsidR="00276ABC" w:rsidRPr="000670FE" w:rsidRDefault="00276ABC" w:rsidP="00276ABC">
            <w:pPr>
              <w:pStyle w:val="TAC"/>
              <w:keepNext w:val="0"/>
              <w:keepLines w:val="0"/>
              <w:widowControl w:val="0"/>
            </w:pPr>
            <w:r w:rsidRPr="000670FE">
              <w:t>--&gt;</w:t>
            </w:r>
          </w:p>
        </w:tc>
        <w:tc>
          <w:tcPr>
            <w:tcW w:w="2977" w:type="dxa"/>
            <w:shd w:val="clear" w:color="auto" w:fill="auto"/>
          </w:tcPr>
          <w:p w14:paraId="1E463F4F" w14:textId="77777777" w:rsidR="00276ABC" w:rsidRPr="000670FE" w:rsidRDefault="00276ABC" w:rsidP="00276ABC">
            <w:pPr>
              <w:pStyle w:val="TAL"/>
              <w:keepNext w:val="0"/>
              <w:keepLines w:val="0"/>
              <w:widowControl w:val="0"/>
            </w:pPr>
            <w:r w:rsidRPr="000670FE">
              <w:t>SIP 200 (OK)</w:t>
            </w:r>
          </w:p>
        </w:tc>
        <w:tc>
          <w:tcPr>
            <w:tcW w:w="567" w:type="dxa"/>
            <w:shd w:val="clear" w:color="auto" w:fill="auto"/>
          </w:tcPr>
          <w:p w14:paraId="07F7708D" w14:textId="2424CB23" w:rsidR="00276ABC" w:rsidRPr="000670FE" w:rsidRDefault="00276ABC" w:rsidP="00276ABC">
            <w:pPr>
              <w:pStyle w:val="TAC"/>
              <w:keepNext w:val="0"/>
              <w:keepLines w:val="0"/>
              <w:widowControl w:val="0"/>
            </w:pPr>
            <w:r>
              <w:t>9</w:t>
            </w:r>
          </w:p>
        </w:tc>
        <w:tc>
          <w:tcPr>
            <w:tcW w:w="892" w:type="dxa"/>
            <w:shd w:val="clear" w:color="auto" w:fill="auto"/>
          </w:tcPr>
          <w:p w14:paraId="3AA58333" w14:textId="77777777" w:rsidR="00276ABC" w:rsidRPr="000670FE" w:rsidRDefault="00276ABC" w:rsidP="00276ABC">
            <w:pPr>
              <w:pStyle w:val="TAC"/>
              <w:keepNext w:val="0"/>
              <w:keepLines w:val="0"/>
              <w:widowControl w:val="0"/>
            </w:pPr>
            <w:r w:rsidRPr="000670FE">
              <w:t>P</w:t>
            </w:r>
          </w:p>
        </w:tc>
      </w:tr>
      <w:tr w:rsidR="00276ABC" w:rsidRPr="000670FE" w14:paraId="2F1A6752" w14:textId="77777777" w:rsidTr="000C1899">
        <w:tc>
          <w:tcPr>
            <w:tcW w:w="715" w:type="dxa"/>
            <w:shd w:val="clear" w:color="auto" w:fill="auto"/>
          </w:tcPr>
          <w:p w14:paraId="77CE9E9A" w14:textId="77777777" w:rsidR="00276ABC" w:rsidRPr="000670FE" w:rsidRDefault="00276ABC" w:rsidP="00276ABC">
            <w:pPr>
              <w:pStyle w:val="TAC"/>
              <w:keepNext w:val="0"/>
              <w:keepLines w:val="0"/>
              <w:widowControl w:val="0"/>
            </w:pPr>
            <w:r w:rsidRPr="000670FE">
              <w:t>-</w:t>
            </w:r>
          </w:p>
        </w:tc>
        <w:tc>
          <w:tcPr>
            <w:tcW w:w="3902" w:type="dxa"/>
            <w:shd w:val="clear" w:color="auto" w:fill="auto"/>
          </w:tcPr>
          <w:p w14:paraId="4CA7671E" w14:textId="760880B4" w:rsidR="00276ABC" w:rsidRPr="000670FE" w:rsidRDefault="00276ABC" w:rsidP="00276ABC">
            <w:pPr>
              <w:pStyle w:val="TAL"/>
              <w:keepNext w:val="0"/>
              <w:keepLines w:val="0"/>
              <w:widowControl w:val="0"/>
            </w:pPr>
            <w:r w:rsidRPr="000670FE">
              <w:t xml:space="preserve">EXCEPTION: </w:t>
            </w:r>
            <w:r>
              <w:t xml:space="preserve">The </w:t>
            </w:r>
            <w:r w:rsidRPr="000670FE">
              <w:t xml:space="preserve">SS </w:t>
            </w:r>
            <w:r>
              <w:t xml:space="preserve">(MCVideo Server) </w:t>
            </w:r>
            <w:r w:rsidRPr="000670FE">
              <w:t>releases the E-UTRA connection.</w:t>
            </w:r>
          </w:p>
        </w:tc>
        <w:tc>
          <w:tcPr>
            <w:tcW w:w="709" w:type="dxa"/>
            <w:shd w:val="clear" w:color="auto" w:fill="auto"/>
          </w:tcPr>
          <w:p w14:paraId="4D2BB666" w14:textId="77777777" w:rsidR="00276ABC" w:rsidRPr="000670FE" w:rsidRDefault="00276ABC" w:rsidP="00276ABC">
            <w:pPr>
              <w:pStyle w:val="TAC"/>
              <w:keepNext w:val="0"/>
              <w:keepLines w:val="0"/>
              <w:widowControl w:val="0"/>
            </w:pPr>
            <w:r w:rsidRPr="000670FE">
              <w:t>-</w:t>
            </w:r>
          </w:p>
        </w:tc>
        <w:tc>
          <w:tcPr>
            <w:tcW w:w="2977" w:type="dxa"/>
            <w:shd w:val="clear" w:color="auto" w:fill="auto"/>
          </w:tcPr>
          <w:p w14:paraId="2101525B" w14:textId="77777777" w:rsidR="00276ABC" w:rsidRPr="000670FE" w:rsidRDefault="00276ABC" w:rsidP="00276ABC">
            <w:pPr>
              <w:pStyle w:val="TAL"/>
              <w:keepNext w:val="0"/>
              <w:keepLines w:val="0"/>
              <w:widowControl w:val="0"/>
            </w:pPr>
            <w:r w:rsidRPr="000670FE">
              <w:t>-</w:t>
            </w:r>
          </w:p>
        </w:tc>
        <w:tc>
          <w:tcPr>
            <w:tcW w:w="567" w:type="dxa"/>
            <w:shd w:val="clear" w:color="auto" w:fill="auto"/>
          </w:tcPr>
          <w:p w14:paraId="4AC124BB" w14:textId="77777777" w:rsidR="00276ABC" w:rsidRPr="000670FE" w:rsidRDefault="00276ABC" w:rsidP="00276ABC">
            <w:pPr>
              <w:pStyle w:val="TAC"/>
              <w:keepNext w:val="0"/>
              <w:keepLines w:val="0"/>
              <w:widowControl w:val="0"/>
            </w:pPr>
            <w:r w:rsidRPr="000670FE">
              <w:t>-</w:t>
            </w:r>
          </w:p>
        </w:tc>
        <w:tc>
          <w:tcPr>
            <w:tcW w:w="892" w:type="dxa"/>
            <w:shd w:val="clear" w:color="auto" w:fill="auto"/>
          </w:tcPr>
          <w:p w14:paraId="6EAAF232" w14:textId="77777777" w:rsidR="00276ABC" w:rsidRPr="000670FE" w:rsidRDefault="00276ABC" w:rsidP="00276ABC">
            <w:pPr>
              <w:pStyle w:val="TAC"/>
              <w:keepNext w:val="0"/>
              <w:keepLines w:val="0"/>
              <w:widowControl w:val="0"/>
            </w:pPr>
            <w:r w:rsidRPr="000670FE">
              <w:t>-</w:t>
            </w:r>
          </w:p>
        </w:tc>
      </w:tr>
      <w:tr w:rsidR="00276ABC" w:rsidRPr="000670FE" w14:paraId="45C96695" w14:textId="77777777" w:rsidTr="000C1899">
        <w:tc>
          <w:tcPr>
            <w:tcW w:w="9762" w:type="dxa"/>
            <w:gridSpan w:val="6"/>
            <w:shd w:val="clear" w:color="auto" w:fill="auto"/>
          </w:tcPr>
          <w:p w14:paraId="09C0D574" w14:textId="3A6B65D7" w:rsidR="00276ABC" w:rsidRPr="000670FE" w:rsidRDefault="00276ABC" w:rsidP="000C1899">
            <w:pPr>
              <w:pStyle w:val="TAN"/>
            </w:pPr>
            <w:r>
              <w:t>NOTE: This is expected to be done via a suitable implementation dependent MMI.</w:t>
            </w:r>
          </w:p>
        </w:tc>
      </w:tr>
    </w:tbl>
    <w:p w14:paraId="22FA71B5" w14:textId="77777777" w:rsidR="00784A32" w:rsidRPr="000670FE" w:rsidRDefault="00784A32" w:rsidP="00784A32"/>
    <w:p w14:paraId="7CE8FA14" w14:textId="77777777" w:rsidR="00784A32" w:rsidRPr="000670FE" w:rsidRDefault="00784A32" w:rsidP="00784A32">
      <w:pPr>
        <w:pStyle w:val="H6"/>
      </w:pPr>
      <w:r w:rsidRPr="000670FE">
        <w:t>6.1.1.2.3.3</w:t>
      </w:r>
      <w:r w:rsidRPr="000670FE">
        <w:tab/>
        <w:t xml:space="preserve">Specific message contents </w:t>
      </w:r>
    </w:p>
    <w:p w14:paraId="10CEBC7E" w14:textId="77777777" w:rsidR="00784A32" w:rsidRPr="000670FE" w:rsidRDefault="00784A32" w:rsidP="00784A32">
      <w:pPr>
        <w:pStyle w:val="TH"/>
      </w:pPr>
      <w:r w:rsidRPr="000670FE">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C63AA94" w14:textId="77777777" w:rsidTr="00354887">
        <w:trPr>
          <w:tblHeader/>
        </w:trPr>
        <w:tc>
          <w:tcPr>
            <w:tcW w:w="9639" w:type="dxa"/>
            <w:gridSpan w:val="5"/>
          </w:tcPr>
          <w:p w14:paraId="6621DE8D" w14:textId="77777777" w:rsidR="00784A32" w:rsidRPr="000670FE" w:rsidRDefault="00784A32" w:rsidP="00354887">
            <w:pPr>
              <w:pStyle w:val="TAL"/>
              <w:keepNext w:val="0"/>
            </w:pPr>
            <w:r w:rsidRPr="000670FE">
              <w:t>Derivation Path: TS 36-579-1 [2], Table 5.5.2.5.2-1, condition MCVIDEO</w:t>
            </w:r>
          </w:p>
        </w:tc>
      </w:tr>
      <w:tr w:rsidR="00784A32" w:rsidRPr="000670FE" w14:paraId="6F4F6042" w14:textId="77777777" w:rsidTr="00354887">
        <w:trPr>
          <w:tblHeader/>
        </w:trPr>
        <w:tc>
          <w:tcPr>
            <w:tcW w:w="2835" w:type="dxa"/>
          </w:tcPr>
          <w:p w14:paraId="5693C40F"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26" w:type="dxa"/>
          </w:tcPr>
          <w:p w14:paraId="7DD55A8C"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26" w:type="dxa"/>
            <w:tcBorders>
              <w:bottom w:val="single" w:sz="4" w:space="0" w:color="auto"/>
            </w:tcBorders>
          </w:tcPr>
          <w:p w14:paraId="7CFFAAA9"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18" w:type="dxa"/>
          </w:tcPr>
          <w:p w14:paraId="774314B2"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34" w:type="dxa"/>
          </w:tcPr>
          <w:p w14:paraId="637DE1E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0670FE" w:rsidRDefault="00784A32" w:rsidP="00354887">
            <w:pPr>
              <w:pStyle w:val="TAH"/>
              <w:jc w:val="left"/>
              <w:rPr>
                <w:bCs/>
              </w:rPr>
            </w:pPr>
            <w:r w:rsidRPr="000670FE">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0670FE"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0670FE"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0670FE"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0670FE" w:rsidRDefault="00784A32" w:rsidP="00354887">
            <w:pPr>
              <w:pStyle w:val="TAH"/>
              <w:jc w:val="left"/>
              <w:rPr>
                <w:bCs/>
              </w:rPr>
            </w:pPr>
          </w:p>
        </w:tc>
      </w:tr>
      <w:tr w:rsidR="00784A32" w:rsidRPr="000670FE"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0670FE" w:rsidRDefault="00784A32" w:rsidP="00354887">
            <w:pPr>
              <w:pStyle w:val="TAH"/>
              <w:jc w:val="left"/>
              <w:rPr>
                <w:b w:val="0"/>
              </w:rPr>
            </w:pPr>
            <w:r w:rsidRPr="000670FE">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0670FE" w:rsidRDefault="00784A32" w:rsidP="00354887">
            <w:pPr>
              <w:pStyle w:val="TAH"/>
              <w:jc w:val="left"/>
              <w:rPr>
                <w:b w:val="0"/>
              </w:rPr>
            </w:pPr>
            <w:r w:rsidRPr="000670FE">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0670FE" w:rsidRDefault="00784A32" w:rsidP="00354887">
            <w:pPr>
              <w:pStyle w:val="TAH"/>
              <w:jc w:val="left"/>
              <w:rPr>
                <w:b w:val="0"/>
              </w:rPr>
            </w:pPr>
          </w:p>
        </w:tc>
      </w:tr>
      <w:tr w:rsidR="00784A32" w:rsidRPr="000670FE"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0670FE" w:rsidRDefault="00784A32" w:rsidP="00354887">
            <w:pPr>
              <w:pStyle w:val="TAH"/>
              <w:jc w:val="left"/>
              <w:rPr>
                <w:b w:val="0"/>
              </w:rPr>
            </w:pPr>
            <w:r w:rsidRPr="000670FE">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0670FE" w:rsidRDefault="00784A32" w:rsidP="00354887">
            <w:pPr>
              <w:pStyle w:val="TAH"/>
              <w:jc w:val="left"/>
              <w:rPr>
                <w:b w:val="0"/>
              </w:rPr>
            </w:pPr>
          </w:p>
        </w:tc>
      </w:tr>
      <w:tr w:rsidR="00784A32" w:rsidRPr="000670FE"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0670FE" w:rsidRDefault="00784A32" w:rsidP="00354887">
            <w:pPr>
              <w:pStyle w:val="TAH"/>
              <w:jc w:val="left"/>
              <w:rPr>
                <w:b w:val="0"/>
              </w:rPr>
            </w:pPr>
            <w:r w:rsidRPr="000670FE">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0670FE" w:rsidRDefault="00784A32" w:rsidP="00354887">
            <w:pPr>
              <w:pStyle w:val="TAH"/>
              <w:jc w:val="left"/>
              <w:rPr>
                <w:b w:val="0"/>
              </w:rPr>
            </w:pPr>
            <w:r w:rsidRPr="000670FE">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0670FE" w:rsidRDefault="00784A32" w:rsidP="00354887">
            <w:pPr>
              <w:pStyle w:val="TAH"/>
              <w:jc w:val="left"/>
              <w:rPr>
                <w:b w:val="0"/>
              </w:rPr>
            </w:pPr>
          </w:p>
        </w:tc>
      </w:tr>
    </w:tbl>
    <w:p w14:paraId="4CE9B86C" w14:textId="77777777" w:rsidR="00784A32" w:rsidRPr="000670FE" w:rsidRDefault="00784A32" w:rsidP="00784A32"/>
    <w:p w14:paraId="3D54E2A6" w14:textId="77777777" w:rsidR="00784A32" w:rsidRPr="000670FE" w:rsidRDefault="00784A32" w:rsidP="00784A32">
      <w:pPr>
        <w:pStyle w:val="TH"/>
      </w:pPr>
      <w:r w:rsidRPr="000670FE">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0670FE" w:rsidRDefault="00784A32" w:rsidP="00354887">
            <w:pPr>
              <w:pStyle w:val="TAL"/>
              <w:keepNext w:val="0"/>
              <w:keepLines w:val="0"/>
              <w:widowControl w:val="0"/>
              <w:rPr>
                <w:color w:val="000000"/>
              </w:rPr>
            </w:pPr>
            <w:r w:rsidRPr="000670FE">
              <w:t xml:space="preserve">Derivation Path: TS 56.379-1 [2], Table 5.5.3.2.2-2, </w:t>
            </w:r>
            <w:r w:rsidRPr="000670FE">
              <w:rPr>
                <w:color w:val="000000"/>
              </w:rPr>
              <w:t>condition GROUP CALL</w:t>
            </w:r>
          </w:p>
        </w:tc>
      </w:tr>
    </w:tbl>
    <w:p w14:paraId="04980D62" w14:textId="77777777" w:rsidR="00784A32" w:rsidRPr="000670FE" w:rsidRDefault="00784A32" w:rsidP="00784A32">
      <w:pPr>
        <w:rPr>
          <w:color w:val="000000"/>
        </w:rPr>
      </w:pPr>
    </w:p>
    <w:p w14:paraId="58461EC6" w14:textId="77777777" w:rsidR="00784A32" w:rsidRPr="000670FE" w:rsidRDefault="00784A32" w:rsidP="00784A32">
      <w:pPr>
        <w:pStyle w:val="TH"/>
      </w:pPr>
      <w:r w:rsidRPr="000670FE">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06E40A4" w14:textId="77777777" w:rsidTr="00354887">
        <w:trPr>
          <w:tblHeader/>
        </w:trPr>
        <w:tc>
          <w:tcPr>
            <w:tcW w:w="9517" w:type="dxa"/>
            <w:gridSpan w:val="5"/>
          </w:tcPr>
          <w:p w14:paraId="15177849" w14:textId="3D9B040B" w:rsidR="00784A32" w:rsidRPr="000670FE" w:rsidRDefault="00784A32" w:rsidP="00354887">
            <w:pPr>
              <w:pStyle w:val="TAL"/>
              <w:keepNext w:val="0"/>
              <w:keepLines w:val="0"/>
              <w:widowControl w:val="0"/>
              <w:rPr>
                <w:color w:val="000000"/>
              </w:rPr>
            </w:pPr>
            <w:r w:rsidRPr="000670FE">
              <w:rPr>
                <w:color w:val="000000"/>
              </w:rPr>
              <w:t>Derivation Path: TS 36.579-1 [2], Table 5.5.2.17.1.1-1, condition</w:t>
            </w:r>
            <w:r w:rsidR="00C95DD0">
              <w:rPr>
                <w:color w:val="000000"/>
              </w:rPr>
              <w:t>s</w:t>
            </w:r>
            <w:r w:rsidRPr="000670FE">
              <w:rPr>
                <w:color w:val="000000"/>
              </w:rPr>
              <w:t xml:space="preserve"> INVITE-RSP, MCVIDEO</w:t>
            </w:r>
          </w:p>
        </w:tc>
      </w:tr>
      <w:tr w:rsidR="00784A32" w:rsidRPr="000670FE" w14:paraId="35DA7D99" w14:textId="77777777" w:rsidTr="00354887">
        <w:trPr>
          <w:tblHeader/>
        </w:trPr>
        <w:tc>
          <w:tcPr>
            <w:tcW w:w="2677" w:type="dxa"/>
          </w:tcPr>
          <w:p w14:paraId="60B2AF4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41FB904F"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6ADC0C26"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6CB0BC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068EF85B"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246F02AC" w14:textId="77777777" w:rsidTr="00354887">
        <w:tc>
          <w:tcPr>
            <w:tcW w:w="2677" w:type="dxa"/>
            <w:vAlign w:val="center"/>
          </w:tcPr>
          <w:p w14:paraId="1A11157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1C709F77"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0670FE" w:rsidRDefault="00784A32" w:rsidP="00354887">
            <w:pPr>
              <w:pStyle w:val="TAL"/>
              <w:keepNext w:val="0"/>
              <w:keepLines w:val="0"/>
              <w:widowControl w:val="0"/>
              <w:rPr>
                <w:color w:val="000000"/>
              </w:rPr>
            </w:pPr>
          </w:p>
        </w:tc>
        <w:tc>
          <w:tcPr>
            <w:tcW w:w="1350" w:type="dxa"/>
          </w:tcPr>
          <w:p w14:paraId="1C0AC4B7" w14:textId="77777777" w:rsidR="00784A32" w:rsidRPr="000670FE" w:rsidRDefault="00784A32" w:rsidP="00354887">
            <w:pPr>
              <w:pStyle w:val="TAL"/>
              <w:keepNext w:val="0"/>
              <w:keepLines w:val="0"/>
              <w:widowControl w:val="0"/>
              <w:rPr>
                <w:color w:val="000000"/>
              </w:rPr>
            </w:pPr>
          </w:p>
        </w:tc>
        <w:tc>
          <w:tcPr>
            <w:tcW w:w="1170" w:type="dxa"/>
            <w:vAlign w:val="bottom"/>
          </w:tcPr>
          <w:p w14:paraId="64296E08" w14:textId="77777777" w:rsidR="00784A32" w:rsidRPr="000670FE" w:rsidRDefault="00784A32" w:rsidP="00354887">
            <w:pPr>
              <w:pStyle w:val="TAL"/>
              <w:keepNext w:val="0"/>
              <w:keepLines w:val="0"/>
              <w:widowControl w:val="0"/>
              <w:rPr>
                <w:color w:val="000000"/>
              </w:rPr>
            </w:pPr>
          </w:p>
        </w:tc>
      </w:tr>
      <w:tr w:rsidR="00784A32" w:rsidRPr="000670FE" w14:paraId="13117C7D" w14:textId="77777777" w:rsidTr="00354887">
        <w:tc>
          <w:tcPr>
            <w:tcW w:w="2677" w:type="dxa"/>
            <w:vAlign w:val="center"/>
          </w:tcPr>
          <w:p w14:paraId="51C64B30"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3F3F4DF3"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0670FE" w:rsidRDefault="00784A32" w:rsidP="00354887">
            <w:pPr>
              <w:pStyle w:val="TAL"/>
              <w:rPr>
                <w:color w:val="000000"/>
              </w:rPr>
            </w:pPr>
            <w:r w:rsidRPr="000670FE">
              <w:rPr>
                <w:color w:val="000000"/>
              </w:rPr>
              <w:t>MCVideo-Info</w:t>
            </w:r>
          </w:p>
        </w:tc>
        <w:tc>
          <w:tcPr>
            <w:tcW w:w="1350" w:type="dxa"/>
          </w:tcPr>
          <w:p w14:paraId="21CF8E44" w14:textId="77777777" w:rsidR="00784A32" w:rsidRPr="000670FE" w:rsidRDefault="00784A32" w:rsidP="00354887">
            <w:pPr>
              <w:pStyle w:val="TAL"/>
              <w:rPr>
                <w:color w:val="000000"/>
              </w:rPr>
            </w:pPr>
          </w:p>
        </w:tc>
        <w:tc>
          <w:tcPr>
            <w:tcW w:w="1170" w:type="dxa"/>
            <w:vAlign w:val="bottom"/>
          </w:tcPr>
          <w:p w14:paraId="32918113" w14:textId="77777777" w:rsidR="00784A32" w:rsidRPr="000670FE" w:rsidRDefault="00784A32" w:rsidP="00354887">
            <w:pPr>
              <w:pStyle w:val="TAL"/>
              <w:rPr>
                <w:color w:val="000000"/>
              </w:rPr>
            </w:pPr>
          </w:p>
        </w:tc>
      </w:tr>
      <w:tr w:rsidR="00784A32" w:rsidRPr="000670FE"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3291D0F6" w:rsidR="00784A32" w:rsidRPr="000670FE" w:rsidRDefault="00784A32" w:rsidP="00354887">
            <w:pPr>
              <w:pStyle w:val="TAL"/>
              <w:keepNext w:val="0"/>
              <w:keepLines w:val="0"/>
              <w:widowControl w:val="0"/>
              <w:rPr>
                <w:color w:val="000000"/>
              </w:rPr>
            </w:pPr>
            <w:r w:rsidRPr="000670FE">
              <w:rPr>
                <w:color w:val="000000"/>
              </w:rPr>
              <w:t>MCVideo-Info as described in Table 6.1.1.2.3.3-</w:t>
            </w:r>
            <w:r w:rsidR="00C95DD0">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0670FE" w:rsidRDefault="00784A32" w:rsidP="00354887">
            <w:pPr>
              <w:pStyle w:val="TAL"/>
              <w:keepNext w:val="0"/>
              <w:keepLines w:val="0"/>
              <w:widowControl w:val="0"/>
              <w:rPr>
                <w:color w:val="000000"/>
              </w:rPr>
            </w:pPr>
          </w:p>
        </w:tc>
      </w:tr>
    </w:tbl>
    <w:p w14:paraId="248CD48A" w14:textId="77777777" w:rsidR="00784A32" w:rsidRPr="000670FE" w:rsidRDefault="00784A32" w:rsidP="00784A32">
      <w:pPr>
        <w:rPr>
          <w:color w:val="000000"/>
        </w:rPr>
      </w:pPr>
    </w:p>
    <w:p w14:paraId="336E5A18" w14:textId="77777777" w:rsidR="00C95DD0" w:rsidRPr="001D621D" w:rsidRDefault="00C95DD0" w:rsidP="00C95DD0">
      <w:pPr>
        <w:pStyle w:val="TH"/>
      </w:pPr>
      <w:r w:rsidRPr="001D621D">
        <w:t>Table 6.1.1.2.3.3-</w:t>
      </w:r>
      <w:r>
        <w:t>3A</w:t>
      </w:r>
      <w:r w:rsidRPr="001D621D">
        <w:t>: SIP re-</w:t>
      </w:r>
      <w:r w:rsidRPr="002E5C2F">
        <w:t>INVITE</w:t>
      </w:r>
      <w:r w:rsidRPr="001D621D">
        <w:t xml:space="preserve"> (Step 10,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5DD0" w:rsidRPr="001D621D" w14:paraId="5FFEE08D" w14:textId="77777777" w:rsidTr="008F4544">
        <w:trPr>
          <w:tblHeader/>
        </w:trPr>
        <w:tc>
          <w:tcPr>
            <w:tcW w:w="9639" w:type="dxa"/>
            <w:gridSpan w:val="5"/>
          </w:tcPr>
          <w:p w14:paraId="2B831D11" w14:textId="77777777" w:rsidR="00C95DD0" w:rsidRPr="001D621D" w:rsidRDefault="00C95DD0" w:rsidP="008F4544">
            <w:pPr>
              <w:pStyle w:val="TAL"/>
            </w:pPr>
            <w:r w:rsidRPr="001D621D">
              <w:t xml:space="preserve">Derivation Path: TS 36.579-1 [2], Table 5.5.2.5.2-1, conditions MCVIDEO </w:t>
            </w:r>
          </w:p>
        </w:tc>
      </w:tr>
      <w:tr w:rsidR="00C95DD0" w:rsidRPr="001D621D" w14:paraId="405AC1D4" w14:textId="77777777" w:rsidTr="008F4544">
        <w:trPr>
          <w:tblHeader/>
        </w:trPr>
        <w:tc>
          <w:tcPr>
            <w:tcW w:w="2835" w:type="dxa"/>
          </w:tcPr>
          <w:p w14:paraId="4FF97716" w14:textId="77777777" w:rsidR="00C95DD0" w:rsidRPr="001D621D" w:rsidRDefault="00C95DD0" w:rsidP="008F4544">
            <w:pPr>
              <w:pStyle w:val="TAH"/>
              <w:keepLines w:val="0"/>
              <w:widowControl w:val="0"/>
              <w:rPr>
                <w:bCs/>
                <w:color w:val="000000"/>
              </w:rPr>
            </w:pPr>
            <w:r w:rsidRPr="001D621D">
              <w:rPr>
                <w:bCs/>
                <w:color w:val="000000"/>
              </w:rPr>
              <w:t>Information Element</w:t>
            </w:r>
          </w:p>
        </w:tc>
        <w:tc>
          <w:tcPr>
            <w:tcW w:w="2126" w:type="dxa"/>
          </w:tcPr>
          <w:p w14:paraId="305A561E" w14:textId="77777777" w:rsidR="00C95DD0" w:rsidRPr="001D621D" w:rsidRDefault="00C95DD0" w:rsidP="008F4544">
            <w:pPr>
              <w:pStyle w:val="TAH"/>
            </w:pPr>
            <w:r w:rsidRPr="002E5C2F">
              <w:t>Value</w:t>
            </w:r>
            <w:r w:rsidRPr="001D621D">
              <w:t>/remark</w:t>
            </w:r>
          </w:p>
        </w:tc>
        <w:tc>
          <w:tcPr>
            <w:tcW w:w="2126" w:type="dxa"/>
            <w:tcBorders>
              <w:bottom w:val="single" w:sz="4" w:space="0" w:color="auto"/>
            </w:tcBorders>
          </w:tcPr>
          <w:p w14:paraId="14A68F8C" w14:textId="77777777" w:rsidR="00C95DD0" w:rsidRPr="001D621D" w:rsidRDefault="00C95DD0" w:rsidP="008F4544">
            <w:pPr>
              <w:pStyle w:val="TAH"/>
              <w:keepLines w:val="0"/>
              <w:widowControl w:val="0"/>
              <w:rPr>
                <w:bCs/>
                <w:color w:val="000000"/>
              </w:rPr>
            </w:pPr>
            <w:r w:rsidRPr="001D621D">
              <w:rPr>
                <w:bCs/>
                <w:color w:val="000000"/>
              </w:rPr>
              <w:t>Comment</w:t>
            </w:r>
          </w:p>
        </w:tc>
        <w:tc>
          <w:tcPr>
            <w:tcW w:w="1418" w:type="dxa"/>
          </w:tcPr>
          <w:p w14:paraId="54DDAEBF" w14:textId="77777777" w:rsidR="00C95DD0" w:rsidRPr="001D621D" w:rsidRDefault="00C95DD0" w:rsidP="008F4544">
            <w:pPr>
              <w:pStyle w:val="TAH"/>
              <w:keepLines w:val="0"/>
              <w:widowControl w:val="0"/>
              <w:rPr>
                <w:bCs/>
                <w:color w:val="000000"/>
              </w:rPr>
            </w:pPr>
            <w:r w:rsidRPr="001D621D">
              <w:rPr>
                <w:bCs/>
                <w:color w:val="000000"/>
              </w:rPr>
              <w:t>Reference</w:t>
            </w:r>
          </w:p>
        </w:tc>
        <w:tc>
          <w:tcPr>
            <w:tcW w:w="1134" w:type="dxa"/>
          </w:tcPr>
          <w:p w14:paraId="5785BAC3" w14:textId="77777777" w:rsidR="00C95DD0" w:rsidRPr="001D621D" w:rsidRDefault="00C95DD0" w:rsidP="008F4544">
            <w:pPr>
              <w:pStyle w:val="TAH"/>
              <w:keepLines w:val="0"/>
              <w:widowControl w:val="0"/>
              <w:rPr>
                <w:bCs/>
                <w:color w:val="000000"/>
              </w:rPr>
            </w:pPr>
            <w:r w:rsidRPr="001D621D">
              <w:rPr>
                <w:bCs/>
                <w:color w:val="000000"/>
              </w:rPr>
              <w:t>Condition</w:t>
            </w:r>
          </w:p>
        </w:tc>
      </w:tr>
      <w:tr w:rsidR="00C95DD0" w:rsidRPr="001D621D" w14:paraId="5E0119CD" w14:textId="77777777" w:rsidTr="008F4544">
        <w:tc>
          <w:tcPr>
            <w:tcW w:w="2835" w:type="dxa"/>
            <w:vAlign w:val="center"/>
          </w:tcPr>
          <w:p w14:paraId="74CAA692" w14:textId="77777777" w:rsidR="00C95DD0" w:rsidRPr="001D621D" w:rsidRDefault="00C95DD0" w:rsidP="008F4544">
            <w:pPr>
              <w:pStyle w:val="TAL"/>
              <w:keepLines w:val="0"/>
              <w:widowControl w:val="0"/>
              <w:rPr>
                <w:b/>
                <w:bCs/>
                <w:color w:val="000000"/>
              </w:rPr>
            </w:pPr>
            <w:r w:rsidRPr="001D621D">
              <w:rPr>
                <w:b/>
                <w:bCs/>
                <w:color w:val="000000"/>
              </w:rPr>
              <w:t>Message-body</w:t>
            </w:r>
          </w:p>
        </w:tc>
        <w:tc>
          <w:tcPr>
            <w:tcW w:w="2126" w:type="dxa"/>
          </w:tcPr>
          <w:p w14:paraId="1D6536F6" w14:textId="77777777" w:rsidR="00C95DD0" w:rsidRPr="001D621D" w:rsidRDefault="00C95DD0" w:rsidP="008F4544">
            <w:pPr>
              <w:pStyle w:val="TAL"/>
              <w:keepLines w:val="0"/>
              <w:widowControl w:val="0"/>
              <w:rPr>
                <w:color w:val="000000"/>
              </w:rPr>
            </w:pPr>
          </w:p>
        </w:tc>
        <w:tc>
          <w:tcPr>
            <w:tcW w:w="2126" w:type="dxa"/>
            <w:tcBorders>
              <w:top w:val="single" w:sz="4" w:space="0" w:color="auto"/>
              <w:bottom w:val="single" w:sz="4" w:space="0" w:color="auto"/>
            </w:tcBorders>
          </w:tcPr>
          <w:p w14:paraId="4EFA4206" w14:textId="77777777" w:rsidR="00C95DD0" w:rsidRPr="001D621D" w:rsidRDefault="00C95DD0" w:rsidP="008F4544">
            <w:pPr>
              <w:pStyle w:val="TAL"/>
              <w:keepLines w:val="0"/>
              <w:widowControl w:val="0"/>
              <w:rPr>
                <w:color w:val="000000"/>
              </w:rPr>
            </w:pPr>
            <w:r w:rsidRPr="001D621D">
              <w:rPr>
                <w:color w:val="000000"/>
              </w:rPr>
              <w:t>MCVideo-Info</w:t>
            </w:r>
          </w:p>
        </w:tc>
        <w:tc>
          <w:tcPr>
            <w:tcW w:w="1418" w:type="dxa"/>
          </w:tcPr>
          <w:p w14:paraId="71C3C508" w14:textId="77777777" w:rsidR="00C95DD0" w:rsidRPr="001D621D" w:rsidRDefault="00C95DD0" w:rsidP="008F4544">
            <w:pPr>
              <w:pStyle w:val="TAL"/>
              <w:keepLines w:val="0"/>
              <w:widowControl w:val="0"/>
              <w:rPr>
                <w:color w:val="000000"/>
              </w:rPr>
            </w:pPr>
          </w:p>
        </w:tc>
        <w:tc>
          <w:tcPr>
            <w:tcW w:w="1134" w:type="dxa"/>
            <w:vAlign w:val="bottom"/>
          </w:tcPr>
          <w:p w14:paraId="7E6AB079" w14:textId="77777777" w:rsidR="00C95DD0" w:rsidRPr="001D621D" w:rsidRDefault="00C95DD0" w:rsidP="008F4544">
            <w:pPr>
              <w:pStyle w:val="TAL"/>
              <w:keepLines w:val="0"/>
              <w:widowControl w:val="0"/>
              <w:rPr>
                <w:color w:val="000000"/>
              </w:rPr>
            </w:pPr>
          </w:p>
        </w:tc>
      </w:tr>
      <w:tr w:rsidR="00C95DD0" w:rsidRPr="001D621D" w14:paraId="26A6F0EA" w14:textId="77777777" w:rsidTr="008F4544">
        <w:tc>
          <w:tcPr>
            <w:tcW w:w="2835" w:type="dxa"/>
            <w:vAlign w:val="center"/>
          </w:tcPr>
          <w:p w14:paraId="6B47B373" w14:textId="77777777" w:rsidR="00C95DD0" w:rsidRPr="001D621D" w:rsidRDefault="00C95DD0" w:rsidP="008F4544">
            <w:pPr>
              <w:pStyle w:val="TAL"/>
              <w:keepLines w:val="0"/>
              <w:widowControl w:val="0"/>
              <w:rPr>
                <w:b/>
                <w:color w:val="000000"/>
              </w:rPr>
            </w:pPr>
            <w:r w:rsidRPr="001D621D">
              <w:rPr>
                <w:b/>
                <w:color w:val="000000"/>
              </w:rPr>
              <w:t xml:space="preserve">  MIME-Content-Type</w:t>
            </w:r>
          </w:p>
        </w:tc>
        <w:tc>
          <w:tcPr>
            <w:tcW w:w="2126" w:type="dxa"/>
          </w:tcPr>
          <w:p w14:paraId="38BC24C9" w14:textId="77777777" w:rsidR="00C95DD0" w:rsidRPr="001D621D" w:rsidRDefault="00C95DD0" w:rsidP="008F4544">
            <w:pPr>
              <w:pStyle w:val="TAL"/>
            </w:pPr>
            <w:r w:rsidRPr="001D621D">
              <w:t>"application/</w:t>
            </w:r>
            <w:r w:rsidRPr="002E5C2F">
              <w:t>vnd</w:t>
            </w:r>
            <w:r w:rsidRPr="001D621D">
              <w:t>.3gpp.mcvideo-info+xml"</w:t>
            </w:r>
          </w:p>
        </w:tc>
        <w:tc>
          <w:tcPr>
            <w:tcW w:w="2126" w:type="dxa"/>
            <w:tcBorders>
              <w:top w:val="single" w:sz="4" w:space="0" w:color="auto"/>
              <w:bottom w:val="single" w:sz="4" w:space="0" w:color="auto"/>
            </w:tcBorders>
          </w:tcPr>
          <w:p w14:paraId="24DBFCFA" w14:textId="77777777" w:rsidR="00C95DD0" w:rsidRPr="001D621D" w:rsidRDefault="00C95DD0" w:rsidP="008F4544">
            <w:pPr>
              <w:pStyle w:val="TAL"/>
              <w:keepLines w:val="0"/>
              <w:widowControl w:val="0"/>
              <w:rPr>
                <w:color w:val="000000"/>
              </w:rPr>
            </w:pPr>
          </w:p>
        </w:tc>
        <w:tc>
          <w:tcPr>
            <w:tcW w:w="1418" w:type="dxa"/>
          </w:tcPr>
          <w:p w14:paraId="2684C103" w14:textId="77777777" w:rsidR="00C95DD0" w:rsidRPr="001D621D" w:rsidRDefault="00C95DD0" w:rsidP="008F4544">
            <w:pPr>
              <w:pStyle w:val="TAL"/>
              <w:keepLines w:val="0"/>
              <w:widowControl w:val="0"/>
              <w:rPr>
                <w:color w:val="000000"/>
              </w:rPr>
            </w:pPr>
          </w:p>
        </w:tc>
        <w:tc>
          <w:tcPr>
            <w:tcW w:w="1134" w:type="dxa"/>
            <w:vAlign w:val="bottom"/>
          </w:tcPr>
          <w:p w14:paraId="4DED60C9" w14:textId="77777777" w:rsidR="00C95DD0" w:rsidRPr="001D621D" w:rsidRDefault="00C95DD0" w:rsidP="008F4544">
            <w:pPr>
              <w:pStyle w:val="TAL"/>
              <w:keepLines w:val="0"/>
              <w:widowControl w:val="0"/>
              <w:rPr>
                <w:color w:val="000000"/>
              </w:rPr>
            </w:pPr>
          </w:p>
        </w:tc>
      </w:tr>
      <w:tr w:rsidR="00C95DD0" w:rsidRPr="001D621D" w14:paraId="583A87B7" w14:textId="77777777" w:rsidTr="008F4544">
        <w:tc>
          <w:tcPr>
            <w:tcW w:w="2835" w:type="dxa"/>
            <w:vAlign w:val="center"/>
          </w:tcPr>
          <w:p w14:paraId="6D74F814" w14:textId="77777777" w:rsidR="00C95DD0" w:rsidRPr="001D621D" w:rsidRDefault="00C95DD0" w:rsidP="008F4544">
            <w:pPr>
              <w:pStyle w:val="TAL"/>
              <w:keepLines w:val="0"/>
              <w:widowControl w:val="0"/>
              <w:rPr>
                <w:b/>
                <w:color w:val="000000"/>
              </w:rPr>
            </w:pPr>
            <w:r w:rsidRPr="001D621D">
              <w:rPr>
                <w:color w:val="000000"/>
              </w:rPr>
              <w:t xml:space="preserve">    MCVideo-Info</w:t>
            </w:r>
          </w:p>
        </w:tc>
        <w:tc>
          <w:tcPr>
            <w:tcW w:w="2126" w:type="dxa"/>
          </w:tcPr>
          <w:p w14:paraId="3B5E0483" w14:textId="77777777" w:rsidR="00C95DD0" w:rsidRPr="001D621D" w:rsidRDefault="00C95DD0" w:rsidP="008F4544">
            <w:pPr>
              <w:pStyle w:val="TAL"/>
              <w:keepLines w:val="0"/>
              <w:widowControl w:val="0"/>
              <w:rPr>
                <w:color w:val="000000"/>
              </w:rPr>
            </w:pPr>
            <w:r w:rsidRPr="001D621D">
              <w:rPr>
                <w:color w:val="000000"/>
              </w:rPr>
              <w:t>As described in Table 6.1.1.2.3.3-</w:t>
            </w:r>
            <w:r>
              <w:rPr>
                <w:color w:val="000000"/>
              </w:rPr>
              <w:t>5</w:t>
            </w:r>
          </w:p>
        </w:tc>
        <w:tc>
          <w:tcPr>
            <w:tcW w:w="2126" w:type="dxa"/>
            <w:tcBorders>
              <w:top w:val="single" w:sz="4" w:space="0" w:color="auto"/>
              <w:bottom w:val="single" w:sz="4" w:space="0" w:color="auto"/>
            </w:tcBorders>
          </w:tcPr>
          <w:p w14:paraId="20DFE923" w14:textId="77777777" w:rsidR="00C95DD0" w:rsidRPr="001D621D" w:rsidRDefault="00C95DD0" w:rsidP="008F4544">
            <w:pPr>
              <w:pStyle w:val="TAL"/>
              <w:keepLines w:val="0"/>
              <w:widowControl w:val="0"/>
              <w:rPr>
                <w:color w:val="000000"/>
              </w:rPr>
            </w:pPr>
          </w:p>
        </w:tc>
        <w:tc>
          <w:tcPr>
            <w:tcW w:w="1418" w:type="dxa"/>
          </w:tcPr>
          <w:p w14:paraId="48FFAB7F" w14:textId="77777777" w:rsidR="00C95DD0" w:rsidRPr="001D621D" w:rsidRDefault="00C95DD0" w:rsidP="008F4544">
            <w:pPr>
              <w:pStyle w:val="TAL"/>
              <w:keepLines w:val="0"/>
              <w:widowControl w:val="0"/>
              <w:rPr>
                <w:color w:val="000000"/>
              </w:rPr>
            </w:pPr>
          </w:p>
        </w:tc>
        <w:tc>
          <w:tcPr>
            <w:tcW w:w="1134" w:type="dxa"/>
            <w:vAlign w:val="bottom"/>
          </w:tcPr>
          <w:p w14:paraId="1363016E" w14:textId="77777777" w:rsidR="00C95DD0" w:rsidRPr="001D621D" w:rsidRDefault="00C95DD0" w:rsidP="008F4544">
            <w:pPr>
              <w:pStyle w:val="TAL"/>
              <w:keepLines w:val="0"/>
              <w:widowControl w:val="0"/>
              <w:rPr>
                <w:color w:val="000000"/>
              </w:rPr>
            </w:pPr>
          </w:p>
        </w:tc>
      </w:tr>
    </w:tbl>
    <w:p w14:paraId="58755E81" w14:textId="77777777" w:rsidR="00C95DD0" w:rsidRDefault="00C95DD0" w:rsidP="000C1899"/>
    <w:p w14:paraId="2367CB7D" w14:textId="77777777" w:rsidR="00C95DD0" w:rsidRPr="001D621D" w:rsidRDefault="00C95DD0" w:rsidP="00C95DD0">
      <w:pPr>
        <w:pStyle w:val="TH"/>
      </w:pPr>
      <w:r w:rsidRPr="001D621D">
        <w:t>Table 6.1.1.2.3.3-</w:t>
      </w:r>
      <w:r>
        <w:t>4A</w:t>
      </w:r>
      <w:r w:rsidRPr="001D621D">
        <w:t>: SIP 200 (OK) (Step 12,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C95DD0" w:rsidRPr="001D621D" w14:paraId="03005DFF" w14:textId="77777777" w:rsidTr="008F4544">
        <w:trPr>
          <w:tblHeader/>
        </w:trPr>
        <w:tc>
          <w:tcPr>
            <w:tcW w:w="9517" w:type="dxa"/>
            <w:gridSpan w:val="5"/>
          </w:tcPr>
          <w:p w14:paraId="5FF6329B" w14:textId="77777777" w:rsidR="00C95DD0" w:rsidRPr="001D621D" w:rsidRDefault="00C95DD0" w:rsidP="008F4544">
            <w:pPr>
              <w:pStyle w:val="TAL"/>
            </w:pPr>
            <w:r w:rsidRPr="001D621D">
              <w:t>Derivation Path: TS 36.579-1 [2], Table 5.5.2.17.1.1-1, condition</w:t>
            </w:r>
            <w:r>
              <w:t>s</w:t>
            </w:r>
            <w:r w:rsidRPr="001D621D">
              <w:t xml:space="preserve"> INVITE-RSP, MCVIDEO</w:t>
            </w:r>
            <w:r>
              <w:t>, EMERGENCY-CALL</w:t>
            </w:r>
          </w:p>
        </w:tc>
      </w:tr>
      <w:tr w:rsidR="00C95DD0" w:rsidRPr="001D621D" w14:paraId="050D29DB" w14:textId="77777777" w:rsidTr="008F4544">
        <w:trPr>
          <w:tblHeader/>
        </w:trPr>
        <w:tc>
          <w:tcPr>
            <w:tcW w:w="2677" w:type="dxa"/>
          </w:tcPr>
          <w:p w14:paraId="4022B283" w14:textId="77777777" w:rsidR="00C95DD0" w:rsidRPr="001D621D" w:rsidRDefault="00C95DD0" w:rsidP="008F4544">
            <w:pPr>
              <w:pStyle w:val="TAH"/>
              <w:keepNext w:val="0"/>
              <w:keepLines w:val="0"/>
              <w:widowControl w:val="0"/>
              <w:rPr>
                <w:color w:val="000000"/>
              </w:rPr>
            </w:pPr>
            <w:r w:rsidRPr="001D621D">
              <w:rPr>
                <w:color w:val="000000"/>
              </w:rPr>
              <w:t>Information Element</w:t>
            </w:r>
          </w:p>
        </w:tc>
        <w:tc>
          <w:tcPr>
            <w:tcW w:w="2160" w:type="dxa"/>
          </w:tcPr>
          <w:p w14:paraId="0E27323F" w14:textId="77777777" w:rsidR="00C95DD0" w:rsidRPr="001D621D" w:rsidRDefault="00C95DD0" w:rsidP="008F4544">
            <w:pPr>
              <w:pStyle w:val="TAH"/>
            </w:pPr>
            <w:r w:rsidRPr="002E5C2F">
              <w:t>Value</w:t>
            </w:r>
            <w:r w:rsidRPr="001D621D">
              <w:t>/remark</w:t>
            </w:r>
          </w:p>
        </w:tc>
        <w:tc>
          <w:tcPr>
            <w:tcW w:w="2160" w:type="dxa"/>
            <w:tcBorders>
              <w:bottom w:val="single" w:sz="4" w:space="0" w:color="auto"/>
            </w:tcBorders>
          </w:tcPr>
          <w:p w14:paraId="10BF5F86" w14:textId="77777777" w:rsidR="00C95DD0" w:rsidRPr="001D621D" w:rsidRDefault="00C95DD0" w:rsidP="008F4544">
            <w:pPr>
              <w:pStyle w:val="TAH"/>
              <w:keepNext w:val="0"/>
              <w:keepLines w:val="0"/>
              <w:widowControl w:val="0"/>
              <w:rPr>
                <w:color w:val="000000"/>
              </w:rPr>
            </w:pPr>
            <w:r w:rsidRPr="001D621D">
              <w:rPr>
                <w:color w:val="000000"/>
              </w:rPr>
              <w:t>Comment</w:t>
            </w:r>
          </w:p>
        </w:tc>
        <w:tc>
          <w:tcPr>
            <w:tcW w:w="1350" w:type="dxa"/>
          </w:tcPr>
          <w:p w14:paraId="18C059D8" w14:textId="77777777" w:rsidR="00C95DD0" w:rsidRPr="001D621D" w:rsidRDefault="00C95DD0" w:rsidP="008F4544">
            <w:pPr>
              <w:pStyle w:val="TAH"/>
              <w:keepNext w:val="0"/>
              <w:keepLines w:val="0"/>
              <w:widowControl w:val="0"/>
              <w:rPr>
                <w:color w:val="000000"/>
              </w:rPr>
            </w:pPr>
            <w:r w:rsidRPr="001D621D">
              <w:rPr>
                <w:color w:val="000000"/>
              </w:rPr>
              <w:t>Reference</w:t>
            </w:r>
          </w:p>
        </w:tc>
        <w:tc>
          <w:tcPr>
            <w:tcW w:w="1170" w:type="dxa"/>
          </w:tcPr>
          <w:p w14:paraId="264375DB" w14:textId="77777777" w:rsidR="00C95DD0" w:rsidRPr="001D621D" w:rsidRDefault="00C95DD0" w:rsidP="008F4544">
            <w:pPr>
              <w:pStyle w:val="TAH"/>
              <w:keepNext w:val="0"/>
              <w:keepLines w:val="0"/>
              <w:widowControl w:val="0"/>
              <w:rPr>
                <w:color w:val="000000"/>
              </w:rPr>
            </w:pPr>
            <w:r w:rsidRPr="001D621D">
              <w:rPr>
                <w:color w:val="000000"/>
              </w:rPr>
              <w:t>Condition</w:t>
            </w:r>
          </w:p>
        </w:tc>
      </w:tr>
      <w:tr w:rsidR="00C95DD0" w:rsidRPr="001D621D" w14:paraId="3AF88CE3" w14:textId="77777777" w:rsidTr="008F4544">
        <w:tc>
          <w:tcPr>
            <w:tcW w:w="2677" w:type="dxa"/>
            <w:vAlign w:val="center"/>
          </w:tcPr>
          <w:p w14:paraId="650B5B1F" w14:textId="77777777" w:rsidR="00C95DD0" w:rsidRPr="001D621D" w:rsidRDefault="00C95DD0" w:rsidP="008F4544">
            <w:pPr>
              <w:pStyle w:val="TAL"/>
              <w:keepNext w:val="0"/>
              <w:keepLines w:val="0"/>
              <w:widowControl w:val="0"/>
              <w:rPr>
                <w:rFonts w:cs="Arial"/>
                <w:b/>
                <w:color w:val="000000"/>
                <w:szCs w:val="18"/>
              </w:rPr>
            </w:pPr>
            <w:r w:rsidRPr="001D621D">
              <w:rPr>
                <w:rFonts w:cs="Arial"/>
                <w:b/>
                <w:color w:val="000000"/>
                <w:szCs w:val="18"/>
              </w:rPr>
              <w:t>Message-body</w:t>
            </w:r>
          </w:p>
        </w:tc>
        <w:tc>
          <w:tcPr>
            <w:tcW w:w="2160" w:type="dxa"/>
          </w:tcPr>
          <w:p w14:paraId="7FB3A6AC" w14:textId="77777777" w:rsidR="00C95DD0" w:rsidRPr="001D621D" w:rsidRDefault="00C95DD0" w:rsidP="008F4544">
            <w:pPr>
              <w:pStyle w:val="TAL"/>
              <w:keepNext w:val="0"/>
              <w:keepLines w:val="0"/>
              <w:widowControl w:val="0"/>
              <w:rPr>
                <w:color w:val="000000"/>
              </w:rPr>
            </w:pPr>
          </w:p>
        </w:tc>
        <w:tc>
          <w:tcPr>
            <w:tcW w:w="2160" w:type="dxa"/>
            <w:tcBorders>
              <w:top w:val="single" w:sz="4" w:space="0" w:color="auto"/>
              <w:bottom w:val="single" w:sz="4" w:space="0" w:color="auto"/>
            </w:tcBorders>
          </w:tcPr>
          <w:p w14:paraId="2A0E22B3" w14:textId="77777777" w:rsidR="00C95DD0" w:rsidRPr="001D621D" w:rsidRDefault="00C95DD0" w:rsidP="008F4544">
            <w:pPr>
              <w:pStyle w:val="TAL"/>
              <w:keepNext w:val="0"/>
              <w:keepLines w:val="0"/>
              <w:widowControl w:val="0"/>
              <w:rPr>
                <w:color w:val="000000"/>
              </w:rPr>
            </w:pPr>
          </w:p>
        </w:tc>
        <w:tc>
          <w:tcPr>
            <w:tcW w:w="1350" w:type="dxa"/>
          </w:tcPr>
          <w:p w14:paraId="7B55FD92" w14:textId="77777777" w:rsidR="00C95DD0" w:rsidRPr="001D621D" w:rsidRDefault="00C95DD0" w:rsidP="008F4544">
            <w:pPr>
              <w:pStyle w:val="TAL"/>
              <w:keepNext w:val="0"/>
              <w:keepLines w:val="0"/>
              <w:widowControl w:val="0"/>
              <w:rPr>
                <w:color w:val="000000"/>
              </w:rPr>
            </w:pPr>
          </w:p>
        </w:tc>
        <w:tc>
          <w:tcPr>
            <w:tcW w:w="1170" w:type="dxa"/>
            <w:vAlign w:val="bottom"/>
          </w:tcPr>
          <w:p w14:paraId="2CEDD45C" w14:textId="77777777" w:rsidR="00C95DD0" w:rsidRPr="001D621D" w:rsidRDefault="00C95DD0" w:rsidP="008F4544">
            <w:pPr>
              <w:pStyle w:val="TAL"/>
              <w:keepNext w:val="0"/>
              <w:keepLines w:val="0"/>
              <w:widowControl w:val="0"/>
              <w:rPr>
                <w:color w:val="000000"/>
              </w:rPr>
            </w:pPr>
          </w:p>
        </w:tc>
      </w:tr>
      <w:tr w:rsidR="00C95DD0" w:rsidRPr="001D621D" w14:paraId="0694E7A0" w14:textId="77777777" w:rsidTr="008F4544">
        <w:tc>
          <w:tcPr>
            <w:tcW w:w="2677" w:type="dxa"/>
            <w:vAlign w:val="center"/>
          </w:tcPr>
          <w:p w14:paraId="6C41B488" w14:textId="77777777" w:rsidR="00C95DD0" w:rsidRPr="001D621D" w:rsidDel="006C0DA3" w:rsidRDefault="00C95DD0" w:rsidP="008F4544">
            <w:pPr>
              <w:pStyle w:val="TAL"/>
              <w:rPr>
                <w:color w:val="000000"/>
              </w:rPr>
            </w:pPr>
            <w:r w:rsidRPr="001D621D">
              <w:rPr>
                <w:color w:val="000000"/>
              </w:rPr>
              <w:t xml:space="preserve">  MIME body part</w:t>
            </w:r>
          </w:p>
        </w:tc>
        <w:tc>
          <w:tcPr>
            <w:tcW w:w="2160" w:type="dxa"/>
            <w:vAlign w:val="center"/>
          </w:tcPr>
          <w:p w14:paraId="2FB7BDF8" w14:textId="77777777" w:rsidR="00C95DD0" w:rsidRPr="001D621D" w:rsidRDefault="00C95DD0" w:rsidP="008F4544">
            <w:pPr>
              <w:pStyle w:val="TAL"/>
              <w:rPr>
                <w:color w:val="000000"/>
              </w:rPr>
            </w:pPr>
          </w:p>
        </w:tc>
        <w:tc>
          <w:tcPr>
            <w:tcW w:w="2160" w:type="dxa"/>
            <w:tcBorders>
              <w:top w:val="single" w:sz="4" w:space="0" w:color="auto"/>
              <w:bottom w:val="single" w:sz="4" w:space="0" w:color="auto"/>
            </w:tcBorders>
          </w:tcPr>
          <w:p w14:paraId="36FF909C" w14:textId="77777777" w:rsidR="00C95DD0" w:rsidRPr="001D621D" w:rsidRDefault="00C95DD0" w:rsidP="008F4544">
            <w:pPr>
              <w:pStyle w:val="TAL"/>
              <w:rPr>
                <w:color w:val="000000"/>
              </w:rPr>
            </w:pPr>
            <w:r w:rsidRPr="001D621D">
              <w:rPr>
                <w:color w:val="000000"/>
              </w:rPr>
              <w:t>MCVideo-Info</w:t>
            </w:r>
          </w:p>
        </w:tc>
        <w:tc>
          <w:tcPr>
            <w:tcW w:w="1350" w:type="dxa"/>
          </w:tcPr>
          <w:p w14:paraId="055B8F63" w14:textId="77777777" w:rsidR="00C95DD0" w:rsidRPr="001D621D" w:rsidRDefault="00C95DD0" w:rsidP="008F4544">
            <w:pPr>
              <w:pStyle w:val="TAL"/>
              <w:rPr>
                <w:color w:val="000000"/>
              </w:rPr>
            </w:pPr>
          </w:p>
        </w:tc>
        <w:tc>
          <w:tcPr>
            <w:tcW w:w="1170" w:type="dxa"/>
            <w:vAlign w:val="bottom"/>
          </w:tcPr>
          <w:p w14:paraId="24986CDC" w14:textId="77777777" w:rsidR="00C95DD0" w:rsidRPr="001D621D" w:rsidRDefault="00C95DD0" w:rsidP="008F4544">
            <w:pPr>
              <w:pStyle w:val="TAL"/>
              <w:rPr>
                <w:color w:val="000000"/>
              </w:rPr>
            </w:pPr>
          </w:p>
        </w:tc>
      </w:tr>
      <w:tr w:rsidR="00C95DD0" w:rsidRPr="001D621D" w14:paraId="3D9CC1AC" w14:textId="77777777" w:rsidTr="008F4544">
        <w:tc>
          <w:tcPr>
            <w:tcW w:w="2677" w:type="dxa"/>
            <w:tcBorders>
              <w:top w:val="single" w:sz="4" w:space="0" w:color="auto"/>
              <w:left w:val="single" w:sz="4" w:space="0" w:color="auto"/>
              <w:bottom w:val="single" w:sz="4" w:space="0" w:color="auto"/>
              <w:right w:val="single" w:sz="4" w:space="0" w:color="auto"/>
            </w:tcBorders>
            <w:vAlign w:val="center"/>
          </w:tcPr>
          <w:p w14:paraId="1986A557" w14:textId="77777777" w:rsidR="00C95DD0" w:rsidRPr="001D621D" w:rsidRDefault="00C95DD0" w:rsidP="008F4544">
            <w:pPr>
              <w:pStyle w:val="TAL"/>
              <w:keepNext w:val="0"/>
              <w:keepLines w:val="0"/>
              <w:widowControl w:val="0"/>
              <w:rPr>
                <w:color w:val="000000"/>
              </w:rPr>
            </w:pPr>
            <w:r w:rsidRPr="001D621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5D81C7A1" w14:textId="77777777" w:rsidR="00C95DD0" w:rsidRPr="001D621D" w:rsidRDefault="00C95DD0" w:rsidP="008F4544">
            <w:pPr>
              <w:pStyle w:val="TAL"/>
            </w:pPr>
            <w:r w:rsidRPr="002E5C2F">
              <w:t>MCVideo</w:t>
            </w:r>
            <w:r w:rsidRPr="001D621D">
              <w:t>-Info as described in Table  6.1.1.2.3.3</w:t>
            </w:r>
            <w:r>
              <w:t>-5</w:t>
            </w:r>
          </w:p>
        </w:tc>
        <w:tc>
          <w:tcPr>
            <w:tcW w:w="2160" w:type="dxa"/>
            <w:tcBorders>
              <w:top w:val="single" w:sz="4" w:space="0" w:color="auto"/>
              <w:left w:val="single" w:sz="4" w:space="0" w:color="auto"/>
              <w:bottom w:val="single" w:sz="4" w:space="0" w:color="auto"/>
              <w:right w:val="single" w:sz="4" w:space="0" w:color="auto"/>
            </w:tcBorders>
          </w:tcPr>
          <w:p w14:paraId="56D46133" w14:textId="77777777" w:rsidR="00C95DD0" w:rsidRPr="001D621D" w:rsidDel="00D16089" w:rsidRDefault="00C95DD0" w:rsidP="008F454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CA1C914" w14:textId="77777777" w:rsidR="00C95DD0" w:rsidRPr="001D621D" w:rsidRDefault="00C95DD0" w:rsidP="008F454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5ABDF27" w14:textId="77777777" w:rsidR="00C95DD0" w:rsidRPr="001D621D" w:rsidRDefault="00C95DD0" w:rsidP="008F4544">
            <w:pPr>
              <w:pStyle w:val="TAL"/>
              <w:keepNext w:val="0"/>
              <w:keepLines w:val="0"/>
              <w:widowControl w:val="0"/>
              <w:rPr>
                <w:color w:val="000000"/>
              </w:rPr>
            </w:pPr>
          </w:p>
        </w:tc>
      </w:tr>
    </w:tbl>
    <w:p w14:paraId="41BEA98B" w14:textId="77777777" w:rsidR="00C95DD0" w:rsidRDefault="00C95DD0" w:rsidP="00C95DD0"/>
    <w:p w14:paraId="49C26948" w14:textId="1F0A3FA4" w:rsidR="00784A32" w:rsidRPr="000670FE" w:rsidRDefault="00784A32" w:rsidP="00784A32">
      <w:pPr>
        <w:pStyle w:val="TH"/>
      </w:pPr>
      <w:r w:rsidRPr="000670FE">
        <w:rPr>
          <w:color w:val="000000"/>
        </w:rPr>
        <w:t xml:space="preserve">Table 6.1.1.2.3.3-4: MCVideo-INFO in SIP </w:t>
      </w:r>
      <w:r w:rsidR="00C95DD0">
        <w:rPr>
          <w:color w:val="000000"/>
        </w:rPr>
        <w:t>re-</w:t>
      </w:r>
      <w:r w:rsidRPr="000670FE">
        <w:rPr>
          <w:color w:val="000000"/>
        </w:rPr>
        <w:t>INVITE (Table 6.1.1.2.3.3-</w:t>
      </w:r>
      <w:r w:rsidR="00C95DD0">
        <w:rPr>
          <w:color w:val="000000"/>
        </w:rPr>
        <w:t>4</w:t>
      </w:r>
      <w:r w:rsidRPr="000670FE">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312AC590" w:rsidR="00784A32" w:rsidRPr="000670FE" w:rsidRDefault="00784A32" w:rsidP="00354887">
            <w:pPr>
              <w:pStyle w:val="TAL"/>
              <w:keepNext w:val="0"/>
              <w:keepLines w:val="0"/>
              <w:widowControl w:val="0"/>
              <w:rPr>
                <w:color w:val="000000"/>
              </w:rPr>
            </w:pPr>
            <w:r w:rsidRPr="000670FE">
              <w:t xml:space="preserve">Derivation Path: TS 56.379-1 [2], Table 5.5.3.2.1-2, </w:t>
            </w:r>
            <w:r w:rsidRPr="000670FE">
              <w:rPr>
                <w:color w:val="000000"/>
              </w:rPr>
              <w:t>condition</w:t>
            </w:r>
            <w:r w:rsidR="00C95DD0">
              <w:rPr>
                <w:color w:val="000000"/>
              </w:rPr>
              <w:t>s</w:t>
            </w:r>
            <w:r w:rsidRPr="000670FE">
              <w:rPr>
                <w:color w:val="000000"/>
              </w:rPr>
              <w:t xml:space="preserve"> GROUP CALL</w:t>
            </w:r>
            <w:r w:rsidR="00C95DD0">
              <w:rPr>
                <w:color w:val="000000"/>
              </w:rPr>
              <w:t>, EMERGENCY-CALL</w:t>
            </w:r>
          </w:p>
        </w:tc>
      </w:tr>
    </w:tbl>
    <w:p w14:paraId="578A7195" w14:textId="77777777" w:rsidR="00784A32" w:rsidRPr="000670FE" w:rsidRDefault="00784A32" w:rsidP="00784A32">
      <w:pPr>
        <w:rPr>
          <w:color w:val="000000"/>
        </w:rPr>
      </w:pPr>
    </w:p>
    <w:p w14:paraId="75344023" w14:textId="67383AFC" w:rsidR="00784A32" w:rsidRPr="000670FE" w:rsidRDefault="00784A32" w:rsidP="00784A32">
      <w:pPr>
        <w:pStyle w:val="TH"/>
      </w:pPr>
      <w:r w:rsidRPr="000670FE">
        <w:rPr>
          <w:color w:val="000000"/>
        </w:rPr>
        <w:t xml:space="preserve">Table 6.1.1.2.3.3-5: </w:t>
      </w:r>
      <w:r w:rsidR="00C95DD0">
        <w:t>Void</w:t>
      </w:r>
    </w:p>
    <w:p w14:paraId="2F3E9A76" w14:textId="733BCF87" w:rsidR="00784A32" w:rsidRPr="000670FE" w:rsidRDefault="00784A32" w:rsidP="00784A32">
      <w:pPr>
        <w:pStyle w:val="TH"/>
      </w:pPr>
      <w:r w:rsidRPr="000670FE">
        <w:rPr>
          <w:color w:val="000000"/>
        </w:rPr>
        <w:t>Table 6.1.1.2.3.3-6:</w:t>
      </w:r>
      <w:r w:rsidR="00C95DD0">
        <w:rPr>
          <w:color w:val="000000"/>
        </w:rPr>
        <w:t xml:space="preserve"> Void</w:t>
      </w:r>
    </w:p>
    <w:p w14:paraId="552196EA" w14:textId="58956328" w:rsidR="00784A32" w:rsidRPr="000670FE" w:rsidRDefault="00784A32" w:rsidP="00784A32">
      <w:pPr>
        <w:pStyle w:val="TH"/>
      </w:pPr>
      <w:r w:rsidRPr="000670FE">
        <w:rPr>
          <w:color w:val="000000"/>
        </w:rPr>
        <w:t>Table 6.1.1.2.3.3-7:</w:t>
      </w:r>
      <w:r w:rsidR="00C95DD0">
        <w:rPr>
          <w:color w:val="000000"/>
        </w:rPr>
        <w:t xml:space="preserve"> Void</w:t>
      </w:r>
    </w:p>
    <w:p w14:paraId="169A7BA4" w14:textId="7609CBC5" w:rsidR="00784A32" w:rsidRPr="000670FE" w:rsidRDefault="00784A32" w:rsidP="00784A32">
      <w:pPr>
        <w:pStyle w:val="TH"/>
      </w:pPr>
      <w:r w:rsidRPr="000670FE">
        <w:t>Table 6.1.1.2.3.3-8:</w:t>
      </w:r>
      <w:r w:rsidR="00C95DD0">
        <w:t xml:space="preserve"> Void</w:t>
      </w:r>
    </w:p>
    <w:p w14:paraId="3A370107" w14:textId="70DB4763" w:rsidR="00784A32" w:rsidRPr="000670FE" w:rsidRDefault="00784A32" w:rsidP="00784A32">
      <w:pPr>
        <w:pStyle w:val="TH"/>
      </w:pPr>
      <w:r w:rsidRPr="000670FE">
        <w:rPr>
          <w:color w:val="000000"/>
        </w:rPr>
        <w:t xml:space="preserve">Table 6.1.1.2.3.3-9: </w:t>
      </w:r>
      <w:r w:rsidR="00C95DD0">
        <w:rPr>
          <w:color w:val="000000"/>
        </w:rPr>
        <w:t>Void</w:t>
      </w:r>
    </w:p>
    <w:p w14:paraId="4FB53EA9" w14:textId="77777777" w:rsidR="00784A32" w:rsidRPr="000670FE" w:rsidRDefault="00784A32" w:rsidP="00784A32">
      <w:pPr>
        <w:rPr>
          <w:color w:val="000000"/>
        </w:rPr>
      </w:pPr>
    </w:p>
    <w:p w14:paraId="7731ABAA" w14:textId="77777777" w:rsidR="00784A32" w:rsidRPr="000670FE" w:rsidRDefault="00784A32" w:rsidP="00784A32">
      <w:pPr>
        <w:pStyle w:val="TH"/>
      </w:pPr>
      <w:r w:rsidRPr="000670FE">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129CC1B" w14:textId="77777777" w:rsidTr="00354887">
        <w:trPr>
          <w:tblHeader/>
        </w:trPr>
        <w:tc>
          <w:tcPr>
            <w:tcW w:w="9639" w:type="dxa"/>
            <w:gridSpan w:val="5"/>
          </w:tcPr>
          <w:p w14:paraId="4793838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3E6D22C2" w14:textId="77777777" w:rsidTr="00354887">
        <w:trPr>
          <w:tblHeader/>
        </w:trPr>
        <w:tc>
          <w:tcPr>
            <w:tcW w:w="2835" w:type="dxa"/>
          </w:tcPr>
          <w:p w14:paraId="3B87D72A"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556384E"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37BAE9AB"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A31D17"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449FB846"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1CCFC98" w14:textId="77777777" w:rsidTr="00354887">
        <w:tc>
          <w:tcPr>
            <w:tcW w:w="2835" w:type="dxa"/>
            <w:shd w:val="clear" w:color="auto" w:fill="auto"/>
          </w:tcPr>
          <w:p w14:paraId="7BDB3155" w14:textId="77777777" w:rsidR="00784A32" w:rsidRPr="000670FE" w:rsidRDefault="00784A32" w:rsidP="00354887">
            <w:pPr>
              <w:pStyle w:val="TAL"/>
            </w:pPr>
            <w:r w:rsidRPr="000670FE">
              <w:t>Transmission Indicator</w:t>
            </w:r>
          </w:p>
        </w:tc>
        <w:tc>
          <w:tcPr>
            <w:tcW w:w="2126" w:type="dxa"/>
            <w:shd w:val="clear" w:color="auto" w:fill="auto"/>
          </w:tcPr>
          <w:p w14:paraId="23008750"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0670FE" w:rsidRDefault="00784A32" w:rsidP="00354887">
            <w:pPr>
              <w:pStyle w:val="TAL"/>
              <w:rPr>
                <w:rFonts w:cs="Arial"/>
                <w:szCs w:val="18"/>
                <w:lang w:eastAsia="x-none"/>
              </w:rPr>
            </w:pPr>
          </w:p>
        </w:tc>
        <w:tc>
          <w:tcPr>
            <w:tcW w:w="1418" w:type="dxa"/>
            <w:shd w:val="clear" w:color="auto" w:fill="auto"/>
          </w:tcPr>
          <w:p w14:paraId="35B5EA26" w14:textId="77777777" w:rsidR="00784A32" w:rsidRPr="000670FE" w:rsidRDefault="00784A32" w:rsidP="00354887">
            <w:pPr>
              <w:pStyle w:val="TAL"/>
            </w:pPr>
          </w:p>
        </w:tc>
        <w:tc>
          <w:tcPr>
            <w:tcW w:w="1134" w:type="dxa"/>
            <w:shd w:val="clear" w:color="auto" w:fill="auto"/>
          </w:tcPr>
          <w:p w14:paraId="1EE4924B" w14:textId="77777777" w:rsidR="00784A32" w:rsidRPr="000670FE" w:rsidRDefault="00784A32" w:rsidP="00354887">
            <w:pPr>
              <w:pStyle w:val="TAL"/>
              <w:rPr>
                <w:rFonts w:cs="Arial"/>
                <w:szCs w:val="18"/>
              </w:rPr>
            </w:pPr>
          </w:p>
        </w:tc>
      </w:tr>
      <w:tr w:rsidR="00784A32" w:rsidRPr="000670FE" w14:paraId="5E4A3894" w14:textId="77777777" w:rsidTr="00354887">
        <w:tc>
          <w:tcPr>
            <w:tcW w:w="2835" w:type="dxa"/>
            <w:shd w:val="clear" w:color="auto" w:fill="auto"/>
          </w:tcPr>
          <w:p w14:paraId="700339A5"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C75465" w14:textId="77777777" w:rsidR="00784A32" w:rsidRPr="000670FE" w:rsidRDefault="00784A32" w:rsidP="00354887">
            <w:pPr>
              <w:pStyle w:val="TAL"/>
              <w:rPr>
                <w:rFonts w:cs="Arial"/>
                <w:szCs w:val="18"/>
              </w:rPr>
            </w:pPr>
            <w:r w:rsidRPr="000670FE">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0670FE" w:rsidRDefault="00784A32" w:rsidP="00354887">
            <w:pPr>
              <w:pStyle w:val="TAL"/>
              <w:rPr>
                <w:rFonts w:cs="Arial"/>
                <w:szCs w:val="18"/>
                <w:lang w:eastAsia="x-none"/>
              </w:rPr>
            </w:pPr>
            <w:r w:rsidRPr="000670FE">
              <w:rPr>
                <w:rFonts w:cs="Arial"/>
                <w:szCs w:val="18"/>
              </w:rPr>
              <w:t>D = Emergency call</w:t>
            </w:r>
          </w:p>
        </w:tc>
        <w:tc>
          <w:tcPr>
            <w:tcW w:w="1418" w:type="dxa"/>
            <w:shd w:val="clear" w:color="auto" w:fill="auto"/>
          </w:tcPr>
          <w:p w14:paraId="02E836B4" w14:textId="77777777" w:rsidR="00784A32" w:rsidRPr="000670FE" w:rsidRDefault="00784A32" w:rsidP="00354887">
            <w:pPr>
              <w:pStyle w:val="TAL"/>
            </w:pPr>
          </w:p>
        </w:tc>
        <w:tc>
          <w:tcPr>
            <w:tcW w:w="1134" w:type="dxa"/>
            <w:shd w:val="clear" w:color="auto" w:fill="auto"/>
          </w:tcPr>
          <w:p w14:paraId="21874AB8" w14:textId="77777777" w:rsidR="00784A32" w:rsidRPr="000670FE" w:rsidRDefault="00784A32" w:rsidP="00354887">
            <w:pPr>
              <w:pStyle w:val="TAL"/>
              <w:rPr>
                <w:rFonts w:cs="Arial"/>
                <w:szCs w:val="18"/>
              </w:rPr>
            </w:pPr>
          </w:p>
        </w:tc>
      </w:tr>
    </w:tbl>
    <w:p w14:paraId="60697E66" w14:textId="77777777" w:rsidR="00784A32" w:rsidRPr="000670FE" w:rsidRDefault="00784A32" w:rsidP="00784A32">
      <w:pPr>
        <w:rPr>
          <w:color w:val="000000"/>
        </w:rPr>
      </w:pPr>
    </w:p>
    <w:p w14:paraId="4A22F9D4" w14:textId="77777777" w:rsidR="00784A32" w:rsidRPr="000670FE" w:rsidRDefault="00784A32" w:rsidP="00784A32">
      <w:pPr>
        <w:pStyle w:val="TH"/>
      </w:pPr>
      <w:r w:rsidRPr="000670FE">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732F4F6" w14:textId="77777777" w:rsidTr="00354887">
        <w:trPr>
          <w:tblHeader/>
        </w:trPr>
        <w:tc>
          <w:tcPr>
            <w:tcW w:w="9639" w:type="dxa"/>
            <w:gridSpan w:val="5"/>
          </w:tcPr>
          <w:p w14:paraId="3AD70DA3" w14:textId="77777777" w:rsidR="00784A32" w:rsidRPr="000670FE" w:rsidRDefault="00784A32" w:rsidP="00354887">
            <w:pPr>
              <w:pStyle w:val="TAL"/>
              <w:keepNext w:val="0"/>
              <w:rPr>
                <w:color w:val="000000"/>
              </w:rPr>
            </w:pPr>
            <w:r w:rsidRPr="000670FE">
              <w:rPr>
                <w:color w:val="000000"/>
              </w:rPr>
              <w:t>Derivation Path: TS 36.579-1 [2], Table 5.5.2.5.2-1, condition MCVIDEO</w:t>
            </w:r>
          </w:p>
        </w:tc>
      </w:tr>
      <w:tr w:rsidR="00784A32" w:rsidRPr="000670FE" w14:paraId="372332A0" w14:textId="77777777" w:rsidTr="00354887">
        <w:trPr>
          <w:tblHeader/>
        </w:trPr>
        <w:tc>
          <w:tcPr>
            <w:tcW w:w="2835" w:type="dxa"/>
          </w:tcPr>
          <w:p w14:paraId="28EC7DE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13A6B60D"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DA2CDDC"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69C07984"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8029BE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7910EC0A" w14:textId="77777777" w:rsidTr="00354887">
        <w:tc>
          <w:tcPr>
            <w:tcW w:w="2835" w:type="dxa"/>
            <w:vAlign w:val="center"/>
          </w:tcPr>
          <w:p w14:paraId="5C59F1D3"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019F135B"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0670FE" w:rsidRDefault="00784A32" w:rsidP="00354887">
            <w:pPr>
              <w:pStyle w:val="TAL"/>
            </w:pPr>
            <w:r w:rsidRPr="000670FE">
              <w:t>MCVideo-Info</w:t>
            </w:r>
          </w:p>
        </w:tc>
        <w:tc>
          <w:tcPr>
            <w:tcW w:w="1418" w:type="dxa"/>
          </w:tcPr>
          <w:p w14:paraId="42A26894" w14:textId="77777777" w:rsidR="00784A32" w:rsidRPr="000670FE" w:rsidRDefault="00784A32" w:rsidP="00354887">
            <w:pPr>
              <w:pStyle w:val="TAL"/>
              <w:keepNext w:val="0"/>
              <w:rPr>
                <w:color w:val="000000"/>
              </w:rPr>
            </w:pPr>
          </w:p>
        </w:tc>
        <w:tc>
          <w:tcPr>
            <w:tcW w:w="1134" w:type="dxa"/>
            <w:vAlign w:val="bottom"/>
          </w:tcPr>
          <w:p w14:paraId="6B92C809" w14:textId="77777777" w:rsidR="00784A32" w:rsidRPr="000670FE" w:rsidRDefault="00784A32" w:rsidP="00354887">
            <w:pPr>
              <w:pStyle w:val="TAL"/>
              <w:keepNext w:val="0"/>
              <w:rPr>
                <w:color w:val="000000"/>
              </w:rPr>
            </w:pPr>
          </w:p>
        </w:tc>
      </w:tr>
      <w:tr w:rsidR="00784A32" w:rsidRPr="000670FE" w14:paraId="4D63EB2A" w14:textId="77777777" w:rsidTr="00354887">
        <w:tc>
          <w:tcPr>
            <w:tcW w:w="2835" w:type="dxa"/>
            <w:vAlign w:val="center"/>
          </w:tcPr>
          <w:p w14:paraId="193C35B2"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35E49D1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0670FE" w:rsidRDefault="00784A32" w:rsidP="00354887">
            <w:pPr>
              <w:pStyle w:val="TAL"/>
            </w:pPr>
          </w:p>
        </w:tc>
        <w:tc>
          <w:tcPr>
            <w:tcW w:w="1418" w:type="dxa"/>
          </w:tcPr>
          <w:p w14:paraId="1C50500C" w14:textId="77777777" w:rsidR="00784A32" w:rsidRPr="000670FE" w:rsidRDefault="00784A32" w:rsidP="00354887">
            <w:pPr>
              <w:pStyle w:val="TAL"/>
              <w:keepNext w:val="0"/>
              <w:rPr>
                <w:color w:val="000000"/>
              </w:rPr>
            </w:pPr>
          </w:p>
        </w:tc>
        <w:tc>
          <w:tcPr>
            <w:tcW w:w="1134" w:type="dxa"/>
            <w:vAlign w:val="bottom"/>
          </w:tcPr>
          <w:p w14:paraId="501B965A" w14:textId="77777777" w:rsidR="00784A32" w:rsidRPr="000670FE" w:rsidRDefault="00784A32" w:rsidP="00354887">
            <w:pPr>
              <w:pStyle w:val="TAL"/>
              <w:keepNext w:val="0"/>
              <w:rPr>
                <w:color w:val="000000"/>
              </w:rPr>
            </w:pPr>
          </w:p>
        </w:tc>
      </w:tr>
      <w:tr w:rsidR="00784A32" w:rsidRPr="000670FE" w14:paraId="20E9C846" w14:textId="77777777" w:rsidTr="00354887">
        <w:tc>
          <w:tcPr>
            <w:tcW w:w="2835" w:type="dxa"/>
            <w:vAlign w:val="center"/>
          </w:tcPr>
          <w:p w14:paraId="0D417663"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23677C6C" w14:textId="274EA6DD" w:rsidR="00784A32" w:rsidRPr="000670FE" w:rsidRDefault="00784A32" w:rsidP="00354887">
            <w:pPr>
              <w:pStyle w:val="TAL"/>
              <w:keepNext w:val="0"/>
              <w:rPr>
                <w:color w:val="000000"/>
              </w:rPr>
            </w:pPr>
            <w:r w:rsidRPr="000670FE">
              <w:rPr>
                <w:color w:val="000000"/>
              </w:rPr>
              <w:t>As described in Table 6.1.1.2.3.3-</w:t>
            </w:r>
            <w:r w:rsidR="00C95DD0">
              <w:rPr>
                <w:color w:val="000000"/>
              </w:rPr>
              <w:t>9</w:t>
            </w:r>
          </w:p>
        </w:tc>
        <w:tc>
          <w:tcPr>
            <w:tcW w:w="2126" w:type="dxa"/>
            <w:tcBorders>
              <w:top w:val="single" w:sz="4" w:space="0" w:color="auto"/>
              <w:bottom w:val="single" w:sz="4" w:space="0" w:color="auto"/>
            </w:tcBorders>
          </w:tcPr>
          <w:p w14:paraId="541D0783" w14:textId="77777777" w:rsidR="00784A32" w:rsidRPr="000670FE" w:rsidRDefault="00784A32" w:rsidP="00354887">
            <w:pPr>
              <w:pStyle w:val="TAL"/>
              <w:keepNext w:val="0"/>
              <w:rPr>
                <w:color w:val="000000"/>
              </w:rPr>
            </w:pPr>
          </w:p>
        </w:tc>
        <w:tc>
          <w:tcPr>
            <w:tcW w:w="1418" w:type="dxa"/>
          </w:tcPr>
          <w:p w14:paraId="78B602FB" w14:textId="77777777" w:rsidR="00784A32" w:rsidRPr="000670FE" w:rsidRDefault="00784A32" w:rsidP="00354887">
            <w:pPr>
              <w:pStyle w:val="TAL"/>
              <w:keepNext w:val="0"/>
              <w:rPr>
                <w:color w:val="000000"/>
              </w:rPr>
            </w:pPr>
          </w:p>
        </w:tc>
        <w:tc>
          <w:tcPr>
            <w:tcW w:w="1134" w:type="dxa"/>
            <w:vAlign w:val="bottom"/>
          </w:tcPr>
          <w:p w14:paraId="799D4194" w14:textId="77777777" w:rsidR="00784A32" w:rsidRPr="000670FE" w:rsidRDefault="00784A32" w:rsidP="00354887">
            <w:pPr>
              <w:pStyle w:val="TAL"/>
              <w:keepNext w:val="0"/>
              <w:rPr>
                <w:color w:val="000000"/>
              </w:rPr>
            </w:pPr>
          </w:p>
        </w:tc>
      </w:tr>
    </w:tbl>
    <w:p w14:paraId="43B4E27F" w14:textId="77777777" w:rsidR="00784A32" w:rsidRPr="000670FE" w:rsidRDefault="00784A32" w:rsidP="00784A32">
      <w:pPr>
        <w:rPr>
          <w:color w:val="000000"/>
        </w:rPr>
      </w:pPr>
    </w:p>
    <w:p w14:paraId="0D61FD67" w14:textId="77777777" w:rsidR="00784A32" w:rsidRPr="000670FE" w:rsidRDefault="00784A32" w:rsidP="00784A32">
      <w:pPr>
        <w:pStyle w:val="TH"/>
      </w:pPr>
      <w:r w:rsidRPr="000670FE">
        <w:rPr>
          <w:color w:val="000000"/>
        </w:rPr>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F8AD216" w14:textId="77777777" w:rsidTr="00354887">
        <w:trPr>
          <w:tblHeader/>
        </w:trPr>
        <w:tc>
          <w:tcPr>
            <w:tcW w:w="9639" w:type="dxa"/>
            <w:gridSpan w:val="5"/>
          </w:tcPr>
          <w:p w14:paraId="0343150A" w14:textId="77777777" w:rsidR="00784A32" w:rsidRPr="000670FE" w:rsidRDefault="00784A32" w:rsidP="00354887">
            <w:pPr>
              <w:pStyle w:val="TAL"/>
              <w:keepNext w:val="0"/>
              <w:rPr>
                <w:color w:val="000000"/>
              </w:rPr>
            </w:pPr>
            <w:r w:rsidRPr="000670FE">
              <w:rPr>
                <w:color w:val="000000"/>
              </w:rPr>
              <w:t xml:space="preserve">Derivation Path: TS 36.579-1 [2], Table 5.5.2.5.2-1, conditions MCVIDEO, </w:t>
            </w:r>
            <w:r w:rsidRPr="000670FE">
              <w:t>IMMPERIL-CALL</w:t>
            </w:r>
          </w:p>
        </w:tc>
      </w:tr>
      <w:tr w:rsidR="00784A32" w:rsidRPr="000670FE" w14:paraId="26F68118" w14:textId="77777777" w:rsidTr="00354887">
        <w:trPr>
          <w:tblHeader/>
        </w:trPr>
        <w:tc>
          <w:tcPr>
            <w:tcW w:w="2835" w:type="dxa"/>
          </w:tcPr>
          <w:p w14:paraId="4BAA6B5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3E4AED0"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571342F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FD0308"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3D6A02B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D2C29FC" w14:textId="77777777" w:rsidTr="00354887">
        <w:tc>
          <w:tcPr>
            <w:tcW w:w="2835" w:type="dxa"/>
            <w:vAlign w:val="center"/>
          </w:tcPr>
          <w:p w14:paraId="59C3370E"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3123FCE9"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0670FE" w:rsidRDefault="00784A32" w:rsidP="00354887">
            <w:pPr>
              <w:pStyle w:val="TAL"/>
            </w:pPr>
            <w:r w:rsidRPr="000670FE">
              <w:t>MCVideo-Info</w:t>
            </w:r>
          </w:p>
        </w:tc>
        <w:tc>
          <w:tcPr>
            <w:tcW w:w="1418" w:type="dxa"/>
          </w:tcPr>
          <w:p w14:paraId="3D880F17" w14:textId="77777777" w:rsidR="00784A32" w:rsidRPr="000670FE" w:rsidRDefault="00784A32" w:rsidP="00354887">
            <w:pPr>
              <w:pStyle w:val="TAL"/>
              <w:keepNext w:val="0"/>
              <w:rPr>
                <w:color w:val="000000"/>
              </w:rPr>
            </w:pPr>
          </w:p>
        </w:tc>
        <w:tc>
          <w:tcPr>
            <w:tcW w:w="1134" w:type="dxa"/>
            <w:vAlign w:val="bottom"/>
          </w:tcPr>
          <w:p w14:paraId="27B7B1C9" w14:textId="77777777" w:rsidR="00784A32" w:rsidRPr="000670FE" w:rsidRDefault="00784A32" w:rsidP="00354887">
            <w:pPr>
              <w:pStyle w:val="TAL"/>
              <w:keepNext w:val="0"/>
              <w:rPr>
                <w:color w:val="000000"/>
              </w:rPr>
            </w:pPr>
          </w:p>
        </w:tc>
      </w:tr>
      <w:tr w:rsidR="00784A32" w:rsidRPr="000670FE" w14:paraId="6F0D6145" w14:textId="77777777" w:rsidTr="00354887">
        <w:tc>
          <w:tcPr>
            <w:tcW w:w="2835" w:type="dxa"/>
            <w:vAlign w:val="center"/>
          </w:tcPr>
          <w:p w14:paraId="32538AB4"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49FCF34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0670FE" w:rsidRDefault="00784A32" w:rsidP="00354887">
            <w:pPr>
              <w:pStyle w:val="TAL"/>
              <w:keepNext w:val="0"/>
              <w:rPr>
                <w:color w:val="000000"/>
              </w:rPr>
            </w:pPr>
          </w:p>
        </w:tc>
        <w:tc>
          <w:tcPr>
            <w:tcW w:w="1418" w:type="dxa"/>
          </w:tcPr>
          <w:p w14:paraId="195BE60B" w14:textId="77777777" w:rsidR="00784A32" w:rsidRPr="000670FE" w:rsidRDefault="00784A32" w:rsidP="00354887">
            <w:pPr>
              <w:pStyle w:val="TAL"/>
              <w:keepNext w:val="0"/>
              <w:rPr>
                <w:color w:val="000000"/>
              </w:rPr>
            </w:pPr>
          </w:p>
        </w:tc>
        <w:tc>
          <w:tcPr>
            <w:tcW w:w="1134" w:type="dxa"/>
            <w:vAlign w:val="bottom"/>
          </w:tcPr>
          <w:p w14:paraId="7594F87A" w14:textId="77777777" w:rsidR="00784A32" w:rsidRPr="000670FE" w:rsidRDefault="00784A32" w:rsidP="00354887">
            <w:pPr>
              <w:pStyle w:val="TAL"/>
              <w:keepNext w:val="0"/>
              <w:rPr>
                <w:color w:val="000000"/>
              </w:rPr>
            </w:pPr>
          </w:p>
        </w:tc>
      </w:tr>
      <w:tr w:rsidR="00784A32" w:rsidRPr="000670FE" w14:paraId="714F415A" w14:textId="77777777" w:rsidTr="00354887">
        <w:tc>
          <w:tcPr>
            <w:tcW w:w="2835" w:type="dxa"/>
            <w:vAlign w:val="center"/>
          </w:tcPr>
          <w:p w14:paraId="6F598521"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585546F0" w14:textId="0F64368B" w:rsidR="00784A32" w:rsidRPr="000670FE" w:rsidRDefault="00784A32" w:rsidP="00354887">
            <w:pPr>
              <w:pStyle w:val="TAL"/>
              <w:keepNext w:val="0"/>
              <w:rPr>
                <w:color w:val="000000"/>
              </w:rPr>
            </w:pPr>
            <w:r w:rsidRPr="000670FE">
              <w:rPr>
                <w:color w:val="000000"/>
              </w:rPr>
              <w:t>As described in Table 6.1.1.2.3.3-</w:t>
            </w:r>
            <w:r w:rsidR="00C95DD0" w:rsidRPr="000670FE">
              <w:rPr>
                <w:color w:val="000000"/>
              </w:rPr>
              <w:t>1</w:t>
            </w:r>
            <w:r w:rsidR="00C95DD0">
              <w:rPr>
                <w:color w:val="000000"/>
              </w:rPr>
              <w:t>1</w:t>
            </w:r>
          </w:p>
        </w:tc>
        <w:tc>
          <w:tcPr>
            <w:tcW w:w="2126" w:type="dxa"/>
            <w:tcBorders>
              <w:top w:val="single" w:sz="4" w:space="0" w:color="auto"/>
              <w:bottom w:val="single" w:sz="4" w:space="0" w:color="auto"/>
            </w:tcBorders>
          </w:tcPr>
          <w:p w14:paraId="5A8F3A14" w14:textId="77777777" w:rsidR="00784A32" w:rsidRPr="000670FE" w:rsidRDefault="00784A32" w:rsidP="00354887">
            <w:pPr>
              <w:pStyle w:val="TAL"/>
              <w:keepNext w:val="0"/>
              <w:rPr>
                <w:color w:val="000000"/>
              </w:rPr>
            </w:pPr>
          </w:p>
        </w:tc>
        <w:tc>
          <w:tcPr>
            <w:tcW w:w="1418" w:type="dxa"/>
          </w:tcPr>
          <w:p w14:paraId="43B409C0" w14:textId="77777777" w:rsidR="00784A32" w:rsidRPr="000670FE" w:rsidRDefault="00784A32" w:rsidP="00354887">
            <w:pPr>
              <w:pStyle w:val="TAL"/>
              <w:keepNext w:val="0"/>
              <w:rPr>
                <w:color w:val="000000"/>
              </w:rPr>
            </w:pPr>
          </w:p>
        </w:tc>
        <w:tc>
          <w:tcPr>
            <w:tcW w:w="1134" w:type="dxa"/>
            <w:vAlign w:val="bottom"/>
          </w:tcPr>
          <w:p w14:paraId="6CE6E795" w14:textId="77777777" w:rsidR="00784A32" w:rsidRPr="000670FE" w:rsidRDefault="00784A32" w:rsidP="00354887">
            <w:pPr>
              <w:pStyle w:val="TAL"/>
              <w:keepNext w:val="0"/>
              <w:rPr>
                <w:color w:val="000000"/>
              </w:rPr>
            </w:pPr>
          </w:p>
        </w:tc>
      </w:tr>
    </w:tbl>
    <w:p w14:paraId="088B0E36" w14:textId="77777777" w:rsidR="00784A32" w:rsidRPr="000670FE" w:rsidRDefault="00784A32" w:rsidP="00784A32">
      <w:pPr>
        <w:rPr>
          <w:color w:val="000000"/>
        </w:rPr>
      </w:pPr>
    </w:p>
    <w:p w14:paraId="59ACF27A" w14:textId="128D2633" w:rsidR="00784A32" w:rsidRPr="000670FE" w:rsidRDefault="00784A32" w:rsidP="00784A32">
      <w:pPr>
        <w:pStyle w:val="TH"/>
      </w:pPr>
      <w:r w:rsidRPr="000670FE">
        <w:rPr>
          <w:color w:val="000000"/>
        </w:rPr>
        <w:t>Table 6.1.1.2.3.3-13: MCVideo-INFO in SIP re-INVITE (Table 6.1.1.2.3.3-</w:t>
      </w:r>
      <w:r w:rsidR="00C95DD0" w:rsidRPr="000670FE">
        <w:rPr>
          <w:color w:val="000000"/>
        </w:rPr>
        <w:t>1</w:t>
      </w:r>
      <w:r w:rsidR="00C95DD0">
        <w:rPr>
          <w:color w:val="000000"/>
        </w:rPr>
        <w:t>0</w:t>
      </w:r>
      <w:r w:rsidRPr="000670FE">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Table 5.5.3.2.2-2, conditions GROUP-CALL, </w:t>
            </w:r>
            <w:r w:rsidRPr="000670FE">
              <w:t>IMMPERIL-CALL</w:t>
            </w:r>
          </w:p>
        </w:tc>
      </w:tr>
    </w:tbl>
    <w:p w14:paraId="4A59101C" w14:textId="77777777" w:rsidR="00784A32" w:rsidRPr="000670FE" w:rsidRDefault="00784A32" w:rsidP="00784A32"/>
    <w:p w14:paraId="55CBE8E6" w14:textId="77777777" w:rsidR="00784A32" w:rsidRPr="000670FE" w:rsidRDefault="00784A32" w:rsidP="00784A32">
      <w:pPr>
        <w:pStyle w:val="TH"/>
      </w:pPr>
      <w:r w:rsidRPr="000670FE">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0DEA76D" w14:textId="77777777" w:rsidTr="00354887">
        <w:trPr>
          <w:tblHeader/>
        </w:trPr>
        <w:tc>
          <w:tcPr>
            <w:tcW w:w="9517" w:type="dxa"/>
            <w:gridSpan w:val="5"/>
          </w:tcPr>
          <w:p w14:paraId="0AB29A85"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5.5.2.17.1.1-1, condition INVITE-RSP, MCVIDEO</w:t>
            </w:r>
          </w:p>
        </w:tc>
      </w:tr>
      <w:tr w:rsidR="00784A32" w:rsidRPr="000670FE" w14:paraId="0AD5E8BB" w14:textId="77777777" w:rsidTr="00354887">
        <w:trPr>
          <w:tblHeader/>
        </w:trPr>
        <w:tc>
          <w:tcPr>
            <w:tcW w:w="2677" w:type="dxa"/>
          </w:tcPr>
          <w:p w14:paraId="78C9C288"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F38D59D"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267D74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4BB9B2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C3B526C"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358001BD" w14:textId="77777777" w:rsidTr="00354887">
        <w:tc>
          <w:tcPr>
            <w:tcW w:w="2677" w:type="dxa"/>
            <w:vAlign w:val="center"/>
          </w:tcPr>
          <w:p w14:paraId="4B4E0C3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0C36D832"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0670FE" w:rsidRDefault="00784A32" w:rsidP="00354887">
            <w:pPr>
              <w:pStyle w:val="TAL"/>
              <w:keepNext w:val="0"/>
              <w:keepLines w:val="0"/>
              <w:widowControl w:val="0"/>
              <w:rPr>
                <w:color w:val="000000"/>
              </w:rPr>
            </w:pPr>
          </w:p>
        </w:tc>
        <w:tc>
          <w:tcPr>
            <w:tcW w:w="1350" w:type="dxa"/>
          </w:tcPr>
          <w:p w14:paraId="304567DA" w14:textId="77777777" w:rsidR="00784A32" w:rsidRPr="000670FE" w:rsidRDefault="00784A32" w:rsidP="00354887">
            <w:pPr>
              <w:pStyle w:val="TAL"/>
              <w:keepNext w:val="0"/>
              <w:keepLines w:val="0"/>
              <w:widowControl w:val="0"/>
              <w:rPr>
                <w:color w:val="000000"/>
              </w:rPr>
            </w:pPr>
          </w:p>
        </w:tc>
        <w:tc>
          <w:tcPr>
            <w:tcW w:w="1170" w:type="dxa"/>
            <w:vAlign w:val="bottom"/>
          </w:tcPr>
          <w:p w14:paraId="71ADD98E" w14:textId="77777777" w:rsidR="00784A32" w:rsidRPr="000670FE" w:rsidRDefault="00784A32" w:rsidP="00354887">
            <w:pPr>
              <w:pStyle w:val="TAL"/>
              <w:keepNext w:val="0"/>
              <w:keepLines w:val="0"/>
              <w:widowControl w:val="0"/>
              <w:rPr>
                <w:color w:val="000000"/>
              </w:rPr>
            </w:pPr>
          </w:p>
        </w:tc>
      </w:tr>
      <w:tr w:rsidR="00784A32" w:rsidRPr="000670FE" w14:paraId="6A358619" w14:textId="77777777" w:rsidTr="00354887">
        <w:tc>
          <w:tcPr>
            <w:tcW w:w="2677" w:type="dxa"/>
            <w:vAlign w:val="center"/>
          </w:tcPr>
          <w:p w14:paraId="0ACF91E5"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581CB6B0"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0670FE" w:rsidRDefault="00784A32" w:rsidP="00354887">
            <w:pPr>
              <w:pStyle w:val="TAL"/>
            </w:pPr>
            <w:r w:rsidRPr="000670FE">
              <w:t>MCVideo-Info</w:t>
            </w:r>
          </w:p>
        </w:tc>
        <w:tc>
          <w:tcPr>
            <w:tcW w:w="1350" w:type="dxa"/>
          </w:tcPr>
          <w:p w14:paraId="758A01CF" w14:textId="77777777" w:rsidR="00784A32" w:rsidRPr="000670FE" w:rsidRDefault="00784A32" w:rsidP="00354887">
            <w:pPr>
              <w:pStyle w:val="TAL"/>
              <w:rPr>
                <w:color w:val="000000"/>
              </w:rPr>
            </w:pPr>
          </w:p>
        </w:tc>
        <w:tc>
          <w:tcPr>
            <w:tcW w:w="1170" w:type="dxa"/>
            <w:vAlign w:val="bottom"/>
          </w:tcPr>
          <w:p w14:paraId="4A744986" w14:textId="77777777" w:rsidR="00784A32" w:rsidRPr="000670FE" w:rsidRDefault="00784A32" w:rsidP="00354887">
            <w:pPr>
              <w:pStyle w:val="TAL"/>
              <w:rPr>
                <w:color w:val="000000"/>
              </w:rPr>
            </w:pPr>
          </w:p>
        </w:tc>
      </w:tr>
      <w:tr w:rsidR="00784A32" w:rsidRPr="000670FE"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4BFF32BE" w:rsidR="00784A32" w:rsidRPr="000670FE" w:rsidRDefault="00784A32" w:rsidP="00354887">
            <w:pPr>
              <w:pStyle w:val="TAL"/>
              <w:keepNext w:val="0"/>
              <w:keepLines w:val="0"/>
              <w:widowControl w:val="0"/>
              <w:rPr>
                <w:color w:val="000000"/>
              </w:rPr>
            </w:pPr>
            <w:r w:rsidRPr="000670FE">
              <w:rPr>
                <w:color w:val="000000"/>
              </w:rPr>
              <w:t>MCVideo-Info as described in Table  6.1.1.2.3.3-</w:t>
            </w:r>
            <w:r w:rsidR="00C95DD0" w:rsidRPr="000670FE">
              <w:rPr>
                <w:color w:val="000000"/>
              </w:rPr>
              <w:t>1</w:t>
            </w:r>
            <w:r w:rsidR="00C95DD0">
              <w:rPr>
                <w:color w:val="000000"/>
              </w:rPr>
              <w:t>1</w:t>
            </w:r>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0670FE" w:rsidRDefault="00784A32" w:rsidP="00354887">
            <w:pPr>
              <w:pStyle w:val="TAL"/>
              <w:keepNext w:val="0"/>
              <w:keepLines w:val="0"/>
              <w:widowControl w:val="0"/>
              <w:rPr>
                <w:color w:val="000000"/>
              </w:rPr>
            </w:pPr>
          </w:p>
        </w:tc>
      </w:tr>
    </w:tbl>
    <w:p w14:paraId="55ADF6FC" w14:textId="77777777" w:rsidR="00784A32" w:rsidRPr="000670FE" w:rsidRDefault="00784A32" w:rsidP="00784A32">
      <w:pPr>
        <w:rPr>
          <w:color w:val="000000"/>
        </w:rPr>
      </w:pPr>
    </w:p>
    <w:p w14:paraId="0DE914B7" w14:textId="7AB97212" w:rsidR="00784A32" w:rsidRPr="000670FE" w:rsidRDefault="00784A32" w:rsidP="00784A32">
      <w:pPr>
        <w:pStyle w:val="TH"/>
      </w:pPr>
      <w:r w:rsidRPr="000670FE">
        <w:rPr>
          <w:color w:val="000000"/>
        </w:rPr>
        <w:t xml:space="preserve">Table 6.1.1.2.3.3-15: </w:t>
      </w:r>
      <w:r w:rsidR="00C95DD0">
        <w:rPr>
          <w:color w:val="000000"/>
        </w:rPr>
        <w:t>Void</w:t>
      </w:r>
    </w:p>
    <w:p w14:paraId="517A6111" w14:textId="77777777" w:rsidR="00784A32" w:rsidRPr="000670FE" w:rsidRDefault="00784A32" w:rsidP="00784A32">
      <w:pPr>
        <w:rPr>
          <w:color w:val="000000"/>
        </w:rPr>
      </w:pPr>
    </w:p>
    <w:p w14:paraId="5EEABA3E" w14:textId="77777777" w:rsidR="00784A32" w:rsidRPr="000670FE" w:rsidRDefault="00784A32" w:rsidP="00784A32">
      <w:pPr>
        <w:pStyle w:val="TH"/>
      </w:pPr>
      <w:r w:rsidRPr="000670FE">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3A8B91F" w14:textId="77777777" w:rsidTr="00354887">
        <w:trPr>
          <w:tblHeader/>
        </w:trPr>
        <w:tc>
          <w:tcPr>
            <w:tcW w:w="9639" w:type="dxa"/>
            <w:gridSpan w:val="5"/>
          </w:tcPr>
          <w:p w14:paraId="6DF7BA0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0A6F322D" w14:textId="77777777" w:rsidTr="00354887">
        <w:trPr>
          <w:tblHeader/>
        </w:trPr>
        <w:tc>
          <w:tcPr>
            <w:tcW w:w="2835" w:type="dxa"/>
          </w:tcPr>
          <w:p w14:paraId="0AD2A99D"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4EC1AD39"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71F3E9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04B133B9"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D1A064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33CFA74" w14:textId="77777777" w:rsidTr="00354887">
        <w:tc>
          <w:tcPr>
            <w:tcW w:w="2835" w:type="dxa"/>
            <w:shd w:val="clear" w:color="auto" w:fill="auto"/>
          </w:tcPr>
          <w:p w14:paraId="66E4A929" w14:textId="77777777" w:rsidR="00784A32" w:rsidRPr="000670FE" w:rsidRDefault="00784A32" w:rsidP="00354887">
            <w:pPr>
              <w:pStyle w:val="TAL"/>
              <w:rPr>
                <w:b/>
              </w:rPr>
            </w:pPr>
            <w:r w:rsidRPr="000670FE">
              <w:rPr>
                <w:b/>
              </w:rPr>
              <w:t>Transmission Indicator</w:t>
            </w:r>
          </w:p>
        </w:tc>
        <w:tc>
          <w:tcPr>
            <w:tcW w:w="2126" w:type="dxa"/>
            <w:shd w:val="clear" w:color="auto" w:fill="auto"/>
          </w:tcPr>
          <w:p w14:paraId="6D3A684D"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0670FE" w:rsidRDefault="00784A32" w:rsidP="00354887">
            <w:pPr>
              <w:pStyle w:val="TAL"/>
              <w:rPr>
                <w:rFonts w:cs="Arial"/>
                <w:szCs w:val="18"/>
                <w:lang w:eastAsia="x-none"/>
              </w:rPr>
            </w:pPr>
          </w:p>
        </w:tc>
        <w:tc>
          <w:tcPr>
            <w:tcW w:w="1418" w:type="dxa"/>
            <w:shd w:val="clear" w:color="auto" w:fill="auto"/>
          </w:tcPr>
          <w:p w14:paraId="1059E2E4" w14:textId="77777777" w:rsidR="00784A32" w:rsidRPr="000670FE" w:rsidRDefault="00784A32" w:rsidP="00354887">
            <w:pPr>
              <w:pStyle w:val="TAL"/>
            </w:pPr>
          </w:p>
        </w:tc>
        <w:tc>
          <w:tcPr>
            <w:tcW w:w="1134" w:type="dxa"/>
            <w:shd w:val="clear" w:color="auto" w:fill="auto"/>
          </w:tcPr>
          <w:p w14:paraId="63620A96" w14:textId="77777777" w:rsidR="00784A32" w:rsidRPr="000670FE" w:rsidRDefault="00784A32" w:rsidP="00354887">
            <w:pPr>
              <w:pStyle w:val="TAL"/>
              <w:rPr>
                <w:rFonts w:cs="Arial"/>
                <w:szCs w:val="18"/>
              </w:rPr>
            </w:pPr>
          </w:p>
        </w:tc>
      </w:tr>
      <w:tr w:rsidR="00784A32" w:rsidRPr="000670FE" w14:paraId="6C8A7D6D" w14:textId="77777777" w:rsidTr="00354887">
        <w:tc>
          <w:tcPr>
            <w:tcW w:w="2835" w:type="dxa"/>
            <w:shd w:val="clear" w:color="auto" w:fill="auto"/>
          </w:tcPr>
          <w:p w14:paraId="15610571"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1A7699" w14:textId="77777777" w:rsidR="00784A32" w:rsidRPr="000670FE" w:rsidRDefault="00784A32" w:rsidP="00354887">
            <w:pPr>
              <w:pStyle w:val="TAL"/>
              <w:rPr>
                <w:rFonts w:cs="Arial"/>
                <w:szCs w:val="18"/>
              </w:rPr>
            </w:pPr>
            <w:r w:rsidRPr="000670FE">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0670FE" w:rsidRDefault="00784A32" w:rsidP="00354887">
            <w:pPr>
              <w:pStyle w:val="TAL"/>
              <w:rPr>
                <w:rFonts w:cs="Arial"/>
                <w:szCs w:val="18"/>
                <w:lang w:eastAsia="x-none"/>
              </w:rPr>
            </w:pPr>
            <w:r w:rsidRPr="000670FE">
              <w:rPr>
                <w:rFonts w:cs="Arial"/>
                <w:szCs w:val="18"/>
              </w:rPr>
              <w:t>E = Imminent peril call</w:t>
            </w:r>
          </w:p>
        </w:tc>
        <w:tc>
          <w:tcPr>
            <w:tcW w:w="1418" w:type="dxa"/>
            <w:shd w:val="clear" w:color="auto" w:fill="auto"/>
          </w:tcPr>
          <w:p w14:paraId="65E3E263" w14:textId="77777777" w:rsidR="00784A32" w:rsidRPr="000670FE" w:rsidRDefault="00784A32" w:rsidP="00354887">
            <w:pPr>
              <w:pStyle w:val="TAL"/>
            </w:pPr>
          </w:p>
        </w:tc>
        <w:tc>
          <w:tcPr>
            <w:tcW w:w="1134" w:type="dxa"/>
            <w:shd w:val="clear" w:color="auto" w:fill="auto"/>
          </w:tcPr>
          <w:p w14:paraId="7270CD8D" w14:textId="77777777" w:rsidR="00784A32" w:rsidRPr="000670FE" w:rsidRDefault="00784A32" w:rsidP="00354887">
            <w:pPr>
              <w:pStyle w:val="TAL"/>
              <w:rPr>
                <w:rFonts w:cs="Arial"/>
                <w:szCs w:val="18"/>
              </w:rPr>
            </w:pPr>
          </w:p>
        </w:tc>
      </w:tr>
    </w:tbl>
    <w:p w14:paraId="17FAAB52" w14:textId="77777777" w:rsidR="00784A32" w:rsidRPr="000670FE" w:rsidRDefault="00784A32" w:rsidP="00784A32">
      <w:pPr>
        <w:rPr>
          <w:color w:val="000000"/>
        </w:rPr>
      </w:pPr>
    </w:p>
    <w:p w14:paraId="068B31D9" w14:textId="135BC165" w:rsidR="00784A32" w:rsidRPr="000670FE" w:rsidRDefault="00784A32" w:rsidP="00784A32">
      <w:pPr>
        <w:pStyle w:val="TH"/>
      </w:pPr>
      <w:r w:rsidRPr="000670FE">
        <w:rPr>
          <w:color w:val="000000"/>
        </w:rPr>
        <w:t xml:space="preserve">Table 6.1.1.2.3.3-17: </w:t>
      </w:r>
      <w:r w:rsidR="00157C95">
        <w:rPr>
          <w:color w:val="000000"/>
        </w:rPr>
        <w:t>Void</w:t>
      </w:r>
    </w:p>
    <w:p w14:paraId="0E2B5A4E" w14:textId="42170DC4" w:rsidR="00784A32" w:rsidRPr="000670FE" w:rsidRDefault="00784A32" w:rsidP="00784A32">
      <w:pPr>
        <w:pStyle w:val="TH"/>
      </w:pPr>
      <w:r w:rsidRPr="000670FE">
        <w:rPr>
          <w:color w:val="000000"/>
        </w:rPr>
        <w:t xml:space="preserve">Table 6.1.1.1.3.3-18: </w:t>
      </w:r>
      <w:r w:rsidR="00157C95">
        <w:rPr>
          <w:color w:val="000000"/>
        </w:rPr>
        <w:t>Void</w:t>
      </w:r>
    </w:p>
    <w:p w14:paraId="5E6A459A" w14:textId="77777777" w:rsidR="00784A32" w:rsidRPr="000670FE" w:rsidRDefault="00784A32" w:rsidP="00784A32">
      <w:pPr>
        <w:rPr>
          <w:color w:val="000000"/>
        </w:rPr>
      </w:pPr>
    </w:p>
    <w:p w14:paraId="2DFD168A" w14:textId="5B1A0FD2" w:rsidR="00784A32" w:rsidRPr="000670FE" w:rsidRDefault="00784A32" w:rsidP="00784A32">
      <w:pPr>
        <w:pStyle w:val="TH"/>
      </w:pPr>
      <w:r w:rsidRPr="000670FE">
        <w:rPr>
          <w:color w:val="000000"/>
        </w:rPr>
        <w:t>Table 6.1.1.</w:t>
      </w:r>
      <w:r w:rsidR="00157C95">
        <w:rPr>
          <w:color w:val="000000"/>
        </w:rPr>
        <w:t>2</w:t>
      </w:r>
      <w:r w:rsidRPr="000670FE">
        <w:rPr>
          <w:color w:val="000000"/>
        </w:rPr>
        <w:t>.3.3-19: SIP BYE (Step 50, Table 6.1.1.</w:t>
      </w:r>
      <w:r w:rsidR="00157C95">
        <w:rPr>
          <w:color w:val="000000"/>
        </w:rPr>
        <w:t>2</w:t>
      </w:r>
      <w:r w:rsidRPr="000670FE">
        <w:rPr>
          <w:color w:val="000000"/>
        </w:rPr>
        <w:t>.3.2-1)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BBB1D08" w14:textId="77777777" w:rsidTr="00354887">
        <w:trPr>
          <w:tblHeader/>
        </w:trPr>
        <w:tc>
          <w:tcPr>
            <w:tcW w:w="9634" w:type="dxa"/>
          </w:tcPr>
          <w:p w14:paraId="61566DB2" w14:textId="77777777" w:rsidR="00784A32" w:rsidRPr="000670FE" w:rsidRDefault="00784A32" w:rsidP="00354887">
            <w:pPr>
              <w:pStyle w:val="TAL"/>
              <w:keepNext w:val="0"/>
              <w:keepLines w:val="0"/>
              <w:widowControl w:val="0"/>
              <w:rPr>
                <w:color w:val="000000"/>
              </w:rPr>
            </w:pPr>
            <w:r w:rsidRPr="000670FE">
              <w:rPr>
                <w:color w:val="000000"/>
              </w:rPr>
              <w:t>Derivation Path: 36.579-1 [2], Table 5.5.2.2.2-1, condition MO_CALL</w:t>
            </w:r>
          </w:p>
        </w:tc>
      </w:tr>
    </w:tbl>
    <w:p w14:paraId="64558DCD" w14:textId="77777777" w:rsidR="00784A32" w:rsidRPr="000670FE" w:rsidRDefault="00784A32" w:rsidP="00784A32">
      <w:pPr>
        <w:rPr>
          <w:color w:val="000000"/>
        </w:rPr>
      </w:pPr>
    </w:p>
    <w:p w14:paraId="412DDFC4" w14:textId="77777777" w:rsidR="00784A32" w:rsidRPr="000670FE" w:rsidRDefault="00784A32" w:rsidP="00784A32">
      <w:pPr>
        <w:pStyle w:val="TH"/>
      </w:pPr>
      <w:r w:rsidRPr="000670FE">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0670FE" w14:paraId="2BAA2AD7" w14:textId="77777777" w:rsidTr="00354887">
        <w:trPr>
          <w:tblHeader/>
        </w:trPr>
        <w:tc>
          <w:tcPr>
            <w:tcW w:w="9588" w:type="dxa"/>
            <w:gridSpan w:val="5"/>
          </w:tcPr>
          <w:p w14:paraId="17EE4A6E" w14:textId="77777777" w:rsidR="00784A32" w:rsidRPr="000670FE" w:rsidRDefault="00784A32" w:rsidP="00354887">
            <w:pPr>
              <w:pStyle w:val="TAL"/>
              <w:keepLines w:val="0"/>
              <w:widowControl w:val="0"/>
              <w:rPr>
                <w:color w:val="000000"/>
              </w:rPr>
            </w:pPr>
            <w:r w:rsidRPr="000670FE">
              <w:rPr>
                <w:color w:val="000000"/>
              </w:rPr>
              <w:t>Derivation Path: TS 36.579-1 [2], Table 5.5.2.17.1.1-1, condition MCVIDEO</w:t>
            </w:r>
          </w:p>
        </w:tc>
      </w:tr>
      <w:tr w:rsidR="00784A32" w:rsidRPr="000670FE" w14:paraId="6944308B" w14:textId="77777777" w:rsidTr="00354887">
        <w:trPr>
          <w:trHeight w:val="260"/>
          <w:tblHeader/>
        </w:trPr>
        <w:tc>
          <w:tcPr>
            <w:tcW w:w="2709" w:type="dxa"/>
          </w:tcPr>
          <w:p w14:paraId="3A3A3B85"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87" w:type="dxa"/>
          </w:tcPr>
          <w:p w14:paraId="670A26BE" w14:textId="77777777" w:rsidR="00784A32" w:rsidRPr="000670FE" w:rsidRDefault="00784A32" w:rsidP="00354887">
            <w:pPr>
              <w:pStyle w:val="TAH"/>
              <w:keepLines w:val="0"/>
              <w:widowControl w:val="0"/>
              <w:rPr>
                <w:color w:val="000000"/>
              </w:rPr>
            </w:pPr>
            <w:r w:rsidRPr="000670FE">
              <w:rPr>
                <w:color w:val="000000"/>
              </w:rPr>
              <w:t>Value/remark</w:t>
            </w:r>
          </w:p>
        </w:tc>
        <w:tc>
          <w:tcPr>
            <w:tcW w:w="2187" w:type="dxa"/>
            <w:tcBorders>
              <w:bottom w:val="single" w:sz="4" w:space="0" w:color="auto"/>
            </w:tcBorders>
          </w:tcPr>
          <w:p w14:paraId="0B7D4787" w14:textId="77777777" w:rsidR="00784A32" w:rsidRPr="000670FE" w:rsidRDefault="00784A32" w:rsidP="00354887">
            <w:pPr>
              <w:pStyle w:val="TAH"/>
              <w:keepLines w:val="0"/>
              <w:widowControl w:val="0"/>
              <w:rPr>
                <w:color w:val="000000"/>
              </w:rPr>
            </w:pPr>
            <w:r w:rsidRPr="000670FE">
              <w:rPr>
                <w:color w:val="000000"/>
              </w:rPr>
              <w:t>Comment</w:t>
            </w:r>
          </w:p>
        </w:tc>
        <w:tc>
          <w:tcPr>
            <w:tcW w:w="1371" w:type="dxa"/>
          </w:tcPr>
          <w:p w14:paraId="602DCD39" w14:textId="77777777" w:rsidR="00784A32" w:rsidRPr="000670FE" w:rsidRDefault="00784A32" w:rsidP="00354887">
            <w:pPr>
              <w:pStyle w:val="TAH"/>
              <w:keepLines w:val="0"/>
              <w:widowControl w:val="0"/>
              <w:rPr>
                <w:color w:val="000000"/>
              </w:rPr>
            </w:pPr>
            <w:r w:rsidRPr="000670FE">
              <w:rPr>
                <w:color w:val="000000"/>
              </w:rPr>
              <w:t>Reference</w:t>
            </w:r>
          </w:p>
        </w:tc>
        <w:tc>
          <w:tcPr>
            <w:tcW w:w="1134" w:type="dxa"/>
          </w:tcPr>
          <w:p w14:paraId="5826F2F9"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279A5E4E" w14:textId="77777777" w:rsidTr="00354887">
        <w:tc>
          <w:tcPr>
            <w:tcW w:w="2709" w:type="dxa"/>
          </w:tcPr>
          <w:p w14:paraId="78072886" w14:textId="77777777" w:rsidR="00784A32" w:rsidRPr="000670FE" w:rsidRDefault="00784A32" w:rsidP="00354887">
            <w:pPr>
              <w:pStyle w:val="TAL"/>
              <w:rPr>
                <w:b/>
                <w:bCs/>
              </w:rPr>
            </w:pPr>
            <w:r w:rsidRPr="000670FE">
              <w:rPr>
                <w:b/>
                <w:bCs/>
              </w:rPr>
              <w:t>Content-Type</w:t>
            </w:r>
          </w:p>
        </w:tc>
        <w:tc>
          <w:tcPr>
            <w:tcW w:w="2187" w:type="dxa"/>
          </w:tcPr>
          <w:p w14:paraId="45AA8953" w14:textId="77777777" w:rsidR="00784A32" w:rsidRPr="000670FE" w:rsidRDefault="00784A32" w:rsidP="00354887">
            <w:pPr>
              <w:pStyle w:val="TAL"/>
            </w:pPr>
            <w:r w:rsidRPr="000670FE">
              <w:t>not present</w:t>
            </w:r>
          </w:p>
        </w:tc>
        <w:tc>
          <w:tcPr>
            <w:tcW w:w="2187" w:type="dxa"/>
            <w:tcBorders>
              <w:bottom w:val="single" w:sz="4" w:space="0" w:color="auto"/>
            </w:tcBorders>
          </w:tcPr>
          <w:p w14:paraId="3A631DAE" w14:textId="77777777" w:rsidR="00784A32" w:rsidRPr="000670FE" w:rsidRDefault="00784A32" w:rsidP="00354887">
            <w:pPr>
              <w:pStyle w:val="TAL"/>
            </w:pPr>
          </w:p>
        </w:tc>
        <w:tc>
          <w:tcPr>
            <w:tcW w:w="1371" w:type="dxa"/>
          </w:tcPr>
          <w:p w14:paraId="07765E9A" w14:textId="77777777" w:rsidR="00784A32" w:rsidRPr="000670FE" w:rsidRDefault="00784A32" w:rsidP="00354887">
            <w:pPr>
              <w:pStyle w:val="TAL"/>
            </w:pPr>
          </w:p>
        </w:tc>
        <w:tc>
          <w:tcPr>
            <w:tcW w:w="1134" w:type="dxa"/>
          </w:tcPr>
          <w:p w14:paraId="6317EADF" w14:textId="77777777" w:rsidR="00784A32" w:rsidRPr="000670FE" w:rsidRDefault="00784A32" w:rsidP="00354887">
            <w:pPr>
              <w:pStyle w:val="TAL"/>
            </w:pPr>
          </w:p>
        </w:tc>
      </w:tr>
      <w:tr w:rsidR="00784A32" w:rsidRPr="000670FE" w14:paraId="671603E1" w14:textId="77777777" w:rsidTr="00354887">
        <w:tc>
          <w:tcPr>
            <w:tcW w:w="2709" w:type="dxa"/>
          </w:tcPr>
          <w:p w14:paraId="6820A263" w14:textId="77777777" w:rsidR="00784A32" w:rsidRPr="000670FE" w:rsidRDefault="00784A32" w:rsidP="00354887">
            <w:pPr>
              <w:pStyle w:val="TAL"/>
              <w:rPr>
                <w:b/>
                <w:bCs/>
              </w:rPr>
            </w:pPr>
            <w:r w:rsidRPr="000670FE">
              <w:rPr>
                <w:b/>
                <w:bCs/>
              </w:rPr>
              <w:t>Content-Length</w:t>
            </w:r>
          </w:p>
        </w:tc>
        <w:tc>
          <w:tcPr>
            <w:tcW w:w="2187" w:type="dxa"/>
          </w:tcPr>
          <w:p w14:paraId="470297D1" w14:textId="77777777" w:rsidR="00784A32" w:rsidRPr="000670FE" w:rsidRDefault="00784A32" w:rsidP="00354887">
            <w:pPr>
              <w:pStyle w:val="TAL"/>
            </w:pPr>
          </w:p>
        </w:tc>
        <w:tc>
          <w:tcPr>
            <w:tcW w:w="2187" w:type="dxa"/>
            <w:tcBorders>
              <w:top w:val="single" w:sz="4" w:space="0" w:color="auto"/>
              <w:bottom w:val="single" w:sz="4" w:space="0" w:color="auto"/>
            </w:tcBorders>
          </w:tcPr>
          <w:p w14:paraId="4986FD53" w14:textId="77777777" w:rsidR="00784A32" w:rsidRPr="000670FE" w:rsidRDefault="00784A32" w:rsidP="00354887">
            <w:pPr>
              <w:pStyle w:val="TAL"/>
            </w:pPr>
          </w:p>
        </w:tc>
        <w:tc>
          <w:tcPr>
            <w:tcW w:w="1371" w:type="dxa"/>
          </w:tcPr>
          <w:p w14:paraId="5AB12F2B" w14:textId="77777777" w:rsidR="00784A32" w:rsidRPr="000670FE" w:rsidRDefault="00784A32" w:rsidP="00354887">
            <w:pPr>
              <w:pStyle w:val="TAL"/>
            </w:pPr>
          </w:p>
        </w:tc>
        <w:tc>
          <w:tcPr>
            <w:tcW w:w="1134" w:type="dxa"/>
          </w:tcPr>
          <w:p w14:paraId="5A6B728A" w14:textId="77777777" w:rsidR="00784A32" w:rsidRPr="000670FE" w:rsidRDefault="00784A32" w:rsidP="00354887">
            <w:pPr>
              <w:pStyle w:val="TAL"/>
            </w:pPr>
          </w:p>
        </w:tc>
      </w:tr>
      <w:tr w:rsidR="00784A32" w:rsidRPr="000670FE" w14:paraId="1C4E5E7B" w14:textId="77777777" w:rsidTr="00354887">
        <w:tc>
          <w:tcPr>
            <w:tcW w:w="2709" w:type="dxa"/>
          </w:tcPr>
          <w:p w14:paraId="529FB038" w14:textId="77777777" w:rsidR="00784A32" w:rsidRPr="000670FE" w:rsidRDefault="00784A32" w:rsidP="00354887">
            <w:pPr>
              <w:pStyle w:val="TAL"/>
            </w:pPr>
            <w:r w:rsidRPr="000670FE">
              <w:t xml:space="preserve">  value</w:t>
            </w:r>
          </w:p>
        </w:tc>
        <w:tc>
          <w:tcPr>
            <w:tcW w:w="2187" w:type="dxa"/>
          </w:tcPr>
          <w:p w14:paraId="53383A3F" w14:textId="77777777" w:rsidR="00784A32" w:rsidRPr="000670FE" w:rsidRDefault="00784A32" w:rsidP="00354887">
            <w:pPr>
              <w:pStyle w:val="TAL"/>
            </w:pPr>
            <w:r w:rsidRPr="000670FE">
              <w:t>"0"</w:t>
            </w:r>
          </w:p>
        </w:tc>
        <w:tc>
          <w:tcPr>
            <w:tcW w:w="2187" w:type="dxa"/>
            <w:tcBorders>
              <w:top w:val="single" w:sz="4" w:space="0" w:color="auto"/>
              <w:bottom w:val="single" w:sz="4" w:space="0" w:color="auto"/>
            </w:tcBorders>
          </w:tcPr>
          <w:p w14:paraId="2F1F5DED" w14:textId="77777777" w:rsidR="00784A32" w:rsidRPr="000670FE" w:rsidRDefault="00784A32" w:rsidP="00354887">
            <w:pPr>
              <w:pStyle w:val="TAL"/>
            </w:pPr>
            <w:r w:rsidRPr="000670FE">
              <w:t>No message body included</w:t>
            </w:r>
          </w:p>
        </w:tc>
        <w:tc>
          <w:tcPr>
            <w:tcW w:w="1371" w:type="dxa"/>
          </w:tcPr>
          <w:p w14:paraId="61631B2C" w14:textId="77777777" w:rsidR="00784A32" w:rsidRPr="000670FE" w:rsidRDefault="00784A32" w:rsidP="00354887">
            <w:pPr>
              <w:pStyle w:val="TAL"/>
            </w:pPr>
          </w:p>
        </w:tc>
        <w:tc>
          <w:tcPr>
            <w:tcW w:w="1134" w:type="dxa"/>
          </w:tcPr>
          <w:p w14:paraId="32164B2A" w14:textId="77777777" w:rsidR="00784A32" w:rsidRPr="000670FE" w:rsidRDefault="00784A32" w:rsidP="00354887">
            <w:pPr>
              <w:pStyle w:val="TAL"/>
            </w:pPr>
          </w:p>
        </w:tc>
      </w:tr>
    </w:tbl>
    <w:p w14:paraId="058B4E75" w14:textId="77777777" w:rsidR="00784A32" w:rsidRPr="000670FE" w:rsidRDefault="00784A32" w:rsidP="00784A32">
      <w:pPr>
        <w:rPr>
          <w:color w:val="000000"/>
        </w:rPr>
      </w:pPr>
    </w:p>
    <w:p w14:paraId="4B8CAE57" w14:textId="77777777" w:rsidR="00F90406" w:rsidRPr="000670FE" w:rsidRDefault="00F90406" w:rsidP="00F90406">
      <w:pPr>
        <w:pStyle w:val="Heading4"/>
      </w:pPr>
      <w:bookmarkStart w:id="173" w:name="_Toc52787491"/>
      <w:bookmarkStart w:id="174" w:name="_Toc52787671"/>
      <w:r w:rsidRPr="000670FE">
        <w:t>6.1.1.3</w:t>
      </w:r>
      <w:r w:rsidRPr="000670FE">
        <w:tab/>
        <w:t>On-network / On-demand Pre-arranged Group Call / Manual Commencement Mode / Client Originated (CO)</w:t>
      </w:r>
    </w:p>
    <w:p w14:paraId="6F092E7F" w14:textId="77777777" w:rsidR="00F90406" w:rsidRPr="000670FE" w:rsidRDefault="00F90406" w:rsidP="005377F9">
      <w:pPr>
        <w:pStyle w:val="H6"/>
      </w:pPr>
      <w:r w:rsidRPr="000670FE">
        <w:t>6.1.1.3.1</w:t>
      </w:r>
      <w:r w:rsidRPr="000670FE">
        <w:tab/>
        <w:t>Test Purpose (TP)</w:t>
      </w:r>
    </w:p>
    <w:p w14:paraId="4E49B7BF" w14:textId="77777777" w:rsidR="00F90406" w:rsidRPr="000670FE" w:rsidRDefault="00F90406" w:rsidP="00F90406">
      <w:pPr>
        <w:pStyle w:val="H6"/>
      </w:pPr>
      <w:r w:rsidRPr="000670FE">
        <w:t>(1)</w:t>
      </w:r>
    </w:p>
    <w:p w14:paraId="7D1AECBB" w14:textId="77777777" w:rsidR="00F90406" w:rsidRPr="000670FE" w:rsidRDefault="00F90406" w:rsidP="00F90406">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authorised for MCVideo Service }</w:t>
      </w:r>
    </w:p>
    <w:p w14:paraId="0CF8B3AE" w14:textId="77777777" w:rsidR="00F90406" w:rsidRPr="000670FE" w:rsidRDefault="00F90406" w:rsidP="00F90406">
      <w:pPr>
        <w:pStyle w:val="PL"/>
        <w:rPr>
          <w:noProof w:val="0"/>
        </w:rPr>
      </w:pPr>
      <w:r w:rsidRPr="000670FE">
        <w:rPr>
          <w:b/>
          <w:noProof w:val="0"/>
        </w:rPr>
        <w:t>ensure that</w:t>
      </w:r>
      <w:r w:rsidRPr="000670FE">
        <w:rPr>
          <w:noProof w:val="0"/>
        </w:rPr>
        <w:t xml:space="preserve"> {</w:t>
      </w:r>
    </w:p>
    <w:p w14:paraId="3C11C37F" w14:textId="04D1C9CD" w:rsidR="00F90406" w:rsidRPr="000670FE" w:rsidRDefault="00F90406" w:rsidP="00F90406">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Group Call </w:t>
      </w:r>
      <w:r>
        <w:rPr>
          <w:noProof w:val="0"/>
        </w:rPr>
        <w:t>with</w:t>
      </w:r>
      <w:r w:rsidRPr="000670FE">
        <w:rPr>
          <w:noProof w:val="0"/>
        </w:rPr>
        <w:t xml:space="preserve"> Manual Commencement Mode and implicit Transmission Control }</w:t>
      </w:r>
    </w:p>
    <w:p w14:paraId="1085BC33" w14:textId="0CC12E48" w:rsidR="00F90406" w:rsidRPr="000670FE" w:rsidRDefault="00F90406" w:rsidP="00F90406">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UE (MCVideo Client) requests On-demand Manual Commencement Mode Pre-arranged Group Call establishment with implicit Transmission Control by sending a SIP INVITE message }</w:t>
      </w:r>
    </w:p>
    <w:p w14:paraId="7591BAEE" w14:textId="77777777" w:rsidR="00F90406" w:rsidRPr="000670FE" w:rsidRDefault="00F90406" w:rsidP="00F90406">
      <w:pPr>
        <w:pStyle w:val="PL"/>
        <w:rPr>
          <w:noProof w:val="0"/>
        </w:rPr>
      </w:pPr>
      <w:r w:rsidRPr="000670FE">
        <w:rPr>
          <w:noProof w:val="0"/>
        </w:rPr>
        <w:t xml:space="preserve">            }</w:t>
      </w:r>
    </w:p>
    <w:p w14:paraId="72BD2475" w14:textId="77777777" w:rsidR="00F90406" w:rsidRPr="000670FE" w:rsidRDefault="00F90406" w:rsidP="00F90406">
      <w:pPr>
        <w:pStyle w:val="PL"/>
        <w:rPr>
          <w:noProof w:val="0"/>
        </w:rPr>
      </w:pPr>
    </w:p>
    <w:p w14:paraId="5D2CA133" w14:textId="77777777" w:rsidR="00F90406" w:rsidRPr="000670FE" w:rsidRDefault="00F90406" w:rsidP="00F90406">
      <w:pPr>
        <w:pStyle w:val="H6"/>
      </w:pPr>
      <w:r w:rsidRPr="000670FE">
        <w:t>(2)</w:t>
      </w:r>
    </w:p>
    <w:p w14:paraId="143115BE" w14:textId="77777777" w:rsidR="00F90406" w:rsidRPr="000670FE" w:rsidRDefault="00F90406" w:rsidP="00F90406">
      <w:pPr>
        <w:pStyle w:val="PL"/>
        <w:rPr>
          <w:noProof w:val="0"/>
        </w:rPr>
      </w:pPr>
      <w:r w:rsidRPr="000670FE">
        <w:rPr>
          <w:b/>
          <w:noProof w:val="0"/>
        </w:rPr>
        <w:t>with</w:t>
      </w:r>
      <w:r w:rsidRPr="000670FE">
        <w:rPr>
          <w:noProof w:val="0"/>
        </w:rPr>
        <w:t xml:space="preserve"> {</w:t>
      </w:r>
      <w:r>
        <w:rPr>
          <w:noProof w:val="0"/>
        </w:rPr>
        <w:t xml:space="preserve">the </w:t>
      </w:r>
      <w:r w:rsidRPr="000670FE">
        <w:rPr>
          <w:noProof w:val="0"/>
        </w:rPr>
        <w:t>UE (MCVideo Client) having an ongoing MCVideo On-demand Pre-arranged Group Call with Manual Commencement Mode }</w:t>
      </w:r>
    </w:p>
    <w:p w14:paraId="3A1BE94C" w14:textId="77777777" w:rsidR="00F90406" w:rsidRPr="000670FE" w:rsidRDefault="00F90406" w:rsidP="00F90406">
      <w:pPr>
        <w:pStyle w:val="PL"/>
        <w:rPr>
          <w:noProof w:val="0"/>
        </w:rPr>
      </w:pPr>
      <w:r w:rsidRPr="000670FE">
        <w:rPr>
          <w:b/>
          <w:noProof w:val="0"/>
        </w:rPr>
        <w:t>ensure that</w:t>
      </w:r>
      <w:r w:rsidRPr="000670FE">
        <w:rPr>
          <w:noProof w:val="0"/>
        </w:rPr>
        <w:t xml:space="preserve"> {</w:t>
      </w:r>
    </w:p>
    <w:p w14:paraId="5BD1E931" w14:textId="6A1930A2" w:rsidR="00F90406" w:rsidRPr="000670FE" w:rsidRDefault="00F90406" w:rsidP="00F90406">
      <w:pPr>
        <w:pStyle w:val="PL"/>
        <w:rPr>
          <w:noProof w:val="0"/>
        </w:rPr>
      </w:pPr>
      <w:r w:rsidRPr="000670FE">
        <w:rPr>
          <w:noProof w:val="0"/>
        </w:rPr>
        <w:t xml:space="preserve">  </w:t>
      </w:r>
      <w:r w:rsidRPr="000670FE">
        <w:rPr>
          <w:b/>
          <w:noProof w:val="0"/>
        </w:rPr>
        <w:t>when</w:t>
      </w:r>
      <w:r w:rsidRPr="000670FE">
        <w:rPr>
          <w:noProof w:val="0"/>
        </w:rPr>
        <w:t xml:space="preserve"> { the </w:t>
      </w:r>
      <w:r>
        <w:rPr>
          <w:noProof w:val="0"/>
        </w:rPr>
        <w:t>UE (</w:t>
      </w:r>
      <w:r w:rsidRPr="000670FE">
        <w:rPr>
          <w:noProof w:val="0"/>
        </w:rPr>
        <w:t xml:space="preserve">MCVideo </w:t>
      </w:r>
      <w:r>
        <w:rPr>
          <w:noProof w:val="0"/>
        </w:rPr>
        <w:t>Client)</w:t>
      </w:r>
      <w:r w:rsidRPr="00CD6DD8">
        <w:rPr>
          <w:noProof w:val="0"/>
        </w:rPr>
        <w:t xml:space="preserve"> </w:t>
      </w:r>
      <w:r>
        <w:rPr>
          <w:noProof w:val="0"/>
        </w:rPr>
        <w:t>receives a Transmission Granted message</w:t>
      </w:r>
      <w:r w:rsidRPr="001D621D">
        <w:rPr>
          <w:noProof w:val="0"/>
        </w:rPr>
        <w:t xml:space="preserve"> </w:t>
      </w:r>
      <w:r>
        <w:rPr>
          <w:noProof w:val="0"/>
        </w:rPr>
        <w:t>from the SS (MCVideo Server</w:t>
      </w:r>
      <w:r w:rsidRPr="000670FE">
        <w:rPr>
          <w:noProof w:val="0"/>
        </w:rPr>
        <w:t xml:space="preserve"> } </w:t>
      </w:r>
    </w:p>
    <w:p w14:paraId="1EEBDBD0" w14:textId="02BD45BA" w:rsidR="00F90406" w:rsidRPr="000670FE" w:rsidRDefault="00F90406" w:rsidP="00F90406">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w:t>
      </w:r>
      <w:r w:rsidRPr="001D621D">
        <w:rPr>
          <w:noProof w:val="0"/>
        </w:rPr>
        <w:t>provides transmission granted notification to the MCVideo User</w:t>
      </w:r>
      <w:r>
        <w:rPr>
          <w:noProof w:val="0"/>
        </w:rPr>
        <w:t xml:space="preserve"> </w:t>
      </w:r>
      <w:r w:rsidRPr="00CE3676">
        <w:rPr>
          <w:b/>
          <w:bCs/>
          <w:noProof w:val="0"/>
        </w:rPr>
        <w:t>and</w:t>
      </w:r>
      <w:r w:rsidRPr="000670FE">
        <w:rPr>
          <w:noProof w:val="0"/>
        </w:rPr>
        <w:t xml:space="preserve"> respects the Transmission Control imposed by the </w:t>
      </w:r>
      <w:r>
        <w:rPr>
          <w:noProof w:val="0"/>
        </w:rPr>
        <w:t>SS (</w:t>
      </w:r>
      <w:r w:rsidRPr="000670FE">
        <w:rPr>
          <w:noProof w:val="0"/>
        </w:rPr>
        <w:t>MCVideo Server</w:t>
      </w:r>
      <w:r>
        <w:rPr>
          <w:noProof w:val="0"/>
        </w:rPr>
        <w:t>)</w:t>
      </w:r>
      <w:r w:rsidRPr="000670FE">
        <w:rPr>
          <w:noProof w:val="0"/>
        </w:rPr>
        <w:t xml:space="preserve"> ( Transmission Granted, Transmission</w:t>
      </w:r>
      <w:r>
        <w:rPr>
          <w:noProof w:val="0"/>
        </w:rPr>
        <w:t xml:space="preserve"> Control ACK</w:t>
      </w:r>
      <w:r w:rsidRPr="000670FE">
        <w:rPr>
          <w:noProof w:val="0"/>
        </w:rPr>
        <w:t xml:space="preserve">, Transmission Idle, </w:t>
      </w:r>
      <w:r w:rsidRPr="00CD6DD8">
        <w:rPr>
          <w:noProof w:val="0"/>
        </w:rPr>
        <w:t xml:space="preserve"> </w:t>
      </w:r>
      <w:r>
        <w:rPr>
          <w:noProof w:val="0"/>
        </w:rPr>
        <w:t>Transmission End Request, Transmission End Response</w:t>
      </w:r>
      <w:r w:rsidRPr="000670FE">
        <w:rPr>
          <w:noProof w:val="0"/>
        </w:rPr>
        <w:t xml:space="preserve"> }</w:t>
      </w:r>
    </w:p>
    <w:p w14:paraId="595C7A53" w14:textId="77777777" w:rsidR="00F90406" w:rsidRPr="000670FE" w:rsidRDefault="00F90406" w:rsidP="00F90406">
      <w:pPr>
        <w:pStyle w:val="PL"/>
        <w:rPr>
          <w:rFonts w:cs="Courier New"/>
          <w:noProof w:val="0"/>
          <w:szCs w:val="16"/>
        </w:rPr>
      </w:pPr>
      <w:r w:rsidRPr="000670FE">
        <w:rPr>
          <w:rFonts w:cs="Courier New"/>
          <w:noProof w:val="0"/>
          <w:szCs w:val="16"/>
        </w:rPr>
        <w:t xml:space="preserve">            }</w:t>
      </w:r>
    </w:p>
    <w:p w14:paraId="4BCDB218" w14:textId="77777777" w:rsidR="00F90406" w:rsidRPr="000670FE" w:rsidRDefault="00F90406" w:rsidP="00F90406">
      <w:pPr>
        <w:pStyle w:val="PL"/>
        <w:rPr>
          <w:rFonts w:cs="Courier New"/>
          <w:noProof w:val="0"/>
          <w:szCs w:val="16"/>
        </w:rPr>
      </w:pPr>
    </w:p>
    <w:p w14:paraId="2D362ACC" w14:textId="77777777" w:rsidR="00F90406" w:rsidRPr="000670FE" w:rsidRDefault="00F90406" w:rsidP="00F90406">
      <w:pPr>
        <w:pStyle w:val="H6"/>
      </w:pPr>
      <w:r w:rsidRPr="000670FE">
        <w:t>(3)</w:t>
      </w:r>
    </w:p>
    <w:p w14:paraId="1214930D" w14:textId="77777777" w:rsidR="00F90406" w:rsidRPr="000670FE" w:rsidRDefault="00F90406" w:rsidP="00F90406">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ongoing On-demand Pre-arranged Group Call with Manual Commencement Mode }</w:t>
      </w:r>
    </w:p>
    <w:p w14:paraId="3A5A2361" w14:textId="77777777" w:rsidR="00F90406" w:rsidRPr="000670FE" w:rsidRDefault="00F90406" w:rsidP="00F90406">
      <w:pPr>
        <w:pStyle w:val="PL"/>
        <w:rPr>
          <w:noProof w:val="0"/>
        </w:rPr>
      </w:pPr>
      <w:r w:rsidRPr="000670FE">
        <w:rPr>
          <w:b/>
          <w:noProof w:val="0"/>
        </w:rPr>
        <w:t>ensure that</w:t>
      </w:r>
      <w:r w:rsidRPr="000670FE">
        <w:rPr>
          <w:noProof w:val="0"/>
        </w:rPr>
        <w:t xml:space="preserve"> {</w:t>
      </w:r>
    </w:p>
    <w:p w14:paraId="2F0C08EC" w14:textId="3228ACE4" w:rsidR="00F90406" w:rsidRPr="000670FE" w:rsidRDefault="00F90406" w:rsidP="00F90406">
      <w:pPr>
        <w:pStyle w:val="PL"/>
        <w:rPr>
          <w:noProof w:val="0"/>
        </w:rPr>
      </w:pPr>
      <w:r w:rsidRPr="000670FE">
        <w:rPr>
          <w:noProof w:val="0"/>
        </w:rPr>
        <w:t xml:space="preserve">  </w:t>
      </w:r>
      <w:r w:rsidRPr="000670FE">
        <w:rPr>
          <w:b/>
          <w:noProof w:val="0"/>
        </w:rPr>
        <w:t>when</w:t>
      </w:r>
      <w:r w:rsidRPr="000670FE">
        <w:rPr>
          <w:noProof w:val="0"/>
        </w:rPr>
        <w:t xml:space="preserve"> { the MCVideo User </w:t>
      </w:r>
      <w:r>
        <w:rPr>
          <w:noProof w:val="0"/>
        </w:rPr>
        <w:t>requests</w:t>
      </w:r>
      <w:r w:rsidRPr="000670FE">
        <w:rPr>
          <w:noProof w:val="0"/>
        </w:rPr>
        <w:t xml:space="preserve"> to terminate the ongoing MCVideo Group Call }</w:t>
      </w:r>
    </w:p>
    <w:p w14:paraId="7BBF008D" w14:textId="77777777" w:rsidR="00F90406" w:rsidRPr="000670FE" w:rsidRDefault="00F90406" w:rsidP="00F90406">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sends a SIP BYE request </w:t>
      </w:r>
      <w:r w:rsidRPr="000C1899">
        <w:rPr>
          <w:b/>
          <w:bCs/>
          <w:noProof w:val="0"/>
        </w:rPr>
        <w:t>and</w:t>
      </w:r>
      <w:r w:rsidRPr="000670FE">
        <w:rPr>
          <w:noProof w:val="0"/>
        </w:rPr>
        <w:t xml:space="preserve"> leaves the MCVideo session }</w:t>
      </w:r>
    </w:p>
    <w:p w14:paraId="6985119D" w14:textId="77777777" w:rsidR="00F90406" w:rsidRPr="000670FE" w:rsidRDefault="00F90406" w:rsidP="00F90406">
      <w:pPr>
        <w:pStyle w:val="PL"/>
        <w:rPr>
          <w:rFonts w:cs="Courier New"/>
          <w:noProof w:val="0"/>
          <w:szCs w:val="16"/>
        </w:rPr>
      </w:pPr>
      <w:r w:rsidRPr="000670FE">
        <w:rPr>
          <w:rFonts w:cs="Courier New"/>
          <w:noProof w:val="0"/>
          <w:szCs w:val="16"/>
        </w:rPr>
        <w:t xml:space="preserve">            }</w:t>
      </w:r>
    </w:p>
    <w:p w14:paraId="31019F8F" w14:textId="77777777" w:rsidR="00F90406" w:rsidRPr="000670FE" w:rsidRDefault="00F90406" w:rsidP="00F90406">
      <w:pPr>
        <w:pStyle w:val="PL"/>
        <w:rPr>
          <w:rFonts w:cs="Courier New"/>
          <w:noProof w:val="0"/>
          <w:szCs w:val="16"/>
        </w:rPr>
      </w:pPr>
    </w:p>
    <w:p w14:paraId="2652FD87" w14:textId="77777777" w:rsidR="00F90406" w:rsidRPr="000670FE" w:rsidRDefault="00F90406" w:rsidP="005377F9">
      <w:pPr>
        <w:pStyle w:val="H6"/>
      </w:pPr>
      <w:r w:rsidRPr="000670FE">
        <w:t>6.1.1.3.2</w:t>
      </w:r>
      <w:r w:rsidRPr="000670FE">
        <w:tab/>
        <w:t>Conformance requirements</w:t>
      </w:r>
    </w:p>
    <w:p w14:paraId="58D4EFF2" w14:textId="61975278" w:rsidR="00F90406" w:rsidRPr="000670FE" w:rsidRDefault="00F90406" w:rsidP="00F90406">
      <w:r w:rsidRPr="000670FE">
        <w:t>References: The conformance requirements covered in the current T</w:t>
      </w:r>
      <w:r>
        <w:t xml:space="preserve">est </w:t>
      </w:r>
      <w:r w:rsidRPr="000670FE">
        <w:t>C</w:t>
      </w:r>
      <w:r>
        <w:t>ase</w:t>
      </w:r>
      <w:r w:rsidRPr="000670FE">
        <w:t xml:space="preserve"> are specified in: TS 24.281, clauses 9.2.1.2.1.1, 6.2.1, and 6.4; also TS 24.581, clauses 6.2.1, 6.2.2, 12.1.2.1, 12.1.2.2, 14.2.1, 14.2.4, </w:t>
      </w:r>
      <w:r>
        <w:t xml:space="preserve">and </w:t>
      </w:r>
      <w:r w:rsidRPr="000670FE">
        <w:t>14.2.5</w:t>
      </w:r>
      <w:r>
        <w:t xml:space="preserve">. </w:t>
      </w:r>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0670FE">
        <w:t xml:space="preserve"> requirements.</w:t>
      </w:r>
    </w:p>
    <w:p w14:paraId="7C05F0D3" w14:textId="77777777" w:rsidR="00F90406" w:rsidRPr="000670FE" w:rsidRDefault="00F90406" w:rsidP="00F90406">
      <w:r w:rsidRPr="000670FE">
        <w:t>[TS 24.281, clause 9.2.1.2.1.1]</w:t>
      </w:r>
    </w:p>
    <w:p w14:paraId="0AF4CDA9" w14:textId="77777777" w:rsidR="00F90406" w:rsidRPr="000670FE" w:rsidRDefault="00F90406" w:rsidP="00F90406">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6C827B5F" w14:textId="77777777" w:rsidR="00F90406" w:rsidRPr="000670FE" w:rsidRDefault="00F90406" w:rsidP="00F90406">
      <w:r w:rsidRPr="000670FE">
        <w:t>The MC</w:t>
      </w:r>
      <w:r w:rsidRPr="000670FE">
        <w:rPr>
          <w:lang w:eastAsia="zh-CN"/>
        </w:rPr>
        <w:t>Video</w:t>
      </w:r>
      <w:r w:rsidRPr="000670FE">
        <w:t xml:space="preserve"> client:</w:t>
      </w:r>
    </w:p>
    <w:p w14:paraId="64C3E771" w14:textId="77777777" w:rsidR="00F90406" w:rsidRPr="000670FE" w:rsidRDefault="00F90406" w:rsidP="00F90406">
      <w:r w:rsidRPr="000670FE">
        <w:t>…</w:t>
      </w:r>
    </w:p>
    <w:p w14:paraId="4A92C4AC" w14:textId="77777777" w:rsidR="00F90406" w:rsidRPr="000670FE" w:rsidRDefault="00F90406" w:rsidP="00F90406">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7B8FE687" w14:textId="77777777" w:rsidR="00F90406" w:rsidRPr="000670FE" w:rsidRDefault="00F90406" w:rsidP="00F90406">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5A8BC666" w14:textId="77777777" w:rsidR="00F90406" w:rsidRPr="000670FE" w:rsidRDefault="00F90406" w:rsidP="00F90406">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3F470C8C" w14:textId="77777777" w:rsidR="00F90406" w:rsidRPr="000670FE" w:rsidRDefault="00F90406" w:rsidP="00F90406">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23B93A5E" w14:textId="77777777" w:rsidR="00F90406" w:rsidRPr="000670FE" w:rsidRDefault="00F90406" w:rsidP="00F90406">
      <w:pPr>
        <w:pStyle w:val="B1"/>
      </w:pPr>
      <w:r w:rsidRPr="000670FE">
        <w:t>8)</w:t>
      </w:r>
      <w:r w:rsidRPr="000670FE">
        <w:tab/>
        <w:t>should include the "timer" option tag in the Supported header field;</w:t>
      </w:r>
    </w:p>
    <w:p w14:paraId="1400E405" w14:textId="77777777" w:rsidR="00F90406" w:rsidRPr="000670FE" w:rsidRDefault="00F90406" w:rsidP="00F90406">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01384C51" w14:textId="77777777" w:rsidR="00F90406" w:rsidRPr="000670FE" w:rsidRDefault="00F90406" w:rsidP="00F90406">
      <w:pPr>
        <w:pStyle w:val="B1"/>
      </w:pPr>
      <w:r w:rsidRPr="000670FE">
        <w:t>10)</w:t>
      </w:r>
      <w:r w:rsidRPr="000670FE">
        <w:tab/>
        <w:t>shall set the Request-URI of the SIP INVITE request to the public service identity identifying the participating MCVideo function serving the MCVideo user;</w:t>
      </w:r>
    </w:p>
    <w:p w14:paraId="67D47140" w14:textId="77777777" w:rsidR="00F90406" w:rsidRPr="000670FE" w:rsidRDefault="00F90406" w:rsidP="00F90406">
      <w:pPr>
        <w:pStyle w:val="NO"/>
      </w:pPr>
      <w:r w:rsidRPr="000670FE">
        <w:t>NOTE 1:</w:t>
      </w:r>
      <w:r w:rsidRPr="000670FE">
        <w:tab/>
        <w:t>The MCVideo client is configured with public service identity identifying the participating MCVideo function serving the MCVideo user.</w:t>
      </w:r>
    </w:p>
    <w:p w14:paraId="5C099C6F" w14:textId="77777777" w:rsidR="00F90406" w:rsidRPr="000670FE" w:rsidRDefault="00F90406" w:rsidP="00F90406">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77C3411C" w14:textId="77777777" w:rsidR="00F90406" w:rsidRPr="000670FE" w:rsidRDefault="00F90406" w:rsidP="00F90406">
      <w:pPr>
        <w:ind w:left="568" w:hanging="284"/>
      </w:pPr>
      <w:r w:rsidRPr="000670FE">
        <w:t>…</w:t>
      </w:r>
    </w:p>
    <w:p w14:paraId="18A5D9DE" w14:textId="77777777" w:rsidR="00F90406" w:rsidRPr="000670FE" w:rsidRDefault="00F90406" w:rsidP="00F90406">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2DA3D585" w14:textId="77777777" w:rsidR="00F90406" w:rsidRPr="000670FE" w:rsidRDefault="00F90406" w:rsidP="00F90406">
      <w:pPr>
        <w:pStyle w:val="B2"/>
      </w:pPr>
      <w:r w:rsidRPr="000670FE">
        <w:t>a)</w:t>
      </w:r>
      <w:r w:rsidRPr="000670FE">
        <w:tab/>
        <w:t>the &lt;session-type&gt; element set to a value of "prearranged";</w:t>
      </w:r>
    </w:p>
    <w:p w14:paraId="014307D1" w14:textId="77777777" w:rsidR="00F90406" w:rsidRPr="000670FE" w:rsidRDefault="00F90406" w:rsidP="00F90406">
      <w:pPr>
        <w:pStyle w:val="B2"/>
      </w:pPr>
      <w:r w:rsidRPr="000670FE">
        <w:t>b)</w:t>
      </w:r>
      <w:r w:rsidRPr="000670FE">
        <w:tab/>
        <w:t>the &lt;mc</w:t>
      </w:r>
      <w:r w:rsidRPr="000670FE">
        <w:rPr>
          <w:lang w:eastAsia="zh-CN"/>
        </w:rPr>
        <w:t>video</w:t>
      </w:r>
      <w:r w:rsidRPr="000670FE">
        <w:t>-request-uri&gt; element set to the group identity;</w:t>
      </w:r>
    </w:p>
    <w:p w14:paraId="038F8EC2" w14:textId="77777777" w:rsidR="00F90406" w:rsidRPr="000670FE" w:rsidRDefault="00F90406" w:rsidP="00F90406">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356453F0" w14:textId="77777777" w:rsidR="00F90406" w:rsidRPr="000670FE" w:rsidRDefault="00F90406" w:rsidP="00F90406">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64F4EAA5" w14:textId="77777777" w:rsidR="00F90406" w:rsidRPr="000670FE" w:rsidRDefault="00F90406" w:rsidP="00F90406">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22DAAF55" w14:textId="77777777" w:rsidR="00F90406" w:rsidRPr="000670FE" w:rsidRDefault="00F90406" w:rsidP="00F90406">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3A851F3B" w14:textId="77777777" w:rsidR="00F90406" w:rsidRPr="000670FE" w:rsidRDefault="00F90406" w:rsidP="00F90406">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200BDBA0" w14:textId="77777777" w:rsidR="00F90406" w:rsidRPr="000670FE" w:rsidRDefault="00F90406" w:rsidP="00F90406">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01F53DA7" w14:textId="77777777" w:rsidR="00F90406" w:rsidRPr="000670FE" w:rsidRDefault="00F90406" w:rsidP="00F90406">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384AEFCF" w14:textId="77777777" w:rsidR="00F90406" w:rsidRPr="000670FE" w:rsidRDefault="00F90406" w:rsidP="00F90406">
      <w:pPr>
        <w:pStyle w:val="B1"/>
      </w:pPr>
      <w:r w:rsidRPr="000670FE">
        <w:t>16)</w:t>
      </w:r>
      <w:r w:rsidRPr="000670FE">
        <w:tab/>
        <w:t>if an implicit transmission request is required, shall indicate this as specified in subclause 6.4; and</w:t>
      </w:r>
    </w:p>
    <w:p w14:paraId="2DDE9E43" w14:textId="77777777" w:rsidR="00F90406" w:rsidRPr="000670FE" w:rsidRDefault="00F90406" w:rsidP="00F90406">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506A3473" w14:textId="77777777" w:rsidR="00F90406" w:rsidRPr="000670FE" w:rsidRDefault="00F90406" w:rsidP="00F90406">
      <w:r w:rsidRPr="000670FE">
        <w:t>On receiving a SIP 2xx response to the SIP INVITE request, the MCVideo client:</w:t>
      </w:r>
    </w:p>
    <w:p w14:paraId="156AFDE4" w14:textId="77777777" w:rsidR="00F90406" w:rsidRPr="000670FE" w:rsidRDefault="00F90406" w:rsidP="00F90406">
      <w:pPr>
        <w:pStyle w:val="B1"/>
      </w:pPr>
      <w:r w:rsidRPr="000670FE">
        <w:t>1)</w:t>
      </w:r>
      <w:r w:rsidRPr="000670FE">
        <w:tab/>
        <w:t>shall interact with the user plane as specified in 3GPP TS 24.581 [5] ;</w:t>
      </w:r>
    </w:p>
    <w:p w14:paraId="449ACCB3" w14:textId="77777777" w:rsidR="00F90406" w:rsidRPr="000670FE" w:rsidRDefault="00F90406" w:rsidP="00F90406">
      <w:r w:rsidRPr="000670FE">
        <w:t>[TS 24.281, clause 6.2.1]</w:t>
      </w:r>
    </w:p>
    <w:p w14:paraId="01ABC3B3" w14:textId="77777777" w:rsidR="00F90406" w:rsidRPr="000670FE" w:rsidRDefault="00F90406" w:rsidP="00F90406">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14:paraId="357F673F" w14:textId="77777777" w:rsidR="00F90406" w:rsidRPr="000670FE" w:rsidRDefault="00F90406" w:rsidP="00F90406">
      <w:r w:rsidRPr="000670FE">
        <w:t>When composing an SDP offer according to 3GPP TS 24.229 [11] the MCVideo client:</w:t>
      </w:r>
    </w:p>
    <w:p w14:paraId="73A89EB9" w14:textId="77777777" w:rsidR="00F90406" w:rsidRPr="000670FE" w:rsidRDefault="00F90406" w:rsidP="00F90406">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14:paraId="26DE10F3" w14:textId="77777777" w:rsidR="00F90406" w:rsidRPr="000670FE" w:rsidRDefault="00F90406" w:rsidP="00F90406">
      <w:pPr>
        <w:pStyle w:val="NO"/>
      </w:pPr>
      <w:r w:rsidRPr="000670FE">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14:paraId="303D09ED" w14:textId="77777777" w:rsidR="00F90406" w:rsidRPr="000670FE" w:rsidRDefault="00F90406" w:rsidP="00F90406">
      <w:pPr>
        <w:pStyle w:val="B1"/>
      </w:pPr>
      <w:r w:rsidRPr="000670FE">
        <w:t>2)</w:t>
      </w:r>
      <w:r w:rsidRPr="000670FE">
        <w:tab/>
        <w:t>shall include an "m=audio" media-level section for the MCVideo media stream consisting of:</w:t>
      </w:r>
    </w:p>
    <w:p w14:paraId="30B2A629" w14:textId="77777777" w:rsidR="00F90406" w:rsidRPr="000670FE" w:rsidRDefault="00F90406" w:rsidP="00F90406">
      <w:pPr>
        <w:pStyle w:val="B2"/>
      </w:pPr>
      <w:r w:rsidRPr="000670FE">
        <w:t>a)</w:t>
      </w:r>
      <w:r w:rsidRPr="000670FE">
        <w:tab/>
        <w:t>the port number for the media stream selected; and</w:t>
      </w:r>
    </w:p>
    <w:p w14:paraId="509D3D4C" w14:textId="77777777" w:rsidR="00F90406" w:rsidRPr="000670FE" w:rsidRDefault="00F90406" w:rsidP="00F90406">
      <w:pPr>
        <w:pStyle w:val="B2"/>
      </w:pPr>
      <w:r w:rsidRPr="000670FE">
        <w:t>b)</w:t>
      </w:r>
      <w:r w:rsidRPr="000670FE">
        <w:tab/>
        <w:t>the codec(s) and media parameters and attributes with the following clarification:</w:t>
      </w:r>
    </w:p>
    <w:p w14:paraId="3B45749C" w14:textId="77777777" w:rsidR="00F90406" w:rsidRPr="000670FE" w:rsidRDefault="00F90406" w:rsidP="00F90406">
      <w:pPr>
        <w:pStyle w:val="B3"/>
      </w:pPr>
      <w:r w:rsidRPr="000670FE">
        <w:t>i)</w:t>
      </w:r>
      <w:r w:rsidRPr="000670FE">
        <w:tab/>
        <w:t>if the MCVideo client is initiating a call to a group identity;</w:t>
      </w:r>
    </w:p>
    <w:p w14:paraId="72976301" w14:textId="77777777" w:rsidR="00F90406" w:rsidRPr="000670FE" w:rsidRDefault="00F90406" w:rsidP="00F90406">
      <w:pPr>
        <w:pStyle w:val="B3"/>
      </w:pPr>
      <w:r w:rsidRPr="000670FE">
        <w:t>ii)</w:t>
      </w:r>
      <w:r w:rsidRPr="000670FE">
        <w:tab/>
        <w:t>if the &lt;preferred-voice-encodings&gt; element is present in the group document retrieved by the group management client as specified in 3GPP TS 24.481 [24] containing an &lt;encoding&gt; element with a "name" attribute; and</w:t>
      </w:r>
    </w:p>
    <w:p w14:paraId="34BE1181" w14:textId="77777777" w:rsidR="00F90406" w:rsidRPr="000670FE" w:rsidRDefault="00F90406" w:rsidP="00F90406">
      <w:pPr>
        <w:pStyle w:val="B3"/>
      </w:pPr>
      <w:r w:rsidRPr="000670FE">
        <w:t>iii)</w:t>
      </w:r>
      <w:r w:rsidRPr="000670FE">
        <w:tab/>
        <w:t>if the MCVideo client supports the encoding name indicated in the value of the "name" attribute;</w:t>
      </w:r>
    </w:p>
    <w:p w14:paraId="7AB24A51" w14:textId="77777777" w:rsidR="00F90406" w:rsidRPr="000670FE" w:rsidRDefault="00F90406" w:rsidP="00F90406">
      <w:pPr>
        <w:pStyle w:val="B3"/>
      </w:pPr>
      <w:r w:rsidRPr="000670FE">
        <w:t>then the MCVideo client:</w:t>
      </w:r>
    </w:p>
    <w:p w14:paraId="24D9F811" w14:textId="77777777" w:rsidR="00F90406" w:rsidRPr="000670FE" w:rsidRDefault="00F90406" w:rsidP="00F90406">
      <w:pPr>
        <w:pStyle w:val="B3"/>
      </w:pPr>
      <w:r w:rsidRPr="000670FE">
        <w:t>i)</w:t>
      </w:r>
      <w:r w:rsidRPr="000670FE">
        <w:tab/>
        <w:t>shall insert the value of the "name" attribute in the &lt;encoding name&gt; field of the "a=rtpmap" attribute as defined in IETF RFC 4566 [2]; and</w:t>
      </w:r>
    </w:p>
    <w:p w14:paraId="590E7AB7" w14:textId="77777777" w:rsidR="00F90406" w:rsidRPr="000670FE" w:rsidRDefault="00F90406" w:rsidP="00F90406">
      <w:pPr>
        <w:pStyle w:val="B2"/>
        <w:rPr>
          <w:lang w:eastAsia="zh-CN"/>
        </w:rPr>
      </w:pPr>
      <w:r w:rsidRPr="000670FE">
        <w:t>c)</w:t>
      </w:r>
      <w:r w:rsidRPr="000670FE">
        <w:tab/>
        <w:t>"i=" field set to "</w:t>
      </w:r>
      <w:r w:rsidRPr="000670FE">
        <w:rPr>
          <w:lang w:eastAsia="zh-CN"/>
        </w:rPr>
        <w:t xml:space="preserve">audio </w:t>
      </w:r>
      <w:r w:rsidRPr="000670FE">
        <w:t>component of MCVideo" according to 3GPP TS 24.229 [11];</w:t>
      </w:r>
    </w:p>
    <w:p w14:paraId="1B86B6D1" w14:textId="77777777" w:rsidR="00F90406" w:rsidRPr="000670FE" w:rsidRDefault="00F90406" w:rsidP="00F90406">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14:paraId="1A203ED4" w14:textId="77777777" w:rsidR="00F90406" w:rsidRPr="000670FE" w:rsidRDefault="00F90406" w:rsidP="00F90406">
      <w:pPr>
        <w:pStyle w:val="B2"/>
      </w:pPr>
      <w:r w:rsidRPr="000670FE">
        <w:t>a)</w:t>
      </w:r>
      <w:r w:rsidRPr="000670FE">
        <w:tab/>
        <w:t>the port number for the media stream selected; and</w:t>
      </w:r>
    </w:p>
    <w:p w14:paraId="621708C1" w14:textId="77777777" w:rsidR="00F90406" w:rsidRPr="000670FE" w:rsidRDefault="00F90406" w:rsidP="00F90406">
      <w:pPr>
        <w:pStyle w:val="B2"/>
      </w:pPr>
      <w:r w:rsidRPr="000670FE">
        <w:t>b)</w:t>
      </w:r>
      <w:r w:rsidRPr="000670FE">
        <w:tab/>
        <w:t>the codec(s) and media parameters and attributes with the following clarification:</w:t>
      </w:r>
    </w:p>
    <w:p w14:paraId="28B7C7BB" w14:textId="77777777" w:rsidR="00F90406" w:rsidRPr="000670FE" w:rsidRDefault="00F90406" w:rsidP="00F90406">
      <w:pPr>
        <w:pStyle w:val="B3"/>
      </w:pPr>
      <w:r w:rsidRPr="000670FE">
        <w:t>i)</w:t>
      </w:r>
      <w:r w:rsidRPr="000670FE">
        <w:tab/>
        <w:t>if the MC</w:t>
      </w:r>
      <w:r w:rsidRPr="000670FE">
        <w:rPr>
          <w:lang w:eastAsia="zh-CN"/>
        </w:rPr>
        <w:t>Video</w:t>
      </w:r>
      <w:r w:rsidRPr="000670FE">
        <w:t xml:space="preserve"> client is initiating a call to a group identity;</w:t>
      </w:r>
    </w:p>
    <w:p w14:paraId="2D760ED3" w14:textId="77777777" w:rsidR="00F90406" w:rsidRPr="000670FE" w:rsidRDefault="00F90406" w:rsidP="00F90406">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25238FD8" w14:textId="77777777" w:rsidR="00F90406" w:rsidRPr="000670FE" w:rsidRDefault="00F90406" w:rsidP="00F90406">
      <w:pPr>
        <w:pStyle w:val="B3"/>
      </w:pPr>
      <w:r w:rsidRPr="000670FE">
        <w:t>iii)</w:t>
      </w:r>
      <w:r w:rsidRPr="000670FE">
        <w:tab/>
        <w:t>if the MCVideo client supports the encoding name indicated in the value of the "name" attribute;</w:t>
      </w:r>
    </w:p>
    <w:p w14:paraId="6052071E" w14:textId="77777777" w:rsidR="00F90406" w:rsidRPr="000670FE" w:rsidRDefault="00F90406" w:rsidP="00F90406">
      <w:pPr>
        <w:pStyle w:val="B3"/>
      </w:pPr>
      <w:r w:rsidRPr="000670FE">
        <w:t>then the MCVideo client:</w:t>
      </w:r>
    </w:p>
    <w:p w14:paraId="45E7E5D6" w14:textId="77777777" w:rsidR="00F90406" w:rsidRPr="000670FE" w:rsidRDefault="00F90406" w:rsidP="00F90406">
      <w:pPr>
        <w:pStyle w:val="B3"/>
      </w:pPr>
      <w:r w:rsidRPr="000670FE">
        <w:t>i)</w:t>
      </w:r>
      <w:r w:rsidRPr="000670FE">
        <w:tab/>
        <w:t>shall insert the value of the "name" attribute in the &lt;encoding name&gt; field of the "a=rtpmap" attribute as defined in IETF RFC 4566 [2]; and</w:t>
      </w:r>
    </w:p>
    <w:p w14:paraId="6C6917B5" w14:textId="77777777" w:rsidR="00F90406" w:rsidRPr="000670FE" w:rsidRDefault="00F90406" w:rsidP="00F90406">
      <w:pPr>
        <w:pStyle w:val="B2"/>
        <w:rPr>
          <w:lang w:eastAsia="zh-CN"/>
        </w:rPr>
      </w:pPr>
      <w:r w:rsidRPr="000670FE">
        <w:t>c)</w:t>
      </w:r>
      <w:r w:rsidRPr="000670FE">
        <w:tab/>
        <w:t>"i=" field set to "</w:t>
      </w:r>
      <w:r w:rsidRPr="000670FE">
        <w:rPr>
          <w:lang w:eastAsia="zh-CN"/>
        </w:rPr>
        <w:t>video component of MCVideo</w:t>
      </w:r>
      <w:r w:rsidRPr="000670FE">
        <w:t>" according to 3GPP TS 24.229 [11];</w:t>
      </w:r>
    </w:p>
    <w:p w14:paraId="16BF7A36" w14:textId="77777777" w:rsidR="00F90406" w:rsidRPr="000670FE" w:rsidRDefault="00F90406" w:rsidP="00F90406">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14:paraId="4AC01C0B" w14:textId="77777777" w:rsidR="00F90406" w:rsidRPr="000670FE" w:rsidRDefault="00F90406" w:rsidP="00F90406">
      <w:pPr>
        <w:pStyle w:val="B2"/>
      </w:pPr>
      <w:r w:rsidRPr="000670FE">
        <w:t>a)</w:t>
      </w:r>
      <w:r w:rsidRPr="000670FE">
        <w:tab/>
        <w:t>the port number for the media-transmission control entity selected as specified in 3GPP TS 24.581 [5]; and</w:t>
      </w:r>
    </w:p>
    <w:p w14:paraId="4700B533" w14:textId="77777777" w:rsidR="00F90406" w:rsidRPr="000670FE" w:rsidRDefault="00F90406" w:rsidP="00F90406">
      <w:pPr>
        <w:pStyle w:val="B2"/>
      </w:pPr>
      <w:r w:rsidRPr="000670FE">
        <w:t>b)</w:t>
      </w:r>
      <w:r w:rsidRPr="000670FE">
        <w:tab/>
        <w:t>the 'fmtp' attributes as specified in 3GPP TS 24.581 [5] clause 14; and</w:t>
      </w:r>
    </w:p>
    <w:p w14:paraId="01345241" w14:textId="77777777" w:rsidR="00F90406" w:rsidRPr="000670FE" w:rsidRDefault="00F90406" w:rsidP="00F90406">
      <w:pPr>
        <w:pStyle w:val="B1"/>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4F442A3B" w14:textId="77777777" w:rsidR="00F90406" w:rsidRPr="000670FE" w:rsidRDefault="00F90406" w:rsidP="00F90406">
      <w:r w:rsidRPr="000670FE">
        <w:t>[TS 24.281, clause 6.4]</w:t>
      </w:r>
    </w:p>
    <w:p w14:paraId="0514F021" w14:textId="77777777" w:rsidR="00F90406" w:rsidRPr="000670FE" w:rsidRDefault="00F90406" w:rsidP="00F90406">
      <w:r w:rsidRPr="000670FE">
        <w:t>An initial SIP INVITE request fulfilling the following criteria shall be regarded by the MCVideo server as an implicit transmit media request by the originating MCVideo client when the MCVideo client:</w:t>
      </w:r>
    </w:p>
    <w:p w14:paraId="0F4CE700" w14:textId="77777777" w:rsidR="00F90406" w:rsidRPr="000670FE" w:rsidRDefault="00F90406" w:rsidP="00F90406">
      <w:pPr>
        <w:pStyle w:val="B1"/>
      </w:pPr>
      <w:r w:rsidRPr="000670FE">
        <w:t>1)</w:t>
      </w:r>
      <w:r w:rsidRPr="000670FE">
        <w:tab/>
        <w:t>initiates an MCVideo session; and</w:t>
      </w:r>
    </w:p>
    <w:p w14:paraId="1446A9A5" w14:textId="77777777" w:rsidR="00F90406" w:rsidRPr="000670FE" w:rsidRDefault="00F90406" w:rsidP="00F90406">
      <w:pPr>
        <w:pStyle w:val="B1"/>
      </w:pPr>
      <w:r w:rsidRPr="000670FE">
        <w:t>2)</w:t>
      </w:r>
      <w:r w:rsidRPr="000670FE">
        <w:tab/>
        <w:t>includes the "mc_implicit_request" 'fmtp' attribute in the associated UDP stream for the transmission control in the SDP offer/answer as specified in 3GPP TS 24.581 [5] clause 12.</w:t>
      </w:r>
    </w:p>
    <w:p w14:paraId="75E6CCB8" w14:textId="77777777" w:rsidR="00F90406" w:rsidRPr="000670FE" w:rsidRDefault="00F90406" w:rsidP="00F90406">
      <w:r w:rsidRPr="000670FE">
        <w:t>A SIP re-INVITE request fulfilling the following criteria shall be regarded by the MCVideo server as an implicit transmit media request when the MCVideo client:</w:t>
      </w:r>
    </w:p>
    <w:p w14:paraId="3248AE5F" w14:textId="77777777" w:rsidR="00F90406" w:rsidRPr="000670FE" w:rsidRDefault="00F90406" w:rsidP="00F90406">
      <w:pPr>
        <w:pStyle w:val="B1"/>
      </w:pPr>
      <w:r w:rsidRPr="000670FE">
        <w:t>1)</w:t>
      </w:r>
      <w:r w:rsidRPr="000670FE">
        <w:tab/>
        <w:t>performs an upgrade of:</w:t>
      </w:r>
    </w:p>
    <w:p w14:paraId="29565259" w14:textId="77777777" w:rsidR="00F90406" w:rsidRPr="000670FE" w:rsidRDefault="00F90406" w:rsidP="00F90406">
      <w:pPr>
        <w:pStyle w:val="B2"/>
      </w:pPr>
      <w:r w:rsidRPr="000670FE">
        <w:t>a)</w:t>
      </w:r>
      <w:r w:rsidRPr="000670FE">
        <w:tab/>
        <w:t>an MCVideo group call to an emergency MCVideo group call;</w:t>
      </w:r>
    </w:p>
    <w:p w14:paraId="6FA1E005" w14:textId="77777777" w:rsidR="00F90406" w:rsidRPr="000670FE" w:rsidRDefault="00F90406" w:rsidP="00F90406">
      <w:pPr>
        <w:pStyle w:val="B2"/>
      </w:pPr>
      <w:r w:rsidRPr="000670FE">
        <w:t>b)</w:t>
      </w:r>
      <w:r w:rsidRPr="000670FE">
        <w:tab/>
        <w:t>an MCVideo group call to an imminent peril MCVideo group call; and</w:t>
      </w:r>
    </w:p>
    <w:p w14:paraId="301C08CB" w14:textId="77777777" w:rsidR="00F90406" w:rsidRPr="000670FE" w:rsidRDefault="00F90406" w:rsidP="00F90406">
      <w:pPr>
        <w:pStyle w:val="B1"/>
      </w:pPr>
      <w:r w:rsidRPr="000670FE">
        <w:t>2)</w:t>
      </w:r>
      <w:r w:rsidRPr="000670FE">
        <w:tab/>
        <w:t>includes the "mc_implicit_request" 'fmtp' attribute in the associated UDP stream for the transmission control in the SDP offer/answer as specified in 3GPP TS 24.581 [5] clause 12.</w:t>
      </w:r>
    </w:p>
    <w:p w14:paraId="3E8A19A8" w14:textId="77777777" w:rsidR="00F90406" w:rsidRPr="000670FE" w:rsidRDefault="00F90406" w:rsidP="00F90406">
      <w:r w:rsidRPr="000670FE">
        <w:t>In all other cases the SIP (re-)INVITE request shall be regarded as received without an implicit transmit media request.</w:t>
      </w:r>
    </w:p>
    <w:p w14:paraId="53070790" w14:textId="77777777" w:rsidR="00F90406" w:rsidRPr="000670FE" w:rsidRDefault="00F90406" w:rsidP="00F90406">
      <w:r w:rsidRPr="000670FE">
        <w:t>[TS 24.581, clause 6.2.1]</w:t>
      </w:r>
    </w:p>
    <w:p w14:paraId="4FBA0EBB" w14:textId="77777777" w:rsidR="00F90406" w:rsidRPr="000670FE" w:rsidRDefault="00F90406" w:rsidP="00F90406">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FD3F998" w14:textId="77777777" w:rsidR="00F90406" w:rsidRPr="000670FE" w:rsidRDefault="00F90406" w:rsidP="00F90406">
      <w:r w:rsidRPr="000670FE">
        <w:t>The SIP INVITE request sent by the application and signalling plane:</w:t>
      </w:r>
    </w:p>
    <w:p w14:paraId="721B1801" w14:textId="77777777" w:rsidR="00F90406" w:rsidRPr="000670FE" w:rsidRDefault="00F90406" w:rsidP="00F90406">
      <w:pPr>
        <w:pStyle w:val="B1"/>
      </w:pPr>
      <w:r w:rsidRPr="000670FE">
        <w:t>1.</w:t>
      </w:r>
      <w:r w:rsidRPr="000670FE">
        <w:tab/>
        <w:t>shall be regarded an implicit Transmission request when an implicit Transmission request is negotiated; and</w:t>
      </w:r>
    </w:p>
    <w:p w14:paraId="1474CBC3" w14:textId="77777777" w:rsidR="00F90406" w:rsidRPr="000670FE" w:rsidRDefault="00F90406" w:rsidP="00F90406">
      <w:pPr>
        <w:pStyle w:val="B1"/>
      </w:pPr>
      <w:r w:rsidRPr="000670FE">
        <w:t>2.</w:t>
      </w:r>
      <w:r w:rsidRPr="000670FE">
        <w:tab/>
        <w:t>shall not be regarded as an implicit Transmission request in case of a rejoin to an already on-going group call.</w:t>
      </w:r>
    </w:p>
    <w:p w14:paraId="5FB9B2CF" w14:textId="77777777" w:rsidR="00F90406" w:rsidRPr="000670FE" w:rsidRDefault="00F90406" w:rsidP="00F90406">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720D872A" w14:textId="77777777" w:rsidR="00F90406" w:rsidRPr="000670FE" w:rsidRDefault="00F90406" w:rsidP="00F90406">
      <w:r w:rsidRPr="000670FE">
        <w:t>[TS 24.581, clause 6.2.2]</w:t>
      </w:r>
    </w:p>
    <w:p w14:paraId="0C07398B" w14:textId="77777777" w:rsidR="00F90406" w:rsidRPr="000670FE" w:rsidRDefault="00F90406" w:rsidP="00F90406">
      <w:r w:rsidRPr="000670FE">
        <w:t>The MCVideo call release (whether it is initiated by the transmission participant or transmission control server) is a two-step procedure.</w:t>
      </w:r>
    </w:p>
    <w:p w14:paraId="0C37308A" w14:textId="77777777" w:rsidR="00F90406" w:rsidRPr="000670FE" w:rsidRDefault="00F90406" w:rsidP="00F90406">
      <w:pPr>
        <w:pStyle w:val="B1"/>
        <w:ind w:left="1136" w:hanging="852"/>
        <w:rPr>
          <w:rFonts w:eastAsia="Malgun Gothic"/>
        </w:rPr>
      </w:pPr>
      <w:r w:rsidRPr="000670FE">
        <w:rPr>
          <w:rFonts w:eastAsia="Malgun Gothic"/>
        </w:rPr>
        <w:t>Step 1</w:t>
      </w:r>
      <w:r w:rsidRPr="000670FE">
        <w:rPr>
          <w:rFonts w:eastAsia="Malgun Gothic"/>
        </w:rPr>
        <w:tab/>
        <w:t>The transmission participant stops sending transmission control and reception control messages and the MCVideo client stops sending and receiving RTP media packets.</w:t>
      </w:r>
    </w:p>
    <w:p w14:paraId="3C4DC399" w14:textId="77777777" w:rsidR="00F90406" w:rsidRPr="000670FE" w:rsidRDefault="00F90406" w:rsidP="00F90406">
      <w:pPr>
        <w:pStyle w:val="B1"/>
        <w:ind w:left="1136" w:hanging="852"/>
        <w:rPr>
          <w:rFonts w:eastAsia="Malgun Gothic"/>
        </w:rPr>
      </w:pPr>
      <w:r w:rsidRPr="000670FE">
        <w:rPr>
          <w:rFonts w:eastAsia="Malgun Gothic"/>
        </w:rPr>
        <w:t>Step 2</w:t>
      </w:r>
      <w:r w:rsidRPr="000670FE">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E559788" w14:textId="77777777" w:rsidR="00F90406" w:rsidRPr="000670FE" w:rsidRDefault="00F90406" w:rsidP="00F90406">
      <w:r w:rsidRPr="000670FE">
        <w:t>The user plane can initiate the release step 1, but the application and signalling plane always initiates the release step 2.</w:t>
      </w:r>
    </w:p>
    <w:p w14:paraId="04A2F2CF" w14:textId="77777777" w:rsidR="00F90406" w:rsidRPr="000670FE" w:rsidRDefault="00F90406" w:rsidP="00F90406">
      <w:r w:rsidRPr="000670FE">
        <w:t>[TS 24.581, clause 12.1.2.1]</w:t>
      </w:r>
    </w:p>
    <w:p w14:paraId="7A499DBA" w14:textId="77777777" w:rsidR="00F90406" w:rsidRPr="000670FE" w:rsidRDefault="00F90406" w:rsidP="00F90406">
      <w:r w:rsidRPr="000670FE">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7534E10D" w14:textId="77777777" w:rsidR="00F90406" w:rsidRPr="000670FE" w:rsidRDefault="00F90406" w:rsidP="00F90406">
      <w:r w:rsidRPr="000670FE">
        <w:t>[TS 24.581, clause 12.1.2.2]</w:t>
      </w:r>
    </w:p>
    <w:p w14:paraId="08AAB2ED" w14:textId="77777777" w:rsidR="00F90406" w:rsidRPr="000670FE" w:rsidRDefault="00F90406" w:rsidP="00F90406">
      <w:r w:rsidRPr="000670FE">
        <w:t>In an SDP offer and answer, the "mc_queueing" fmtp attribute is used to indicate support of the Transmission Request message queueing mechanism, as defined in the present specification.</w:t>
      </w:r>
    </w:p>
    <w:p w14:paraId="179EE3AD" w14:textId="77777777" w:rsidR="00F90406" w:rsidRPr="000670FE" w:rsidRDefault="00F90406" w:rsidP="00F90406">
      <w:r w:rsidRPr="000670FE">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45911274" w14:textId="77777777" w:rsidR="00F90406" w:rsidRPr="000670FE" w:rsidRDefault="00F90406" w:rsidP="00F90406">
      <w:pPr>
        <w:pStyle w:val="NO"/>
      </w:pPr>
      <w:r w:rsidRPr="000670FE">
        <w:t>NOTE 1:</w:t>
      </w:r>
      <w:r w:rsidRPr="000670FE">
        <w:tab/>
        <w:t>If the "mc_priority" fmtp attribute is not used within an SDP offer or answer, a default priority value is assumed.</w:t>
      </w:r>
    </w:p>
    <w:p w14:paraId="697DC53A" w14:textId="77777777" w:rsidR="00F90406" w:rsidRPr="000670FE" w:rsidRDefault="00F90406" w:rsidP="00F90406">
      <w:r w:rsidRPr="000670FE">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19044127" w14:textId="77777777" w:rsidR="00F90406" w:rsidRPr="000670FE" w:rsidRDefault="00F90406" w:rsidP="00F90406">
      <w:pPr>
        <w:pStyle w:val="NO"/>
      </w:pPr>
      <w:r w:rsidRPr="000670FE">
        <w:t>NOTE 2:</w:t>
      </w:r>
      <w:r w:rsidRPr="000670FE">
        <w:tab/>
        <w:t>If the "mc_reception_priority" fmtp attribute is not used within an SDP offer or answer, a default reception priority value is assumed.</w:t>
      </w:r>
    </w:p>
    <w:p w14:paraId="53442B0A" w14:textId="77777777" w:rsidR="00F90406" w:rsidRPr="000670FE" w:rsidRDefault="00F90406" w:rsidP="00F90406">
      <w:r w:rsidRPr="000670FE">
        <w:t>In an SDP offer, the "mc_granted" fmtp attribute parameter indicates that the offerer supports the procedure where the answerer indicates, using the fmtp attribute in the associated SDP answer, that the permission to transmit has been granted to the offerer.</w:t>
      </w:r>
    </w:p>
    <w:p w14:paraId="79340F79" w14:textId="77777777" w:rsidR="00F90406" w:rsidRPr="000670FE" w:rsidRDefault="00F90406" w:rsidP="00F90406">
      <w:pPr>
        <w:pStyle w:val="NO"/>
      </w:pPr>
      <w:r w:rsidRPr="000670FE">
        <w:t>NOTE 3:</w:t>
      </w:r>
      <w:r w:rsidRPr="000670FE">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5D4283ED" w14:textId="77777777" w:rsidR="00F90406" w:rsidRPr="000670FE" w:rsidRDefault="00F90406" w:rsidP="00F90406">
      <w:pPr>
        <w:pStyle w:val="NO"/>
      </w:pPr>
      <w:r w:rsidRPr="000670FE">
        <w:t>NOTE 4:</w:t>
      </w:r>
      <w:r w:rsidRPr="000670FE">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5BCBF563" w14:textId="77777777" w:rsidR="00F90406" w:rsidRPr="000670FE" w:rsidRDefault="00F90406" w:rsidP="00F90406">
      <w:r w:rsidRPr="000670FE">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3A91AC16" w14:textId="77777777" w:rsidR="00F90406" w:rsidRPr="000670FE" w:rsidRDefault="00F90406" w:rsidP="00F90406">
      <w:pPr>
        <w:pStyle w:val="NO"/>
      </w:pPr>
      <w:r w:rsidRPr="000670FE">
        <w:t>NOTE 5:</w:t>
      </w:r>
      <w:r w:rsidRPr="000670FE">
        <w:tab/>
        <w:t>The usage of the "mc_implicit_request" fmtp attribute in an SDP answer does not mean that the answerer has granted the permission to Transmission to the offerer, only that the answerer has accepted the implicit Transmission Request.</w:t>
      </w:r>
    </w:p>
    <w:p w14:paraId="018388A9" w14:textId="77777777" w:rsidR="00F90406" w:rsidRPr="000670FE" w:rsidRDefault="00F90406" w:rsidP="00F90406">
      <w:r w:rsidRPr="000670FE">
        <w:t>[TS 24.581, clause 14.2.1]</w:t>
      </w:r>
    </w:p>
    <w:p w14:paraId="2E1E6581" w14:textId="77777777" w:rsidR="00F90406" w:rsidRPr="000670FE" w:rsidRDefault="00F90406" w:rsidP="00F90406">
      <w:r w:rsidRPr="000670FE">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5F28E2D9" w14:textId="77777777" w:rsidR="00F90406" w:rsidRPr="000670FE" w:rsidRDefault="00F90406" w:rsidP="00F90406">
      <w:pPr>
        <w:pStyle w:val="NO"/>
      </w:pPr>
      <w:r w:rsidRPr="000670FE">
        <w:t>NOTE:</w:t>
      </w:r>
      <w:r w:rsidRPr="000670FE">
        <w:tab/>
        <w:t>"Initial offer" refers to the offer when the media plane control channel is initially negotiated. It might, or might not, be the initial offer within the session.</w:t>
      </w:r>
    </w:p>
    <w:p w14:paraId="58ACD7D4" w14:textId="1BC65160" w:rsidR="00F90406" w:rsidRPr="000670FE" w:rsidRDefault="00F90406" w:rsidP="00F90406">
      <w:r w:rsidRPr="000670FE" w:rsidDel="00A57619">
        <w:t xml:space="preserve"> </w:t>
      </w:r>
      <w:r w:rsidRPr="000670FE">
        <w:t>[TS 24.581, clause 14.2.4]</w:t>
      </w:r>
    </w:p>
    <w:p w14:paraId="79E0CEFB" w14:textId="77777777" w:rsidR="00F90406" w:rsidRPr="000670FE" w:rsidRDefault="00F90406" w:rsidP="00F90406">
      <w:pPr>
        <w:rPr>
          <w:lang w:eastAsia="x-none"/>
        </w:rPr>
      </w:pPr>
      <w:r w:rsidRPr="000670FE">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407173C3" w14:textId="77777777" w:rsidR="00F90406" w:rsidRPr="000670FE" w:rsidRDefault="00F90406" w:rsidP="00F90406">
      <w:r w:rsidRPr="000670FE">
        <w:t>[TS 24.581, clause 14.2.5]</w:t>
      </w:r>
    </w:p>
    <w:p w14:paraId="5B72CDFD" w14:textId="77777777" w:rsidR="00F90406" w:rsidRPr="000670FE" w:rsidRDefault="00F90406" w:rsidP="00F90406">
      <w:pPr>
        <w:rPr>
          <w:lang w:eastAsia="x-none"/>
        </w:rPr>
      </w:pPr>
      <w:r w:rsidRPr="000670FE">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69648C5D" w14:textId="77777777" w:rsidR="00F90406" w:rsidRPr="000670FE" w:rsidRDefault="00F90406" w:rsidP="005377F9">
      <w:pPr>
        <w:pStyle w:val="H6"/>
      </w:pPr>
      <w:r w:rsidRPr="000670FE">
        <w:t>6.1.1.3.3</w:t>
      </w:r>
      <w:r w:rsidRPr="000670FE">
        <w:tab/>
        <w:t>Test description</w:t>
      </w:r>
    </w:p>
    <w:p w14:paraId="5169CA30" w14:textId="77777777" w:rsidR="00F90406" w:rsidRPr="000670FE" w:rsidRDefault="00F90406" w:rsidP="00F90406">
      <w:pPr>
        <w:pStyle w:val="H6"/>
      </w:pPr>
      <w:r w:rsidRPr="000670FE">
        <w:t>6.1.1.3.3.1</w:t>
      </w:r>
      <w:r w:rsidRPr="000670FE">
        <w:tab/>
        <w:t>Pre-test conditions</w:t>
      </w:r>
    </w:p>
    <w:p w14:paraId="627E7DAF" w14:textId="77777777" w:rsidR="00F90406" w:rsidRPr="000670FE" w:rsidRDefault="00F90406" w:rsidP="00F90406">
      <w:pPr>
        <w:pStyle w:val="H6"/>
      </w:pPr>
      <w:r w:rsidRPr="000670FE">
        <w:t>System Simulator:</w:t>
      </w:r>
    </w:p>
    <w:p w14:paraId="29A89225" w14:textId="77777777" w:rsidR="00F90406" w:rsidRPr="000670FE" w:rsidRDefault="00F90406" w:rsidP="00F90406">
      <w:pPr>
        <w:pStyle w:val="B1"/>
      </w:pPr>
      <w:r w:rsidRPr="000670FE">
        <w:t>-</w:t>
      </w:r>
      <w:r w:rsidRPr="000670FE">
        <w:tab/>
        <w:t>SS (MCVideo server)</w:t>
      </w:r>
    </w:p>
    <w:p w14:paraId="42FB5AAD" w14:textId="77777777" w:rsidR="00F90406" w:rsidRPr="000670FE" w:rsidRDefault="00F90406" w:rsidP="00F90406">
      <w:pPr>
        <w:pStyle w:val="H6"/>
      </w:pPr>
      <w:r w:rsidRPr="000670FE">
        <w:t>IUT:</w:t>
      </w:r>
    </w:p>
    <w:p w14:paraId="3FD27265" w14:textId="77777777" w:rsidR="00F90406" w:rsidRPr="000670FE" w:rsidRDefault="00F90406" w:rsidP="00F90406">
      <w:pPr>
        <w:pStyle w:val="B1"/>
      </w:pPr>
      <w:r w:rsidRPr="000670FE">
        <w:t>-</w:t>
      </w:r>
      <w:r w:rsidRPr="000670FE">
        <w:tab/>
        <w:t>UE (MCVideo Client)</w:t>
      </w:r>
    </w:p>
    <w:p w14:paraId="077B547A" w14:textId="77777777" w:rsidR="00F90406" w:rsidRPr="000670FE" w:rsidRDefault="00F90406" w:rsidP="00F90406">
      <w:pPr>
        <w:pStyle w:val="B2"/>
      </w:pPr>
      <w:r w:rsidRPr="000670FE">
        <w:t>-</w:t>
      </w:r>
      <w:r w:rsidRPr="000670FE">
        <w:tab/>
        <w:t>The test USIM (Universal Subscriber Identity Module - SIM Card - should apply to Video) set as defined in subclause 5.5.10 is inserted.</w:t>
      </w:r>
    </w:p>
    <w:p w14:paraId="2164803F" w14:textId="77777777" w:rsidR="00F90406" w:rsidRPr="000670FE" w:rsidRDefault="00F90406" w:rsidP="00F90406">
      <w:pPr>
        <w:pStyle w:val="B2"/>
      </w:pPr>
      <w:r w:rsidRPr="000670FE">
        <w:t>-</w:t>
      </w:r>
      <w:r w:rsidRPr="000670FE">
        <w:tab/>
        <w:t>The UE shall be switched off.</w:t>
      </w:r>
    </w:p>
    <w:p w14:paraId="2798C602" w14:textId="77777777" w:rsidR="00F90406" w:rsidRPr="000670FE" w:rsidRDefault="00F90406" w:rsidP="00F90406">
      <w:pPr>
        <w:pStyle w:val="H6"/>
      </w:pPr>
      <w:r w:rsidRPr="000670FE">
        <w:t>Preamble:</w:t>
      </w:r>
    </w:p>
    <w:p w14:paraId="2AF0FB64" w14:textId="77777777" w:rsidR="00F90406" w:rsidRPr="000670FE" w:rsidRDefault="00F90406" w:rsidP="00F90406">
      <w:pPr>
        <w:pStyle w:val="B1"/>
      </w:pPr>
      <w:r w:rsidRPr="000670FE">
        <w:t>-</w:t>
      </w:r>
      <w:r w:rsidRPr="000670FE">
        <w:tab/>
        <w:t>The UE has performed the Generic Test Procedure for MCVideo UE registration as specified in TS 36.579-1 [2], subclause 5.4.2A (Procedure shown under IUT above).</w:t>
      </w:r>
    </w:p>
    <w:p w14:paraId="79E8FBCC" w14:textId="77777777" w:rsidR="00F90406" w:rsidRPr="000670FE" w:rsidRDefault="00F90406" w:rsidP="00F90406">
      <w:pPr>
        <w:pStyle w:val="B1"/>
      </w:pPr>
      <w:r w:rsidRPr="000670FE">
        <w:t>-</w:t>
      </w:r>
      <w:r w:rsidRPr="000670FE">
        <w:tab/>
        <w:t>The MCVideo User performs the Generic Test Procedure for MCVideo Authorization/Configuration and Key Generation as specified in TS 36.579-1 [2], subclause 5.3.2A.</w:t>
      </w:r>
    </w:p>
    <w:p w14:paraId="7A10C475" w14:textId="77777777" w:rsidR="00F90406" w:rsidRPr="000670FE" w:rsidRDefault="00F90406" w:rsidP="00F90406">
      <w:pPr>
        <w:pStyle w:val="B1"/>
      </w:pPr>
      <w:r w:rsidRPr="000670FE">
        <w:t>-</w:t>
      </w:r>
      <w:r w:rsidRPr="000670FE">
        <w:tab/>
        <w:t>UE States at the end of the preamble</w:t>
      </w:r>
    </w:p>
    <w:p w14:paraId="704DA660" w14:textId="77777777" w:rsidR="00F90406" w:rsidRPr="000670FE" w:rsidRDefault="00F90406" w:rsidP="00F90406">
      <w:pPr>
        <w:pStyle w:val="B2"/>
      </w:pPr>
      <w:r w:rsidRPr="000670FE">
        <w:t>-</w:t>
      </w:r>
      <w:r w:rsidRPr="000670FE">
        <w:tab/>
        <w:t xml:space="preserve">The UE is in E-UTRA Registered, Idle Mode state. </w:t>
      </w:r>
    </w:p>
    <w:p w14:paraId="6DF4A40A" w14:textId="77777777" w:rsidR="00F90406" w:rsidRPr="000670FE" w:rsidRDefault="00F90406" w:rsidP="00F90406">
      <w:pPr>
        <w:pStyle w:val="B2"/>
      </w:pPr>
      <w:r w:rsidRPr="000670FE">
        <w:t>-</w:t>
      </w:r>
      <w:r w:rsidRPr="000670FE">
        <w:tab/>
        <w:t>The MCVideo Client Application has been activated and User has registered-in as the MCVideo User with the Server as active user at the Client.</w:t>
      </w:r>
    </w:p>
    <w:p w14:paraId="5D45F483" w14:textId="77777777" w:rsidR="00F90406" w:rsidRPr="000670FE" w:rsidRDefault="00F90406" w:rsidP="00F90406">
      <w:pPr>
        <w:pStyle w:val="H6"/>
      </w:pPr>
      <w:r w:rsidRPr="000670FE">
        <w:t>6.1.1.3.3.2</w:t>
      </w:r>
      <w:r w:rsidRPr="000670FE">
        <w:tab/>
        <w:t>Test procedure sequence</w:t>
      </w:r>
    </w:p>
    <w:p w14:paraId="5FC2408C" w14:textId="77777777" w:rsidR="00F90406" w:rsidRPr="000670FE" w:rsidRDefault="00F90406" w:rsidP="00F90406">
      <w:pPr>
        <w:pStyle w:val="TH"/>
      </w:pPr>
      <w:r w:rsidRPr="000670FE">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406" w:rsidRPr="000670FE" w14:paraId="3D4B3E42" w14:textId="77777777" w:rsidTr="009A4AAA">
        <w:tc>
          <w:tcPr>
            <w:tcW w:w="648" w:type="dxa"/>
            <w:tcBorders>
              <w:bottom w:val="nil"/>
            </w:tcBorders>
          </w:tcPr>
          <w:p w14:paraId="3A331779" w14:textId="77777777" w:rsidR="00F90406" w:rsidRPr="000670FE" w:rsidRDefault="00F90406" w:rsidP="000C1899">
            <w:pPr>
              <w:pStyle w:val="TAH"/>
              <w:keepNext w:val="0"/>
              <w:keepLines w:val="0"/>
              <w:widowControl w:val="0"/>
            </w:pPr>
            <w:r w:rsidRPr="000670FE">
              <w:t>St</w:t>
            </w:r>
          </w:p>
        </w:tc>
        <w:tc>
          <w:tcPr>
            <w:tcW w:w="3969" w:type="dxa"/>
            <w:tcBorders>
              <w:bottom w:val="nil"/>
            </w:tcBorders>
          </w:tcPr>
          <w:p w14:paraId="551843EA" w14:textId="77777777" w:rsidR="00F90406" w:rsidRPr="000670FE" w:rsidRDefault="00F90406" w:rsidP="000C1899">
            <w:pPr>
              <w:pStyle w:val="TAH"/>
              <w:keepNext w:val="0"/>
              <w:keepLines w:val="0"/>
              <w:widowControl w:val="0"/>
            </w:pPr>
            <w:r w:rsidRPr="000670FE">
              <w:t>Procedure</w:t>
            </w:r>
          </w:p>
        </w:tc>
        <w:tc>
          <w:tcPr>
            <w:tcW w:w="3686" w:type="dxa"/>
            <w:gridSpan w:val="2"/>
          </w:tcPr>
          <w:p w14:paraId="1EF24260" w14:textId="77777777" w:rsidR="00F90406" w:rsidRPr="000670FE" w:rsidRDefault="00F90406" w:rsidP="000C1899">
            <w:pPr>
              <w:pStyle w:val="TAH"/>
              <w:keepNext w:val="0"/>
              <w:keepLines w:val="0"/>
              <w:widowControl w:val="0"/>
            </w:pPr>
            <w:r w:rsidRPr="000670FE">
              <w:t>Message Sequence</w:t>
            </w:r>
          </w:p>
        </w:tc>
        <w:tc>
          <w:tcPr>
            <w:tcW w:w="567" w:type="dxa"/>
            <w:tcBorders>
              <w:bottom w:val="nil"/>
            </w:tcBorders>
          </w:tcPr>
          <w:p w14:paraId="4EE91299" w14:textId="77777777" w:rsidR="00F90406" w:rsidRPr="000670FE" w:rsidRDefault="00F90406" w:rsidP="000C1899">
            <w:pPr>
              <w:pStyle w:val="TAH"/>
              <w:keepNext w:val="0"/>
              <w:keepLines w:val="0"/>
              <w:widowControl w:val="0"/>
            </w:pPr>
            <w:r w:rsidRPr="000670FE">
              <w:t>TP</w:t>
            </w:r>
          </w:p>
        </w:tc>
        <w:tc>
          <w:tcPr>
            <w:tcW w:w="892" w:type="dxa"/>
            <w:tcBorders>
              <w:bottom w:val="nil"/>
            </w:tcBorders>
          </w:tcPr>
          <w:p w14:paraId="5E7B5A7C" w14:textId="77777777" w:rsidR="00F90406" w:rsidRPr="000670FE" w:rsidRDefault="00F90406" w:rsidP="000C1899">
            <w:pPr>
              <w:pStyle w:val="TAH"/>
              <w:keepNext w:val="0"/>
              <w:keepLines w:val="0"/>
              <w:widowControl w:val="0"/>
            </w:pPr>
            <w:r w:rsidRPr="000670FE">
              <w:t>Verdict</w:t>
            </w:r>
          </w:p>
        </w:tc>
      </w:tr>
      <w:tr w:rsidR="00F90406" w:rsidRPr="000670FE" w14:paraId="4CC0B6E2" w14:textId="77777777" w:rsidTr="009A4AAA">
        <w:tc>
          <w:tcPr>
            <w:tcW w:w="648" w:type="dxa"/>
            <w:tcBorders>
              <w:top w:val="nil"/>
              <w:bottom w:val="single" w:sz="4" w:space="0" w:color="auto"/>
            </w:tcBorders>
          </w:tcPr>
          <w:p w14:paraId="0AA04372" w14:textId="77777777" w:rsidR="00F90406" w:rsidRPr="000670FE" w:rsidRDefault="00F90406" w:rsidP="000C1899">
            <w:pPr>
              <w:pStyle w:val="TAH"/>
              <w:keepNext w:val="0"/>
              <w:keepLines w:val="0"/>
              <w:widowControl w:val="0"/>
            </w:pPr>
          </w:p>
        </w:tc>
        <w:tc>
          <w:tcPr>
            <w:tcW w:w="3969" w:type="dxa"/>
            <w:tcBorders>
              <w:top w:val="nil"/>
              <w:bottom w:val="single" w:sz="4" w:space="0" w:color="auto"/>
            </w:tcBorders>
          </w:tcPr>
          <w:p w14:paraId="41481B3F" w14:textId="77777777" w:rsidR="00F90406" w:rsidRPr="000670FE" w:rsidRDefault="00F90406" w:rsidP="000C1899">
            <w:pPr>
              <w:pStyle w:val="TAH"/>
              <w:keepNext w:val="0"/>
              <w:keepLines w:val="0"/>
              <w:widowControl w:val="0"/>
            </w:pPr>
          </w:p>
        </w:tc>
        <w:tc>
          <w:tcPr>
            <w:tcW w:w="709" w:type="dxa"/>
            <w:tcBorders>
              <w:bottom w:val="single" w:sz="4" w:space="0" w:color="auto"/>
            </w:tcBorders>
          </w:tcPr>
          <w:p w14:paraId="064A0786" w14:textId="77777777" w:rsidR="00F90406" w:rsidRPr="000670FE" w:rsidRDefault="00F90406" w:rsidP="000C1899">
            <w:pPr>
              <w:pStyle w:val="TAH"/>
              <w:keepNext w:val="0"/>
              <w:keepLines w:val="0"/>
              <w:widowControl w:val="0"/>
            </w:pPr>
            <w:r w:rsidRPr="000670FE">
              <w:t>U - S</w:t>
            </w:r>
          </w:p>
        </w:tc>
        <w:tc>
          <w:tcPr>
            <w:tcW w:w="2977" w:type="dxa"/>
            <w:tcBorders>
              <w:bottom w:val="single" w:sz="4" w:space="0" w:color="auto"/>
            </w:tcBorders>
          </w:tcPr>
          <w:p w14:paraId="610F45AB" w14:textId="77777777" w:rsidR="00F90406" w:rsidRPr="000670FE" w:rsidRDefault="00F90406" w:rsidP="000C1899">
            <w:pPr>
              <w:pStyle w:val="TAH"/>
              <w:keepNext w:val="0"/>
              <w:keepLines w:val="0"/>
              <w:widowControl w:val="0"/>
            </w:pPr>
            <w:r w:rsidRPr="000670FE">
              <w:t>Message</w:t>
            </w:r>
          </w:p>
        </w:tc>
        <w:tc>
          <w:tcPr>
            <w:tcW w:w="567" w:type="dxa"/>
            <w:tcBorders>
              <w:top w:val="nil"/>
              <w:bottom w:val="single" w:sz="4" w:space="0" w:color="auto"/>
            </w:tcBorders>
          </w:tcPr>
          <w:p w14:paraId="21F08E7C" w14:textId="77777777" w:rsidR="00F90406" w:rsidRPr="000670FE" w:rsidRDefault="00F90406" w:rsidP="000C1899">
            <w:pPr>
              <w:pStyle w:val="TAH"/>
              <w:keepNext w:val="0"/>
              <w:keepLines w:val="0"/>
              <w:widowControl w:val="0"/>
            </w:pPr>
          </w:p>
        </w:tc>
        <w:tc>
          <w:tcPr>
            <w:tcW w:w="892" w:type="dxa"/>
            <w:tcBorders>
              <w:top w:val="nil"/>
              <w:bottom w:val="single" w:sz="4" w:space="0" w:color="auto"/>
            </w:tcBorders>
          </w:tcPr>
          <w:p w14:paraId="2496EAF6" w14:textId="77777777" w:rsidR="00F90406" w:rsidRPr="000670FE" w:rsidRDefault="00F90406" w:rsidP="000C1899">
            <w:pPr>
              <w:pStyle w:val="TAH"/>
              <w:keepNext w:val="0"/>
              <w:keepLines w:val="0"/>
              <w:widowControl w:val="0"/>
            </w:pPr>
          </w:p>
        </w:tc>
      </w:tr>
      <w:tr w:rsidR="00F90406" w:rsidRPr="000670FE" w14:paraId="2AB12306" w14:textId="77777777" w:rsidTr="009A4AAA">
        <w:tc>
          <w:tcPr>
            <w:tcW w:w="648" w:type="dxa"/>
            <w:tcBorders>
              <w:top w:val="single" w:sz="4" w:space="0" w:color="auto"/>
            </w:tcBorders>
          </w:tcPr>
          <w:p w14:paraId="1834DBF0" w14:textId="77777777" w:rsidR="00F90406" w:rsidRPr="000670FE" w:rsidRDefault="00F90406" w:rsidP="000C1899">
            <w:pPr>
              <w:pStyle w:val="TAC"/>
              <w:keepNext w:val="0"/>
              <w:keepLines w:val="0"/>
              <w:widowControl w:val="0"/>
            </w:pPr>
            <w:r w:rsidRPr="000670FE">
              <w:t>1</w:t>
            </w:r>
          </w:p>
        </w:tc>
        <w:tc>
          <w:tcPr>
            <w:tcW w:w="3969" w:type="dxa"/>
            <w:tcBorders>
              <w:top w:val="single" w:sz="4" w:space="0" w:color="auto"/>
            </w:tcBorders>
          </w:tcPr>
          <w:p w14:paraId="3EE645E0" w14:textId="539F73F4" w:rsidR="00F90406" w:rsidRPr="000670FE" w:rsidRDefault="00F90406" w:rsidP="000C1899">
            <w:pPr>
              <w:pStyle w:val="TAL"/>
              <w:keepNext w:val="0"/>
              <w:keepLines w:val="0"/>
              <w:widowControl w:val="0"/>
            </w:pPr>
            <w:r w:rsidRPr="000670FE">
              <w:t xml:space="preserve">Make the MCVideo User request the establishment of a MCVideo On-demandPre-arranged Group Call, Manual Commencement Mode, with explicit request for Transmission control </w:t>
            </w:r>
          </w:p>
          <w:p w14:paraId="23138B5A" w14:textId="55AB3EC2" w:rsidR="00F90406" w:rsidRPr="000670FE" w:rsidRDefault="00F90406" w:rsidP="000C1899">
            <w:pPr>
              <w:pStyle w:val="TAL"/>
              <w:keepNext w:val="0"/>
              <w:keepLines w:val="0"/>
              <w:widowControl w:val="0"/>
            </w:pPr>
            <w:r>
              <w:t>(</w:t>
            </w:r>
            <w:r w:rsidRPr="000670FE">
              <w:t>NOTE</w:t>
            </w:r>
            <w:r>
              <w:t xml:space="preserve"> 1)</w:t>
            </w:r>
            <w:r w:rsidRPr="000670FE">
              <w:t xml:space="preserve"> </w:t>
            </w:r>
          </w:p>
        </w:tc>
        <w:tc>
          <w:tcPr>
            <w:tcW w:w="709" w:type="dxa"/>
            <w:tcBorders>
              <w:top w:val="single" w:sz="4" w:space="0" w:color="auto"/>
            </w:tcBorders>
          </w:tcPr>
          <w:p w14:paraId="3FD5C187" w14:textId="77777777" w:rsidR="00F90406" w:rsidRPr="000670FE" w:rsidRDefault="00F90406" w:rsidP="000C1899">
            <w:pPr>
              <w:pStyle w:val="TAC"/>
              <w:keepNext w:val="0"/>
              <w:keepLines w:val="0"/>
              <w:widowControl w:val="0"/>
            </w:pPr>
            <w:r w:rsidRPr="000670FE">
              <w:t>-</w:t>
            </w:r>
          </w:p>
        </w:tc>
        <w:tc>
          <w:tcPr>
            <w:tcW w:w="2977" w:type="dxa"/>
            <w:tcBorders>
              <w:top w:val="single" w:sz="4" w:space="0" w:color="auto"/>
            </w:tcBorders>
          </w:tcPr>
          <w:p w14:paraId="066E3CFA"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4E25E9A2"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1F80C924" w14:textId="77777777" w:rsidR="00F90406" w:rsidRPr="000670FE" w:rsidRDefault="00F90406" w:rsidP="000C1899">
            <w:pPr>
              <w:pStyle w:val="TAC"/>
              <w:keepNext w:val="0"/>
              <w:keepLines w:val="0"/>
              <w:widowControl w:val="0"/>
            </w:pPr>
            <w:r w:rsidRPr="000670FE">
              <w:t>-</w:t>
            </w:r>
          </w:p>
        </w:tc>
      </w:tr>
      <w:tr w:rsidR="00F90406" w:rsidRPr="000670FE" w14:paraId="6F0EBB70" w14:textId="77777777" w:rsidTr="009A4AAA">
        <w:tc>
          <w:tcPr>
            <w:tcW w:w="648" w:type="dxa"/>
            <w:tcBorders>
              <w:top w:val="single" w:sz="4" w:space="0" w:color="auto"/>
            </w:tcBorders>
          </w:tcPr>
          <w:p w14:paraId="689978D1" w14:textId="77777777" w:rsidR="00F90406" w:rsidRPr="000670FE" w:rsidRDefault="00F90406" w:rsidP="000C1899">
            <w:pPr>
              <w:pStyle w:val="TAC"/>
              <w:keepNext w:val="0"/>
              <w:keepLines w:val="0"/>
              <w:widowControl w:val="0"/>
            </w:pPr>
            <w:r w:rsidRPr="000670FE">
              <w:t>-</w:t>
            </w:r>
          </w:p>
        </w:tc>
        <w:tc>
          <w:tcPr>
            <w:tcW w:w="3969" w:type="dxa"/>
            <w:tcBorders>
              <w:top w:val="single" w:sz="4" w:space="0" w:color="auto"/>
            </w:tcBorders>
          </w:tcPr>
          <w:p w14:paraId="62BCC962" w14:textId="259388A5" w:rsidR="00F90406" w:rsidRPr="000670FE" w:rsidRDefault="00F90406" w:rsidP="000C1899">
            <w:pPr>
              <w:pStyle w:val="TAL"/>
              <w:keepNext w:val="0"/>
              <w:keepLines w:val="0"/>
              <w:widowControl w:val="0"/>
            </w:pPr>
            <w:r w:rsidRPr="000670FE">
              <w:rPr>
                <w:color w:val="000000"/>
              </w:rPr>
              <w:t xml:space="preserve">EXCEPTION: The E-UTRA/EPC actions </w:t>
            </w:r>
            <w:r>
              <w:rPr>
                <w:color w:val="000000"/>
              </w:rPr>
              <w:t>that</w:t>
            </w:r>
            <w:r w:rsidRPr="000670FE">
              <w:rPr>
                <w:color w:val="000000"/>
              </w:rPr>
              <w:t xml:space="preserve"> are related to the MCVIDEO call establishment are described in TS 56.579-1 [2], subclause </w:t>
            </w:r>
            <w:r w:rsidRPr="000670FE">
              <w:t>5.4.3A 'Generic Test Procedure for MCVideo CO communication in E-UTRA'. The test sequence below shows only the MCVideo relevant messages exchanged.</w:t>
            </w:r>
          </w:p>
        </w:tc>
        <w:tc>
          <w:tcPr>
            <w:tcW w:w="709" w:type="dxa"/>
            <w:tcBorders>
              <w:top w:val="single" w:sz="4" w:space="0" w:color="auto"/>
            </w:tcBorders>
          </w:tcPr>
          <w:p w14:paraId="7F869E2C" w14:textId="77777777" w:rsidR="00F90406" w:rsidRPr="000670FE" w:rsidRDefault="00F90406" w:rsidP="000C1899">
            <w:pPr>
              <w:pStyle w:val="TAC"/>
              <w:keepNext w:val="0"/>
              <w:keepLines w:val="0"/>
              <w:widowControl w:val="0"/>
            </w:pPr>
            <w:r w:rsidRPr="000670FE">
              <w:t>-</w:t>
            </w:r>
          </w:p>
        </w:tc>
        <w:tc>
          <w:tcPr>
            <w:tcW w:w="2977" w:type="dxa"/>
            <w:tcBorders>
              <w:top w:val="single" w:sz="4" w:space="0" w:color="auto"/>
            </w:tcBorders>
          </w:tcPr>
          <w:p w14:paraId="6A6EFB90"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3EB5ADA3"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5AD31663" w14:textId="77777777" w:rsidR="00F90406" w:rsidRPr="000670FE" w:rsidRDefault="00F90406" w:rsidP="000C1899">
            <w:pPr>
              <w:pStyle w:val="TAC"/>
              <w:keepNext w:val="0"/>
              <w:keepLines w:val="0"/>
              <w:widowControl w:val="0"/>
            </w:pPr>
            <w:r w:rsidRPr="000670FE">
              <w:t>-</w:t>
            </w:r>
          </w:p>
        </w:tc>
      </w:tr>
      <w:tr w:rsidR="00F90406" w:rsidRPr="000670FE" w14:paraId="468491B7" w14:textId="77777777" w:rsidTr="009A4AAA">
        <w:tc>
          <w:tcPr>
            <w:tcW w:w="648" w:type="dxa"/>
            <w:tcBorders>
              <w:top w:val="single" w:sz="4" w:space="0" w:color="auto"/>
            </w:tcBorders>
          </w:tcPr>
          <w:p w14:paraId="2339B1F9" w14:textId="77777777" w:rsidR="00F90406" w:rsidRPr="000670FE" w:rsidRDefault="00F90406" w:rsidP="000C1899">
            <w:pPr>
              <w:pStyle w:val="TAC"/>
              <w:keepNext w:val="0"/>
              <w:keepLines w:val="0"/>
              <w:widowControl w:val="0"/>
            </w:pPr>
            <w:r w:rsidRPr="000670FE">
              <w:t>2</w:t>
            </w:r>
          </w:p>
        </w:tc>
        <w:tc>
          <w:tcPr>
            <w:tcW w:w="3969" w:type="dxa"/>
            <w:tcBorders>
              <w:top w:val="single" w:sz="4" w:space="0" w:color="auto"/>
            </w:tcBorders>
          </w:tcPr>
          <w:p w14:paraId="776D61B7" w14:textId="628DEDEF" w:rsidR="00F90406" w:rsidRPr="000670FE" w:rsidRDefault="00F90406" w:rsidP="000C1899">
            <w:pPr>
              <w:pStyle w:val="TAL"/>
              <w:keepNext w:val="0"/>
              <w:keepLines w:val="0"/>
              <w:widowControl w:val="0"/>
              <w:rPr>
                <w:color w:val="000000"/>
              </w:rPr>
            </w:pPr>
            <w:r w:rsidRPr="000670FE">
              <w:t xml:space="preserve">Check: Does the UE (MCVideo </w:t>
            </w:r>
            <w:r>
              <w:t>C</w:t>
            </w:r>
            <w:r w:rsidRPr="000670FE">
              <w:t xml:space="preserve">lient) send an initial SIP INVITE </w:t>
            </w:r>
            <w:r>
              <w:t xml:space="preserve">to </w:t>
            </w:r>
            <w:r w:rsidRPr="000670FE">
              <w:t>request the establishment of a MCVideo On-demand Pre-arranged Group Call with Manual Commencement?</w:t>
            </w:r>
          </w:p>
        </w:tc>
        <w:tc>
          <w:tcPr>
            <w:tcW w:w="709" w:type="dxa"/>
            <w:tcBorders>
              <w:top w:val="single" w:sz="4" w:space="0" w:color="auto"/>
            </w:tcBorders>
          </w:tcPr>
          <w:p w14:paraId="3A4A9587" w14:textId="77777777" w:rsidR="00F90406" w:rsidRPr="000670FE" w:rsidRDefault="00F90406" w:rsidP="000C1899">
            <w:pPr>
              <w:pStyle w:val="TAC"/>
              <w:keepNext w:val="0"/>
              <w:keepLines w:val="0"/>
              <w:widowControl w:val="0"/>
            </w:pPr>
            <w:r w:rsidRPr="000670FE">
              <w:rPr>
                <w:szCs w:val="18"/>
              </w:rPr>
              <w:t>--&gt;</w:t>
            </w:r>
          </w:p>
        </w:tc>
        <w:tc>
          <w:tcPr>
            <w:tcW w:w="2977" w:type="dxa"/>
            <w:tcBorders>
              <w:top w:val="single" w:sz="4" w:space="0" w:color="auto"/>
            </w:tcBorders>
          </w:tcPr>
          <w:p w14:paraId="5A57332F" w14:textId="77777777" w:rsidR="00F90406" w:rsidRPr="000670FE" w:rsidRDefault="00F90406" w:rsidP="000C1899">
            <w:pPr>
              <w:pStyle w:val="TAL"/>
              <w:keepNext w:val="0"/>
              <w:keepLines w:val="0"/>
              <w:widowControl w:val="0"/>
            </w:pPr>
            <w:r w:rsidRPr="000670FE">
              <w:t>SIP INVITE</w:t>
            </w:r>
          </w:p>
        </w:tc>
        <w:tc>
          <w:tcPr>
            <w:tcW w:w="567" w:type="dxa"/>
            <w:tcBorders>
              <w:top w:val="single" w:sz="4" w:space="0" w:color="auto"/>
            </w:tcBorders>
          </w:tcPr>
          <w:p w14:paraId="5E53756D" w14:textId="77777777" w:rsidR="00F90406" w:rsidRPr="000670FE" w:rsidRDefault="00F90406" w:rsidP="000C1899">
            <w:pPr>
              <w:pStyle w:val="TAC"/>
              <w:keepNext w:val="0"/>
              <w:keepLines w:val="0"/>
              <w:widowControl w:val="0"/>
            </w:pPr>
            <w:r w:rsidRPr="000670FE">
              <w:t>1</w:t>
            </w:r>
          </w:p>
        </w:tc>
        <w:tc>
          <w:tcPr>
            <w:tcW w:w="892" w:type="dxa"/>
            <w:tcBorders>
              <w:top w:val="single" w:sz="4" w:space="0" w:color="auto"/>
            </w:tcBorders>
          </w:tcPr>
          <w:p w14:paraId="42CCD141" w14:textId="77777777" w:rsidR="00F90406" w:rsidRPr="000670FE" w:rsidRDefault="00F90406" w:rsidP="000C1899">
            <w:pPr>
              <w:pStyle w:val="TAC"/>
              <w:keepNext w:val="0"/>
              <w:keepLines w:val="0"/>
              <w:widowControl w:val="0"/>
            </w:pPr>
            <w:r w:rsidRPr="000670FE">
              <w:t>P</w:t>
            </w:r>
          </w:p>
        </w:tc>
      </w:tr>
      <w:tr w:rsidR="00F90406" w:rsidRPr="000670FE" w14:paraId="3B856650" w14:textId="77777777" w:rsidTr="009A4AAA">
        <w:tc>
          <w:tcPr>
            <w:tcW w:w="648" w:type="dxa"/>
            <w:tcBorders>
              <w:top w:val="single" w:sz="4" w:space="0" w:color="auto"/>
            </w:tcBorders>
          </w:tcPr>
          <w:p w14:paraId="66D6F0EB" w14:textId="77777777" w:rsidR="00F90406" w:rsidRPr="000670FE" w:rsidRDefault="00F90406" w:rsidP="000C1899">
            <w:pPr>
              <w:pStyle w:val="TAC"/>
              <w:keepNext w:val="0"/>
              <w:keepLines w:val="0"/>
              <w:widowControl w:val="0"/>
            </w:pPr>
            <w:r w:rsidRPr="000670FE">
              <w:t>3</w:t>
            </w:r>
          </w:p>
        </w:tc>
        <w:tc>
          <w:tcPr>
            <w:tcW w:w="3969" w:type="dxa"/>
            <w:tcBorders>
              <w:top w:val="single" w:sz="4" w:space="0" w:color="auto"/>
            </w:tcBorders>
          </w:tcPr>
          <w:p w14:paraId="5EE56699" w14:textId="77777777" w:rsidR="00F90406" w:rsidRPr="000670FE" w:rsidRDefault="00F90406" w:rsidP="000C1899">
            <w:pPr>
              <w:pStyle w:val="TAL"/>
              <w:keepNext w:val="0"/>
              <w:keepLines w:val="0"/>
              <w:widowControl w:val="0"/>
            </w:pPr>
            <w:r w:rsidRPr="000670FE">
              <w:t xml:space="preserve">The SS (MCVideo Server) sends a SIP 100 Trying message. </w:t>
            </w:r>
          </w:p>
        </w:tc>
        <w:tc>
          <w:tcPr>
            <w:tcW w:w="709" w:type="dxa"/>
            <w:tcBorders>
              <w:top w:val="single" w:sz="4" w:space="0" w:color="auto"/>
            </w:tcBorders>
          </w:tcPr>
          <w:p w14:paraId="219DE5C2" w14:textId="77777777" w:rsidR="00F90406" w:rsidRPr="000670FE" w:rsidRDefault="00F90406" w:rsidP="000C1899">
            <w:pPr>
              <w:pStyle w:val="TAC"/>
              <w:keepNext w:val="0"/>
              <w:keepLines w:val="0"/>
              <w:widowControl w:val="0"/>
              <w:rPr>
                <w:szCs w:val="18"/>
              </w:rPr>
            </w:pPr>
            <w:r w:rsidRPr="000670FE">
              <w:t>&lt;--</w:t>
            </w:r>
          </w:p>
        </w:tc>
        <w:tc>
          <w:tcPr>
            <w:tcW w:w="2977" w:type="dxa"/>
            <w:tcBorders>
              <w:top w:val="single" w:sz="4" w:space="0" w:color="auto"/>
            </w:tcBorders>
          </w:tcPr>
          <w:p w14:paraId="418405B7" w14:textId="77777777" w:rsidR="00F90406" w:rsidRPr="000670FE" w:rsidRDefault="00F90406" w:rsidP="000C1899">
            <w:pPr>
              <w:pStyle w:val="TAL"/>
              <w:keepNext w:val="0"/>
              <w:keepLines w:val="0"/>
              <w:widowControl w:val="0"/>
            </w:pPr>
            <w:r w:rsidRPr="000670FE">
              <w:t>SIP 100 (Trying)</w:t>
            </w:r>
          </w:p>
        </w:tc>
        <w:tc>
          <w:tcPr>
            <w:tcW w:w="567" w:type="dxa"/>
            <w:tcBorders>
              <w:top w:val="single" w:sz="4" w:space="0" w:color="auto"/>
            </w:tcBorders>
          </w:tcPr>
          <w:p w14:paraId="00DC06D7"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13FF12EA" w14:textId="77777777" w:rsidR="00F90406" w:rsidRPr="000670FE" w:rsidRDefault="00F90406" w:rsidP="000C1899">
            <w:pPr>
              <w:pStyle w:val="TAC"/>
              <w:keepNext w:val="0"/>
              <w:keepLines w:val="0"/>
              <w:widowControl w:val="0"/>
            </w:pPr>
            <w:r w:rsidRPr="000670FE">
              <w:t>-</w:t>
            </w:r>
          </w:p>
        </w:tc>
      </w:tr>
      <w:tr w:rsidR="00F90406" w:rsidRPr="000670FE" w14:paraId="629B1595" w14:textId="77777777" w:rsidTr="009A4AAA">
        <w:tc>
          <w:tcPr>
            <w:tcW w:w="648" w:type="dxa"/>
            <w:tcBorders>
              <w:top w:val="single" w:sz="4" w:space="0" w:color="auto"/>
            </w:tcBorders>
          </w:tcPr>
          <w:p w14:paraId="07B2DF19" w14:textId="77777777" w:rsidR="00F90406" w:rsidRPr="000670FE" w:rsidRDefault="00F90406" w:rsidP="000C1899">
            <w:pPr>
              <w:pStyle w:val="TAC"/>
              <w:keepNext w:val="0"/>
              <w:keepLines w:val="0"/>
              <w:widowControl w:val="0"/>
            </w:pPr>
            <w:r w:rsidRPr="000670FE">
              <w:t>4</w:t>
            </w:r>
          </w:p>
        </w:tc>
        <w:tc>
          <w:tcPr>
            <w:tcW w:w="3969" w:type="dxa"/>
            <w:tcBorders>
              <w:top w:val="single" w:sz="4" w:space="0" w:color="auto"/>
            </w:tcBorders>
          </w:tcPr>
          <w:p w14:paraId="74257D92" w14:textId="36E483F7" w:rsidR="00F90406" w:rsidRPr="000670FE" w:rsidRDefault="00F90406" w:rsidP="000C1899">
            <w:pPr>
              <w:pStyle w:val="TAL"/>
              <w:keepNext w:val="0"/>
              <w:keepLines w:val="0"/>
              <w:widowControl w:val="0"/>
            </w:pPr>
            <w:r>
              <w:t xml:space="preserve">The </w:t>
            </w:r>
            <w:r w:rsidRPr="000670FE">
              <w:t>SS (MCVideo Server) sends a SIP 200 (OK) message indicating that the MCVideo call has been established</w:t>
            </w:r>
            <w:r>
              <w:t>.</w:t>
            </w:r>
          </w:p>
        </w:tc>
        <w:tc>
          <w:tcPr>
            <w:tcW w:w="709" w:type="dxa"/>
            <w:tcBorders>
              <w:top w:val="single" w:sz="4" w:space="0" w:color="auto"/>
            </w:tcBorders>
          </w:tcPr>
          <w:p w14:paraId="5D4F52C8" w14:textId="77777777" w:rsidR="00F90406" w:rsidRPr="000670FE" w:rsidRDefault="00F90406" w:rsidP="000C1899">
            <w:pPr>
              <w:pStyle w:val="TAC"/>
              <w:keepNext w:val="0"/>
              <w:keepLines w:val="0"/>
              <w:widowControl w:val="0"/>
            </w:pPr>
            <w:r w:rsidRPr="000670FE">
              <w:t>&lt;--</w:t>
            </w:r>
          </w:p>
        </w:tc>
        <w:tc>
          <w:tcPr>
            <w:tcW w:w="2977" w:type="dxa"/>
            <w:tcBorders>
              <w:top w:val="single" w:sz="4" w:space="0" w:color="auto"/>
            </w:tcBorders>
          </w:tcPr>
          <w:p w14:paraId="4727AF87" w14:textId="77777777" w:rsidR="00F90406" w:rsidRPr="000670FE" w:rsidRDefault="00F90406" w:rsidP="000C1899">
            <w:pPr>
              <w:pStyle w:val="TAL"/>
              <w:keepNext w:val="0"/>
              <w:keepLines w:val="0"/>
              <w:widowControl w:val="0"/>
            </w:pPr>
            <w:r w:rsidRPr="000670FE">
              <w:t>SIP 200 (OK)</w:t>
            </w:r>
          </w:p>
        </w:tc>
        <w:tc>
          <w:tcPr>
            <w:tcW w:w="567" w:type="dxa"/>
            <w:tcBorders>
              <w:top w:val="single" w:sz="4" w:space="0" w:color="auto"/>
            </w:tcBorders>
          </w:tcPr>
          <w:p w14:paraId="5885A4F5"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1A163FD2" w14:textId="77777777" w:rsidR="00F90406" w:rsidRPr="000670FE" w:rsidRDefault="00F90406" w:rsidP="000C1899">
            <w:pPr>
              <w:pStyle w:val="TAC"/>
              <w:keepNext w:val="0"/>
              <w:keepLines w:val="0"/>
              <w:widowControl w:val="0"/>
            </w:pPr>
            <w:r w:rsidRPr="000670FE">
              <w:t>-</w:t>
            </w:r>
          </w:p>
        </w:tc>
      </w:tr>
      <w:tr w:rsidR="00F90406" w:rsidRPr="000670FE" w14:paraId="1B590B24" w14:textId="77777777" w:rsidTr="009A4AAA">
        <w:trPr>
          <w:trHeight w:val="446"/>
        </w:trPr>
        <w:tc>
          <w:tcPr>
            <w:tcW w:w="648" w:type="dxa"/>
            <w:tcBorders>
              <w:top w:val="single" w:sz="4" w:space="0" w:color="auto"/>
            </w:tcBorders>
          </w:tcPr>
          <w:p w14:paraId="7297DB1B" w14:textId="77777777" w:rsidR="00F90406" w:rsidRPr="000670FE" w:rsidRDefault="00F90406" w:rsidP="000C1899">
            <w:pPr>
              <w:pStyle w:val="TAC"/>
              <w:keepNext w:val="0"/>
              <w:keepLines w:val="0"/>
              <w:widowControl w:val="0"/>
            </w:pPr>
            <w:r w:rsidRPr="000670FE">
              <w:t>5</w:t>
            </w:r>
          </w:p>
        </w:tc>
        <w:tc>
          <w:tcPr>
            <w:tcW w:w="3969" w:type="dxa"/>
            <w:tcBorders>
              <w:top w:val="single" w:sz="4" w:space="0" w:color="auto"/>
            </w:tcBorders>
          </w:tcPr>
          <w:p w14:paraId="46BD7CD1" w14:textId="77777777" w:rsidR="00F90406" w:rsidRPr="000670FE" w:rsidRDefault="00F90406" w:rsidP="000C1899">
            <w:pPr>
              <w:pStyle w:val="TAL"/>
              <w:keepNext w:val="0"/>
              <w:keepLines w:val="0"/>
              <w:widowControl w:val="0"/>
            </w:pPr>
            <w:r w:rsidRPr="000670FE">
              <w:t>Check: Does the UE (MCVideo client) send a SIP ACK in response to the SIP 200 (OK)?</w:t>
            </w:r>
          </w:p>
        </w:tc>
        <w:tc>
          <w:tcPr>
            <w:tcW w:w="709" w:type="dxa"/>
            <w:tcBorders>
              <w:top w:val="single" w:sz="4" w:space="0" w:color="auto"/>
            </w:tcBorders>
          </w:tcPr>
          <w:p w14:paraId="6E6A27E1" w14:textId="77777777" w:rsidR="00F90406" w:rsidRPr="000670FE" w:rsidRDefault="00F90406" w:rsidP="000C1899">
            <w:pPr>
              <w:pStyle w:val="TAC"/>
              <w:keepNext w:val="0"/>
              <w:keepLines w:val="0"/>
              <w:widowControl w:val="0"/>
            </w:pPr>
            <w:r w:rsidRPr="000670FE">
              <w:t>--&gt;</w:t>
            </w:r>
          </w:p>
        </w:tc>
        <w:tc>
          <w:tcPr>
            <w:tcW w:w="2977" w:type="dxa"/>
            <w:tcBorders>
              <w:top w:val="single" w:sz="4" w:space="0" w:color="auto"/>
            </w:tcBorders>
          </w:tcPr>
          <w:p w14:paraId="7988C74A" w14:textId="77777777" w:rsidR="00F90406" w:rsidRPr="000670FE" w:rsidRDefault="00F90406" w:rsidP="000C1899">
            <w:pPr>
              <w:pStyle w:val="TAL"/>
              <w:keepNext w:val="0"/>
              <w:keepLines w:val="0"/>
              <w:widowControl w:val="0"/>
            </w:pPr>
            <w:r w:rsidRPr="000670FE">
              <w:t>SIP ACK</w:t>
            </w:r>
          </w:p>
        </w:tc>
        <w:tc>
          <w:tcPr>
            <w:tcW w:w="567" w:type="dxa"/>
            <w:tcBorders>
              <w:top w:val="single" w:sz="4" w:space="0" w:color="auto"/>
            </w:tcBorders>
          </w:tcPr>
          <w:p w14:paraId="0F525919" w14:textId="77777777" w:rsidR="00F90406" w:rsidRPr="000670FE" w:rsidRDefault="00F90406" w:rsidP="000C1899">
            <w:pPr>
              <w:pStyle w:val="TAC"/>
              <w:keepNext w:val="0"/>
              <w:keepLines w:val="0"/>
              <w:widowControl w:val="0"/>
            </w:pPr>
            <w:r>
              <w:t>2</w:t>
            </w:r>
            <w:r w:rsidRPr="000670FE">
              <w:t>-</w:t>
            </w:r>
          </w:p>
        </w:tc>
        <w:tc>
          <w:tcPr>
            <w:tcW w:w="892" w:type="dxa"/>
            <w:tcBorders>
              <w:top w:val="single" w:sz="4" w:space="0" w:color="auto"/>
            </w:tcBorders>
          </w:tcPr>
          <w:p w14:paraId="6530C742" w14:textId="77A7789D" w:rsidR="00F90406" w:rsidRPr="000670FE" w:rsidRDefault="00F90406" w:rsidP="000C1899">
            <w:pPr>
              <w:pStyle w:val="TAC"/>
              <w:keepNext w:val="0"/>
              <w:keepLines w:val="0"/>
              <w:widowControl w:val="0"/>
            </w:pPr>
            <w:r>
              <w:t>P</w:t>
            </w:r>
          </w:p>
        </w:tc>
      </w:tr>
      <w:tr w:rsidR="00F90406" w:rsidRPr="000670FE" w14:paraId="0A5C562C" w14:textId="77777777" w:rsidTr="009A4AAA">
        <w:tc>
          <w:tcPr>
            <w:tcW w:w="648" w:type="dxa"/>
            <w:tcBorders>
              <w:top w:val="single" w:sz="4" w:space="0" w:color="auto"/>
            </w:tcBorders>
          </w:tcPr>
          <w:p w14:paraId="420D2797" w14:textId="77777777" w:rsidR="00F90406" w:rsidRPr="000670FE" w:rsidRDefault="00F90406" w:rsidP="000C1899">
            <w:pPr>
              <w:pStyle w:val="TAC"/>
              <w:keepNext w:val="0"/>
              <w:keepLines w:val="0"/>
              <w:widowControl w:val="0"/>
            </w:pPr>
            <w:r w:rsidRPr="000670FE">
              <w:t>6</w:t>
            </w:r>
          </w:p>
        </w:tc>
        <w:tc>
          <w:tcPr>
            <w:tcW w:w="3969" w:type="dxa"/>
            <w:tcBorders>
              <w:top w:val="single" w:sz="4" w:space="0" w:color="auto"/>
            </w:tcBorders>
          </w:tcPr>
          <w:p w14:paraId="0DB49896" w14:textId="77777777" w:rsidR="00F90406" w:rsidRPr="000670FE" w:rsidRDefault="00F90406" w:rsidP="000C1899">
            <w:pPr>
              <w:pStyle w:val="TAL"/>
              <w:keepNext w:val="0"/>
              <w:keepLines w:val="0"/>
              <w:widowControl w:val="0"/>
            </w:pPr>
            <w:r w:rsidRPr="000670FE">
              <w:t>The SS (MCVideo Server) sends a Transmission Granted message to the UE</w:t>
            </w:r>
            <w:r>
              <w:t xml:space="preserve"> (MCVideo Client)</w:t>
            </w:r>
            <w:r w:rsidRPr="000670FE">
              <w:t>.</w:t>
            </w:r>
          </w:p>
        </w:tc>
        <w:tc>
          <w:tcPr>
            <w:tcW w:w="709" w:type="dxa"/>
            <w:tcBorders>
              <w:top w:val="single" w:sz="4" w:space="0" w:color="auto"/>
            </w:tcBorders>
          </w:tcPr>
          <w:p w14:paraId="644E65F7" w14:textId="77777777" w:rsidR="00F90406" w:rsidRPr="000670FE" w:rsidRDefault="00F90406" w:rsidP="000C1899">
            <w:pPr>
              <w:pStyle w:val="TAC"/>
              <w:keepNext w:val="0"/>
              <w:keepLines w:val="0"/>
              <w:widowControl w:val="0"/>
            </w:pPr>
            <w:r w:rsidRPr="000670FE">
              <w:t>&lt;--</w:t>
            </w:r>
          </w:p>
        </w:tc>
        <w:tc>
          <w:tcPr>
            <w:tcW w:w="2977" w:type="dxa"/>
            <w:tcBorders>
              <w:top w:val="single" w:sz="4" w:space="0" w:color="auto"/>
            </w:tcBorders>
          </w:tcPr>
          <w:p w14:paraId="2EAAACC4" w14:textId="77777777" w:rsidR="00F90406" w:rsidRPr="000670FE" w:rsidRDefault="00F90406" w:rsidP="000C1899">
            <w:pPr>
              <w:pStyle w:val="TAL"/>
              <w:keepNext w:val="0"/>
              <w:keepLines w:val="0"/>
              <w:widowControl w:val="0"/>
            </w:pPr>
            <w:r w:rsidRPr="000670FE">
              <w:t>Transmission Granted</w:t>
            </w:r>
          </w:p>
        </w:tc>
        <w:tc>
          <w:tcPr>
            <w:tcW w:w="567" w:type="dxa"/>
            <w:tcBorders>
              <w:top w:val="single" w:sz="4" w:space="0" w:color="auto"/>
            </w:tcBorders>
          </w:tcPr>
          <w:p w14:paraId="64B2B497"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36C6F972" w14:textId="77777777" w:rsidR="00F90406" w:rsidRPr="000670FE" w:rsidRDefault="00F90406" w:rsidP="000C1899">
            <w:pPr>
              <w:pStyle w:val="TAC"/>
              <w:keepNext w:val="0"/>
              <w:keepLines w:val="0"/>
              <w:widowControl w:val="0"/>
            </w:pPr>
            <w:r w:rsidRPr="000670FE">
              <w:t>-</w:t>
            </w:r>
          </w:p>
        </w:tc>
      </w:tr>
      <w:tr w:rsidR="00F90406" w:rsidRPr="000670FE" w14:paraId="0EB7E217" w14:textId="77777777" w:rsidTr="009A4AAA">
        <w:tc>
          <w:tcPr>
            <w:tcW w:w="648" w:type="dxa"/>
            <w:tcBorders>
              <w:top w:val="single" w:sz="4" w:space="0" w:color="auto"/>
            </w:tcBorders>
          </w:tcPr>
          <w:p w14:paraId="13627B9A" w14:textId="77777777" w:rsidR="00F90406" w:rsidRPr="000670FE" w:rsidRDefault="00F90406" w:rsidP="000C1899">
            <w:pPr>
              <w:pStyle w:val="TAC"/>
              <w:keepNext w:val="0"/>
              <w:keepLines w:val="0"/>
              <w:widowControl w:val="0"/>
            </w:pPr>
            <w:r w:rsidRPr="000670FE">
              <w:t>7</w:t>
            </w:r>
          </w:p>
        </w:tc>
        <w:tc>
          <w:tcPr>
            <w:tcW w:w="3969" w:type="dxa"/>
            <w:tcBorders>
              <w:top w:val="single" w:sz="4" w:space="0" w:color="auto"/>
            </w:tcBorders>
          </w:tcPr>
          <w:p w14:paraId="442C7D77" w14:textId="77777777" w:rsidR="00F90406" w:rsidRPr="000670FE" w:rsidRDefault="00F90406" w:rsidP="000C1899">
            <w:pPr>
              <w:pStyle w:val="TAL"/>
              <w:keepNext w:val="0"/>
              <w:keepLines w:val="0"/>
              <w:widowControl w:val="0"/>
            </w:pPr>
            <w:r w:rsidRPr="000670FE">
              <w:t>Check: Does the UE (MCVideo Client) send an acknowledgement to the SS (MCVideo Server) in response to Transmission Granted?</w:t>
            </w:r>
          </w:p>
        </w:tc>
        <w:tc>
          <w:tcPr>
            <w:tcW w:w="709" w:type="dxa"/>
            <w:tcBorders>
              <w:top w:val="single" w:sz="4" w:space="0" w:color="auto"/>
            </w:tcBorders>
          </w:tcPr>
          <w:p w14:paraId="79D612BF" w14:textId="77777777" w:rsidR="00F90406" w:rsidRPr="000670FE" w:rsidRDefault="00F90406" w:rsidP="000C1899">
            <w:pPr>
              <w:pStyle w:val="TAC"/>
              <w:keepNext w:val="0"/>
              <w:keepLines w:val="0"/>
              <w:widowControl w:val="0"/>
            </w:pPr>
            <w:r w:rsidRPr="000670FE">
              <w:t>--&gt;</w:t>
            </w:r>
          </w:p>
        </w:tc>
        <w:tc>
          <w:tcPr>
            <w:tcW w:w="2977" w:type="dxa"/>
            <w:tcBorders>
              <w:top w:val="single" w:sz="4" w:space="0" w:color="auto"/>
            </w:tcBorders>
          </w:tcPr>
          <w:p w14:paraId="249A2565" w14:textId="77777777" w:rsidR="00F90406" w:rsidRPr="000670FE" w:rsidRDefault="00F90406" w:rsidP="000C1899">
            <w:pPr>
              <w:pStyle w:val="TAL"/>
              <w:keepNext w:val="0"/>
              <w:keepLines w:val="0"/>
              <w:widowControl w:val="0"/>
            </w:pPr>
            <w:r w:rsidRPr="000670FE">
              <w:t>Transmission Control ACK</w:t>
            </w:r>
          </w:p>
        </w:tc>
        <w:tc>
          <w:tcPr>
            <w:tcW w:w="567" w:type="dxa"/>
            <w:tcBorders>
              <w:top w:val="single" w:sz="4" w:space="0" w:color="auto"/>
            </w:tcBorders>
          </w:tcPr>
          <w:p w14:paraId="48995ED8" w14:textId="77777777" w:rsidR="00F90406" w:rsidRPr="000670FE" w:rsidRDefault="00F90406" w:rsidP="000C1899">
            <w:pPr>
              <w:pStyle w:val="TAC"/>
              <w:keepNext w:val="0"/>
              <w:keepLines w:val="0"/>
              <w:widowControl w:val="0"/>
            </w:pPr>
            <w:r w:rsidRPr="000670FE">
              <w:t>2</w:t>
            </w:r>
          </w:p>
        </w:tc>
        <w:tc>
          <w:tcPr>
            <w:tcW w:w="892" w:type="dxa"/>
            <w:tcBorders>
              <w:top w:val="single" w:sz="4" w:space="0" w:color="auto"/>
            </w:tcBorders>
          </w:tcPr>
          <w:p w14:paraId="3ED8656D" w14:textId="77777777" w:rsidR="00F90406" w:rsidRPr="000670FE" w:rsidRDefault="00F90406" w:rsidP="000C1899">
            <w:pPr>
              <w:pStyle w:val="TAC"/>
              <w:keepNext w:val="0"/>
              <w:keepLines w:val="0"/>
              <w:widowControl w:val="0"/>
            </w:pPr>
            <w:r w:rsidRPr="000670FE">
              <w:t>P</w:t>
            </w:r>
          </w:p>
        </w:tc>
      </w:tr>
      <w:tr w:rsidR="00F90406" w:rsidRPr="000670FE" w14:paraId="03F92A91" w14:textId="77777777" w:rsidTr="009A4AAA">
        <w:tc>
          <w:tcPr>
            <w:tcW w:w="648" w:type="dxa"/>
            <w:tcBorders>
              <w:top w:val="single" w:sz="4" w:space="0" w:color="auto"/>
            </w:tcBorders>
          </w:tcPr>
          <w:p w14:paraId="3F693784" w14:textId="77777777" w:rsidR="00F90406" w:rsidRPr="000670FE" w:rsidRDefault="00F90406" w:rsidP="000C1899">
            <w:pPr>
              <w:pStyle w:val="TAC"/>
              <w:keepNext w:val="0"/>
              <w:keepLines w:val="0"/>
              <w:widowControl w:val="0"/>
            </w:pPr>
            <w:r w:rsidRPr="000670FE">
              <w:t>8</w:t>
            </w:r>
          </w:p>
        </w:tc>
        <w:tc>
          <w:tcPr>
            <w:tcW w:w="3969" w:type="dxa"/>
            <w:tcBorders>
              <w:top w:val="single" w:sz="4" w:space="0" w:color="auto"/>
            </w:tcBorders>
          </w:tcPr>
          <w:p w14:paraId="42838E68" w14:textId="77777777" w:rsidR="00F90406" w:rsidRPr="000670FE" w:rsidRDefault="00F90406" w:rsidP="000C1899">
            <w:pPr>
              <w:pStyle w:val="TAL"/>
              <w:keepNext w:val="0"/>
              <w:keepLines w:val="0"/>
              <w:widowControl w:val="0"/>
            </w:pPr>
            <w:r w:rsidRPr="000670FE">
              <w:t>Check: Does the UE (MCVideo Client</w:t>
            </w:r>
            <w:r>
              <w:t>)</w:t>
            </w:r>
            <w:r w:rsidRPr="000670FE">
              <w:t xml:space="preserve"> provide transmission granted notification to the MCVideo User?</w:t>
            </w:r>
          </w:p>
          <w:p w14:paraId="4BFB0240" w14:textId="1DF37D7A" w:rsidR="00F90406" w:rsidRPr="000670FE" w:rsidRDefault="00F90406" w:rsidP="000C1899">
            <w:pPr>
              <w:pStyle w:val="TAL"/>
              <w:keepNext w:val="0"/>
              <w:keepLines w:val="0"/>
              <w:widowControl w:val="0"/>
            </w:pPr>
            <w:r>
              <w:t>(</w:t>
            </w:r>
            <w:r w:rsidRPr="000670FE">
              <w:t>NOTE</w:t>
            </w:r>
            <w:r>
              <w:t xml:space="preserve"> 1)</w:t>
            </w:r>
            <w:r w:rsidRPr="000670FE">
              <w:t xml:space="preserve"> </w:t>
            </w:r>
          </w:p>
        </w:tc>
        <w:tc>
          <w:tcPr>
            <w:tcW w:w="709" w:type="dxa"/>
            <w:tcBorders>
              <w:top w:val="single" w:sz="4" w:space="0" w:color="auto"/>
            </w:tcBorders>
          </w:tcPr>
          <w:p w14:paraId="77921C40" w14:textId="77777777" w:rsidR="00F90406" w:rsidRPr="000670FE" w:rsidRDefault="00F90406" w:rsidP="000C1899">
            <w:pPr>
              <w:pStyle w:val="TAC"/>
              <w:keepNext w:val="0"/>
              <w:keepLines w:val="0"/>
              <w:widowControl w:val="0"/>
            </w:pPr>
            <w:r w:rsidRPr="000670FE">
              <w:t>-</w:t>
            </w:r>
          </w:p>
        </w:tc>
        <w:tc>
          <w:tcPr>
            <w:tcW w:w="2977" w:type="dxa"/>
            <w:tcBorders>
              <w:top w:val="single" w:sz="4" w:space="0" w:color="auto"/>
            </w:tcBorders>
          </w:tcPr>
          <w:p w14:paraId="3B52BCA2"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701B7694" w14:textId="212185C4" w:rsidR="00F90406" w:rsidRPr="000670FE" w:rsidRDefault="00F90406" w:rsidP="000C1899">
            <w:pPr>
              <w:pStyle w:val="TAC"/>
              <w:keepNext w:val="0"/>
              <w:keepLines w:val="0"/>
              <w:widowControl w:val="0"/>
            </w:pPr>
            <w:r>
              <w:t>2</w:t>
            </w:r>
          </w:p>
        </w:tc>
        <w:tc>
          <w:tcPr>
            <w:tcW w:w="892" w:type="dxa"/>
            <w:tcBorders>
              <w:top w:val="single" w:sz="4" w:space="0" w:color="auto"/>
            </w:tcBorders>
          </w:tcPr>
          <w:p w14:paraId="68A102E6" w14:textId="77777777" w:rsidR="00F90406" w:rsidRPr="000670FE" w:rsidRDefault="00F90406" w:rsidP="000C1899">
            <w:pPr>
              <w:pStyle w:val="TAC"/>
              <w:keepNext w:val="0"/>
              <w:keepLines w:val="0"/>
              <w:widowControl w:val="0"/>
            </w:pPr>
            <w:r w:rsidRPr="000670FE">
              <w:t>P</w:t>
            </w:r>
          </w:p>
        </w:tc>
      </w:tr>
      <w:tr w:rsidR="00F90406" w:rsidRPr="000670FE" w14:paraId="48F02CCE" w14:textId="77777777" w:rsidTr="009A4AAA">
        <w:tc>
          <w:tcPr>
            <w:tcW w:w="648" w:type="dxa"/>
            <w:tcBorders>
              <w:top w:val="single" w:sz="4" w:space="0" w:color="auto"/>
            </w:tcBorders>
          </w:tcPr>
          <w:p w14:paraId="08E2BD91" w14:textId="77777777" w:rsidR="00F90406" w:rsidRPr="000670FE" w:rsidRDefault="00F90406" w:rsidP="000C1899">
            <w:pPr>
              <w:pStyle w:val="TAC"/>
              <w:keepNext w:val="0"/>
              <w:keepLines w:val="0"/>
              <w:widowControl w:val="0"/>
            </w:pPr>
            <w:r w:rsidRPr="000670FE">
              <w:t>9</w:t>
            </w:r>
          </w:p>
        </w:tc>
        <w:tc>
          <w:tcPr>
            <w:tcW w:w="3969" w:type="dxa"/>
            <w:tcBorders>
              <w:top w:val="single" w:sz="4" w:space="0" w:color="auto"/>
            </w:tcBorders>
          </w:tcPr>
          <w:p w14:paraId="7D8F22B0" w14:textId="39B14CF0" w:rsidR="00F90406" w:rsidRPr="000670FE" w:rsidRDefault="00F90406" w:rsidP="000C1899">
            <w:pPr>
              <w:pStyle w:val="TAL"/>
              <w:keepNext w:val="0"/>
              <w:keepLines w:val="0"/>
              <w:widowControl w:val="0"/>
            </w:pPr>
            <w:r w:rsidRPr="000670FE">
              <w:t xml:space="preserve">Make the MCVideo User request to </w:t>
            </w:r>
            <w:r>
              <w:t>end</w:t>
            </w:r>
            <w:r w:rsidRPr="000670FE">
              <w:t xml:space="preserve"> Transmission.</w:t>
            </w:r>
          </w:p>
          <w:p w14:paraId="7732B0EC" w14:textId="61E16CCD" w:rsidR="00F90406" w:rsidRPr="000670FE" w:rsidRDefault="00F90406" w:rsidP="000C1899">
            <w:pPr>
              <w:pStyle w:val="TAL"/>
              <w:keepNext w:val="0"/>
              <w:keepLines w:val="0"/>
              <w:widowControl w:val="0"/>
            </w:pPr>
            <w:r>
              <w:t>(</w:t>
            </w:r>
            <w:r w:rsidRPr="000670FE">
              <w:t>NOTE</w:t>
            </w:r>
            <w:r>
              <w:t>1)</w:t>
            </w:r>
          </w:p>
        </w:tc>
        <w:tc>
          <w:tcPr>
            <w:tcW w:w="709" w:type="dxa"/>
            <w:tcBorders>
              <w:top w:val="single" w:sz="4" w:space="0" w:color="auto"/>
            </w:tcBorders>
          </w:tcPr>
          <w:p w14:paraId="6EBA38A8" w14:textId="77777777" w:rsidR="00F90406" w:rsidRPr="000670FE" w:rsidRDefault="00F90406" w:rsidP="000C1899">
            <w:pPr>
              <w:pStyle w:val="TAC"/>
              <w:keepNext w:val="0"/>
              <w:keepLines w:val="0"/>
              <w:widowControl w:val="0"/>
            </w:pPr>
            <w:r w:rsidRPr="000670FE">
              <w:t>-</w:t>
            </w:r>
          </w:p>
        </w:tc>
        <w:tc>
          <w:tcPr>
            <w:tcW w:w="2977" w:type="dxa"/>
            <w:tcBorders>
              <w:top w:val="single" w:sz="4" w:space="0" w:color="auto"/>
            </w:tcBorders>
          </w:tcPr>
          <w:p w14:paraId="791C66A9"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519B554F"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4F24918A" w14:textId="77777777" w:rsidR="00F90406" w:rsidRPr="000670FE" w:rsidRDefault="00F90406" w:rsidP="000C1899">
            <w:pPr>
              <w:pStyle w:val="TAC"/>
              <w:keepNext w:val="0"/>
              <w:keepLines w:val="0"/>
              <w:widowControl w:val="0"/>
            </w:pPr>
            <w:r w:rsidRPr="000670FE">
              <w:t>-</w:t>
            </w:r>
          </w:p>
        </w:tc>
      </w:tr>
      <w:tr w:rsidR="00F90406" w:rsidRPr="000670FE" w14:paraId="5DD39C15" w14:textId="77777777" w:rsidTr="009A4AAA">
        <w:tc>
          <w:tcPr>
            <w:tcW w:w="648" w:type="dxa"/>
            <w:tcBorders>
              <w:top w:val="single" w:sz="4" w:space="0" w:color="auto"/>
            </w:tcBorders>
          </w:tcPr>
          <w:p w14:paraId="40F3B43A" w14:textId="77777777" w:rsidR="00F90406" w:rsidRPr="000670FE" w:rsidDel="00277B7A" w:rsidRDefault="00F90406" w:rsidP="000C1899">
            <w:pPr>
              <w:pStyle w:val="TAC"/>
              <w:keepNext w:val="0"/>
              <w:keepLines w:val="0"/>
              <w:widowControl w:val="0"/>
            </w:pPr>
            <w:r w:rsidRPr="000670FE">
              <w:t>10</w:t>
            </w:r>
          </w:p>
        </w:tc>
        <w:tc>
          <w:tcPr>
            <w:tcW w:w="3969" w:type="dxa"/>
            <w:tcBorders>
              <w:top w:val="single" w:sz="4" w:space="0" w:color="auto"/>
            </w:tcBorders>
          </w:tcPr>
          <w:p w14:paraId="6055E34B" w14:textId="77777777" w:rsidR="00F90406" w:rsidRPr="000670FE" w:rsidRDefault="00F90406" w:rsidP="000C1899">
            <w:pPr>
              <w:pStyle w:val="TAL"/>
              <w:keepNext w:val="0"/>
              <w:keepLines w:val="0"/>
              <w:widowControl w:val="0"/>
            </w:pPr>
            <w:r w:rsidRPr="000670FE">
              <w:t>Check: Does the UE (MCVideo Client) send a Transmission End Request?</w:t>
            </w:r>
          </w:p>
        </w:tc>
        <w:tc>
          <w:tcPr>
            <w:tcW w:w="709" w:type="dxa"/>
            <w:tcBorders>
              <w:top w:val="single" w:sz="4" w:space="0" w:color="auto"/>
            </w:tcBorders>
          </w:tcPr>
          <w:p w14:paraId="59FDA65C" w14:textId="77777777" w:rsidR="00F90406" w:rsidRPr="000670FE" w:rsidRDefault="00F90406" w:rsidP="000C1899">
            <w:pPr>
              <w:pStyle w:val="TAC"/>
              <w:keepNext w:val="0"/>
              <w:keepLines w:val="0"/>
              <w:widowControl w:val="0"/>
            </w:pPr>
            <w:r w:rsidRPr="000670FE">
              <w:t>--&gt;</w:t>
            </w:r>
          </w:p>
        </w:tc>
        <w:tc>
          <w:tcPr>
            <w:tcW w:w="2977" w:type="dxa"/>
            <w:tcBorders>
              <w:top w:val="single" w:sz="4" w:space="0" w:color="auto"/>
            </w:tcBorders>
          </w:tcPr>
          <w:p w14:paraId="72E409C2" w14:textId="77777777" w:rsidR="00F90406" w:rsidRPr="000670FE" w:rsidRDefault="00F90406" w:rsidP="000C1899">
            <w:pPr>
              <w:pStyle w:val="TAL"/>
              <w:keepNext w:val="0"/>
              <w:keepLines w:val="0"/>
              <w:widowControl w:val="0"/>
            </w:pPr>
            <w:r w:rsidRPr="000670FE">
              <w:t>Transmission End Request</w:t>
            </w:r>
          </w:p>
        </w:tc>
        <w:tc>
          <w:tcPr>
            <w:tcW w:w="567" w:type="dxa"/>
            <w:tcBorders>
              <w:top w:val="single" w:sz="4" w:space="0" w:color="auto"/>
            </w:tcBorders>
          </w:tcPr>
          <w:p w14:paraId="31575EB9" w14:textId="77777777" w:rsidR="00F90406" w:rsidRPr="000670FE" w:rsidRDefault="00F90406" w:rsidP="000C1899">
            <w:pPr>
              <w:pStyle w:val="TAC"/>
              <w:keepNext w:val="0"/>
              <w:keepLines w:val="0"/>
              <w:widowControl w:val="0"/>
            </w:pPr>
            <w:r w:rsidRPr="000670FE">
              <w:t>2</w:t>
            </w:r>
          </w:p>
        </w:tc>
        <w:tc>
          <w:tcPr>
            <w:tcW w:w="892" w:type="dxa"/>
            <w:tcBorders>
              <w:top w:val="single" w:sz="4" w:space="0" w:color="auto"/>
            </w:tcBorders>
          </w:tcPr>
          <w:p w14:paraId="7FD9B3CC" w14:textId="77777777" w:rsidR="00F90406" w:rsidRPr="000670FE" w:rsidRDefault="00F90406" w:rsidP="000C1899">
            <w:pPr>
              <w:pStyle w:val="TAC"/>
              <w:keepNext w:val="0"/>
              <w:keepLines w:val="0"/>
              <w:widowControl w:val="0"/>
            </w:pPr>
            <w:r w:rsidRPr="000670FE">
              <w:t>P</w:t>
            </w:r>
          </w:p>
        </w:tc>
      </w:tr>
      <w:tr w:rsidR="00F90406" w:rsidRPr="000670FE" w14:paraId="29DF6F20" w14:textId="77777777" w:rsidTr="009A4AAA">
        <w:tc>
          <w:tcPr>
            <w:tcW w:w="648" w:type="dxa"/>
            <w:tcBorders>
              <w:top w:val="single" w:sz="4" w:space="0" w:color="auto"/>
            </w:tcBorders>
          </w:tcPr>
          <w:p w14:paraId="1A17BEF4" w14:textId="77777777" w:rsidR="00F90406" w:rsidRPr="000670FE" w:rsidDel="00277B7A" w:rsidRDefault="00F90406" w:rsidP="000C1899">
            <w:pPr>
              <w:pStyle w:val="TAC"/>
              <w:keepNext w:val="0"/>
              <w:keepLines w:val="0"/>
              <w:widowControl w:val="0"/>
            </w:pPr>
            <w:r w:rsidRPr="000670FE">
              <w:t>11</w:t>
            </w:r>
          </w:p>
        </w:tc>
        <w:tc>
          <w:tcPr>
            <w:tcW w:w="3969" w:type="dxa"/>
            <w:tcBorders>
              <w:top w:val="single" w:sz="4" w:space="0" w:color="auto"/>
            </w:tcBorders>
          </w:tcPr>
          <w:p w14:paraId="1C054AA5" w14:textId="77777777" w:rsidR="00F90406" w:rsidRPr="000670FE" w:rsidRDefault="00F90406" w:rsidP="000C1899">
            <w:pPr>
              <w:pStyle w:val="TAL"/>
              <w:keepNext w:val="0"/>
              <w:keepLines w:val="0"/>
              <w:widowControl w:val="0"/>
            </w:pPr>
            <w:r w:rsidRPr="000670FE">
              <w:t>The SS (MCVideo Server) responds to the UE (MCVideo Client) request.</w:t>
            </w:r>
          </w:p>
        </w:tc>
        <w:tc>
          <w:tcPr>
            <w:tcW w:w="709" w:type="dxa"/>
            <w:tcBorders>
              <w:top w:val="single" w:sz="4" w:space="0" w:color="auto"/>
            </w:tcBorders>
          </w:tcPr>
          <w:p w14:paraId="120D51AB" w14:textId="77777777" w:rsidR="00F90406" w:rsidRPr="000670FE" w:rsidRDefault="00F90406" w:rsidP="000C1899">
            <w:pPr>
              <w:pStyle w:val="TAC"/>
              <w:keepNext w:val="0"/>
              <w:keepLines w:val="0"/>
              <w:widowControl w:val="0"/>
            </w:pPr>
            <w:r w:rsidRPr="000670FE">
              <w:t>&lt;--</w:t>
            </w:r>
          </w:p>
        </w:tc>
        <w:tc>
          <w:tcPr>
            <w:tcW w:w="2977" w:type="dxa"/>
            <w:tcBorders>
              <w:top w:val="single" w:sz="4" w:space="0" w:color="auto"/>
            </w:tcBorders>
          </w:tcPr>
          <w:p w14:paraId="2402C9AA" w14:textId="77777777" w:rsidR="00F90406" w:rsidRPr="000670FE" w:rsidRDefault="00F90406" w:rsidP="000C1899">
            <w:pPr>
              <w:pStyle w:val="TAL"/>
              <w:keepNext w:val="0"/>
              <w:keepLines w:val="0"/>
              <w:widowControl w:val="0"/>
            </w:pPr>
            <w:r w:rsidRPr="000670FE">
              <w:t>Transmission End Response</w:t>
            </w:r>
          </w:p>
        </w:tc>
        <w:tc>
          <w:tcPr>
            <w:tcW w:w="567" w:type="dxa"/>
            <w:tcBorders>
              <w:top w:val="single" w:sz="4" w:space="0" w:color="auto"/>
            </w:tcBorders>
          </w:tcPr>
          <w:p w14:paraId="19FF4F9C"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729DC6C5" w14:textId="77777777" w:rsidR="00F90406" w:rsidRPr="000670FE" w:rsidRDefault="00F90406" w:rsidP="000C1899">
            <w:pPr>
              <w:pStyle w:val="TAC"/>
              <w:keepNext w:val="0"/>
              <w:keepLines w:val="0"/>
              <w:widowControl w:val="0"/>
            </w:pPr>
            <w:r w:rsidRPr="000670FE">
              <w:t>-</w:t>
            </w:r>
          </w:p>
        </w:tc>
      </w:tr>
      <w:tr w:rsidR="00F90406" w:rsidRPr="000670FE" w14:paraId="7E39CEDB" w14:textId="77777777" w:rsidTr="009A4AAA">
        <w:tc>
          <w:tcPr>
            <w:tcW w:w="648" w:type="dxa"/>
            <w:tcBorders>
              <w:top w:val="single" w:sz="4" w:space="0" w:color="auto"/>
            </w:tcBorders>
          </w:tcPr>
          <w:p w14:paraId="7BB6E654" w14:textId="77777777" w:rsidR="00F90406" w:rsidRPr="000670FE" w:rsidDel="00277B7A" w:rsidRDefault="00F90406" w:rsidP="000C1899">
            <w:pPr>
              <w:pStyle w:val="TAC"/>
              <w:keepNext w:val="0"/>
              <w:keepLines w:val="0"/>
              <w:widowControl w:val="0"/>
            </w:pPr>
            <w:r w:rsidRPr="000670FE">
              <w:t>12</w:t>
            </w:r>
          </w:p>
        </w:tc>
        <w:tc>
          <w:tcPr>
            <w:tcW w:w="3969" w:type="dxa"/>
            <w:tcBorders>
              <w:top w:val="single" w:sz="4" w:space="0" w:color="auto"/>
            </w:tcBorders>
          </w:tcPr>
          <w:p w14:paraId="32AF1E33" w14:textId="77777777" w:rsidR="00F90406" w:rsidRPr="000670FE" w:rsidRDefault="00F90406" w:rsidP="000C1899">
            <w:pPr>
              <w:pStyle w:val="TAL"/>
              <w:keepNext w:val="0"/>
              <w:keepLines w:val="0"/>
              <w:widowControl w:val="0"/>
            </w:pPr>
            <w:r w:rsidRPr="000670FE">
              <w:t>Check: Does the UE (MCVideo Client) acknowledge the response from the SS (MCVideo Server)?</w:t>
            </w:r>
          </w:p>
        </w:tc>
        <w:tc>
          <w:tcPr>
            <w:tcW w:w="709" w:type="dxa"/>
            <w:tcBorders>
              <w:top w:val="single" w:sz="4" w:space="0" w:color="auto"/>
            </w:tcBorders>
          </w:tcPr>
          <w:p w14:paraId="032663C5" w14:textId="77777777" w:rsidR="00F90406" w:rsidRPr="000670FE" w:rsidRDefault="00F90406" w:rsidP="000C1899">
            <w:pPr>
              <w:pStyle w:val="TAC"/>
              <w:keepNext w:val="0"/>
              <w:keepLines w:val="0"/>
              <w:widowControl w:val="0"/>
            </w:pPr>
            <w:r w:rsidRPr="000670FE">
              <w:t>--&gt;</w:t>
            </w:r>
          </w:p>
        </w:tc>
        <w:tc>
          <w:tcPr>
            <w:tcW w:w="2977" w:type="dxa"/>
            <w:tcBorders>
              <w:top w:val="single" w:sz="4" w:space="0" w:color="auto"/>
            </w:tcBorders>
          </w:tcPr>
          <w:p w14:paraId="72CE3CDA" w14:textId="77777777" w:rsidR="00F90406" w:rsidRPr="000670FE" w:rsidRDefault="00F90406" w:rsidP="000C1899">
            <w:pPr>
              <w:pStyle w:val="TAL"/>
              <w:keepNext w:val="0"/>
              <w:keepLines w:val="0"/>
              <w:widowControl w:val="0"/>
            </w:pPr>
            <w:r w:rsidRPr="000670FE">
              <w:t>Transmission Control ACK</w:t>
            </w:r>
          </w:p>
        </w:tc>
        <w:tc>
          <w:tcPr>
            <w:tcW w:w="567" w:type="dxa"/>
            <w:tcBorders>
              <w:top w:val="single" w:sz="4" w:space="0" w:color="auto"/>
            </w:tcBorders>
          </w:tcPr>
          <w:p w14:paraId="6D01718E" w14:textId="77777777" w:rsidR="00F90406" w:rsidRPr="000670FE" w:rsidRDefault="00F90406" w:rsidP="000C1899">
            <w:pPr>
              <w:pStyle w:val="TAC"/>
              <w:keepNext w:val="0"/>
              <w:keepLines w:val="0"/>
              <w:widowControl w:val="0"/>
            </w:pPr>
            <w:r w:rsidRPr="000670FE">
              <w:t>2</w:t>
            </w:r>
          </w:p>
        </w:tc>
        <w:tc>
          <w:tcPr>
            <w:tcW w:w="892" w:type="dxa"/>
            <w:tcBorders>
              <w:top w:val="single" w:sz="4" w:space="0" w:color="auto"/>
            </w:tcBorders>
          </w:tcPr>
          <w:p w14:paraId="6B6E36D1" w14:textId="77777777" w:rsidR="00F90406" w:rsidRPr="000670FE" w:rsidRDefault="00F90406" w:rsidP="000C1899">
            <w:pPr>
              <w:pStyle w:val="TAC"/>
              <w:keepNext w:val="0"/>
              <w:keepLines w:val="0"/>
              <w:widowControl w:val="0"/>
            </w:pPr>
            <w:r w:rsidRPr="000670FE">
              <w:t>P</w:t>
            </w:r>
          </w:p>
        </w:tc>
      </w:tr>
      <w:tr w:rsidR="00F90406" w:rsidRPr="000670FE" w14:paraId="03962852" w14:textId="77777777" w:rsidTr="009A4AAA">
        <w:trPr>
          <w:trHeight w:val="446"/>
        </w:trPr>
        <w:tc>
          <w:tcPr>
            <w:tcW w:w="648" w:type="dxa"/>
            <w:tcBorders>
              <w:top w:val="single" w:sz="4" w:space="0" w:color="auto"/>
            </w:tcBorders>
          </w:tcPr>
          <w:p w14:paraId="0AC1AD29" w14:textId="77777777" w:rsidR="00F90406" w:rsidRPr="000670FE" w:rsidRDefault="00F90406" w:rsidP="000C1899">
            <w:pPr>
              <w:pStyle w:val="TAC"/>
              <w:keepNext w:val="0"/>
              <w:keepLines w:val="0"/>
              <w:widowControl w:val="0"/>
            </w:pPr>
            <w:r w:rsidRPr="000670FE">
              <w:t>13</w:t>
            </w:r>
          </w:p>
        </w:tc>
        <w:tc>
          <w:tcPr>
            <w:tcW w:w="3969" w:type="dxa"/>
            <w:tcBorders>
              <w:top w:val="single" w:sz="4" w:space="0" w:color="auto"/>
            </w:tcBorders>
          </w:tcPr>
          <w:p w14:paraId="431CAC46" w14:textId="2017D79B" w:rsidR="00F90406" w:rsidRPr="000670FE" w:rsidRDefault="00F90406" w:rsidP="000C1899">
            <w:pPr>
              <w:pStyle w:val="TAL"/>
              <w:keepNext w:val="0"/>
              <w:keepLines w:val="0"/>
              <w:widowControl w:val="0"/>
            </w:pPr>
            <w:r>
              <w:t>Void</w:t>
            </w:r>
          </w:p>
        </w:tc>
        <w:tc>
          <w:tcPr>
            <w:tcW w:w="709" w:type="dxa"/>
            <w:tcBorders>
              <w:top w:val="single" w:sz="4" w:space="0" w:color="auto"/>
            </w:tcBorders>
          </w:tcPr>
          <w:p w14:paraId="3E09E3FA" w14:textId="4DB714B3" w:rsidR="00F90406" w:rsidRPr="000670FE" w:rsidRDefault="00F90406" w:rsidP="000C1899">
            <w:pPr>
              <w:pStyle w:val="TAC"/>
              <w:keepNext w:val="0"/>
              <w:keepLines w:val="0"/>
              <w:widowControl w:val="0"/>
              <w:rPr>
                <w:szCs w:val="18"/>
              </w:rPr>
            </w:pPr>
            <w:r w:rsidRPr="000670FE">
              <w:t>-</w:t>
            </w:r>
          </w:p>
        </w:tc>
        <w:tc>
          <w:tcPr>
            <w:tcW w:w="2977" w:type="dxa"/>
            <w:tcBorders>
              <w:top w:val="single" w:sz="4" w:space="0" w:color="auto"/>
            </w:tcBorders>
          </w:tcPr>
          <w:p w14:paraId="1C7BD2E7" w14:textId="03A1E422"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55569CAB" w14:textId="74B99C4E"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76C52129" w14:textId="0FAE3FC5" w:rsidR="00F90406" w:rsidRPr="000670FE" w:rsidRDefault="00F90406" w:rsidP="000C1899">
            <w:pPr>
              <w:pStyle w:val="TAC"/>
              <w:keepNext w:val="0"/>
              <w:keepLines w:val="0"/>
              <w:widowControl w:val="0"/>
            </w:pPr>
            <w:r w:rsidRPr="000670FE">
              <w:t>-</w:t>
            </w:r>
          </w:p>
        </w:tc>
      </w:tr>
      <w:tr w:rsidR="00F90406" w:rsidRPr="000670FE" w14:paraId="3A2FE8F4" w14:textId="77777777" w:rsidTr="009A4AAA">
        <w:tc>
          <w:tcPr>
            <w:tcW w:w="648" w:type="dxa"/>
            <w:tcBorders>
              <w:top w:val="single" w:sz="4" w:space="0" w:color="auto"/>
            </w:tcBorders>
          </w:tcPr>
          <w:p w14:paraId="3295802C" w14:textId="77777777" w:rsidR="00F90406" w:rsidRPr="000670FE" w:rsidRDefault="00F90406" w:rsidP="000C1899">
            <w:pPr>
              <w:pStyle w:val="TAC"/>
              <w:keepNext w:val="0"/>
              <w:keepLines w:val="0"/>
              <w:widowControl w:val="0"/>
            </w:pPr>
            <w:r w:rsidRPr="000670FE">
              <w:t>14</w:t>
            </w:r>
          </w:p>
        </w:tc>
        <w:tc>
          <w:tcPr>
            <w:tcW w:w="3969" w:type="dxa"/>
            <w:tcBorders>
              <w:top w:val="single" w:sz="4" w:space="0" w:color="auto"/>
            </w:tcBorders>
          </w:tcPr>
          <w:p w14:paraId="67A542B2" w14:textId="6D32A3DE" w:rsidR="00F90406" w:rsidRPr="000670FE" w:rsidRDefault="00F90406" w:rsidP="000C1899">
            <w:pPr>
              <w:pStyle w:val="TAL"/>
              <w:keepNext w:val="0"/>
              <w:keepLines w:val="0"/>
              <w:widowControl w:val="0"/>
            </w:pPr>
            <w:r>
              <w:t>Void</w:t>
            </w:r>
          </w:p>
        </w:tc>
        <w:tc>
          <w:tcPr>
            <w:tcW w:w="709" w:type="dxa"/>
            <w:tcBorders>
              <w:top w:val="single" w:sz="4" w:space="0" w:color="auto"/>
            </w:tcBorders>
          </w:tcPr>
          <w:p w14:paraId="49FCA824" w14:textId="77777777" w:rsidR="00F90406" w:rsidRPr="000670FE" w:rsidRDefault="00F90406" w:rsidP="000C1899">
            <w:pPr>
              <w:pStyle w:val="TAC"/>
              <w:keepNext w:val="0"/>
              <w:keepLines w:val="0"/>
              <w:widowControl w:val="0"/>
              <w:rPr>
                <w:szCs w:val="18"/>
              </w:rPr>
            </w:pPr>
            <w:r w:rsidRPr="000670FE">
              <w:t>-</w:t>
            </w:r>
          </w:p>
        </w:tc>
        <w:tc>
          <w:tcPr>
            <w:tcW w:w="2977" w:type="dxa"/>
            <w:tcBorders>
              <w:top w:val="single" w:sz="4" w:space="0" w:color="auto"/>
            </w:tcBorders>
          </w:tcPr>
          <w:p w14:paraId="7CCB421E"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tcBorders>
          </w:tcPr>
          <w:p w14:paraId="1CB47F53"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53854188" w14:textId="77777777" w:rsidR="00F90406" w:rsidRPr="000670FE" w:rsidRDefault="00F90406" w:rsidP="000C1899">
            <w:pPr>
              <w:pStyle w:val="TAC"/>
              <w:keepNext w:val="0"/>
              <w:keepLines w:val="0"/>
              <w:widowControl w:val="0"/>
            </w:pPr>
            <w:r w:rsidRPr="000670FE">
              <w:t>-</w:t>
            </w:r>
          </w:p>
        </w:tc>
      </w:tr>
      <w:tr w:rsidR="00F90406" w:rsidRPr="000670FE" w14:paraId="000C4DA2" w14:textId="77777777" w:rsidTr="009A4AAA">
        <w:tc>
          <w:tcPr>
            <w:tcW w:w="648" w:type="dxa"/>
            <w:tcBorders>
              <w:top w:val="single" w:sz="4" w:space="0" w:color="auto"/>
            </w:tcBorders>
          </w:tcPr>
          <w:p w14:paraId="5B08BDB8" w14:textId="77777777" w:rsidR="00F90406" w:rsidRPr="000670FE" w:rsidRDefault="00F90406" w:rsidP="000C1899">
            <w:pPr>
              <w:pStyle w:val="TAC"/>
              <w:keepNext w:val="0"/>
              <w:keepLines w:val="0"/>
              <w:widowControl w:val="0"/>
            </w:pPr>
            <w:r w:rsidRPr="000670FE">
              <w:t>15</w:t>
            </w:r>
          </w:p>
        </w:tc>
        <w:tc>
          <w:tcPr>
            <w:tcW w:w="3969" w:type="dxa"/>
            <w:tcBorders>
              <w:top w:val="single" w:sz="4" w:space="0" w:color="auto"/>
            </w:tcBorders>
          </w:tcPr>
          <w:p w14:paraId="796316F4" w14:textId="4AC5740F" w:rsidR="00F90406" w:rsidRPr="000670FE" w:rsidRDefault="00F90406" w:rsidP="000C1899">
            <w:pPr>
              <w:pStyle w:val="TAL"/>
              <w:keepNext w:val="0"/>
              <w:keepLines w:val="0"/>
              <w:widowControl w:val="0"/>
            </w:pPr>
            <w:r w:rsidRPr="000670FE">
              <w:t>Check: Does the UE (MCVideo Client) send a SIP BYE message to end the On-demand Group Call?</w:t>
            </w:r>
          </w:p>
        </w:tc>
        <w:tc>
          <w:tcPr>
            <w:tcW w:w="709" w:type="dxa"/>
            <w:tcBorders>
              <w:top w:val="single" w:sz="4" w:space="0" w:color="auto"/>
            </w:tcBorders>
          </w:tcPr>
          <w:p w14:paraId="69748A0C" w14:textId="77777777" w:rsidR="00F90406" w:rsidRPr="000670FE" w:rsidRDefault="00F90406" w:rsidP="000C1899">
            <w:pPr>
              <w:pStyle w:val="TAC"/>
              <w:keepNext w:val="0"/>
              <w:keepLines w:val="0"/>
              <w:widowControl w:val="0"/>
            </w:pPr>
            <w:r w:rsidRPr="000670FE">
              <w:rPr>
                <w:szCs w:val="18"/>
              </w:rPr>
              <w:t>--&gt;</w:t>
            </w:r>
          </w:p>
        </w:tc>
        <w:tc>
          <w:tcPr>
            <w:tcW w:w="2977" w:type="dxa"/>
            <w:tcBorders>
              <w:top w:val="single" w:sz="4" w:space="0" w:color="auto"/>
            </w:tcBorders>
          </w:tcPr>
          <w:p w14:paraId="36E0CE7E" w14:textId="77777777" w:rsidR="00F90406" w:rsidRPr="000670FE" w:rsidRDefault="00F90406" w:rsidP="000C1899">
            <w:pPr>
              <w:pStyle w:val="TAL"/>
              <w:keepNext w:val="0"/>
              <w:keepLines w:val="0"/>
              <w:widowControl w:val="0"/>
            </w:pPr>
            <w:r w:rsidRPr="000670FE">
              <w:t>SIP BYE</w:t>
            </w:r>
          </w:p>
        </w:tc>
        <w:tc>
          <w:tcPr>
            <w:tcW w:w="567" w:type="dxa"/>
            <w:tcBorders>
              <w:top w:val="single" w:sz="4" w:space="0" w:color="auto"/>
            </w:tcBorders>
          </w:tcPr>
          <w:p w14:paraId="695E9355" w14:textId="77777777" w:rsidR="00F90406" w:rsidRPr="000670FE" w:rsidRDefault="00F90406" w:rsidP="000C1899">
            <w:pPr>
              <w:pStyle w:val="TAC"/>
              <w:keepNext w:val="0"/>
              <w:keepLines w:val="0"/>
              <w:widowControl w:val="0"/>
            </w:pPr>
            <w:r w:rsidRPr="000670FE">
              <w:t>3</w:t>
            </w:r>
          </w:p>
        </w:tc>
        <w:tc>
          <w:tcPr>
            <w:tcW w:w="892" w:type="dxa"/>
            <w:tcBorders>
              <w:top w:val="single" w:sz="4" w:space="0" w:color="auto"/>
            </w:tcBorders>
          </w:tcPr>
          <w:p w14:paraId="6C4722BB" w14:textId="77777777" w:rsidR="00F90406" w:rsidRPr="000670FE" w:rsidRDefault="00F90406" w:rsidP="000C1899">
            <w:pPr>
              <w:pStyle w:val="TAC"/>
              <w:keepNext w:val="0"/>
              <w:keepLines w:val="0"/>
              <w:widowControl w:val="0"/>
            </w:pPr>
            <w:r w:rsidRPr="000670FE">
              <w:t>P</w:t>
            </w:r>
          </w:p>
        </w:tc>
      </w:tr>
      <w:tr w:rsidR="00F90406" w:rsidRPr="000670FE" w14:paraId="3099D12B" w14:textId="77777777" w:rsidTr="009A4AAA">
        <w:tc>
          <w:tcPr>
            <w:tcW w:w="648" w:type="dxa"/>
            <w:tcBorders>
              <w:top w:val="single" w:sz="4" w:space="0" w:color="auto"/>
            </w:tcBorders>
          </w:tcPr>
          <w:p w14:paraId="730AF054" w14:textId="77777777" w:rsidR="00F90406" w:rsidRPr="000670FE" w:rsidRDefault="00F90406" w:rsidP="009A4AAA">
            <w:pPr>
              <w:pStyle w:val="TAC"/>
            </w:pPr>
            <w:r w:rsidRPr="000670FE">
              <w:t>16</w:t>
            </w:r>
          </w:p>
        </w:tc>
        <w:tc>
          <w:tcPr>
            <w:tcW w:w="3969" w:type="dxa"/>
            <w:tcBorders>
              <w:top w:val="single" w:sz="4" w:space="0" w:color="auto"/>
            </w:tcBorders>
          </w:tcPr>
          <w:p w14:paraId="05B2B45E" w14:textId="77777777" w:rsidR="00F90406" w:rsidRPr="000670FE" w:rsidRDefault="00F90406" w:rsidP="000C1899">
            <w:pPr>
              <w:pStyle w:val="TAL"/>
              <w:keepNext w:val="0"/>
              <w:keepLines w:val="0"/>
              <w:widowControl w:val="0"/>
            </w:pPr>
            <w:r w:rsidRPr="000670FE">
              <w:t>The SS (MCVideo Server) sends a SIP 200 (OK).</w:t>
            </w:r>
          </w:p>
        </w:tc>
        <w:tc>
          <w:tcPr>
            <w:tcW w:w="709" w:type="dxa"/>
            <w:tcBorders>
              <w:top w:val="single" w:sz="4" w:space="0" w:color="auto"/>
            </w:tcBorders>
          </w:tcPr>
          <w:p w14:paraId="33BE1FFD" w14:textId="77777777" w:rsidR="00F90406" w:rsidRPr="000670FE" w:rsidRDefault="00F90406" w:rsidP="000C1899">
            <w:pPr>
              <w:pStyle w:val="TAC"/>
              <w:keepNext w:val="0"/>
              <w:keepLines w:val="0"/>
              <w:widowControl w:val="0"/>
              <w:rPr>
                <w:szCs w:val="18"/>
              </w:rPr>
            </w:pPr>
            <w:r w:rsidRPr="000670FE">
              <w:t>&lt;--</w:t>
            </w:r>
          </w:p>
        </w:tc>
        <w:tc>
          <w:tcPr>
            <w:tcW w:w="2977" w:type="dxa"/>
            <w:tcBorders>
              <w:top w:val="single" w:sz="4" w:space="0" w:color="auto"/>
            </w:tcBorders>
          </w:tcPr>
          <w:p w14:paraId="1FDDFC56" w14:textId="77777777" w:rsidR="00F90406" w:rsidRPr="000670FE" w:rsidRDefault="00F90406" w:rsidP="000C1899">
            <w:pPr>
              <w:pStyle w:val="TAL"/>
              <w:keepNext w:val="0"/>
              <w:keepLines w:val="0"/>
              <w:widowControl w:val="0"/>
            </w:pPr>
            <w:r w:rsidRPr="000670FE">
              <w:t>SIP 200 (OK)</w:t>
            </w:r>
          </w:p>
        </w:tc>
        <w:tc>
          <w:tcPr>
            <w:tcW w:w="567" w:type="dxa"/>
            <w:tcBorders>
              <w:top w:val="single" w:sz="4" w:space="0" w:color="auto"/>
            </w:tcBorders>
          </w:tcPr>
          <w:p w14:paraId="22263766"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tcBorders>
          </w:tcPr>
          <w:p w14:paraId="2F281AD3" w14:textId="77777777" w:rsidR="00F90406" w:rsidRPr="000670FE" w:rsidRDefault="00F90406" w:rsidP="000C1899">
            <w:pPr>
              <w:pStyle w:val="TAC"/>
              <w:keepNext w:val="0"/>
              <w:keepLines w:val="0"/>
              <w:widowControl w:val="0"/>
            </w:pPr>
            <w:r w:rsidRPr="000670FE">
              <w:t>-</w:t>
            </w:r>
          </w:p>
        </w:tc>
      </w:tr>
      <w:tr w:rsidR="00F90406" w:rsidRPr="000670FE" w14:paraId="2ED39C24" w14:textId="77777777" w:rsidTr="000C1899">
        <w:tc>
          <w:tcPr>
            <w:tcW w:w="648" w:type="dxa"/>
            <w:tcBorders>
              <w:top w:val="single" w:sz="4" w:space="0" w:color="auto"/>
              <w:bottom w:val="single" w:sz="4" w:space="0" w:color="auto"/>
            </w:tcBorders>
          </w:tcPr>
          <w:p w14:paraId="17FA2129" w14:textId="77777777" w:rsidR="00F90406" w:rsidRPr="000670FE" w:rsidRDefault="00F90406" w:rsidP="000C1899">
            <w:pPr>
              <w:pStyle w:val="TAC"/>
              <w:keepNext w:val="0"/>
              <w:keepLines w:val="0"/>
              <w:widowControl w:val="0"/>
            </w:pPr>
            <w:r w:rsidRPr="000670FE">
              <w:t>-</w:t>
            </w:r>
          </w:p>
        </w:tc>
        <w:tc>
          <w:tcPr>
            <w:tcW w:w="3969" w:type="dxa"/>
            <w:tcBorders>
              <w:top w:val="single" w:sz="4" w:space="0" w:color="auto"/>
              <w:bottom w:val="single" w:sz="4" w:space="0" w:color="auto"/>
            </w:tcBorders>
          </w:tcPr>
          <w:p w14:paraId="71D6E0C2" w14:textId="77777777" w:rsidR="00F90406" w:rsidRPr="000670FE" w:rsidRDefault="00F90406" w:rsidP="000C1899">
            <w:pPr>
              <w:pStyle w:val="TAL"/>
              <w:keepNext w:val="0"/>
              <w:keepLines w:val="0"/>
              <w:widowControl w:val="0"/>
            </w:pPr>
            <w:r w:rsidRPr="000670FE">
              <w:t xml:space="preserve">EXCEPTION: </w:t>
            </w:r>
            <w:r>
              <w:t xml:space="preserve">The </w:t>
            </w:r>
            <w:r w:rsidRPr="000670FE">
              <w:t xml:space="preserve">SS </w:t>
            </w:r>
            <w:r>
              <w:t xml:space="preserve">(MCVideo Server) </w:t>
            </w:r>
            <w:r w:rsidRPr="000670FE">
              <w:t>releases the E-UTRA connection.</w:t>
            </w:r>
          </w:p>
        </w:tc>
        <w:tc>
          <w:tcPr>
            <w:tcW w:w="709" w:type="dxa"/>
            <w:tcBorders>
              <w:top w:val="single" w:sz="4" w:space="0" w:color="auto"/>
              <w:bottom w:val="single" w:sz="4" w:space="0" w:color="auto"/>
            </w:tcBorders>
          </w:tcPr>
          <w:p w14:paraId="5B795B86" w14:textId="77777777" w:rsidR="00F90406" w:rsidRPr="000670FE" w:rsidRDefault="00F90406" w:rsidP="000C1899">
            <w:pPr>
              <w:pStyle w:val="TAC"/>
              <w:keepNext w:val="0"/>
              <w:keepLines w:val="0"/>
              <w:widowControl w:val="0"/>
            </w:pPr>
            <w:r w:rsidRPr="000670FE">
              <w:t>-</w:t>
            </w:r>
          </w:p>
        </w:tc>
        <w:tc>
          <w:tcPr>
            <w:tcW w:w="2977" w:type="dxa"/>
            <w:tcBorders>
              <w:top w:val="single" w:sz="4" w:space="0" w:color="auto"/>
              <w:bottom w:val="single" w:sz="4" w:space="0" w:color="auto"/>
            </w:tcBorders>
          </w:tcPr>
          <w:p w14:paraId="59B916FE" w14:textId="77777777" w:rsidR="00F90406" w:rsidRPr="000670FE" w:rsidRDefault="00F90406" w:rsidP="000C1899">
            <w:pPr>
              <w:pStyle w:val="TAL"/>
              <w:keepNext w:val="0"/>
              <w:keepLines w:val="0"/>
              <w:widowControl w:val="0"/>
            </w:pPr>
            <w:r w:rsidRPr="000670FE">
              <w:t>-</w:t>
            </w:r>
          </w:p>
        </w:tc>
        <w:tc>
          <w:tcPr>
            <w:tcW w:w="567" w:type="dxa"/>
            <w:tcBorders>
              <w:top w:val="single" w:sz="4" w:space="0" w:color="auto"/>
              <w:bottom w:val="single" w:sz="4" w:space="0" w:color="auto"/>
            </w:tcBorders>
          </w:tcPr>
          <w:p w14:paraId="2CB3FD05" w14:textId="77777777" w:rsidR="00F90406" w:rsidRPr="000670FE" w:rsidRDefault="00F90406" w:rsidP="000C1899">
            <w:pPr>
              <w:pStyle w:val="TAC"/>
              <w:keepNext w:val="0"/>
              <w:keepLines w:val="0"/>
              <w:widowControl w:val="0"/>
            </w:pPr>
            <w:r w:rsidRPr="000670FE">
              <w:t>-</w:t>
            </w:r>
          </w:p>
        </w:tc>
        <w:tc>
          <w:tcPr>
            <w:tcW w:w="892" w:type="dxa"/>
            <w:tcBorders>
              <w:top w:val="single" w:sz="4" w:space="0" w:color="auto"/>
              <w:bottom w:val="single" w:sz="4" w:space="0" w:color="auto"/>
            </w:tcBorders>
          </w:tcPr>
          <w:p w14:paraId="0FFE6E21" w14:textId="77777777" w:rsidR="00F90406" w:rsidRPr="000670FE" w:rsidRDefault="00F90406" w:rsidP="000C1899">
            <w:pPr>
              <w:pStyle w:val="TAC"/>
              <w:keepNext w:val="0"/>
              <w:keepLines w:val="0"/>
              <w:widowControl w:val="0"/>
            </w:pPr>
            <w:r w:rsidRPr="000670FE">
              <w:t>-</w:t>
            </w:r>
          </w:p>
        </w:tc>
      </w:tr>
      <w:tr w:rsidR="00F90406" w:rsidRPr="000670FE" w14:paraId="05033154" w14:textId="77777777" w:rsidTr="009A4AAA">
        <w:tc>
          <w:tcPr>
            <w:tcW w:w="9762" w:type="dxa"/>
            <w:gridSpan w:val="6"/>
            <w:tcBorders>
              <w:top w:val="single" w:sz="4" w:space="0" w:color="auto"/>
            </w:tcBorders>
          </w:tcPr>
          <w:p w14:paraId="0719D4BE" w14:textId="77777777" w:rsidR="00F90406" w:rsidRPr="000670FE" w:rsidRDefault="00F90406" w:rsidP="000C1899">
            <w:pPr>
              <w:pStyle w:val="TAC"/>
              <w:keepNext w:val="0"/>
              <w:keepLines w:val="0"/>
              <w:widowControl w:val="0"/>
              <w:jc w:val="left"/>
            </w:pPr>
            <w:r>
              <w:t>NOTE 1: This is expected to be done via a suitable implementation dependent MMI.</w:t>
            </w:r>
          </w:p>
        </w:tc>
      </w:tr>
    </w:tbl>
    <w:p w14:paraId="66880EBF" w14:textId="77777777" w:rsidR="00F90406" w:rsidRPr="000670FE" w:rsidRDefault="00F90406" w:rsidP="00F90406"/>
    <w:p w14:paraId="0CAAAE2D" w14:textId="77777777" w:rsidR="00F90406" w:rsidRPr="000670FE" w:rsidRDefault="00F90406" w:rsidP="00F90406">
      <w:pPr>
        <w:pStyle w:val="H6"/>
      </w:pPr>
      <w:r w:rsidRPr="000670FE">
        <w:t>6.1.1.3.3.3</w:t>
      </w:r>
      <w:r w:rsidRPr="000670FE">
        <w:tab/>
        <w:t>Specific message contents</w:t>
      </w:r>
    </w:p>
    <w:p w14:paraId="0AE8A056" w14:textId="77777777" w:rsidR="00F90406" w:rsidRPr="000670FE" w:rsidRDefault="00F90406" w:rsidP="00F90406">
      <w:pPr>
        <w:pStyle w:val="TH"/>
      </w:pPr>
      <w:r w:rsidRPr="000670FE">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F90406" w:rsidRPr="000670FE" w14:paraId="6C52BB79" w14:textId="77777777" w:rsidTr="009A4AAA">
        <w:trPr>
          <w:tblHeader/>
        </w:trPr>
        <w:tc>
          <w:tcPr>
            <w:tcW w:w="9728" w:type="dxa"/>
            <w:gridSpan w:val="5"/>
          </w:tcPr>
          <w:p w14:paraId="195BA842" w14:textId="77777777" w:rsidR="00F90406" w:rsidRPr="000670FE" w:rsidRDefault="00F90406" w:rsidP="009A4AAA">
            <w:pPr>
              <w:pStyle w:val="TAL"/>
            </w:pPr>
            <w:r w:rsidRPr="000670FE">
              <w:t>Derivation Path: TS 36.579-1 [2], Table 5.5.2.5.1-1, condition MCVIDEO</w:t>
            </w:r>
          </w:p>
        </w:tc>
      </w:tr>
      <w:tr w:rsidR="00F90406" w:rsidRPr="000670FE" w14:paraId="79079456" w14:textId="77777777" w:rsidTr="009A4AAA">
        <w:trPr>
          <w:tblHeader/>
        </w:trPr>
        <w:tc>
          <w:tcPr>
            <w:tcW w:w="2859" w:type="dxa"/>
          </w:tcPr>
          <w:p w14:paraId="3CEF0672" w14:textId="77777777" w:rsidR="00F90406" w:rsidRPr="000670FE" w:rsidRDefault="00F90406" w:rsidP="009A4AAA">
            <w:pPr>
              <w:pStyle w:val="TAH"/>
              <w:rPr>
                <w:bCs/>
              </w:rPr>
            </w:pPr>
            <w:r w:rsidRPr="000670FE">
              <w:rPr>
                <w:bCs/>
              </w:rPr>
              <w:t>Information Element</w:t>
            </w:r>
          </w:p>
        </w:tc>
        <w:tc>
          <w:tcPr>
            <w:tcW w:w="2147" w:type="dxa"/>
          </w:tcPr>
          <w:p w14:paraId="38D71610" w14:textId="77777777" w:rsidR="00F90406" w:rsidRPr="000670FE" w:rsidRDefault="00F90406" w:rsidP="009A4AAA">
            <w:pPr>
              <w:pStyle w:val="TAH"/>
              <w:rPr>
                <w:bCs/>
              </w:rPr>
            </w:pPr>
            <w:r w:rsidRPr="000670FE">
              <w:rPr>
                <w:bCs/>
              </w:rPr>
              <w:t>Value/remark</w:t>
            </w:r>
          </w:p>
        </w:tc>
        <w:tc>
          <w:tcPr>
            <w:tcW w:w="2146" w:type="dxa"/>
            <w:tcBorders>
              <w:bottom w:val="single" w:sz="4" w:space="0" w:color="auto"/>
            </w:tcBorders>
          </w:tcPr>
          <w:p w14:paraId="2E7624B4" w14:textId="77777777" w:rsidR="00F90406" w:rsidRPr="000670FE" w:rsidRDefault="00F90406" w:rsidP="009A4AAA">
            <w:pPr>
              <w:pStyle w:val="TAH"/>
              <w:rPr>
                <w:bCs/>
              </w:rPr>
            </w:pPr>
            <w:r w:rsidRPr="000670FE">
              <w:rPr>
                <w:bCs/>
              </w:rPr>
              <w:t>Comment</w:t>
            </w:r>
          </w:p>
        </w:tc>
        <w:tc>
          <w:tcPr>
            <w:tcW w:w="1431" w:type="dxa"/>
          </w:tcPr>
          <w:p w14:paraId="056ACC69" w14:textId="77777777" w:rsidR="00F90406" w:rsidRPr="000670FE" w:rsidRDefault="00F90406" w:rsidP="009A4AAA">
            <w:pPr>
              <w:pStyle w:val="TAH"/>
              <w:rPr>
                <w:bCs/>
              </w:rPr>
            </w:pPr>
            <w:r w:rsidRPr="000670FE">
              <w:rPr>
                <w:bCs/>
              </w:rPr>
              <w:t>Reference</w:t>
            </w:r>
          </w:p>
        </w:tc>
        <w:tc>
          <w:tcPr>
            <w:tcW w:w="1145" w:type="dxa"/>
          </w:tcPr>
          <w:p w14:paraId="6D308267" w14:textId="77777777" w:rsidR="00F90406" w:rsidRPr="000670FE" w:rsidRDefault="00F90406" w:rsidP="009A4AAA">
            <w:pPr>
              <w:pStyle w:val="TAH"/>
              <w:rPr>
                <w:bCs/>
              </w:rPr>
            </w:pPr>
            <w:r w:rsidRPr="000670FE">
              <w:rPr>
                <w:bCs/>
              </w:rPr>
              <w:t>Condition</w:t>
            </w:r>
          </w:p>
        </w:tc>
      </w:tr>
      <w:tr w:rsidR="00F90406" w:rsidRPr="000670FE" w14:paraId="4F00B72F"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32D2AF3D" w14:textId="77777777" w:rsidR="00F90406" w:rsidRPr="000670FE" w:rsidRDefault="00F90406" w:rsidP="009A4AAA">
            <w:pPr>
              <w:pStyle w:val="TAL"/>
              <w:rPr>
                <w:b/>
                <w:bCs/>
              </w:rPr>
            </w:pPr>
            <w:r w:rsidRPr="000670FE">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579984B6" w14:textId="77777777" w:rsidR="00F90406" w:rsidRPr="000670FE"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tcPr>
          <w:p w14:paraId="378513E2"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07588FCF"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6B91AF58" w14:textId="77777777" w:rsidR="00F90406" w:rsidRPr="000670FE" w:rsidRDefault="00F90406" w:rsidP="009A4AAA">
            <w:pPr>
              <w:pStyle w:val="TAL"/>
            </w:pPr>
          </w:p>
        </w:tc>
      </w:tr>
      <w:tr w:rsidR="00F90406" w:rsidRPr="000670FE" w14:paraId="410A6BA0"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6980556C" w14:textId="77777777" w:rsidR="00F90406" w:rsidRPr="000670FE" w:rsidRDefault="00F90406" w:rsidP="009A4AAA">
            <w:pPr>
              <w:pStyle w:val="TAL"/>
            </w:pPr>
            <w:r w:rsidRPr="000670FE">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7B59F7C8" w14:textId="77777777" w:rsidR="00F90406" w:rsidRPr="000670FE" w:rsidRDefault="00F90406" w:rsidP="009A4AAA">
            <w:pPr>
              <w:pStyle w:val="TAL"/>
            </w:pPr>
            <w:r w:rsidRPr="000670FE">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4583B4E8"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68C00EDB"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2B06DAF3" w14:textId="77777777" w:rsidR="00F90406" w:rsidRPr="000670FE" w:rsidRDefault="00F90406" w:rsidP="009A4AAA">
            <w:pPr>
              <w:pStyle w:val="TAL"/>
            </w:pPr>
          </w:p>
        </w:tc>
      </w:tr>
      <w:tr w:rsidR="00F90406" w:rsidRPr="000670FE" w14:paraId="7C0DDBB3"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47CFC0AD" w14:textId="77777777" w:rsidR="00F90406" w:rsidRPr="000670FE" w:rsidRDefault="00F90406" w:rsidP="009A4AAA">
            <w:pPr>
              <w:pStyle w:val="TAL"/>
              <w:rPr>
                <w:b/>
                <w:bCs/>
              </w:rPr>
            </w:pPr>
            <w:r w:rsidRPr="000670FE">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081F87BD" w14:textId="77777777" w:rsidR="00F90406" w:rsidRPr="000670FE"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tcPr>
          <w:p w14:paraId="3CA71DCD"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722F0787"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1140BFE1" w14:textId="77777777" w:rsidR="00F90406" w:rsidRPr="000670FE" w:rsidRDefault="00F90406" w:rsidP="009A4AAA">
            <w:pPr>
              <w:pStyle w:val="TAL"/>
            </w:pPr>
          </w:p>
        </w:tc>
      </w:tr>
      <w:tr w:rsidR="00F90406" w:rsidRPr="000670FE" w14:paraId="0F24A629"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AB24E60" w14:textId="77777777" w:rsidR="00F90406" w:rsidRPr="000670FE" w:rsidRDefault="00F90406" w:rsidP="009A4AAA">
            <w:pPr>
              <w:pStyle w:val="TAL"/>
            </w:pPr>
            <w:r w:rsidRPr="000670FE">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5758586" w14:textId="77777777" w:rsidR="00F90406" w:rsidRPr="000670FE"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8905EE9" w14:textId="77777777" w:rsidR="00F90406" w:rsidRPr="000670FE" w:rsidRDefault="00F90406" w:rsidP="009A4AAA">
            <w:pPr>
              <w:pStyle w:val="TAL"/>
            </w:pPr>
            <w:r w:rsidRPr="000670FE">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5960CCE"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75ED7C" w14:textId="77777777" w:rsidR="00F90406" w:rsidRPr="000670FE" w:rsidRDefault="00F90406" w:rsidP="009A4AAA">
            <w:pPr>
              <w:pStyle w:val="TAL"/>
            </w:pPr>
          </w:p>
        </w:tc>
      </w:tr>
      <w:tr w:rsidR="00F90406" w:rsidRPr="000670FE" w14:paraId="0E7AFBD1"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0C072CE4" w14:textId="77777777" w:rsidR="00F90406" w:rsidRPr="000670FE" w:rsidRDefault="00F90406" w:rsidP="009A4AAA">
            <w:pPr>
              <w:pStyle w:val="TAL"/>
            </w:pPr>
            <w:r w:rsidRPr="000670FE">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A51F0F0" w14:textId="77777777" w:rsidR="00F90406" w:rsidRPr="000670FE"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494CCF5"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B877518"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6A40C5B" w14:textId="77777777" w:rsidR="00F90406" w:rsidRPr="000670FE" w:rsidRDefault="00F90406" w:rsidP="009A4AAA">
            <w:pPr>
              <w:pStyle w:val="TAL"/>
            </w:pPr>
          </w:p>
        </w:tc>
      </w:tr>
      <w:tr w:rsidR="00F90406" w:rsidRPr="000670FE" w14:paraId="1FFD8B7C"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1F1B450A" w14:textId="77777777" w:rsidR="00F90406" w:rsidRPr="000670FE" w:rsidRDefault="00F90406" w:rsidP="009A4AAA">
            <w:pPr>
              <w:pStyle w:val="TAL"/>
            </w:pPr>
            <w:r w:rsidRPr="000670FE">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4344860" w14:textId="77777777" w:rsidR="00F90406" w:rsidRPr="000670FE" w:rsidRDefault="00F90406" w:rsidP="009A4AAA">
            <w:pPr>
              <w:pStyle w:val="TAL"/>
            </w:pPr>
            <w:r w:rsidRPr="000670FE">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4C9907A"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B846B4"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F7D2B94" w14:textId="77777777" w:rsidR="00F90406" w:rsidRPr="000670FE" w:rsidRDefault="00F90406" w:rsidP="009A4AAA">
            <w:pPr>
              <w:pStyle w:val="TAL"/>
            </w:pPr>
          </w:p>
        </w:tc>
      </w:tr>
      <w:tr w:rsidR="00F90406" w:rsidRPr="000670FE" w14:paraId="6A258577"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5CDCC8CC" w14:textId="77777777" w:rsidR="00F90406" w:rsidRPr="000670FE" w:rsidRDefault="00F90406" w:rsidP="009A4AAA">
            <w:pPr>
              <w:pStyle w:val="TAL"/>
            </w:pPr>
            <w:r w:rsidRPr="000670FE">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D100F28" w14:textId="77777777" w:rsidR="00F90406" w:rsidRPr="000670FE" w:rsidRDefault="00F90406" w:rsidP="009A4AAA">
            <w:pPr>
              <w:pStyle w:val="TAL"/>
            </w:pPr>
            <w:r w:rsidRPr="000670FE">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C222B3B" w14:textId="77777777" w:rsidR="00F90406" w:rsidRPr="000670FE"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5E124AB" w14:textId="77777777" w:rsidR="00F90406" w:rsidRPr="000670FE"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9486A5E" w14:textId="77777777" w:rsidR="00F90406" w:rsidRPr="000670FE" w:rsidRDefault="00F90406" w:rsidP="009A4AAA">
            <w:pPr>
              <w:pStyle w:val="TAL"/>
            </w:pPr>
          </w:p>
        </w:tc>
      </w:tr>
    </w:tbl>
    <w:p w14:paraId="3C7E2708" w14:textId="77777777" w:rsidR="00F90406" w:rsidRPr="000670FE" w:rsidRDefault="00F90406" w:rsidP="00F90406"/>
    <w:p w14:paraId="4EAC40F6" w14:textId="77777777" w:rsidR="00F90406" w:rsidRPr="000670FE" w:rsidRDefault="00F90406" w:rsidP="00F90406">
      <w:pPr>
        <w:pStyle w:val="TH"/>
      </w:pPr>
      <w:r w:rsidRPr="000670FE">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90406" w:rsidRPr="000670FE" w:rsidDel="000B3817" w14:paraId="0E8A3565" w14:textId="77777777" w:rsidTr="009A4AAA">
        <w:tc>
          <w:tcPr>
            <w:tcW w:w="9738" w:type="dxa"/>
          </w:tcPr>
          <w:p w14:paraId="4144FC27" w14:textId="77777777" w:rsidR="00F90406" w:rsidRPr="000670FE" w:rsidDel="000B3817" w:rsidRDefault="00F90406" w:rsidP="009A4AAA">
            <w:pPr>
              <w:pStyle w:val="TAL"/>
              <w:keepNext w:val="0"/>
              <w:keepLines w:val="0"/>
              <w:widowControl w:val="0"/>
              <w:rPr>
                <w:color w:val="000000"/>
              </w:rPr>
            </w:pPr>
            <w:r w:rsidRPr="000670FE">
              <w:rPr>
                <w:color w:val="000000"/>
              </w:rPr>
              <w:t>Derivation Path: TS 36.579-1 [2], Table 5.5.3.2.1-2, condition GROUP CALL</w:t>
            </w:r>
          </w:p>
        </w:tc>
      </w:tr>
    </w:tbl>
    <w:p w14:paraId="672F1345" w14:textId="77777777" w:rsidR="00F90406" w:rsidRPr="000670FE" w:rsidRDefault="00F90406" w:rsidP="00F90406"/>
    <w:p w14:paraId="14032505" w14:textId="77777777" w:rsidR="00F90406" w:rsidRPr="000670FE" w:rsidRDefault="00F90406" w:rsidP="00F90406">
      <w:pPr>
        <w:pStyle w:val="TH"/>
      </w:pPr>
      <w:r w:rsidRPr="000670FE">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F90406" w:rsidRPr="000670FE" w14:paraId="1522FCE6" w14:textId="77777777" w:rsidTr="009A4AAA">
        <w:trPr>
          <w:tblHeader/>
        </w:trPr>
        <w:tc>
          <w:tcPr>
            <w:tcW w:w="9720" w:type="dxa"/>
            <w:gridSpan w:val="5"/>
          </w:tcPr>
          <w:p w14:paraId="57AFFA52" w14:textId="77777777" w:rsidR="00F90406" w:rsidRPr="000670FE" w:rsidRDefault="00F90406" w:rsidP="009A4AAA">
            <w:pPr>
              <w:pStyle w:val="TAL"/>
              <w:keepNext w:val="0"/>
              <w:keepLines w:val="0"/>
              <w:widowControl w:val="0"/>
              <w:rPr>
                <w:color w:val="000000"/>
              </w:rPr>
            </w:pPr>
            <w:r w:rsidRPr="000670FE">
              <w:rPr>
                <w:color w:val="000000"/>
              </w:rPr>
              <w:t>Derivation Path: TS 36.579-1 [2], Table 5.5.2.17.1.2-1, conditions MCVIDEO, INVITE-RSP</w:t>
            </w:r>
          </w:p>
        </w:tc>
      </w:tr>
      <w:tr w:rsidR="00F90406" w:rsidRPr="000670FE" w14:paraId="2430AE40" w14:textId="77777777" w:rsidTr="009A4AAA">
        <w:trPr>
          <w:tblHeader/>
        </w:trPr>
        <w:tc>
          <w:tcPr>
            <w:tcW w:w="2677" w:type="dxa"/>
          </w:tcPr>
          <w:p w14:paraId="7A4CC69D" w14:textId="77777777" w:rsidR="00F90406" w:rsidRPr="000670FE" w:rsidRDefault="00F90406" w:rsidP="009A4AAA">
            <w:pPr>
              <w:pStyle w:val="TAH"/>
              <w:keepNext w:val="0"/>
              <w:keepLines w:val="0"/>
              <w:widowControl w:val="0"/>
              <w:rPr>
                <w:color w:val="000000"/>
              </w:rPr>
            </w:pPr>
            <w:r w:rsidRPr="000670FE">
              <w:rPr>
                <w:color w:val="000000"/>
              </w:rPr>
              <w:t>Information Element</w:t>
            </w:r>
          </w:p>
        </w:tc>
        <w:tc>
          <w:tcPr>
            <w:tcW w:w="2160" w:type="dxa"/>
          </w:tcPr>
          <w:p w14:paraId="6E6C64AD" w14:textId="77777777" w:rsidR="00F90406" w:rsidRPr="000670FE" w:rsidRDefault="00F90406" w:rsidP="009A4AAA">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4F5F3390" w14:textId="77777777" w:rsidR="00F90406" w:rsidRPr="000670FE" w:rsidRDefault="00F90406" w:rsidP="009A4AAA">
            <w:pPr>
              <w:pStyle w:val="TAH"/>
              <w:keepNext w:val="0"/>
              <w:keepLines w:val="0"/>
              <w:widowControl w:val="0"/>
              <w:rPr>
                <w:color w:val="000000"/>
              </w:rPr>
            </w:pPr>
            <w:r w:rsidRPr="000670FE">
              <w:rPr>
                <w:color w:val="000000"/>
              </w:rPr>
              <w:t>Comment</w:t>
            </w:r>
          </w:p>
        </w:tc>
        <w:tc>
          <w:tcPr>
            <w:tcW w:w="1350" w:type="dxa"/>
          </w:tcPr>
          <w:p w14:paraId="1249F8C0" w14:textId="77777777" w:rsidR="00F90406" w:rsidRPr="000670FE" w:rsidRDefault="00F90406" w:rsidP="009A4AAA">
            <w:pPr>
              <w:pStyle w:val="TAH"/>
              <w:keepNext w:val="0"/>
              <w:keepLines w:val="0"/>
              <w:widowControl w:val="0"/>
              <w:rPr>
                <w:color w:val="000000"/>
              </w:rPr>
            </w:pPr>
            <w:r w:rsidRPr="000670FE">
              <w:rPr>
                <w:color w:val="000000"/>
              </w:rPr>
              <w:t>Reference</w:t>
            </w:r>
          </w:p>
        </w:tc>
        <w:tc>
          <w:tcPr>
            <w:tcW w:w="1373" w:type="dxa"/>
          </w:tcPr>
          <w:p w14:paraId="3AD8A4A2" w14:textId="77777777" w:rsidR="00F90406" w:rsidRPr="000670FE" w:rsidRDefault="00F90406" w:rsidP="009A4AAA">
            <w:pPr>
              <w:pStyle w:val="TAH"/>
              <w:keepNext w:val="0"/>
              <w:keepLines w:val="0"/>
              <w:widowControl w:val="0"/>
              <w:rPr>
                <w:color w:val="000000"/>
              </w:rPr>
            </w:pPr>
            <w:r w:rsidRPr="000670FE">
              <w:rPr>
                <w:color w:val="000000"/>
              </w:rPr>
              <w:t>Condition</w:t>
            </w:r>
          </w:p>
        </w:tc>
      </w:tr>
      <w:tr w:rsidR="00F90406" w:rsidRPr="000670FE" w14:paraId="4BF3AA57"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7A998717" w14:textId="77777777" w:rsidR="00F90406" w:rsidRPr="000670FE" w:rsidRDefault="00F90406" w:rsidP="009A4AAA">
            <w:pPr>
              <w:pStyle w:val="TAL"/>
            </w:pPr>
            <w:r w:rsidRPr="000670FE">
              <w:t>Message-body</w:t>
            </w:r>
          </w:p>
        </w:tc>
        <w:tc>
          <w:tcPr>
            <w:tcW w:w="2160" w:type="dxa"/>
            <w:tcBorders>
              <w:top w:val="single" w:sz="4" w:space="0" w:color="auto"/>
              <w:left w:val="single" w:sz="4" w:space="0" w:color="auto"/>
              <w:bottom w:val="single" w:sz="4" w:space="0" w:color="auto"/>
              <w:right w:val="single" w:sz="4" w:space="0" w:color="auto"/>
            </w:tcBorders>
          </w:tcPr>
          <w:p w14:paraId="6EE0863F" w14:textId="77777777" w:rsidR="00F90406" w:rsidRPr="000670FE"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368B19B2" w14:textId="77777777" w:rsidR="00F90406" w:rsidRPr="000670FE"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1165906B" w14:textId="77777777" w:rsidR="00F90406" w:rsidRPr="000670FE"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006208AE" w14:textId="77777777" w:rsidR="00F90406" w:rsidRPr="000670FE" w:rsidRDefault="00F90406" w:rsidP="009A4AAA">
            <w:pPr>
              <w:pStyle w:val="TAL"/>
            </w:pPr>
          </w:p>
        </w:tc>
      </w:tr>
      <w:tr w:rsidR="00F90406" w:rsidRPr="000670FE" w14:paraId="2BEC1553"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5DDAAF1C" w14:textId="77777777" w:rsidR="00F90406" w:rsidRPr="000670FE" w:rsidDel="006C0DA3" w:rsidRDefault="00F90406" w:rsidP="009A4AAA">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297CB5CA" w14:textId="77777777" w:rsidR="00F90406" w:rsidRPr="000670FE"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3056E073" w14:textId="77777777" w:rsidR="00F90406" w:rsidRPr="000670FE" w:rsidRDefault="00F90406" w:rsidP="009A4AAA">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14:paraId="0FED5BFF" w14:textId="77777777" w:rsidR="00F90406" w:rsidRPr="000670FE"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1FEEEC4D" w14:textId="77777777" w:rsidR="00F90406" w:rsidRPr="000670FE" w:rsidRDefault="00F90406" w:rsidP="009A4AAA">
            <w:pPr>
              <w:pStyle w:val="TAL"/>
            </w:pPr>
          </w:p>
        </w:tc>
      </w:tr>
      <w:tr w:rsidR="00F90406" w:rsidRPr="000670FE" w14:paraId="47720DEF"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1AFAD258" w14:textId="77777777" w:rsidR="00F90406" w:rsidRPr="000670FE" w:rsidRDefault="00F90406" w:rsidP="009A4AAA">
            <w:pPr>
              <w:pStyle w:val="TAL"/>
            </w:pPr>
            <w:r w:rsidRPr="000670FE">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3642E7F" w14:textId="77777777" w:rsidR="00F90406" w:rsidRPr="000670FE"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5587E46" w14:textId="77777777" w:rsidR="00F90406" w:rsidRPr="000670FE"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3EF12FDA" w14:textId="77777777" w:rsidR="00F90406" w:rsidRPr="000670FE"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45C591AA" w14:textId="77777777" w:rsidR="00F90406" w:rsidRPr="000670FE" w:rsidRDefault="00F90406" w:rsidP="009A4AAA">
            <w:pPr>
              <w:pStyle w:val="TAL"/>
            </w:pPr>
          </w:p>
        </w:tc>
      </w:tr>
      <w:tr w:rsidR="00F90406" w:rsidRPr="000670FE" w14:paraId="19A852E3"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7D8D683B" w14:textId="77777777" w:rsidR="00F90406" w:rsidRPr="000670FE" w:rsidRDefault="00F90406" w:rsidP="009A4AAA">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34E49A8B" w14:textId="77777777" w:rsidR="00F90406" w:rsidRPr="000670FE" w:rsidRDefault="00F90406" w:rsidP="009A4AAA">
            <w:pPr>
              <w:pStyle w:val="TAL"/>
            </w:pPr>
            <w:r w:rsidRPr="000670FE">
              <w:t>MCVideo-Info as described in Table 6.1.1.3.3.3-4</w:t>
            </w:r>
          </w:p>
        </w:tc>
        <w:tc>
          <w:tcPr>
            <w:tcW w:w="2160" w:type="dxa"/>
            <w:tcBorders>
              <w:top w:val="single" w:sz="4" w:space="0" w:color="auto"/>
              <w:left w:val="single" w:sz="4" w:space="0" w:color="auto"/>
              <w:bottom w:val="single" w:sz="4" w:space="0" w:color="auto"/>
              <w:right w:val="single" w:sz="4" w:space="0" w:color="auto"/>
            </w:tcBorders>
          </w:tcPr>
          <w:p w14:paraId="41098AC2" w14:textId="77777777" w:rsidR="00F90406" w:rsidRPr="000670FE"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261CFA29" w14:textId="77777777" w:rsidR="00F90406" w:rsidRPr="000670FE"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40B5CDE3" w14:textId="77777777" w:rsidR="00F90406" w:rsidRPr="000670FE" w:rsidRDefault="00F90406" w:rsidP="009A4AAA">
            <w:pPr>
              <w:pStyle w:val="TAL"/>
            </w:pPr>
          </w:p>
        </w:tc>
      </w:tr>
    </w:tbl>
    <w:p w14:paraId="698084A3" w14:textId="77777777" w:rsidR="00F90406" w:rsidRPr="000670FE" w:rsidRDefault="00F90406" w:rsidP="00F90406"/>
    <w:p w14:paraId="026D4792" w14:textId="14023965" w:rsidR="00F90406" w:rsidRPr="000670FE" w:rsidRDefault="00F90406" w:rsidP="00F90406">
      <w:pPr>
        <w:pStyle w:val="TH"/>
      </w:pPr>
      <w:r w:rsidRPr="000670FE">
        <w:rPr>
          <w:color w:val="000000"/>
        </w:rPr>
        <w:t xml:space="preserve">Table 6.1.1.3.3.3-4: </w:t>
      </w:r>
      <w:r>
        <w:rPr>
          <w:color w:val="000000"/>
        </w:rPr>
        <w:t>Void</w:t>
      </w:r>
    </w:p>
    <w:p w14:paraId="33C4BBBD" w14:textId="77777777" w:rsidR="00F90406" w:rsidRPr="000670FE" w:rsidRDefault="00F90406" w:rsidP="00F90406"/>
    <w:p w14:paraId="1D631E0D" w14:textId="34609848" w:rsidR="00F90406" w:rsidRPr="000670FE" w:rsidRDefault="00F90406" w:rsidP="00F90406">
      <w:pPr>
        <w:pStyle w:val="TH"/>
      </w:pPr>
      <w:r w:rsidRPr="000670FE">
        <w:rPr>
          <w:color w:val="000000"/>
        </w:rPr>
        <w:t>Table 6.1.1.</w:t>
      </w:r>
      <w:r>
        <w:rPr>
          <w:color w:val="000000"/>
        </w:rPr>
        <w:t>3</w:t>
      </w:r>
      <w:r w:rsidRPr="000670FE">
        <w:rPr>
          <w:color w:val="000000"/>
        </w:rPr>
        <w:t>.3.3-5: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0670FE" w:rsidDel="00127C5D" w14:paraId="3DCCB4A8" w14:textId="77777777" w:rsidTr="009A4AAA">
        <w:trPr>
          <w:tblHeader/>
        </w:trPr>
        <w:tc>
          <w:tcPr>
            <w:tcW w:w="9531" w:type="dxa"/>
            <w:gridSpan w:val="5"/>
          </w:tcPr>
          <w:p w14:paraId="7E848AC5" w14:textId="77777777" w:rsidR="00F90406" w:rsidRPr="000670FE" w:rsidDel="00127C5D" w:rsidRDefault="00F90406" w:rsidP="009A4AAA">
            <w:pPr>
              <w:pStyle w:val="TAL"/>
              <w:keepLines w:val="0"/>
              <w:widowControl w:val="0"/>
              <w:rPr>
                <w:color w:val="000000"/>
              </w:rPr>
            </w:pPr>
            <w:r w:rsidRPr="000670FE">
              <w:rPr>
                <w:color w:val="000000"/>
              </w:rPr>
              <w:t xml:space="preserve">Derivation Path: TS 36.579-1 [2], Table 5.5.11.2.1-1, </w:t>
            </w:r>
            <w:r w:rsidRPr="000670FE">
              <w:t>condition ON-NETWORK</w:t>
            </w:r>
          </w:p>
        </w:tc>
      </w:tr>
      <w:tr w:rsidR="00F90406" w:rsidRPr="000670FE" w:rsidDel="00127C5D" w14:paraId="2368785D" w14:textId="77777777" w:rsidTr="009A4AAA">
        <w:trPr>
          <w:tblHeader/>
        </w:trPr>
        <w:tc>
          <w:tcPr>
            <w:tcW w:w="2381" w:type="dxa"/>
          </w:tcPr>
          <w:p w14:paraId="713B6C11" w14:textId="77777777" w:rsidR="00F90406" w:rsidRPr="000670FE" w:rsidDel="00127C5D" w:rsidRDefault="00F90406" w:rsidP="009A4AAA">
            <w:pPr>
              <w:pStyle w:val="TAH"/>
            </w:pPr>
            <w:r w:rsidRPr="000670FE">
              <w:t>Information Element</w:t>
            </w:r>
          </w:p>
        </w:tc>
        <w:tc>
          <w:tcPr>
            <w:tcW w:w="2382" w:type="dxa"/>
          </w:tcPr>
          <w:p w14:paraId="0FADBC9E" w14:textId="77777777" w:rsidR="00F90406" w:rsidRPr="000670FE" w:rsidDel="00127C5D" w:rsidRDefault="00F90406" w:rsidP="009A4AAA">
            <w:pPr>
              <w:pStyle w:val="TAH"/>
            </w:pPr>
            <w:r w:rsidRPr="000670FE">
              <w:t>Value/remark</w:t>
            </w:r>
          </w:p>
        </w:tc>
        <w:tc>
          <w:tcPr>
            <w:tcW w:w="2254" w:type="dxa"/>
          </w:tcPr>
          <w:p w14:paraId="1729B75E" w14:textId="77777777" w:rsidR="00F90406" w:rsidRPr="000670FE" w:rsidDel="00127C5D" w:rsidRDefault="00F90406" w:rsidP="009A4AAA">
            <w:pPr>
              <w:pStyle w:val="TAH"/>
            </w:pPr>
            <w:r w:rsidRPr="000670FE">
              <w:t>Comment</w:t>
            </w:r>
          </w:p>
        </w:tc>
        <w:tc>
          <w:tcPr>
            <w:tcW w:w="1322" w:type="dxa"/>
          </w:tcPr>
          <w:p w14:paraId="366C4CF1" w14:textId="77777777" w:rsidR="00F90406" w:rsidRPr="000670FE" w:rsidDel="00127C5D" w:rsidRDefault="00F90406" w:rsidP="009A4AAA">
            <w:pPr>
              <w:pStyle w:val="TAH"/>
            </w:pPr>
            <w:r w:rsidRPr="000670FE">
              <w:t>Reference</w:t>
            </w:r>
          </w:p>
        </w:tc>
        <w:tc>
          <w:tcPr>
            <w:tcW w:w="1192" w:type="dxa"/>
          </w:tcPr>
          <w:p w14:paraId="73D09170" w14:textId="77777777" w:rsidR="00F90406" w:rsidRPr="000670FE" w:rsidDel="00127C5D" w:rsidRDefault="00F90406" w:rsidP="009A4AAA">
            <w:pPr>
              <w:pStyle w:val="TAH"/>
            </w:pPr>
            <w:r w:rsidRPr="000670FE">
              <w:t>Condition</w:t>
            </w:r>
          </w:p>
        </w:tc>
      </w:tr>
      <w:tr w:rsidR="00F90406" w:rsidRPr="000670FE" w14:paraId="548EF0D4" w14:textId="77777777" w:rsidTr="009A4AAA">
        <w:trPr>
          <w:tblHeader/>
        </w:trPr>
        <w:tc>
          <w:tcPr>
            <w:tcW w:w="2381" w:type="dxa"/>
            <w:tcBorders>
              <w:top w:val="single" w:sz="4" w:space="0" w:color="auto"/>
              <w:left w:val="single" w:sz="4" w:space="0" w:color="auto"/>
              <w:bottom w:val="single" w:sz="4" w:space="0" w:color="auto"/>
              <w:right w:val="single" w:sz="4" w:space="0" w:color="auto"/>
            </w:tcBorders>
          </w:tcPr>
          <w:p w14:paraId="79DE593B" w14:textId="77777777" w:rsidR="00F90406" w:rsidRPr="000670FE" w:rsidRDefault="00F90406" w:rsidP="009A4AAA">
            <w:pPr>
              <w:pStyle w:val="TAL"/>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62121748" w14:textId="77777777" w:rsidR="00F90406" w:rsidRPr="000670FE" w:rsidRDefault="00F90406" w:rsidP="009A4AAA">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B13FFE4" w14:textId="77777777" w:rsidR="00F90406" w:rsidRPr="000670FE" w:rsidRDefault="00F90406" w:rsidP="009A4AAA">
            <w:pPr>
              <w:pStyle w:val="TAL"/>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794CCCC1" w14:textId="77777777" w:rsidR="00F90406" w:rsidRPr="000670FE" w:rsidRDefault="00F90406" w:rsidP="009A4AAA">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57FCEE" w14:textId="77777777" w:rsidR="00F90406" w:rsidRPr="000670FE" w:rsidRDefault="00F90406" w:rsidP="009A4AAA">
            <w:pPr>
              <w:pStyle w:val="TAL"/>
              <w:keepLines w:val="0"/>
              <w:widowControl w:val="0"/>
              <w:rPr>
                <w:color w:val="000000"/>
              </w:rPr>
            </w:pPr>
          </w:p>
        </w:tc>
      </w:tr>
      <w:tr w:rsidR="00F90406" w:rsidRPr="000670FE" w14:paraId="457C9305" w14:textId="77777777" w:rsidTr="009A4AAA">
        <w:trPr>
          <w:tblHeader/>
        </w:trPr>
        <w:tc>
          <w:tcPr>
            <w:tcW w:w="2381" w:type="dxa"/>
            <w:tcBorders>
              <w:top w:val="single" w:sz="4" w:space="0" w:color="auto"/>
              <w:left w:val="single" w:sz="4" w:space="0" w:color="auto"/>
              <w:bottom w:val="single" w:sz="4" w:space="0" w:color="auto"/>
              <w:right w:val="single" w:sz="4" w:space="0" w:color="auto"/>
            </w:tcBorders>
          </w:tcPr>
          <w:p w14:paraId="0AB9E1F7" w14:textId="77777777" w:rsidR="00F90406" w:rsidRPr="000670FE" w:rsidRDefault="00F90406" w:rsidP="009A4AAA">
            <w:pPr>
              <w:pStyle w:val="TAL"/>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81E7841" w14:textId="78BECBA8" w:rsidR="00F90406" w:rsidRPr="000670FE" w:rsidRDefault="00F90406" w:rsidP="009A4AAA">
            <w:pPr>
              <w:pStyle w:val="TAL"/>
              <w:keepLines w:val="0"/>
              <w:widowControl w:val="0"/>
              <w:rPr>
                <w:color w:val="000000"/>
              </w:rPr>
            </w:pPr>
            <w:r w:rsidRPr="000670FE">
              <w:rPr>
                <w:color w:val="000000"/>
              </w:rPr>
              <w:t>'100000000000000</w:t>
            </w:r>
            <w:r>
              <w:rPr>
                <w:color w:val="000000"/>
              </w:rPr>
              <w:t>1</w:t>
            </w:r>
            <w:r w:rsidRPr="000670FE">
              <w:rPr>
                <w:color w:val="000000"/>
              </w:rPr>
              <w:t>'</w:t>
            </w:r>
            <w:r>
              <w:rPr>
                <w:color w:val="000000"/>
              </w:rPr>
              <w:t xml:space="preserve"> Is this value correct</w:t>
            </w:r>
          </w:p>
        </w:tc>
        <w:tc>
          <w:tcPr>
            <w:tcW w:w="2254" w:type="dxa"/>
            <w:tcBorders>
              <w:top w:val="single" w:sz="4" w:space="0" w:color="auto"/>
              <w:left w:val="single" w:sz="4" w:space="0" w:color="auto"/>
              <w:bottom w:val="single" w:sz="4" w:space="0" w:color="auto"/>
              <w:right w:val="single" w:sz="4" w:space="0" w:color="auto"/>
            </w:tcBorders>
          </w:tcPr>
          <w:p w14:paraId="63F81FF1" w14:textId="77777777" w:rsidR="00F90406" w:rsidRDefault="00F90406" w:rsidP="009A4AAA">
            <w:pPr>
              <w:pStyle w:val="TAL"/>
              <w:keepLines w:val="0"/>
              <w:widowControl w:val="0"/>
              <w:rPr>
                <w:color w:val="000000"/>
              </w:rPr>
            </w:pPr>
            <w:r w:rsidRPr="000670FE">
              <w:rPr>
                <w:color w:val="000000"/>
              </w:rPr>
              <w:t>A = normal cal</w:t>
            </w:r>
            <w:r>
              <w:rPr>
                <w:color w:val="000000"/>
              </w:rPr>
              <w:t>.</w:t>
            </w:r>
          </w:p>
          <w:p w14:paraId="40EE4195" w14:textId="77777777" w:rsidR="00F90406" w:rsidRPr="000670FE" w:rsidRDefault="00F90406" w:rsidP="009A4AAA">
            <w:pPr>
              <w:pStyle w:val="TAL"/>
              <w:keepLines w:val="0"/>
              <w:widowControl w:val="0"/>
              <w:rPr>
                <w:color w:val="000000"/>
              </w:rPr>
            </w:pPr>
            <w:r>
              <w:rPr>
                <w:color w:val="000000"/>
              </w:rPr>
              <w:t>A ‘1’ in the last bit requires an acknowledgement.</w:t>
            </w:r>
            <w:r w:rsidRPr="000670FE">
              <w:rPr>
                <w:color w:val="000000"/>
              </w:rPr>
              <w:t>l</w:t>
            </w:r>
          </w:p>
        </w:tc>
        <w:tc>
          <w:tcPr>
            <w:tcW w:w="1322" w:type="dxa"/>
            <w:tcBorders>
              <w:top w:val="single" w:sz="4" w:space="0" w:color="auto"/>
              <w:left w:val="single" w:sz="4" w:space="0" w:color="auto"/>
              <w:bottom w:val="single" w:sz="4" w:space="0" w:color="auto"/>
              <w:right w:val="single" w:sz="4" w:space="0" w:color="auto"/>
            </w:tcBorders>
          </w:tcPr>
          <w:p w14:paraId="0F56D397" w14:textId="77777777" w:rsidR="00F90406" w:rsidRPr="000670FE" w:rsidRDefault="00F90406" w:rsidP="009A4AAA">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FFEEE5" w14:textId="77777777" w:rsidR="00F90406" w:rsidRPr="000670FE" w:rsidRDefault="00F90406" w:rsidP="009A4AAA">
            <w:pPr>
              <w:pStyle w:val="TAL"/>
              <w:keepLines w:val="0"/>
              <w:widowControl w:val="0"/>
              <w:rPr>
                <w:color w:val="000000"/>
              </w:rPr>
            </w:pPr>
          </w:p>
        </w:tc>
      </w:tr>
    </w:tbl>
    <w:p w14:paraId="5720F9C3" w14:textId="77777777" w:rsidR="00F90406" w:rsidRPr="000670FE" w:rsidRDefault="00F90406" w:rsidP="00F90406"/>
    <w:p w14:paraId="271A8A9A" w14:textId="4A97F380" w:rsidR="00F90406" w:rsidRPr="000670FE" w:rsidRDefault="00F90406" w:rsidP="00F90406">
      <w:pPr>
        <w:pStyle w:val="TH"/>
      </w:pPr>
      <w:r w:rsidRPr="000670FE">
        <w:rPr>
          <w:color w:val="000000"/>
        </w:rPr>
        <w:t>Table 6.1.1.</w:t>
      </w:r>
      <w:r>
        <w:rPr>
          <w:color w:val="000000"/>
        </w:rPr>
        <w:t>3</w:t>
      </w:r>
      <w:r w:rsidRPr="000670FE">
        <w:rPr>
          <w:color w:val="000000"/>
        </w:rPr>
        <w:t xml:space="preserve">.3.3-6: Transmission Control Ack (Step 7, </w:t>
      </w:r>
      <w:r>
        <w:rPr>
          <w:color w:val="000000"/>
        </w:rPr>
        <w:t xml:space="preserve">12, </w:t>
      </w:r>
      <w:r w:rsidRPr="000670FE">
        <w:rPr>
          <w:color w:val="000000"/>
        </w:rPr>
        <w:t>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0670FE" w:rsidDel="00127C5D" w14:paraId="0D60AC3B" w14:textId="77777777" w:rsidTr="009A4AAA">
        <w:trPr>
          <w:tblHeader/>
        </w:trPr>
        <w:tc>
          <w:tcPr>
            <w:tcW w:w="9531" w:type="dxa"/>
            <w:gridSpan w:val="5"/>
          </w:tcPr>
          <w:p w14:paraId="40440AD7" w14:textId="77777777" w:rsidR="00F90406" w:rsidRPr="000670FE" w:rsidDel="00127C5D" w:rsidRDefault="00F90406" w:rsidP="009A4AAA">
            <w:pPr>
              <w:pStyle w:val="TAL"/>
              <w:keepNext w:val="0"/>
              <w:keepLines w:val="0"/>
              <w:widowControl w:val="0"/>
              <w:rPr>
                <w:color w:val="000000"/>
              </w:rPr>
            </w:pPr>
            <w:r w:rsidRPr="000670FE">
              <w:rPr>
                <w:color w:val="000000"/>
              </w:rPr>
              <w:t>Derivation Path: TS 36.579-1 [2], Table 5.5.11.3.5-1</w:t>
            </w:r>
          </w:p>
        </w:tc>
      </w:tr>
      <w:tr w:rsidR="00F90406" w:rsidRPr="000670FE" w:rsidDel="00127C5D" w14:paraId="5BD9EB0B" w14:textId="77777777" w:rsidTr="009A4AAA">
        <w:trPr>
          <w:tblHeader/>
        </w:trPr>
        <w:tc>
          <w:tcPr>
            <w:tcW w:w="2381" w:type="dxa"/>
          </w:tcPr>
          <w:p w14:paraId="50BC09E8" w14:textId="77777777" w:rsidR="00F90406" w:rsidRPr="000670FE" w:rsidDel="00127C5D" w:rsidRDefault="00F90406" w:rsidP="009A4AAA">
            <w:pPr>
              <w:pStyle w:val="TAH"/>
            </w:pPr>
            <w:r w:rsidRPr="000670FE">
              <w:t>Information Element</w:t>
            </w:r>
          </w:p>
        </w:tc>
        <w:tc>
          <w:tcPr>
            <w:tcW w:w="2382" w:type="dxa"/>
          </w:tcPr>
          <w:p w14:paraId="58D4E524" w14:textId="77777777" w:rsidR="00F90406" w:rsidRPr="000670FE" w:rsidDel="00127C5D" w:rsidRDefault="00F90406" w:rsidP="009A4AAA">
            <w:pPr>
              <w:pStyle w:val="TAH"/>
            </w:pPr>
            <w:r w:rsidRPr="000670FE">
              <w:t>Value/remark</w:t>
            </w:r>
          </w:p>
        </w:tc>
        <w:tc>
          <w:tcPr>
            <w:tcW w:w="2254" w:type="dxa"/>
          </w:tcPr>
          <w:p w14:paraId="7A678A70" w14:textId="77777777" w:rsidR="00F90406" w:rsidRPr="000670FE" w:rsidDel="00127C5D" w:rsidRDefault="00F90406" w:rsidP="009A4AAA">
            <w:pPr>
              <w:pStyle w:val="TAH"/>
            </w:pPr>
            <w:r w:rsidRPr="000670FE">
              <w:t>Comment</w:t>
            </w:r>
          </w:p>
        </w:tc>
        <w:tc>
          <w:tcPr>
            <w:tcW w:w="1322" w:type="dxa"/>
          </w:tcPr>
          <w:p w14:paraId="7136EE42" w14:textId="77777777" w:rsidR="00F90406" w:rsidRPr="000670FE" w:rsidDel="00127C5D" w:rsidRDefault="00F90406" w:rsidP="009A4AAA">
            <w:pPr>
              <w:pStyle w:val="TAH"/>
            </w:pPr>
            <w:r w:rsidRPr="000670FE">
              <w:t>Reference</w:t>
            </w:r>
          </w:p>
        </w:tc>
        <w:tc>
          <w:tcPr>
            <w:tcW w:w="1192" w:type="dxa"/>
          </w:tcPr>
          <w:p w14:paraId="635F58AE" w14:textId="77777777" w:rsidR="00F90406" w:rsidRPr="000670FE" w:rsidDel="00127C5D" w:rsidRDefault="00F90406" w:rsidP="009A4AAA">
            <w:pPr>
              <w:pStyle w:val="TAH"/>
            </w:pPr>
            <w:r w:rsidRPr="000670FE">
              <w:t>Condition</w:t>
            </w:r>
          </w:p>
        </w:tc>
      </w:tr>
      <w:tr w:rsidR="00F90406" w:rsidRPr="000670FE" w:rsidDel="00127C5D" w14:paraId="007202E0" w14:textId="77777777" w:rsidTr="009A4AAA">
        <w:trPr>
          <w:tblHeader/>
        </w:trPr>
        <w:tc>
          <w:tcPr>
            <w:tcW w:w="2381" w:type="dxa"/>
          </w:tcPr>
          <w:p w14:paraId="521AEB0C" w14:textId="77777777" w:rsidR="00F90406" w:rsidRPr="000670FE" w:rsidRDefault="00F90406" w:rsidP="009A4AAA">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6DB81455" w14:textId="77777777" w:rsidR="00F90406" w:rsidRPr="000670FE" w:rsidRDefault="00F90406" w:rsidP="009A4AAA">
            <w:pPr>
              <w:pStyle w:val="TAL"/>
              <w:keepNext w:val="0"/>
              <w:keepLines w:val="0"/>
              <w:widowControl w:val="0"/>
              <w:rPr>
                <w:rFonts w:eastAsia="Yu Gothic"/>
                <w:color w:val="000000"/>
              </w:rPr>
            </w:pPr>
          </w:p>
        </w:tc>
        <w:tc>
          <w:tcPr>
            <w:tcW w:w="2254" w:type="dxa"/>
          </w:tcPr>
          <w:p w14:paraId="49F0ED13" w14:textId="77777777" w:rsidR="00F90406" w:rsidRPr="000670FE" w:rsidRDefault="00F90406" w:rsidP="009A4AAA">
            <w:pPr>
              <w:pStyle w:val="TAL"/>
              <w:keepNext w:val="0"/>
              <w:keepLines w:val="0"/>
              <w:widowControl w:val="0"/>
              <w:rPr>
                <w:rFonts w:eastAsia="MS PGothic"/>
                <w:color w:val="000000"/>
              </w:rPr>
            </w:pPr>
          </w:p>
        </w:tc>
        <w:tc>
          <w:tcPr>
            <w:tcW w:w="1322" w:type="dxa"/>
          </w:tcPr>
          <w:p w14:paraId="3AC3D6D5" w14:textId="77777777" w:rsidR="00F90406" w:rsidRPr="000670FE" w:rsidRDefault="00F90406" w:rsidP="009A4AAA">
            <w:pPr>
              <w:pStyle w:val="TAL"/>
              <w:keepNext w:val="0"/>
              <w:keepLines w:val="0"/>
              <w:widowControl w:val="0"/>
              <w:rPr>
                <w:rFonts w:eastAsia="Yu Gothic"/>
                <w:color w:val="000000"/>
              </w:rPr>
            </w:pPr>
          </w:p>
        </w:tc>
        <w:tc>
          <w:tcPr>
            <w:tcW w:w="1192" w:type="dxa"/>
          </w:tcPr>
          <w:p w14:paraId="0615768F" w14:textId="77777777" w:rsidR="00F90406" w:rsidRPr="000670FE" w:rsidRDefault="00F90406" w:rsidP="009A4AAA">
            <w:pPr>
              <w:pStyle w:val="TAL"/>
              <w:keepNext w:val="0"/>
              <w:keepLines w:val="0"/>
              <w:widowControl w:val="0"/>
              <w:rPr>
                <w:rFonts w:eastAsia="Yu Gothic"/>
                <w:color w:val="000000"/>
              </w:rPr>
            </w:pPr>
          </w:p>
        </w:tc>
      </w:tr>
      <w:tr w:rsidR="00F90406" w:rsidRPr="000670FE" w:rsidDel="00127C5D" w14:paraId="06F7F32E" w14:textId="77777777" w:rsidTr="009A4AAA">
        <w:trPr>
          <w:tblHeader/>
        </w:trPr>
        <w:tc>
          <w:tcPr>
            <w:tcW w:w="2381" w:type="dxa"/>
          </w:tcPr>
          <w:p w14:paraId="30E50452" w14:textId="77777777" w:rsidR="00F90406" w:rsidRPr="000670FE" w:rsidRDefault="00F90406" w:rsidP="009A4AAA">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5CE3996D" w14:textId="77777777" w:rsidR="00F90406" w:rsidRPr="000670FE" w:rsidRDefault="00F90406" w:rsidP="009A4AAA">
            <w:pPr>
              <w:pStyle w:val="TAL"/>
              <w:keepNext w:val="0"/>
              <w:keepLines w:val="0"/>
              <w:widowControl w:val="0"/>
              <w:rPr>
                <w:rFonts w:eastAsia="Yu Gothic"/>
                <w:color w:val="000000"/>
              </w:rPr>
            </w:pPr>
            <w:r w:rsidRPr="000670FE">
              <w:rPr>
                <w:rFonts w:eastAsia="Yu Gothic"/>
                <w:color w:val="000000"/>
              </w:rPr>
              <w:t>'10000'</w:t>
            </w:r>
          </w:p>
        </w:tc>
        <w:tc>
          <w:tcPr>
            <w:tcW w:w="2254" w:type="dxa"/>
          </w:tcPr>
          <w:p w14:paraId="2281D58F" w14:textId="77777777" w:rsidR="00F90406" w:rsidRPr="000670FE" w:rsidRDefault="00F90406" w:rsidP="009A4AAA">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69EAA0C5" w14:textId="77777777" w:rsidR="00F90406" w:rsidRPr="000670FE" w:rsidRDefault="00F90406" w:rsidP="009A4AAA">
            <w:pPr>
              <w:pStyle w:val="TAL"/>
              <w:keepNext w:val="0"/>
              <w:keepLines w:val="0"/>
              <w:widowControl w:val="0"/>
              <w:rPr>
                <w:rFonts w:eastAsia="Yu Gothic"/>
                <w:color w:val="000000"/>
              </w:rPr>
            </w:pPr>
          </w:p>
        </w:tc>
        <w:tc>
          <w:tcPr>
            <w:tcW w:w="1192" w:type="dxa"/>
          </w:tcPr>
          <w:p w14:paraId="69268CE4" w14:textId="77777777" w:rsidR="00F90406" w:rsidRPr="000670FE" w:rsidRDefault="00F90406" w:rsidP="009A4AAA">
            <w:pPr>
              <w:pStyle w:val="TAL"/>
              <w:keepNext w:val="0"/>
              <w:keepLines w:val="0"/>
              <w:widowControl w:val="0"/>
              <w:rPr>
                <w:rFonts w:eastAsia="Yu Gothic"/>
                <w:color w:val="000000"/>
              </w:rPr>
            </w:pPr>
          </w:p>
        </w:tc>
      </w:tr>
    </w:tbl>
    <w:p w14:paraId="7138D1D9" w14:textId="77777777" w:rsidR="00F90406" w:rsidRPr="000670FE" w:rsidRDefault="00F90406" w:rsidP="00F90406"/>
    <w:p w14:paraId="2BD75D22" w14:textId="77777777" w:rsidR="00F90406" w:rsidRPr="000670FE" w:rsidRDefault="00F90406" w:rsidP="00F90406">
      <w:pPr>
        <w:pStyle w:val="TH"/>
      </w:pPr>
      <w:r w:rsidRPr="000670FE">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0670FE" w:rsidDel="00127C5D" w14:paraId="64275371" w14:textId="77777777" w:rsidTr="009A4AAA">
        <w:trPr>
          <w:tblHeader/>
        </w:trPr>
        <w:tc>
          <w:tcPr>
            <w:tcW w:w="9634" w:type="dxa"/>
            <w:gridSpan w:val="5"/>
          </w:tcPr>
          <w:p w14:paraId="001C9907" w14:textId="77777777" w:rsidR="00F90406" w:rsidRPr="000670FE" w:rsidDel="00127C5D" w:rsidRDefault="00F90406" w:rsidP="009A4AAA">
            <w:pPr>
              <w:pStyle w:val="TAL"/>
              <w:keepNext w:val="0"/>
              <w:keepLines w:val="0"/>
              <w:widowControl w:val="0"/>
              <w:rPr>
                <w:color w:val="000000"/>
              </w:rPr>
            </w:pPr>
            <w:r w:rsidRPr="000670FE">
              <w:rPr>
                <w:color w:val="000000"/>
              </w:rPr>
              <w:t>Derivation Path: TS 36.579-1 [2], Table 5.5.11.3.2-1</w:t>
            </w:r>
          </w:p>
        </w:tc>
      </w:tr>
      <w:tr w:rsidR="00F90406" w:rsidRPr="000670FE" w:rsidDel="00127C5D" w14:paraId="5E8B9360" w14:textId="77777777" w:rsidTr="009A4AAA">
        <w:trPr>
          <w:tblHeader/>
        </w:trPr>
        <w:tc>
          <w:tcPr>
            <w:tcW w:w="2407" w:type="dxa"/>
          </w:tcPr>
          <w:p w14:paraId="53B91534" w14:textId="77777777" w:rsidR="00F90406" w:rsidRPr="000670FE" w:rsidDel="00127C5D" w:rsidRDefault="00F90406" w:rsidP="009A4AAA">
            <w:pPr>
              <w:pStyle w:val="TAH"/>
            </w:pPr>
            <w:r w:rsidRPr="000670FE">
              <w:t>Information Element</w:t>
            </w:r>
          </w:p>
        </w:tc>
        <w:tc>
          <w:tcPr>
            <w:tcW w:w="2408" w:type="dxa"/>
          </w:tcPr>
          <w:p w14:paraId="7E6F5D7A" w14:textId="77777777" w:rsidR="00F90406" w:rsidRPr="000670FE" w:rsidDel="00127C5D" w:rsidRDefault="00F90406" w:rsidP="009A4AAA">
            <w:pPr>
              <w:pStyle w:val="TAH"/>
            </w:pPr>
            <w:r w:rsidRPr="000670FE">
              <w:t>Value/remark</w:t>
            </w:r>
          </w:p>
        </w:tc>
        <w:tc>
          <w:tcPr>
            <w:tcW w:w="2278" w:type="dxa"/>
          </w:tcPr>
          <w:p w14:paraId="11621F9D" w14:textId="77777777" w:rsidR="00F90406" w:rsidRPr="000670FE" w:rsidDel="00127C5D" w:rsidRDefault="00F90406" w:rsidP="009A4AAA">
            <w:pPr>
              <w:pStyle w:val="TAH"/>
            </w:pPr>
            <w:r w:rsidRPr="000670FE">
              <w:t>Comment</w:t>
            </w:r>
          </w:p>
        </w:tc>
        <w:tc>
          <w:tcPr>
            <w:tcW w:w="1336" w:type="dxa"/>
          </w:tcPr>
          <w:p w14:paraId="7C637B1C" w14:textId="77777777" w:rsidR="00F90406" w:rsidRPr="000670FE" w:rsidDel="00127C5D" w:rsidRDefault="00F90406" w:rsidP="009A4AAA">
            <w:pPr>
              <w:pStyle w:val="TAH"/>
            </w:pPr>
            <w:r w:rsidRPr="000670FE">
              <w:t>Reference</w:t>
            </w:r>
          </w:p>
        </w:tc>
        <w:tc>
          <w:tcPr>
            <w:tcW w:w="1205" w:type="dxa"/>
          </w:tcPr>
          <w:p w14:paraId="0F76E067" w14:textId="77777777" w:rsidR="00F90406" w:rsidRPr="000670FE" w:rsidDel="00127C5D" w:rsidRDefault="00F90406" w:rsidP="009A4AAA">
            <w:pPr>
              <w:pStyle w:val="TAH"/>
            </w:pPr>
            <w:r w:rsidRPr="000670FE">
              <w:t>Condition</w:t>
            </w:r>
          </w:p>
        </w:tc>
      </w:tr>
      <w:tr w:rsidR="00F90406" w:rsidRPr="000670FE" w:rsidDel="00127C5D" w14:paraId="049B02BE" w14:textId="77777777" w:rsidTr="009A4AAA">
        <w:trPr>
          <w:tblHeader/>
        </w:trPr>
        <w:tc>
          <w:tcPr>
            <w:tcW w:w="2407" w:type="dxa"/>
          </w:tcPr>
          <w:p w14:paraId="2BA1C06A" w14:textId="77777777" w:rsidR="00F90406" w:rsidRPr="000670FE" w:rsidRDefault="00F90406" w:rsidP="009A4AAA">
            <w:pPr>
              <w:pStyle w:val="TAL"/>
              <w:keepNext w:val="0"/>
              <w:keepLines w:val="0"/>
              <w:widowControl w:val="0"/>
              <w:rPr>
                <w:rFonts w:eastAsia="Yu Gothic"/>
                <w:color w:val="000000"/>
              </w:rPr>
            </w:pPr>
            <w:r w:rsidRPr="000670FE">
              <w:rPr>
                <w:rFonts w:eastAsia="Yu Gothic"/>
                <w:b/>
                <w:color w:val="000000"/>
              </w:rPr>
              <w:t>Subtype</w:t>
            </w:r>
          </w:p>
        </w:tc>
        <w:tc>
          <w:tcPr>
            <w:tcW w:w="2408" w:type="dxa"/>
          </w:tcPr>
          <w:p w14:paraId="775F639E" w14:textId="77777777" w:rsidR="00F90406" w:rsidRPr="000670FE" w:rsidRDefault="00F90406" w:rsidP="009A4AAA">
            <w:pPr>
              <w:pStyle w:val="TAL"/>
              <w:keepNext w:val="0"/>
              <w:keepLines w:val="0"/>
              <w:widowControl w:val="0"/>
              <w:rPr>
                <w:rFonts w:eastAsia="Yu Gothic"/>
                <w:color w:val="000000"/>
              </w:rPr>
            </w:pPr>
            <w:r w:rsidRPr="000670FE">
              <w:t>'10001'</w:t>
            </w:r>
          </w:p>
        </w:tc>
        <w:tc>
          <w:tcPr>
            <w:tcW w:w="2278" w:type="dxa"/>
          </w:tcPr>
          <w:p w14:paraId="217D9EAF" w14:textId="77777777" w:rsidR="00F90406" w:rsidRPr="000670FE" w:rsidRDefault="00F90406" w:rsidP="009A4AAA">
            <w:pPr>
              <w:pStyle w:val="TAL"/>
              <w:keepNext w:val="0"/>
              <w:keepLines w:val="0"/>
              <w:widowControl w:val="0"/>
              <w:rPr>
                <w:rFonts w:eastAsia="MS PGothic"/>
                <w:color w:val="000000"/>
              </w:rPr>
            </w:pPr>
            <w:r>
              <w:rPr>
                <w:rFonts w:eastAsia="MS PGothic"/>
                <w:color w:val="000000"/>
              </w:rPr>
              <w:t>A ‘1’ in the last bit = acknowledgement required.</w:t>
            </w:r>
          </w:p>
        </w:tc>
        <w:tc>
          <w:tcPr>
            <w:tcW w:w="1336" w:type="dxa"/>
          </w:tcPr>
          <w:p w14:paraId="6B3D63D5" w14:textId="77777777" w:rsidR="00F90406" w:rsidRPr="000670FE" w:rsidRDefault="00F90406" w:rsidP="009A4AAA">
            <w:pPr>
              <w:pStyle w:val="TAL"/>
              <w:keepNext w:val="0"/>
              <w:keepLines w:val="0"/>
              <w:widowControl w:val="0"/>
              <w:rPr>
                <w:rFonts w:eastAsia="Yu Gothic"/>
                <w:color w:val="000000"/>
              </w:rPr>
            </w:pPr>
          </w:p>
        </w:tc>
        <w:tc>
          <w:tcPr>
            <w:tcW w:w="1205" w:type="dxa"/>
          </w:tcPr>
          <w:p w14:paraId="2D2BCE6D" w14:textId="77777777" w:rsidR="00F90406" w:rsidRPr="000670FE" w:rsidRDefault="00F90406" w:rsidP="009A4AAA">
            <w:pPr>
              <w:pStyle w:val="TAL"/>
              <w:keepNext w:val="0"/>
              <w:keepLines w:val="0"/>
              <w:widowControl w:val="0"/>
              <w:rPr>
                <w:rFonts w:eastAsia="Yu Gothic"/>
                <w:color w:val="000000"/>
              </w:rPr>
            </w:pPr>
          </w:p>
        </w:tc>
      </w:tr>
    </w:tbl>
    <w:p w14:paraId="49C4F004" w14:textId="77777777" w:rsidR="00F90406" w:rsidRPr="000670FE" w:rsidRDefault="00F90406" w:rsidP="00F90406"/>
    <w:p w14:paraId="23389DC0" w14:textId="42655EED" w:rsidR="00F90406" w:rsidRPr="000670FE" w:rsidRDefault="00F90406" w:rsidP="00F90406">
      <w:pPr>
        <w:pStyle w:val="TH"/>
      </w:pPr>
      <w:r w:rsidRPr="000670FE">
        <w:rPr>
          <w:color w:val="000000"/>
        </w:rPr>
        <w:t xml:space="preserve">Table 6.1.1.1.3.3-8: </w:t>
      </w:r>
      <w:r>
        <w:rPr>
          <w:color w:val="000000"/>
        </w:rPr>
        <w:t>Void</w:t>
      </w:r>
    </w:p>
    <w:p w14:paraId="063D0E0E" w14:textId="45F77361" w:rsidR="00F90406" w:rsidRPr="000670FE" w:rsidRDefault="00F90406" w:rsidP="00F90406">
      <w:pPr>
        <w:pStyle w:val="TH"/>
      </w:pPr>
      <w:r w:rsidRPr="000670FE">
        <w:rPr>
          <w:color w:val="000000"/>
        </w:rPr>
        <w:t>Table 6.1.1.</w:t>
      </w:r>
      <w:r>
        <w:rPr>
          <w:color w:val="000000"/>
        </w:rPr>
        <w:t>3</w:t>
      </w:r>
      <w:r w:rsidRPr="000670FE">
        <w:rPr>
          <w:color w:val="000000"/>
        </w:rPr>
        <w:t>.3.3-9: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90406" w:rsidRPr="000670FE" w14:paraId="0D107FFD" w14:textId="77777777" w:rsidTr="009A4AAA">
        <w:trPr>
          <w:cantSplit/>
          <w:tblHeader/>
        </w:trPr>
        <w:tc>
          <w:tcPr>
            <w:tcW w:w="9630" w:type="dxa"/>
          </w:tcPr>
          <w:p w14:paraId="6F50E28F" w14:textId="41121C71" w:rsidR="00F90406" w:rsidRPr="000670FE" w:rsidRDefault="00F90406" w:rsidP="009A4AAA">
            <w:pPr>
              <w:pStyle w:val="TAL"/>
              <w:keepNext w:val="0"/>
              <w:keepLines w:val="0"/>
              <w:widowControl w:val="0"/>
              <w:rPr>
                <w:color w:val="000000"/>
              </w:rPr>
            </w:pPr>
            <w:r w:rsidRPr="000670FE">
              <w:rPr>
                <w:color w:val="000000"/>
              </w:rPr>
              <w:t xml:space="preserve">Derivation Path: 36.579-1 [2], Table 5.5.2.2.1-1, </w:t>
            </w:r>
            <w:r w:rsidRPr="000670FE">
              <w:t>condition MOCALL</w:t>
            </w:r>
          </w:p>
        </w:tc>
      </w:tr>
    </w:tbl>
    <w:p w14:paraId="4D0AC016" w14:textId="77777777" w:rsidR="00F90406" w:rsidRPr="000670FE" w:rsidRDefault="00F90406" w:rsidP="00F90406"/>
    <w:p w14:paraId="3077E828" w14:textId="77777777" w:rsidR="00F90406" w:rsidRPr="000670FE" w:rsidRDefault="00F90406" w:rsidP="00F90406">
      <w:pPr>
        <w:pStyle w:val="TH"/>
      </w:pPr>
      <w:r w:rsidRPr="000670FE">
        <w:t>Table 6.1.1.3.3</w:t>
      </w:r>
      <w:r>
        <w:t>.3</w:t>
      </w:r>
      <w:r w:rsidRPr="000670FE">
        <w:t>-10: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90406" w:rsidRPr="000670FE" w14:paraId="661814B8" w14:textId="77777777" w:rsidTr="009A4AAA">
        <w:trPr>
          <w:tblHeader/>
        </w:trPr>
        <w:tc>
          <w:tcPr>
            <w:tcW w:w="9517" w:type="dxa"/>
            <w:gridSpan w:val="5"/>
          </w:tcPr>
          <w:p w14:paraId="03120A0C" w14:textId="77777777" w:rsidR="00F90406" w:rsidRPr="000670FE" w:rsidRDefault="00F90406" w:rsidP="009A4AAA">
            <w:pPr>
              <w:pStyle w:val="TAL"/>
              <w:keepLines w:val="0"/>
              <w:widowControl w:val="0"/>
              <w:rPr>
                <w:color w:val="000000"/>
              </w:rPr>
            </w:pPr>
            <w:r w:rsidRPr="000670FE">
              <w:rPr>
                <w:color w:val="000000"/>
              </w:rPr>
              <w:t>Derivation Path: TS 36.579-1 [2], Table 5.5.2.17.1.2-1, condition MCVIDEO</w:t>
            </w:r>
          </w:p>
        </w:tc>
      </w:tr>
      <w:tr w:rsidR="00F90406" w:rsidRPr="000670FE" w14:paraId="2B8D2166" w14:textId="77777777" w:rsidTr="009A4AAA">
        <w:tc>
          <w:tcPr>
            <w:tcW w:w="2677" w:type="dxa"/>
          </w:tcPr>
          <w:p w14:paraId="44DFD70C" w14:textId="77777777" w:rsidR="00F90406" w:rsidRPr="000670FE" w:rsidRDefault="00F90406" w:rsidP="009A4AAA">
            <w:pPr>
              <w:pStyle w:val="TAH"/>
            </w:pPr>
            <w:r w:rsidRPr="000670FE">
              <w:rPr>
                <w:color w:val="000000"/>
              </w:rPr>
              <w:t>Information Element</w:t>
            </w:r>
          </w:p>
        </w:tc>
        <w:tc>
          <w:tcPr>
            <w:tcW w:w="2160" w:type="dxa"/>
          </w:tcPr>
          <w:p w14:paraId="5A49D008" w14:textId="77777777" w:rsidR="00F90406" w:rsidRPr="000670FE" w:rsidRDefault="00F90406" w:rsidP="009A4AAA">
            <w:pPr>
              <w:pStyle w:val="TAH"/>
            </w:pPr>
            <w:r w:rsidRPr="000670FE">
              <w:rPr>
                <w:color w:val="000000"/>
              </w:rPr>
              <w:t>Value/remark</w:t>
            </w:r>
          </w:p>
        </w:tc>
        <w:tc>
          <w:tcPr>
            <w:tcW w:w="2160" w:type="dxa"/>
            <w:tcBorders>
              <w:bottom w:val="single" w:sz="4" w:space="0" w:color="auto"/>
            </w:tcBorders>
          </w:tcPr>
          <w:p w14:paraId="5CBEB997" w14:textId="77777777" w:rsidR="00F90406" w:rsidRPr="000670FE" w:rsidRDefault="00F90406" w:rsidP="009A4AAA">
            <w:pPr>
              <w:pStyle w:val="TAH"/>
            </w:pPr>
            <w:r w:rsidRPr="000670FE">
              <w:rPr>
                <w:color w:val="000000"/>
              </w:rPr>
              <w:t>Comment</w:t>
            </w:r>
          </w:p>
        </w:tc>
        <w:tc>
          <w:tcPr>
            <w:tcW w:w="1463" w:type="dxa"/>
          </w:tcPr>
          <w:p w14:paraId="1BE2CB45" w14:textId="77777777" w:rsidR="00F90406" w:rsidRPr="000670FE" w:rsidRDefault="00F90406" w:rsidP="009A4AAA">
            <w:pPr>
              <w:pStyle w:val="TAH"/>
            </w:pPr>
            <w:r w:rsidRPr="000670FE">
              <w:rPr>
                <w:color w:val="000000"/>
              </w:rPr>
              <w:t>Reference</w:t>
            </w:r>
          </w:p>
        </w:tc>
        <w:tc>
          <w:tcPr>
            <w:tcW w:w="1057" w:type="dxa"/>
          </w:tcPr>
          <w:p w14:paraId="669CE1BE" w14:textId="77777777" w:rsidR="00F90406" w:rsidRPr="000670FE" w:rsidRDefault="00F90406" w:rsidP="009A4AAA">
            <w:pPr>
              <w:pStyle w:val="TAH"/>
            </w:pPr>
            <w:r w:rsidRPr="000670FE">
              <w:rPr>
                <w:color w:val="000000"/>
              </w:rPr>
              <w:t>Condition</w:t>
            </w:r>
          </w:p>
        </w:tc>
      </w:tr>
      <w:tr w:rsidR="00F90406" w:rsidRPr="000670FE" w14:paraId="6445C8F8" w14:textId="77777777" w:rsidTr="009A4AAA">
        <w:tc>
          <w:tcPr>
            <w:tcW w:w="2677" w:type="dxa"/>
          </w:tcPr>
          <w:p w14:paraId="604704B1" w14:textId="77777777" w:rsidR="00F90406" w:rsidRPr="000670FE" w:rsidRDefault="00F90406" w:rsidP="009A4AAA">
            <w:pPr>
              <w:pStyle w:val="TAL"/>
              <w:rPr>
                <w:b/>
                <w:bCs/>
              </w:rPr>
            </w:pPr>
            <w:r w:rsidRPr="000670FE">
              <w:rPr>
                <w:b/>
                <w:bCs/>
              </w:rPr>
              <w:t>Content-Type</w:t>
            </w:r>
          </w:p>
        </w:tc>
        <w:tc>
          <w:tcPr>
            <w:tcW w:w="2160" w:type="dxa"/>
          </w:tcPr>
          <w:p w14:paraId="1F8BF4D0" w14:textId="77777777" w:rsidR="00F90406" w:rsidRPr="000670FE" w:rsidRDefault="00F90406" w:rsidP="009A4AAA">
            <w:pPr>
              <w:pStyle w:val="TAL"/>
            </w:pPr>
            <w:r w:rsidRPr="000670FE">
              <w:t>not present</w:t>
            </w:r>
          </w:p>
        </w:tc>
        <w:tc>
          <w:tcPr>
            <w:tcW w:w="2160" w:type="dxa"/>
            <w:tcBorders>
              <w:bottom w:val="single" w:sz="4" w:space="0" w:color="auto"/>
            </w:tcBorders>
          </w:tcPr>
          <w:p w14:paraId="573B825D" w14:textId="77777777" w:rsidR="00F90406" w:rsidRPr="000670FE" w:rsidRDefault="00F90406" w:rsidP="009A4AAA">
            <w:pPr>
              <w:pStyle w:val="TAL"/>
            </w:pPr>
          </w:p>
        </w:tc>
        <w:tc>
          <w:tcPr>
            <w:tcW w:w="1463" w:type="dxa"/>
          </w:tcPr>
          <w:p w14:paraId="21050979" w14:textId="77777777" w:rsidR="00F90406" w:rsidRPr="000670FE" w:rsidRDefault="00F90406" w:rsidP="009A4AAA">
            <w:pPr>
              <w:pStyle w:val="TAL"/>
            </w:pPr>
          </w:p>
        </w:tc>
        <w:tc>
          <w:tcPr>
            <w:tcW w:w="1057" w:type="dxa"/>
          </w:tcPr>
          <w:p w14:paraId="594918B5" w14:textId="77777777" w:rsidR="00F90406" w:rsidRPr="000670FE" w:rsidRDefault="00F90406" w:rsidP="009A4AAA">
            <w:pPr>
              <w:pStyle w:val="TAL"/>
            </w:pPr>
          </w:p>
        </w:tc>
      </w:tr>
      <w:tr w:rsidR="00F90406" w:rsidRPr="000670FE" w14:paraId="7C2F1047" w14:textId="77777777" w:rsidTr="009A4AAA">
        <w:tc>
          <w:tcPr>
            <w:tcW w:w="2677" w:type="dxa"/>
          </w:tcPr>
          <w:p w14:paraId="643BBD8A" w14:textId="77777777" w:rsidR="00F90406" w:rsidRPr="000670FE" w:rsidRDefault="00F90406" w:rsidP="009A4AAA">
            <w:pPr>
              <w:pStyle w:val="TAL"/>
              <w:rPr>
                <w:b/>
                <w:bCs/>
              </w:rPr>
            </w:pPr>
            <w:r w:rsidRPr="000670FE">
              <w:rPr>
                <w:b/>
                <w:bCs/>
              </w:rPr>
              <w:t>Content-Length</w:t>
            </w:r>
          </w:p>
        </w:tc>
        <w:tc>
          <w:tcPr>
            <w:tcW w:w="2160" w:type="dxa"/>
          </w:tcPr>
          <w:p w14:paraId="62E3431A" w14:textId="77777777" w:rsidR="00F90406" w:rsidRPr="000670FE" w:rsidRDefault="00F90406" w:rsidP="009A4AAA">
            <w:pPr>
              <w:pStyle w:val="TAL"/>
            </w:pPr>
          </w:p>
        </w:tc>
        <w:tc>
          <w:tcPr>
            <w:tcW w:w="2160" w:type="dxa"/>
            <w:tcBorders>
              <w:top w:val="single" w:sz="4" w:space="0" w:color="auto"/>
              <w:bottom w:val="single" w:sz="4" w:space="0" w:color="auto"/>
            </w:tcBorders>
          </w:tcPr>
          <w:p w14:paraId="439232D5" w14:textId="77777777" w:rsidR="00F90406" w:rsidRPr="000670FE" w:rsidRDefault="00F90406" w:rsidP="009A4AAA">
            <w:pPr>
              <w:pStyle w:val="TAL"/>
            </w:pPr>
          </w:p>
        </w:tc>
        <w:tc>
          <w:tcPr>
            <w:tcW w:w="1463" w:type="dxa"/>
          </w:tcPr>
          <w:p w14:paraId="5AB4EEEB" w14:textId="77777777" w:rsidR="00F90406" w:rsidRPr="000670FE" w:rsidRDefault="00F90406" w:rsidP="009A4AAA">
            <w:pPr>
              <w:pStyle w:val="TAL"/>
            </w:pPr>
          </w:p>
        </w:tc>
        <w:tc>
          <w:tcPr>
            <w:tcW w:w="1057" w:type="dxa"/>
          </w:tcPr>
          <w:p w14:paraId="6A3E8988" w14:textId="77777777" w:rsidR="00F90406" w:rsidRPr="000670FE" w:rsidRDefault="00F90406" w:rsidP="009A4AAA">
            <w:pPr>
              <w:pStyle w:val="TAL"/>
            </w:pPr>
          </w:p>
        </w:tc>
      </w:tr>
      <w:tr w:rsidR="00F90406" w:rsidRPr="000670FE" w14:paraId="34B0DF74" w14:textId="77777777" w:rsidTr="009A4AAA">
        <w:tc>
          <w:tcPr>
            <w:tcW w:w="2677" w:type="dxa"/>
          </w:tcPr>
          <w:p w14:paraId="349066E2" w14:textId="77777777" w:rsidR="00F90406" w:rsidRPr="000670FE" w:rsidRDefault="00F90406" w:rsidP="009A4AAA">
            <w:pPr>
              <w:pStyle w:val="TAL"/>
            </w:pPr>
            <w:r w:rsidRPr="000670FE">
              <w:t xml:space="preserve">  value</w:t>
            </w:r>
          </w:p>
        </w:tc>
        <w:tc>
          <w:tcPr>
            <w:tcW w:w="2160" w:type="dxa"/>
          </w:tcPr>
          <w:p w14:paraId="22C7C5F1" w14:textId="77777777" w:rsidR="00F90406" w:rsidRPr="000670FE" w:rsidRDefault="00F90406" w:rsidP="009A4AAA">
            <w:pPr>
              <w:pStyle w:val="TAL"/>
            </w:pPr>
            <w:r w:rsidRPr="000670FE">
              <w:t>'0'</w:t>
            </w:r>
          </w:p>
        </w:tc>
        <w:tc>
          <w:tcPr>
            <w:tcW w:w="2160" w:type="dxa"/>
            <w:tcBorders>
              <w:top w:val="single" w:sz="4" w:space="0" w:color="auto"/>
              <w:bottom w:val="single" w:sz="4" w:space="0" w:color="auto"/>
            </w:tcBorders>
          </w:tcPr>
          <w:p w14:paraId="65018038" w14:textId="77777777" w:rsidR="00F90406" w:rsidRPr="000670FE" w:rsidRDefault="00F90406" w:rsidP="009A4AAA">
            <w:pPr>
              <w:pStyle w:val="TAL"/>
            </w:pPr>
            <w:r w:rsidRPr="000670FE">
              <w:t>No message body included</w:t>
            </w:r>
          </w:p>
        </w:tc>
        <w:tc>
          <w:tcPr>
            <w:tcW w:w="1463" w:type="dxa"/>
          </w:tcPr>
          <w:p w14:paraId="05A0E41A" w14:textId="77777777" w:rsidR="00F90406" w:rsidRPr="000670FE" w:rsidRDefault="00F90406" w:rsidP="009A4AAA">
            <w:pPr>
              <w:pStyle w:val="TAL"/>
            </w:pPr>
          </w:p>
        </w:tc>
        <w:tc>
          <w:tcPr>
            <w:tcW w:w="1057" w:type="dxa"/>
          </w:tcPr>
          <w:p w14:paraId="085B6150" w14:textId="77777777" w:rsidR="00F90406" w:rsidRPr="000670FE" w:rsidRDefault="00F90406" w:rsidP="009A4AAA">
            <w:pPr>
              <w:pStyle w:val="TAL"/>
            </w:pPr>
          </w:p>
        </w:tc>
      </w:tr>
    </w:tbl>
    <w:p w14:paraId="0079311F" w14:textId="77777777" w:rsidR="00F90406" w:rsidRDefault="00F90406" w:rsidP="00F90406"/>
    <w:p w14:paraId="327BC9DD" w14:textId="77777777" w:rsidR="005377F9" w:rsidRPr="000670FE" w:rsidRDefault="005377F9" w:rsidP="005377F9">
      <w:pPr>
        <w:pStyle w:val="Heading4"/>
      </w:pPr>
      <w:r w:rsidRPr="000670FE">
        <w:t>6.1.1.4</w:t>
      </w:r>
      <w:r w:rsidRPr="000670FE">
        <w:tab/>
        <w:t>On-network / On-demand Pre-arranged Group Call / Manual Commencement Mode / Client Terminated (CT)</w:t>
      </w:r>
    </w:p>
    <w:p w14:paraId="51FC031E" w14:textId="77777777" w:rsidR="005377F9" w:rsidRPr="000670FE" w:rsidRDefault="005377F9" w:rsidP="000C1899">
      <w:pPr>
        <w:pStyle w:val="H6"/>
      </w:pPr>
      <w:bookmarkStart w:id="175" w:name="_Toc52787496"/>
      <w:bookmarkStart w:id="176" w:name="_Toc52787676"/>
      <w:r w:rsidRPr="000670FE">
        <w:t>6.1.1.4.1</w:t>
      </w:r>
      <w:r w:rsidRPr="000670FE">
        <w:tab/>
        <w:t>Test Purpose (TP)</w:t>
      </w:r>
      <w:bookmarkEnd w:id="175"/>
      <w:bookmarkEnd w:id="176"/>
    </w:p>
    <w:p w14:paraId="4C107BF3" w14:textId="77777777" w:rsidR="005377F9" w:rsidRPr="000670FE" w:rsidRDefault="005377F9" w:rsidP="005377F9">
      <w:pPr>
        <w:pStyle w:val="H6"/>
      </w:pPr>
      <w:r w:rsidRPr="000670FE">
        <w:t>(1)</w:t>
      </w:r>
    </w:p>
    <w:p w14:paraId="2F700241"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authorised for MCVideo }</w:t>
      </w:r>
    </w:p>
    <w:p w14:paraId="77133D72" w14:textId="77777777" w:rsidR="005377F9" w:rsidRPr="000670FE" w:rsidRDefault="005377F9" w:rsidP="005377F9">
      <w:pPr>
        <w:pStyle w:val="PL"/>
        <w:rPr>
          <w:noProof w:val="0"/>
          <w:color w:val="000000"/>
        </w:rPr>
      </w:pPr>
      <w:r w:rsidRPr="000670FE">
        <w:rPr>
          <w:b/>
          <w:noProof w:val="0"/>
        </w:rPr>
        <w:t>ensure that</w:t>
      </w:r>
      <w:r w:rsidRPr="000670FE">
        <w:rPr>
          <w:noProof w:val="0"/>
        </w:rPr>
        <w:t xml:space="preserve"> {</w:t>
      </w:r>
    </w:p>
    <w:p w14:paraId="38292358"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w:t>
      </w:r>
      <w:r>
        <w:rPr>
          <w:noProof w:val="0"/>
        </w:rPr>
        <w:t xml:space="preserve">the </w:t>
      </w:r>
      <w:r w:rsidRPr="000670FE">
        <w:rPr>
          <w:noProof w:val="0"/>
        </w:rPr>
        <w:t xml:space="preserve">UE (MCVideo Client) receives a SIP INVITE from the SS (MCVideo Server)to initiate an On-demand Pre-arranged group call with Manual Commencement Mode </w:t>
      </w:r>
      <w:r w:rsidRPr="000670FE">
        <w:rPr>
          <w:b/>
          <w:bCs/>
          <w:noProof w:val="0"/>
        </w:rPr>
        <w:t>and</w:t>
      </w:r>
      <w:r w:rsidRPr="000670FE">
        <w:rPr>
          <w:noProof w:val="0"/>
        </w:rPr>
        <w:t xml:space="preserve"> the MCVideo User requests to answer the call }</w:t>
      </w:r>
    </w:p>
    <w:p w14:paraId="1D3DB439"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UE (MCVideo Client) responds by sending a SIP 200 (OK) message }</w:t>
      </w:r>
    </w:p>
    <w:p w14:paraId="6337AC99" w14:textId="77777777" w:rsidR="005377F9" w:rsidRPr="000670FE" w:rsidRDefault="005377F9" w:rsidP="005377F9">
      <w:pPr>
        <w:pStyle w:val="PL"/>
        <w:rPr>
          <w:noProof w:val="0"/>
        </w:rPr>
      </w:pPr>
      <w:r w:rsidRPr="000670FE">
        <w:rPr>
          <w:noProof w:val="0"/>
        </w:rPr>
        <w:t xml:space="preserve">            }</w:t>
      </w:r>
    </w:p>
    <w:p w14:paraId="69E544C4" w14:textId="77777777" w:rsidR="005377F9" w:rsidRPr="000670FE" w:rsidRDefault="005377F9" w:rsidP="005377F9">
      <w:pPr>
        <w:pStyle w:val="PL"/>
        <w:rPr>
          <w:noProof w:val="0"/>
        </w:rPr>
      </w:pPr>
    </w:p>
    <w:p w14:paraId="1B8C1595" w14:textId="77777777" w:rsidR="005377F9" w:rsidRPr="000670FE" w:rsidRDefault="005377F9" w:rsidP="005377F9">
      <w:pPr>
        <w:rPr>
          <w:rFonts w:ascii="Arial" w:hAnsi="Arial" w:cs="Arial"/>
        </w:rPr>
      </w:pPr>
      <w:r w:rsidRPr="000670FE">
        <w:rPr>
          <w:rFonts w:ascii="Arial" w:hAnsi="Arial" w:cs="Arial"/>
        </w:rPr>
        <w:t>(</w:t>
      </w:r>
      <w:r w:rsidRPr="000C1899">
        <w:rPr>
          <w:rStyle w:val="H6Char"/>
        </w:rPr>
        <w:t>2</w:t>
      </w:r>
      <w:r w:rsidRPr="000670FE">
        <w:rPr>
          <w:rFonts w:ascii="Arial" w:hAnsi="Arial" w:cs="Arial"/>
        </w:rPr>
        <w:t>)</w:t>
      </w:r>
    </w:p>
    <w:p w14:paraId="6824AAB3" w14:textId="77777777" w:rsidR="005377F9" w:rsidRPr="000670FE" w:rsidRDefault="005377F9" w:rsidP="005377F9">
      <w:pPr>
        <w:pStyle w:val="PL"/>
        <w:rPr>
          <w:noProof w:val="0"/>
          <w:color w:val="000000"/>
        </w:rPr>
      </w:pPr>
      <w:r w:rsidRPr="000670FE">
        <w:rPr>
          <w:b/>
          <w:bCs/>
          <w:noProof w:val="0"/>
          <w:color w:val="000000"/>
        </w:rPr>
        <w:t>with</w:t>
      </w:r>
      <w:r w:rsidRPr="000670FE">
        <w:rPr>
          <w:noProof w:val="0"/>
          <w:color w:val="000000"/>
        </w:rPr>
        <w:t xml:space="preserve"> { </w:t>
      </w:r>
      <w:r>
        <w:rPr>
          <w:noProof w:val="0"/>
          <w:color w:val="000000"/>
        </w:rPr>
        <w:t xml:space="preserve">the </w:t>
      </w:r>
      <w:r w:rsidRPr="000670FE">
        <w:rPr>
          <w:noProof w:val="0"/>
          <w:color w:val="000000"/>
        </w:rPr>
        <w:t>UE (MCVideo Client) having an ongoing On-demand Pre-arranged Group Call with Manual Commencement Mode }</w:t>
      </w:r>
    </w:p>
    <w:p w14:paraId="61B5905C" w14:textId="77777777" w:rsidR="005377F9" w:rsidRPr="000670FE" w:rsidRDefault="005377F9" w:rsidP="005377F9">
      <w:pPr>
        <w:pStyle w:val="PL"/>
        <w:rPr>
          <w:noProof w:val="0"/>
          <w:color w:val="000000"/>
        </w:rPr>
      </w:pPr>
      <w:r w:rsidRPr="000670FE">
        <w:rPr>
          <w:b/>
          <w:bCs/>
          <w:noProof w:val="0"/>
          <w:color w:val="000000"/>
        </w:rPr>
        <w:t>ensure that</w:t>
      </w:r>
      <w:r w:rsidRPr="000670FE">
        <w:rPr>
          <w:noProof w:val="0"/>
          <w:color w:val="000000"/>
        </w:rPr>
        <w:t xml:space="preserve"> {</w:t>
      </w:r>
    </w:p>
    <w:p w14:paraId="0D6FF284" w14:textId="77777777" w:rsidR="005377F9" w:rsidRPr="000670FE" w:rsidRDefault="005377F9" w:rsidP="005377F9">
      <w:pPr>
        <w:pStyle w:val="PL"/>
        <w:rPr>
          <w:noProof w:val="0"/>
          <w:color w:val="000000"/>
        </w:rPr>
      </w:pPr>
      <w:r w:rsidRPr="000670FE">
        <w:rPr>
          <w:noProof w:val="0"/>
          <w:color w:val="000000"/>
        </w:rPr>
        <w:t xml:space="preserve">  </w:t>
      </w:r>
      <w:r w:rsidRPr="000670FE">
        <w:rPr>
          <w:b/>
          <w:bCs/>
          <w:noProof w:val="0"/>
          <w:color w:val="000000"/>
        </w:rPr>
        <w:t>when</w:t>
      </w:r>
      <w:r w:rsidRPr="000670FE">
        <w:rPr>
          <w:noProof w:val="0"/>
          <w:color w:val="000000"/>
        </w:rPr>
        <w:t xml:space="preserve"> { </w:t>
      </w:r>
      <w:r>
        <w:rPr>
          <w:noProof w:val="0"/>
          <w:color w:val="000000"/>
        </w:rPr>
        <w:t xml:space="preserve">the </w:t>
      </w:r>
      <w:r w:rsidRPr="000670FE">
        <w:rPr>
          <w:noProof w:val="0"/>
          <w:color w:val="000000"/>
        </w:rPr>
        <w:t>UE (MCVideo Client) receives a Media Transmission Notification message from the SS (MCVideo Server) }</w:t>
      </w:r>
    </w:p>
    <w:p w14:paraId="1AB7644F" w14:textId="77777777" w:rsidR="005377F9" w:rsidRPr="000670FE" w:rsidRDefault="005377F9" w:rsidP="005377F9">
      <w:pPr>
        <w:pStyle w:val="PL"/>
        <w:rPr>
          <w:noProof w:val="0"/>
          <w:color w:val="000000"/>
        </w:rPr>
      </w:pPr>
      <w:r w:rsidRPr="000670FE">
        <w:rPr>
          <w:noProof w:val="0"/>
          <w:color w:val="000000"/>
        </w:rPr>
        <w:t xml:space="preserve">    </w:t>
      </w:r>
      <w:r w:rsidRPr="000670FE">
        <w:rPr>
          <w:b/>
          <w:bCs/>
          <w:noProof w:val="0"/>
          <w:color w:val="000000"/>
        </w:rPr>
        <w:t>then</w:t>
      </w:r>
      <w:r w:rsidRPr="000670FE">
        <w:rPr>
          <w:noProof w:val="0"/>
          <w:color w:val="000000"/>
        </w:rPr>
        <w:t xml:space="preserve"> { </w:t>
      </w:r>
      <w:r>
        <w:rPr>
          <w:noProof w:val="0"/>
          <w:color w:val="000000"/>
        </w:rPr>
        <w:t xml:space="preserve">the </w:t>
      </w:r>
      <w:r w:rsidRPr="000670FE">
        <w:rPr>
          <w:noProof w:val="0"/>
        </w:rPr>
        <w:t>UE (MCVideo Client) provides media transmission notification to the  MCVideo User</w:t>
      </w:r>
      <w:r w:rsidRPr="000670FE">
        <w:rPr>
          <w:noProof w:val="0"/>
          <w:color w:val="000000"/>
        </w:rPr>
        <w:t xml:space="preserve"> }</w:t>
      </w:r>
    </w:p>
    <w:p w14:paraId="088FE094" w14:textId="77777777" w:rsidR="005377F9" w:rsidRPr="000670FE" w:rsidRDefault="005377F9" w:rsidP="005377F9">
      <w:pPr>
        <w:pStyle w:val="PL"/>
        <w:rPr>
          <w:noProof w:val="0"/>
        </w:rPr>
      </w:pPr>
    </w:p>
    <w:p w14:paraId="12A731E2" w14:textId="77777777" w:rsidR="005377F9" w:rsidRPr="000670FE" w:rsidRDefault="005377F9" w:rsidP="005377F9">
      <w:pPr>
        <w:pStyle w:val="H6"/>
      </w:pPr>
      <w:r w:rsidRPr="000670FE">
        <w:t>(3)</w:t>
      </w:r>
    </w:p>
    <w:p w14:paraId="333173B5" w14:textId="77777777" w:rsidR="005377F9" w:rsidRPr="000670FE" w:rsidRDefault="005377F9" w:rsidP="005377F9">
      <w:pPr>
        <w:pStyle w:val="PL"/>
        <w:rPr>
          <w:noProof w:val="0"/>
          <w:color w:val="000000"/>
        </w:rPr>
      </w:pPr>
      <w:r w:rsidRPr="000670FE">
        <w:rPr>
          <w:b/>
          <w:noProof w:val="0"/>
          <w:color w:val="000000"/>
        </w:rPr>
        <w:t>with</w:t>
      </w:r>
      <w:r w:rsidRPr="000670FE">
        <w:rPr>
          <w:noProof w:val="0"/>
          <w:color w:val="000000"/>
        </w:rPr>
        <w:t xml:space="preserve"> {</w:t>
      </w:r>
      <w:r>
        <w:rPr>
          <w:noProof w:val="0"/>
          <w:color w:val="000000"/>
        </w:rPr>
        <w:t xml:space="preserve"> the </w:t>
      </w:r>
      <w:r w:rsidRPr="000670FE">
        <w:rPr>
          <w:noProof w:val="0"/>
          <w:color w:val="000000"/>
        </w:rPr>
        <w:t>UE (MCVideo Client) having received a Media Transmission Notification message from the SS (MCVideo Server) }</w:t>
      </w:r>
    </w:p>
    <w:p w14:paraId="0B30C0F9" w14:textId="77777777" w:rsidR="005377F9" w:rsidRPr="000670FE" w:rsidRDefault="005377F9" w:rsidP="005377F9">
      <w:pPr>
        <w:pStyle w:val="PL"/>
        <w:rPr>
          <w:noProof w:val="0"/>
          <w:color w:val="000000"/>
        </w:rPr>
      </w:pPr>
      <w:r w:rsidRPr="000670FE">
        <w:rPr>
          <w:b/>
          <w:noProof w:val="0"/>
          <w:color w:val="000000"/>
        </w:rPr>
        <w:t>ensure that</w:t>
      </w:r>
      <w:r w:rsidRPr="000670FE">
        <w:rPr>
          <w:noProof w:val="0"/>
          <w:color w:val="000000"/>
        </w:rPr>
        <w:t xml:space="preserve"> {</w:t>
      </w:r>
    </w:p>
    <w:p w14:paraId="6867B83E" w14:textId="77777777" w:rsidR="005377F9" w:rsidRPr="000670FE" w:rsidRDefault="005377F9" w:rsidP="005377F9">
      <w:pPr>
        <w:pStyle w:val="PL"/>
        <w:rPr>
          <w:noProof w:val="0"/>
          <w:color w:val="000000"/>
        </w:rPr>
      </w:pPr>
      <w:r w:rsidRPr="000670FE">
        <w:rPr>
          <w:noProof w:val="0"/>
          <w:color w:val="000000"/>
        </w:rPr>
        <w:t xml:space="preserve">  </w:t>
      </w:r>
      <w:r w:rsidRPr="000670FE">
        <w:rPr>
          <w:b/>
          <w:noProof w:val="0"/>
          <w:color w:val="000000"/>
        </w:rPr>
        <w:t>when</w:t>
      </w:r>
      <w:r w:rsidRPr="000670FE">
        <w:rPr>
          <w:noProof w:val="0"/>
          <w:color w:val="000000"/>
        </w:rPr>
        <w:t xml:space="preserve"> { </w:t>
      </w:r>
      <w:r>
        <w:rPr>
          <w:noProof w:val="0"/>
          <w:color w:val="000000"/>
        </w:rPr>
        <w:t xml:space="preserve">the </w:t>
      </w:r>
      <w:r w:rsidRPr="000670FE">
        <w:rPr>
          <w:noProof w:val="0"/>
          <w:color w:val="000000"/>
        </w:rPr>
        <w:t xml:space="preserve">MCVideo User requests </w:t>
      </w:r>
      <w:r w:rsidRPr="000670FE">
        <w:rPr>
          <w:noProof w:val="0"/>
        </w:rPr>
        <w:t xml:space="preserve">permission to receive media </w:t>
      </w:r>
      <w:r w:rsidRPr="000670FE">
        <w:rPr>
          <w:noProof w:val="0"/>
          <w:color w:val="000000"/>
        </w:rPr>
        <w:t>}</w:t>
      </w:r>
    </w:p>
    <w:p w14:paraId="6E140DAB" w14:textId="77777777" w:rsidR="005377F9" w:rsidRPr="000670FE" w:rsidRDefault="005377F9" w:rsidP="005377F9">
      <w:pPr>
        <w:pStyle w:val="PL"/>
        <w:rPr>
          <w:noProof w:val="0"/>
          <w:color w:val="000000"/>
        </w:rPr>
      </w:pPr>
      <w:r w:rsidRPr="000670FE">
        <w:rPr>
          <w:noProof w:val="0"/>
          <w:color w:val="000000"/>
        </w:rPr>
        <w:t xml:space="preserve">    </w:t>
      </w:r>
      <w:r w:rsidRPr="000670FE">
        <w:rPr>
          <w:b/>
          <w:noProof w:val="0"/>
          <w:color w:val="000000"/>
        </w:rPr>
        <w:t>then</w:t>
      </w:r>
      <w:r w:rsidRPr="000670FE">
        <w:rPr>
          <w:noProof w:val="0"/>
          <w:color w:val="000000"/>
        </w:rPr>
        <w:t xml:space="preserve"> { </w:t>
      </w:r>
      <w:r>
        <w:rPr>
          <w:noProof w:val="0"/>
          <w:color w:val="000000"/>
        </w:rPr>
        <w:t xml:space="preserve">the </w:t>
      </w:r>
      <w:r w:rsidRPr="000670FE">
        <w:rPr>
          <w:noProof w:val="0"/>
          <w:color w:val="000000"/>
        </w:rPr>
        <w:t>UE (MCVideo Client) sends a Receive Media Request message }</w:t>
      </w:r>
    </w:p>
    <w:p w14:paraId="125D4F96" w14:textId="77777777" w:rsidR="005377F9" w:rsidRPr="000670FE" w:rsidRDefault="005377F9" w:rsidP="005377F9">
      <w:pPr>
        <w:pStyle w:val="PL"/>
        <w:rPr>
          <w:noProof w:val="0"/>
          <w:color w:val="000000"/>
        </w:rPr>
      </w:pPr>
      <w:r w:rsidRPr="000670FE">
        <w:rPr>
          <w:noProof w:val="0"/>
          <w:color w:val="000000"/>
        </w:rPr>
        <w:t xml:space="preserve">            }</w:t>
      </w:r>
    </w:p>
    <w:p w14:paraId="20C2E7B7" w14:textId="77777777" w:rsidR="005377F9" w:rsidRPr="000670FE" w:rsidRDefault="005377F9" w:rsidP="005377F9">
      <w:pPr>
        <w:pStyle w:val="PL"/>
        <w:rPr>
          <w:noProof w:val="0"/>
          <w:color w:val="000000"/>
        </w:rPr>
      </w:pPr>
    </w:p>
    <w:p w14:paraId="70401020" w14:textId="77777777" w:rsidR="005377F9" w:rsidRPr="000670FE" w:rsidRDefault="005377F9" w:rsidP="005377F9">
      <w:pPr>
        <w:pStyle w:val="H6"/>
      </w:pPr>
      <w:r w:rsidRPr="000670FE">
        <w:t>(4)</w:t>
      </w:r>
    </w:p>
    <w:p w14:paraId="64B781C0"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ongoing On-demand Pre-arranged Group Call with Manual  Commencement Mode }</w:t>
      </w:r>
    </w:p>
    <w:p w14:paraId="6EF992C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7780583E"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w:t>
      </w:r>
      <w:r>
        <w:rPr>
          <w:noProof w:val="0"/>
        </w:rPr>
        <w:t xml:space="preserve">the </w:t>
      </w:r>
      <w:r w:rsidRPr="000670FE">
        <w:rPr>
          <w:noProof w:val="0"/>
        </w:rPr>
        <w:t>UE (MCVideo Client) receives a SIP BYE message from the SS (MCVideo Server) }</w:t>
      </w:r>
    </w:p>
    <w:p w14:paraId="11C64A39"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UE (MCVideo Client) responds with a SIP 200 (OK) message }</w:t>
      </w:r>
    </w:p>
    <w:p w14:paraId="7F1A1E62" w14:textId="77777777" w:rsidR="005377F9" w:rsidRPr="000670FE" w:rsidRDefault="005377F9" w:rsidP="005377F9">
      <w:pPr>
        <w:pStyle w:val="PL"/>
        <w:rPr>
          <w:noProof w:val="0"/>
        </w:rPr>
      </w:pPr>
      <w:r w:rsidRPr="000670FE">
        <w:rPr>
          <w:noProof w:val="0"/>
        </w:rPr>
        <w:t xml:space="preserve">             </w:t>
      </w:r>
    </w:p>
    <w:p w14:paraId="280C7FDA" w14:textId="77777777" w:rsidR="005377F9" w:rsidRPr="000670FE" w:rsidRDefault="005377F9" w:rsidP="005377F9">
      <w:pPr>
        <w:pStyle w:val="PL"/>
        <w:rPr>
          <w:noProof w:val="0"/>
        </w:rPr>
      </w:pPr>
    </w:p>
    <w:p w14:paraId="0291978E" w14:textId="77777777" w:rsidR="005377F9" w:rsidRPr="000670FE" w:rsidRDefault="005377F9" w:rsidP="000C1899">
      <w:pPr>
        <w:pStyle w:val="H6"/>
      </w:pPr>
      <w:bookmarkStart w:id="177" w:name="_Toc52787497"/>
      <w:bookmarkStart w:id="178" w:name="_Toc52787677"/>
      <w:r w:rsidRPr="000670FE">
        <w:t>6.1.1.4.2</w:t>
      </w:r>
      <w:r w:rsidRPr="000670FE">
        <w:tab/>
        <w:t>Conformance requirements</w:t>
      </w:r>
      <w:bookmarkEnd w:id="177"/>
      <w:bookmarkEnd w:id="178"/>
    </w:p>
    <w:p w14:paraId="266FCF65" w14:textId="6ED9EA79"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0670FE">
        <w:t xml:space="preserve"> requirements.</w:t>
      </w:r>
    </w:p>
    <w:p w14:paraId="2A742100" w14:textId="77777777" w:rsidR="005377F9" w:rsidRPr="000670FE" w:rsidRDefault="005377F9" w:rsidP="005377F9">
      <w:r w:rsidRPr="000670FE">
        <w:t>[TS 24.281, clause 9.2.1.2.1.2]</w:t>
      </w:r>
    </w:p>
    <w:p w14:paraId="4422B62C" w14:textId="77777777" w:rsidR="005377F9" w:rsidRPr="000670FE" w:rsidRDefault="005377F9" w:rsidP="005377F9">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02B3802B" w14:textId="77777777" w:rsidR="005377F9" w:rsidRPr="000670FE" w:rsidRDefault="005377F9" w:rsidP="005377F9">
      <w:r w:rsidRPr="000670FE">
        <w:t>The MCVideo client:</w:t>
      </w:r>
    </w:p>
    <w:p w14:paraId="3B489E5B" w14:textId="77777777" w:rsidR="005377F9" w:rsidRPr="000670FE" w:rsidRDefault="005377F9" w:rsidP="005377F9">
      <w:pPr>
        <w:pStyle w:val="B1"/>
      </w:pPr>
      <w:r w:rsidRPr="000670FE">
        <w:t>1)</w:t>
      </w:r>
      <w:r w:rsidRPr="000670FE">
        <w:tab/>
        <w:t>may reject the SIP INVITE request if either of the following conditions are met:</w:t>
      </w:r>
    </w:p>
    <w:p w14:paraId="6BEFCD65" w14:textId="77777777" w:rsidR="005377F9" w:rsidRPr="000670FE" w:rsidRDefault="005377F9" w:rsidP="005377F9">
      <w:pPr>
        <w:pStyle w:val="B2"/>
      </w:pPr>
      <w:r w:rsidRPr="000670FE">
        <w:t>a)</w:t>
      </w:r>
      <w:r w:rsidRPr="000670FE">
        <w:tab/>
        <w:t>MCVideo client does not have enough resources to handle the call; or</w:t>
      </w:r>
    </w:p>
    <w:p w14:paraId="69A77F58" w14:textId="77777777" w:rsidR="005377F9" w:rsidRPr="000670FE" w:rsidRDefault="005377F9" w:rsidP="005377F9">
      <w:pPr>
        <w:pStyle w:val="B2"/>
      </w:pPr>
      <w:r w:rsidRPr="000670FE">
        <w:t>b)</w:t>
      </w:r>
      <w:r w:rsidRPr="000670FE">
        <w:tab/>
        <w:t>any other reason outside the scope of this specification;</w:t>
      </w:r>
    </w:p>
    <w:p w14:paraId="59CD4349" w14:textId="77777777" w:rsidR="005377F9" w:rsidRPr="000670FE" w:rsidRDefault="005377F9" w:rsidP="005377F9">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329B2C13" w14:textId="77777777" w:rsidR="005377F9" w:rsidRPr="000670FE" w:rsidRDefault="005377F9" w:rsidP="005377F9">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05F6A59B" w14:textId="77777777" w:rsidR="005377F9" w:rsidRPr="000670FE" w:rsidRDefault="005377F9" w:rsidP="005377F9">
      <w:pPr>
        <w:pStyle w:val="B1"/>
      </w:pPr>
      <w:r w:rsidRPr="000670FE">
        <w:t>…</w:t>
      </w:r>
    </w:p>
    <w:p w14:paraId="623BD079" w14:textId="77777777" w:rsidR="005377F9" w:rsidRPr="000670FE" w:rsidRDefault="005377F9" w:rsidP="005377F9">
      <w:pPr>
        <w:pStyle w:val="B1"/>
      </w:pPr>
      <w:r w:rsidRPr="000670FE">
        <w:t>6)</w:t>
      </w:r>
      <w:r w:rsidRPr="000670FE">
        <w:tab/>
        <w:t>may display to the MCVideo user the MCVideo ID of the inviting MCVideo user;</w:t>
      </w:r>
    </w:p>
    <w:p w14:paraId="2BB98F65" w14:textId="77777777" w:rsidR="005377F9" w:rsidRPr="000670FE" w:rsidRDefault="005377F9" w:rsidP="005377F9">
      <w:pPr>
        <w:pStyle w:val="B1"/>
      </w:pPr>
      <w:r w:rsidRPr="000670FE">
        <w:t>…</w:t>
      </w:r>
    </w:p>
    <w:p w14:paraId="08BEDC94" w14:textId="77777777" w:rsidR="005377F9" w:rsidRPr="000670FE" w:rsidRDefault="005377F9" w:rsidP="005377F9">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1D20C6CD" w14:textId="77777777" w:rsidR="005377F9" w:rsidRPr="000670FE" w:rsidRDefault="005377F9" w:rsidP="005377F9">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0D776052" w14:textId="77777777" w:rsidR="005377F9" w:rsidRPr="000670FE" w:rsidRDefault="005377F9" w:rsidP="005377F9">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7B6E5F5" w14:textId="77777777" w:rsidR="005377F9" w:rsidRPr="000670FE" w:rsidRDefault="005377F9" w:rsidP="005377F9">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7EA0BC5F" w14:textId="77777777" w:rsidR="005377F9" w:rsidRPr="000670FE" w:rsidRDefault="005377F9" w:rsidP="005377F9">
      <w:r w:rsidRPr="000670FE">
        <w:t>[TS 24.281, clause 6.2.3.2.2]</w:t>
      </w:r>
    </w:p>
    <w:p w14:paraId="77677694" w14:textId="77777777" w:rsidR="005377F9" w:rsidRPr="000670FE" w:rsidRDefault="005377F9" w:rsidP="005377F9">
      <w:r w:rsidRPr="000670FE">
        <w:t>When performing the manual commencement mode procedures:</w:t>
      </w:r>
    </w:p>
    <w:p w14:paraId="573D0586" w14:textId="77777777" w:rsidR="005377F9" w:rsidRPr="000670FE" w:rsidRDefault="005377F9" w:rsidP="005377F9">
      <w:pPr>
        <w:pStyle w:val="B1"/>
      </w:pPr>
      <w:r w:rsidRPr="000670FE">
        <w:t>1)</w:t>
      </w:r>
      <w:r w:rsidRPr="000670FE">
        <w:tab/>
        <w:t>the terminating MCVideo client may automatically generate a SIP 183 (Session Progress) in accordance with 3GPP TS 24.229 [11], prior to the MCVideo user's acknowledgement; and</w:t>
      </w:r>
    </w:p>
    <w:p w14:paraId="5B09C5F6" w14:textId="77777777" w:rsidR="005377F9" w:rsidRPr="000670FE" w:rsidRDefault="005377F9" w:rsidP="005377F9">
      <w:pPr>
        <w:pStyle w:val="B1"/>
      </w:pPr>
      <w:r w:rsidRPr="000670FE">
        <w:t>2)</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0FC57DE" w14:textId="77777777" w:rsidR="005377F9" w:rsidRPr="000670FE" w:rsidRDefault="005377F9" w:rsidP="005377F9">
      <w:r w:rsidRPr="000670FE">
        <w:t>When generating a SIP 183 (Session Progress) response, the MCVideo client:</w:t>
      </w:r>
    </w:p>
    <w:p w14:paraId="0BC3AFE6" w14:textId="77777777" w:rsidR="005377F9" w:rsidRPr="000670FE" w:rsidRDefault="005377F9" w:rsidP="005377F9">
      <w:pPr>
        <w:pStyle w:val="B1"/>
      </w:pPr>
      <w:r w:rsidRPr="000670FE">
        <w:t>1)</w:t>
      </w:r>
      <w:r w:rsidRPr="000670FE">
        <w:tab/>
        <w:t>shall include the following in the Contact header field:</w:t>
      </w:r>
    </w:p>
    <w:p w14:paraId="6D3FD2A2" w14:textId="77777777" w:rsidR="005377F9" w:rsidRPr="000670FE" w:rsidRDefault="005377F9" w:rsidP="005377F9">
      <w:pPr>
        <w:pStyle w:val="B2"/>
      </w:pPr>
      <w:r w:rsidRPr="000670FE">
        <w:t>a)</w:t>
      </w:r>
      <w:r w:rsidRPr="000670FE">
        <w:tab/>
        <w:t>the g.3gpp.mc</w:t>
      </w:r>
      <w:r w:rsidRPr="000670FE">
        <w:rPr>
          <w:lang w:eastAsia="zh-CN"/>
        </w:rPr>
        <w:t>video</w:t>
      </w:r>
      <w:r w:rsidRPr="000670FE">
        <w:t xml:space="preserve"> media feature tag; and</w:t>
      </w:r>
    </w:p>
    <w:p w14:paraId="44808703" w14:textId="77777777" w:rsidR="005377F9" w:rsidRPr="000670FE" w:rsidRDefault="005377F9" w:rsidP="005377F9">
      <w:pPr>
        <w:pStyle w:val="B2"/>
      </w:pPr>
      <w:r w:rsidRPr="000670FE">
        <w:t>b)</w:t>
      </w:r>
      <w:r w:rsidRPr="000670FE">
        <w:tab/>
        <w:t xml:space="preserve">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and</w:t>
      </w:r>
    </w:p>
    <w:p w14:paraId="11C8692A" w14:textId="77777777" w:rsidR="005377F9" w:rsidRPr="000670FE" w:rsidRDefault="005377F9" w:rsidP="005377F9">
      <w:pPr>
        <w:pStyle w:val="B1"/>
      </w:pPr>
      <w:r w:rsidRPr="000670FE">
        <w:t>2)</w:t>
      </w:r>
      <w:r w:rsidRPr="000670FE">
        <w:tab/>
        <w:t>may include a P-Answer-State header field with the value "Unconfirmed" as specified in IETF RFC 4964 [30];</w:t>
      </w:r>
    </w:p>
    <w:p w14:paraId="50773963" w14:textId="77777777" w:rsidR="005377F9" w:rsidRPr="000670FE" w:rsidRDefault="005377F9" w:rsidP="005377F9">
      <w:r w:rsidRPr="000670FE">
        <w:t>When sending the SIP 200 (OK) response to the incoming SIP INVITE request, the MCVideo client shall follow the procedures in subclause 6.2.3.1.2.</w:t>
      </w:r>
    </w:p>
    <w:p w14:paraId="08E16F99" w14:textId="77777777" w:rsidR="005377F9" w:rsidRPr="000670FE" w:rsidRDefault="005377F9" w:rsidP="005377F9">
      <w:r w:rsidRPr="000670FE">
        <w:t>When NAT traversal is supported by the MCVideo client and when the MCVideo client is behind a NAT, generation of SIP responses is done as specified in this subclause and as specified in IETF RFC 5626 [35]</w:t>
      </w:r>
    </w:p>
    <w:p w14:paraId="4B82F1E2" w14:textId="77777777" w:rsidR="005377F9" w:rsidRPr="000670FE" w:rsidRDefault="005377F9" w:rsidP="005377F9">
      <w:r w:rsidRPr="000670FE">
        <w:t>[TS 24.281, clause 9.2.1.2.3.3]</w:t>
      </w:r>
    </w:p>
    <w:p w14:paraId="798658DE" w14:textId="77777777" w:rsidR="005377F9" w:rsidRPr="000670FE" w:rsidRDefault="005377F9" w:rsidP="005377F9">
      <w:r w:rsidRPr="000670FE">
        <w:t>Upon receiving a SIP BYE request for releasing the prearranged MCVideo group call, the MCVideo client shall follow the procedures as specified in subclause </w:t>
      </w:r>
      <w:r w:rsidRPr="000670FE">
        <w:rPr>
          <w:lang w:eastAsia="zh-CN"/>
        </w:rPr>
        <w:t>6.2.6</w:t>
      </w:r>
      <w:r w:rsidRPr="000670FE">
        <w:t>.</w:t>
      </w:r>
    </w:p>
    <w:p w14:paraId="320C40D3" w14:textId="77777777" w:rsidR="005377F9" w:rsidRPr="000670FE" w:rsidRDefault="005377F9" w:rsidP="005377F9">
      <w:r w:rsidRPr="000670FE">
        <w:t>[TS 24.281, clause 6.2.6]</w:t>
      </w:r>
    </w:p>
    <w:p w14:paraId="1B1FA204" w14:textId="77777777" w:rsidR="005377F9" w:rsidRPr="000670FE" w:rsidRDefault="005377F9" w:rsidP="005377F9">
      <w:r w:rsidRPr="000670FE">
        <w:t>Upon receiving a SIP BYE request, the MCVideo client:</w:t>
      </w:r>
    </w:p>
    <w:p w14:paraId="2797323F" w14:textId="77777777" w:rsidR="005377F9" w:rsidRPr="000670FE" w:rsidRDefault="005377F9" w:rsidP="005377F9">
      <w:pPr>
        <w:pStyle w:val="B1"/>
      </w:pPr>
      <w:r w:rsidRPr="000670FE">
        <w:t>1)</w:t>
      </w:r>
      <w:r w:rsidRPr="000670FE">
        <w:tab/>
        <w:t>shall interact with the media plane as specified in 3GPP TS 24.</w:t>
      </w:r>
      <w:r w:rsidRPr="000670FE">
        <w:rPr>
          <w:lang w:eastAsia="zh-CN"/>
        </w:rPr>
        <w:t>581</w:t>
      </w:r>
      <w:r w:rsidRPr="000670FE">
        <w:t>[5]; and</w:t>
      </w:r>
    </w:p>
    <w:p w14:paraId="6E6F569A" w14:textId="77777777" w:rsidR="005377F9" w:rsidRPr="000670FE" w:rsidRDefault="005377F9" w:rsidP="005377F9">
      <w:pPr>
        <w:pStyle w:val="B1"/>
      </w:pPr>
      <w:r w:rsidRPr="000670FE">
        <w:t>2)</w:t>
      </w:r>
      <w:r w:rsidRPr="000670FE">
        <w:tab/>
        <w:t>shall send SIP 200 (OK) response towards MCVideo server according to 3GPP TS 24.229 [11].</w:t>
      </w:r>
    </w:p>
    <w:p w14:paraId="405A493B" w14:textId="77777777" w:rsidR="005377F9" w:rsidRPr="000670FE" w:rsidRDefault="005377F9" w:rsidP="005377F9">
      <w:r w:rsidRPr="000670FE">
        <w:t>[TS 24.581, clause 6.2.5.2.2]</w:t>
      </w:r>
    </w:p>
    <w:p w14:paraId="62B83CDD" w14:textId="77777777" w:rsidR="005377F9" w:rsidRPr="000670FE" w:rsidRDefault="005377F9" w:rsidP="005377F9">
      <w:r w:rsidRPr="000670FE">
        <w:t>When an MCVideo call is established, the terminating transmission participant:</w:t>
      </w:r>
    </w:p>
    <w:p w14:paraId="5103E1B8" w14:textId="77777777" w:rsidR="005377F9" w:rsidRPr="000670FE" w:rsidRDefault="005377F9" w:rsidP="005377F9">
      <w:pPr>
        <w:pStyle w:val="B1"/>
      </w:pPr>
      <w:r w:rsidRPr="000670FE">
        <w:t>1.</w:t>
      </w:r>
      <w:r w:rsidRPr="000670FE">
        <w:tab/>
        <w:t>shall create an instance of a 'Transmission participant state transition diagram for general reception control operation'; and</w:t>
      </w:r>
    </w:p>
    <w:p w14:paraId="1CF73E37" w14:textId="77777777" w:rsidR="005377F9" w:rsidRPr="000670FE" w:rsidRDefault="005377F9" w:rsidP="005377F9">
      <w:pPr>
        <w:pStyle w:val="B1"/>
      </w:pPr>
      <w:r w:rsidRPr="000670FE">
        <w:t>2.</w:t>
      </w:r>
      <w:r w:rsidRPr="000670FE">
        <w:tab/>
        <w:t>shall enter the 'U: reception controller' state.</w:t>
      </w:r>
    </w:p>
    <w:p w14:paraId="541A8CCF" w14:textId="77777777" w:rsidR="005377F9" w:rsidRPr="000670FE" w:rsidRDefault="005377F9" w:rsidP="005377F9">
      <w:pPr>
        <w:pStyle w:val="NO"/>
      </w:pPr>
      <w:r w:rsidRPr="000670FE">
        <w:t>NOTE:</w:t>
      </w:r>
      <w:r w:rsidRPr="000670FE">
        <w:tab/>
        <w:t>From a transmission participant perspective the MCVideo call is established when the application and signalling plane sends the SIP 200 (OK) response.</w:t>
      </w:r>
    </w:p>
    <w:p w14:paraId="1998D052" w14:textId="77777777" w:rsidR="005377F9" w:rsidRPr="000670FE" w:rsidRDefault="005377F9" w:rsidP="005377F9">
      <w:r w:rsidRPr="000670FE">
        <w:t>[TS 24.581, clause 6.2.5.3.2]</w:t>
      </w:r>
    </w:p>
    <w:p w14:paraId="167C9B94" w14:textId="77777777" w:rsidR="005377F9" w:rsidRPr="000670FE" w:rsidRDefault="005377F9" w:rsidP="005377F9">
      <w:r w:rsidRPr="000670FE">
        <w:t>Upon receiving the media transmission notification from the transmission control server, the transmission participant:</w:t>
      </w:r>
    </w:p>
    <w:p w14:paraId="456942AC" w14:textId="77777777" w:rsidR="005377F9" w:rsidRPr="000670FE" w:rsidRDefault="005377F9" w:rsidP="005377F9">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14:paraId="722FAC61" w14:textId="77777777" w:rsidR="005377F9" w:rsidRPr="000670FE" w:rsidRDefault="005377F9" w:rsidP="005377F9">
      <w:pPr>
        <w:pStyle w:val="B2"/>
      </w:pPr>
      <w:r w:rsidRPr="000670FE">
        <w:t>a.</w:t>
      </w:r>
      <w:r w:rsidRPr="000670FE">
        <w:tab/>
        <w:t>shall include the Message Type field set to '6' (Media transmission notification); and</w:t>
      </w:r>
    </w:p>
    <w:p w14:paraId="29F4F4A9" w14:textId="77777777" w:rsidR="005377F9" w:rsidRPr="000670FE" w:rsidRDefault="005377F9" w:rsidP="005377F9">
      <w:pPr>
        <w:pStyle w:val="B2"/>
      </w:pPr>
      <w:r w:rsidRPr="000670FE">
        <w:t>b.</w:t>
      </w:r>
      <w:r w:rsidRPr="000670FE">
        <w:tab/>
        <w:t>shall include the Source field set to '0' (the transmission participant is the source);</w:t>
      </w:r>
    </w:p>
    <w:p w14:paraId="355AAEC4" w14:textId="77777777" w:rsidR="005377F9" w:rsidRPr="000670FE" w:rsidRDefault="005377F9" w:rsidP="005377F9">
      <w:pPr>
        <w:pStyle w:val="B1"/>
      </w:pPr>
      <w:r w:rsidRPr="000670FE">
        <w:t>2.</w:t>
      </w:r>
      <w:r w:rsidRPr="000670FE">
        <w:tab/>
        <w:t>shall provide media transmission notification to the user;</w:t>
      </w:r>
    </w:p>
    <w:p w14:paraId="72EF77F5" w14:textId="77777777" w:rsidR="005377F9" w:rsidRPr="000670FE" w:rsidRDefault="005377F9" w:rsidP="005377F9">
      <w:pPr>
        <w:pStyle w:val="B1"/>
      </w:pPr>
      <w:r w:rsidRPr="000670FE">
        <w:t>3.</w:t>
      </w:r>
      <w:r w:rsidRPr="000670FE">
        <w:tab/>
        <w:t>shall store the User ID and the SSRC of the user transmitting the media;</w:t>
      </w:r>
    </w:p>
    <w:p w14:paraId="67D9DB47" w14:textId="77777777" w:rsidR="005377F9" w:rsidRPr="000670FE" w:rsidRDefault="005377F9" w:rsidP="005377F9">
      <w:pPr>
        <w:pStyle w:val="B1"/>
      </w:pPr>
      <w:r w:rsidRPr="000670FE">
        <w:t>4.</w:t>
      </w:r>
      <w:r w:rsidRPr="000670FE">
        <w:tab/>
        <w:t>may display the details of the incoming media to the user; and</w:t>
      </w:r>
    </w:p>
    <w:p w14:paraId="2BBE1493" w14:textId="77777777" w:rsidR="005377F9" w:rsidRPr="000670FE" w:rsidRDefault="005377F9" w:rsidP="005377F9">
      <w:pPr>
        <w:pStyle w:val="B1"/>
      </w:pPr>
      <w:r w:rsidRPr="000670FE">
        <w:t>5.</w:t>
      </w:r>
      <w:r w:rsidRPr="000670FE">
        <w:tab/>
        <w:t>shall remain in the 'U: reception controller' state.</w:t>
      </w:r>
    </w:p>
    <w:p w14:paraId="362826D1" w14:textId="77777777" w:rsidR="005377F9" w:rsidRPr="000670FE" w:rsidRDefault="005377F9" w:rsidP="005377F9">
      <w:r w:rsidRPr="000670FE">
        <w:t>[TS 24.581, clause 6.2.5.3.3]</w:t>
      </w:r>
    </w:p>
    <w:p w14:paraId="3D65EA7B" w14:textId="77777777" w:rsidR="005377F9" w:rsidRPr="000670FE" w:rsidRDefault="005377F9" w:rsidP="005377F9">
      <w:r w:rsidRPr="000670FE">
        <w:t>Upon receiving an indication from the user to request permission to receive media, the transmission participant:</w:t>
      </w:r>
    </w:p>
    <w:p w14:paraId="09E14043" w14:textId="77777777" w:rsidR="005377F9" w:rsidRPr="000670FE" w:rsidRDefault="005377F9" w:rsidP="005377F9">
      <w:pPr>
        <w:pStyle w:val="B1"/>
      </w:pPr>
      <w:r w:rsidRPr="000670FE">
        <w:t>1.</w:t>
      </w:r>
      <w:r w:rsidRPr="000670FE">
        <w:tab/>
        <w:t>shall send the Receive Media Request message toward the transmission control server; The Receive Media Request message:</w:t>
      </w:r>
    </w:p>
    <w:p w14:paraId="216AFA12" w14:textId="77777777" w:rsidR="005377F9" w:rsidRPr="000670FE" w:rsidRDefault="005377F9" w:rsidP="005377F9">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20085311" w14:textId="77777777" w:rsidR="005377F9" w:rsidRPr="000670FE" w:rsidRDefault="005377F9" w:rsidP="005377F9">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7A67746F" w14:textId="77777777" w:rsidR="005377F9" w:rsidRPr="000670FE" w:rsidRDefault="005377F9" w:rsidP="005377F9">
      <w:pPr>
        <w:pStyle w:val="B1"/>
      </w:pPr>
      <w:r w:rsidRPr="000670FE">
        <w:t>2.</w:t>
      </w:r>
      <w:r w:rsidRPr="000670FE">
        <w:tab/>
        <w:t>shall create an instance of the 'Transmission participant state transition diagram for basic reception control operation';</w:t>
      </w:r>
    </w:p>
    <w:p w14:paraId="6DEACE8B" w14:textId="77777777" w:rsidR="005377F9" w:rsidRPr="000670FE" w:rsidRDefault="005377F9" w:rsidP="005377F9">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64028D06" w14:textId="77777777" w:rsidR="005377F9" w:rsidRPr="000670FE" w:rsidRDefault="005377F9" w:rsidP="005377F9">
      <w:pPr>
        <w:pStyle w:val="B1"/>
      </w:pPr>
      <w:r w:rsidRPr="000670FE">
        <w:t>4.</w:t>
      </w:r>
      <w:r w:rsidRPr="000670FE">
        <w:tab/>
        <w:t>shall remain in the 'U: reception controller' state.</w:t>
      </w:r>
    </w:p>
    <w:p w14:paraId="50E919FD" w14:textId="77777777" w:rsidR="005377F9" w:rsidRPr="000670FE" w:rsidRDefault="005377F9" w:rsidP="000C1899">
      <w:pPr>
        <w:pStyle w:val="H6"/>
      </w:pPr>
      <w:bookmarkStart w:id="179" w:name="_Toc52787498"/>
      <w:bookmarkStart w:id="180" w:name="_Toc52787678"/>
      <w:r w:rsidRPr="000670FE">
        <w:t>6.1.1.4.3</w:t>
      </w:r>
      <w:r w:rsidRPr="000670FE">
        <w:tab/>
        <w:t>Test description</w:t>
      </w:r>
      <w:bookmarkEnd w:id="179"/>
      <w:bookmarkEnd w:id="180"/>
    </w:p>
    <w:p w14:paraId="1996CD96" w14:textId="77777777" w:rsidR="005377F9" w:rsidRPr="000670FE" w:rsidRDefault="005377F9" w:rsidP="005377F9">
      <w:pPr>
        <w:pStyle w:val="H6"/>
      </w:pPr>
      <w:r w:rsidRPr="000670FE">
        <w:t>6.1.1.4.3.1</w:t>
      </w:r>
      <w:r w:rsidRPr="000670FE">
        <w:tab/>
        <w:t>Pre-test conditions</w:t>
      </w:r>
    </w:p>
    <w:p w14:paraId="4959C2B1" w14:textId="77777777" w:rsidR="005377F9" w:rsidRPr="000670FE" w:rsidRDefault="005377F9" w:rsidP="005377F9">
      <w:pPr>
        <w:pStyle w:val="H6"/>
      </w:pPr>
      <w:r w:rsidRPr="000670FE">
        <w:t>System Simulator:</w:t>
      </w:r>
    </w:p>
    <w:p w14:paraId="138ED9EB" w14:textId="77777777" w:rsidR="005377F9" w:rsidRPr="000670FE" w:rsidRDefault="005377F9" w:rsidP="005377F9">
      <w:pPr>
        <w:pStyle w:val="B1"/>
      </w:pPr>
      <w:r w:rsidRPr="000670FE">
        <w:t>-</w:t>
      </w:r>
      <w:r w:rsidRPr="000670FE">
        <w:tab/>
        <w:t>SS (MCVideo server)</w:t>
      </w:r>
    </w:p>
    <w:p w14:paraId="6A4AC923" w14:textId="77777777" w:rsidR="005377F9" w:rsidRPr="000670FE" w:rsidRDefault="005377F9" w:rsidP="005377F9">
      <w:pPr>
        <w:pStyle w:val="B1"/>
      </w:pPr>
      <w:r w:rsidRPr="000670FE">
        <w:t>-</w:t>
      </w:r>
      <w:r w:rsidRPr="000670F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52132977" w14:textId="77777777" w:rsidR="005377F9" w:rsidRPr="000670FE" w:rsidRDefault="005377F9" w:rsidP="005377F9">
      <w:pPr>
        <w:pStyle w:val="H6"/>
      </w:pPr>
      <w:r w:rsidRPr="000670FE">
        <w:t>IUT:</w:t>
      </w:r>
    </w:p>
    <w:p w14:paraId="442AADB2" w14:textId="77777777" w:rsidR="005377F9" w:rsidRPr="000670FE" w:rsidRDefault="005377F9" w:rsidP="005377F9">
      <w:pPr>
        <w:pStyle w:val="B1"/>
      </w:pPr>
      <w:r w:rsidRPr="000670FE">
        <w:t>-</w:t>
      </w:r>
      <w:r w:rsidRPr="000670FE">
        <w:tab/>
        <w:t>UE (MCVideo client)</w:t>
      </w:r>
    </w:p>
    <w:p w14:paraId="34565BFC" w14:textId="77777777" w:rsidR="005377F9" w:rsidRPr="000670FE" w:rsidRDefault="005377F9" w:rsidP="005377F9">
      <w:pPr>
        <w:pStyle w:val="B1"/>
      </w:pPr>
      <w:r w:rsidRPr="000670FE">
        <w:t>-</w:t>
      </w:r>
      <w:r w:rsidRPr="000670FE">
        <w:tab/>
        <w:t>The test USIM set as defined in TS 36.579-1 [2], subclause 5.5.10 is inserted.</w:t>
      </w:r>
    </w:p>
    <w:p w14:paraId="70138F9C" w14:textId="77777777" w:rsidR="005377F9" w:rsidRPr="000670FE" w:rsidRDefault="005377F9" w:rsidP="005377F9">
      <w:pPr>
        <w:pStyle w:val="H6"/>
      </w:pPr>
      <w:r w:rsidRPr="000670FE">
        <w:t>Preamble:</w:t>
      </w:r>
    </w:p>
    <w:p w14:paraId="3979554C"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7ECA27BC"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2C63636A" w14:textId="77777777" w:rsidR="005377F9" w:rsidRPr="000670FE" w:rsidRDefault="005377F9" w:rsidP="005377F9">
      <w:pPr>
        <w:pStyle w:val="B1"/>
      </w:pPr>
      <w:r w:rsidRPr="000670FE">
        <w:t>-</w:t>
      </w:r>
      <w:r w:rsidRPr="000670FE">
        <w:tab/>
        <w:t>UE States at the end of the preamble</w:t>
      </w:r>
    </w:p>
    <w:p w14:paraId="7BE9A6C1" w14:textId="77777777" w:rsidR="005377F9" w:rsidRPr="000670FE" w:rsidRDefault="005377F9" w:rsidP="005377F9">
      <w:pPr>
        <w:pStyle w:val="B2"/>
      </w:pPr>
      <w:r w:rsidRPr="000670FE">
        <w:t>-</w:t>
      </w:r>
      <w:r w:rsidRPr="000670FE">
        <w:tab/>
        <w:t>The UE is in E-UTRA Registered, Idle Mode state.</w:t>
      </w:r>
    </w:p>
    <w:p w14:paraId="4DAF44BB"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57EC9545" w14:textId="77777777" w:rsidR="005377F9" w:rsidRPr="000670FE" w:rsidRDefault="005377F9" w:rsidP="005377F9">
      <w:pPr>
        <w:pStyle w:val="H6"/>
      </w:pPr>
      <w:r w:rsidRPr="000670FE">
        <w:t>6.1.1.4.3.2</w:t>
      </w:r>
      <w:r w:rsidRPr="000670FE">
        <w:tab/>
        <w:t>Test procedure sequence</w:t>
      </w:r>
    </w:p>
    <w:p w14:paraId="2A276204" w14:textId="77777777" w:rsidR="005377F9" w:rsidRPr="000670FE" w:rsidRDefault="005377F9" w:rsidP="005377F9">
      <w:pPr>
        <w:pStyle w:val="TH"/>
      </w:pPr>
      <w:r w:rsidRPr="000670FE">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1"/>
        <w:gridCol w:w="3794"/>
        <w:gridCol w:w="701"/>
        <w:gridCol w:w="2928"/>
        <w:gridCol w:w="561"/>
        <w:gridCol w:w="1009"/>
      </w:tblGrid>
      <w:tr w:rsidR="005377F9" w:rsidRPr="000670FE" w14:paraId="082BE91D" w14:textId="77777777" w:rsidTr="000C1899">
        <w:trPr>
          <w:cantSplit/>
          <w:tblHeader/>
        </w:trPr>
        <w:tc>
          <w:tcPr>
            <w:tcW w:w="641" w:type="dxa"/>
            <w:tcBorders>
              <w:top w:val="single" w:sz="4" w:space="0" w:color="auto"/>
              <w:left w:val="single" w:sz="4" w:space="0" w:color="auto"/>
              <w:bottom w:val="nil"/>
              <w:right w:val="single" w:sz="4" w:space="0" w:color="auto"/>
            </w:tcBorders>
            <w:hideMark/>
          </w:tcPr>
          <w:p w14:paraId="43E80726" w14:textId="77777777" w:rsidR="005377F9" w:rsidRPr="000670FE" w:rsidRDefault="005377F9" w:rsidP="000C1899">
            <w:pPr>
              <w:pStyle w:val="TAH"/>
              <w:keepNext w:val="0"/>
              <w:keepLines w:val="0"/>
              <w:widowControl w:val="0"/>
            </w:pPr>
            <w:r w:rsidRPr="000670FE">
              <w:t>St</w:t>
            </w:r>
          </w:p>
        </w:tc>
        <w:tc>
          <w:tcPr>
            <w:tcW w:w="3794" w:type="dxa"/>
            <w:tcBorders>
              <w:top w:val="single" w:sz="4" w:space="0" w:color="auto"/>
              <w:left w:val="single" w:sz="4" w:space="0" w:color="auto"/>
              <w:bottom w:val="nil"/>
              <w:right w:val="single" w:sz="4" w:space="0" w:color="auto"/>
            </w:tcBorders>
            <w:hideMark/>
          </w:tcPr>
          <w:p w14:paraId="37671286" w14:textId="77777777" w:rsidR="005377F9" w:rsidRPr="000670FE" w:rsidRDefault="005377F9" w:rsidP="000C1899">
            <w:pPr>
              <w:pStyle w:val="TAH"/>
              <w:keepNext w:val="0"/>
              <w:keepLines w:val="0"/>
              <w:widowControl w:val="0"/>
            </w:pPr>
            <w:r w:rsidRPr="000670FE">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3E70BB" w14:textId="77777777" w:rsidR="005377F9" w:rsidRPr="000670FE" w:rsidRDefault="005377F9" w:rsidP="000C1899">
            <w:pPr>
              <w:pStyle w:val="TAH"/>
              <w:keepNext w:val="0"/>
              <w:keepLines w:val="0"/>
              <w:widowControl w:val="0"/>
            </w:pPr>
            <w:r w:rsidRPr="000670FE">
              <w:t>Message Sequence</w:t>
            </w:r>
          </w:p>
        </w:tc>
        <w:tc>
          <w:tcPr>
            <w:tcW w:w="561" w:type="dxa"/>
            <w:tcBorders>
              <w:top w:val="single" w:sz="4" w:space="0" w:color="auto"/>
              <w:left w:val="single" w:sz="4" w:space="0" w:color="auto"/>
              <w:bottom w:val="nil"/>
              <w:right w:val="single" w:sz="4" w:space="0" w:color="auto"/>
            </w:tcBorders>
            <w:hideMark/>
          </w:tcPr>
          <w:p w14:paraId="5E776570" w14:textId="77777777" w:rsidR="005377F9" w:rsidRPr="000670FE" w:rsidRDefault="005377F9" w:rsidP="000C1899">
            <w:pPr>
              <w:pStyle w:val="TAH"/>
              <w:keepNext w:val="0"/>
              <w:keepLines w:val="0"/>
              <w:widowControl w:val="0"/>
            </w:pPr>
            <w:r w:rsidRPr="000670FE">
              <w:t>TP</w:t>
            </w:r>
          </w:p>
        </w:tc>
        <w:tc>
          <w:tcPr>
            <w:tcW w:w="1009" w:type="dxa"/>
            <w:tcBorders>
              <w:top w:val="single" w:sz="4" w:space="0" w:color="auto"/>
              <w:left w:val="single" w:sz="4" w:space="0" w:color="auto"/>
              <w:bottom w:val="nil"/>
              <w:right w:val="single" w:sz="4" w:space="0" w:color="auto"/>
            </w:tcBorders>
            <w:hideMark/>
          </w:tcPr>
          <w:p w14:paraId="257B59AC" w14:textId="77777777" w:rsidR="005377F9" w:rsidRPr="000670FE" w:rsidRDefault="005377F9" w:rsidP="000C1899">
            <w:pPr>
              <w:pStyle w:val="TAH"/>
              <w:keepNext w:val="0"/>
              <w:keepLines w:val="0"/>
              <w:widowControl w:val="0"/>
            </w:pPr>
            <w:r w:rsidRPr="000670FE">
              <w:t>Verdict</w:t>
            </w:r>
          </w:p>
        </w:tc>
      </w:tr>
      <w:tr w:rsidR="005377F9" w:rsidRPr="000670FE" w14:paraId="3FC4CFE6" w14:textId="77777777" w:rsidTr="000C1899">
        <w:trPr>
          <w:cantSplit/>
          <w:tblHeader/>
        </w:trPr>
        <w:tc>
          <w:tcPr>
            <w:tcW w:w="641" w:type="dxa"/>
            <w:tcBorders>
              <w:top w:val="nil"/>
              <w:left w:val="single" w:sz="4" w:space="0" w:color="auto"/>
              <w:bottom w:val="single" w:sz="4" w:space="0" w:color="auto"/>
              <w:right w:val="single" w:sz="4" w:space="0" w:color="auto"/>
            </w:tcBorders>
          </w:tcPr>
          <w:p w14:paraId="179AB7E8" w14:textId="77777777" w:rsidR="005377F9" w:rsidRPr="000670FE" w:rsidRDefault="005377F9" w:rsidP="000C1899">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258E05DE" w14:textId="77777777" w:rsidR="005377F9" w:rsidRPr="000670FE" w:rsidRDefault="005377F9" w:rsidP="000C1899">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5483CD2B" w14:textId="77777777" w:rsidR="005377F9" w:rsidRPr="000670FE" w:rsidRDefault="005377F9" w:rsidP="000C1899">
            <w:pPr>
              <w:pStyle w:val="TAH"/>
              <w:keepNext w:val="0"/>
              <w:keepLines w:val="0"/>
              <w:widowControl w:val="0"/>
            </w:pPr>
            <w:r w:rsidRPr="000670FE">
              <w:t>U - S</w:t>
            </w:r>
          </w:p>
        </w:tc>
        <w:tc>
          <w:tcPr>
            <w:tcW w:w="2928" w:type="dxa"/>
            <w:tcBorders>
              <w:top w:val="single" w:sz="4" w:space="0" w:color="auto"/>
              <w:left w:val="single" w:sz="4" w:space="0" w:color="auto"/>
              <w:bottom w:val="single" w:sz="4" w:space="0" w:color="auto"/>
              <w:right w:val="single" w:sz="4" w:space="0" w:color="auto"/>
            </w:tcBorders>
            <w:hideMark/>
          </w:tcPr>
          <w:p w14:paraId="5F62DB50" w14:textId="77777777" w:rsidR="005377F9" w:rsidRPr="000670FE" w:rsidRDefault="005377F9" w:rsidP="000C1899">
            <w:pPr>
              <w:pStyle w:val="TAH"/>
              <w:keepNext w:val="0"/>
              <w:keepLines w:val="0"/>
              <w:widowControl w:val="0"/>
            </w:pPr>
            <w:r w:rsidRPr="000670FE">
              <w:t>Message</w:t>
            </w:r>
          </w:p>
        </w:tc>
        <w:tc>
          <w:tcPr>
            <w:tcW w:w="561" w:type="dxa"/>
            <w:tcBorders>
              <w:top w:val="nil"/>
              <w:left w:val="single" w:sz="4" w:space="0" w:color="auto"/>
              <w:bottom w:val="single" w:sz="4" w:space="0" w:color="auto"/>
              <w:right w:val="single" w:sz="4" w:space="0" w:color="auto"/>
            </w:tcBorders>
          </w:tcPr>
          <w:p w14:paraId="6E846D18" w14:textId="77777777" w:rsidR="005377F9" w:rsidRPr="000670FE" w:rsidRDefault="005377F9" w:rsidP="000C1899">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695A142C" w14:textId="77777777" w:rsidR="005377F9" w:rsidRPr="000670FE" w:rsidRDefault="005377F9" w:rsidP="000C1899">
            <w:pPr>
              <w:pStyle w:val="TAH"/>
              <w:keepNext w:val="0"/>
              <w:keepLines w:val="0"/>
              <w:widowControl w:val="0"/>
            </w:pPr>
          </w:p>
        </w:tc>
      </w:tr>
      <w:tr w:rsidR="005377F9" w:rsidRPr="000670FE" w14:paraId="0D9F1D54"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7C688451" w14:textId="77777777" w:rsidR="005377F9" w:rsidRPr="000670FE" w:rsidRDefault="005377F9" w:rsidP="000C1899">
            <w:pPr>
              <w:pStyle w:val="TAC"/>
              <w:keepNext w:val="0"/>
              <w:keepLines w:val="0"/>
              <w:widowControl w:val="0"/>
            </w:pPr>
            <w:r w:rsidRPr="000670FE">
              <w:t>-</w:t>
            </w:r>
          </w:p>
        </w:tc>
        <w:tc>
          <w:tcPr>
            <w:tcW w:w="3794" w:type="dxa"/>
            <w:tcBorders>
              <w:top w:val="single" w:sz="4" w:space="0" w:color="auto"/>
              <w:left w:val="single" w:sz="4" w:space="0" w:color="auto"/>
              <w:bottom w:val="single" w:sz="4" w:space="0" w:color="auto"/>
              <w:right w:val="single" w:sz="4" w:space="0" w:color="auto"/>
            </w:tcBorders>
          </w:tcPr>
          <w:p w14:paraId="50A9087E" w14:textId="3905127A" w:rsidR="005377F9" w:rsidRPr="000670FE" w:rsidRDefault="005377F9" w:rsidP="000C1899">
            <w:pPr>
              <w:pStyle w:val="TAL"/>
              <w:keepNext w:val="0"/>
              <w:keepLines w:val="0"/>
              <w:widowControl w:val="0"/>
            </w:pPr>
            <w:r w:rsidRPr="000670FE">
              <w:t xml:space="preserve">EXCEPTION: The E-UTRA/EPC actions </w:t>
            </w:r>
            <w:r>
              <w:t>that</w:t>
            </w:r>
            <w:r w:rsidRPr="000670FE">
              <w:t xml:space="preserve"> are related to the MCVIDEO call establishment are described in TS 36.579-1 [2], subclause 5.4.4A 'Generic Test Procedure for MCVideo CT communication in E-UTRA'. The test sequence below shows only the MCVIDEO relevant messages exchanged.</w:t>
            </w:r>
          </w:p>
        </w:tc>
        <w:tc>
          <w:tcPr>
            <w:tcW w:w="701" w:type="dxa"/>
            <w:tcBorders>
              <w:top w:val="single" w:sz="4" w:space="0" w:color="auto"/>
              <w:left w:val="single" w:sz="4" w:space="0" w:color="auto"/>
              <w:bottom w:val="single" w:sz="4" w:space="0" w:color="auto"/>
              <w:right w:val="single" w:sz="4" w:space="0" w:color="auto"/>
            </w:tcBorders>
          </w:tcPr>
          <w:p w14:paraId="7FB7A75B"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tcPr>
          <w:p w14:paraId="439C493E"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tcPr>
          <w:p w14:paraId="5DB29AAD"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27E4BFCF" w14:textId="77777777" w:rsidR="005377F9" w:rsidRPr="000670FE" w:rsidRDefault="005377F9" w:rsidP="000C1899">
            <w:pPr>
              <w:pStyle w:val="TAC"/>
              <w:keepNext w:val="0"/>
              <w:keepLines w:val="0"/>
              <w:widowControl w:val="0"/>
            </w:pPr>
            <w:r w:rsidRPr="000670FE">
              <w:t>-</w:t>
            </w:r>
          </w:p>
        </w:tc>
      </w:tr>
      <w:tr w:rsidR="005377F9" w:rsidRPr="000670FE" w14:paraId="45301CEA"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2C34CAAD" w14:textId="77777777" w:rsidR="005377F9" w:rsidRPr="000670FE" w:rsidRDefault="005377F9" w:rsidP="000C1899">
            <w:pPr>
              <w:pStyle w:val="TAC"/>
              <w:keepNext w:val="0"/>
              <w:keepLines w:val="0"/>
              <w:widowControl w:val="0"/>
            </w:pPr>
            <w:r w:rsidRPr="000670FE">
              <w:t>1</w:t>
            </w:r>
          </w:p>
        </w:tc>
        <w:tc>
          <w:tcPr>
            <w:tcW w:w="3794" w:type="dxa"/>
            <w:tcBorders>
              <w:top w:val="single" w:sz="4" w:space="0" w:color="auto"/>
              <w:left w:val="single" w:sz="4" w:space="0" w:color="auto"/>
              <w:bottom w:val="single" w:sz="4" w:space="0" w:color="auto"/>
              <w:right w:val="single" w:sz="4" w:space="0" w:color="auto"/>
            </w:tcBorders>
          </w:tcPr>
          <w:p w14:paraId="00501A4E" w14:textId="77777777" w:rsidR="005377F9" w:rsidRPr="000670FE" w:rsidRDefault="005377F9" w:rsidP="000C1899">
            <w:pPr>
              <w:pStyle w:val="TAL"/>
              <w:keepNext w:val="0"/>
              <w:keepLines w:val="0"/>
              <w:widowControl w:val="0"/>
            </w:pPr>
            <w:r w:rsidRPr="000670FE">
              <w:t>SS (MCVideo Server) initiates an on-demand pre-arranged group call with manual commencement mode and implicit Transmission Control.</w:t>
            </w:r>
          </w:p>
        </w:tc>
        <w:tc>
          <w:tcPr>
            <w:tcW w:w="701" w:type="dxa"/>
            <w:tcBorders>
              <w:top w:val="single" w:sz="4" w:space="0" w:color="auto"/>
              <w:left w:val="single" w:sz="4" w:space="0" w:color="auto"/>
              <w:bottom w:val="single" w:sz="4" w:space="0" w:color="auto"/>
              <w:right w:val="single" w:sz="4" w:space="0" w:color="auto"/>
            </w:tcBorders>
          </w:tcPr>
          <w:p w14:paraId="1C0DD271"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594F040E" w14:textId="77777777" w:rsidR="005377F9" w:rsidRPr="000670FE" w:rsidRDefault="005377F9" w:rsidP="000C1899">
            <w:pPr>
              <w:pStyle w:val="TAL"/>
              <w:keepNext w:val="0"/>
              <w:keepLines w:val="0"/>
              <w:widowControl w:val="0"/>
            </w:pPr>
            <w:r w:rsidRPr="000670FE">
              <w:t>SIP INVITE</w:t>
            </w:r>
          </w:p>
        </w:tc>
        <w:tc>
          <w:tcPr>
            <w:tcW w:w="561" w:type="dxa"/>
            <w:tcBorders>
              <w:top w:val="single" w:sz="4" w:space="0" w:color="auto"/>
              <w:left w:val="single" w:sz="4" w:space="0" w:color="auto"/>
              <w:bottom w:val="single" w:sz="4" w:space="0" w:color="auto"/>
              <w:right w:val="single" w:sz="4" w:space="0" w:color="auto"/>
            </w:tcBorders>
          </w:tcPr>
          <w:p w14:paraId="475B6E7E"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19AAB6B6" w14:textId="77777777" w:rsidR="005377F9" w:rsidRPr="000670FE" w:rsidRDefault="005377F9" w:rsidP="000C1899">
            <w:pPr>
              <w:pStyle w:val="TAC"/>
              <w:keepNext w:val="0"/>
              <w:keepLines w:val="0"/>
              <w:widowControl w:val="0"/>
            </w:pPr>
            <w:r w:rsidRPr="000670FE">
              <w:t>-</w:t>
            </w:r>
          </w:p>
        </w:tc>
      </w:tr>
      <w:tr w:rsidR="005377F9" w:rsidRPr="000670FE" w14:paraId="5382FA6A"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61D20AB5" w14:textId="77777777" w:rsidR="005377F9" w:rsidRPr="000670FE" w:rsidRDefault="005377F9" w:rsidP="000C1899">
            <w:pPr>
              <w:pStyle w:val="TAC"/>
              <w:keepNext w:val="0"/>
              <w:keepLines w:val="0"/>
              <w:widowControl w:val="0"/>
            </w:pPr>
            <w:r w:rsidRPr="000670FE">
              <w:t>-</w:t>
            </w:r>
          </w:p>
        </w:tc>
        <w:tc>
          <w:tcPr>
            <w:tcW w:w="3794" w:type="dxa"/>
            <w:tcBorders>
              <w:top w:val="single" w:sz="4" w:space="0" w:color="auto"/>
              <w:left w:val="single" w:sz="4" w:space="0" w:color="auto"/>
              <w:bottom w:val="single" w:sz="4" w:space="0" w:color="auto"/>
              <w:right w:val="single" w:sz="4" w:space="0" w:color="auto"/>
            </w:tcBorders>
          </w:tcPr>
          <w:p w14:paraId="51F1A974" w14:textId="12A2A92A" w:rsidR="005377F9" w:rsidRPr="000670FE" w:rsidRDefault="005377F9" w:rsidP="000C1899">
            <w:pPr>
              <w:pStyle w:val="TAL"/>
              <w:keepNext w:val="0"/>
              <w:keepLines w:val="0"/>
              <w:widowControl w:val="0"/>
            </w:pPr>
            <w:r w:rsidRPr="000670FE">
              <w:t xml:space="preserve">EXCEPTION: Steps 2a1 through 2a4 describe behaviour that depends on the UE </w:t>
            </w:r>
            <w:r>
              <w:t xml:space="preserve">(MCVideo Client) </w:t>
            </w:r>
            <w:r w:rsidRPr="000670FE">
              <w:t>implementation; the "lower case letter" identifies a step sequence that take place if the UE</w:t>
            </w:r>
            <w:r>
              <w:t xml:space="preserve"> (MCVideo Client) </w:t>
            </w:r>
            <w:r w:rsidRPr="000670FE">
              <w:t>responds to a SIP INVITE prior to the MCVIDEO user's acknowledgment.</w:t>
            </w:r>
          </w:p>
        </w:tc>
        <w:tc>
          <w:tcPr>
            <w:tcW w:w="701" w:type="dxa"/>
            <w:tcBorders>
              <w:top w:val="single" w:sz="4" w:space="0" w:color="auto"/>
              <w:left w:val="single" w:sz="4" w:space="0" w:color="auto"/>
              <w:bottom w:val="single" w:sz="4" w:space="0" w:color="auto"/>
              <w:right w:val="single" w:sz="4" w:space="0" w:color="auto"/>
            </w:tcBorders>
          </w:tcPr>
          <w:p w14:paraId="3EFEAFF7"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tcPr>
          <w:p w14:paraId="4BB174FD"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tcPr>
          <w:p w14:paraId="71E1FB14"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056A210F" w14:textId="77777777" w:rsidR="005377F9" w:rsidRPr="000670FE" w:rsidRDefault="005377F9" w:rsidP="000C1899">
            <w:pPr>
              <w:pStyle w:val="TAC"/>
              <w:keepNext w:val="0"/>
              <w:keepLines w:val="0"/>
              <w:widowControl w:val="0"/>
            </w:pPr>
            <w:r w:rsidRPr="000670FE">
              <w:t>-</w:t>
            </w:r>
          </w:p>
        </w:tc>
      </w:tr>
      <w:tr w:rsidR="005377F9" w:rsidRPr="000670FE" w14:paraId="0210F9FA"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62CD96A9" w14:textId="77777777" w:rsidR="005377F9" w:rsidRPr="000670FE" w:rsidRDefault="005377F9" w:rsidP="000C1899">
            <w:pPr>
              <w:pStyle w:val="TAC"/>
              <w:keepNext w:val="0"/>
              <w:keepLines w:val="0"/>
              <w:widowControl w:val="0"/>
            </w:pPr>
            <w:r w:rsidRPr="000670FE">
              <w:t>2a1</w:t>
            </w:r>
          </w:p>
        </w:tc>
        <w:tc>
          <w:tcPr>
            <w:tcW w:w="3794" w:type="dxa"/>
            <w:tcBorders>
              <w:top w:val="single" w:sz="4" w:space="0" w:color="auto"/>
              <w:left w:val="single" w:sz="4" w:space="0" w:color="auto"/>
              <w:bottom w:val="single" w:sz="4" w:space="0" w:color="auto"/>
              <w:right w:val="single" w:sz="4" w:space="0" w:color="auto"/>
            </w:tcBorders>
          </w:tcPr>
          <w:p w14:paraId="0419CFA7" w14:textId="17B9184B" w:rsidR="005377F9" w:rsidRPr="000670FE" w:rsidRDefault="005377F9" w:rsidP="000C1899">
            <w:pPr>
              <w:pStyle w:val="TAL"/>
              <w:keepNext w:val="0"/>
              <w:keepLines w:val="0"/>
              <w:widowControl w:val="0"/>
            </w:pPr>
            <w:r>
              <w:t>Check: Does t</w:t>
            </w:r>
            <w:r w:rsidRPr="000670FE">
              <w:t>he UE (MCVideo Client) respond with a SIP 100 Trying provisional response</w:t>
            </w:r>
            <w:r>
              <w:t>?</w:t>
            </w:r>
          </w:p>
        </w:tc>
        <w:tc>
          <w:tcPr>
            <w:tcW w:w="701" w:type="dxa"/>
            <w:tcBorders>
              <w:top w:val="single" w:sz="4" w:space="0" w:color="auto"/>
              <w:left w:val="single" w:sz="4" w:space="0" w:color="auto"/>
              <w:bottom w:val="single" w:sz="4" w:space="0" w:color="auto"/>
              <w:right w:val="single" w:sz="4" w:space="0" w:color="auto"/>
            </w:tcBorders>
          </w:tcPr>
          <w:p w14:paraId="6D3FEF9D"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48D851D8" w14:textId="77777777" w:rsidR="005377F9" w:rsidRPr="000670FE" w:rsidRDefault="005377F9" w:rsidP="000C1899">
            <w:pPr>
              <w:pStyle w:val="TAL"/>
              <w:keepNext w:val="0"/>
              <w:keepLines w:val="0"/>
              <w:widowControl w:val="0"/>
            </w:pPr>
            <w:r w:rsidRPr="000670FE">
              <w:t>SIP 100 (Trying)</w:t>
            </w:r>
          </w:p>
        </w:tc>
        <w:tc>
          <w:tcPr>
            <w:tcW w:w="561" w:type="dxa"/>
            <w:tcBorders>
              <w:top w:val="single" w:sz="4" w:space="0" w:color="auto"/>
              <w:left w:val="single" w:sz="4" w:space="0" w:color="auto"/>
              <w:bottom w:val="single" w:sz="4" w:space="0" w:color="auto"/>
              <w:right w:val="single" w:sz="4" w:space="0" w:color="auto"/>
            </w:tcBorders>
          </w:tcPr>
          <w:p w14:paraId="2DC8B665" w14:textId="32E5B469" w:rsidR="005377F9" w:rsidRPr="000670FE" w:rsidRDefault="005377F9" w:rsidP="000C1899">
            <w:pPr>
              <w:pStyle w:val="TAC"/>
              <w:keepNext w:val="0"/>
              <w:keepLines w:val="0"/>
              <w:widowControl w:val="0"/>
            </w:pPr>
            <w:r>
              <w:t>1</w:t>
            </w:r>
          </w:p>
        </w:tc>
        <w:tc>
          <w:tcPr>
            <w:tcW w:w="1009" w:type="dxa"/>
            <w:tcBorders>
              <w:top w:val="single" w:sz="4" w:space="0" w:color="auto"/>
              <w:left w:val="single" w:sz="4" w:space="0" w:color="auto"/>
              <w:bottom w:val="single" w:sz="4" w:space="0" w:color="auto"/>
              <w:right w:val="single" w:sz="4" w:space="0" w:color="auto"/>
            </w:tcBorders>
          </w:tcPr>
          <w:p w14:paraId="0809FBE3" w14:textId="3146FEB5" w:rsidR="005377F9" w:rsidRPr="000670FE" w:rsidRDefault="005377F9" w:rsidP="000C1899">
            <w:pPr>
              <w:pStyle w:val="TAC"/>
              <w:keepNext w:val="0"/>
              <w:keepLines w:val="0"/>
              <w:widowControl w:val="0"/>
            </w:pPr>
            <w:r>
              <w:t>P</w:t>
            </w:r>
          </w:p>
        </w:tc>
      </w:tr>
      <w:tr w:rsidR="005377F9" w:rsidRPr="000670FE" w14:paraId="3A875713"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60529C5F" w14:textId="77777777" w:rsidR="005377F9" w:rsidRPr="000670FE" w:rsidRDefault="005377F9" w:rsidP="000C1899">
            <w:pPr>
              <w:pStyle w:val="TAC"/>
              <w:keepNext w:val="0"/>
              <w:keepLines w:val="0"/>
              <w:widowControl w:val="0"/>
            </w:pPr>
            <w:r w:rsidRPr="000670FE">
              <w:t>2a2</w:t>
            </w:r>
          </w:p>
        </w:tc>
        <w:tc>
          <w:tcPr>
            <w:tcW w:w="3794" w:type="dxa"/>
            <w:tcBorders>
              <w:top w:val="single" w:sz="4" w:space="0" w:color="auto"/>
              <w:left w:val="single" w:sz="4" w:space="0" w:color="auto"/>
              <w:bottom w:val="single" w:sz="4" w:space="0" w:color="auto"/>
              <w:right w:val="single" w:sz="4" w:space="0" w:color="auto"/>
            </w:tcBorders>
          </w:tcPr>
          <w:p w14:paraId="5C45DD53" w14:textId="7F75EED7" w:rsidR="005377F9" w:rsidRPr="000670FE" w:rsidRDefault="005377F9" w:rsidP="000C1899">
            <w:pPr>
              <w:pStyle w:val="TAL"/>
              <w:keepNext w:val="0"/>
              <w:keepLines w:val="0"/>
              <w:widowControl w:val="0"/>
            </w:pPr>
            <w:r>
              <w:t>Check: Does t</w:t>
            </w:r>
            <w:r w:rsidRPr="000670FE">
              <w:t>he UE (MCVideo Client) respond with a SIP 183 (Session Progress) message?</w:t>
            </w:r>
          </w:p>
        </w:tc>
        <w:tc>
          <w:tcPr>
            <w:tcW w:w="701" w:type="dxa"/>
            <w:tcBorders>
              <w:top w:val="single" w:sz="4" w:space="0" w:color="auto"/>
              <w:left w:val="single" w:sz="4" w:space="0" w:color="auto"/>
              <w:bottom w:val="single" w:sz="4" w:space="0" w:color="auto"/>
              <w:right w:val="single" w:sz="4" w:space="0" w:color="auto"/>
            </w:tcBorders>
          </w:tcPr>
          <w:p w14:paraId="7F48B0CF"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22B3F87A" w14:textId="77777777" w:rsidR="005377F9" w:rsidRPr="000670FE" w:rsidRDefault="005377F9" w:rsidP="000C1899">
            <w:pPr>
              <w:pStyle w:val="TAL"/>
              <w:keepNext w:val="0"/>
              <w:keepLines w:val="0"/>
              <w:widowControl w:val="0"/>
            </w:pPr>
            <w:r w:rsidRPr="000670FE">
              <w:t>SIP 183 (Session Progress)</w:t>
            </w:r>
          </w:p>
        </w:tc>
        <w:tc>
          <w:tcPr>
            <w:tcW w:w="561" w:type="dxa"/>
            <w:tcBorders>
              <w:top w:val="single" w:sz="4" w:space="0" w:color="auto"/>
              <w:left w:val="single" w:sz="4" w:space="0" w:color="auto"/>
              <w:bottom w:val="single" w:sz="4" w:space="0" w:color="auto"/>
              <w:right w:val="single" w:sz="4" w:space="0" w:color="auto"/>
            </w:tcBorders>
          </w:tcPr>
          <w:p w14:paraId="6D501CC9" w14:textId="6A58BA4B" w:rsidR="005377F9" w:rsidRPr="000670FE" w:rsidRDefault="005377F9" w:rsidP="000C1899">
            <w:pPr>
              <w:pStyle w:val="TAC"/>
              <w:keepNext w:val="0"/>
              <w:keepLines w:val="0"/>
              <w:widowControl w:val="0"/>
            </w:pPr>
            <w:r>
              <w:t>1</w:t>
            </w:r>
          </w:p>
        </w:tc>
        <w:tc>
          <w:tcPr>
            <w:tcW w:w="1009" w:type="dxa"/>
            <w:tcBorders>
              <w:top w:val="single" w:sz="4" w:space="0" w:color="auto"/>
              <w:left w:val="single" w:sz="4" w:space="0" w:color="auto"/>
              <w:bottom w:val="single" w:sz="4" w:space="0" w:color="auto"/>
              <w:right w:val="single" w:sz="4" w:space="0" w:color="auto"/>
            </w:tcBorders>
          </w:tcPr>
          <w:p w14:paraId="356D3B43" w14:textId="68EFC9C0" w:rsidR="005377F9" w:rsidRPr="000670FE" w:rsidRDefault="005377F9" w:rsidP="000C1899">
            <w:pPr>
              <w:pStyle w:val="TAC"/>
              <w:keepNext w:val="0"/>
              <w:keepLines w:val="0"/>
              <w:widowControl w:val="0"/>
            </w:pPr>
            <w:r>
              <w:t>P</w:t>
            </w:r>
          </w:p>
        </w:tc>
      </w:tr>
      <w:tr w:rsidR="005377F9" w:rsidRPr="000670FE" w14:paraId="24853504"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752456A8" w14:textId="77777777" w:rsidR="005377F9" w:rsidRPr="000670FE" w:rsidRDefault="005377F9" w:rsidP="000C1899">
            <w:pPr>
              <w:pStyle w:val="TAC"/>
              <w:keepNext w:val="0"/>
              <w:keepLines w:val="0"/>
              <w:widowControl w:val="0"/>
            </w:pPr>
            <w:r w:rsidRPr="000670FE">
              <w:t>2a3</w:t>
            </w:r>
          </w:p>
        </w:tc>
        <w:tc>
          <w:tcPr>
            <w:tcW w:w="3794" w:type="dxa"/>
            <w:tcBorders>
              <w:top w:val="single" w:sz="4" w:space="0" w:color="auto"/>
              <w:left w:val="single" w:sz="4" w:space="0" w:color="auto"/>
              <w:bottom w:val="single" w:sz="4" w:space="0" w:color="auto"/>
              <w:right w:val="single" w:sz="4" w:space="0" w:color="auto"/>
            </w:tcBorders>
          </w:tcPr>
          <w:p w14:paraId="0E1D544F" w14:textId="77777777" w:rsidR="005377F9" w:rsidRPr="000670FE" w:rsidRDefault="005377F9" w:rsidP="000C1899">
            <w:pPr>
              <w:pStyle w:val="TAL"/>
              <w:keepNext w:val="0"/>
              <w:keepLines w:val="0"/>
              <w:widowControl w:val="0"/>
            </w:pPr>
            <w:r w:rsidRPr="000670FE">
              <w:t>The SS (MCVideo Server) responds to the SIP 183 (Session Progress) message with a SIP PRACK message.</w:t>
            </w:r>
          </w:p>
        </w:tc>
        <w:tc>
          <w:tcPr>
            <w:tcW w:w="701" w:type="dxa"/>
            <w:tcBorders>
              <w:top w:val="single" w:sz="4" w:space="0" w:color="auto"/>
              <w:left w:val="single" w:sz="4" w:space="0" w:color="auto"/>
              <w:bottom w:val="single" w:sz="4" w:space="0" w:color="auto"/>
              <w:right w:val="single" w:sz="4" w:space="0" w:color="auto"/>
            </w:tcBorders>
          </w:tcPr>
          <w:p w14:paraId="1638161F"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00B55851" w14:textId="77777777" w:rsidR="005377F9" w:rsidRPr="000670FE" w:rsidRDefault="005377F9" w:rsidP="000C1899">
            <w:pPr>
              <w:pStyle w:val="TAL"/>
              <w:keepNext w:val="0"/>
              <w:keepLines w:val="0"/>
              <w:widowControl w:val="0"/>
            </w:pPr>
            <w:r w:rsidRPr="000670FE">
              <w:t>SIP PRACK</w:t>
            </w:r>
          </w:p>
        </w:tc>
        <w:tc>
          <w:tcPr>
            <w:tcW w:w="561" w:type="dxa"/>
            <w:tcBorders>
              <w:top w:val="single" w:sz="4" w:space="0" w:color="auto"/>
              <w:left w:val="single" w:sz="4" w:space="0" w:color="auto"/>
              <w:bottom w:val="single" w:sz="4" w:space="0" w:color="auto"/>
              <w:right w:val="single" w:sz="4" w:space="0" w:color="auto"/>
            </w:tcBorders>
          </w:tcPr>
          <w:p w14:paraId="4809BF9E"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3908DFF9" w14:textId="77777777" w:rsidR="005377F9" w:rsidRPr="000670FE" w:rsidRDefault="005377F9" w:rsidP="000C1899">
            <w:pPr>
              <w:pStyle w:val="TAC"/>
              <w:keepNext w:val="0"/>
              <w:keepLines w:val="0"/>
              <w:widowControl w:val="0"/>
            </w:pPr>
            <w:r w:rsidRPr="000670FE">
              <w:t>-</w:t>
            </w:r>
          </w:p>
        </w:tc>
      </w:tr>
      <w:tr w:rsidR="005377F9" w:rsidRPr="000670FE" w14:paraId="7A723BEB"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254FA0F6" w14:textId="77777777" w:rsidR="005377F9" w:rsidRPr="000670FE" w:rsidRDefault="005377F9" w:rsidP="000C1899">
            <w:pPr>
              <w:pStyle w:val="TAC"/>
              <w:keepNext w:val="0"/>
              <w:keepLines w:val="0"/>
              <w:widowControl w:val="0"/>
            </w:pPr>
            <w:r w:rsidRPr="000670FE">
              <w:t>2a4</w:t>
            </w:r>
          </w:p>
        </w:tc>
        <w:tc>
          <w:tcPr>
            <w:tcW w:w="3794" w:type="dxa"/>
            <w:tcBorders>
              <w:top w:val="single" w:sz="4" w:space="0" w:color="auto"/>
              <w:left w:val="single" w:sz="4" w:space="0" w:color="auto"/>
              <w:bottom w:val="single" w:sz="4" w:space="0" w:color="auto"/>
              <w:right w:val="single" w:sz="4" w:space="0" w:color="auto"/>
            </w:tcBorders>
          </w:tcPr>
          <w:p w14:paraId="7ADED448" w14:textId="0F2BE57B" w:rsidR="005377F9" w:rsidRPr="000670FE" w:rsidRDefault="005377F9" w:rsidP="000C1899">
            <w:pPr>
              <w:pStyle w:val="TAL"/>
              <w:keepNext w:val="0"/>
              <w:keepLines w:val="0"/>
              <w:widowControl w:val="0"/>
            </w:pPr>
            <w:r>
              <w:t>Check: Does t</w:t>
            </w:r>
            <w:r w:rsidRPr="000670FE">
              <w:t>he UE (MCVideo Client) acknowledge the SIP PRACK message with SIP 200 (OK) message.</w:t>
            </w:r>
          </w:p>
        </w:tc>
        <w:tc>
          <w:tcPr>
            <w:tcW w:w="701" w:type="dxa"/>
            <w:tcBorders>
              <w:top w:val="single" w:sz="4" w:space="0" w:color="auto"/>
              <w:left w:val="single" w:sz="4" w:space="0" w:color="auto"/>
              <w:bottom w:val="single" w:sz="4" w:space="0" w:color="auto"/>
              <w:right w:val="single" w:sz="4" w:space="0" w:color="auto"/>
            </w:tcBorders>
          </w:tcPr>
          <w:p w14:paraId="5182C2F8"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207E84D4" w14:textId="77777777" w:rsidR="005377F9" w:rsidRPr="000670FE" w:rsidRDefault="005377F9" w:rsidP="000C1899">
            <w:pPr>
              <w:pStyle w:val="TAL"/>
              <w:keepNext w:val="0"/>
              <w:keepLines w:val="0"/>
              <w:widowControl w:val="0"/>
            </w:pPr>
            <w:r w:rsidRPr="000670FE">
              <w:t>SIP 200 (OK)</w:t>
            </w:r>
          </w:p>
        </w:tc>
        <w:tc>
          <w:tcPr>
            <w:tcW w:w="561" w:type="dxa"/>
            <w:tcBorders>
              <w:top w:val="single" w:sz="4" w:space="0" w:color="auto"/>
              <w:left w:val="single" w:sz="4" w:space="0" w:color="auto"/>
              <w:bottom w:val="single" w:sz="4" w:space="0" w:color="auto"/>
              <w:right w:val="single" w:sz="4" w:space="0" w:color="auto"/>
            </w:tcBorders>
          </w:tcPr>
          <w:p w14:paraId="30BA7F99" w14:textId="220F5170" w:rsidR="005377F9" w:rsidRPr="000670FE" w:rsidRDefault="005377F9" w:rsidP="000C1899">
            <w:pPr>
              <w:pStyle w:val="TAC"/>
              <w:keepNext w:val="0"/>
              <w:keepLines w:val="0"/>
              <w:widowControl w:val="0"/>
            </w:pPr>
            <w:r>
              <w:t>1</w:t>
            </w:r>
          </w:p>
        </w:tc>
        <w:tc>
          <w:tcPr>
            <w:tcW w:w="1009" w:type="dxa"/>
            <w:tcBorders>
              <w:top w:val="single" w:sz="4" w:space="0" w:color="auto"/>
              <w:left w:val="single" w:sz="4" w:space="0" w:color="auto"/>
              <w:bottom w:val="single" w:sz="4" w:space="0" w:color="auto"/>
              <w:right w:val="single" w:sz="4" w:space="0" w:color="auto"/>
            </w:tcBorders>
          </w:tcPr>
          <w:p w14:paraId="7DBDEE77" w14:textId="40B4008B" w:rsidR="005377F9" w:rsidRPr="000670FE" w:rsidRDefault="005377F9" w:rsidP="000C1899">
            <w:pPr>
              <w:pStyle w:val="TAC"/>
              <w:keepNext w:val="0"/>
              <w:keepLines w:val="0"/>
              <w:widowControl w:val="0"/>
            </w:pPr>
            <w:r>
              <w:t>P</w:t>
            </w:r>
          </w:p>
        </w:tc>
      </w:tr>
      <w:tr w:rsidR="005377F9" w:rsidRPr="000670FE" w14:paraId="521FCD3C"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0B71ADC5" w14:textId="77777777" w:rsidR="005377F9" w:rsidRPr="000670FE" w:rsidRDefault="005377F9" w:rsidP="000C1899">
            <w:pPr>
              <w:pStyle w:val="TAC"/>
              <w:keepNext w:val="0"/>
              <w:keepLines w:val="0"/>
              <w:widowControl w:val="0"/>
            </w:pPr>
            <w:r w:rsidRPr="000670FE">
              <w:t>3</w:t>
            </w:r>
          </w:p>
        </w:tc>
        <w:tc>
          <w:tcPr>
            <w:tcW w:w="3794" w:type="dxa"/>
            <w:tcBorders>
              <w:top w:val="single" w:sz="4" w:space="0" w:color="auto"/>
              <w:left w:val="single" w:sz="4" w:space="0" w:color="auto"/>
              <w:bottom w:val="single" w:sz="4" w:space="0" w:color="auto"/>
              <w:right w:val="single" w:sz="4" w:space="0" w:color="auto"/>
            </w:tcBorders>
          </w:tcPr>
          <w:p w14:paraId="23241ABC" w14:textId="77777777" w:rsidR="005377F9" w:rsidRPr="000670FE" w:rsidRDefault="005377F9" w:rsidP="000C1899">
            <w:pPr>
              <w:pStyle w:val="TAL"/>
              <w:keepNext w:val="0"/>
              <w:keepLines w:val="0"/>
              <w:widowControl w:val="0"/>
            </w:pPr>
            <w:r w:rsidRPr="000670FE">
              <w:t>Make the MCVideo User answer the call.</w:t>
            </w:r>
          </w:p>
          <w:p w14:paraId="3B2272AB" w14:textId="54859994" w:rsidR="005377F9" w:rsidRPr="000670FE" w:rsidRDefault="005377F9" w:rsidP="000C1899">
            <w:pPr>
              <w:pStyle w:val="TAL"/>
              <w:keepNext w:val="0"/>
              <w:keepLines w:val="0"/>
              <w:widowControl w:val="0"/>
            </w:pPr>
            <w:r>
              <w:t>(</w:t>
            </w:r>
            <w:r w:rsidRPr="000670FE">
              <w:t>NOTE</w:t>
            </w:r>
            <w:r>
              <w:t xml:space="preserve"> 1)</w:t>
            </w:r>
          </w:p>
        </w:tc>
        <w:tc>
          <w:tcPr>
            <w:tcW w:w="701" w:type="dxa"/>
            <w:tcBorders>
              <w:top w:val="single" w:sz="4" w:space="0" w:color="auto"/>
              <w:left w:val="single" w:sz="4" w:space="0" w:color="auto"/>
              <w:bottom w:val="single" w:sz="4" w:space="0" w:color="auto"/>
              <w:right w:val="single" w:sz="4" w:space="0" w:color="auto"/>
            </w:tcBorders>
          </w:tcPr>
          <w:p w14:paraId="3395D1D4"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tcPr>
          <w:p w14:paraId="159F8557"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tcPr>
          <w:p w14:paraId="23CB0D7C"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3FD10E56" w14:textId="77777777" w:rsidR="005377F9" w:rsidRPr="000670FE" w:rsidRDefault="005377F9" w:rsidP="000C1899">
            <w:pPr>
              <w:pStyle w:val="TAC"/>
              <w:keepNext w:val="0"/>
              <w:keepLines w:val="0"/>
              <w:widowControl w:val="0"/>
            </w:pPr>
            <w:r w:rsidRPr="000670FE">
              <w:t>-</w:t>
            </w:r>
          </w:p>
        </w:tc>
      </w:tr>
      <w:tr w:rsidR="005377F9" w:rsidRPr="000670FE" w14:paraId="71694920"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29116864" w14:textId="77777777" w:rsidR="005377F9" w:rsidRPr="000670FE" w:rsidRDefault="005377F9" w:rsidP="000C1899">
            <w:pPr>
              <w:pStyle w:val="TAC"/>
              <w:keepNext w:val="0"/>
              <w:keepLines w:val="0"/>
              <w:widowControl w:val="0"/>
            </w:pPr>
            <w:r w:rsidRPr="000670FE">
              <w:t>4</w:t>
            </w:r>
          </w:p>
        </w:tc>
        <w:tc>
          <w:tcPr>
            <w:tcW w:w="3794" w:type="dxa"/>
            <w:tcBorders>
              <w:top w:val="single" w:sz="4" w:space="0" w:color="auto"/>
              <w:left w:val="single" w:sz="4" w:space="0" w:color="auto"/>
              <w:bottom w:val="single" w:sz="4" w:space="0" w:color="auto"/>
              <w:right w:val="single" w:sz="4" w:space="0" w:color="auto"/>
            </w:tcBorders>
          </w:tcPr>
          <w:p w14:paraId="1BDE85E5" w14:textId="77777777" w:rsidR="005377F9" w:rsidRPr="000670FE" w:rsidRDefault="005377F9" w:rsidP="000C1899">
            <w:pPr>
              <w:pStyle w:val="TAL"/>
              <w:keepNext w:val="0"/>
              <w:keepLines w:val="0"/>
              <w:widowControl w:val="0"/>
            </w:pPr>
            <w:r w:rsidRPr="000670FE">
              <w:t>Check: Does the UE (MCVideo Client) answer the call with a SIP 200 (OK) message?</w:t>
            </w:r>
          </w:p>
        </w:tc>
        <w:tc>
          <w:tcPr>
            <w:tcW w:w="701" w:type="dxa"/>
            <w:tcBorders>
              <w:top w:val="single" w:sz="4" w:space="0" w:color="auto"/>
              <w:left w:val="single" w:sz="4" w:space="0" w:color="auto"/>
              <w:bottom w:val="single" w:sz="4" w:space="0" w:color="auto"/>
              <w:right w:val="single" w:sz="4" w:space="0" w:color="auto"/>
            </w:tcBorders>
          </w:tcPr>
          <w:p w14:paraId="42C35332"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5A5B770F" w14:textId="77777777" w:rsidR="005377F9" w:rsidRPr="000670FE" w:rsidRDefault="005377F9" w:rsidP="000C1899">
            <w:pPr>
              <w:pStyle w:val="TAL"/>
              <w:keepNext w:val="0"/>
              <w:keepLines w:val="0"/>
              <w:widowControl w:val="0"/>
            </w:pPr>
            <w:r w:rsidRPr="000670FE">
              <w:t>SIP 200 (OK)</w:t>
            </w:r>
          </w:p>
        </w:tc>
        <w:tc>
          <w:tcPr>
            <w:tcW w:w="561" w:type="dxa"/>
            <w:tcBorders>
              <w:top w:val="single" w:sz="4" w:space="0" w:color="auto"/>
              <w:left w:val="single" w:sz="4" w:space="0" w:color="auto"/>
              <w:bottom w:val="single" w:sz="4" w:space="0" w:color="auto"/>
              <w:right w:val="single" w:sz="4" w:space="0" w:color="auto"/>
            </w:tcBorders>
          </w:tcPr>
          <w:p w14:paraId="01F368BF" w14:textId="77777777" w:rsidR="005377F9" w:rsidRPr="000670FE" w:rsidRDefault="005377F9" w:rsidP="000C1899">
            <w:pPr>
              <w:pStyle w:val="TAC"/>
              <w:keepNext w:val="0"/>
              <w:keepLines w:val="0"/>
              <w:widowControl w:val="0"/>
            </w:pPr>
            <w:r w:rsidRPr="000670FE">
              <w:t>1</w:t>
            </w:r>
          </w:p>
        </w:tc>
        <w:tc>
          <w:tcPr>
            <w:tcW w:w="1009" w:type="dxa"/>
            <w:tcBorders>
              <w:top w:val="single" w:sz="4" w:space="0" w:color="auto"/>
              <w:left w:val="single" w:sz="4" w:space="0" w:color="auto"/>
              <w:bottom w:val="single" w:sz="4" w:space="0" w:color="auto"/>
              <w:right w:val="single" w:sz="4" w:space="0" w:color="auto"/>
            </w:tcBorders>
          </w:tcPr>
          <w:p w14:paraId="7206293F" w14:textId="77777777" w:rsidR="005377F9" w:rsidRPr="000670FE" w:rsidRDefault="005377F9" w:rsidP="000C1899">
            <w:pPr>
              <w:pStyle w:val="TAC"/>
              <w:keepNext w:val="0"/>
              <w:keepLines w:val="0"/>
              <w:widowControl w:val="0"/>
            </w:pPr>
            <w:r w:rsidRPr="000670FE">
              <w:t>P</w:t>
            </w:r>
          </w:p>
        </w:tc>
      </w:tr>
      <w:tr w:rsidR="005377F9" w:rsidRPr="000670FE" w14:paraId="0E0EA451"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6F274F7A" w14:textId="77777777" w:rsidR="005377F9" w:rsidRPr="000670FE" w:rsidRDefault="005377F9" w:rsidP="000C1899">
            <w:pPr>
              <w:pStyle w:val="TAC"/>
              <w:keepNext w:val="0"/>
              <w:keepLines w:val="0"/>
              <w:widowControl w:val="0"/>
            </w:pPr>
            <w:r w:rsidRPr="000670FE">
              <w:t>5</w:t>
            </w:r>
          </w:p>
        </w:tc>
        <w:tc>
          <w:tcPr>
            <w:tcW w:w="3794" w:type="dxa"/>
            <w:tcBorders>
              <w:top w:val="single" w:sz="4" w:space="0" w:color="auto"/>
              <w:left w:val="single" w:sz="4" w:space="0" w:color="auto"/>
              <w:bottom w:val="single" w:sz="4" w:space="0" w:color="auto"/>
              <w:right w:val="single" w:sz="4" w:space="0" w:color="auto"/>
            </w:tcBorders>
          </w:tcPr>
          <w:p w14:paraId="5220E917" w14:textId="77777777" w:rsidR="005377F9" w:rsidRPr="000670FE" w:rsidRDefault="005377F9" w:rsidP="000C1899">
            <w:pPr>
              <w:pStyle w:val="TAL"/>
              <w:keepNext w:val="0"/>
              <w:keepLines w:val="0"/>
              <w:widowControl w:val="0"/>
            </w:pPr>
            <w:r w:rsidRPr="000670FE">
              <w:t>The SS (MCVideo Server) acknowledges the receipt of a SIP 200 (OK) for SIP INVITE message.</w:t>
            </w:r>
          </w:p>
        </w:tc>
        <w:tc>
          <w:tcPr>
            <w:tcW w:w="701" w:type="dxa"/>
            <w:tcBorders>
              <w:top w:val="single" w:sz="4" w:space="0" w:color="auto"/>
              <w:left w:val="single" w:sz="4" w:space="0" w:color="auto"/>
              <w:bottom w:val="single" w:sz="4" w:space="0" w:color="auto"/>
              <w:right w:val="single" w:sz="4" w:space="0" w:color="auto"/>
            </w:tcBorders>
          </w:tcPr>
          <w:p w14:paraId="539AF53D"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7ABF15D9" w14:textId="77777777" w:rsidR="005377F9" w:rsidRPr="000670FE" w:rsidRDefault="005377F9" w:rsidP="000C1899">
            <w:pPr>
              <w:pStyle w:val="TAL"/>
              <w:keepNext w:val="0"/>
              <w:keepLines w:val="0"/>
              <w:widowControl w:val="0"/>
            </w:pPr>
            <w:r w:rsidRPr="000670FE">
              <w:t>SIP ACK</w:t>
            </w:r>
          </w:p>
        </w:tc>
        <w:tc>
          <w:tcPr>
            <w:tcW w:w="561" w:type="dxa"/>
            <w:tcBorders>
              <w:top w:val="single" w:sz="4" w:space="0" w:color="auto"/>
              <w:left w:val="single" w:sz="4" w:space="0" w:color="auto"/>
              <w:bottom w:val="single" w:sz="4" w:space="0" w:color="auto"/>
              <w:right w:val="single" w:sz="4" w:space="0" w:color="auto"/>
            </w:tcBorders>
          </w:tcPr>
          <w:p w14:paraId="0FB62D3B"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5AF1EC9A" w14:textId="77777777" w:rsidR="005377F9" w:rsidRPr="000670FE" w:rsidRDefault="005377F9" w:rsidP="000C1899">
            <w:pPr>
              <w:pStyle w:val="TAC"/>
              <w:keepNext w:val="0"/>
              <w:keepLines w:val="0"/>
              <w:widowControl w:val="0"/>
            </w:pPr>
            <w:r w:rsidRPr="000670FE">
              <w:t>-</w:t>
            </w:r>
          </w:p>
        </w:tc>
      </w:tr>
      <w:tr w:rsidR="005377F9" w:rsidRPr="000670FE" w14:paraId="121DA671"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62C27F21" w14:textId="77777777" w:rsidR="005377F9" w:rsidRPr="000670FE" w:rsidRDefault="005377F9" w:rsidP="000C1899">
            <w:pPr>
              <w:pStyle w:val="TAC"/>
              <w:keepNext w:val="0"/>
              <w:keepLines w:val="0"/>
              <w:widowControl w:val="0"/>
            </w:pPr>
            <w:r w:rsidRPr="000670FE">
              <w:t>6</w:t>
            </w:r>
          </w:p>
        </w:tc>
        <w:tc>
          <w:tcPr>
            <w:tcW w:w="3794" w:type="dxa"/>
            <w:tcBorders>
              <w:top w:val="single" w:sz="4" w:space="0" w:color="auto"/>
              <w:left w:val="single" w:sz="4" w:space="0" w:color="auto"/>
              <w:bottom w:val="single" w:sz="4" w:space="0" w:color="auto"/>
              <w:right w:val="single" w:sz="4" w:space="0" w:color="auto"/>
            </w:tcBorders>
          </w:tcPr>
          <w:p w14:paraId="5A940EAC" w14:textId="77777777" w:rsidR="005377F9" w:rsidRPr="000670FE" w:rsidRDefault="005377F9" w:rsidP="000C1899">
            <w:pPr>
              <w:pStyle w:val="TAL"/>
              <w:keepNext w:val="0"/>
              <w:keepLines w:val="0"/>
              <w:widowControl w:val="0"/>
            </w:pPr>
            <w:r w:rsidRPr="000670FE">
              <w:t>The SS (MCVideo Server) sends a Media Transmission Notification message</w:t>
            </w:r>
          </w:p>
        </w:tc>
        <w:tc>
          <w:tcPr>
            <w:tcW w:w="701" w:type="dxa"/>
            <w:tcBorders>
              <w:top w:val="single" w:sz="4" w:space="0" w:color="auto"/>
              <w:left w:val="single" w:sz="4" w:space="0" w:color="auto"/>
              <w:bottom w:val="single" w:sz="4" w:space="0" w:color="auto"/>
              <w:right w:val="single" w:sz="4" w:space="0" w:color="auto"/>
            </w:tcBorders>
          </w:tcPr>
          <w:p w14:paraId="7D03B5B8"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125F60DD" w14:textId="77777777" w:rsidR="005377F9" w:rsidRPr="000670FE" w:rsidRDefault="005377F9" w:rsidP="000C1899">
            <w:pPr>
              <w:pStyle w:val="TAL"/>
              <w:keepNext w:val="0"/>
              <w:keepLines w:val="0"/>
              <w:widowControl w:val="0"/>
            </w:pPr>
            <w:r w:rsidRPr="000670FE">
              <w:t>Media Transmission Notification</w:t>
            </w:r>
          </w:p>
        </w:tc>
        <w:tc>
          <w:tcPr>
            <w:tcW w:w="561" w:type="dxa"/>
            <w:tcBorders>
              <w:top w:val="single" w:sz="4" w:space="0" w:color="auto"/>
              <w:left w:val="single" w:sz="4" w:space="0" w:color="auto"/>
              <w:bottom w:val="single" w:sz="4" w:space="0" w:color="auto"/>
              <w:right w:val="single" w:sz="4" w:space="0" w:color="auto"/>
            </w:tcBorders>
          </w:tcPr>
          <w:p w14:paraId="7013AC10" w14:textId="77777777" w:rsidR="005377F9" w:rsidRPr="000670FE" w:rsidRDefault="005377F9" w:rsidP="000C1899">
            <w:pPr>
              <w:pStyle w:val="TAC"/>
              <w:keepNext w:val="0"/>
              <w:keepLines w:val="0"/>
              <w:widowControl w:val="0"/>
            </w:pPr>
          </w:p>
        </w:tc>
        <w:tc>
          <w:tcPr>
            <w:tcW w:w="1009" w:type="dxa"/>
            <w:tcBorders>
              <w:top w:val="single" w:sz="4" w:space="0" w:color="auto"/>
              <w:left w:val="single" w:sz="4" w:space="0" w:color="auto"/>
              <w:bottom w:val="single" w:sz="4" w:space="0" w:color="auto"/>
              <w:right w:val="single" w:sz="4" w:space="0" w:color="auto"/>
            </w:tcBorders>
          </w:tcPr>
          <w:p w14:paraId="3DBCE157" w14:textId="77777777" w:rsidR="005377F9" w:rsidRPr="000670FE" w:rsidRDefault="005377F9" w:rsidP="000C1899">
            <w:pPr>
              <w:pStyle w:val="TAC"/>
              <w:keepNext w:val="0"/>
              <w:keepLines w:val="0"/>
              <w:widowControl w:val="0"/>
            </w:pPr>
            <w:r w:rsidRPr="000670FE">
              <w:t>-</w:t>
            </w:r>
          </w:p>
        </w:tc>
      </w:tr>
      <w:tr w:rsidR="005377F9" w:rsidRPr="000670FE" w14:paraId="0802FC27"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1686FCBE" w14:textId="77777777" w:rsidR="005377F9" w:rsidRPr="000670FE" w:rsidRDefault="005377F9" w:rsidP="000C1899">
            <w:pPr>
              <w:pStyle w:val="TAC"/>
              <w:keepNext w:val="0"/>
              <w:keepLines w:val="0"/>
              <w:widowControl w:val="0"/>
            </w:pPr>
            <w:r w:rsidRPr="000670FE">
              <w:t>7</w:t>
            </w:r>
          </w:p>
        </w:tc>
        <w:tc>
          <w:tcPr>
            <w:tcW w:w="3794" w:type="dxa"/>
            <w:tcBorders>
              <w:top w:val="single" w:sz="4" w:space="0" w:color="auto"/>
              <w:left w:val="single" w:sz="4" w:space="0" w:color="auto"/>
              <w:bottom w:val="single" w:sz="4" w:space="0" w:color="auto"/>
              <w:right w:val="single" w:sz="4" w:space="0" w:color="auto"/>
            </w:tcBorders>
          </w:tcPr>
          <w:p w14:paraId="539AC7A2" w14:textId="77777777" w:rsidR="005377F9" w:rsidRDefault="005377F9" w:rsidP="009A4AAA">
            <w:pPr>
              <w:pStyle w:val="TAL"/>
              <w:keepNext w:val="0"/>
              <w:keepLines w:val="0"/>
              <w:widowControl w:val="0"/>
            </w:pPr>
            <w:r w:rsidRPr="000670FE">
              <w:t>Check: Does the UE (MCVideo Client) provide media transmission notification to the MCVideo User?</w:t>
            </w:r>
          </w:p>
          <w:p w14:paraId="73E97E0C" w14:textId="77777777" w:rsidR="005377F9" w:rsidRPr="000670FE" w:rsidRDefault="005377F9" w:rsidP="000C1899">
            <w:pPr>
              <w:pStyle w:val="TAL"/>
              <w:keepNext w:val="0"/>
              <w:keepLines w:val="0"/>
              <w:widowControl w:val="0"/>
            </w:pPr>
            <w:r>
              <w:t>(NOTE 1)</w:t>
            </w:r>
          </w:p>
        </w:tc>
        <w:tc>
          <w:tcPr>
            <w:tcW w:w="701" w:type="dxa"/>
            <w:tcBorders>
              <w:top w:val="single" w:sz="4" w:space="0" w:color="auto"/>
              <w:left w:val="single" w:sz="4" w:space="0" w:color="auto"/>
              <w:bottom w:val="single" w:sz="4" w:space="0" w:color="auto"/>
              <w:right w:val="single" w:sz="4" w:space="0" w:color="auto"/>
            </w:tcBorders>
          </w:tcPr>
          <w:p w14:paraId="5F957749"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tcPr>
          <w:p w14:paraId="040E1F23"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tcPr>
          <w:p w14:paraId="2CCD3F9B" w14:textId="77777777" w:rsidR="005377F9" w:rsidRPr="000670FE" w:rsidRDefault="005377F9" w:rsidP="000C1899">
            <w:pPr>
              <w:pStyle w:val="TAC"/>
              <w:keepNext w:val="0"/>
              <w:keepLines w:val="0"/>
              <w:widowControl w:val="0"/>
            </w:pPr>
            <w:r w:rsidRPr="000670FE">
              <w:t>2</w:t>
            </w:r>
          </w:p>
        </w:tc>
        <w:tc>
          <w:tcPr>
            <w:tcW w:w="1009" w:type="dxa"/>
            <w:tcBorders>
              <w:top w:val="single" w:sz="4" w:space="0" w:color="auto"/>
              <w:left w:val="single" w:sz="4" w:space="0" w:color="auto"/>
              <w:bottom w:val="single" w:sz="4" w:space="0" w:color="auto"/>
              <w:right w:val="single" w:sz="4" w:space="0" w:color="auto"/>
            </w:tcBorders>
          </w:tcPr>
          <w:p w14:paraId="590DF87F" w14:textId="77777777" w:rsidR="005377F9" w:rsidRPr="000670FE" w:rsidRDefault="005377F9" w:rsidP="000C1899">
            <w:pPr>
              <w:pStyle w:val="TAC"/>
              <w:keepNext w:val="0"/>
              <w:keepLines w:val="0"/>
              <w:widowControl w:val="0"/>
            </w:pPr>
            <w:r w:rsidRPr="000670FE">
              <w:t>P</w:t>
            </w:r>
          </w:p>
        </w:tc>
      </w:tr>
      <w:tr w:rsidR="005377F9" w:rsidRPr="000670FE" w14:paraId="02AA1916"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759019BD" w14:textId="77777777" w:rsidR="005377F9" w:rsidRPr="000670FE" w:rsidRDefault="005377F9" w:rsidP="000C1899">
            <w:pPr>
              <w:pStyle w:val="TAC"/>
              <w:keepNext w:val="0"/>
              <w:keepLines w:val="0"/>
              <w:widowControl w:val="0"/>
            </w:pPr>
            <w:r w:rsidRPr="000670FE">
              <w:t>8</w:t>
            </w:r>
          </w:p>
        </w:tc>
        <w:tc>
          <w:tcPr>
            <w:tcW w:w="3794" w:type="dxa"/>
            <w:tcBorders>
              <w:top w:val="single" w:sz="4" w:space="0" w:color="auto"/>
              <w:left w:val="single" w:sz="4" w:space="0" w:color="auto"/>
              <w:bottom w:val="single" w:sz="4" w:space="0" w:color="auto"/>
              <w:right w:val="single" w:sz="4" w:space="0" w:color="auto"/>
            </w:tcBorders>
          </w:tcPr>
          <w:p w14:paraId="343862FE" w14:textId="77777777" w:rsidR="005377F9" w:rsidRPr="000670FE" w:rsidRDefault="005377F9" w:rsidP="000C1899">
            <w:pPr>
              <w:pStyle w:val="TAL"/>
              <w:keepNext w:val="0"/>
              <w:keepLines w:val="0"/>
              <w:widowControl w:val="0"/>
            </w:pPr>
            <w:r w:rsidRPr="000670FE">
              <w:t>Make the MCVideo User request permission to receive media.</w:t>
            </w:r>
          </w:p>
          <w:p w14:paraId="723A8383" w14:textId="2461AEBD" w:rsidR="005377F9" w:rsidRPr="000670FE" w:rsidRDefault="005377F9" w:rsidP="000C1899">
            <w:pPr>
              <w:pStyle w:val="TAL"/>
              <w:keepNext w:val="0"/>
              <w:keepLines w:val="0"/>
              <w:widowControl w:val="0"/>
            </w:pPr>
            <w:r>
              <w:t>(</w:t>
            </w:r>
            <w:r w:rsidRPr="000670FE">
              <w:t>NOTE</w:t>
            </w:r>
            <w:r>
              <w:t xml:space="preserve"> 1)</w:t>
            </w:r>
          </w:p>
        </w:tc>
        <w:tc>
          <w:tcPr>
            <w:tcW w:w="701" w:type="dxa"/>
            <w:tcBorders>
              <w:top w:val="single" w:sz="4" w:space="0" w:color="auto"/>
              <w:left w:val="single" w:sz="4" w:space="0" w:color="auto"/>
              <w:bottom w:val="single" w:sz="4" w:space="0" w:color="auto"/>
              <w:right w:val="single" w:sz="4" w:space="0" w:color="auto"/>
            </w:tcBorders>
          </w:tcPr>
          <w:p w14:paraId="49D41F3E"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tcPr>
          <w:p w14:paraId="69BF61AA"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tcPr>
          <w:p w14:paraId="6E12B649"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5EE7EE34" w14:textId="77777777" w:rsidR="005377F9" w:rsidRPr="000670FE" w:rsidRDefault="005377F9" w:rsidP="000C1899">
            <w:pPr>
              <w:pStyle w:val="TAC"/>
              <w:keepNext w:val="0"/>
              <w:keepLines w:val="0"/>
              <w:widowControl w:val="0"/>
            </w:pPr>
            <w:r w:rsidRPr="000670FE">
              <w:t>-</w:t>
            </w:r>
          </w:p>
        </w:tc>
      </w:tr>
      <w:tr w:rsidR="005377F9" w:rsidRPr="000670FE" w14:paraId="60305DAA"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52910C73" w14:textId="77777777" w:rsidR="005377F9" w:rsidRPr="000670FE" w:rsidRDefault="005377F9" w:rsidP="000C1899">
            <w:pPr>
              <w:pStyle w:val="TAC"/>
              <w:keepNext w:val="0"/>
              <w:keepLines w:val="0"/>
              <w:widowControl w:val="0"/>
            </w:pPr>
            <w:r w:rsidRPr="000670FE">
              <w:t>9</w:t>
            </w:r>
          </w:p>
        </w:tc>
        <w:tc>
          <w:tcPr>
            <w:tcW w:w="3794" w:type="dxa"/>
            <w:tcBorders>
              <w:top w:val="single" w:sz="4" w:space="0" w:color="auto"/>
              <w:left w:val="single" w:sz="4" w:space="0" w:color="auto"/>
              <w:bottom w:val="single" w:sz="4" w:space="0" w:color="auto"/>
              <w:right w:val="single" w:sz="4" w:space="0" w:color="auto"/>
            </w:tcBorders>
          </w:tcPr>
          <w:p w14:paraId="21977F1C" w14:textId="77777777" w:rsidR="005377F9" w:rsidRPr="000670FE" w:rsidRDefault="005377F9" w:rsidP="000C1899">
            <w:pPr>
              <w:pStyle w:val="TAL"/>
              <w:keepNext w:val="0"/>
              <w:keepLines w:val="0"/>
              <w:widowControl w:val="0"/>
            </w:pPr>
            <w:r w:rsidRPr="000670FE">
              <w:t>Check: Does the UE (MCVideo Client) send a Receive Media Request message?</w:t>
            </w:r>
          </w:p>
        </w:tc>
        <w:tc>
          <w:tcPr>
            <w:tcW w:w="701" w:type="dxa"/>
            <w:tcBorders>
              <w:top w:val="single" w:sz="4" w:space="0" w:color="auto"/>
              <w:left w:val="single" w:sz="4" w:space="0" w:color="auto"/>
              <w:bottom w:val="single" w:sz="4" w:space="0" w:color="auto"/>
              <w:right w:val="single" w:sz="4" w:space="0" w:color="auto"/>
            </w:tcBorders>
          </w:tcPr>
          <w:p w14:paraId="4BF40BCB"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6C75548B" w14:textId="77777777" w:rsidR="005377F9" w:rsidRPr="000670FE" w:rsidRDefault="005377F9" w:rsidP="000C1899">
            <w:pPr>
              <w:pStyle w:val="TAL"/>
              <w:keepNext w:val="0"/>
              <w:keepLines w:val="0"/>
              <w:widowControl w:val="0"/>
            </w:pPr>
            <w:r w:rsidRPr="000670FE">
              <w:t>Receive Media Request</w:t>
            </w:r>
          </w:p>
        </w:tc>
        <w:tc>
          <w:tcPr>
            <w:tcW w:w="561" w:type="dxa"/>
            <w:tcBorders>
              <w:top w:val="single" w:sz="4" w:space="0" w:color="auto"/>
              <w:left w:val="single" w:sz="4" w:space="0" w:color="auto"/>
              <w:bottom w:val="single" w:sz="4" w:space="0" w:color="auto"/>
              <w:right w:val="single" w:sz="4" w:space="0" w:color="auto"/>
            </w:tcBorders>
          </w:tcPr>
          <w:p w14:paraId="6C39449E" w14:textId="77777777" w:rsidR="005377F9" w:rsidRPr="000670FE" w:rsidRDefault="005377F9" w:rsidP="000C1899">
            <w:pPr>
              <w:pStyle w:val="TAC"/>
              <w:keepNext w:val="0"/>
              <w:keepLines w:val="0"/>
              <w:widowControl w:val="0"/>
            </w:pPr>
            <w:r w:rsidRPr="000670FE">
              <w:t>3</w:t>
            </w:r>
          </w:p>
        </w:tc>
        <w:tc>
          <w:tcPr>
            <w:tcW w:w="1009" w:type="dxa"/>
            <w:tcBorders>
              <w:top w:val="single" w:sz="4" w:space="0" w:color="auto"/>
              <w:left w:val="single" w:sz="4" w:space="0" w:color="auto"/>
              <w:bottom w:val="single" w:sz="4" w:space="0" w:color="auto"/>
              <w:right w:val="single" w:sz="4" w:space="0" w:color="auto"/>
            </w:tcBorders>
          </w:tcPr>
          <w:p w14:paraId="6C0A3F6E" w14:textId="77777777" w:rsidR="005377F9" w:rsidRPr="000670FE" w:rsidRDefault="005377F9" w:rsidP="000C1899">
            <w:pPr>
              <w:pStyle w:val="TAC"/>
              <w:keepNext w:val="0"/>
              <w:keepLines w:val="0"/>
              <w:widowControl w:val="0"/>
            </w:pPr>
            <w:r w:rsidRPr="000670FE">
              <w:t>P</w:t>
            </w:r>
          </w:p>
        </w:tc>
      </w:tr>
      <w:tr w:rsidR="005377F9" w:rsidRPr="000670FE" w14:paraId="18212F8C"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3A862297" w14:textId="77777777" w:rsidR="005377F9" w:rsidRPr="000670FE" w:rsidRDefault="005377F9" w:rsidP="000C1899">
            <w:pPr>
              <w:pStyle w:val="TAC"/>
              <w:keepNext w:val="0"/>
              <w:keepLines w:val="0"/>
              <w:widowControl w:val="0"/>
            </w:pPr>
            <w:r w:rsidRPr="000670FE">
              <w:t>10</w:t>
            </w:r>
          </w:p>
        </w:tc>
        <w:tc>
          <w:tcPr>
            <w:tcW w:w="3794" w:type="dxa"/>
            <w:tcBorders>
              <w:top w:val="single" w:sz="4" w:space="0" w:color="auto"/>
              <w:left w:val="single" w:sz="4" w:space="0" w:color="auto"/>
              <w:bottom w:val="single" w:sz="4" w:space="0" w:color="auto"/>
              <w:right w:val="single" w:sz="4" w:space="0" w:color="auto"/>
            </w:tcBorders>
          </w:tcPr>
          <w:p w14:paraId="46E9E0E8" w14:textId="77777777" w:rsidR="005377F9" w:rsidRPr="000670FE" w:rsidRDefault="005377F9" w:rsidP="000C1899">
            <w:pPr>
              <w:pStyle w:val="TAL"/>
              <w:keepNext w:val="0"/>
              <w:keepLines w:val="0"/>
              <w:widowControl w:val="0"/>
            </w:pPr>
            <w:r w:rsidRPr="000670FE">
              <w:t>The SS (MCVideo Server) sends a Receive Media Response message.</w:t>
            </w:r>
          </w:p>
        </w:tc>
        <w:tc>
          <w:tcPr>
            <w:tcW w:w="701" w:type="dxa"/>
            <w:tcBorders>
              <w:top w:val="single" w:sz="4" w:space="0" w:color="auto"/>
              <w:left w:val="single" w:sz="4" w:space="0" w:color="auto"/>
              <w:bottom w:val="single" w:sz="4" w:space="0" w:color="auto"/>
              <w:right w:val="single" w:sz="4" w:space="0" w:color="auto"/>
            </w:tcBorders>
          </w:tcPr>
          <w:p w14:paraId="15660D42"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071762D0" w14:textId="77777777" w:rsidR="005377F9" w:rsidRPr="000670FE" w:rsidRDefault="005377F9" w:rsidP="000C1899">
            <w:pPr>
              <w:pStyle w:val="TAL"/>
              <w:keepNext w:val="0"/>
              <w:keepLines w:val="0"/>
              <w:widowControl w:val="0"/>
            </w:pPr>
            <w:r w:rsidRPr="000670FE">
              <w:t>Receive Media Response</w:t>
            </w:r>
          </w:p>
        </w:tc>
        <w:tc>
          <w:tcPr>
            <w:tcW w:w="561" w:type="dxa"/>
            <w:tcBorders>
              <w:top w:val="single" w:sz="4" w:space="0" w:color="auto"/>
              <w:left w:val="single" w:sz="4" w:space="0" w:color="auto"/>
              <w:bottom w:val="single" w:sz="4" w:space="0" w:color="auto"/>
              <w:right w:val="single" w:sz="4" w:space="0" w:color="auto"/>
            </w:tcBorders>
          </w:tcPr>
          <w:p w14:paraId="27368421"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7177B329" w14:textId="77777777" w:rsidR="005377F9" w:rsidRPr="000670FE" w:rsidRDefault="005377F9" w:rsidP="000C1899">
            <w:pPr>
              <w:pStyle w:val="TAC"/>
              <w:keepNext w:val="0"/>
              <w:keepLines w:val="0"/>
              <w:widowControl w:val="0"/>
            </w:pPr>
            <w:r w:rsidRPr="000670FE">
              <w:t>-</w:t>
            </w:r>
          </w:p>
        </w:tc>
      </w:tr>
      <w:tr w:rsidR="005377F9" w:rsidRPr="000670FE" w14:paraId="19F6A55B"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4C29C6E1" w14:textId="77777777" w:rsidR="005377F9" w:rsidRPr="000670FE" w:rsidRDefault="005377F9" w:rsidP="000C1899">
            <w:pPr>
              <w:pStyle w:val="TAC"/>
              <w:keepNext w:val="0"/>
              <w:keepLines w:val="0"/>
              <w:widowControl w:val="0"/>
            </w:pPr>
            <w:r w:rsidRPr="000670FE">
              <w:t>11</w:t>
            </w:r>
          </w:p>
        </w:tc>
        <w:tc>
          <w:tcPr>
            <w:tcW w:w="3794" w:type="dxa"/>
            <w:tcBorders>
              <w:top w:val="single" w:sz="4" w:space="0" w:color="auto"/>
              <w:left w:val="single" w:sz="4" w:space="0" w:color="auto"/>
              <w:bottom w:val="single" w:sz="4" w:space="0" w:color="auto"/>
              <w:right w:val="single" w:sz="4" w:space="0" w:color="auto"/>
            </w:tcBorders>
          </w:tcPr>
          <w:p w14:paraId="79BF8857" w14:textId="77777777" w:rsidR="005377F9" w:rsidRPr="000670FE" w:rsidRDefault="005377F9" w:rsidP="000C1899">
            <w:pPr>
              <w:pStyle w:val="TAL"/>
              <w:keepNext w:val="0"/>
              <w:keepLines w:val="0"/>
              <w:widowControl w:val="0"/>
            </w:pPr>
            <w:r w:rsidRPr="000670FE">
              <w:t>The SS ends the call by sending a SIP BYE message</w:t>
            </w:r>
          </w:p>
        </w:tc>
        <w:tc>
          <w:tcPr>
            <w:tcW w:w="701" w:type="dxa"/>
            <w:tcBorders>
              <w:top w:val="single" w:sz="4" w:space="0" w:color="auto"/>
              <w:left w:val="single" w:sz="4" w:space="0" w:color="auto"/>
              <w:bottom w:val="single" w:sz="4" w:space="0" w:color="auto"/>
              <w:right w:val="single" w:sz="4" w:space="0" w:color="auto"/>
            </w:tcBorders>
          </w:tcPr>
          <w:p w14:paraId="43DE734E" w14:textId="77777777" w:rsidR="005377F9" w:rsidRPr="000670FE" w:rsidRDefault="005377F9" w:rsidP="000C1899">
            <w:pPr>
              <w:pStyle w:val="TAC"/>
              <w:keepNext w:val="0"/>
              <w:keepLines w:val="0"/>
              <w:widowControl w:val="0"/>
            </w:pPr>
            <w:r w:rsidRPr="000670FE">
              <w:t>&lt;--</w:t>
            </w:r>
          </w:p>
        </w:tc>
        <w:tc>
          <w:tcPr>
            <w:tcW w:w="2928" w:type="dxa"/>
            <w:tcBorders>
              <w:top w:val="single" w:sz="4" w:space="0" w:color="auto"/>
              <w:left w:val="single" w:sz="4" w:space="0" w:color="auto"/>
              <w:bottom w:val="single" w:sz="4" w:space="0" w:color="auto"/>
              <w:right w:val="single" w:sz="4" w:space="0" w:color="auto"/>
            </w:tcBorders>
          </w:tcPr>
          <w:p w14:paraId="47FA615C" w14:textId="77777777" w:rsidR="005377F9" w:rsidRPr="000670FE" w:rsidRDefault="005377F9" w:rsidP="000C1899">
            <w:pPr>
              <w:pStyle w:val="TAL"/>
              <w:keepNext w:val="0"/>
              <w:keepLines w:val="0"/>
              <w:widowControl w:val="0"/>
            </w:pPr>
            <w:r w:rsidRPr="000670FE">
              <w:t>SIP BYE</w:t>
            </w:r>
          </w:p>
        </w:tc>
        <w:tc>
          <w:tcPr>
            <w:tcW w:w="561" w:type="dxa"/>
            <w:tcBorders>
              <w:top w:val="single" w:sz="4" w:space="0" w:color="auto"/>
              <w:left w:val="single" w:sz="4" w:space="0" w:color="auto"/>
              <w:bottom w:val="single" w:sz="4" w:space="0" w:color="auto"/>
              <w:right w:val="single" w:sz="4" w:space="0" w:color="auto"/>
            </w:tcBorders>
          </w:tcPr>
          <w:p w14:paraId="6B75E115"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tcPr>
          <w:p w14:paraId="2448DA97" w14:textId="77777777" w:rsidR="005377F9" w:rsidRPr="000670FE" w:rsidRDefault="005377F9" w:rsidP="000C1899">
            <w:pPr>
              <w:pStyle w:val="TAC"/>
              <w:keepNext w:val="0"/>
              <w:keepLines w:val="0"/>
              <w:widowControl w:val="0"/>
            </w:pPr>
            <w:r w:rsidRPr="000670FE">
              <w:t>-</w:t>
            </w:r>
          </w:p>
        </w:tc>
      </w:tr>
      <w:tr w:rsidR="005377F9" w:rsidRPr="000670FE" w14:paraId="2E561DD7" w14:textId="77777777" w:rsidTr="000C1899">
        <w:trPr>
          <w:cantSplit/>
        </w:trPr>
        <w:tc>
          <w:tcPr>
            <w:tcW w:w="641" w:type="dxa"/>
            <w:tcBorders>
              <w:top w:val="single" w:sz="4" w:space="0" w:color="auto"/>
              <w:left w:val="single" w:sz="4" w:space="0" w:color="auto"/>
              <w:bottom w:val="single" w:sz="4" w:space="0" w:color="auto"/>
              <w:right w:val="single" w:sz="4" w:space="0" w:color="auto"/>
            </w:tcBorders>
          </w:tcPr>
          <w:p w14:paraId="26324703" w14:textId="77777777" w:rsidR="005377F9" w:rsidRPr="000670FE" w:rsidRDefault="005377F9" w:rsidP="000C1899">
            <w:pPr>
              <w:pStyle w:val="TAC"/>
              <w:keepNext w:val="0"/>
              <w:keepLines w:val="0"/>
              <w:widowControl w:val="0"/>
            </w:pPr>
            <w:r w:rsidRPr="000670FE">
              <w:t>12</w:t>
            </w:r>
          </w:p>
        </w:tc>
        <w:tc>
          <w:tcPr>
            <w:tcW w:w="3794" w:type="dxa"/>
            <w:tcBorders>
              <w:top w:val="single" w:sz="4" w:space="0" w:color="auto"/>
              <w:left w:val="single" w:sz="4" w:space="0" w:color="auto"/>
              <w:bottom w:val="single" w:sz="4" w:space="0" w:color="auto"/>
              <w:right w:val="single" w:sz="4" w:space="0" w:color="auto"/>
            </w:tcBorders>
          </w:tcPr>
          <w:p w14:paraId="71DB0558" w14:textId="77777777" w:rsidR="005377F9" w:rsidRPr="000670FE" w:rsidRDefault="005377F9" w:rsidP="000C1899">
            <w:pPr>
              <w:pStyle w:val="TAL"/>
              <w:keepNext w:val="0"/>
              <w:keepLines w:val="0"/>
              <w:widowControl w:val="0"/>
            </w:pPr>
            <w:r w:rsidRPr="000670FE">
              <w:t>Check: Does the UE (MCVideo Client) respond with a SIP 200 (OK) message?</w:t>
            </w:r>
          </w:p>
        </w:tc>
        <w:tc>
          <w:tcPr>
            <w:tcW w:w="701" w:type="dxa"/>
            <w:tcBorders>
              <w:top w:val="single" w:sz="4" w:space="0" w:color="auto"/>
              <w:left w:val="single" w:sz="4" w:space="0" w:color="auto"/>
              <w:bottom w:val="single" w:sz="4" w:space="0" w:color="auto"/>
              <w:right w:val="single" w:sz="4" w:space="0" w:color="auto"/>
            </w:tcBorders>
          </w:tcPr>
          <w:p w14:paraId="7A68F734" w14:textId="77777777" w:rsidR="005377F9" w:rsidRPr="000670FE" w:rsidRDefault="005377F9" w:rsidP="000C1899">
            <w:pPr>
              <w:pStyle w:val="TAC"/>
              <w:keepNext w:val="0"/>
              <w:keepLines w:val="0"/>
              <w:widowControl w:val="0"/>
            </w:pPr>
            <w:r w:rsidRPr="000670FE">
              <w:t>--&gt;</w:t>
            </w:r>
          </w:p>
        </w:tc>
        <w:tc>
          <w:tcPr>
            <w:tcW w:w="2928" w:type="dxa"/>
            <w:tcBorders>
              <w:top w:val="single" w:sz="4" w:space="0" w:color="auto"/>
              <w:left w:val="single" w:sz="4" w:space="0" w:color="auto"/>
              <w:bottom w:val="single" w:sz="4" w:space="0" w:color="auto"/>
              <w:right w:val="single" w:sz="4" w:space="0" w:color="auto"/>
            </w:tcBorders>
          </w:tcPr>
          <w:p w14:paraId="27E07802" w14:textId="77777777" w:rsidR="005377F9" w:rsidRPr="000670FE" w:rsidRDefault="005377F9" w:rsidP="000C1899">
            <w:pPr>
              <w:pStyle w:val="TAL"/>
              <w:keepNext w:val="0"/>
              <w:keepLines w:val="0"/>
              <w:widowControl w:val="0"/>
            </w:pPr>
            <w:r w:rsidRPr="000670FE">
              <w:t>SIP 200 (OK)</w:t>
            </w:r>
          </w:p>
        </w:tc>
        <w:tc>
          <w:tcPr>
            <w:tcW w:w="561" w:type="dxa"/>
            <w:tcBorders>
              <w:top w:val="single" w:sz="4" w:space="0" w:color="auto"/>
              <w:left w:val="single" w:sz="4" w:space="0" w:color="auto"/>
              <w:bottom w:val="single" w:sz="4" w:space="0" w:color="auto"/>
              <w:right w:val="single" w:sz="4" w:space="0" w:color="auto"/>
            </w:tcBorders>
          </w:tcPr>
          <w:p w14:paraId="6968B0C7" w14:textId="77777777" w:rsidR="005377F9" w:rsidRPr="000670FE" w:rsidRDefault="005377F9" w:rsidP="000C1899">
            <w:pPr>
              <w:pStyle w:val="TAC"/>
              <w:keepNext w:val="0"/>
              <w:keepLines w:val="0"/>
              <w:widowControl w:val="0"/>
            </w:pPr>
            <w:r w:rsidRPr="000670FE">
              <w:t>4</w:t>
            </w:r>
          </w:p>
        </w:tc>
        <w:tc>
          <w:tcPr>
            <w:tcW w:w="1009" w:type="dxa"/>
            <w:tcBorders>
              <w:top w:val="single" w:sz="4" w:space="0" w:color="auto"/>
              <w:left w:val="single" w:sz="4" w:space="0" w:color="auto"/>
              <w:bottom w:val="single" w:sz="4" w:space="0" w:color="auto"/>
              <w:right w:val="single" w:sz="4" w:space="0" w:color="auto"/>
            </w:tcBorders>
          </w:tcPr>
          <w:p w14:paraId="7052AA24" w14:textId="77777777" w:rsidR="005377F9" w:rsidRPr="000670FE" w:rsidRDefault="005377F9" w:rsidP="000C1899">
            <w:pPr>
              <w:pStyle w:val="TAC"/>
              <w:keepNext w:val="0"/>
              <w:keepLines w:val="0"/>
              <w:widowControl w:val="0"/>
            </w:pPr>
            <w:r w:rsidRPr="000670FE">
              <w:t>P</w:t>
            </w:r>
          </w:p>
        </w:tc>
      </w:tr>
      <w:tr w:rsidR="005377F9" w:rsidRPr="000670FE" w14:paraId="727E4227" w14:textId="77777777" w:rsidTr="000C1899">
        <w:trPr>
          <w:cantSplit/>
        </w:trPr>
        <w:tc>
          <w:tcPr>
            <w:tcW w:w="641" w:type="dxa"/>
            <w:tcBorders>
              <w:top w:val="single" w:sz="4" w:space="0" w:color="auto"/>
              <w:left w:val="single" w:sz="4" w:space="0" w:color="auto"/>
              <w:bottom w:val="single" w:sz="4" w:space="0" w:color="auto"/>
              <w:right w:val="single" w:sz="4" w:space="0" w:color="auto"/>
            </w:tcBorders>
            <w:hideMark/>
          </w:tcPr>
          <w:p w14:paraId="38C39733" w14:textId="77777777" w:rsidR="005377F9" w:rsidRPr="000670FE" w:rsidRDefault="005377F9" w:rsidP="000C1899">
            <w:pPr>
              <w:pStyle w:val="TAC"/>
              <w:keepNext w:val="0"/>
              <w:keepLines w:val="0"/>
              <w:widowControl w:val="0"/>
            </w:pPr>
            <w:r w:rsidRPr="000670FE">
              <w:t>-</w:t>
            </w:r>
          </w:p>
        </w:tc>
        <w:tc>
          <w:tcPr>
            <w:tcW w:w="3794" w:type="dxa"/>
            <w:tcBorders>
              <w:top w:val="single" w:sz="4" w:space="0" w:color="auto"/>
              <w:left w:val="single" w:sz="4" w:space="0" w:color="auto"/>
              <w:bottom w:val="single" w:sz="4" w:space="0" w:color="auto"/>
              <w:right w:val="single" w:sz="4" w:space="0" w:color="auto"/>
            </w:tcBorders>
            <w:hideMark/>
          </w:tcPr>
          <w:p w14:paraId="428C4E0D" w14:textId="77777777" w:rsidR="005377F9" w:rsidRPr="000670FE" w:rsidRDefault="005377F9" w:rsidP="000C1899">
            <w:pPr>
              <w:pStyle w:val="TAL"/>
              <w:keepNext w:val="0"/>
              <w:keepLines w:val="0"/>
              <w:widowControl w:val="0"/>
            </w:pPr>
            <w:r w:rsidRPr="000670FE">
              <w:t>EXCEPTION: SS (MCVideo Server) releases the E-UTRA connection.</w:t>
            </w:r>
          </w:p>
        </w:tc>
        <w:tc>
          <w:tcPr>
            <w:tcW w:w="701" w:type="dxa"/>
            <w:tcBorders>
              <w:top w:val="single" w:sz="4" w:space="0" w:color="auto"/>
              <w:left w:val="single" w:sz="4" w:space="0" w:color="auto"/>
              <w:bottom w:val="single" w:sz="4" w:space="0" w:color="auto"/>
              <w:right w:val="single" w:sz="4" w:space="0" w:color="auto"/>
            </w:tcBorders>
            <w:hideMark/>
          </w:tcPr>
          <w:p w14:paraId="1B9B305A" w14:textId="77777777" w:rsidR="005377F9" w:rsidRPr="000670FE" w:rsidRDefault="005377F9" w:rsidP="000C1899">
            <w:pPr>
              <w:pStyle w:val="TAC"/>
              <w:keepNext w:val="0"/>
              <w:keepLines w:val="0"/>
              <w:widowControl w:val="0"/>
            </w:pPr>
            <w:r w:rsidRPr="000670FE">
              <w:t>-</w:t>
            </w:r>
          </w:p>
        </w:tc>
        <w:tc>
          <w:tcPr>
            <w:tcW w:w="2928" w:type="dxa"/>
            <w:tcBorders>
              <w:top w:val="single" w:sz="4" w:space="0" w:color="auto"/>
              <w:left w:val="single" w:sz="4" w:space="0" w:color="auto"/>
              <w:bottom w:val="single" w:sz="4" w:space="0" w:color="auto"/>
              <w:right w:val="single" w:sz="4" w:space="0" w:color="auto"/>
            </w:tcBorders>
            <w:hideMark/>
          </w:tcPr>
          <w:p w14:paraId="2B9AA831" w14:textId="77777777" w:rsidR="005377F9" w:rsidRPr="000670FE" w:rsidRDefault="005377F9" w:rsidP="000C1899">
            <w:pPr>
              <w:pStyle w:val="TAL"/>
              <w:keepNext w:val="0"/>
              <w:keepLines w:val="0"/>
              <w:widowControl w:val="0"/>
            </w:pPr>
            <w:r w:rsidRPr="000670FE">
              <w:t>-</w:t>
            </w:r>
          </w:p>
        </w:tc>
        <w:tc>
          <w:tcPr>
            <w:tcW w:w="561" w:type="dxa"/>
            <w:tcBorders>
              <w:top w:val="single" w:sz="4" w:space="0" w:color="auto"/>
              <w:left w:val="single" w:sz="4" w:space="0" w:color="auto"/>
              <w:bottom w:val="single" w:sz="4" w:space="0" w:color="auto"/>
              <w:right w:val="single" w:sz="4" w:space="0" w:color="auto"/>
            </w:tcBorders>
            <w:hideMark/>
          </w:tcPr>
          <w:p w14:paraId="67331BD1" w14:textId="77777777" w:rsidR="005377F9" w:rsidRPr="000670FE" w:rsidRDefault="005377F9" w:rsidP="000C1899">
            <w:pPr>
              <w:pStyle w:val="TAC"/>
              <w:keepNext w:val="0"/>
              <w:keepLines w:val="0"/>
              <w:widowControl w:val="0"/>
            </w:pPr>
            <w:r w:rsidRPr="000670FE">
              <w:t>-</w:t>
            </w:r>
          </w:p>
        </w:tc>
        <w:tc>
          <w:tcPr>
            <w:tcW w:w="1009" w:type="dxa"/>
            <w:tcBorders>
              <w:top w:val="single" w:sz="4" w:space="0" w:color="auto"/>
              <w:left w:val="single" w:sz="4" w:space="0" w:color="auto"/>
              <w:bottom w:val="single" w:sz="4" w:space="0" w:color="auto"/>
              <w:right w:val="single" w:sz="4" w:space="0" w:color="auto"/>
            </w:tcBorders>
            <w:hideMark/>
          </w:tcPr>
          <w:p w14:paraId="2EBF0DB9" w14:textId="77777777" w:rsidR="005377F9" w:rsidRPr="000670FE" w:rsidRDefault="005377F9" w:rsidP="000C1899">
            <w:pPr>
              <w:pStyle w:val="TAC"/>
              <w:keepNext w:val="0"/>
              <w:keepLines w:val="0"/>
              <w:widowControl w:val="0"/>
            </w:pPr>
            <w:r w:rsidRPr="000670FE">
              <w:t>-</w:t>
            </w:r>
          </w:p>
        </w:tc>
      </w:tr>
      <w:tr w:rsidR="005377F9" w:rsidRPr="000670FE" w14:paraId="15C884E2" w14:textId="77777777" w:rsidTr="009A4AAA">
        <w:trPr>
          <w:cantSplit/>
        </w:trPr>
        <w:tc>
          <w:tcPr>
            <w:tcW w:w="9634" w:type="dxa"/>
            <w:gridSpan w:val="6"/>
            <w:tcBorders>
              <w:top w:val="single" w:sz="4" w:space="0" w:color="auto"/>
              <w:left w:val="single" w:sz="4" w:space="0" w:color="auto"/>
              <w:bottom w:val="single" w:sz="4" w:space="0" w:color="auto"/>
              <w:right w:val="single" w:sz="4" w:space="0" w:color="auto"/>
            </w:tcBorders>
          </w:tcPr>
          <w:p w14:paraId="70BCCB19" w14:textId="77777777" w:rsidR="005377F9" w:rsidRPr="000670FE" w:rsidRDefault="005377F9" w:rsidP="000C1899">
            <w:pPr>
              <w:pStyle w:val="TAC"/>
              <w:keepLines w:val="0"/>
              <w:jc w:val="left"/>
            </w:pPr>
            <w:r>
              <w:t xml:space="preserve">NOTE 1: </w:t>
            </w:r>
            <w:r w:rsidRPr="000670FE">
              <w:t>This is expected to be done via a suitable implementation dependent MMI command.</w:t>
            </w:r>
          </w:p>
        </w:tc>
      </w:tr>
    </w:tbl>
    <w:p w14:paraId="489E7CE3" w14:textId="77777777" w:rsidR="005377F9" w:rsidRPr="000670FE" w:rsidRDefault="005377F9" w:rsidP="005377F9"/>
    <w:p w14:paraId="0329DF71" w14:textId="77777777" w:rsidR="005377F9" w:rsidRPr="000670FE" w:rsidRDefault="005377F9" w:rsidP="005377F9">
      <w:pPr>
        <w:pStyle w:val="H6"/>
      </w:pPr>
      <w:r w:rsidRPr="000670FE">
        <w:t>6.1.1.4.3.3</w:t>
      </w:r>
      <w:r w:rsidRPr="000670FE">
        <w:tab/>
        <w:t>Specific message contents</w:t>
      </w:r>
    </w:p>
    <w:p w14:paraId="786DB6C2" w14:textId="77777777" w:rsidR="005377F9" w:rsidRPr="000670FE" w:rsidRDefault="005377F9" w:rsidP="005377F9">
      <w:pPr>
        <w:pStyle w:val="TH"/>
      </w:pPr>
      <w:r w:rsidRPr="000670FE">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0670FE" w14:paraId="0D1C68CE"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4091FF9" w14:textId="77777777" w:rsidR="005377F9" w:rsidRPr="000670FE" w:rsidRDefault="005377F9" w:rsidP="009A4AAA">
            <w:pPr>
              <w:pStyle w:val="TAL"/>
              <w:keepLines w:val="0"/>
              <w:widowControl w:val="0"/>
              <w:rPr>
                <w:color w:val="000000"/>
              </w:rPr>
            </w:pPr>
            <w:r w:rsidRPr="000670FE">
              <w:rPr>
                <w:color w:val="000000"/>
              </w:rPr>
              <w:t>Derivation Path: TS 36.579-1 [2], Table 5.5.2.5-1, conditions MCVIDEO, MANUAL</w:t>
            </w:r>
          </w:p>
        </w:tc>
      </w:tr>
      <w:tr w:rsidR="005377F9" w:rsidRPr="000670FE" w14:paraId="0C066B67"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5ED560B" w14:textId="77777777" w:rsidR="005377F9" w:rsidRPr="000670FE" w:rsidRDefault="005377F9" w:rsidP="009A4AAA">
            <w:pPr>
              <w:pStyle w:val="TAH"/>
              <w:keepLines w:val="0"/>
              <w:widowControl w:val="0"/>
              <w:rPr>
                <w:bCs/>
                <w:color w:val="000000"/>
              </w:rPr>
            </w:pPr>
            <w:r w:rsidRPr="000670FE">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4D0AA81B" w14:textId="77777777" w:rsidR="005377F9" w:rsidRPr="000670FE" w:rsidRDefault="005377F9" w:rsidP="009A4AAA">
            <w:pPr>
              <w:pStyle w:val="TAH"/>
              <w:keepLines w:val="0"/>
              <w:widowControl w:val="0"/>
              <w:rPr>
                <w:bCs/>
                <w:color w:val="000000"/>
              </w:rPr>
            </w:pPr>
            <w:r w:rsidRPr="000670FE">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2CDFF1EC" w14:textId="77777777" w:rsidR="005377F9" w:rsidRPr="000670FE" w:rsidRDefault="005377F9" w:rsidP="009A4AAA">
            <w:pPr>
              <w:pStyle w:val="TAH"/>
              <w:keepLines w:val="0"/>
              <w:widowControl w:val="0"/>
              <w:rPr>
                <w:bCs/>
                <w:color w:val="000000"/>
              </w:rPr>
            </w:pPr>
            <w:r w:rsidRPr="000670FE">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2650A39B" w14:textId="77777777" w:rsidR="005377F9" w:rsidRPr="000670FE" w:rsidRDefault="005377F9" w:rsidP="009A4AAA">
            <w:pPr>
              <w:pStyle w:val="TAH"/>
              <w:keepLines w:val="0"/>
              <w:widowControl w:val="0"/>
              <w:rPr>
                <w:bCs/>
                <w:color w:val="000000"/>
              </w:rPr>
            </w:pPr>
            <w:r w:rsidRPr="000670FE">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EA145F9" w14:textId="77777777" w:rsidR="005377F9" w:rsidRPr="000670FE" w:rsidRDefault="005377F9" w:rsidP="009A4AAA">
            <w:pPr>
              <w:pStyle w:val="TAH"/>
              <w:keepLines w:val="0"/>
              <w:widowControl w:val="0"/>
              <w:rPr>
                <w:bCs/>
                <w:color w:val="000000"/>
              </w:rPr>
            </w:pPr>
            <w:r w:rsidRPr="000670FE">
              <w:rPr>
                <w:bCs/>
                <w:color w:val="000000"/>
              </w:rPr>
              <w:t>Condition</w:t>
            </w:r>
          </w:p>
        </w:tc>
      </w:tr>
      <w:tr w:rsidR="005377F9" w:rsidRPr="000670FE" w14:paraId="3988B8BC"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6D531154" w14:textId="77777777" w:rsidR="005377F9" w:rsidRPr="000670FE" w:rsidRDefault="005377F9" w:rsidP="009A4AAA">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CCA539"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13EB5027"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56EB6D8"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3694BAB" w14:textId="77777777" w:rsidR="005377F9" w:rsidRPr="000670FE" w:rsidRDefault="005377F9" w:rsidP="009A4AAA">
            <w:pPr>
              <w:pStyle w:val="TAL"/>
            </w:pPr>
          </w:p>
        </w:tc>
      </w:tr>
      <w:tr w:rsidR="005377F9" w:rsidRPr="000670FE" w14:paraId="7D4B21B1"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4D23E76D" w14:textId="77777777" w:rsidR="005377F9" w:rsidRPr="000670FE" w:rsidRDefault="005377F9" w:rsidP="009A4AAA">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722659"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373617CC" w14:textId="77777777" w:rsidR="005377F9" w:rsidRPr="000670FE" w:rsidRDefault="005377F9" w:rsidP="009A4AAA">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313BC381"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5CC7EFE6" w14:textId="77777777" w:rsidR="005377F9" w:rsidRPr="000670FE" w:rsidRDefault="005377F9" w:rsidP="009A4AAA">
            <w:pPr>
              <w:pStyle w:val="TAL"/>
            </w:pPr>
          </w:p>
        </w:tc>
      </w:tr>
      <w:tr w:rsidR="005377F9" w:rsidRPr="000670FE" w14:paraId="188B4F4A"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46588D05" w14:textId="77777777" w:rsidR="005377F9" w:rsidRPr="000670FE" w:rsidRDefault="005377F9" w:rsidP="009A4AAA">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E26CD43"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419D5204"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B6032A7"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4840A48" w14:textId="77777777" w:rsidR="005377F9" w:rsidRPr="000670FE" w:rsidRDefault="005377F9" w:rsidP="009A4AAA">
            <w:pPr>
              <w:pStyle w:val="TAL"/>
            </w:pPr>
          </w:p>
        </w:tc>
      </w:tr>
      <w:tr w:rsidR="005377F9" w:rsidRPr="000670FE" w14:paraId="69D4214C"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336D8946" w14:textId="77777777" w:rsidR="005377F9" w:rsidRPr="000670FE" w:rsidRDefault="005377F9" w:rsidP="009A4AAA">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380F89" w14:textId="77777777" w:rsidR="005377F9" w:rsidRPr="000670FE" w:rsidRDefault="005377F9" w:rsidP="009A4AAA">
            <w:pPr>
              <w:pStyle w:val="TAL"/>
            </w:pPr>
            <w:r w:rsidRPr="000670FE">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5DB8AAB9"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107A5EA4"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18D6E7A" w14:textId="77777777" w:rsidR="005377F9" w:rsidRPr="000670FE" w:rsidRDefault="005377F9" w:rsidP="009A4AAA">
            <w:pPr>
              <w:pStyle w:val="TAL"/>
            </w:pPr>
          </w:p>
        </w:tc>
      </w:tr>
    </w:tbl>
    <w:p w14:paraId="0A0E5ECB" w14:textId="77777777" w:rsidR="005377F9" w:rsidRPr="000670FE" w:rsidRDefault="005377F9" w:rsidP="005377F9"/>
    <w:p w14:paraId="645740B9" w14:textId="77777777" w:rsidR="005377F9" w:rsidRPr="000670FE" w:rsidRDefault="005377F9" w:rsidP="005377F9">
      <w:pPr>
        <w:pStyle w:val="TH"/>
      </w:pPr>
      <w:r w:rsidRPr="000670FE">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0670FE" w14:paraId="767B2A2F"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25AF524" w14:textId="77777777" w:rsidR="005377F9" w:rsidRPr="000670FE" w:rsidRDefault="005377F9" w:rsidP="009A4AAA">
            <w:pPr>
              <w:pStyle w:val="TAL"/>
              <w:keepLines w:val="0"/>
              <w:widowControl w:val="0"/>
              <w:rPr>
                <w:color w:val="000000"/>
              </w:rPr>
            </w:pPr>
            <w:r w:rsidRPr="000670FE">
              <w:rPr>
                <w:color w:val="000000"/>
              </w:rPr>
              <w:t>Derivation Path: TS 36.579-1 [2], Table 5.5.3.2.2-2, condition GROUP-CALL</w:t>
            </w:r>
          </w:p>
        </w:tc>
      </w:tr>
    </w:tbl>
    <w:p w14:paraId="6E0E518C" w14:textId="77777777" w:rsidR="005377F9" w:rsidRPr="000670FE" w:rsidRDefault="005377F9" w:rsidP="005377F9"/>
    <w:p w14:paraId="365B5E2C" w14:textId="527958AF" w:rsidR="005377F9" w:rsidRPr="000670FE" w:rsidRDefault="005377F9" w:rsidP="005377F9">
      <w:pPr>
        <w:pStyle w:val="TH"/>
      </w:pPr>
      <w:r w:rsidRPr="000670FE">
        <w:t xml:space="preserve">Table 6.1.1.4.3.3-3: </w:t>
      </w:r>
      <w:r>
        <w:t>Void</w:t>
      </w:r>
    </w:p>
    <w:p w14:paraId="6A5705F8" w14:textId="77777777" w:rsidR="005377F9" w:rsidRPr="000670FE" w:rsidRDefault="005377F9" w:rsidP="005377F9">
      <w:pPr>
        <w:pStyle w:val="TH"/>
      </w:pPr>
      <w:r w:rsidRPr="000670FE">
        <w:t xml:space="preserve">Table 6.1.1.4.3.3-4: SIP 200 (OK) (Steps </w:t>
      </w:r>
      <w:r w:rsidRPr="00D8421A">
        <w:t>2a4</w:t>
      </w:r>
      <w:r w:rsidRPr="000670FE">
        <w:t>,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6369A89F" w14:textId="77777777" w:rsidTr="009A4AAA">
        <w:trPr>
          <w:tblHeader/>
        </w:trPr>
        <w:tc>
          <w:tcPr>
            <w:tcW w:w="9517" w:type="dxa"/>
            <w:gridSpan w:val="5"/>
          </w:tcPr>
          <w:p w14:paraId="278CE63E" w14:textId="77777777" w:rsidR="005377F9" w:rsidRPr="000670FE" w:rsidRDefault="005377F9" w:rsidP="009A4AAA">
            <w:pPr>
              <w:pStyle w:val="TAL"/>
              <w:keepNext w:val="0"/>
              <w:keepLines w:val="0"/>
              <w:widowControl w:val="0"/>
              <w:rPr>
                <w:color w:val="000000"/>
              </w:rPr>
            </w:pPr>
            <w:r w:rsidRPr="000670FE">
              <w:rPr>
                <w:rFonts w:cs="Arial"/>
                <w:szCs w:val="18"/>
              </w:rPr>
              <w:t xml:space="preserve">Derivation Path: 36.579-1 [2], </w:t>
            </w:r>
            <w:r w:rsidRPr="000670FE">
              <w:t>Table 5.5.2.17.1.1-1</w:t>
            </w:r>
            <w:r w:rsidRPr="000670FE">
              <w:rPr>
                <w:color w:val="000000"/>
              </w:rPr>
              <w:t xml:space="preserve">, condition </w:t>
            </w:r>
            <w:r w:rsidRPr="000670FE">
              <w:t>MCVIDEO</w:t>
            </w:r>
          </w:p>
        </w:tc>
      </w:tr>
      <w:tr w:rsidR="005377F9" w:rsidRPr="000670FE" w14:paraId="07D86F40" w14:textId="77777777" w:rsidTr="009A4AAA">
        <w:trPr>
          <w:tblHeader/>
        </w:trPr>
        <w:tc>
          <w:tcPr>
            <w:tcW w:w="2677" w:type="dxa"/>
          </w:tcPr>
          <w:p w14:paraId="6776BC44"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51217B1B"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0C7CA50F"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24D4F9A8"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197A6745"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41DF65FF" w14:textId="77777777" w:rsidTr="009A4AAA">
        <w:tc>
          <w:tcPr>
            <w:tcW w:w="2677" w:type="dxa"/>
          </w:tcPr>
          <w:p w14:paraId="1530B209" w14:textId="77777777" w:rsidR="005377F9" w:rsidRPr="000670FE" w:rsidRDefault="005377F9" w:rsidP="009A4AAA">
            <w:pPr>
              <w:pStyle w:val="TAL"/>
              <w:keepNext w:val="0"/>
              <w:keepLines w:val="0"/>
              <w:widowControl w:val="0"/>
              <w:rPr>
                <w:rFonts w:cs="Arial"/>
                <w:b/>
                <w:color w:val="000000"/>
                <w:szCs w:val="18"/>
              </w:rPr>
            </w:pPr>
            <w:r w:rsidRPr="000670FE">
              <w:rPr>
                <w:rFonts w:cs="Arial"/>
                <w:b/>
                <w:bCs/>
                <w:color w:val="000000"/>
                <w:szCs w:val="18"/>
              </w:rPr>
              <w:t>Content-Type</w:t>
            </w:r>
          </w:p>
        </w:tc>
        <w:tc>
          <w:tcPr>
            <w:tcW w:w="2160" w:type="dxa"/>
          </w:tcPr>
          <w:p w14:paraId="082AB733" w14:textId="77777777" w:rsidR="005377F9" w:rsidRPr="000670FE" w:rsidRDefault="005377F9" w:rsidP="009A4AAA">
            <w:pPr>
              <w:pStyle w:val="TAL"/>
              <w:keepNext w:val="0"/>
              <w:keepLines w:val="0"/>
              <w:widowControl w:val="0"/>
              <w:rPr>
                <w:color w:val="000000"/>
              </w:rPr>
            </w:pPr>
            <w:r w:rsidRPr="000670FE">
              <w:rPr>
                <w:color w:val="000000"/>
              </w:rPr>
              <w:t>not present</w:t>
            </w:r>
          </w:p>
        </w:tc>
        <w:tc>
          <w:tcPr>
            <w:tcW w:w="2160" w:type="dxa"/>
            <w:tcBorders>
              <w:top w:val="single" w:sz="4" w:space="0" w:color="auto"/>
              <w:bottom w:val="single" w:sz="4" w:space="0" w:color="auto"/>
            </w:tcBorders>
          </w:tcPr>
          <w:p w14:paraId="69C2CE48" w14:textId="77777777" w:rsidR="005377F9" w:rsidRPr="000670FE" w:rsidRDefault="005377F9" w:rsidP="009A4AAA">
            <w:pPr>
              <w:pStyle w:val="TAL"/>
              <w:keepNext w:val="0"/>
              <w:keepLines w:val="0"/>
              <w:widowControl w:val="0"/>
              <w:rPr>
                <w:color w:val="000000"/>
              </w:rPr>
            </w:pPr>
          </w:p>
        </w:tc>
        <w:tc>
          <w:tcPr>
            <w:tcW w:w="1350" w:type="dxa"/>
          </w:tcPr>
          <w:p w14:paraId="7170872E" w14:textId="77777777" w:rsidR="005377F9" w:rsidRPr="000670FE" w:rsidRDefault="005377F9" w:rsidP="009A4AAA">
            <w:pPr>
              <w:pStyle w:val="TAL"/>
              <w:keepNext w:val="0"/>
              <w:keepLines w:val="0"/>
              <w:widowControl w:val="0"/>
              <w:rPr>
                <w:color w:val="000000"/>
              </w:rPr>
            </w:pPr>
          </w:p>
        </w:tc>
        <w:tc>
          <w:tcPr>
            <w:tcW w:w="1170" w:type="dxa"/>
          </w:tcPr>
          <w:p w14:paraId="04FEE68D" w14:textId="77777777" w:rsidR="005377F9" w:rsidRPr="000670FE" w:rsidRDefault="005377F9" w:rsidP="009A4AAA">
            <w:pPr>
              <w:pStyle w:val="TAL"/>
              <w:keepNext w:val="0"/>
              <w:keepLines w:val="0"/>
              <w:widowControl w:val="0"/>
              <w:rPr>
                <w:color w:val="000000"/>
              </w:rPr>
            </w:pPr>
          </w:p>
        </w:tc>
      </w:tr>
      <w:tr w:rsidR="005377F9" w:rsidRPr="000670FE" w14:paraId="2D680265" w14:textId="77777777" w:rsidTr="009A4AAA">
        <w:tc>
          <w:tcPr>
            <w:tcW w:w="2677" w:type="dxa"/>
          </w:tcPr>
          <w:p w14:paraId="3258B903" w14:textId="77777777" w:rsidR="005377F9" w:rsidRPr="000670FE" w:rsidRDefault="005377F9" w:rsidP="009A4AAA">
            <w:pPr>
              <w:pStyle w:val="TAL"/>
              <w:keepNext w:val="0"/>
              <w:keepLines w:val="0"/>
              <w:widowControl w:val="0"/>
              <w:rPr>
                <w:b/>
                <w:color w:val="000000"/>
              </w:rPr>
            </w:pPr>
            <w:r w:rsidRPr="000670FE">
              <w:rPr>
                <w:rFonts w:cs="Arial"/>
                <w:b/>
                <w:bCs/>
                <w:color w:val="000000"/>
                <w:szCs w:val="18"/>
              </w:rPr>
              <w:t>Content-Length</w:t>
            </w:r>
          </w:p>
        </w:tc>
        <w:tc>
          <w:tcPr>
            <w:tcW w:w="2160" w:type="dxa"/>
          </w:tcPr>
          <w:p w14:paraId="10BE659C"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734CCA04" w14:textId="77777777" w:rsidR="005377F9" w:rsidRPr="000670FE" w:rsidDel="00D16089" w:rsidRDefault="005377F9" w:rsidP="009A4AAA">
            <w:pPr>
              <w:pStyle w:val="TAL"/>
              <w:keepNext w:val="0"/>
              <w:keepLines w:val="0"/>
              <w:widowControl w:val="0"/>
              <w:rPr>
                <w:color w:val="000000"/>
              </w:rPr>
            </w:pPr>
          </w:p>
        </w:tc>
        <w:tc>
          <w:tcPr>
            <w:tcW w:w="1350" w:type="dxa"/>
          </w:tcPr>
          <w:p w14:paraId="63EEEC12" w14:textId="77777777" w:rsidR="005377F9" w:rsidRPr="000670FE" w:rsidRDefault="005377F9" w:rsidP="009A4AAA">
            <w:pPr>
              <w:pStyle w:val="TAL"/>
              <w:keepNext w:val="0"/>
              <w:keepLines w:val="0"/>
              <w:widowControl w:val="0"/>
              <w:rPr>
                <w:color w:val="000000"/>
              </w:rPr>
            </w:pPr>
          </w:p>
        </w:tc>
        <w:tc>
          <w:tcPr>
            <w:tcW w:w="1170" w:type="dxa"/>
          </w:tcPr>
          <w:p w14:paraId="5FE348AD" w14:textId="77777777" w:rsidR="005377F9" w:rsidRPr="000670FE" w:rsidRDefault="005377F9" w:rsidP="009A4AAA">
            <w:pPr>
              <w:pStyle w:val="TAL"/>
              <w:keepNext w:val="0"/>
              <w:keepLines w:val="0"/>
              <w:widowControl w:val="0"/>
              <w:rPr>
                <w:color w:val="000000"/>
              </w:rPr>
            </w:pPr>
          </w:p>
        </w:tc>
      </w:tr>
      <w:tr w:rsidR="005377F9" w:rsidRPr="000670FE" w14:paraId="40A9C00F" w14:textId="77777777" w:rsidTr="009A4AAA">
        <w:tc>
          <w:tcPr>
            <w:tcW w:w="2677" w:type="dxa"/>
            <w:tcBorders>
              <w:top w:val="single" w:sz="4" w:space="0" w:color="auto"/>
              <w:left w:val="single" w:sz="4" w:space="0" w:color="auto"/>
              <w:bottom w:val="single" w:sz="4" w:space="0" w:color="auto"/>
              <w:right w:val="single" w:sz="4" w:space="0" w:color="auto"/>
            </w:tcBorders>
          </w:tcPr>
          <w:p w14:paraId="0A30A59A" w14:textId="77777777" w:rsidR="005377F9" w:rsidRPr="000670FE" w:rsidRDefault="005377F9" w:rsidP="009A4AAA">
            <w:pPr>
              <w:pStyle w:val="TAL"/>
              <w:keepNext w:val="0"/>
              <w:keepLines w:val="0"/>
              <w:widowControl w:val="0"/>
              <w:rPr>
                <w:color w:val="000000"/>
              </w:rPr>
            </w:pPr>
            <w:r w:rsidRPr="000670FE">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14:paraId="074DAE4F" w14:textId="77777777" w:rsidR="005377F9" w:rsidRPr="000670FE" w:rsidRDefault="005377F9" w:rsidP="009A4AAA">
            <w:pPr>
              <w:pStyle w:val="TAL"/>
              <w:keepNext w:val="0"/>
              <w:keepLines w:val="0"/>
              <w:widowControl w:val="0"/>
              <w:rPr>
                <w:color w:val="000000"/>
              </w:rPr>
            </w:pPr>
            <w:r w:rsidRPr="000670FE">
              <w:rPr>
                <w:color w:val="000000"/>
              </w:rPr>
              <w:t>"0"</w:t>
            </w:r>
          </w:p>
        </w:tc>
        <w:tc>
          <w:tcPr>
            <w:tcW w:w="2160" w:type="dxa"/>
            <w:tcBorders>
              <w:top w:val="single" w:sz="4" w:space="0" w:color="auto"/>
              <w:left w:val="single" w:sz="4" w:space="0" w:color="auto"/>
              <w:bottom w:val="single" w:sz="4" w:space="0" w:color="auto"/>
              <w:right w:val="single" w:sz="4" w:space="0" w:color="auto"/>
            </w:tcBorders>
          </w:tcPr>
          <w:p w14:paraId="4A24CA5D" w14:textId="77777777" w:rsidR="005377F9" w:rsidRPr="000670FE" w:rsidRDefault="005377F9" w:rsidP="009A4AAA">
            <w:pPr>
              <w:pStyle w:val="TAL"/>
              <w:keepNext w:val="0"/>
              <w:keepLines w:val="0"/>
              <w:widowControl w:val="0"/>
              <w:rPr>
                <w:color w:val="000000"/>
              </w:rPr>
            </w:pPr>
            <w:r w:rsidRPr="000670FE">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14:paraId="00743E6F" w14:textId="77777777" w:rsidR="005377F9" w:rsidRPr="000670FE"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14:paraId="068BEA57" w14:textId="77777777" w:rsidR="005377F9" w:rsidRPr="000670FE" w:rsidRDefault="005377F9" w:rsidP="009A4AAA">
            <w:pPr>
              <w:pStyle w:val="TAL"/>
              <w:keepNext w:val="0"/>
              <w:keepLines w:val="0"/>
              <w:widowControl w:val="0"/>
              <w:rPr>
                <w:color w:val="000000"/>
              </w:rPr>
            </w:pPr>
          </w:p>
        </w:tc>
      </w:tr>
    </w:tbl>
    <w:p w14:paraId="4B39C41E" w14:textId="77777777" w:rsidR="005377F9" w:rsidRPr="000670FE" w:rsidRDefault="005377F9" w:rsidP="005377F9"/>
    <w:p w14:paraId="02258420" w14:textId="77777777" w:rsidR="005377F9" w:rsidRPr="000670FE" w:rsidRDefault="005377F9" w:rsidP="005377F9">
      <w:pPr>
        <w:pStyle w:val="TH"/>
      </w:pPr>
      <w:r w:rsidRPr="000670FE">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669904D8" w14:textId="77777777" w:rsidTr="009A4AAA">
        <w:trPr>
          <w:tblHeader/>
        </w:trPr>
        <w:tc>
          <w:tcPr>
            <w:tcW w:w="9517" w:type="dxa"/>
            <w:gridSpan w:val="5"/>
          </w:tcPr>
          <w:p w14:paraId="744A6F34" w14:textId="77777777" w:rsidR="005377F9" w:rsidRPr="000670FE" w:rsidRDefault="005377F9" w:rsidP="009A4AAA">
            <w:pPr>
              <w:pStyle w:val="TAL"/>
              <w:keepNext w:val="0"/>
              <w:keepLines w:val="0"/>
              <w:widowControl w:val="0"/>
              <w:rPr>
                <w:color w:val="000000"/>
              </w:rPr>
            </w:pPr>
            <w:r w:rsidRPr="000670FE">
              <w:rPr>
                <w:rFonts w:cs="Arial"/>
                <w:szCs w:val="18"/>
              </w:rPr>
              <w:t>Derivation Path: TS 36.579-1 [2]</w:t>
            </w:r>
            <w:r w:rsidRPr="000670FE">
              <w:rPr>
                <w:color w:val="000000"/>
              </w:rPr>
              <w:t xml:space="preserve">, </w:t>
            </w:r>
            <w:r w:rsidRPr="000670FE">
              <w:t xml:space="preserve">Table 5.5.2.17.1.1-1, </w:t>
            </w:r>
            <w:r w:rsidRPr="000670FE">
              <w:rPr>
                <w:color w:val="000000"/>
              </w:rPr>
              <w:t xml:space="preserve">conditions </w:t>
            </w:r>
            <w:r w:rsidRPr="000670FE">
              <w:t>MCVIDEO, INVITE-RSP</w:t>
            </w:r>
          </w:p>
        </w:tc>
      </w:tr>
      <w:tr w:rsidR="005377F9" w:rsidRPr="000670FE" w14:paraId="706A03B8" w14:textId="77777777" w:rsidTr="009A4AAA">
        <w:trPr>
          <w:tblHeader/>
        </w:trPr>
        <w:tc>
          <w:tcPr>
            <w:tcW w:w="2677" w:type="dxa"/>
          </w:tcPr>
          <w:p w14:paraId="175BB30E"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33F0D8BC"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39B76410"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4B868364"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026B7B68"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5475049B" w14:textId="77777777" w:rsidTr="009A4AAA">
        <w:tc>
          <w:tcPr>
            <w:tcW w:w="2677" w:type="dxa"/>
            <w:vAlign w:val="center"/>
          </w:tcPr>
          <w:p w14:paraId="2E1D99DE" w14:textId="77777777" w:rsidR="005377F9" w:rsidRPr="000670FE" w:rsidRDefault="005377F9" w:rsidP="009A4AAA">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40A492F8"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04A70C37" w14:textId="77777777" w:rsidR="005377F9" w:rsidRPr="000670FE" w:rsidRDefault="005377F9" w:rsidP="009A4AAA">
            <w:pPr>
              <w:pStyle w:val="TAL"/>
              <w:keepNext w:val="0"/>
              <w:keepLines w:val="0"/>
              <w:widowControl w:val="0"/>
              <w:rPr>
                <w:color w:val="000000"/>
              </w:rPr>
            </w:pPr>
          </w:p>
        </w:tc>
        <w:tc>
          <w:tcPr>
            <w:tcW w:w="1350" w:type="dxa"/>
          </w:tcPr>
          <w:p w14:paraId="178C3E79" w14:textId="77777777" w:rsidR="005377F9" w:rsidRPr="000670FE" w:rsidRDefault="005377F9" w:rsidP="009A4AAA">
            <w:pPr>
              <w:pStyle w:val="TAL"/>
              <w:keepNext w:val="0"/>
              <w:keepLines w:val="0"/>
              <w:widowControl w:val="0"/>
              <w:rPr>
                <w:color w:val="000000"/>
              </w:rPr>
            </w:pPr>
          </w:p>
        </w:tc>
        <w:tc>
          <w:tcPr>
            <w:tcW w:w="1170" w:type="dxa"/>
            <w:vAlign w:val="bottom"/>
          </w:tcPr>
          <w:p w14:paraId="7A456D0A" w14:textId="77777777" w:rsidR="005377F9" w:rsidRPr="000670FE" w:rsidRDefault="005377F9" w:rsidP="009A4AAA">
            <w:pPr>
              <w:pStyle w:val="TAL"/>
              <w:keepNext w:val="0"/>
              <w:keepLines w:val="0"/>
              <w:widowControl w:val="0"/>
              <w:rPr>
                <w:color w:val="000000"/>
              </w:rPr>
            </w:pPr>
          </w:p>
        </w:tc>
      </w:tr>
      <w:tr w:rsidR="005377F9" w:rsidRPr="000670FE" w14:paraId="78DC9A6D" w14:textId="77777777" w:rsidTr="009A4AAA">
        <w:tc>
          <w:tcPr>
            <w:tcW w:w="2677" w:type="dxa"/>
            <w:vAlign w:val="center"/>
          </w:tcPr>
          <w:p w14:paraId="283E7E69" w14:textId="77777777" w:rsidR="005377F9" w:rsidRPr="000670FE" w:rsidRDefault="005377F9" w:rsidP="009A4AAA">
            <w:pPr>
              <w:pStyle w:val="TAL"/>
              <w:keepNext w:val="0"/>
              <w:keepLines w:val="0"/>
              <w:widowControl w:val="0"/>
              <w:rPr>
                <w:b/>
                <w:color w:val="000000"/>
              </w:rPr>
            </w:pPr>
            <w:r w:rsidRPr="000670FE">
              <w:rPr>
                <w:color w:val="000000"/>
              </w:rPr>
              <w:t xml:space="preserve">  MIME body part</w:t>
            </w:r>
          </w:p>
        </w:tc>
        <w:tc>
          <w:tcPr>
            <w:tcW w:w="2160" w:type="dxa"/>
            <w:vAlign w:val="center"/>
          </w:tcPr>
          <w:p w14:paraId="00843C4B"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6C09BAEC" w14:textId="77777777" w:rsidR="005377F9" w:rsidRPr="000670FE" w:rsidDel="00D16089" w:rsidRDefault="005377F9" w:rsidP="009A4AAA">
            <w:pPr>
              <w:pStyle w:val="TAL"/>
              <w:keepNext w:val="0"/>
              <w:keepLines w:val="0"/>
              <w:widowControl w:val="0"/>
              <w:rPr>
                <w:color w:val="000000"/>
              </w:rPr>
            </w:pPr>
            <w:r w:rsidRPr="000670FE">
              <w:rPr>
                <w:color w:val="000000"/>
              </w:rPr>
              <w:t>MCVIDEO-Info</w:t>
            </w:r>
          </w:p>
        </w:tc>
        <w:tc>
          <w:tcPr>
            <w:tcW w:w="1350" w:type="dxa"/>
          </w:tcPr>
          <w:p w14:paraId="4C54D9FC" w14:textId="77777777" w:rsidR="005377F9" w:rsidRPr="000670FE" w:rsidRDefault="005377F9" w:rsidP="009A4AAA">
            <w:pPr>
              <w:pStyle w:val="TAL"/>
              <w:keepNext w:val="0"/>
              <w:keepLines w:val="0"/>
              <w:widowControl w:val="0"/>
              <w:rPr>
                <w:color w:val="000000"/>
              </w:rPr>
            </w:pPr>
          </w:p>
        </w:tc>
        <w:tc>
          <w:tcPr>
            <w:tcW w:w="1170" w:type="dxa"/>
            <w:vAlign w:val="bottom"/>
          </w:tcPr>
          <w:p w14:paraId="6E3B6D4A" w14:textId="77777777" w:rsidR="005377F9" w:rsidRPr="000670FE" w:rsidRDefault="005377F9" w:rsidP="009A4AAA">
            <w:pPr>
              <w:pStyle w:val="TAL"/>
              <w:keepNext w:val="0"/>
              <w:keepLines w:val="0"/>
              <w:widowControl w:val="0"/>
              <w:rPr>
                <w:color w:val="000000"/>
              </w:rPr>
            </w:pPr>
          </w:p>
        </w:tc>
      </w:tr>
      <w:tr w:rsidR="005377F9" w:rsidRPr="000670FE" w14:paraId="4D6D5EB8" w14:textId="77777777" w:rsidTr="009A4AAA">
        <w:tc>
          <w:tcPr>
            <w:tcW w:w="2677" w:type="dxa"/>
            <w:tcBorders>
              <w:top w:val="single" w:sz="4" w:space="0" w:color="auto"/>
              <w:left w:val="single" w:sz="4" w:space="0" w:color="auto"/>
              <w:bottom w:val="single" w:sz="4" w:space="0" w:color="auto"/>
              <w:right w:val="single" w:sz="4" w:space="0" w:color="auto"/>
            </w:tcBorders>
            <w:vAlign w:val="center"/>
          </w:tcPr>
          <w:p w14:paraId="421D5330" w14:textId="77777777" w:rsidR="005377F9" w:rsidRPr="000670FE" w:rsidRDefault="005377F9" w:rsidP="009A4AAA">
            <w:pPr>
              <w:pStyle w:val="TAL"/>
              <w:keepNext w:val="0"/>
              <w:keepLines w:val="0"/>
              <w:widowControl w:val="0"/>
              <w:rPr>
                <w:color w:val="000000"/>
              </w:rPr>
            </w:pPr>
            <w:r w:rsidRPr="000670FE">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14:paraId="7A0D418F"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14:paraId="69990515" w14:textId="77777777" w:rsidR="005377F9" w:rsidRPr="000670FE" w:rsidRDefault="005377F9" w:rsidP="009A4AAA">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E64D377" w14:textId="77777777" w:rsidR="005377F9" w:rsidRPr="000670FE"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115817" w14:textId="77777777" w:rsidR="005377F9" w:rsidRPr="000670FE" w:rsidRDefault="005377F9" w:rsidP="009A4AAA">
            <w:pPr>
              <w:pStyle w:val="TAL"/>
              <w:keepNext w:val="0"/>
              <w:keepLines w:val="0"/>
              <w:widowControl w:val="0"/>
              <w:rPr>
                <w:color w:val="000000"/>
              </w:rPr>
            </w:pPr>
          </w:p>
        </w:tc>
      </w:tr>
      <w:tr w:rsidR="005377F9" w:rsidRPr="000670FE" w14:paraId="43F94AB6" w14:textId="77777777" w:rsidTr="009A4AAA">
        <w:tc>
          <w:tcPr>
            <w:tcW w:w="2677" w:type="dxa"/>
            <w:tcBorders>
              <w:top w:val="single" w:sz="4" w:space="0" w:color="auto"/>
              <w:left w:val="single" w:sz="4" w:space="0" w:color="auto"/>
              <w:bottom w:val="single" w:sz="4" w:space="0" w:color="auto"/>
              <w:right w:val="single" w:sz="4" w:space="0" w:color="auto"/>
            </w:tcBorders>
            <w:vAlign w:val="center"/>
          </w:tcPr>
          <w:p w14:paraId="77D79620" w14:textId="77777777" w:rsidR="005377F9" w:rsidRPr="000670FE" w:rsidRDefault="005377F9" w:rsidP="009A4AAA">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4A74F4D" w14:textId="77777777" w:rsidR="005377F9" w:rsidRPr="000670FE" w:rsidRDefault="005377F9" w:rsidP="009A4AAA">
            <w:pPr>
              <w:pStyle w:val="TAL"/>
              <w:keepNext w:val="0"/>
              <w:keepLines w:val="0"/>
              <w:widowControl w:val="0"/>
              <w:rPr>
                <w:color w:val="000000"/>
              </w:rPr>
            </w:pPr>
            <w:r w:rsidRPr="000670FE">
              <w:rPr>
                <w:color w:val="000000"/>
              </w:rPr>
              <w:t>MCVideo-Info as described in Table 6.1.1.4.3.3-6</w:t>
            </w:r>
          </w:p>
        </w:tc>
        <w:tc>
          <w:tcPr>
            <w:tcW w:w="2160" w:type="dxa"/>
            <w:tcBorders>
              <w:top w:val="single" w:sz="4" w:space="0" w:color="auto"/>
              <w:left w:val="single" w:sz="4" w:space="0" w:color="auto"/>
              <w:bottom w:val="single" w:sz="4" w:space="0" w:color="auto"/>
              <w:right w:val="single" w:sz="4" w:space="0" w:color="auto"/>
            </w:tcBorders>
          </w:tcPr>
          <w:p w14:paraId="4199F23F" w14:textId="77777777" w:rsidR="005377F9" w:rsidRPr="000670FE" w:rsidRDefault="005377F9" w:rsidP="009A4AAA">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9EF3A58" w14:textId="77777777" w:rsidR="005377F9" w:rsidRPr="000670FE"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799E2B8A" w14:textId="77777777" w:rsidR="005377F9" w:rsidRPr="000670FE" w:rsidRDefault="005377F9" w:rsidP="009A4AAA">
            <w:pPr>
              <w:pStyle w:val="TAL"/>
              <w:keepNext w:val="0"/>
              <w:keepLines w:val="0"/>
              <w:widowControl w:val="0"/>
              <w:rPr>
                <w:color w:val="000000"/>
              </w:rPr>
            </w:pPr>
          </w:p>
        </w:tc>
      </w:tr>
    </w:tbl>
    <w:p w14:paraId="4DB41271" w14:textId="77777777" w:rsidR="005377F9" w:rsidRPr="000670FE" w:rsidRDefault="005377F9" w:rsidP="005377F9"/>
    <w:p w14:paraId="1034493A" w14:textId="77777777" w:rsidR="005377F9" w:rsidRPr="000670FE" w:rsidRDefault="005377F9" w:rsidP="005377F9">
      <w:pPr>
        <w:pStyle w:val="TH"/>
      </w:pPr>
      <w:r w:rsidRPr="000670FE">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0670FE" w14:paraId="6ABC99FE"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0E9F72F" w14:textId="77777777" w:rsidR="005377F9" w:rsidRPr="000670FE" w:rsidRDefault="005377F9" w:rsidP="009A4AAA">
            <w:pPr>
              <w:pStyle w:val="TAL"/>
              <w:keepLines w:val="0"/>
              <w:widowControl w:val="0"/>
              <w:rPr>
                <w:color w:val="000000"/>
              </w:rPr>
            </w:pPr>
            <w:r w:rsidRPr="000670FE">
              <w:rPr>
                <w:color w:val="000000"/>
              </w:rPr>
              <w:t>Derivation Path: TS 36.579-1 [2], Table 5.5.3.2.1-2, condition GROUP-CALL</w:t>
            </w:r>
          </w:p>
        </w:tc>
      </w:tr>
    </w:tbl>
    <w:p w14:paraId="606C8FE5" w14:textId="77777777" w:rsidR="005377F9" w:rsidRPr="000670FE" w:rsidRDefault="005377F9" w:rsidP="005377F9"/>
    <w:p w14:paraId="3FD9303D" w14:textId="77777777" w:rsidR="005377F9" w:rsidRPr="000670FE" w:rsidRDefault="005377F9" w:rsidP="005377F9">
      <w:pPr>
        <w:pStyle w:val="TH"/>
      </w:pPr>
      <w:r w:rsidRPr="000670FE">
        <w:rPr>
          <w:color w:val="000000"/>
        </w:rPr>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7F478C95" w14:textId="77777777" w:rsidTr="009A4AAA">
        <w:trPr>
          <w:tblHeader/>
        </w:trPr>
        <w:tc>
          <w:tcPr>
            <w:tcW w:w="9634" w:type="dxa"/>
            <w:shd w:val="clear" w:color="auto" w:fill="auto"/>
          </w:tcPr>
          <w:p w14:paraId="0A1C6B28" w14:textId="144C0B1E" w:rsidR="005377F9" w:rsidRPr="000670FE" w:rsidRDefault="005377F9" w:rsidP="009A4AAA">
            <w:pPr>
              <w:pStyle w:val="TAL"/>
              <w:keepLines w:val="0"/>
              <w:widowControl w:val="0"/>
              <w:rPr>
                <w:color w:val="000000"/>
              </w:rPr>
            </w:pPr>
            <w:r w:rsidRPr="000670FE">
              <w:rPr>
                <w:rFonts w:cs="Arial"/>
                <w:szCs w:val="18"/>
              </w:rPr>
              <w:t xml:space="preserve">Derivation Path: TS 36.579-1 [2], </w:t>
            </w:r>
            <w:r w:rsidRPr="000670FE">
              <w:t>Table 5.5.2.2.2-1</w:t>
            </w:r>
            <w:r w:rsidRPr="000670FE">
              <w:rPr>
                <w:color w:val="000000"/>
              </w:rPr>
              <w:t>, condition MOCALL</w:t>
            </w:r>
          </w:p>
        </w:tc>
      </w:tr>
    </w:tbl>
    <w:p w14:paraId="76E93307" w14:textId="77777777" w:rsidR="005377F9" w:rsidRPr="000670FE" w:rsidRDefault="005377F9" w:rsidP="005377F9">
      <w:pPr>
        <w:keepNext/>
        <w:widowControl w:val="0"/>
        <w:rPr>
          <w:color w:val="000000"/>
        </w:rPr>
      </w:pPr>
    </w:p>
    <w:p w14:paraId="1EB7F78C" w14:textId="77777777" w:rsidR="005377F9" w:rsidRPr="000670FE" w:rsidRDefault="005377F9" w:rsidP="005377F9">
      <w:pPr>
        <w:pStyle w:val="Heading4"/>
      </w:pPr>
      <w:bookmarkStart w:id="181" w:name="_Toc52787526"/>
      <w:bookmarkStart w:id="182" w:name="_Toc52787707"/>
      <w:bookmarkEnd w:id="173"/>
      <w:bookmarkEnd w:id="174"/>
      <w:r w:rsidRPr="000670FE">
        <w:t>6.1.1.5</w:t>
      </w:r>
      <w:r w:rsidRPr="000670FE">
        <w:tab/>
        <w:t>On-network / On-demand Pre-arranged Group Call / Emergency Group Call / Client Originated (CO)</w:t>
      </w:r>
    </w:p>
    <w:p w14:paraId="12A071A8" w14:textId="77777777" w:rsidR="005377F9" w:rsidRPr="000670FE" w:rsidRDefault="005377F9" w:rsidP="000C1899">
      <w:pPr>
        <w:pStyle w:val="H6"/>
      </w:pPr>
      <w:bookmarkStart w:id="183" w:name="_Toc52787500"/>
      <w:bookmarkStart w:id="184" w:name="_Toc52787680"/>
      <w:r w:rsidRPr="000670FE">
        <w:t>6.1.1.5.1</w:t>
      </w:r>
      <w:r w:rsidRPr="000670FE">
        <w:tab/>
        <w:t>Test Purpose (TP)</w:t>
      </w:r>
      <w:bookmarkEnd w:id="183"/>
      <w:bookmarkEnd w:id="184"/>
    </w:p>
    <w:p w14:paraId="3034EB8F" w14:textId="77777777" w:rsidR="005377F9" w:rsidRPr="000670FE" w:rsidRDefault="005377F9" w:rsidP="005377F9">
      <w:pPr>
        <w:pStyle w:val="H6"/>
      </w:pPr>
      <w:r w:rsidRPr="000670FE">
        <w:t>(1)</w:t>
      </w:r>
    </w:p>
    <w:p w14:paraId="793DA942"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authorized for MCVideo Service }</w:t>
      </w:r>
    </w:p>
    <w:p w14:paraId="4D9340C9"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252949F2"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Emergency Group Call, with implicit Transmission Control }</w:t>
      </w:r>
    </w:p>
    <w:p w14:paraId="3C06841C" w14:textId="77777777" w:rsidR="005377F9" w:rsidRPr="000670FE" w:rsidRDefault="005377F9" w:rsidP="005377F9">
      <w:pPr>
        <w:pStyle w:val="PL"/>
        <w:rPr>
          <w:b/>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requests On-demand Pre-arranged Emergency Group Call by sending a SIP INVITE message </w:t>
      </w:r>
      <w:r w:rsidRPr="000C1899">
        <w:rPr>
          <w:b/>
          <w:noProof w:val="0"/>
        </w:rPr>
        <w:t>and</w:t>
      </w:r>
      <w:r w:rsidRPr="000670FE">
        <w:rPr>
          <w:bCs/>
          <w:noProof w:val="0"/>
        </w:rPr>
        <w:t>,</w:t>
      </w:r>
      <w:r w:rsidRPr="000670FE">
        <w:rPr>
          <w:noProof w:val="0"/>
        </w:rPr>
        <w:t xml:space="preserve"> after indication from the SS (MCVideo Server) that the call was established, provides transmission granted notification to the MCVideo User }</w:t>
      </w:r>
    </w:p>
    <w:p w14:paraId="6106ECAD"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61B2A620" w14:textId="77777777" w:rsidR="005377F9" w:rsidRPr="000670FE" w:rsidRDefault="005377F9" w:rsidP="005377F9">
      <w:pPr>
        <w:pStyle w:val="PL"/>
        <w:rPr>
          <w:rFonts w:cs="Courier New"/>
          <w:noProof w:val="0"/>
          <w:szCs w:val="16"/>
        </w:rPr>
      </w:pPr>
    </w:p>
    <w:p w14:paraId="1D9C0E71" w14:textId="77777777" w:rsidR="005377F9" w:rsidRPr="000670FE" w:rsidRDefault="005377F9" w:rsidP="005377F9">
      <w:pPr>
        <w:pStyle w:val="H6"/>
      </w:pPr>
      <w:r w:rsidRPr="000670FE">
        <w:t>(2)</w:t>
      </w:r>
    </w:p>
    <w:p w14:paraId="06E2BF59" w14:textId="445333B2" w:rsidR="005377F9" w:rsidRPr="000670FE" w:rsidRDefault="005377F9" w:rsidP="005377F9">
      <w:pPr>
        <w:pStyle w:val="PL"/>
        <w:rPr>
          <w:noProof w:val="0"/>
        </w:rPr>
      </w:pPr>
      <w:r w:rsidRPr="000670FE">
        <w:rPr>
          <w:b/>
          <w:noProof w:val="0"/>
        </w:rPr>
        <w:t>with</w:t>
      </w:r>
      <w:r w:rsidRPr="000670FE">
        <w:rPr>
          <w:noProof w:val="0"/>
        </w:rPr>
        <w:t xml:space="preserve"> {</w:t>
      </w:r>
      <w:r>
        <w:rPr>
          <w:noProof w:val="0"/>
        </w:rPr>
        <w:t xml:space="preserve"> the </w:t>
      </w:r>
      <w:r w:rsidRPr="000670FE">
        <w:rPr>
          <w:noProof w:val="0"/>
        </w:rPr>
        <w:t>UE (MCVideo Client) having established an MCVideo On-demand Pre-arranged Group Call }</w:t>
      </w:r>
    </w:p>
    <w:p w14:paraId="43D378F2"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22D3BDEC"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{the MCVideo User engages in communication with the invited MCVideo User(s)}</w:t>
      </w:r>
    </w:p>
    <w:p w14:paraId="3029D0B1"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 xml:space="preserve">UE (MCVideo Client) respects the Transmission Control imposed by the SS (MCVideo Server) (Transmission Granted, Transmission Control ACK, Transmission </w:t>
      </w:r>
      <w:r>
        <w:rPr>
          <w:noProof w:val="0"/>
        </w:rPr>
        <w:t xml:space="preserve">End Request, Transmission End Response, Transmission </w:t>
      </w:r>
      <w:r w:rsidRPr="000670FE">
        <w:rPr>
          <w:noProof w:val="0"/>
        </w:rPr>
        <w:t>Idle ) }</w:t>
      </w:r>
    </w:p>
    <w:p w14:paraId="4F37D47E"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2BDFB679" w14:textId="77777777" w:rsidR="005377F9" w:rsidRPr="000670FE" w:rsidRDefault="005377F9" w:rsidP="005377F9">
      <w:pPr>
        <w:pStyle w:val="PL"/>
        <w:rPr>
          <w:rFonts w:cs="Courier New"/>
          <w:noProof w:val="0"/>
          <w:szCs w:val="16"/>
        </w:rPr>
      </w:pPr>
    </w:p>
    <w:p w14:paraId="40680B7C" w14:textId="77777777" w:rsidR="005377F9" w:rsidRPr="000670FE" w:rsidRDefault="005377F9" w:rsidP="000C1899">
      <w:pPr>
        <w:pStyle w:val="H6"/>
      </w:pPr>
      <w:r w:rsidRPr="000670FE">
        <w:t>(3)</w:t>
      </w:r>
    </w:p>
    <w:p w14:paraId="728D717B" w14:textId="77777777" w:rsidR="005377F9" w:rsidRPr="000670FE" w:rsidRDefault="005377F9" w:rsidP="005377F9">
      <w:pPr>
        <w:pStyle w:val="PL"/>
        <w:rPr>
          <w:noProof w:val="0"/>
        </w:rPr>
      </w:pPr>
      <w:r w:rsidRPr="000670FE">
        <w:rPr>
          <w:b/>
          <w:noProof w:val="0"/>
        </w:rPr>
        <w:t>with</w:t>
      </w:r>
      <w:r w:rsidRPr="000670FE">
        <w:rPr>
          <w:noProof w:val="0"/>
        </w:rPr>
        <w:t xml:space="preserve"> {</w:t>
      </w:r>
      <w:r>
        <w:rPr>
          <w:noProof w:val="0"/>
        </w:rPr>
        <w:t xml:space="preserve"> the </w:t>
      </w:r>
      <w:r w:rsidRPr="000670FE">
        <w:rPr>
          <w:noProof w:val="0"/>
        </w:rPr>
        <w:t>UE (MCVideo Client) having an ongoing On-demand Pre-arranged Emergency Group Call, with implicit Transmission Control }</w:t>
      </w:r>
    </w:p>
    <w:p w14:paraId="374768EE"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49914601" w14:textId="46F31D8A"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w:t>
      </w:r>
      <w:r>
        <w:rPr>
          <w:noProof w:val="0"/>
        </w:rPr>
        <w:t xml:space="preserve"> </w:t>
      </w:r>
      <w:r w:rsidRPr="000670FE">
        <w:rPr>
          <w:noProof w:val="0"/>
        </w:rPr>
        <w:t xml:space="preserve">the MCVideo User </w:t>
      </w:r>
      <w:r>
        <w:rPr>
          <w:noProof w:val="0"/>
        </w:rPr>
        <w:t>requests</w:t>
      </w:r>
      <w:r w:rsidRPr="000670FE">
        <w:rPr>
          <w:noProof w:val="0"/>
        </w:rPr>
        <w:t xml:space="preserve"> to terminate the ongoing MCVideo Group Call</w:t>
      </w:r>
      <w:r>
        <w:rPr>
          <w:noProof w:val="0"/>
        </w:rPr>
        <w:t xml:space="preserve"> </w:t>
      </w:r>
      <w:r w:rsidRPr="000670FE">
        <w:rPr>
          <w:noProof w:val="0"/>
        </w:rPr>
        <w:t>}</w:t>
      </w:r>
    </w:p>
    <w:p w14:paraId="65378282"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w:t>
      </w:r>
      <w:r w:rsidRPr="000670FE">
        <w:rPr>
          <w:noProof w:val="0"/>
        </w:rPr>
        <w:t xml:space="preserve">the UE (MCVideo Client) sends a Transmission End Request, </w:t>
      </w:r>
      <w:r w:rsidRPr="000C1899">
        <w:rPr>
          <w:b/>
          <w:bCs/>
          <w:noProof w:val="0"/>
        </w:rPr>
        <w:t>and</w:t>
      </w:r>
      <w:r w:rsidRPr="000670FE">
        <w:rPr>
          <w:noProof w:val="0"/>
        </w:rPr>
        <w:t xml:space="preserve"> acknowledges the Transmission End Response with a Transmission Control ACK, </w:t>
      </w:r>
      <w:r w:rsidRPr="000C1899">
        <w:rPr>
          <w:b/>
          <w:bCs/>
          <w:noProof w:val="0"/>
        </w:rPr>
        <w:t>and</w:t>
      </w:r>
      <w:r w:rsidRPr="000670FE">
        <w:rPr>
          <w:noProof w:val="0"/>
        </w:rPr>
        <w:t xml:space="preserve"> then sends a SIP BYE request </w:t>
      </w:r>
      <w:r w:rsidRPr="000C1899">
        <w:rPr>
          <w:b/>
          <w:bCs/>
          <w:noProof w:val="0"/>
        </w:rPr>
        <w:t>and</w:t>
      </w:r>
      <w:r w:rsidRPr="000670FE">
        <w:rPr>
          <w:noProof w:val="0"/>
        </w:rPr>
        <w:t xml:space="preserve"> leaves the MCVideo Session }</w:t>
      </w:r>
    </w:p>
    <w:p w14:paraId="1D968F85"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340C9013" w14:textId="77777777" w:rsidR="005377F9" w:rsidRPr="000670FE" w:rsidRDefault="005377F9" w:rsidP="005377F9">
      <w:pPr>
        <w:pStyle w:val="PL"/>
        <w:rPr>
          <w:noProof w:val="0"/>
        </w:rPr>
      </w:pPr>
    </w:p>
    <w:p w14:paraId="60FFE990" w14:textId="77777777" w:rsidR="005377F9" w:rsidRPr="000670FE" w:rsidRDefault="005377F9" w:rsidP="000C1899">
      <w:pPr>
        <w:pStyle w:val="H6"/>
      </w:pPr>
      <w:bookmarkStart w:id="185" w:name="_Toc52787501"/>
      <w:bookmarkStart w:id="186" w:name="_Toc52787681"/>
      <w:r w:rsidRPr="000670FE">
        <w:t>6.1.1.5.2</w:t>
      </w:r>
      <w:r w:rsidRPr="000670FE">
        <w:tab/>
        <w:t>Conformance requirements</w:t>
      </w:r>
      <w:bookmarkEnd w:id="185"/>
      <w:bookmarkEnd w:id="186"/>
    </w:p>
    <w:p w14:paraId="54B03026" w14:textId="0A975297" w:rsidR="005377F9" w:rsidRPr="000670FE" w:rsidRDefault="005377F9" w:rsidP="005377F9">
      <w:r w:rsidRPr="000670FE">
        <w:t>References: The conformance requirements covered in the current T</w:t>
      </w:r>
      <w:r>
        <w:t xml:space="preserve">est </w:t>
      </w:r>
      <w:r w:rsidRPr="000670FE">
        <w:t>C</w:t>
      </w:r>
      <w:r>
        <w:t>ase</w:t>
      </w:r>
      <w:r w:rsidRPr="000670FE">
        <w:t>are specified in TS 24.281, clauses 9.2.1.2.1.1, 6.2.8.1.1, 6.2.8.1.2, 6.2.8.1.3, 6.2.8.1.4, 6.2.1</w:t>
      </w:r>
      <w:r>
        <w:t xml:space="preserve"> and TS 24.581, Test Case 6.2.4.4.6</w:t>
      </w:r>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0670FE">
        <w:t xml:space="preserve"> requirements.</w:t>
      </w:r>
    </w:p>
    <w:p w14:paraId="0633FECB" w14:textId="77777777" w:rsidR="005377F9" w:rsidRPr="000670FE" w:rsidRDefault="005377F9" w:rsidP="005377F9">
      <w:r w:rsidRPr="000670FE">
        <w:t>[TS 24.281, clause 9.2.1.2.1.1]</w:t>
      </w:r>
    </w:p>
    <w:p w14:paraId="13C2752F" w14:textId="77777777" w:rsidR="005377F9" w:rsidRPr="000670FE" w:rsidRDefault="005377F9" w:rsidP="005377F9">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61651D6" w14:textId="77777777" w:rsidR="005377F9" w:rsidRPr="000670FE" w:rsidRDefault="005377F9" w:rsidP="005377F9">
      <w:r w:rsidRPr="000670FE">
        <w:t>The MC</w:t>
      </w:r>
      <w:r w:rsidRPr="000670FE">
        <w:rPr>
          <w:lang w:eastAsia="zh-CN"/>
        </w:rPr>
        <w:t>Video</w:t>
      </w:r>
      <w:r w:rsidRPr="000670FE">
        <w:t xml:space="preserve"> client:</w:t>
      </w:r>
    </w:p>
    <w:p w14:paraId="414E3657" w14:textId="77777777" w:rsidR="005377F9" w:rsidRPr="000670FE" w:rsidRDefault="005377F9" w:rsidP="005377F9">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708778E6"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183612D5" w14:textId="77777777" w:rsidR="005377F9" w:rsidRPr="000670FE" w:rsidRDefault="005377F9" w:rsidP="005377F9">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6D7D31D8" w14:textId="77777777" w:rsidR="005377F9" w:rsidRPr="000670FE" w:rsidRDefault="005377F9" w:rsidP="005377F9">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76EE1BB5" w14:textId="77777777" w:rsidR="005377F9" w:rsidRPr="000670FE" w:rsidRDefault="005377F9" w:rsidP="005377F9">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27A9F2DB" w14:textId="77777777" w:rsidR="005377F9" w:rsidRPr="000670FE" w:rsidRDefault="005377F9" w:rsidP="005377F9">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3DD67807" w14:textId="77777777" w:rsidR="005377F9" w:rsidRPr="000670FE" w:rsidRDefault="005377F9" w:rsidP="005377F9">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67C76E6C" w14:textId="77777777" w:rsidR="005377F9" w:rsidRPr="000670FE" w:rsidRDefault="005377F9" w:rsidP="005377F9">
      <w:pPr>
        <w:pStyle w:val="B1"/>
      </w:pPr>
      <w:r w:rsidRPr="000670FE">
        <w:t>8)</w:t>
      </w:r>
      <w:r w:rsidRPr="000670FE">
        <w:tab/>
        <w:t>should include the "timer" option tag in the Supported header field;</w:t>
      </w:r>
    </w:p>
    <w:p w14:paraId="68E402D1" w14:textId="77777777" w:rsidR="005377F9" w:rsidRPr="000670FE" w:rsidRDefault="005377F9" w:rsidP="005377F9">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0E4D071C" w14:textId="77777777" w:rsidR="005377F9" w:rsidRPr="000670FE" w:rsidRDefault="005377F9" w:rsidP="005377F9">
      <w:pPr>
        <w:pStyle w:val="B1"/>
      </w:pPr>
      <w:r w:rsidRPr="000670FE">
        <w:t>10)</w:t>
      </w:r>
      <w:r w:rsidRPr="000670FE">
        <w:tab/>
        <w:t>shall set the Request-URI of the SIP INVITE request to the public service identity identifying the participating MCVideo function serving the MCVideo user;</w:t>
      </w:r>
    </w:p>
    <w:p w14:paraId="3C168853" w14:textId="77777777" w:rsidR="005377F9" w:rsidRPr="000670FE" w:rsidRDefault="005377F9" w:rsidP="005377F9">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4778B91C" w14:textId="77777777" w:rsidR="005377F9" w:rsidRPr="000670FE" w:rsidRDefault="005377F9" w:rsidP="005377F9">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7D6242A8" w14:textId="77777777" w:rsidR="005377F9" w:rsidRPr="000670FE" w:rsidRDefault="005377F9" w:rsidP="005377F9">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3DA41EEB" w14:textId="77777777" w:rsidR="005377F9" w:rsidRPr="000670FE" w:rsidRDefault="005377F9" w:rsidP="005377F9">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5C42E8D3" w14:textId="77777777" w:rsidR="005377F9" w:rsidRPr="000670FE" w:rsidRDefault="005377F9" w:rsidP="005377F9">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0DEABD1F" w14:textId="77777777" w:rsidR="005377F9" w:rsidRPr="000670FE" w:rsidRDefault="005377F9" w:rsidP="005377F9">
      <w:pPr>
        <w:pStyle w:val="B2"/>
      </w:pPr>
      <w:r w:rsidRPr="000670FE">
        <w:t>a)</w:t>
      </w:r>
      <w:r w:rsidRPr="000670FE">
        <w:tab/>
        <w:t>the &lt;session-type&gt; element set to a value of "prearranged";</w:t>
      </w:r>
    </w:p>
    <w:p w14:paraId="01661945" w14:textId="77777777" w:rsidR="005377F9" w:rsidRPr="000670FE" w:rsidRDefault="005377F9" w:rsidP="005377F9">
      <w:pPr>
        <w:pStyle w:val="B2"/>
      </w:pPr>
      <w:r w:rsidRPr="000670FE">
        <w:t>b)</w:t>
      </w:r>
      <w:r w:rsidRPr="000670FE">
        <w:tab/>
        <w:t>the &lt;mc</w:t>
      </w:r>
      <w:r w:rsidRPr="000670FE">
        <w:rPr>
          <w:lang w:eastAsia="zh-CN"/>
        </w:rPr>
        <w:t>video</w:t>
      </w:r>
      <w:r w:rsidRPr="000670FE">
        <w:t>-request-uri&gt; element set to the group identity;</w:t>
      </w:r>
    </w:p>
    <w:p w14:paraId="44E418B9" w14:textId="77777777" w:rsidR="005377F9" w:rsidRPr="000670FE" w:rsidRDefault="005377F9" w:rsidP="005377F9">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7D9554EF" w14:textId="77777777" w:rsidR="005377F9" w:rsidRPr="000670FE" w:rsidRDefault="005377F9" w:rsidP="005377F9">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64E8576C" w14:textId="77777777" w:rsidR="005377F9" w:rsidRPr="000670FE" w:rsidRDefault="005377F9" w:rsidP="005377F9">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406EBB27" w14:textId="77777777" w:rsidR="005377F9" w:rsidRPr="000670FE" w:rsidRDefault="005377F9" w:rsidP="005377F9">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730E96BD" w14:textId="77777777" w:rsidR="005377F9" w:rsidRPr="000670FE" w:rsidRDefault="005377F9" w:rsidP="005377F9">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11B9CD1F" w14:textId="77777777" w:rsidR="005377F9" w:rsidRPr="000670FE" w:rsidRDefault="005377F9" w:rsidP="005377F9">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1FFEC680" w14:textId="77777777" w:rsidR="005377F9" w:rsidRPr="000670FE" w:rsidRDefault="005377F9" w:rsidP="005377F9">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color w:val="FF0000"/>
          <w:lang w:eastAsia="zh-CN"/>
        </w:rPr>
        <w:t>6.2.1</w:t>
      </w:r>
      <w:r w:rsidRPr="000670FE">
        <w:t xml:space="preserve">; </w:t>
      </w:r>
    </w:p>
    <w:p w14:paraId="0C11E4BC" w14:textId="77777777" w:rsidR="005377F9" w:rsidRPr="000670FE" w:rsidRDefault="005377F9" w:rsidP="005377F9">
      <w:pPr>
        <w:pStyle w:val="B1"/>
      </w:pPr>
      <w:r w:rsidRPr="000670FE">
        <w:t>16)</w:t>
      </w:r>
      <w:r w:rsidRPr="000670FE">
        <w:tab/>
        <w:t>if an implicit transmission request is required, shall indicate this as specified in subclause 6.4; and</w:t>
      </w:r>
    </w:p>
    <w:p w14:paraId="2580B7AC" w14:textId="77777777" w:rsidR="005377F9" w:rsidRPr="000670FE" w:rsidRDefault="005377F9" w:rsidP="005377F9">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5612FDE0" w14:textId="77777777" w:rsidR="005377F9" w:rsidRPr="000670FE" w:rsidRDefault="005377F9" w:rsidP="005377F9">
      <w:r w:rsidRPr="000670FE">
        <w:t>On receiving a SIP 2xx response to the SIP INVITE request, the MCVideo client:</w:t>
      </w:r>
    </w:p>
    <w:p w14:paraId="31A263A7" w14:textId="77777777" w:rsidR="005377F9" w:rsidRPr="000670FE" w:rsidRDefault="005377F9" w:rsidP="005377F9">
      <w:pPr>
        <w:pStyle w:val="B1"/>
      </w:pPr>
      <w:r w:rsidRPr="000670FE">
        <w:t>1)</w:t>
      </w:r>
      <w:r w:rsidRPr="000670FE">
        <w:tab/>
        <w:t>shall interact with the user plane as specified in 3GPP TS 24.581 [5] ;</w:t>
      </w:r>
    </w:p>
    <w:p w14:paraId="3DD5B903"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4B277C89" w14:textId="77777777" w:rsidR="005377F9" w:rsidRPr="000670FE" w:rsidRDefault="005377F9" w:rsidP="005377F9">
      <w:pPr>
        <w:pStyle w:val="B1"/>
      </w:pPr>
      <w:r w:rsidRPr="000670FE">
        <w:t>3)</w:t>
      </w:r>
      <w:r w:rsidRPr="000670FE">
        <w:tab/>
        <w:t>may subscribe to the conference event package as specified in subclause </w:t>
      </w:r>
      <w:r w:rsidRPr="000670FE">
        <w:rPr>
          <w:lang w:eastAsia="zh-CN"/>
        </w:rPr>
        <w:t>9.1.3.1</w:t>
      </w:r>
      <w:r w:rsidRPr="000670FE">
        <w:t>.</w:t>
      </w:r>
    </w:p>
    <w:p w14:paraId="44E16272" w14:textId="77777777" w:rsidR="005377F9" w:rsidRPr="000670FE" w:rsidRDefault="005377F9" w:rsidP="005377F9">
      <w:r w:rsidRPr="000670FE">
        <w:t>On receiving a SIP 4xx response, a SIP 5xx response or a SIP 6xx response to the SIP INVITE request:</w:t>
      </w:r>
    </w:p>
    <w:p w14:paraId="158A7E9E" w14:textId="77777777" w:rsidR="005377F9" w:rsidRPr="000670FE" w:rsidRDefault="005377F9" w:rsidP="005377F9">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7D2826A5"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085F9170" w14:textId="77777777" w:rsidR="005377F9" w:rsidRPr="000670FE" w:rsidRDefault="005377F9" w:rsidP="005377F9">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555B3527" w14:textId="77777777" w:rsidR="005377F9" w:rsidRPr="000670FE" w:rsidRDefault="005377F9" w:rsidP="005377F9">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14:paraId="2712ED3D" w14:textId="77777777" w:rsidR="005377F9" w:rsidRPr="000670FE" w:rsidRDefault="005377F9" w:rsidP="005377F9">
      <w:r w:rsidRPr="000670FE">
        <w:t>[TS 24.281, clause 6.2.8.1.1]</w:t>
      </w:r>
    </w:p>
    <w:p w14:paraId="1C240F5C" w14:textId="77777777" w:rsidR="005377F9" w:rsidRPr="000670FE" w:rsidRDefault="005377F9" w:rsidP="005377F9">
      <w:r w:rsidRPr="000670FE">
        <w:t>This subclause is referenced from other procedures.</w:t>
      </w:r>
    </w:p>
    <w:p w14:paraId="2E6DF9DD" w14:textId="77777777" w:rsidR="005377F9" w:rsidRPr="000670FE" w:rsidRDefault="005377F9" w:rsidP="005377F9">
      <w:r w:rsidRPr="000670FE">
        <w:t>When the MCVideo emergency state is set and this MCVideo user and MCVideo group are authorized to initiate MCVideo emergency group calls as determined by the procedures of subclause 6.2.8.1.8, the MCVideo client:</w:t>
      </w:r>
    </w:p>
    <w:p w14:paraId="4C176B07" w14:textId="77777777" w:rsidR="005377F9" w:rsidRPr="000670FE" w:rsidRDefault="005377F9" w:rsidP="005377F9">
      <w:pPr>
        <w:pStyle w:val="B1"/>
      </w:pPr>
      <w:r w:rsidRPr="000670FE">
        <w:t>1)</w:t>
      </w:r>
      <w:r w:rsidRPr="000670FE">
        <w:tab/>
        <w:t>shall include in the application/vnd.3gpp.mc</w:t>
      </w:r>
      <w:r w:rsidRPr="000670FE">
        <w:rPr>
          <w:lang w:eastAsia="zh-CN"/>
        </w:rPr>
        <w:t>video</w:t>
      </w:r>
      <w:r w:rsidRPr="000670FE">
        <w:t>-info+xml MIME body in the SIP INVITE request, an &lt;emergency-ind&gt; element set to "true" and if the MCVideo emergency group call state is set to "MVEGC 1: emergency-gc-capable", shall set the MCVideo emergency group call state to "MVEGC 2: emergency-call-requested";</w:t>
      </w:r>
    </w:p>
    <w:p w14:paraId="3971B9EB" w14:textId="77777777" w:rsidR="005377F9" w:rsidRPr="000670FE" w:rsidRDefault="005377F9" w:rsidP="005377F9">
      <w:pPr>
        <w:pStyle w:val="B1"/>
      </w:pPr>
      <w:r w:rsidRPr="000670FE">
        <w:t>2)</w:t>
      </w:r>
      <w:r w:rsidRPr="000670FE">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5AF6460F" w14:textId="77777777" w:rsidR="005377F9" w:rsidRPr="000670FE" w:rsidRDefault="005377F9" w:rsidP="005377F9">
      <w:pPr>
        <w:pStyle w:val="B2"/>
      </w:pPr>
      <w:r w:rsidRPr="000670FE">
        <w:t>a)</w:t>
      </w:r>
      <w:r w:rsidRPr="000670FE">
        <w:tab/>
        <w:t>set the &lt;alert-ind&gt; element of the application/vnd.3gpp.mc</w:t>
      </w:r>
      <w:r w:rsidRPr="000670FE">
        <w:rPr>
          <w:lang w:eastAsia="zh-CN"/>
        </w:rPr>
        <w:t>video</w:t>
      </w:r>
      <w:r w:rsidRPr="000670FE">
        <w:t>-info+xml MIME body to "true" and set the MCVideo emergency alert state to "MVEA 2: emergency-alert-confirm-pending"; and</w:t>
      </w:r>
    </w:p>
    <w:p w14:paraId="34EA978C" w14:textId="77777777" w:rsidR="005377F9" w:rsidRPr="000670FE" w:rsidRDefault="005377F9" w:rsidP="005377F9">
      <w:pPr>
        <w:pStyle w:val="B2"/>
      </w:pPr>
      <w:r w:rsidRPr="000670FE">
        <w:t>b)</w:t>
      </w:r>
      <w:r w:rsidRPr="000670FE">
        <w:tab/>
        <w:t>perform the procedures specified in subclause 6.2.9.1 for the MCVideo emergency alert trigger;</w:t>
      </w:r>
    </w:p>
    <w:p w14:paraId="26C4B77E" w14:textId="77777777" w:rsidR="005377F9" w:rsidRPr="000670FE" w:rsidRDefault="005377F9" w:rsidP="005377F9">
      <w:pPr>
        <w:pStyle w:val="B1"/>
      </w:pPr>
      <w:r w:rsidRPr="000670FE">
        <w:t>3)</w:t>
      </w:r>
      <w:r w:rsidRPr="000670FE">
        <w:tab/>
        <w:t>if the MCVideo user has not requested an MCVideo emergency alert to be sent and the MCVideo emergency alert state is set to "MVEA 1: no-alert", shall set the &lt;alert-ind&gt; element of the application/vnd.3gpp.mc</w:t>
      </w:r>
      <w:r w:rsidRPr="000670FE">
        <w:rPr>
          <w:lang w:eastAsia="zh-CN"/>
        </w:rPr>
        <w:t>video</w:t>
      </w:r>
      <w:r w:rsidRPr="000670FE">
        <w:t>-info+xml MIME body to "false"; and</w:t>
      </w:r>
    </w:p>
    <w:p w14:paraId="63C02A3F" w14:textId="77777777" w:rsidR="005377F9" w:rsidRPr="000670FE" w:rsidRDefault="005377F9" w:rsidP="005377F9">
      <w:pPr>
        <w:pStyle w:val="B1"/>
      </w:pPr>
      <w:r w:rsidRPr="000670FE">
        <w:t>4)</w:t>
      </w:r>
      <w:r w:rsidRPr="000670FE">
        <w:tab/>
        <w:t>if the MCVideo client emergency group state of the group is set to a value other than "MVEG 2: in-progress" set the MCVideo client emergency group state of the MCVideo group to "MVEG 3: confirm-pending".</w:t>
      </w:r>
    </w:p>
    <w:p w14:paraId="5E21AC0B" w14:textId="77777777" w:rsidR="005377F9" w:rsidRPr="000670FE" w:rsidRDefault="005377F9" w:rsidP="005377F9">
      <w:pPr>
        <w:pStyle w:val="NO"/>
      </w:pPr>
      <w:r w:rsidRPr="000670FE">
        <w:t>NOTE 1:</w:t>
      </w:r>
      <w:r w:rsidRPr="000670FE">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4CD2172F" w14:textId="77777777" w:rsidR="005377F9" w:rsidRPr="000670FE" w:rsidRDefault="005377F9" w:rsidP="005377F9">
      <w:r w:rsidRPr="000670FE">
        <w:t>When the MCVideo emergency state is clear</w:t>
      </w:r>
      <w:r w:rsidRPr="000670FE" w:rsidDel="00027FEF">
        <w:t xml:space="preserve"> </w:t>
      </w:r>
      <w:r w:rsidRPr="000670FE">
        <w:t>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32D04336" w14:textId="77777777" w:rsidR="005377F9" w:rsidRPr="000670FE" w:rsidRDefault="005377F9" w:rsidP="005377F9">
      <w:pPr>
        <w:pStyle w:val="B1"/>
      </w:pPr>
      <w:r w:rsidRPr="000670FE">
        <w:t>1)</w:t>
      </w:r>
      <w:r w:rsidRPr="000670FE">
        <w:tab/>
        <w:t>shall include in the application/vnd.3gpp.mc</w:t>
      </w:r>
      <w:r w:rsidRPr="000670FE">
        <w:rPr>
          <w:lang w:eastAsia="zh-CN"/>
        </w:rPr>
        <w:t>video</w:t>
      </w:r>
      <w:r w:rsidRPr="000670FE">
        <w:t>-info+xml MIME body in the SIP INVITE request an &lt;emergency-ind&gt; element set to "true" and set the MCVideo emergency group call state to "MVEGC 2: emergency-call-requested" state;</w:t>
      </w:r>
    </w:p>
    <w:p w14:paraId="7AAF3FFC" w14:textId="77777777" w:rsidR="005377F9" w:rsidRPr="000670FE" w:rsidRDefault="005377F9" w:rsidP="005377F9">
      <w:pPr>
        <w:pStyle w:val="B1"/>
      </w:pPr>
      <w:r w:rsidRPr="000670FE">
        <w:t>2)</w:t>
      </w:r>
      <w:r w:rsidRPr="000670FE">
        <w:tab/>
        <w:t>if the MCVideo user has also requested an MCVideo emergency alert to be sent and this is an authorized request for MCVideo emergency alert as determined by the procedures of subclause 6.2.8.1.6, shall:</w:t>
      </w:r>
    </w:p>
    <w:p w14:paraId="3036B0CA" w14:textId="77777777" w:rsidR="005377F9" w:rsidRPr="000670FE" w:rsidRDefault="005377F9" w:rsidP="005377F9">
      <w:pPr>
        <w:pStyle w:val="B2"/>
      </w:pPr>
      <w:r w:rsidRPr="000670FE">
        <w:t>a)</w:t>
      </w:r>
      <w:r w:rsidRPr="000670FE">
        <w:tab/>
        <w:t>include in the application/vnd.3gpp.mc</w:t>
      </w:r>
      <w:r w:rsidRPr="000670FE">
        <w:rPr>
          <w:lang w:eastAsia="zh-CN"/>
        </w:rPr>
        <w:t>video</w:t>
      </w:r>
      <w:r w:rsidRPr="000670FE">
        <w:t>-info+xml MIME body the &lt;alert-ind&gt; element set to "true" and set the MCVideo emergency alert state to "MVEA 2: emergency-alert-confirm-pending"; and</w:t>
      </w:r>
    </w:p>
    <w:p w14:paraId="3D29142B" w14:textId="77777777" w:rsidR="005377F9" w:rsidRPr="000670FE" w:rsidRDefault="005377F9" w:rsidP="005377F9">
      <w:pPr>
        <w:pStyle w:val="B2"/>
      </w:pPr>
      <w:r w:rsidRPr="000670FE">
        <w:t>b)</w:t>
      </w:r>
      <w:r w:rsidRPr="000670FE">
        <w:tab/>
        <w:t>perform the procedures specified in subclause 6.2.9.1 for the MCVideo emergency alert trigger;</w:t>
      </w:r>
    </w:p>
    <w:p w14:paraId="6BF786D7" w14:textId="77777777" w:rsidR="005377F9" w:rsidRPr="000670FE" w:rsidRDefault="005377F9" w:rsidP="005377F9">
      <w:pPr>
        <w:pStyle w:val="B1"/>
      </w:pPr>
      <w:r w:rsidRPr="000670FE">
        <w:t>3)</w:t>
      </w:r>
      <w:r w:rsidRPr="000670FE">
        <w:tab/>
        <w:t>if the MCVideo user has not requested an MCVideo emergency alert to be sent, shall set the &lt;alert-ind&gt; element of the application/vnd.3gpp.mc</w:t>
      </w:r>
      <w:r w:rsidRPr="000670FE">
        <w:rPr>
          <w:lang w:eastAsia="zh-CN"/>
        </w:rPr>
        <w:t>video</w:t>
      </w:r>
      <w:r w:rsidRPr="000670FE">
        <w:t>-info+xml MIME body to "false"; and</w:t>
      </w:r>
    </w:p>
    <w:p w14:paraId="11FCE26A" w14:textId="77777777" w:rsidR="005377F9" w:rsidRPr="000670FE" w:rsidRDefault="005377F9" w:rsidP="005377F9">
      <w:pPr>
        <w:pStyle w:val="B1"/>
      </w:pPr>
      <w:r w:rsidRPr="000670FE">
        <w:t>4)</w:t>
      </w:r>
      <w:r w:rsidRPr="000670FE">
        <w:tab/>
        <w:t>if the MCVideo client emergency group state of the group is set to a value other than "MVEG 2: in-progress" shall set the MCVideo client emergency group state of the MCVideo group to "MVEG 3: confirm-pending".</w:t>
      </w:r>
    </w:p>
    <w:p w14:paraId="2D86BD2C" w14:textId="77777777" w:rsidR="005377F9" w:rsidRPr="000670FE" w:rsidRDefault="005377F9" w:rsidP="005377F9">
      <w:pPr>
        <w:pStyle w:val="NO"/>
      </w:pPr>
      <w:r w:rsidRPr="000670FE">
        <w:t>NOTE 2:</w:t>
      </w:r>
      <w:r w:rsidRPr="000670FE">
        <w:tab/>
        <w:t>This is the case of an initial MCVideo emergency group call and optionally an MCVideo emergency alert being sent. As the MCVideo emergency state is not sent, there is no MCVideo emergency alert outstanding.</w:t>
      </w:r>
    </w:p>
    <w:p w14:paraId="25141176" w14:textId="77777777" w:rsidR="005377F9" w:rsidRPr="000670FE" w:rsidRDefault="005377F9" w:rsidP="005377F9">
      <w:pPr>
        <w:pStyle w:val="NO"/>
      </w:pPr>
      <w:r w:rsidRPr="000670FE">
        <w:t>NOTE 3:</w:t>
      </w:r>
      <w:r w:rsidRPr="000670FE">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0670FE">
        <w:rPr>
          <w:lang w:eastAsia="zh-CN"/>
        </w:rPr>
        <w:t>video</w:t>
      </w:r>
      <w:r w:rsidRPr="000670FE">
        <w:t>-info+xml MIME body do not need to be included in this case and hence no action needs to be taken in this subclause.</w:t>
      </w:r>
    </w:p>
    <w:p w14:paraId="0DEE927E" w14:textId="77777777" w:rsidR="005377F9" w:rsidRPr="000670FE" w:rsidRDefault="005377F9" w:rsidP="005377F9">
      <w:r w:rsidRPr="000670FE">
        <w:t>[TS 24.281, clause 6.2.8.1.2]</w:t>
      </w:r>
    </w:p>
    <w:p w14:paraId="1476AF36" w14:textId="77777777" w:rsidR="005377F9" w:rsidRPr="000670FE" w:rsidRDefault="005377F9" w:rsidP="005377F9">
      <w:r w:rsidRPr="000670FE">
        <w:t>This subclause is referenced from other procedures.</w:t>
      </w:r>
    </w:p>
    <w:p w14:paraId="282C7061" w14:textId="77777777" w:rsidR="005377F9" w:rsidRPr="000670FE" w:rsidRDefault="005377F9" w:rsidP="005377F9">
      <w:r w:rsidRPr="000670FE">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BDFF0D6" w14:textId="77777777" w:rsidR="005377F9" w:rsidRPr="000670FE" w:rsidRDefault="005377F9" w:rsidP="005377F9">
      <w:pPr>
        <w:pStyle w:val="NO"/>
      </w:pPr>
      <w:r w:rsidRPr="000670FE">
        <w:t>NOTE:</w:t>
      </w:r>
      <w:r w:rsidRPr="000670FE">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6927130A" w14:textId="77777777" w:rsidR="005377F9" w:rsidRPr="000670FE" w:rsidRDefault="005377F9" w:rsidP="005377F9">
      <w:r w:rsidRPr="000670FE">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B12438C" w14:textId="77777777" w:rsidR="005377F9" w:rsidRPr="000670FE" w:rsidRDefault="005377F9" w:rsidP="005377F9">
      <w:r w:rsidRPr="000670FE">
        <w:t>[TS 24.281, clause 6.2.8.1.3]</w:t>
      </w:r>
    </w:p>
    <w:p w14:paraId="26B60E54" w14:textId="77777777" w:rsidR="005377F9" w:rsidRPr="000670FE" w:rsidRDefault="005377F9" w:rsidP="005377F9">
      <w:r w:rsidRPr="000670FE">
        <w:t>This subclause is referenced from other procedures.</w:t>
      </w:r>
    </w:p>
    <w:p w14:paraId="31507665" w14:textId="77777777" w:rsidR="005377F9" w:rsidRPr="000670FE" w:rsidRDefault="005377F9" w:rsidP="005377F9">
      <w:r w:rsidRPr="000670FE">
        <w:t>Upon receiving a SIP INFO request within the dialog of the SIP request for a priority group call:</w:t>
      </w:r>
    </w:p>
    <w:p w14:paraId="76DADE46" w14:textId="77777777" w:rsidR="005377F9" w:rsidRPr="000670FE" w:rsidRDefault="005377F9" w:rsidP="005377F9">
      <w:pPr>
        <w:pStyle w:val="B1"/>
      </w:pPr>
      <w:r w:rsidRPr="000670FE">
        <w:t>-</w:t>
      </w:r>
      <w:r w:rsidRPr="000670FE">
        <w:tab/>
        <w:t>with the Info-Package header field containing the g.3gpp.mc</w:t>
      </w:r>
      <w:r w:rsidRPr="000670FE">
        <w:rPr>
          <w:lang w:eastAsia="zh-CN"/>
        </w:rPr>
        <w:t>video</w:t>
      </w:r>
      <w:r w:rsidRPr="000670FE">
        <w:t>-info package name;</w:t>
      </w:r>
    </w:p>
    <w:p w14:paraId="458E1E9D" w14:textId="77777777" w:rsidR="005377F9" w:rsidRPr="000670FE" w:rsidRDefault="005377F9" w:rsidP="005377F9">
      <w:pPr>
        <w:pStyle w:val="B1"/>
      </w:pPr>
      <w:r w:rsidRPr="000670FE">
        <w:t>-</w:t>
      </w:r>
      <w:r w:rsidRPr="000670FE">
        <w:tab/>
        <w:t>with the application/vnd.3gpp.mc</w:t>
      </w:r>
      <w:r w:rsidRPr="000670FE">
        <w:rPr>
          <w:lang w:eastAsia="zh-CN"/>
        </w:rPr>
        <w:t>video</w:t>
      </w:r>
      <w:r w:rsidRPr="000670FE">
        <w:t>-info+xml MIME body associated with the info package according to IETF RFC 6086 [54]; and</w:t>
      </w:r>
    </w:p>
    <w:p w14:paraId="7839382F" w14:textId="77777777" w:rsidR="005377F9" w:rsidRPr="000670FE" w:rsidRDefault="005377F9" w:rsidP="005377F9">
      <w:pPr>
        <w:pStyle w:val="B1"/>
      </w:pPr>
      <w:r w:rsidRPr="000670FE">
        <w:t>-</w:t>
      </w:r>
      <w:r w:rsidRPr="000670FE">
        <w:tab/>
        <w:t>with one or more of the &lt;alert-ind&gt;, &lt;imminentperil-ind&gt; and &lt;emergency-ind&gt; elements set in the application/vnd.3gpp.mc</w:t>
      </w:r>
      <w:r w:rsidRPr="000670FE">
        <w:rPr>
          <w:lang w:eastAsia="zh-CN"/>
        </w:rPr>
        <w:t>video</w:t>
      </w:r>
      <w:r w:rsidRPr="000670FE">
        <w:t>-info+xml MIME body;</w:t>
      </w:r>
    </w:p>
    <w:p w14:paraId="462D6A65" w14:textId="77777777" w:rsidR="005377F9" w:rsidRPr="000670FE" w:rsidRDefault="005377F9" w:rsidP="005377F9">
      <w:r w:rsidRPr="000670FE">
        <w:t>the MCVideo client:</w:t>
      </w:r>
    </w:p>
    <w:p w14:paraId="57578054" w14:textId="77777777" w:rsidR="005377F9" w:rsidRPr="000670FE" w:rsidRDefault="005377F9" w:rsidP="005377F9">
      <w:pPr>
        <w:pStyle w:val="B1"/>
        <w:rPr>
          <w:rFonts w:eastAsia="SimSun"/>
        </w:rPr>
      </w:pPr>
      <w:r w:rsidRPr="000670FE">
        <w:rPr>
          <w:rFonts w:eastAsia="SimSun"/>
        </w:rPr>
        <w:t>1)</w:t>
      </w:r>
      <w:r w:rsidRPr="000670FE">
        <w:rPr>
          <w:rFonts w:eastAsia="SimSun"/>
        </w:rPr>
        <w:tab/>
        <w:t>shall send a SIP 200 (OK) response to the SIP INFO request as specified in 3GPP TS 24.229 [4];</w:t>
      </w:r>
    </w:p>
    <w:p w14:paraId="52E2F5F9" w14:textId="77777777" w:rsidR="005377F9" w:rsidRPr="000670FE" w:rsidRDefault="005377F9" w:rsidP="005377F9">
      <w:pPr>
        <w:pStyle w:val="B1"/>
      </w:pPr>
      <w:r w:rsidRPr="000670FE">
        <w:t>2)</w:t>
      </w:r>
      <w:r w:rsidRPr="000670FE">
        <w:tab/>
        <w:t>if the MCVideo emergency group call state is set to "MVEGC 3: emergency-call-granted":</w:t>
      </w:r>
    </w:p>
    <w:p w14:paraId="68033B07" w14:textId="77777777" w:rsidR="005377F9" w:rsidRPr="000670FE" w:rsidRDefault="005377F9" w:rsidP="005377F9">
      <w:pPr>
        <w:pStyle w:val="B2"/>
      </w:pPr>
      <w:r w:rsidRPr="000670FE">
        <w:t>a)</w:t>
      </w:r>
      <w:r w:rsidRPr="000670FE">
        <w:tab/>
        <w:t>if the MCVideo emergency alert state is set to "MVEA 2: emergency-alert-confirm-pending":</w:t>
      </w:r>
    </w:p>
    <w:p w14:paraId="5EFC791F" w14:textId="77777777" w:rsidR="005377F9" w:rsidRPr="000670FE" w:rsidRDefault="005377F9" w:rsidP="005377F9">
      <w:pPr>
        <w:pStyle w:val="B3"/>
      </w:pPr>
      <w:r w:rsidRPr="000670FE">
        <w:t>i)</w:t>
      </w:r>
      <w:r w:rsidRPr="000670FE">
        <w:tab/>
        <w:t>if the &lt;alert-ind&gt; element is set to a value of "false", shall set the MCVideo emergency alert state to "MVEA 1: no-alert"; and</w:t>
      </w:r>
    </w:p>
    <w:p w14:paraId="16BF8496" w14:textId="77777777" w:rsidR="005377F9" w:rsidRPr="000670FE" w:rsidRDefault="005377F9" w:rsidP="005377F9">
      <w:pPr>
        <w:pStyle w:val="B3"/>
      </w:pPr>
      <w:r w:rsidRPr="000670FE">
        <w:t>ii)</w:t>
      </w:r>
      <w:r w:rsidRPr="000670FE">
        <w:tab/>
        <w:t>if the &lt;alert-ind&gt; element is set to a value of "true", shall set the MCVideo emergency alert state to "MVEA 3: emergency-alert-initiated";</w:t>
      </w:r>
    </w:p>
    <w:p w14:paraId="4C4E3EAA" w14:textId="77777777" w:rsidR="005377F9" w:rsidRPr="000670FE" w:rsidRDefault="005377F9" w:rsidP="005377F9">
      <w:pPr>
        <w:pStyle w:val="B1"/>
      </w:pPr>
      <w:r w:rsidRPr="000670FE">
        <w:t>3)</w:t>
      </w:r>
      <w:r w:rsidRPr="000670FE">
        <w:tab/>
        <w:t>if the MCVideo imminent peril group call state is set to "MVIGC 2: imminent-peril-call-requested" or "MVIGC 3: imminent-peril-call-granted":</w:t>
      </w:r>
    </w:p>
    <w:p w14:paraId="70C6E73B" w14:textId="77777777" w:rsidR="005377F9" w:rsidRPr="000670FE" w:rsidRDefault="005377F9" w:rsidP="005377F9">
      <w:pPr>
        <w:pStyle w:val="B2"/>
      </w:pPr>
      <w:r w:rsidRPr="000670FE">
        <w:t>a)</w:t>
      </w:r>
      <w:r w:rsidRPr="000670FE">
        <w:tab/>
        <w:t>if the &lt;imminentperil-ind&gt; element is set to a value of "false" and an &lt;emergency-ind&gt; element is set to a value of "true", shall:</w:t>
      </w:r>
    </w:p>
    <w:p w14:paraId="19A1BCB8" w14:textId="77777777" w:rsidR="005377F9" w:rsidRPr="000670FE" w:rsidRDefault="005377F9" w:rsidP="005377F9">
      <w:pPr>
        <w:pStyle w:val="B3"/>
      </w:pPr>
      <w:r w:rsidRPr="000670FE">
        <w:t>i)</w:t>
      </w:r>
      <w:r w:rsidRPr="000670FE">
        <w:tab/>
        <w:t>set the MCVideo imminent peril group state to "MVIG 1: no-imminent-peril";</w:t>
      </w:r>
    </w:p>
    <w:p w14:paraId="6CD1A31A" w14:textId="77777777" w:rsidR="005377F9" w:rsidRPr="000670FE" w:rsidRDefault="005377F9" w:rsidP="005377F9">
      <w:pPr>
        <w:pStyle w:val="B3"/>
      </w:pPr>
      <w:r w:rsidRPr="000670FE">
        <w:t>ii)</w:t>
      </w:r>
      <w:r w:rsidRPr="000670FE">
        <w:tab/>
        <w:t>set the MCVideo imminent peril group call state to "MVIGC 1: imminent-peril-capable"; and</w:t>
      </w:r>
    </w:p>
    <w:p w14:paraId="416B087E" w14:textId="77777777" w:rsidR="005377F9" w:rsidRPr="000670FE" w:rsidRDefault="005377F9" w:rsidP="005377F9">
      <w:pPr>
        <w:pStyle w:val="B3"/>
      </w:pPr>
      <w:r w:rsidRPr="000670FE">
        <w:t>iii)</w:t>
      </w:r>
      <w:r w:rsidRPr="000670FE">
        <w:tab/>
        <w:t>set the MCVideo client emergency group state of the group to "MVEG 2: in-progress"; and</w:t>
      </w:r>
    </w:p>
    <w:p w14:paraId="4231A0EA" w14:textId="77777777" w:rsidR="005377F9" w:rsidRPr="000670FE" w:rsidRDefault="005377F9" w:rsidP="005377F9">
      <w:pPr>
        <w:pStyle w:val="NO"/>
      </w:pPr>
      <w:r w:rsidRPr="000670FE">
        <w:t>NOTE 1:</w:t>
      </w:r>
      <w:r w:rsidRPr="000670FE">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04F7145E" w14:textId="77777777" w:rsidR="005377F9" w:rsidRPr="000670FE" w:rsidRDefault="005377F9" w:rsidP="005377F9">
      <w:pPr>
        <w:pStyle w:val="NO"/>
      </w:pPr>
      <w:r w:rsidRPr="000670FE">
        <w:t>NOTE 2:</w:t>
      </w:r>
      <w:r w:rsidRPr="000670FE">
        <w:tab/>
        <w:t>the MCVideo client emergency group state above is the MCVideo client's view of the in-progress emergency state of the group.</w:t>
      </w:r>
    </w:p>
    <w:p w14:paraId="15D50815" w14:textId="77777777" w:rsidR="005377F9" w:rsidRPr="000670FE" w:rsidRDefault="005377F9" w:rsidP="005377F9">
      <w:pPr>
        <w:pStyle w:val="B1"/>
      </w:pPr>
      <w:r w:rsidRPr="000670FE">
        <w:t>4)</w:t>
      </w:r>
      <w:r w:rsidRPr="000670FE">
        <w:tab/>
        <w:t>if the SIP request for a priority group call sent by the MCVideo client did not contain an &lt;originated-by&gt; element and if the MCVideo emergency alert state is set to "MVEA 4: Emergency-alert-cancel-pending":</w:t>
      </w:r>
    </w:p>
    <w:p w14:paraId="28A3CE5E" w14:textId="77777777" w:rsidR="005377F9" w:rsidRPr="000670FE" w:rsidRDefault="005377F9" w:rsidP="005377F9">
      <w:pPr>
        <w:pStyle w:val="B2"/>
      </w:pPr>
      <w:r w:rsidRPr="000670FE">
        <w:t>a)</w:t>
      </w:r>
      <w:r w:rsidRPr="000670FE">
        <w:tab/>
        <w:t>if the &lt;alert-ind&gt; element contained in the SIP INFO request is set to a value of "true", shall set the MCVideo emergency alert state to "MVEA 3: emergency-alert-initiated"; and</w:t>
      </w:r>
    </w:p>
    <w:p w14:paraId="2F30C397" w14:textId="77777777" w:rsidR="005377F9" w:rsidRPr="000670FE" w:rsidRDefault="005377F9" w:rsidP="005377F9">
      <w:pPr>
        <w:pStyle w:val="B2"/>
      </w:pPr>
      <w:r w:rsidRPr="000670FE">
        <w:t>b)</w:t>
      </w:r>
      <w:r w:rsidRPr="000670FE">
        <w:tab/>
        <w:t>if the &lt;alert-ind&gt; element contained in the SIP INFO request is set to a value of "false", shall set the MCVideo emergency alert state to "MVEA 1: no-alert".</w:t>
      </w:r>
    </w:p>
    <w:p w14:paraId="7CCC50B8" w14:textId="77777777" w:rsidR="005377F9" w:rsidRPr="000670FE" w:rsidRDefault="005377F9" w:rsidP="005377F9">
      <w:r w:rsidRPr="000670FE">
        <w:t>[TS 24.281, clause 6.2.8.1.4]</w:t>
      </w:r>
    </w:p>
    <w:p w14:paraId="45418D04" w14:textId="77777777" w:rsidR="005377F9" w:rsidRPr="000670FE" w:rsidRDefault="005377F9" w:rsidP="005377F9">
      <w:r w:rsidRPr="000670FE">
        <w:t>In the procedures in this subclause, a priority group call refers to an MCVideo emergency group call or an MCVideo imminent peril group call.</w:t>
      </w:r>
    </w:p>
    <w:p w14:paraId="7ECBBB20" w14:textId="77777777" w:rsidR="005377F9" w:rsidRPr="000670FE" w:rsidRDefault="005377F9" w:rsidP="005377F9">
      <w:r w:rsidRPr="000670FE">
        <w:t>On receiving a SIP 2xx response to a SIP request for a priority group call, the MCVideo client:</w:t>
      </w:r>
    </w:p>
    <w:p w14:paraId="68D6B14F" w14:textId="77777777" w:rsidR="005377F9" w:rsidRPr="000670FE" w:rsidRDefault="005377F9" w:rsidP="005377F9">
      <w:pPr>
        <w:pStyle w:val="B1"/>
      </w:pPr>
      <w:r w:rsidRPr="000670FE">
        <w:t>1)</w:t>
      </w:r>
      <w:r w:rsidRPr="000670FE">
        <w:tab/>
        <w:t>if the MCVideo emergency group call state is set to "MVEGC 2: emergency-call-requested" or "MVEGC 3: emergency-call-granted":</w:t>
      </w:r>
    </w:p>
    <w:p w14:paraId="0F5D191D" w14:textId="77777777" w:rsidR="005377F9" w:rsidRPr="000670FE" w:rsidRDefault="005377F9" w:rsidP="005377F9">
      <w:pPr>
        <w:pStyle w:val="B2"/>
      </w:pPr>
      <w:r w:rsidRPr="000670FE">
        <w:t>a)</w:t>
      </w:r>
      <w:r w:rsidRPr="000670FE">
        <w:tab/>
        <w:t>shall set the MCVideo client emergency group state of the group to "MVEG 2: in-progress" if it was not already set;</w:t>
      </w:r>
    </w:p>
    <w:p w14:paraId="01993938" w14:textId="77777777" w:rsidR="005377F9" w:rsidRPr="000670FE" w:rsidRDefault="005377F9" w:rsidP="005377F9">
      <w:pPr>
        <w:pStyle w:val="B2"/>
      </w:pPr>
      <w:r w:rsidRPr="000670FE">
        <w:t>b)</w:t>
      </w:r>
      <w:r w:rsidRPr="000670FE">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0670FE">
        <w:rPr>
          <w:lang w:eastAsia="zh-CN"/>
        </w:rPr>
        <w:t>mcvideo</w:t>
      </w:r>
      <w:r w:rsidRPr="000670FE">
        <w:t>-warn-code set to "149", shall set the MCVideo emergency alert state to "MVEA 3: emergency-alert-initiated;</w:t>
      </w:r>
    </w:p>
    <w:p w14:paraId="6E34B7FD" w14:textId="77777777" w:rsidR="005377F9" w:rsidRPr="000670FE" w:rsidRDefault="005377F9" w:rsidP="005377F9">
      <w:pPr>
        <w:pStyle w:val="B2"/>
      </w:pPr>
      <w:r w:rsidRPr="000670FE">
        <w:t>c)</w:t>
      </w:r>
      <w:r w:rsidRPr="000670FE">
        <w:tab/>
        <w:t>shall set the MCVideo emergency group call state to "MVEGC 3: emergency-call-granted"; and</w:t>
      </w:r>
    </w:p>
    <w:p w14:paraId="778349E9" w14:textId="77777777" w:rsidR="005377F9" w:rsidRPr="000670FE" w:rsidRDefault="005377F9" w:rsidP="005377F9">
      <w:pPr>
        <w:pStyle w:val="B2"/>
      </w:pPr>
      <w:r w:rsidRPr="000670FE">
        <w:t>d)</w:t>
      </w:r>
      <w:r w:rsidRPr="000670FE">
        <w:tab/>
        <w:t>shall set the MCVideo imminent peril group call state to "MVIGC 1: imminent-peril-capable" and the MCVideo imminent peril group state to "MVIG 1: no-imminent-peril"; or</w:t>
      </w:r>
    </w:p>
    <w:p w14:paraId="02B775B2" w14:textId="77777777" w:rsidR="005377F9" w:rsidRPr="000670FE" w:rsidRDefault="005377F9" w:rsidP="005377F9">
      <w:pPr>
        <w:pStyle w:val="B1"/>
      </w:pPr>
      <w:r w:rsidRPr="000670FE">
        <w:t>2)</w:t>
      </w:r>
      <w:r w:rsidRPr="000670FE">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0670FE">
        <w:rPr>
          <w:lang w:eastAsia="zh-CN"/>
        </w:rPr>
        <w:t>video</w:t>
      </w:r>
      <w:r w:rsidRPr="000670FE">
        <w:t>-warn-code set to "149":</w:t>
      </w:r>
    </w:p>
    <w:p w14:paraId="532ADF7E" w14:textId="77777777" w:rsidR="005377F9" w:rsidRPr="000670FE" w:rsidRDefault="005377F9" w:rsidP="005377F9">
      <w:pPr>
        <w:pStyle w:val="B2"/>
      </w:pPr>
      <w:r w:rsidRPr="000670FE">
        <w:t>a)</w:t>
      </w:r>
      <w:r w:rsidRPr="000670FE">
        <w:tab/>
        <w:t>set the MCVideo imminent peril group call state to "MVIGC 3: imminent-peril-call-granted"; and</w:t>
      </w:r>
    </w:p>
    <w:p w14:paraId="2ECCB699" w14:textId="77777777" w:rsidR="005377F9" w:rsidRPr="000670FE" w:rsidRDefault="005377F9" w:rsidP="005377F9">
      <w:pPr>
        <w:pStyle w:val="B2"/>
      </w:pPr>
      <w:r w:rsidRPr="000670FE">
        <w:t>b)</w:t>
      </w:r>
      <w:r w:rsidRPr="000670FE">
        <w:tab/>
        <w:t>set the MCVideo imminent peril group state to "MVIG 2: in-progress".</w:t>
      </w:r>
    </w:p>
    <w:p w14:paraId="7E85E38B" w14:textId="77777777" w:rsidR="005377F9" w:rsidRPr="000670FE" w:rsidRDefault="005377F9" w:rsidP="005377F9">
      <w:r w:rsidRPr="000670FE">
        <w:t>[TS 24.281, clause 6.2.1]</w:t>
      </w:r>
    </w:p>
    <w:p w14:paraId="71775523" w14:textId="77777777" w:rsidR="005377F9" w:rsidRPr="000670FE" w:rsidRDefault="005377F9" w:rsidP="005377F9">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14:paraId="0A0A137C" w14:textId="77777777" w:rsidR="005377F9" w:rsidRPr="000670FE" w:rsidRDefault="005377F9" w:rsidP="005377F9">
      <w:r w:rsidRPr="000670FE">
        <w:t>When composing an SDP offer according to 3GPP TS 24.229 [11] the MCVideo client:</w:t>
      </w:r>
    </w:p>
    <w:p w14:paraId="3F9A2196" w14:textId="77777777" w:rsidR="005377F9" w:rsidRPr="000670FE" w:rsidRDefault="005377F9" w:rsidP="005377F9">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14:paraId="17075169" w14:textId="77777777" w:rsidR="005377F9" w:rsidRPr="000670FE" w:rsidRDefault="005377F9" w:rsidP="005377F9">
      <w:pPr>
        <w:pStyle w:val="NO"/>
      </w:pPr>
      <w:r w:rsidRPr="000670FE">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14:paraId="0ECADB6D" w14:textId="77777777" w:rsidR="005377F9" w:rsidRPr="000670FE" w:rsidRDefault="005377F9" w:rsidP="005377F9">
      <w:pPr>
        <w:pStyle w:val="B1"/>
      </w:pPr>
      <w:r w:rsidRPr="000670FE">
        <w:t>2)</w:t>
      </w:r>
      <w:r w:rsidRPr="000670FE">
        <w:tab/>
        <w:t>shall include an "m=audio" media-level section for the MCVideo media stream consisting of:</w:t>
      </w:r>
    </w:p>
    <w:p w14:paraId="17509381" w14:textId="77777777" w:rsidR="005377F9" w:rsidRPr="000670FE" w:rsidRDefault="005377F9" w:rsidP="005377F9">
      <w:pPr>
        <w:pStyle w:val="B2"/>
      </w:pPr>
      <w:r w:rsidRPr="000670FE">
        <w:t>a)</w:t>
      </w:r>
      <w:r w:rsidRPr="000670FE">
        <w:tab/>
        <w:t>the port number for the media stream selected; and</w:t>
      </w:r>
    </w:p>
    <w:p w14:paraId="09378A77" w14:textId="77777777" w:rsidR="005377F9" w:rsidRPr="000670FE" w:rsidRDefault="005377F9" w:rsidP="005377F9">
      <w:pPr>
        <w:pStyle w:val="B2"/>
      </w:pPr>
      <w:r w:rsidRPr="000670FE">
        <w:t>b)</w:t>
      </w:r>
      <w:r w:rsidRPr="000670FE">
        <w:tab/>
        <w:t>the codec(s) and media parameters and attributes with the following clarification:</w:t>
      </w:r>
    </w:p>
    <w:p w14:paraId="32C7BF76" w14:textId="77777777" w:rsidR="005377F9" w:rsidRPr="000670FE" w:rsidRDefault="005377F9" w:rsidP="005377F9">
      <w:pPr>
        <w:pStyle w:val="B3"/>
      </w:pPr>
      <w:r w:rsidRPr="000670FE">
        <w:t>i)</w:t>
      </w:r>
      <w:r w:rsidRPr="000670FE">
        <w:tab/>
        <w:t>if the MCVideo client is initiating a call to a group identity;</w:t>
      </w:r>
    </w:p>
    <w:p w14:paraId="3408EF9B" w14:textId="77777777" w:rsidR="005377F9" w:rsidRPr="000670FE" w:rsidRDefault="005377F9" w:rsidP="005377F9">
      <w:pPr>
        <w:pStyle w:val="B3"/>
      </w:pPr>
      <w:r w:rsidRPr="000670FE">
        <w:t>ii)</w:t>
      </w:r>
      <w:r w:rsidRPr="000670FE">
        <w:tab/>
        <w:t>if the &lt;preferred-voice-encodings&gt;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55DCC9B3" w14:textId="77777777" w:rsidR="005377F9" w:rsidRPr="000670FE" w:rsidRDefault="005377F9" w:rsidP="005377F9">
      <w:pPr>
        <w:pStyle w:val="B3"/>
      </w:pPr>
      <w:r w:rsidRPr="000670FE">
        <w:t>iii)</w:t>
      </w:r>
      <w:r w:rsidRPr="000670FE">
        <w:tab/>
        <w:t>if the MCVideo client supports the encoding name indicated in the value of the "name" attribute;</w:t>
      </w:r>
    </w:p>
    <w:p w14:paraId="1232C14E" w14:textId="77777777" w:rsidR="005377F9" w:rsidRPr="000670FE" w:rsidRDefault="005377F9" w:rsidP="005377F9">
      <w:pPr>
        <w:pStyle w:val="B3"/>
      </w:pPr>
      <w:r w:rsidRPr="000670FE">
        <w:t>then the MCVideo client:</w:t>
      </w:r>
    </w:p>
    <w:p w14:paraId="402E88AE" w14:textId="77777777" w:rsidR="005377F9" w:rsidRPr="000670FE" w:rsidRDefault="005377F9" w:rsidP="005377F9">
      <w:pPr>
        <w:pStyle w:val="B3"/>
      </w:pPr>
      <w:r w:rsidRPr="000670FE">
        <w:t>i)</w:t>
      </w:r>
      <w:r w:rsidRPr="000670FE">
        <w:tab/>
        <w:t>shall insert the value of the "name" attribute in the &lt;encoding name&gt; field of the "a=rtpmap" attribute as defined in IETF RFC 4566 [2]; and</w:t>
      </w:r>
    </w:p>
    <w:p w14:paraId="543E4FA7" w14:textId="77777777" w:rsidR="005377F9" w:rsidRPr="000670FE" w:rsidRDefault="005377F9" w:rsidP="005377F9">
      <w:pPr>
        <w:pStyle w:val="B2"/>
        <w:rPr>
          <w:lang w:eastAsia="zh-CN"/>
        </w:rPr>
      </w:pPr>
      <w:r w:rsidRPr="000670FE">
        <w:t>c)</w:t>
      </w:r>
      <w:r w:rsidRPr="000670FE">
        <w:tab/>
        <w:t>"i=" field set to "</w:t>
      </w:r>
      <w:r w:rsidRPr="000670FE">
        <w:rPr>
          <w:lang w:eastAsia="zh-CN"/>
        </w:rPr>
        <w:t xml:space="preserve">audio </w:t>
      </w:r>
      <w:r w:rsidRPr="000670FE">
        <w:t>component of MCVideo" according to 3GPP TS 24.229 [11];</w:t>
      </w:r>
    </w:p>
    <w:p w14:paraId="7582AEB4" w14:textId="77777777" w:rsidR="005377F9" w:rsidRPr="000670FE" w:rsidRDefault="005377F9" w:rsidP="005377F9">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14:paraId="317524F4" w14:textId="77777777" w:rsidR="005377F9" w:rsidRPr="000670FE" w:rsidRDefault="005377F9" w:rsidP="005377F9">
      <w:pPr>
        <w:pStyle w:val="B2"/>
      </w:pPr>
      <w:r w:rsidRPr="000670FE">
        <w:t>a)</w:t>
      </w:r>
      <w:r w:rsidRPr="000670FE">
        <w:tab/>
        <w:t>the port number for the media stream selected; and</w:t>
      </w:r>
    </w:p>
    <w:p w14:paraId="76177E54" w14:textId="77777777" w:rsidR="005377F9" w:rsidRPr="000670FE" w:rsidRDefault="005377F9" w:rsidP="005377F9">
      <w:pPr>
        <w:pStyle w:val="B2"/>
      </w:pPr>
      <w:r w:rsidRPr="000670FE">
        <w:t>b)</w:t>
      </w:r>
      <w:r w:rsidRPr="000670FE">
        <w:tab/>
        <w:t>the codec(s) and media parameters and attributes with the following clarification:</w:t>
      </w:r>
    </w:p>
    <w:p w14:paraId="7E56469C" w14:textId="77777777" w:rsidR="005377F9" w:rsidRPr="000670FE" w:rsidRDefault="005377F9" w:rsidP="005377F9">
      <w:pPr>
        <w:pStyle w:val="B3"/>
      </w:pPr>
      <w:r w:rsidRPr="000670FE">
        <w:t>i)</w:t>
      </w:r>
      <w:r w:rsidRPr="000670FE">
        <w:tab/>
        <w:t>if the MC</w:t>
      </w:r>
      <w:r w:rsidRPr="000670FE">
        <w:rPr>
          <w:lang w:eastAsia="zh-CN"/>
        </w:rPr>
        <w:t>Video</w:t>
      </w:r>
      <w:r w:rsidRPr="000670FE">
        <w:t xml:space="preserve"> client is initiating a call to a group identity;</w:t>
      </w:r>
    </w:p>
    <w:p w14:paraId="4EDFD6AB" w14:textId="77777777" w:rsidR="005377F9" w:rsidRPr="000670FE" w:rsidRDefault="005377F9" w:rsidP="005377F9">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7C3B2BAB" w14:textId="77777777" w:rsidR="005377F9" w:rsidRPr="000670FE" w:rsidRDefault="005377F9" w:rsidP="005377F9">
      <w:pPr>
        <w:pStyle w:val="B3"/>
      </w:pPr>
      <w:r w:rsidRPr="000670FE">
        <w:t>iii)</w:t>
      </w:r>
      <w:r w:rsidRPr="000670FE">
        <w:tab/>
        <w:t>if the MCVideo client supports the encoding name indicated in the value of the "name" attribute;</w:t>
      </w:r>
    </w:p>
    <w:p w14:paraId="05073F41" w14:textId="77777777" w:rsidR="005377F9" w:rsidRPr="000670FE" w:rsidRDefault="005377F9" w:rsidP="005377F9">
      <w:pPr>
        <w:pStyle w:val="B3"/>
      </w:pPr>
      <w:r w:rsidRPr="000670FE">
        <w:t>then the MCVideo client:</w:t>
      </w:r>
    </w:p>
    <w:p w14:paraId="0212451C" w14:textId="77777777" w:rsidR="005377F9" w:rsidRPr="000670FE" w:rsidRDefault="005377F9" w:rsidP="005377F9">
      <w:pPr>
        <w:pStyle w:val="B3"/>
      </w:pPr>
      <w:r w:rsidRPr="000670FE">
        <w:t>i)</w:t>
      </w:r>
      <w:r w:rsidRPr="000670FE">
        <w:tab/>
        <w:t xml:space="preserve">shall insert the value of the "name" attribute in the &lt;encoding name&gt; field of the "a=rtpmap" attribute as defined in IETF RFC 4566 [2]; </w:t>
      </w:r>
    </w:p>
    <w:p w14:paraId="11F1E1E5" w14:textId="77777777" w:rsidR="005377F9" w:rsidRPr="000670FE" w:rsidRDefault="005377F9" w:rsidP="005377F9">
      <w:pPr>
        <w:pStyle w:val="B2"/>
      </w:pPr>
      <w:r w:rsidRPr="000670FE">
        <w:t>c)</w:t>
      </w:r>
      <w:r w:rsidRPr="000670FE">
        <w:tab/>
        <w:t>if the SDP offer is for an ambient viewing call:</w:t>
      </w:r>
    </w:p>
    <w:p w14:paraId="0773D3CE" w14:textId="77777777" w:rsidR="005377F9" w:rsidRPr="000670FE" w:rsidRDefault="005377F9" w:rsidP="005377F9">
      <w:pPr>
        <w:pStyle w:val="B3"/>
      </w:pPr>
      <w:r w:rsidRPr="000670FE">
        <w:t>i)</w:t>
      </w:r>
      <w:r w:rsidRPr="000670FE">
        <w:tab/>
        <w:t>if this is a remotely initiated ambient viewing call, include an "a=recvonly" attribute; or</w:t>
      </w:r>
    </w:p>
    <w:p w14:paraId="01914681" w14:textId="77777777" w:rsidR="005377F9" w:rsidRPr="000670FE" w:rsidRDefault="005377F9" w:rsidP="005377F9">
      <w:pPr>
        <w:pStyle w:val="B3"/>
      </w:pPr>
      <w:r w:rsidRPr="000670FE">
        <w:t>ii)</w:t>
      </w:r>
      <w:r w:rsidRPr="000670FE">
        <w:tab/>
        <w:t>if this is a locally initiated ambient viewing call, include an "a=sendonly" attribute; and</w:t>
      </w:r>
    </w:p>
    <w:p w14:paraId="3D4A6CF9" w14:textId="77777777" w:rsidR="005377F9" w:rsidRPr="000670FE" w:rsidRDefault="005377F9" w:rsidP="005377F9">
      <w:pPr>
        <w:pStyle w:val="B2"/>
        <w:rPr>
          <w:lang w:eastAsia="zh-CN"/>
        </w:rPr>
      </w:pPr>
      <w:r w:rsidRPr="000670FE">
        <w:t>d)</w:t>
      </w:r>
      <w:r w:rsidRPr="000670FE">
        <w:tab/>
        <w:t>"i=" field set to "</w:t>
      </w:r>
      <w:r w:rsidRPr="000670FE">
        <w:rPr>
          <w:lang w:eastAsia="zh-CN"/>
        </w:rPr>
        <w:t>video component of MCVideo</w:t>
      </w:r>
      <w:r w:rsidRPr="000670FE">
        <w:t>" according to 3GPP TS 24.229 [11];</w:t>
      </w:r>
    </w:p>
    <w:p w14:paraId="6B436971" w14:textId="77777777" w:rsidR="005377F9" w:rsidRPr="000670FE" w:rsidRDefault="005377F9" w:rsidP="005377F9">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14:paraId="14310951" w14:textId="77777777" w:rsidR="005377F9" w:rsidRPr="000670FE" w:rsidRDefault="005377F9" w:rsidP="005377F9">
      <w:pPr>
        <w:pStyle w:val="B2"/>
      </w:pPr>
      <w:r w:rsidRPr="000670FE">
        <w:t>a)</w:t>
      </w:r>
      <w:r w:rsidRPr="000670FE">
        <w:tab/>
        <w:t>the port number for the media-transmission control entity selected as specified in 3GPP TS 24.581 [5]; and</w:t>
      </w:r>
    </w:p>
    <w:p w14:paraId="383F263E" w14:textId="77777777" w:rsidR="005377F9" w:rsidRPr="000670FE" w:rsidRDefault="005377F9" w:rsidP="005377F9">
      <w:pPr>
        <w:pStyle w:val="B2"/>
      </w:pPr>
      <w:r w:rsidRPr="000670FE">
        <w:t>b)</w:t>
      </w:r>
      <w:r w:rsidRPr="000670FE">
        <w:tab/>
        <w:t>the 'fmtp' attributes as specified in 3GPP TS 24.581 [5] clause 14; and</w:t>
      </w:r>
    </w:p>
    <w:p w14:paraId="69AAECBE" w14:textId="77777777" w:rsidR="005377F9" w:rsidRDefault="005377F9" w:rsidP="005377F9">
      <w:pPr>
        <w:pStyle w:val="B1"/>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5D491528" w14:textId="77777777" w:rsidR="005377F9" w:rsidRDefault="005377F9" w:rsidP="005377F9">
      <w:pPr>
        <w:pStyle w:val="B1"/>
      </w:pPr>
      <w:r>
        <w:t>[TS 24.581, clause 6.2.4.4.6]</w:t>
      </w:r>
    </w:p>
    <w:p w14:paraId="57BD7B18" w14:textId="77777777" w:rsidR="005377F9" w:rsidRPr="00A5463E" w:rsidRDefault="005377F9" w:rsidP="005377F9">
      <w:r w:rsidRPr="00A5463E">
        <w:t xml:space="preserve">Upon receiving a </w:t>
      </w:r>
      <w:r>
        <w:t>Transmission</w:t>
      </w:r>
      <w:r w:rsidRPr="00A5463E">
        <w:t xml:space="preserve"> Granted message from the transmission control server, the transmission participant:</w:t>
      </w:r>
    </w:p>
    <w:p w14:paraId="1B282036" w14:textId="77777777" w:rsidR="005377F9" w:rsidRPr="00A5463E" w:rsidRDefault="005377F9" w:rsidP="005377F9">
      <w:pPr>
        <w:pStyle w:val="B1"/>
      </w:pPr>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p>
    <w:p w14:paraId="6D687EF2" w14:textId="77777777" w:rsidR="005377F9" w:rsidRPr="00A5463E" w:rsidRDefault="005377F9" w:rsidP="005377F9">
      <w:pPr>
        <w:pStyle w:val="B2"/>
      </w:pPr>
      <w:r w:rsidRPr="00A5463E">
        <w:t>a.</w:t>
      </w:r>
      <w:r w:rsidRPr="00A5463E">
        <w:tab/>
        <w:t>shall include the Message Type field set to '</w:t>
      </w:r>
      <w:r>
        <w:t>0</w:t>
      </w:r>
      <w:r w:rsidRPr="00A5463E">
        <w:t>' (</w:t>
      </w:r>
      <w:r>
        <w:t>Transmission</w:t>
      </w:r>
      <w:r w:rsidRPr="00A5463E">
        <w:t xml:space="preserve"> Granted); and</w:t>
      </w:r>
    </w:p>
    <w:p w14:paraId="5CDB071E" w14:textId="77777777" w:rsidR="005377F9" w:rsidRPr="00A5463E" w:rsidRDefault="005377F9" w:rsidP="005377F9">
      <w:pPr>
        <w:pStyle w:val="B2"/>
      </w:pPr>
      <w:r w:rsidRPr="00A5463E">
        <w:t>b.</w:t>
      </w:r>
      <w:r w:rsidRPr="00A5463E">
        <w:tab/>
        <w:t>shall include the Source field set to '0' (the transmission participant is the source);</w:t>
      </w:r>
    </w:p>
    <w:p w14:paraId="59ACF7D1" w14:textId="77777777" w:rsidR="005377F9" w:rsidRPr="00A5463E" w:rsidRDefault="005377F9" w:rsidP="005377F9">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p>
    <w:p w14:paraId="5BABF8AC" w14:textId="77777777" w:rsidR="005377F9" w:rsidRPr="00A5463E" w:rsidRDefault="005377F9" w:rsidP="005377F9">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F6FBFF7" w14:textId="77777777" w:rsidR="005377F9" w:rsidRPr="00A5463E" w:rsidRDefault="005377F9" w:rsidP="005377F9">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2D244CA2" w14:textId="77777777" w:rsidR="005377F9" w:rsidRPr="00A5463E" w:rsidRDefault="005377F9" w:rsidP="005377F9">
      <w:pPr>
        <w:pStyle w:val="B1"/>
      </w:pPr>
      <w:r w:rsidRPr="00391F2A">
        <w:t>5</w:t>
      </w:r>
      <w:r w:rsidRPr="00A5463E">
        <w:t>.</w:t>
      </w:r>
      <w:r w:rsidRPr="00A5463E">
        <w:tab/>
        <w:t>shall enter the 'U: has permission to transmit' state.</w:t>
      </w:r>
    </w:p>
    <w:p w14:paraId="649CBDE3" w14:textId="77777777" w:rsidR="005377F9" w:rsidRPr="000670FE" w:rsidRDefault="005377F9" w:rsidP="000C1899">
      <w:pPr>
        <w:pStyle w:val="H6"/>
      </w:pPr>
      <w:bookmarkStart w:id="187" w:name="_Toc52787502"/>
      <w:bookmarkStart w:id="188" w:name="_Toc52787682"/>
      <w:r w:rsidRPr="000670FE">
        <w:t>6.1.1.5.3</w:t>
      </w:r>
      <w:r w:rsidRPr="000670FE">
        <w:tab/>
        <w:t>Test description</w:t>
      </w:r>
      <w:bookmarkEnd w:id="187"/>
      <w:bookmarkEnd w:id="188"/>
    </w:p>
    <w:p w14:paraId="6C2DA1E7" w14:textId="77777777" w:rsidR="005377F9" w:rsidRPr="000670FE" w:rsidRDefault="005377F9" w:rsidP="005377F9">
      <w:pPr>
        <w:pStyle w:val="H6"/>
      </w:pPr>
      <w:r w:rsidRPr="000670FE">
        <w:t>6.1.1.5.3.1</w:t>
      </w:r>
      <w:r w:rsidRPr="000670FE">
        <w:tab/>
        <w:t>Pre-test conditions</w:t>
      </w:r>
    </w:p>
    <w:p w14:paraId="2DA8FF19" w14:textId="77777777" w:rsidR="005377F9" w:rsidRPr="000670FE" w:rsidRDefault="005377F9" w:rsidP="005377F9">
      <w:pPr>
        <w:pStyle w:val="H6"/>
      </w:pPr>
      <w:r w:rsidRPr="000670FE">
        <w:t>System Simulator:</w:t>
      </w:r>
    </w:p>
    <w:p w14:paraId="474F3660" w14:textId="77777777" w:rsidR="005377F9" w:rsidRPr="000670FE" w:rsidRDefault="005377F9" w:rsidP="005377F9">
      <w:pPr>
        <w:pStyle w:val="B1"/>
      </w:pPr>
      <w:r w:rsidRPr="000670FE">
        <w:t>-</w:t>
      </w:r>
      <w:r w:rsidRPr="000670FE">
        <w:tab/>
        <w:t>SS (MCVideo server)</w:t>
      </w:r>
    </w:p>
    <w:p w14:paraId="44E5E7FA"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3013943" w14:textId="77777777" w:rsidR="005377F9" w:rsidRPr="000670FE" w:rsidRDefault="005377F9" w:rsidP="005377F9">
      <w:pPr>
        <w:pStyle w:val="H6"/>
      </w:pPr>
      <w:r w:rsidRPr="000670FE">
        <w:t>IUT:</w:t>
      </w:r>
    </w:p>
    <w:p w14:paraId="20FE9835" w14:textId="77777777" w:rsidR="005377F9" w:rsidRPr="000670FE" w:rsidRDefault="005377F9" w:rsidP="005377F9">
      <w:pPr>
        <w:pStyle w:val="B1"/>
      </w:pPr>
      <w:r w:rsidRPr="000670FE">
        <w:t>-</w:t>
      </w:r>
      <w:r w:rsidRPr="000670FE">
        <w:tab/>
        <w:t>UE (MCVideo client)</w:t>
      </w:r>
    </w:p>
    <w:p w14:paraId="6221ED10" w14:textId="77777777" w:rsidR="005377F9" w:rsidRPr="000670FE" w:rsidRDefault="005377F9" w:rsidP="005377F9">
      <w:pPr>
        <w:pStyle w:val="B1"/>
        <w:ind w:left="284" w:firstLine="0"/>
      </w:pPr>
      <w:r w:rsidRPr="000670FE">
        <w:t>-</w:t>
      </w:r>
      <w:r w:rsidRPr="000670FE">
        <w:tab/>
        <w:t>The test USIM set as defined in TS 36.579-1 [2], subclause 5.5.10 is inserted.</w:t>
      </w:r>
    </w:p>
    <w:p w14:paraId="4A906769" w14:textId="77777777" w:rsidR="005377F9" w:rsidRPr="000670FE" w:rsidRDefault="005377F9" w:rsidP="005377F9">
      <w:pPr>
        <w:pStyle w:val="H6"/>
      </w:pPr>
      <w:r w:rsidRPr="000670FE">
        <w:t>Preamble:</w:t>
      </w:r>
    </w:p>
    <w:p w14:paraId="20DC16DD"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3665EF75" w14:textId="6A4824D9" w:rsidR="005377F9" w:rsidRPr="000670FE" w:rsidRDefault="005377F9" w:rsidP="005377F9">
      <w:pPr>
        <w:pStyle w:val="B1"/>
      </w:pPr>
      <w:r w:rsidRPr="000670FE">
        <w:t>-</w:t>
      </w:r>
      <w:r w:rsidRPr="000670FE">
        <w:tab/>
        <w:t xml:space="preserve">The MCVideo User performs the Generic Test Procedure for </w:t>
      </w:r>
      <w:r>
        <w:t>MCVideo</w:t>
      </w:r>
      <w:r w:rsidRPr="000670FE">
        <w:t xml:space="preserve"> Authorization/Configuration and Key Generation as specified in TS 36.579-1 [2], subclause 5.3.2A.</w:t>
      </w:r>
    </w:p>
    <w:p w14:paraId="7FA026CE" w14:textId="77777777" w:rsidR="005377F9" w:rsidRPr="000670FE" w:rsidRDefault="005377F9" w:rsidP="005377F9">
      <w:pPr>
        <w:pStyle w:val="B1"/>
      </w:pPr>
      <w:r w:rsidRPr="000670FE">
        <w:t>-</w:t>
      </w:r>
      <w:r w:rsidRPr="000670FE">
        <w:tab/>
        <w:t>UE States at the end of the preamble</w:t>
      </w:r>
    </w:p>
    <w:p w14:paraId="3DFD9BBB" w14:textId="77777777" w:rsidR="005377F9" w:rsidRPr="000670FE" w:rsidRDefault="005377F9" w:rsidP="005377F9">
      <w:pPr>
        <w:pStyle w:val="B2"/>
      </w:pPr>
      <w:r w:rsidRPr="000670FE">
        <w:t>-</w:t>
      </w:r>
      <w:r w:rsidRPr="000670FE">
        <w:tab/>
        <w:t>The UE is in E-UTRA Registered, Idle Mode state.</w:t>
      </w:r>
    </w:p>
    <w:p w14:paraId="454C282E"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15AE3EFC" w14:textId="77777777" w:rsidR="005377F9" w:rsidRPr="000670FE" w:rsidRDefault="005377F9" w:rsidP="005377F9">
      <w:pPr>
        <w:pStyle w:val="H6"/>
      </w:pPr>
      <w:r w:rsidRPr="000670FE">
        <w:t>6.1.1.5.3.2</w:t>
      </w:r>
      <w:r w:rsidRPr="000670FE">
        <w:tab/>
        <w:t>Test procedure sequence</w:t>
      </w:r>
    </w:p>
    <w:p w14:paraId="58B30DF5" w14:textId="77777777" w:rsidR="005377F9" w:rsidRPr="000670FE" w:rsidRDefault="005377F9" w:rsidP="005377F9">
      <w:pPr>
        <w:pStyle w:val="TH"/>
      </w:pPr>
      <w:r w:rsidRPr="000670FE">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5377F9" w:rsidRPr="000670FE" w14:paraId="275240BE" w14:textId="77777777" w:rsidTr="009A4AAA">
        <w:trPr>
          <w:trHeight w:val="201"/>
          <w:tblHeader/>
          <w:jc w:val="center"/>
        </w:trPr>
        <w:tc>
          <w:tcPr>
            <w:tcW w:w="624" w:type="dxa"/>
            <w:tcBorders>
              <w:bottom w:val="nil"/>
            </w:tcBorders>
          </w:tcPr>
          <w:p w14:paraId="682B439F" w14:textId="77777777" w:rsidR="005377F9" w:rsidRPr="000670FE" w:rsidRDefault="005377F9" w:rsidP="009A4AAA">
            <w:pPr>
              <w:pStyle w:val="TAH"/>
            </w:pPr>
            <w:r w:rsidRPr="000670FE">
              <w:t>St</w:t>
            </w:r>
          </w:p>
        </w:tc>
        <w:tc>
          <w:tcPr>
            <w:tcW w:w="3942" w:type="dxa"/>
            <w:tcBorders>
              <w:bottom w:val="nil"/>
            </w:tcBorders>
          </w:tcPr>
          <w:p w14:paraId="5ECE1FE0" w14:textId="77777777" w:rsidR="005377F9" w:rsidRPr="000670FE" w:rsidRDefault="005377F9" w:rsidP="009A4AAA">
            <w:pPr>
              <w:pStyle w:val="TAH"/>
            </w:pPr>
            <w:r w:rsidRPr="000670FE">
              <w:t>Procedure</w:t>
            </w:r>
          </w:p>
        </w:tc>
        <w:tc>
          <w:tcPr>
            <w:tcW w:w="3447" w:type="dxa"/>
            <w:gridSpan w:val="2"/>
          </w:tcPr>
          <w:p w14:paraId="24A9AA8B" w14:textId="77777777" w:rsidR="005377F9" w:rsidRPr="000670FE" w:rsidRDefault="005377F9" w:rsidP="009A4AAA">
            <w:pPr>
              <w:pStyle w:val="TAH"/>
            </w:pPr>
            <w:r w:rsidRPr="000670FE">
              <w:t>Message Sequence</w:t>
            </w:r>
          </w:p>
        </w:tc>
        <w:tc>
          <w:tcPr>
            <w:tcW w:w="547" w:type="dxa"/>
            <w:tcBorders>
              <w:bottom w:val="nil"/>
            </w:tcBorders>
          </w:tcPr>
          <w:p w14:paraId="1C006BFE" w14:textId="77777777" w:rsidR="005377F9" w:rsidRPr="000670FE" w:rsidRDefault="005377F9" w:rsidP="009A4AAA">
            <w:pPr>
              <w:pStyle w:val="TAH"/>
            </w:pPr>
            <w:r w:rsidRPr="000670FE">
              <w:t>TP</w:t>
            </w:r>
          </w:p>
        </w:tc>
        <w:tc>
          <w:tcPr>
            <w:tcW w:w="859" w:type="dxa"/>
            <w:tcBorders>
              <w:bottom w:val="nil"/>
            </w:tcBorders>
          </w:tcPr>
          <w:p w14:paraId="573BAC6A" w14:textId="77777777" w:rsidR="005377F9" w:rsidRPr="000670FE" w:rsidRDefault="005377F9" w:rsidP="009A4AAA">
            <w:pPr>
              <w:pStyle w:val="TAH"/>
            </w:pPr>
            <w:r w:rsidRPr="000670FE">
              <w:t>Verdict</w:t>
            </w:r>
          </w:p>
        </w:tc>
      </w:tr>
      <w:tr w:rsidR="005377F9" w:rsidRPr="000670FE" w14:paraId="376DEB18" w14:textId="77777777" w:rsidTr="009A4AAA">
        <w:trPr>
          <w:trHeight w:val="201"/>
          <w:tblHeader/>
          <w:jc w:val="center"/>
        </w:trPr>
        <w:tc>
          <w:tcPr>
            <w:tcW w:w="624" w:type="dxa"/>
            <w:tcBorders>
              <w:top w:val="nil"/>
            </w:tcBorders>
          </w:tcPr>
          <w:p w14:paraId="198A7186" w14:textId="77777777" w:rsidR="005377F9" w:rsidRPr="000670FE" w:rsidRDefault="005377F9" w:rsidP="009A4AAA">
            <w:pPr>
              <w:pStyle w:val="TAH"/>
            </w:pPr>
          </w:p>
        </w:tc>
        <w:tc>
          <w:tcPr>
            <w:tcW w:w="3942" w:type="dxa"/>
            <w:tcBorders>
              <w:top w:val="nil"/>
            </w:tcBorders>
          </w:tcPr>
          <w:p w14:paraId="6F31D381" w14:textId="77777777" w:rsidR="005377F9" w:rsidRPr="000670FE" w:rsidRDefault="005377F9" w:rsidP="009A4AAA">
            <w:pPr>
              <w:pStyle w:val="TAH"/>
            </w:pPr>
          </w:p>
        </w:tc>
        <w:tc>
          <w:tcPr>
            <w:tcW w:w="709" w:type="dxa"/>
          </w:tcPr>
          <w:p w14:paraId="658BF40C" w14:textId="77777777" w:rsidR="005377F9" w:rsidRPr="000670FE" w:rsidRDefault="005377F9" w:rsidP="009A4AAA">
            <w:pPr>
              <w:pStyle w:val="TAH"/>
            </w:pPr>
            <w:r w:rsidRPr="000670FE">
              <w:t>U - S</w:t>
            </w:r>
          </w:p>
        </w:tc>
        <w:tc>
          <w:tcPr>
            <w:tcW w:w="2738" w:type="dxa"/>
          </w:tcPr>
          <w:p w14:paraId="451E57AF" w14:textId="77777777" w:rsidR="005377F9" w:rsidRPr="000670FE" w:rsidRDefault="005377F9" w:rsidP="009A4AAA">
            <w:pPr>
              <w:pStyle w:val="TAH"/>
            </w:pPr>
            <w:r w:rsidRPr="000670FE">
              <w:t>Message</w:t>
            </w:r>
          </w:p>
        </w:tc>
        <w:tc>
          <w:tcPr>
            <w:tcW w:w="547" w:type="dxa"/>
            <w:tcBorders>
              <w:top w:val="nil"/>
            </w:tcBorders>
          </w:tcPr>
          <w:p w14:paraId="3816C0EC" w14:textId="77777777" w:rsidR="005377F9" w:rsidRPr="000670FE" w:rsidRDefault="005377F9" w:rsidP="009A4AAA">
            <w:pPr>
              <w:pStyle w:val="TAH"/>
            </w:pPr>
          </w:p>
        </w:tc>
        <w:tc>
          <w:tcPr>
            <w:tcW w:w="859" w:type="dxa"/>
            <w:tcBorders>
              <w:top w:val="nil"/>
            </w:tcBorders>
          </w:tcPr>
          <w:p w14:paraId="5BF3EA3C" w14:textId="77777777" w:rsidR="005377F9" w:rsidRPr="000670FE" w:rsidRDefault="005377F9" w:rsidP="009A4AAA">
            <w:pPr>
              <w:pStyle w:val="TAH"/>
            </w:pPr>
          </w:p>
        </w:tc>
      </w:tr>
      <w:tr w:rsidR="005377F9" w:rsidRPr="000670FE" w14:paraId="0CFA52D5" w14:textId="77777777" w:rsidTr="009A4AAA">
        <w:trPr>
          <w:trHeight w:val="1245"/>
          <w:jc w:val="center"/>
        </w:trPr>
        <w:tc>
          <w:tcPr>
            <w:tcW w:w="624" w:type="dxa"/>
            <w:shd w:val="clear" w:color="auto" w:fill="auto"/>
          </w:tcPr>
          <w:p w14:paraId="0EE0D5C2" w14:textId="77777777" w:rsidR="005377F9" w:rsidRPr="000670FE" w:rsidRDefault="005377F9" w:rsidP="009A4AAA">
            <w:pPr>
              <w:pStyle w:val="TAC"/>
            </w:pPr>
            <w:r w:rsidRPr="000670FE">
              <w:t>1</w:t>
            </w:r>
          </w:p>
        </w:tc>
        <w:tc>
          <w:tcPr>
            <w:tcW w:w="3942" w:type="dxa"/>
            <w:shd w:val="clear" w:color="auto" w:fill="auto"/>
          </w:tcPr>
          <w:p w14:paraId="62752561" w14:textId="4B321B19" w:rsidR="005377F9" w:rsidRPr="000670FE" w:rsidRDefault="005377F9" w:rsidP="009A4AAA">
            <w:pPr>
              <w:pStyle w:val="TAL"/>
            </w:pPr>
            <w:r w:rsidRPr="000670FE">
              <w:t>Make the MCVideo User request the establishment of a MCVideo On-demand Pre-arranged Emergency Group Call for the selected MCVideo Emergency Group A</w:t>
            </w:r>
            <w:r w:rsidRPr="000670FE">
              <w:rPr>
                <w:color w:val="000000"/>
              </w:rPr>
              <w:t>,</w:t>
            </w:r>
            <w:r w:rsidRPr="000670FE">
              <w:rPr>
                <w:rFonts w:cs="Arial"/>
                <w:color w:val="000000"/>
                <w:szCs w:val="18"/>
              </w:rPr>
              <w:t xml:space="preserve"> with explicit Transmission Control</w:t>
            </w:r>
            <w:r w:rsidRPr="000670FE">
              <w:t>.</w:t>
            </w:r>
          </w:p>
          <w:p w14:paraId="4327D307" w14:textId="5C467CE6" w:rsidR="005377F9" w:rsidRPr="000670FE" w:rsidRDefault="005377F9" w:rsidP="009A4AAA">
            <w:pPr>
              <w:pStyle w:val="TAL"/>
              <w:rPr>
                <w:shd w:val="clear" w:color="auto" w:fill="FF0000"/>
              </w:rPr>
            </w:pPr>
            <w:r>
              <w:t>(</w:t>
            </w:r>
            <w:r w:rsidRPr="000670FE">
              <w:t>NOTE</w:t>
            </w:r>
            <w:r>
              <w:t xml:space="preserve"> 1)</w:t>
            </w:r>
            <w:r w:rsidRPr="000670FE">
              <w:t>.</w:t>
            </w:r>
          </w:p>
        </w:tc>
        <w:tc>
          <w:tcPr>
            <w:tcW w:w="709" w:type="dxa"/>
            <w:shd w:val="clear" w:color="auto" w:fill="auto"/>
          </w:tcPr>
          <w:p w14:paraId="69D796BF" w14:textId="77777777" w:rsidR="005377F9" w:rsidRPr="000670FE" w:rsidRDefault="005377F9" w:rsidP="009A4AAA">
            <w:pPr>
              <w:pStyle w:val="TAC"/>
            </w:pPr>
            <w:r w:rsidRPr="000670FE">
              <w:t>-</w:t>
            </w:r>
          </w:p>
        </w:tc>
        <w:tc>
          <w:tcPr>
            <w:tcW w:w="2738" w:type="dxa"/>
            <w:shd w:val="clear" w:color="auto" w:fill="auto"/>
          </w:tcPr>
          <w:p w14:paraId="0EBF0A1C" w14:textId="77777777" w:rsidR="005377F9" w:rsidRPr="000670FE" w:rsidRDefault="005377F9" w:rsidP="009A4AAA">
            <w:pPr>
              <w:pStyle w:val="TAL"/>
            </w:pPr>
            <w:r w:rsidRPr="000670FE">
              <w:t>-</w:t>
            </w:r>
          </w:p>
        </w:tc>
        <w:tc>
          <w:tcPr>
            <w:tcW w:w="547" w:type="dxa"/>
            <w:shd w:val="clear" w:color="auto" w:fill="auto"/>
          </w:tcPr>
          <w:p w14:paraId="51F39D27" w14:textId="77777777" w:rsidR="005377F9" w:rsidRPr="000670FE" w:rsidRDefault="005377F9" w:rsidP="009A4AAA">
            <w:pPr>
              <w:pStyle w:val="TAC"/>
            </w:pPr>
            <w:r w:rsidRPr="000670FE">
              <w:t>-</w:t>
            </w:r>
          </w:p>
        </w:tc>
        <w:tc>
          <w:tcPr>
            <w:tcW w:w="859" w:type="dxa"/>
            <w:shd w:val="clear" w:color="auto" w:fill="auto"/>
          </w:tcPr>
          <w:p w14:paraId="09E0B7DD" w14:textId="77777777" w:rsidR="005377F9" w:rsidRPr="000670FE" w:rsidRDefault="005377F9" w:rsidP="009A4AAA">
            <w:pPr>
              <w:pStyle w:val="TAC"/>
            </w:pPr>
            <w:r w:rsidRPr="000670FE">
              <w:t>-</w:t>
            </w:r>
          </w:p>
        </w:tc>
      </w:tr>
      <w:tr w:rsidR="005377F9" w:rsidRPr="000670FE" w14:paraId="11E00BEA" w14:textId="77777777" w:rsidTr="009A4AAA">
        <w:trPr>
          <w:trHeight w:val="1447"/>
          <w:jc w:val="center"/>
        </w:trPr>
        <w:tc>
          <w:tcPr>
            <w:tcW w:w="624" w:type="dxa"/>
            <w:shd w:val="clear" w:color="auto" w:fill="auto"/>
          </w:tcPr>
          <w:p w14:paraId="7A487C08" w14:textId="77777777" w:rsidR="005377F9" w:rsidRPr="000670FE" w:rsidRDefault="005377F9" w:rsidP="009A4AAA">
            <w:pPr>
              <w:pStyle w:val="TAC"/>
            </w:pPr>
            <w:r w:rsidRPr="000670FE">
              <w:t>-</w:t>
            </w:r>
          </w:p>
        </w:tc>
        <w:tc>
          <w:tcPr>
            <w:tcW w:w="3942" w:type="dxa"/>
            <w:shd w:val="clear" w:color="auto" w:fill="auto"/>
          </w:tcPr>
          <w:p w14:paraId="49CB4A1F" w14:textId="17327633" w:rsidR="005377F9" w:rsidRPr="000670FE" w:rsidRDefault="005377F9" w:rsidP="009A4AAA">
            <w:pPr>
              <w:pStyle w:val="TAL"/>
            </w:pPr>
            <w:r w:rsidRPr="000670FE">
              <w:t xml:space="preserve">EXCEPTION: The E-UTRA/EPC actions </w:t>
            </w:r>
            <w:r>
              <w:t>that</w:t>
            </w:r>
            <w:r w:rsidRPr="000670FE">
              <w:t xml:space="preserve">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16E773FC" w14:textId="77777777" w:rsidR="005377F9" w:rsidRPr="000670FE" w:rsidRDefault="005377F9" w:rsidP="009A4AAA">
            <w:pPr>
              <w:pStyle w:val="TAC"/>
            </w:pPr>
            <w:r w:rsidRPr="000670FE">
              <w:t>-</w:t>
            </w:r>
          </w:p>
        </w:tc>
        <w:tc>
          <w:tcPr>
            <w:tcW w:w="2738" w:type="dxa"/>
            <w:shd w:val="clear" w:color="auto" w:fill="auto"/>
          </w:tcPr>
          <w:p w14:paraId="48595387" w14:textId="77777777" w:rsidR="005377F9" w:rsidRPr="000670FE" w:rsidRDefault="005377F9" w:rsidP="009A4AAA">
            <w:pPr>
              <w:pStyle w:val="TAL"/>
            </w:pPr>
            <w:r w:rsidRPr="000670FE">
              <w:t>-</w:t>
            </w:r>
          </w:p>
        </w:tc>
        <w:tc>
          <w:tcPr>
            <w:tcW w:w="547" w:type="dxa"/>
            <w:shd w:val="clear" w:color="auto" w:fill="auto"/>
          </w:tcPr>
          <w:p w14:paraId="25E638BD" w14:textId="77777777" w:rsidR="005377F9" w:rsidRPr="000670FE" w:rsidRDefault="005377F9" w:rsidP="009A4AAA">
            <w:pPr>
              <w:pStyle w:val="TAC"/>
            </w:pPr>
            <w:r w:rsidRPr="000670FE">
              <w:t>-</w:t>
            </w:r>
          </w:p>
        </w:tc>
        <w:tc>
          <w:tcPr>
            <w:tcW w:w="859" w:type="dxa"/>
            <w:shd w:val="clear" w:color="auto" w:fill="auto"/>
          </w:tcPr>
          <w:p w14:paraId="0C1B6435" w14:textId="77777777" w:rsidR="005377F9" w:rsidRPr="000670FE" w:rsidRDefault="005377F9" w:rsidP="009A4AAA">
            <w:pPr>
              <w:pStyle w:val="TAC"/>
            </w:pPr>
            <w:r w:rsidRPr="000670FE">
              <w:t>-</w:t>
            </w:r>
          </w:p>
        </w:tc>
      </w:tr>
      <w:tr w:rsidR="005377F9" w:rsidRPr="000670FE" w14:paraId="4F43F5CD" w14:textId="77777777" w:rsidTr="009A4AAA">
        <w:trPr>
          <w:trHeight w:val="823"/>
          <w:jc w:val="center"/>
        </w:trPr>
        <w:tc>
          <w:tcPr>
            <w:tcW w:w="624" w:type="dxa"/>
            <w:shd w:val="clear" w:color="auto" w:fill="auto"/>
          </w:tcPr>
          <w:p w14:paraId="5B35CE7F" w14:textId="77777777" w:rsidR="005377F9" w:rsidRPr="000670FE" w:rsidRDefault="005377F9" w:rsidP="009A4AAA">
            <w:pPr>
              <w:pStyle w:val="TAC"/>
            </w:pPr>
            <w:r w:rsidRPr="000670FE">
              <w:t>2</w:t>
            </w:r>
          </w:p>
        </w:tc>
        <w:tc>
          <w:tcPr>
            <w:tcW w:w="3942" w:type="dxa"/>
            <w:shd w:val="clear" w:color="auto" w:fill="auto"/>
          </w:tcPr>
          <w:p w14:paraId="3A3FCAB5" w14:textId="77777777" w:rsidR="005377F9" w:rsidRPr="000670FE" w:rsidRDefault="005377F9" w:rsidP="009A4AAA">
            <w:pPr>
              <w:pStyle w:val="TAL"/>
            </w:pPr>
            <w:r w:rsidRPr="000670FE">
              <w:t>Check: Does the UE (MCVideo client) send an initial SIP INVITE request for the establishment of an MCVideo On-demand pre-arranged Emergency Group Call?</w:t>
            </w:r>
          </w:p>
        </w:tc>
        <w:tc>
          <w:tcPr>
            <w:tcW w:w="709" w:type="dxa"/>
            <w:shd w:val="clear" w:color="auto" w:fill="auto"/>
          </w:tcPr>
          <w:p w14:paraId="3C506329" w14:textId="77777777" w:rsidR="005377F9" w:rsidRPr="000670FE" w:rsidRDefault="005377F9" w:rsidP="009A4AAA">
            <w:pPr>
              <w:pStyle w:val="TAC"/>
              <w:rPr>
                <w:rFonts w:eastAsia="Calibri" w:cs="Arial"/>
                <w:szCs w:val="18"/>
              </w:rPr>
            </w:pPr>
            <w:r w:rsidRPr="000670FE">
              <w:rPr>
                <w:rFonts w:eastAsia="Calibri" w:cs="Arial"/>
                <w:szCs w:val="18"/>
              </w:rPr>
              <w:t>--&gt;</w:t>
            </w:r>
          </w:p>
        </w:tc>
        <w:tc>
          <w:tcPr>
            <w:tcW w:w="2738" w:type="dxa"/>
            <w:shd w:val="clear" w:color="auto" w:fill="auto"/>
          </w:tcPr>
          <w:p w14:paraId="72F8FAD3" w14:textId="77777777" w:rsidR="005377F9" w:rsidRPr="000670FE" w:rsidRDefault="005377F9" w:rsidP="009A4AAA">
            <w:pPr>
              <w:pStyle w:val="TAL"/>
            </w:pPr>
            <w:r w:rsidRPr="000670FE">
              <w:t>SIP INVITE</w:t>
            </w:r>
          </w:p>
        </w:tc>
        <w:tc>
          <w:tcPr>
            <w:tcW w:w="547" w:type="dxa"/>
            <w:shd w:val="clear" w:color="auto" w:fill="auto"/>
          </w:tcPr>
          <w:p w14:paraId="54BB762C" w14:textId="77777777" w:rsidR="005377F9" w:rsidRPr="000670FE" w:rsidRDefault="005377F9" w:rsidP="009A4AAA">
            <w:pPr>
              <w:pStyle w:val="TAC"/>
            </w:pPr>
            <w:r w:rsidRPr="000670FE">
              <w:t>1</w:t>
            </w:r>
          </w:p>
        </w:tc>
        <w:tc>
          <w:tcPr>
            <w:tcW w:w="859" w:type="dxa"/>
            <w:shd w:val="clear" w:color="auto" w:fill="auto"/>
          </w:tcPr>
          <w:p w14:paraId="36B16A33" w14:textId="77777777" w:rsidR="005377F9" w:rsidRPr="000670FE" w:rsidRDefault="005377F9" w:rsidP="009A4AAA">
            <w:pPr>
              <w:pStyle w:val="TAC"/>
            </w:pPr>
            <w:r w:rsidRPr="000670FE">
              <w:t>P</w:t>
            </w:r>
          </w:p>
        </w:tc>
      </w:tr>
      <w:tr w:rsidR="005377F9" w:rsidRPr="000670FE" w14:paraId="3BFEF8F6" w14:textId="77777777" w:rsidTr="009A4AAA">
        <w:trPr>
          <w:trHeight w:val="420"/>
          <w:jc w:val="center"/>
        </w:trPr>
        <w:tc>
          <w:tcPr>
            <w:tcW w:w="624" w:type="dxa"/>
            <w:shd w:val="clear" w:color="auto" w:fill="auto"/>
          </w:tcPr>
          <w:p w14:paraId="7D399A0D" w14:textId="77777777" w:rsidR="005377F9" w:rsidRPr="000670FE" w:rsidRDefault="005377F9" w:rsidP="009A4AAA">
            <w:pPr>
              <w:pStyle w:val="TAC"/>
            </w:pPr>
            <w:r w:rsidRPr="000670FE">
              <w:rPr>
                <w:rFonts w:eastAsia="Calibri"/>
                <w:szCs w:val="22"/>
              </w:rPr>
              <w:t>3</w:t>
            </w:r>
          </w:p>
        </w:tc>
        <w:tc>
          <w:tcPr>
            <w:tcW w:w="3942" w:type="dxa"/>
            <w:shd w:val="clear" w:color="auto" w:fill="auto"/>
          </w:tcPr>
          <w:p w14:paraId="25D7EA19" w14:textId="77777777" w:rsidR="005377F9" w:rsidRPr="000670FE" w:rsidRDefault="005377F9" w:rsidP="009A4AAA">
            <w:pPr>
              <w:pStyle w:val="TAL"/>
            </w:pPr>
            <w:r w:rsidRPr="000670FE">
              <w:rPr>
                <w:rFonts w:eastAsia="Calibri"/>
              </w:rPr>
              <w:t>The SS (MCVideo Server) sends a SIP 100 (Trying) message.</w:t>
            </w:r>
          </w:p>
        </w:tc>
        <w:tc>
          <w:tcPr>
            <w:tcW w:w="709" w:type="dxa"/>
            <w:shd w:val="clear" w:color="auto" w:fill="auto"/>
          </w:tcPr>
          <w:p w14:paraId="673C80D8" w14:textId="77777777" w:rsidR="005377F9" w:rsidRPr="000670FE" w:rsidRDefault="005377F9" w:rsidP="009A4AAA">
            <w:pPr>
              <w:pStyle w:val="TAC"/>
            </w:pPr>
            <w:r w:rsidRPr="000670FE">
              <w:rPr>
                <w:rFonts w:eastAsia="Calibri"/>
                <w:szCs w:val="22"/>
              </w:rPr>
              <w:t>&lt;--</w:t>
            </w:r>
          </w:p>
        </w:tc>
        <w:tc>
          <w:tcPr>
            <w:tcW w:w="2738" w:type="dxa"/>
            <w:shd w:val="clear" w:color="auto" w:fill="auto"/>
          </w:tcPr>
          <w:p w14:paraId="1727CE6A" w14:textId="77777777" w:rsidR="005377F9" w:rsidRPr="000670FE" w:rsidRDefault="005377F9" w:rsidP="009A4AAA">
            <w:pPr>
              <w:pStyle w:val="TAL"/>
            </w:pPr>
            <w:r w:rsidRPr="000670FE">
              <w:rPr>
                <w:rFonts w:eastAsia="Calibri"/>
              </w:rPr>
              <w:t>SIP 100 (Trying)</w:t>
            </w:r>
          </w:p>
        </w:tc>
        <w:tc>
          <w:tcPr>
            <w:tcW w:w="547" w:type="dxa"/>
            <w:shd w:val="clear" w:color="auto" w:fill="auto"/>
          </w:tcPr>
          <w:p w14:paraId="6D267A38" w14:textId="77777777" w:rsidR="005377F9" w:rsidRPr="000670FE" w:rsidRDefault="005377F9" w:rsidP="009A4AAA">
            <w:pPr>
              <w:pStyle w:val="TAC"/>
            </w:pPr>
            <w:r w:rsidRPr="000670FE">
              <w:t>-</w:t>
            </w:r>
          </w:p>
        </w:tc>
        <w:tc>
          <w:tcPr>
            <w:tcW w:w="859" w:type="dxa"/>
            <w:shd w:val="clear" w:color="auto" w:fill="auto"/>
          </w:tcPr>
          <w:p w14:paraId="782B9BA5" w14:textId="77777777" w:rsidR="005377F9" w:rsidRPr="000670FE" w:rsidRDefault="005377F9" w:rsidP="009A4AAA">
            <w:pPr>
              <w:pStyle w:val="TAC"/>
            </w:pPr>
            <w:r w:rsidRPr="000670FE">
              <w:t>-</w:t>
            </w:r>
          </w:p>
        </w:tc>
      </w:tr>
      <w:tr w:rsidR="005377F9" w:rsidRPr="000670FE" w14:paraId="1F093135" w14:textId="77777777" w:rsidTr="009A4AAA">
        <w:trPr>
          <w:trHeight w:val="420"/>
          <w:jc w:val="center"/>
        </w:trPr>
        <w:tc>
          <w:tcPr>
            <w:tcW w:w="624" w:type="dxa"/>
            <w:shd w:val="clear" w:color="auto" w:fill="auto"/>
          </w:tcPr>
          <w:p w14:paraId="3FA1BE1F" w14:textId="77777777" w:rsidR="005377F9" w:rsidRPr="000670FE" w:rsidRDefault="005377F9" w:rsidP="009A4AAA">
            <w:pPr>
              <w:pStyle w:val="TAC"/>
            </w:pPr>
            <w:r w:rsidRPr="000670FE">
              <w:t>4</w:t>
            </w:r>
          </w:p>
        </w:tc>
        <w:tc>
          <w:tcPr>
            <w:tcW w:w="3942" w:type="dxa"/>
            <w:shd w:val="clear" w:color="auto" w:fill="auto"/>
          </w:tcPr>
          <w:p w14:paraId="3B07936A" w14:textId="77777777" w:rsidR="005377F9" w:rsidRPr="000670FE" w:rsidRDefault="005377F9" w:rsidP="009A4AAA">
            <w:pPr>
              <w:pStyle w:val="TAL"/>
            </w:pPr>
            <w:r w:rsidRPr="000670FE">
              <w:t>The SS sends SIP 200 (OK), indicating that the MCVideo call has been established.</w:t>
            </w:r>
          </w:p>
        </w:tc>
        <w:tc>
          <w:tcPr>
            <w:tcW w:w="709" w:type="dxa"/>
            <w:shd w:val="clear" w:color="auto" w:fill="auto"/>
          </w:tcPr>
          <w:p w14:paraId="2CAF0F6B" w14:textId="77777777" w:rsidR="005377F9" w:rsidRPr="000670FE" w:rsidRDefault="005377F9" w:rsidP="009A4AAA">
            <w:pPr>
              <w:pStyle w:val="TAC"/>
            </w:pPr>
            <w:r w:rsidRPr="000670FE">
              <w:t>&lt;--</w:t>
            </w:r>
          </w:p>
        </w:tc>
        <w:tc>
          <w:tcPr>
            <w:tcW w:w="2738" w:type="dxa"/>
            <w:shd w:val="clear" w:color="auto" w:fill="auto"/>
          </w:tcPr>
          <w:p w14:paraId="52EF4167" w14:textId="77777777" w:rsidR="005377F9" w:rsidRPr="000670FE" w:rsidRDefault="005377F9" w:rsidP="009A4AAA">
            <w:pPr>
              <w:pStyle w:val="TAL"/>
            </w:pPr>
            <w:r w:rsidRPr="000670FE">
              <w:t>SIP 200 (OK)</w:t>
            </w:r>
          </w:p>
        </w:tc>
        <w:tc>
          <w:tcPr>
            <w:tcW w:w="547" w:type="dxa"/>
            <w:shd w:val="clear" w:color="auto" w:fill="auto"/>
          </w:tcPr>
          <w:p w14:paraId="3FACFBD6" w14:textId="77777777" w:rsidR="005377F9" w:rsidRPr="000670FE" w:rsidRDefault="005377F9" w:rsidP="009A4AAA">
            <w:pPr>
              <w:pStyle w:val="TAC"/>
            </w:pPr>
            <w:r w:rsidRPr="000670FE">
              <w:t>-</w:t>
            </w:r>
          </w:p>
        </w:tc>
        <w:tc>
          <w:tcPr>
            <w:tcW w:w="859" w:type="dxa"/>
            <w:shd w:val="clear" w:color="auto" w:fill="auto"/>
          </w:tcPr>
          <w:p w14:paraId="6A461E66" w14:textId="77777777" w:rsidR="005377F9" w:rsidRPr="000670FE" w:rsidRDefault="005377F9" w:rsidP="009A4AAA">
            <w:pPr>
              <w:pStyle w:val="TAC"/>
            </w:pPr>
            <w:r w:rsidRPr="000670FE">
              <w:t>-</w:t>
            </w:r>
          </w:p>
        </w:tc>
      </w:tr>
      <w:tr w:rsidR="005377F9" w:rsidRPr="000670FE" w14:paraId="7C2465B5" w14:textId="77777777" w:rsidTr="009A4AAA">
        <w:trPr>
          <w:trHeight w:val="468"/>
          <w:jc w:val="center"/>
        </w:trPr>
        <w:tc>
          <w:tcPr>
            <w:tcW w:w="624" w:type="dxa"/>
            <w:shd w:val="clear" w:color="auto" w:fill="auto"/>
          </w:tcPr>
          <w:p w14:paraId="3EB18549" w14:textId="77777777" w:rsidR="005377F9" w:rsidRPr="000670FE" w:rsidRDefault="005377F9" w:rsidP="009A4AAA">
            <w:pPr>
              <w:pStyle w:val="TAC"/>
            </w:pPr>
            <w:r w:rsidRPr="000670FE">
              <w:t>5</w:t>
            </w:r>
          </w:p>
        </w:tc>
        <w:tc>
          <w:tcPr>
            <w:tcW w:w="3942" w:type="dxa"/>
            <w:shd w:val="clear" w:color="auto" w:fill="auto"/>
          </w:tcPr>
          <w:p w14:paraId="3B5322DA" w14:textId="77B95BFB" w:rsidR="005377F9" w:rsidRPr="000670FE" w:rsidRDefault="005377F9" w:rsidP="009A4AAA">
            <w:pPr>
              <w:pStyle w:val="TAL"/>
            </w:pPr>
            <w:r>
              <w:t>Does t</w:t>
            </w:r>
            <w:r w:rsidRPr="000670FE">
              <w:t>he UE (MCVideo client) send a SIP ACK in response to the SIP 200 (OK)</w:t>
            </w:r>
            <w:r>
              <w:t>?</w:t>
            </w:r>
          </w:p>
        </w:tc>
        <w:tc>
          <w:tcPr>
            <w:tcW w:w="709" w:type="dxa"/>
            <w:shd w:val="clear" w:color="auto" w:fill="auto"/>
          </w:tcPr>
          <w:p w14:paraId="7F6CDD28" w14:textId="77777777" w:rsidR="005377F9" w:rsidRPr="000670FE" w:rsidRDefault="005377F9" w:rsidP="009A4AAA">
            <w:pPr>
              <w:pStyle w:val="TAC"/>
            </w:pPr>
            <w:r w:rsidRPr="000670FE">
              <w:t>--&gt;</w:t>
            </w:r>
          </w:p>
        </w:tc>
        <w:tc>
          <w:tcPr>
            <w:tcW w:w="2738" w:type="dxa"/>
            <w:shd w:val="clear" w:color="auto" w:fill="auto"/>
          </w:tcPr>
          <w:p w14:paraId="0E6D512E" w14:textId="77777777" w:rsidR="005377F9" w:rsidRPr="000670FE" w:rsidRDefault="005377F9" w:rsidP="009A4AAA">
            <w:pPr>
              <w:pStyle w:val="TAL"/>
            </w:pPr>
            <w:r w:rsidRPr="000670FE">
              <w:t>SIP ACK</w:t>
            </w:r>
          </w:p>
        </w:tc>
        <w:tc>
          <w:tcPr>
            <w:tcW w:w="547" w:type="dxa"/>
            <w:shd w:val="clear" w:color="auto" w:fill="auto"/>
          </w:tcPr>
          <w:p w14:paraId="12CFF8C0" w14:textId="1D0AA9B1" w:rsidR="005377F9" w:rsidRPr="000670FE" w:rsidRDefault="005377F9" w:rsidP="009A4AAA">
            <w:pPr>
              <w:pStyle w:val="TAC"/>
            </w:pPr>
            <w:r>
              <w:t>2</w:t>
            </w:r>
          </w:p>
        </w:tc>
        <w:tc>
          <w:tcPr>
            <w:tcW w:w="859" w:type="dxa"/>
            <w:shd w:val="clear" w:color="auto" w:fill="auto"/>
          </w:tcPr>
          <w:p w14:paraId="4F86A994" w14:textId="3D1CA85E" w:rsidR="005377F9" w:rsidRPr="000670FE" w:rsidRDefault="005377F9" w:rsidP="009A4AAA">
            <w:pPr>
              <w:pStyle w:val="TAC"/>
            </w:pPr>
            <w:r>
              <w:t>P</w:t>
            </w:r>
          </w:p>
        </w:tc>
      </w:tr>
      <w:tr w:rsidR="005377F9" w:rsidRPr="000670FE" w14:paraId="7E1B4C01" w14:textId="77777777" w:rsidTr="009A4AAA">
        <w:trPr>
          <w:trHeight w:val="420"/>
          <w:jc w:val="center"/>
        </w:trPr>
        <w:tc>
          <w:tcPr>
            <w:tcW w:w="624" w:type="dxa"/>
            <w:shd w:val="clear" w:color="auto" w:fill="auto"/>
          </w:tcPr>
          <w:p w14:paraId="1B5ED3E2" w14:textId="77777777" w:rsidR="005377F9" w:rsidRPr="000670FE" w:rsidRDefault="005377F9" w:rsidP="009A4AAA">
            <w:pPr>
              <w:pStyle w:val="TAC"/>
              <w:keepNext w:val="0"/>
              <w:keepLines w:val="0"/>
              <w:widowControl w:val="0"/>
              <w:rPr>
                <w:rFonts w:eastAsia="Calibri"/>
              </w:rPr>
            </w:pPr>
            <w:r w:rsidRPr="000670FE">
              <w:rPr>
                <w:rFonts w:eastAsia="Calibri"/>
              </w:rPr>
              <w:t>6</w:t>
            </w:r>
          </w:p>
        </w:tc>
        <w:tc>
          <w:tcPr>
            <w:tcW w:w="3942" w:type="dxa"/>
            <w:shd w:val="clear" w:color="auto" w:fill="auto"/>
          </w:tcPr>
          <w:p w14:paraId="1FF333C9" w14:textId="77777777" w:rsidR="005377F9" w:rsidRPr="000670FE" w:rsidRDefault="005377F9" w:rsidP="009A4AAA">
            <w:pPr>
              <w:pStyle w:val="TAL"/>
              <w:keepNext w:val="0"/>
              <w:keepLines w:val="0"/>
              <w:widowControl w:val="0"/>
              <w:rPr>
                <w:rFonts w:eastAsia="Calibri"/>
              </w:rPr>
            </w:pPr>
            <w:r w:rsidRPr="000670FE">
              <w:rPr>
                <w:rFonts w:eastAsia="Calibri"/>
              </w:rPr>
              <w:t xml:space="preserve">The SS </w:t>
            </w:r>
            <w:r>
              <w:rPr>
                <w:rFonts w:eastAsia="Calibri"/>
              </w:rPr>
              <w:t xml:space="preserve">(MCVideo Server) </w:t>
            </w:r>
            <w:r w:rsidRPr="000670FE">
              <w:rPr>
                <w:rFonts w:eastAsia="Calibri"/>
              </w:rPr>
              <w:t>sends a Transmission Granted message.</w:t>
            </w:r>
          </w:p>
        </w:tc>
        <w:tc>
          <w:tcPr>
            <w:tcW w:w="709" w:type="dxa"/>
            <w:shd w:val="clear" w:color="auto" w:fill="auto"/>
          </w:tcPr>
          <w:p w14:paraId="50165FB7"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0562C414" w14:textId="77777777" w:rsidR="005377F9" w:rsidRPr="000670FE" w:rsidRDefault="005377F9" w:rsidP="009A4AAA">
            <w:pPr>
              <w:pStyle w:val="TAL"/>
              <w:keepNext w:val="0"/>
              <w:keepLines w:val="0"/>
              <w:widowControl w:val="0"/>
              <w:rPr>
                <w:rFonts w:eastAsia="Calibri"/>
              </w:rPr>
            </w:pPr>
            <w:r w:rsidRPr="000670FE">
              <w:rPr>
                <w:rFonts w:eastAsia="Calibri"/>
              </w:rPr>
              <w:t>Transmission Granted</w:t>
            </w:r>
          </w:p>
        </w:tc>
        <w:tc>
          <w:tcPr>
            <w:tcW w:w="547" w:type="dxa"/>
            <w:shd w:val="clear" w:color="auto" w:fill="auto"/>
          </w:tcPr>
          <w:p w14:paraId="3908E984" w14:textId="77777777" w:rsidR="005377F9" w:rsidRPr="000670FE" w:rsidRDefault="005377F9" w:rsidP="009A4AAA">
            <w:pPr>
              <w:pStyle w:val="TAC"/>
            </w:pPr>
            <w:r w:rsidRPr="000670FE">
              <w:t>-</w:t>
            </w:r>
          </w:p>
        </w:tc>
        <w:tc>
          <w:tcPr>
            <w:tcW w:w="859" w:type="dxa"/>
            <w:shd w:val="clear" w:color="auto" w:fill="auto"/>
          </w:tcPr>
          <w:p w14:paraId="25F333EA" w14:textId="77777777" w:rsidR="005377F9" w:rsidRPr="000670FE" w:rsidRDefault="005377F9" w:rsidP="009A4AAA">
            <w:pPr>
              <w:pStyle w:val="TAC"/>
            </w:pPr>
            <w:r w:rsidRPr="000670FE">
              <w:t>-</w:t>
            </w:r>
          </w:p>
        </w:tc>
      </w:tr>
      <w:tr w:rsidR="005377F9" w:rsidRPr="000670FE" w14:paraId="14F05730" w14:textId="77777777" w:rsidTr="009A4AAA">
        <w:trPr>
          <w:trHeight w:val="420"/>
          <w:jc w:val="center"/>
        </w:trPr>
        <w:tc>
          <w:tcPr>
            <w:tcW w:w="624" w:type="dxa"/>
            <w:shd w:val="clear" w:color="auto" w:fill="auto"/>
          </w:tcPr>
          <w:p w14:paraId="783FC4CF" w14:textId="77777777" w:rsidR="005377F9" w:rsidRPr="000670FE" w:rsidRDefault="005377F9" w:rsidP="009A4AAA">
            <w:pPr>
              <w:pStyle w:val="TAC"/>
              <w:keepNext w:val="0"/>
              <w:keepLines w:val="0"/>
              <w:widowControl w:val="0"/>
              <w:rPr>
                <w:rFonts w:eastAsia="Calibri"/>
              </w:rPr>
            </w:pPr>
            <w:r w:rsidRPr="000670FE">
              <w:rPr>
                <w:rFonts w:eastAsia="Calibri"/>
              </w:rPr>
              <w:t>7</w:t>
            </w:r>
          </w:p>
        </w:tc>
        <w:tc>
          <w:tcPr>
            <w:tcW w:w="3942" w:type="dxa"/>
            <w:shd w:val="clear" w:color="auto" w:fill="auto"/>
          </w:tcPr>
          <w:p w14:paraId="416E428B" w14:textId="0F73F96A" w:rsidR="005377F9" w:rsidRPr="000670FE" w:rsidRDefault="005377F9" w:rsidP="009A4AAA">
            <w:pPr>
              <w:pStyle w:val="TAL"/>
              <w:keepNext w:val="0"/>
              <w:keepLines w:val="0"/>
              <w:widowControl w:val="0"/>
              <w:rPr>
                <w:rFonts w:eastAsia="Calibri"/>
              </w:rPr>
            </w:pPr>
            <w:r w:rsidRPr="000670FE">
              <w:t xml:space="preserve">Check: Does the UE </w:t>
            </w:r>
            <w:r w:rsidRPr="000670FE">
              <w:rPr>
                <w:rFonts w:eastAsia="Calibri"/>
              </w:rPr>
              <w:t>(MCVideo client) send a Transmission Control Ack message in response to the SS Transmission Granted message?</w:t>
            </w:r>
          </w:p>
        </w:tc>
        <w:tc>
          <w:tcPr>
            <w:tcW w:w="709" w:type="dxa"/>
            <w:shd w:val="clear" w:color="auto" w:fill="auto"/>
          </w:tcPr>
          <w:p w14:paraId="3DFBA663" w14:textId="77777777" w:rsidR="005377F9" w:rsidRPr="000670FE" w:rsidRDefault="005377F9" w:rsidP="009A4AAA">
            <w:pPr>
              <w:pStyle w:val="TAC"/>
              <w:keepNext w:val="0"/>
              <w:keepLines w:val="0"/>
              <w:widowControl w:val="0"/>
              <w:rPr>
                <w:rFonts w:eastAsia="Calibri"/>
                <w:szCs w:val="22"/>
              </w:rPr>
            </w:pPr>
            <w:r w:rsidRPr="000670FE">
              <w:rPr>
                <w:rFonts w:eastAsia="Calibri"/>
              </w:rPr>
              <w:t>--&gt;</w:t>
            </w:r>
          </w:p>
        </w:tc>
        <w:tc>
          <w:tcPr>
            <w:tcW w:w="2738" w:type="dxa"/>
            <w:shd w:val="clear" w:color="auto" w:fill="auto"/>
          </w:tcPr>
          <w:p w14:paraId="7A2B0046" w14:textId="77777777" w:rsidR="005377F9" w:rsidRPr="000670FE" w:rsidRDefault="005377F9" w:rsidP="009A4AAA">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14:paraId="5EB6753D" w14:textId="77777777" w:rsidR="005377F9" w:rsidRPr="000670FE" w:rsidRDefault="005377F9" w:rsidP="009A4AAA">
            <w:pPr>
              <w:pStyle w:val="TAC"/>
            </w:pPr>
            <w:r w:rsidRPr="000670FE">
              <w:t>2</w:t>
            </w:r>
          </w:p>
        </w:tc>
        <w:tc>
          <w:tcPr>
            <w:tcW w:w="859" w:type="dxa"/>
            <w:shd w:val="clear" w:color="auto" w:fill="auto"/>
          </w:tcPr>
          <w:p w14:paraId="18BC9016" w14:textId="77777777" w:rsidR="005377F9" w:rsidRPr="000670FE" w:rsidRDefault="005377F9" w:rsidP="009A4AAA">
            <w:pPr>
              <w:pStyle w:val="TAC"/>
            </w:pPr>
            <w:r w:rsidRPr="000670FE">
              <w:t>P</w:t>
            </w:r>
          </w:p>
        </w:tc>
      </w:tr>
      <w:tr w:rsidR="005377F9" w:rsidRPr="000670FE" w14:paraId="47317E5E" w14:textId="77777777" w:rsidTr="009A4AAA">
        <w:trPr>
          <w:trHeight w:val="420"/>
          <w:jc w:val="center"/>
        </w:trPr>
        <w:tc>
          <w:tcPr>
            <w:tcW w:w="624" w:type="dxa"/>
            <w:shd w:val="clear" w:color="auto" w:fill="auto"/>
          </w:tcPr>
          <w:p w14:paraId="634D92F1" w14:textId="77777777" w:rsidR="005377F9" w:rsidRPr="000670FE" w:rsidRDefault="005377F9" w:rsidP="009A4AAA">
            <w:pPr>
              <w:pStyle w:val="TAC"/>
              <w:keepNext w:val="0"/>
              <w:keepLines w:val="0"/>
              <w:widowControl w:val="0"/>
              <w:rPr>
                <w:rFonts w:eastAsia="Calibri"/>
              </w:rPr>
            </w:pPr>
            <w:r w:rsidRPr="000670FE">
              <w:rPr>
                <w:rFonts w:eastAsia="Calibri"/>
              </w:rPr>
              <w:t>8</w:t>
            </w:r>
          </w:p>
        </w:tc>
        <w:tc>
          <w:tcPr>
            <w:tcW w:w="3942" w:type="dxa"/>
            <w:shd w:val="clear" w:color="auto" w:fill="auto"/>
          </w:tcPr>
          <w:p w14:paraId="320B24D5" w14:textId="77777777" w:rsidR="005377F9" w:rsidRPr="000670FE" w:rsidRDefault="005377F9" w:rsidP="009A4AAA">
            <w:pPr>
              <w:pStyle w:val="TAL"/>
            </w:pPr>
            <w:r w:rsidRPr="000670FE">
              <w:t>Check: Does the UE (MCVideo Client provide transmission granted notification to the MCVideo User?</w:t>
            </w:r>
          </w:p>
          <w:p w14:paraId="7090CDD4" w14:textId="3BF4E771" w:rsidR="005377F9" w:rsidRPr="000670FE" w:rsidRDefault="005377F9" w:rsidP="009A4AAA">
            <w:pPr>
              <w:pStyle w:val="TAL"/>
              <w:keepNext w:val="0"/>
              <w:keepLines w:val="0"/>
              <w:widowControl w:val="0"/>
            </w:pPr>
            <w:r>
              <w:rPr>
                <w:rFonts w:eastAsia="Calibri"/>
                <w:szCs w:val="18"/>
              </w:rPr>
              <w:t>(</w:t>
            </w:r>
            <w:r w:rsidRPr="000670FE">
              <w:rPr>
                <w:rFonts w:eastAsia="Calibri"/>
                <w:szCs w:val="18"/>
              </w:rPr>
              <w:t>NOTE</w:t>
            </w:r>
            <w:r>
              <w:rPr>
                <w:rFonts w:eastAsia="Calibri"/>
                <w:szCs w:val="18"/>
              </w:rPr>
              <w:t xml:space="preserve"> 1)</w:t>
            </w:r>
          </w:p>
        </w:tc>
        <w:tc>
          <w:tcPr>
            <w:tcW w:w="709" w:type="dxa"/>
            <w:shd w:val="clear" w:color="auto" w:fill="auto"/>
          </w:tcPr>
          <w:p w14:paraId="7E351EAB" w14:textId="77777777" w:rsidR="005377F9" w:rsidRPr="000670FE" w:rsidRDefault="005377F9" w:rsidP="009A4AAA">
            <w:pPr>
              <w:pStyle w:val="TAC"/>
              <w:keepNext w:val="0"/>
              <w:keepLines w:val="0"/>
              <w:widowControl w:val="0"/>
              <w:rPr>
                <w:rFonts w:eastAsia="Calibri"/>
              </w:rPr>
            </w:pPr>
            <w:r w:rsidRPr="000670FE">
              <w:t>-</w:t>
            </w:r>
          </w:p>
        </w:tc>
        <w:tc>
          <w:tcPr>
            <w:tcW w:w="2738" w:type="dxa"/>
            <w:shd w:val="clear" w:color="auto" w:fill="auto"/>
          </w:tcPr>
          <w:p w14:paraId="56E6929C" w14:textId="77777777" w:rsidR="005377F9" w:rsidRPr="000670FE" w:rsidRDefault="005377F9" w:rsidP="009A4AAA">
            <w:pPr>
              <w:pStyle w:val="TAL"/>
              <w:keepNext w:val="0"/>
              <w:keepLines w:val="0"/>
              <w:widowControl w:val="0"/>
              <w:rPr>
                <w:rFonts w:eastAsia="Calibri"/>
              </w:rPr>
            </w:pPr>
            <w:r w:rsidRPr="000670FE">
              <w:t>-</w:t>
            </w:r>
          </w:p>
        </w:tc>
        <w:tc>
          <w:tcPr>
            <w:tcW w:w="547" w:type="dxa"/>
            <w:shd w:val="clear" w:color="auto" w:fill="auto"/>
          </w:tcPr>
          <w:p w14:paraId="66935AB0" w14:textId="77777777" w:rsidR="005377F9" w:rsidRPr="000670FE" w:rsidRDefault="005377F9" w:rsidP="009A4AAA">
            <w:pPr>
              <w:pStyle w:val="TAC"/>
            </w:pPr>
            <w:r w:rsidRPr="000670FE">
              <w:t>1</w:t>
            </w:r>
          </w:p>
        </w:tc>
        <w:tc>
          <w:tcPr>
            <w:tcW w:w="859" w:type="dxa"/>
            <w:shd w:val="clear" w:color="auto" w:fill="auto"/>
          </w:tcPr>
          <w:p w14:paraId="3E0B00FB" w14:textId="77777777" w:rsidR="005377F9" w:rsidRPr="000670FE" w:rsidRDefault="005377F9" w:rsidP="009A4AAA">
            <w:pPr>
              <w:pStyle w:val="TAC"/>
            </w:pPr>
            <w:r w:rsidRPr="000670FE">
              <w:t>P</w:t>
            </w:r>
          </w:p>
        </w:tc>
      </w:tr>
      <w:tr w:rsidR="005377F9" w:rsidRPr="000670FE" w14:paraId="5F39A762" w14:textId="77777777" w:rsidTr="009A4AAA">
        <w:trPr>
          <w:trHeight w:val="269"/>
          <w:jc w:val="center"/>
        </w:trPr>
        <w:tc>
          <w:tcPr>
            <w:tcW w:w="624" w:type="dxa"/>
            <w:shd w:val="clear" w:color="auto" w:fill="auto"/>
          </w:tcPr>
          <w:p w14:paraId="50C9A62D" w14:textId="77777777" w:rsidR="005377F9" w:rsidRPr="000670FE" w:rsidRDefault="005377F9" w:rsidP="009A4AAA">
            <w:pPr>
              <w:pStyle w:val="TAC"/>
              <w:keepNext w:val="0"/>
              <w:keepLines w:val="0"/>
              <w:widowControl w:val="0"/>
              <w:rPr>
                <w:rFonts w:eastAsia="Calibri"/>
              </w:rPr>
            </w:pPr>
            <w:r w:rsidRPr="000670FE">
              <w:rPr>
                <w:rFonts w:eastAsia="Calibri"/>
              </w:rPr>
              <w:t>9</w:t>
            </w:r>
          </w:p>
        </w:tc>
        <w:tc>
          <w:tcPr>
            <w:tcW w:w="3942" w:type="dxa"/>
            <w:shd w:val="clear" w:color="auto" w:fill="auto"/>
          </w:tcPr>
          <w:p w14:paraId="62F8F7DE" w14:textId="77777777" w:rsidR="005377F9" w:rsidRPr="000670FE" w:rsidRDefault="005377F9" w:rsidP="009A4AAA">
            <w:pPr>
              <w:pStyle w:val="TAL"/>
              <w:keepNext w:val="0"/>
              <w:keepLines w:val="0"/>
              <w:widowControl w:val="0"/>
              <w:rPr>
                <w:rFonts w:eastAsia="Calibri"/>
              </w:rPr>
            </w:pPr>
            <w:r w:rsidRPr="000670FE">
              <w:rPr>
                <w:rFonts w:eastAsia="Calibri"/>
              </w:rPr>
              <w:t>Make the UE (MCVideo client) end the Group Call.</w:t>
            </w:r>
          </w:p>
          <w:p w14:paraId="0449F298" w14:textId="3D5FAF65" w:rsidR="005377F9" w:rsidRPr="000670FE" w:rsidRDefault="005377F9" w:rsidP="009A4AAA">
            <w:pPr>
              <w:pStyle w:val="TAL"/>
              <w:keepNext w:val="0"/>
              <w:keepLines w:val="0"/>
              <w:widowControl w:val="0"/>
              <w:rPr>
                <w:rFonts w:eastAsia="Calibri"/>
              </w:rPr>
            </w:pPr>
            <w:r>
              <w:rPr>
                <w:rFonts w:eastAsia="Calibri"/>
              </w:rPr>
              <w:t>(</w:t>
            </w:r>
            <w:r w:rsidRPr="000670FE">
              <w:rPr>
                <w:rFonts w:eastAsia="Calibri"/>
              </w:rPr>
              <w:t>NOTE</w:t>
            </w:r>
            <w:r>
              <w:rPr>
                <w:rFonts w:eastAsia="Calibri"/>
              </w:rPr>
              <w:t xml:space="preserve"> 1)</w:t>
            </w:r>
          </w:p>
        </w:tc>
        <w:tc>
          <w:tcPr>
            <w:tcW w:w="709" w:type="dxa"/>
            <w:shd w:val="clear" w:color="auto" w:fill="auto"/>
          </w:tcPr>
          <w:p w14:paraId="23EC56C3" w14:textId="77777777" w:rsidR="005377F9" w:rsidRPr="000670FE" w:rsidRDefault="005377F9" w:rsidP="009A4AAA">
            <w:pPr>
              <w:pStyle w:val="TAC"/>
              <w:keepNext w:val="0"/>
              <w:keepLines w:val="0"/>
              <w:widowControl w:val="0"/>
              <w:rPr>
                <w:rFonts w:eastAsia="Calibri"/>
              </w:rPr>
            </w:pPr>
            <w:r w:rsidRPr="000670FE">
              <w:rPr>
                <w:rFonts w:eastAsia="Calibri"/>
              </w:rPr>
              <w:t>-</w:t>
            </w:r>
          </w:p>
        </w:tc>
        <w:tc>
          <w:tcPr>
            <w:tcW w:w="2738" w:type="dxa"/>
            <w:shd w:val="clear" w:color="auto" w:fill="auto"/>
          </w:tcPr>
          <w:p w14:paraId="3CC92A64" w14:textId="77777777" w:rsidR="005377F9" w:rsidRPr="000670FE" w:rsidRDefault="005377F9" w:rsidP="009A4AAA">
            <w:pPr>
              <w:pStyle w:val="TAL"/>
              <w:keepNext w:val="0"/>
              <w:keepLines w:val="0"/>
              <w:widowControl w:val="0"/>
              <w:rPr>
                <w:rFonts w:eastAsia="Calibri"/>
              </w:rPr>
            </w:pPr>
            <w:r w:rsidRPr="000670FE">
              <w:rPr>
                <w:rFonts w:eastAsia="Calibri"/>
              </w:rPr>
              <w:t>-</w:t>
            </w:r>
          </w:p>
        </w:tc>
        <w:tc>
          <w:tcPr>
            <w:tcW w:w="547" w:type="dxa"/>
            <w:shd w:val="clear" w:color="auto" w:fill="auto"/>
          </w:tcPr>
          <w:p w14:paraId="0C6C16F9" w14:textId="77777777" w:rsidR="005377F9" w:rsidRPr="000670FE" w:rsidRDefault="005377F9" w:rsidP="009A4AAA">
            <w:pPr>
              <w:pStyle w:val="TAC"/>
            </w:pPr>
            <w:r w:rsidRPr="000670FE">
              <w:t>-</w:t>
            </w:r>
          </w:p>
        </w:tc>
        <w:tc>
          <w:tcPr>
            <w:tcW w:w="859" w:type="dxa"/>
            <w:shd w:val="clear" w:color="auto" w:fill="auto"/>
          </w:tcPr>
          <w:p w14:paraId="29B9FD5D" w14:textId="77777777" w:rsidR="005377F9" w:rsidRPr="000670FE" w:rsidRDefault="005377F9" w:rsidP="009A4AAA">
            <w:pPr>
              <w:pStyle w:val="TAC"/>
            </w:pPr>
            <w:r w:rsidRPr="000670FE">
              <w:t>-</w:t>
            </w:r>
          </w:p>
        </w:tc>
      </w:tr>
      <w:tr w:rsidR="005377F9" w:rsidRPr="000670FE" w14:paraId="73348278" w14:textId="77777777" w:rsidTr="009A4AAA">
        <w:trPr>
          <w:trHeight w:val="420"/>
          <w:jc w:val="center"/>
        </w:trPr>
        <w:tc>
          <w:tcPr>
            <w:tcW w:w="624" w:type="dxa"/>
            <w:shd w:val="clear" w:color="auto" w:fill="auto"/>
          </w:tcPr>
          <w:p w14:paraId="41D74932" w14:textId="77777777" w:rsidR="005377F9" w:rsidRPr="000670FE" w:rsidRDefault="005377F9" w:rsidP="009A4AAA">
            <w:pPr>
              <w:pStyle w:val="TAC"/>
              <w:keepNext w:val="0"/>
              <w:keepLines w:val="0"/>
              <w:widowControl w:val="0"/>
              <w:rPr>
                <w:rFonts w:eastAsia="Calibri"/>
              </w:rPr>
            </w:pPr>
            <w:r w:rsidRPr="000670FE">
              <w:rPr>
                <w:rFonts w:eastAsia="Calibri"/>
              </w:rPr>
              <w:t>10</w:t>
            </w:r>
          </w:p>
        </w:tc>
        <w:tc>
          <w:tcPr>
            <w:tcW w:w="3942" w:type="dxa"/>
            <w:shd w:val="clear" w:color="auto" w:fill="auto"/>
          </w:tcPr>
          <w:p w14:paraId="7B1FE0E5" w14:textId="00634D74" w:rsidR="005377F9" w:rsidRPr="000670FE" w:rsidRDefault="005377F9" w:rsidP="009A4AAA">
            <w:pPr>
              <w:pStyle w:val="TAL"/>
              <w:keepNext w:val="0"/>
              <w:keepLines w:val="0"/>
              <w:widowControl w:val="0"/>
              <w:rPr>
                <w:rFonts w:eastAsia="Calibri"/>
              </w:rPr>
            </w:pPr>
            <w:r w:rsidRPr="000670FE">
              <w:rPr>
                <w:rFonts w:eastAsia="Calibri"/>
              </w:rPr>
              <w:t>Check: Does the UE (</w:t>
            </w:r>
            <w:r>
              <w:rPr>
                <w:rFonts w:eastAsia="Calibri"/>
              </w:rPr>
              <w:t>MCVideo</w:t>
            </w:r>
            <w:r w:rsidRPr="000670FE">
              <w:rPr>
                <w:rFonts w:eastAsia="Calibri"/>
              </w:rPr>
              <w:t xml:space="preserve"> Client) send a Transmission </w:t>
            </w:r>
            <w:r>
              <w:rPr>
                <w:rFonts w:eastAsia="Calibri"/>
              </w:rPr>
              <w:t xml:space="preserve">End </w:t>
            </w:r>
            <w:r w:rsidRPr="000670FE">
              <w:rPr>
                <w:rFonts w:eastAsia="Calibri"/>
              </w:rPr>
              <w:t xml:space="preserve">Request </w:t>
            </w:r>
            <w:r>
              <w:rPr>
                <w:rFonts w:eastAsia="Calibri"/>
              </w:rPr>
              <w:t xml:space="preserve">message </w:t>
            </w:r>
            <w:r w:rsidRPr="000670FE">
              <w:rPr>
                <w:rFonts w:eastAsia="Calibri"/>
              </w:rPr>
              <w:t>indicating that it wants to terminate a MCVideo On-Demand Pre-Arranged Emergency Group Call, with implicit Transmission Control?</w:t>
            </w:r>
          </w:p>
        </w:tc>
        <w:tc>
          <w:tcPr>
            <w:tcW w:w="709" w:type="dxa"/>
            <w:shd w:val="clear" w:color="auto" w:fill="auto"/>
          </w:tcPr>
          <w:p w14:paraId="1103BA50" w14:textId="77777777" w:rsidR="005377F9" w:rsidRPr="000670FE" w:rsidRDefault="005377F9" w:rsidP="009A4AAA">
            <w:pPr>
              <w:pStyle w:val="TAC"/>
              <w:keepNext w:val="0"/>
              <w:keepLines w:val="0"/>
              <w:widowControl w:val="0"/>
              <w:rPr>
                <w:rFonts w:eastAsia="Calibri"/>
                <w:szCs w:val="22"/>
              </w:rPr>
            </w:pPr>
            <w:r w:rsidRPr="000670FE">
              <w:rPr>
                <w:rFonts w:eastAsia="Calibri"/>
              </w:rPr>
              <w:t>--&gt;</w:t>
            </w:r>
          </w:p>
        </w:tc>
        <w:tc>
          <w:tcPr>
            <w:tcW w:w="2738" w:type="dxa"/>
            <w:shd w:val="clear" w:color="auto" w:fill="auto"/>
          </w:tcPr>
          <w:p w14:paraId="570F521F" w14:textId="77777777" w:rsidR="005377F9" w:rsidRPr="000670FE" w:rsidRDefault="005377F9" w:rsidP="009A4AAA">
            <w:pPr>
              <w:pStyle w:val="TAL"/>
              <w:keepNext w:val="0"/>
              <w:keepLines w:val="0"/>
              <w:widowControl w:val="0"/>
              <w:rPr>
                <w:rFonts w:eastAsia="Calibri"/>
              </w:rPr>
            </w:pPr>
            <w:r w:rsidRPr="000670FE">
              <w:rPr>
                <w:rFonts w:eastAsia="Calibri"/>
              </w:rPr>
              <w:t>Transmission End Request</w:t>
            </w:r>
          </w:p>
        </w:tc>
        <w:tc>
          <w:tcPr>
            <w:tcW w:w="547" w:type="dxa"/>
            <w:shd w:val="clear" w:color="auto" w:fill="auto"/>
          </w:tcPr>
          <w:p w14:paraId="01CE5EE9" w14:textId="77777777" w:rsidR="005377F9" w:rsidRPr="000670FE" w:rsidRDefault="005377F9" w:rsidP="009A4AAA">
            <w:pPr>
              <w:pStyle w:val="TAC"/>
            </w:pPr>
            <w:r w:rsidRPr="000670FE">
              <w:t>3</w:t>
            </w:r>
          </w:p>
        </w:tc>
        <w:tc>
          <w:tcPr>
            <w:tcW w:w="859" w:type="dxa"/>
            <w:shd w:val="clear" w:color="auto" w:fill="auto"/>
          </w:tcPr>
          <w:p w14:paraId="651BB67B" w14:textId="77777777" w:rsidR="005377F9" w:rsidRPr="000670FE" w:rsidRDefault="005377F9" w:rsidP="009A4AAA">
            <w:pPr>
              <w:pStyle w:val="TAC"/>
            </w:pPr>
            <w:r w:rsidRPr="000670FE">
              <w:t>P</w:t>
            </w:r>
          </w:p>
        </w:tc>
      </w:tr>
      <w:tr w:rsidR="005377F9" w:rsidRPr="000670FE" w14:paraId="3A65D9F3" w14:textId="77777777" w:rsidTr="009A4AAA">
        <w:trPr>
          <w:trHeight w:val="420"/>
          <w:jc w:val="center"/>
        </w:trPr>
        <w:tc>
          <w:tcPr>
            <w:tcW w:w="624" w:type="dxa"/>
            <w:shd w:val="clear" w:color="auto" w:fill="auto"/>
          </w:tcPr>
          <w:p w14:paraId="407E3B1E" w14:textId="77777777" w:rsidR="005377F9" w:rsidRPr="000670FE" w:rsidRDefault="005377F9" w:rsidP="009A4AAA">
            <w:pPr>
              <w:pStyle w:val="TAC"/>
              <w:keepNext w:val="0"/>
              <w:keepLines w:val="0"/>
              <w:widowControl w:val="0"/>
              <w:rPr>
                <w:rFonts w:eastAsia="Calibri"/>
              </w:rPr>
            </w:pPr>
            <w:r w:rsidRPr="000670FE">
              <w:rPr>
                <w:rFonts w:eastAsia="Calibri"/>
              </w:rPr>
              <w:t>11</w:t>
            </w:r>
          </w:p>
        </w:tc>
        <w:tc>
          <w:tcPr>
            <w:tcW w:w="3942" w:type="dxa"/>
            <w:shd w:val="clear" w:color="auto" w:fill="auto"/>
          </w:tcPr>
          <w:p w14:paraId="45AEBBC0" w14:textId="7DA46DB2" w:rsidR="005377F9" w:rsidRPr="000670FE" w:rsidRDefault="005377F9" w:rsidP="009A4AAA">
            <w:pPr>
              <w:pStyle w:val="TAL"/>
              <w:keepNext w:val="0"/>
              <w:keepLines w:val="0"/>
              <w:widowControl w:val="0"/>
              <w:rPr>
                <w:rFonts w:eastAsia="Calibri"/>
              </w:rPr>
            </w:pPr>
            <w:r w:rsidRPr="000670FE">
              <w:rPr>
                <w:rFonts w:eastAsia="Calibri"/>
              </w:rPr>
              <w:t>The SS (</w:t>
            </w:r>
            <w:r>
              <w:rPr>
                <w:rFonts w:eastAsia="Calibri"/>
              </w:rPr>
              <w:t>MCVideo</w:t>
            </w:r>
            <w:r w:rsidRPr="000670FE">
              <w:rPr>
                <w:rFonts w:eastAsia="Calibri"/>
              </w:rPr>
              <w:t xml:space="preserve"> Server) responds with a Transmission End Response message verifying that the UE (</w:t>
            </w:r>
            <w:r>
              <w:rPr>
                <w:rFonts w:eastAsia="Calibri"/>
              </w:rPr>
              <w:t>MCVideo</w:t>
            </w:r>
            <w:r w:rsidRPr="000670FE">
              <w:rPr>
                <w:rFonts w:eastAsia="Calibri"/>
              </w:rPr>
              <w:t xml:space="preserve"> Client) is able to end an MCVideo On-Demand Pre-Arranged Emergency Group Call, with implicit Transmission Control.</w:t>
            </w:r>
          </w:p>
        </w:tc>
        <w:tc>
          <w:tcPr>
            <w:tcW w:w="709" w:type="dxa"/>
            <w:shd w:val="clear" w:color="auto" w:fill="auto"/>
          </w:tcPr>
          <w:p w14:paraId="5B658406"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6086BAC3" w14:textId="77777777" w:rsidR="005377F9" w:rsidRPr="000670FE" w:rsidRDefault="005377F9" w:rsidP="009A4AAA">
            <w:pPr>
              <w:pStyle w:val="TAL"/>
              <w:keepNext w:val="0"/>
              <w:keepLines w:val="0"/>
              <w:widowControl w:val="0"/>
              <w:rPr>
                <w:rFonts w:eastAsia="Calibri"/>
              </w:rPr>
            </w:pPr>
            <w:r w:rsidRPr="000670FE">
              <w:rPr>
                <w:rFonts w:eastAsia="Calibri"/>
              </w:rPr>
              <w:t>Transmission End Response</w:t>
            </w:r>
          </w:p>
        </w:tc>
        <w:tc>
          <w:tcPr>
            <w:tcW w:w="547" w:type="dxa"/>
            <w:shd w:val="clear" w:color="auto" w:fill="auto"/>
          </w:tcPr>
          <w:p w14:paraId="2BB7A9DA" w14:textId="77777777" w:rsidR="005377F9" w:rsidRPr="000670FE" w:rsidRDefault="005377F9" w:rsidP="009A4AAA">
            <w:pPr>
              <w:pStyle w:val="TAC"/>
            </w:pPr>
            <w:r w:rsidRPr="000670FE">
              <w:t>-</w:t>
            </w:r>
          </w:p>
        </w:tc>
        <w:tc>
          <w:tcPr>
            <w:tcW w:w="859" w:type="dxa"/>
            <w:shd w:val="clear" w:color="auto" w:fill="auto"/>
          </w:tcPr>
          <w:p w14:paraId="3FFBCFF6" w14:textId="77777777" w:rsidR="005377F9" w:rsidRPr="000670FE" w:rsidRDefault="005377F9" w:rsidP="009A4AAA">
            <w:pPr>
              <w:pStyle w:val="TAC"/>
            </w:pPr>
            <w:r w:rsidRPr="000670FE">
              <w:t>-</w:t>
            </w:r>
          </w:p>
        </w:tc>
      </w:tr>
      <w:tr w:rsidR="005377F9" w:rsidRPr="000670FE" w14:paraId="0EC92A72" w14:textId="77777777" w:rsidTr="009A4AAA">
        <w:trPr>
          <w:trHeight w:val="420"/>
          <w:jc w:val="center"/>
        </w:trPr>
        <w:tc>
          <w:tcPr>
            <w:tcW w:w="624" w:type="dxa"/>
            <w:shd w:val="clear" w:color="auto" w:fill="auto"/>
          </w:tcPr>
          <w:p w14:paraId="706700FD" w14:textId="77777777" w:rsidR="005377F9" w:rsidRPr="000670FE" w:rsidRDefault="005377F9" w:rsidP="009A4AAA">
            <w:pPr>
              <w:pStyle w:val="TAC"/>
              <w:keepNext w:val="0"/>
              <w:keepLines w:val="0"/>
              <w:widowControl w:val="0"/>
              <w:rPr>
                <w:rFonts w:eastAsia="Calibri"/>
              </w:rPr>
            </w:pPr>
            <w:r w:rsidRPr="000670FE">
              <w:rPr>
                <w:rFonts w:eastAsia="Calibri"/>
              </w:rPr>
              <w:t>12</w:t>
            </w:r>
          </w:p>
        </w:tc>
        <w:tc>
          <w:tcPr>
            <w:tcW w:w="3942" w:type="dxa"/>
            <w:shd w:val="clear" w:color="auto" w:fill="auto"/>
          </w:tcPr>
          <w:p w14:paraId="3A9DCF37" w14:textId="28114F29" w:rsidR="005377F9" w:rsidRPr="000670FE" w:rsidRDefault="005377F9" w:rsidP="009A4AAA">
            <w:pPr>
              <w:pStyle w:val="TAL"/>
              <w:keepNext w:val="0"/>
              <w:keepLines w:val="0"/>
              <w:widowControl w:val="0"/>
              <w:rPr>
                <w:rFonts w:eastAsia="Calibri"/>
              </w:rPr>
            </w:pPr>
            <w:r w:rsidRPr="000670FE">
              <w:t xml:space="preserve">Check: Does the UE </w:t>
            </w:r>
            <w:r w:rsidRPr="000670FE">
              <w:rPr>
                <w:rFonts w:eastAsia="Calibri"/>
              </w:rPr>
              <w:t>(</w:t>
            </w:r>
            <w:r>
              <w:rPr>
                <w:rFonts w:eastAsia="Calibri"/>
              </w:rPr>
              <w:t>MCVideo</w:t>
            </w:r>
            <w:r w:rsidRPr="000670FE">
              <w:rPr>
                <w:rFonts w:eastAsia="Calibri"/>
              </w:rPr>
              <w:t xml:space="preserve"> Client) send a Transmit Control ACK message?</w:t>
            </w:r>
          </w:p>
        </w:tc>
        <w:tc>
          <w:tcPr>
            <w:tcW w:w="709" w:type="dxa"/>
            <w:shd w:val="clear" w:color="auto" w:fill="auto"/>
          </w:tcPr>
          <w:p w14:paraId="53233AA2"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14:paraId="098D47E6" w14:textId="77777777" w:rsidR="005377F9" w:rsidRPr="000670FE" w:rsidRDefault="005377F9" w:rsidP="009A4AAA">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14:paraId="0C0BFD60" w14:textId="77777777" w:rsidR="005377F9" w:rsidRPr="000670FE" w:rsidRDefault="005377F9" w:rsidP="009A4AAA">
            <w:pPr>
              <w:pStyle w:val="TAC"/>
            </w:pPr>
            <w:r w:rsidRPr="000670FE">
              <w:t>3</w:t>
            </w:r>
          </w:p>
        </w:tc>
        <w:tc>
          <w:tcPr>
            <w:tcW w:w="859" w:type="dxa"/>
            <w:shd w:val="clear" w:color="auto" w:fill="auto"/>
          </w:tcPr>
          <w:p w14:paraId="430415E7" w14:textId="77777777" w:rsidR="005377F9" w:rsidRPr="000670FE" w:rsidRDefault="005377F9" w:rsidP="009A4AAA">
            <w:pPr>
              <w:pStyle w:val="TAC"/>
            </w:pPr>
            <w:r w:rsidRPr="000670FE">
              <w:t>P</w:t>
            </w:r>
          </w:p>
        </w:tc>
      </w:tr>
      <w:tr w:rsidR="005377F9" w:rsidRPr="000670FE" w14:paraId="44867D2C" w14:textId="77777777" w:rsidTr="009A4AAA">
        <w:trPr>
          <w:trHeight w:val="420"/>
          <w:jc w:val="center"/>
        </w:trPr>
        <w:tc>
          <w:tcPr>
            <w:tcW w:w="624" w:type="dxa"/>
            <w:shd w:val="clear" w:color="auto" w:fill="auto"/>
          </w:tcPr>
          <w:p w14:paraId="566DFDA0" w14:textId="77777777" w:rsidR="005377F9" w:rsidRPr="000670FE" w:rsidRDefault="005377F9" w:rsidP="009A4AAA">
            <w:pPr>
              <w:pStyle w:val="TAC"/>
              <w:keepNext w:val="0"/>
              <w:keepLines w:val="0"/>
              <w:widowControl w:val="0"/>
              <w:rPr>
                <w:rFonts w:eastAsia="Calibri"/>
              </w:rPr>
            </w:pPr>
            <w:r w:rsidRPr="000670FE">
              <w:rPr>
                <w:rFonts w:eastAsia="Calibri"/>
              </w:rPr>
              <w:t>13</w:t>
            </w:r>
          </w:p>
        </w:tc>
        <w:tc>
          <w:tcPr>
            <w:tcW w:w="3942" w:type="dxa"/>
            <w:shd w:val="clear" w:color="auto" w:fill="auto"/>
          </w:tcPr>
          <w:p w14:paraId="54A7D564" w14:textId="77777777" w:rsidR="005377F9" w:rsidRPr="000670FE" w:rsidRDefault="005377F9" w:rsidP="009A4AAA">
            <w:pPr>
              <w:pStyle w:val="TAL"/>
              <w:keepNext w:val="0"/>
              <w:keepLines w:val="0"/>
              <w:widowControl w:val="0"/>
              <w:rPr>
                <w:rFonts w:eastAsia="Calibri"/>
              </w:rPr>
            </w:pPr>
            <w:r w:rsidRPr="000670FE">
              <w:rPr>
                <w:rFonts w:eastAsia="Calibri"/>
              </w:rPr>
              <w:t>The SS (MCVideo Server) sends a Transmission Idle message.</w:t>
            </w:r>
            <w:r>
              <w:rPr>
                <w:rFonts w:eastAsia="Calibri"/>
              </w:rPr>
              <w:t xml:space="preserve"> Do I need this message? No difference whether ending an emergency call or normal call?</w:t>
            </w:r>
          </w:p>
        </w:tc>
        <w:tc>
          <w:tcPr>
            <w:tcW w:w="709" w:type="dxa"/>
            <w:shd w:val="clear" w:color="auto" w:fill="auto"/>
          </w:tcPr>
          <w:p w14:paraId="45B2373E"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60FE1E29" w14:textId="77777777" w:rsidR="005377F9" w:rsidRPr="000670FE" w:rsidRDefault="005377F9" w:rsidP="009A4AAA">
            <w:pPr>
              <w:pStyle w:val="TAL"/>
              <w:keepNext w:val="0"/>
              <w:keepLines w:val="0"/>
              <w:widowControl w:val="0"/>
              <w:rPr>
                <w:rFonts w:eastAsia="Calibri"/>
              </w:rPr>
            </w:pPr>
            <w:r w:rsidRPr="000670FE">
              <w:rPr>
                <w:rFonts w:eastAsia="Calibri"/>
              </w:rPr>
              <w:t>Transmission Idle</w:t>
            </w:r>
          </w:p>
        </w:tc>
        <w:tc>
          <w:tcPr>
            <w:tcW w:w="547" w:type="dxa"/>
            <w:shd w:val="clear" w:color="auto" w:fill="auto"/>
          </w:tcPr>
          <w:p w14:paraId="0FD80688" w14:textId="77777777" w:rsidR="005377F9" w:rsidRPr="000670FE" w:rsidRDefault="005377F9" w:rsidP="009A4AAA">
            <w:pPr>
              <w:pStyle w:val="TAC"/>
            </w:pPr>
            <w:r w:rsidRPr="000670FE">
              <w:t>-</w:t>
            </w:r>
          </w:p>
        </w:tc>
        <w:tc>
          <w:tcPr>
            <w:tcW w:w="859" w:type="dxa"/>
            <w:shd w:val="clear" w:color="auto" w:fill="auto"/>
          </w:tcPr>
          <w:p w14:paraId="6D7F37A4" w14:textId="77777777" w:rsidR="005377F9" w:rsidRPr="000670FE" w:rsidRDefault="005377F9" w:rsidP="009A4AAA">
            <w:pPr>
              <w:pStyle w:val="TAC"/>
            </w:pPr>
            <w:r w:rsidRPr="000670FE">
              <w:t>-</w:t>
            </w:r>
          </w:p>
        </w:tc>
      </w:tr>
      <w:tr w:rsidR="005377F9" w:rsidRPr="000670FE" w14:paraId="10E78DA0" w14:textId="77777777" w:rsidTr="009A4AAA">
        <w:trPr>
          <w:trHeight w:val="420"/>
          <w:jc w:val="center"/>
        </w:trPr>
        <w:tc>
          <w:tcPr>
            <w:tcW w:w="624" w:type="dxa"/>
            <w:shd w:val="clear" w:color="auto" w:fill="auto"/>
          </w:tcPr>
          <w:p w14:paraId="767CDEB7" w14:textId="77777777" w:rsidR="005377F9" w:rsidRPr="000670FE" w:rsidRDefault="005377F9" w:rsidP="009A4AAA">
            <w:pPr>
              <w:pStyle w:val="TAC"/>
              <w:keepNext w:val="0"/>
              <w:keepLines w:val="0"/>
              <w:widowControl w:val="0"/>
              <w:rPr>
                <w:rFonts w:eastAsia="Calibri"/>
              </w:rPr>
            </w:pPr>
            <w:r w:rsidRPr="000670FE">
              <w:rPr>
                <w:rFonts w:eastAsia="Calibri"/>
              </w:rPr>
              <w:t>14</w:t>
            </w:r>
          </w:p>
        </w:tc>
        <w:tc>
          <w:tcPr>
            <w:tcW w:w="3942" w:type="dxa"/>
            <w:shd w:val="clear" w:color="auto" w:fill="auto"/>
          </w:tcPr>
          <w:p w14:paraId="2F791B9A" w14:textId="3B16975C" w:rsidR="005377F9" w:rsidRPr="000670FE" w:rsidRDefault="005377F9" w:rsidP="009A4AAA">
            <w:pPr>
              <w:pStyle w:val="TAL"/>
              <w:keepNext w:val="0"/>
              <w:keepLines w:val="0"/>
              <w:widowControl w:val="0"/>
              <w:rPr>
                <w:rFonts w:eastAsia="Calibri"/>
              </w:rPr>
            </w:pPr>
            <w:r w:rsidRPr="000670FE">
              <w:t xml:space="preserve">Check: Does the UE </w:t>
            </w:r>
            <w:r w:rsidRPr="000670FE">
              <w:rPr>
                <w:rFonts w:eastAsia="Calibri"/>
              </w:rPr>
              <w:t>(</w:t>
            </w:r>
            <w:r>
              <w:rPr>
                <w:rFonts w:eastAsia="Calibri"/>
              </w:rPr>
              <w:t>MCVideo</w:t>
            </w:r>
            <w:r w:rsidRPr="000670FE">
              <w:rPr>
                <w:rFonts w:eastAsia="Calibri"/>
              </w:rPr>
              <w:t xml:space="preserve"> Client) send a SIP BYE message to end the On-demand Pre-arranged Emergency Group Call?</w:t>
            </w:r>
          </w:p>
        </w:tc>
        <w:tc>
          <w:tcPr>
            <w:tcW w:w="709" w:type="dxa"/>
            <w:shd w:val="clear" w:color="auto" w:fill="auto"/>
          </w:tcPr>
          <w:p w14:paraId="5424A601"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14:paraId="1D016402" w14:textId="77777777" w:rsidR="005377F9" w:rsidRPr="000670FE" w:rsidRDefault="005377F9" w:rsidP="009A4AAA">
            <w:pPr>
              <w:pStyle w:val="TAL"/>
              <w:keepNext w:val="0"/>
              <w:keepLines w:val="0"/>
              <w:widowControl w:val="0"/>
              <w:rPr>
                <w:rFonts w:eastAsia="Calibri"/>
              </w:rPr>
            </w:pPr>
            <w:r w:rsidRPr="000670FE">
              <w:rPr>
                <w:rFonts w:eastAsia="Calibri"/>
              </w:rPr>
              <w:t>SIP BYE</w:t>
            </w:r>
          </w:p>
        </w:tc>
        <w:tc>
          <w:tcPr>
            <w:tcW w:w="547" w:type="dxa"/>
            <w:shd w:val="clear" w:color="auto" w:fill="auto"/>
          </w:tcPr>
          <w:p w14:paraId="59666CED" w14:textId="77777777" w:rsidR="005377F9" w:rsidRPr="000670FE" w:rsidRDefault="005377F9" w:rsidP="009A4AAA">
            <w:pPr>
              <w:pStyle w:val="TAC"/>
            </w:pPr>
            <w:r w:rsidRPr="000670FE">
              <w:t>3</w:t>
            </w:r>
          </w:p>
        </w:tc>
        <w:tc>
          <w:tcPr>
            <w:tcW w:w="859" w:type="dxa"/>
            <w:shd w:val="clear" w:color="auto" w:fill="auto"/>
          </w:tcPr>
          <w:p w14:paraId="496DB5E2" w14:textId="77777777" w:rsidR="005377F9" w:rsidRPr="000670FE" w:rsidRDefault="005377F9" w:rsidP="009A4AAA">
            <w:pPr>
              <w:pStyle w:val="TAC"/>
            </w:pPr>
            <w:r w:rsidRPr="000670FE">
              <w:t>P</w:t>
            </w:r>
          </w:p>
        </w:tc>
      </w:tr>
      <w:tr w:rsidR="005377F9" w:rsidRPr="000670FE" w14:paraId="29A5E707" w14:textId="77777777" w:rsidTr="009A4AAA">
        <w:trPr>
          <w:trHeight w:val="420"/>
          <w:jc w:val="center"/>
        </w:trPr>
        <w:tc>
          <w:tcPr>
            <w:tcW w:w="624" w:type="dxa"/>
            <w:shd w:val="clear" w:color="auto" w:fill="auto"/>
          </w:tcPr>
          <w:p w14:paraId="1E30E388" w14:textId="77777777" w:rsidR="005377F9" w:rsidRPr="000670FE" w:rsidRDefault="005377F9" w:rsidP="009A4AAA">
            <w:pPr>
              <w:pStyle w:val="TAC"/>
              <w:keepNext w:val="0"/>
              <w:keepLines w:val="0"/>
              <w:widowControl w:val="0"/>
              <w:rPr>
                <w:rFonts w:eastAsia="Calibri"/>
              </w:rPr>
            </w:pPr>
            <w:r w:rsidRPr="000670FE">
              <w:rPr>
                <w:rFonts w:eastAsia="Calibri"/>
              </w:rPr>
              <w:t>15</w:t>
            </w:r>
          </w:p>
        </w:tc>
        <w:tc>
          <w:tcPr>
            <w:tcW w:w="3942" w:type="dxa"/>
            <w:shd w:val="clear" w:color="auto" w:fill="auto"/>
          </w:tcPr>
          <w:p w14:paraId="549598EB" w14:textId="77777777" w:rsidR="005377F9" w:rsidRPr="000670FE" w:rsidRDefault="005377F9" w:rsidP="009A4AAA">
            <w:pPr>
              <w:pStyle w:val="TAL"/>
              <w:keepNext w:val="0"/>
              <w:keepLines w:val="0"/>
              <w:widowControl w:val="0"/>
              <w:rPr>
                <w:rFonts w:eastAsia="Calibri"/>
              </w:rPr>
            </w:pPr>
            <w:r w:rsidRPr="000670FE">
              <w:rPr>
                <w:rFonts w:eastAsia="Calibri"/>
              </w:rPr>
              <w:t>The SS (MCVideo Server) responds to the SIP BYE message with a SIP 200 (OK) message.</w:t>
            </w:r>
          </w:p>
        </w:tc>
        <w:tc>
          <w:tcPr>
            <w:tcW w:w="709" w:type="dxa"/>
            <w:shd w:val="clear" w:color="auto" w:fill="auto"/>
          </w:tcPr>
          <w:p w14:paraId="0A185846" w14:textId="77777777" w:rsidR="005377F9" w:rsidRPr="000670FE" w:rsidRDefault="005377F9" w:rsidP="009A4AAA">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62FF344B" w14:textId="77777777" w:rsidR="005377F9" w:rsidRPr="000670FE" w:rsidRDefault="005377F9" w:rsidP="009A4AAA">
            <w:pPr>
              <w:pStyle w:val="TAL"/>
              <w:keepNext w:val="0"/>
              <w:keepLines w:val="0"/>
              <w:widowControl w:val="0"/>
              <w:rPr>
                <w:rFonts w:eastAsia="Calibri"/>
              </w:rPr>
            </w:pPr>
            <w:r w:rsidRPr="000670FE">
              <w:rPr>
                <w:rFonts w:eastAsia="Calibri"/>
              </w:rPr>
              <w:t>SIP 200 (OK)</w:t>
            </w:r>
          </w:p>
        </w:tc>
        <w:tc>
          <w:tcPr>
            <w:tcW w:w="547" w:type="dxa"/>
            <w:shd w:val="clear" w:color="auto" w:fill="auto"/>
          </w:tcPr>
          <w:p w14:paraId="73860A4B" w14:textId="77777777" w:rsidR="005377F9" w:rsidRPr="000670FE" w:rsidRDefault="005377F9" w:rsidP="009A4AAA">
            <w:pPr>
              <w:pStyle w:val="TAC"/>
            </w:pPr>
            <w:r w:rsidRPr="000670FE">
              <w:t>-</w:t>
            </w:r>
          </w:p>
        </w:tc>
        <w:tc>
          <w:tcPr>
            <w:tcW w:w="859" w:type="dxa"/>
            <w:shd w:val="clear" w:color="auto" w:fill="auto"/>
          </w:tcPr>
          <w:p w14:paraId="7845D268" w14:textId="77777777" w:rsidR="005377F9" w:rsidRPr="000670FE" w:rsidRDefault="005377F9" w:rsidP="009A4AAA">
            <w:pPr>
              <w:pStyle w:val="TAC"/>
            </w:pPr>
            <w:r w:rsidRPr="000670FE">
              <w:t>-</w:t>
            </w:r>
          </w:p>
        </w:tc>
      </w:tr>
      <w:tr w:rsidR="005377F9" w:rsidRPr="000670FE" w14:paraId="59836FE0" w14:textId="77777777" w:rsidTr="009A4AAA">
        <w:trPr>
          <w:trHeight w:val="420"/>
          <w:jc w:val="center"/>
        </w:trPr>
        <w:tc>
          <w:tcPr>
            <w:tcW w:w="624" w:type="dxa"/>
            <w:shd w:val="clear" w:color="auto" w:fill="auto"/>
          </w:tcPr>
          <w:p w14:paraId="5C9CCC23" w14:textId="77777777" w:rsidR="005377F9" w:rsidRPr="000670FE" w:rsidRDefault="005377F9" w:rsidP="009A4AAA">
            <w:pPr>
              <w:pStyle w:val="TAC"/>
            </w:pPr>
            <w:r w:rsidRPr="000670FE">
              <w:t>-</w:t>
            </w:r>
          </w:p>
        </w:tc>
        <w:tc>
          <w:tcPr>
            <w:tcW w:w="3942" w:type="dxa"/>
            <w:shd w:val="clear" w:color="auto" w:fill="auto"/>
          </w:tcPr>
          <w:p w14:paraId="06503754" w14:textId="77777777" w:rsidR="005377F9" w:rsidRPr="000670FE" w:rsidRDefault="005377F9" w:rsidP="009A4AAA">
            <w:pPr>
              <w:pStyle w:val="TAL"/>
            </w:pPr>
            <w:r w:rsidRPr="000670FE">
              <w:t xml:space="preserve">EXCEPTION: SS </w:t>
            </w:r>
            <w:r>
              <w:t xml:space="preserve">(MCVideo Server) </w:t>
            </w:r>
            <w:r w:rsidRPr="000670FE">
              <w:t>releases the E-UTRA connection.</w:t>
            </w:r>
          </w:p>
        </w:tc>
        <w:tc>
          <w:tcPr>
            <w:tcW w:w="709" w:type="dxa"/>
            <w:shd w:val="clear" w:color="auto" w:fill="auto"/>
          </w:tcPr>
          <w:p w14:paraId="4E675879" w14:textId="77777777" w:rsidR="005377F9" w:rsidRPr="000670FE" w:rsidRDefault="005377F9" w:rsidP="009A4AAA">
            <w:pPr>
              <w:pStyle w:val="TAC"/>
            </w:pPr>
            <w:r w:rsidRPr="000670FE">
              <w:t>-</w:t>
            </w:r>
          </w:p>
        </w:tc>
        <w:tc>
          <w:tcPr>
            <w:tcW w:w="2738" w:type="dxa"/>
            <w:shd w:val="clear" w:color="auto" w:fill="auto"/>
          </w:tcPr>
          <w:p w14:paraId="6DB9F451" w14:textId="77777777" w:rsidR="005377F9" w:rsidRPr="000670FE" w:rsidRDefault="005377F9" w:rsidP="009A4AAA">
            <w:pPr>
              <w:pStyle w:val="TAL"/>
            </w:pPr>
            <w:r w:rsidRPr="000670FE">
              <w:t>-</w:t>
            </w:r>
          </w:p>
        </w:tc>
        <w:tc>
          <w:tcPr>
            <w:tcW w:w="547" w:type="dxa"/>
            <w:shd w:val="clear" w:color="auto" w:fill="auto"/>
          </w:tcPr>
          <w:p w14:paraId="11DEC9E1" w14:textId="77777777" w:rsidR="005377F9" w:rsidRPr="000670FE" w:rsidRDefault="005377F9" w:rsidP="009A4AAA">
            <w:pPr>
              <w:pStyle w:val="TAC"/>
            </w:pPr>
          </w:p>
        </w:tc>
        <w:tc>
          <w:tcPr>
            <w:tcW w:w="859" w:type="dxa"/>
            <w:shd w:val="clear" w:color="auto" w:fill="auto"/>
          </w:tcPr>
          <w:p w14:paraId="2AF3795B" w14:textId="77777777" w:rsidR="005377F9" w:rsidRPr="000670FE" w:rsidRDefault="005377F9" w:rsidP="009A4AAA">
            <w:pPr>
              <w:pStyle w:val="TAC"/>
            </w:pPr>
          </w:p>
        </w:tc>
      </w:tr>
      <w:tr w:rsidR="005377F9" w:rsidRPr="000670FE" w14:paraId="004C9D6B" w14:textId="77777777" w:rsidTr="009A4AAA">
        <w:trPr>
          <w:trHeight w:val="420"/>
          <w:jc w:val="center"/>
        </w:trPr>
        <w:tc>
          <w:tcPr>
            <w:tcW w:w="9419" w:type="dxa"/>
            <w:gridSpan w:val="6"/>
            <w:shd w:val="clear" w:color="auto" w:fill="auto"/>
          </w:tcPr>
          <w:p w14:paraId="2267B9B8" w14:textId="77777777" w:rsidR="005377F9" w:rsidRPr="000670FE" w:rsidRDefault="005377F9" w:rsidP="000C1899">
            <w:pPr>
              <w:pStyle w:val="TAC"/>
              <w:jc w:val="left"/>
            </w:pPr>
            <w:r>
              <w:rPr>
                <w:rFonts w:eastAsia="Calibri"/>
              </w:rPr>
              <w:t xml:space="preserve">NOTE 1: </w:t>
            </w:r>
            <w:r w:rsidRPr="000670FE">
              <w:rPr>
                <w:rFonts w:eastAsia="Calibri"/>
              </w:rPr>
              <w:t>This action is expected to be done via a suitable implementation-dependent MMI.</w:t>
            </w:r>
          </w:p>
        </w:tc>
      </w:tr>
    </w:tbl>
    <w:p w14:paraId="163FAF9F" w14:textId="77777777" w:rsidR="005377F9" w:rsidRPr="000670FE" w:rsidRDefault="005377F9" w:rsidP="005377F9"/>
    <w:p w14:paraId="24411E83" w14:textId="77777777" w:rsidR="005377F9" w:rsidRPr="000670FE" w:rsidRDefault="005377F9" w:rsidP="005377F9">
      <w:pPr>
        <w:pStyle w:val="H6"/>
      </w:pPr>
      <w:r w:rsidRPr="000670FE">
        <w:t>6.1.1.5.3.3</w:t>
      </w:r>
      <w:r w:rsidRPr="000670FE">
        <w:tab/>
        <w:t>Specific message contents</w:t>
      </w:r>
    </w:p>
    <w:p w14:paraId="713C4ED3" w14:textId="77777777" w:rsidR="005377F9" w:rsidRPr="000670FE" w:rsidRDefault="005377F9" w:rsidP="005377F9">
      <w:pPr>
        <w:pStyle w:val="TH"/>
      </w:pPr>
      <w:r w:rsidRPr="000670FE">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5377F9" w:rsidRPr="000670FE" w14:paraId="3975CAED" w14:textId="77777777" w:rsidTr="009A4AAA">
        <w:trPr>
          <w:tblHeader/>
        </w:trPr>
        <w:tc>
          <w:tcPr>
            <w:tcW w:w="9634" w:type="dxa"/>
            <w:gridSpan w:val="5"/>
          </w:tcPr>
          <w:p w14:paraId="31A8F2C2" w14:textId="77777777" w:rsidR="005377F9" w:rsidRPr="000670FE" w:rsidRDefault="005377F9" w:rsidP="009A4AAA">
            <w:pPr>
              <w:pStyle w:val="TAL"/>
            </w:pPr>
            <w:r w:rsidRPr="000670FE">
              <w:t>Derivation Path: TS 36.579-1 [2], Table 5.5.2.5.1-1, condition MCVIDEO, EMERGENCY-CALL</w:t>
            </w:r>
          </w:p>
        </w:tc>
      </w:tr>
      <w:tr w:rsidR="005377F9" w:rsidRPr="000670FE" w14:paraId="47CC7724" w14:textId="77777777" w:rsidTr="009A4AAA">
        <w:trPr>
          <w:tblHeader/>
        </w:trPr>
        <w:tc>
          <w:tcPr>
            <w:tcW w:w="2831" w:type="dxa"/>
          </w:tcPr>
          <w:p w14:paraId="76F6C6C1" w14:textId="77777777" w:rsidR="005377F9" w:rsidRPr="000670FE" w:rsidRDefault="005377F9" w:rsidP="009A4AAA">
            <w:pPr>
              <w:pStyle w:val="TAH"/>
              <w:rPr>
                <w:bCs/>
              </w:rPr>
            </w:pPr>
            <w:r w:rsidRPr="000670FE">
              <w:rPr>
                <w:bCs/>
              </w:rPr>
              <w:t>Information Element</w:t>
            </w:r>
          </w:p>
        </w:tc>
        <w:tc>
          <w:tcPr>
            <w:tcW w:w="2126" w:type="dxa"/>
          </w:tcPr>
          <w:p w14:paraId="7433C016" w14:textId="77777777" w:rsidR="005377F9" w:rsidRPr="000670FE" w:rsidRDefault="005377F9" w:rsidP="009A4AAA">
            <w:pPr>
              <w:pStyle w:val="TAH"/>
              <w:rPr>
                <w:bCs/>
              </w:rPr>
            </w:pPr>
            <w:r w:rsidRPr="000670FE">
              <w:rPr>
                <w:bCs/>
              </w:rPr>
              <w:t>Value/remark</w:t>
            </w:r>
          </w:p>
        </w:tc>
        <w:tc>
          <w:tcPr>
            <w:tcW w:w="2125" w:type="dxa"/>
          </w:tcPr>
          <w:p w14:paraId="005D1471" w14:textId="77777777" w:rsidR="005377F9" w:rsidRPr="000670FE" w:rsidRDefault="005377F9" w:rsidP="009A4AAA">
            <w:pPr>
              <w:pStyle w:val="TAH"/>
              <w:rPr>
                <w:bCs/>
              </w:rPr>
            </w:pPr>
            <w:r w:rsidRPr="000670FE">
              <w:rPr>
                <w:bCs/>
              </w:rPr>
              <w:t>Comment</w:t>
            </w:r>
          </w:p>
        </w:tc>
        <w:tc>
          <w:tcPr>
            <w:tcW w:w="1417" w:type="dxa"/>
          </w:tcPr>
          <w:p w14:paraId="0DE5DDB0" w14:textId="77777777" w:rsidR="005377F9" w:rsidRPr="000670FE" w:rsidRDefault="005377F9" w:rsidP="009A4AAA">
            <w:pPr>
              <w:pStyle w:val="TAH"/>
              <w:rPr>
                <w:bCs/>
              </w:rPr>
            </w:pPr>
            <w:r w:rsidRPr="000670FE">
              <w:rPr>
                <w:bCs/>
              </w:rPr>
              <w:t>Reference</w:t>
            </w:r>
          </w:p>
        </w:tc>
        <w:tc>
          <w:tcPr>
            <w:tcW w:w="1135" w:type="dxa"/>
          </w:tcPr>
          <w:p w14:paraId="467669FA" w14:textId="77777777" w:rsidR="005377F9" w:rsidRPr="000670FE" w:rsidRDefault="005377F9" w:rsidP="009A4AAA">
            <w:pPr>
              <w:pStyle w:val="TAH"/>
              <w:rPr>
                <w:bCs/>
              </w:rPr>
            </w:pPr>
            <w:r w:rsidRPr="000670FE">
              <w:rPr>
                <w:bCs/>
              </w:rPr>
              <w:t>Condition</w:t>
            </w:r>
          </w:p>
        </w:tc>
      </w:tr>
      <w:tr w:rsidR="005377F9" w:rsidRPr="000670FE" w14:paraId="6C243986" w14:textId="77777777" w:rsidTr="009A4AAA">
        <w:trPr>
          <w:tblHeader/>
        </w:trPr>
        <w:tc>
          <w:tcPr>
            <w:tcW w:w="2831" w:type="dxa"/>
          </w:tcPr>
          <w:p w14:paraId="0A036B89" w14:textId="77777777" w:rsidR="005377F9" w:rsidRPr="000670FE" w:rsidRDefault="005377F9" w:rsidP="009A4AAA">
            <w:pPr>
              <w:pStyle w:val="TAL"/>
              <w:rPr>
                <w:b/>
                <w:bCs/>
              </w:rPr>
            </w:pPr>
            <w:r w:rsidRPr="000670FE">
              <w:rPr>
                <w:b/>
                <w:bCs/>
              </w:rPr>
              <w:t>Message Body</w:t>
            </w:r>
          </w:p>
        </w:tc>
        <w:tc>
          <w:tcPr>
            <w:tcW w:w="2126" w:type="dxa"/>
          </w:tcPr>
          <w:p w14:paraId="404116E0" w14:textId="77777777" w:rsidR="005377F9" w:rsidRPr="000670FE" w:rsidRDefault="005377F9" w:rsidP="009A4AAA">
            <w:pPr>
              <w:pStyle w:val="TAL"/>
            </w:pPr>
          </w:p>
        </w:tc>
        <w:tc>
          <w:tcPr>
            <w:tcW w:w="2125" w:type="dxa"/>
          </w:tcPr>
          <w:p w14:paraId="1C175A61" w14:textId="77777777" w:rsidR="005377F9" w:rsidRPr="000670FE" w:rsidRDefault="005377F9" w:rsidP="009A4AAA">
            <w:pPr>
              <w:pStyle w:val="TAL"/>
            </w:pPr>
          </w:p>
        </w:tc>
        <w:tc>
          <w:tcPr>
            <w:tcW w:w="1417" w:type="dxa"/>
          </w:tcPr>
          <w:p w14:paraId="46F30E42" w14:textId="77777777" w:rsidR="005377F9" w:rsidRPr="000670FE" w:rsidRDefault="005377F9" w:rsidP="009A4AAA">
            <w:pPr>
              <w:pStyle w:val="TAL"/>
            </w:pPr>
          </w:p>
        </w:tc>
        <w:tc>
          <w:tcPr>
            <w:tcW w:w="1135" w:type="dxa"/>
          </w:tcPr>
          <w:p w14:paraId="7576DDB4" w14:textId="77777777" w:rsidR="005377F9" w:rsidRPr="000670FE" w:rsidRDefault="005377F9" w:rsidP="009A4AAA">
            <w:pPr>
              <w:pStyle w:val="TAL"/>
            </w:pPr>
          </w:p>
        </w:tc>
      </w:tr>
      <w:tr w:rsidR="005377F9" w:rsidRPr="000670FE" w14:paraId="550F9395" w14:textId="77777777" w:rsidTr="009A4AAA">
        <w:trPr>
          <w:tblHeader/>
        </w:trPr>
        <w:tc>
          <w:tcPr>
            <w:tcW w:w="2831" w:type="dxa"/>
          </w:tcPr>
          <w:p w14:paraId="44BFC2B0" w14:textId="77777777" w:rsidR="005377F9" w:rsidRPr="000670FE" w:rsidRDefault="005377F9" w:rsidP="009A4AAA">
            <w:pPr>
              <w:pStyle w:val="TAL"/>
            </w:pPr>
            <w:r w:rsidRPr="000670FE">
              <w:t xml:space="preserve">  MIME-body-part</w:t>
            </w:r>
          </w:p>
        </w:tc>
        <w:tc>
          <w:tcPr>
            <w:tcW w:w="2126" w:type="dxa"/>
          </w:tcPr>
          <w:p w14:paraId="0B9CC144" w14:textId="77777777" w:rsidR="005377F9" w:rsidRPr="000670FE" w:rsidRDefault="005377F9" w:rsidP="009A4AAA">
            <w:pPr>
              <w:pStyle w:val="TAL"/>
            </w:pPr>
          </w:p>
        </w:tc>
        <w:tc>
          <w:tcPr>
            <w:tcW w:w="2125" w:type="dxa"/>
          </w:tcPr>
          <w:p w14:paraId="17AF13B0" w14:textId="77777777" w:rsidR="005377F9" w:rsidRPr="000670FE" w:rsidRDefault="005377F9" w:rsidP="009A4AAA">
            <w:pPr>
              <w:pStyle w:val="TAL"/>
            </w:pPr>
            <w:r w:rsidRPr="000670FE">
              <w:t>MCVideo-Info</w:t>
            </w:r>
          </w:p>
        </w:tc>
        <w:tc>
          <w:tcPr>
            <w:tcW w:w="1417" w:type="dxa"/>
          </w:tcPr>
          <w:p w14:paraId="32931371" w14:textId="77777777" w:rsidR="005377F9" w:rsidRPr="000670FE" w:rsidRDefault="005377F9" w:rsidP="009A4AAA">
            <w:pPr>
              <w:pStyle w:val="TAL"/>
            </w:pPr>
          </w:p>
        </w:tc>
        <w:tc>
          <w:tcPr>
            <w:tcW w:w="1135" w:type="dxa"/>
          </w:tcPr>
          <w:p w14:paraId="4F5D9AFC" w14:textId="77777777" w:rsidR="005377F9" w:rsidRPr="000670FE" w:rsidRDefault="005377F9" w:rsidP="009A4AAA">
            <w:pPr>
              <w:pStyle w:val="TAL"/>
            </w:pPr>
          </w:p>
        </w:tc>
      </w:tr>
      <w:tr w:rsidR="005377F9" w:rsidRPr="000670FE" w14:paraId="6DD18190" w14:textId="77777777" w:rsidTr="009A4AAA">
        <w:trPr>
          <w:tblHeader/>
        </w:trPr>
        <w:tc>
          <w:tcPr>
            <w:tcW w:w="2831" w:type="dxa"/>
          </w:tcPr>
          <w:p w14:paraId="519D9365" w14:textId="77777777" w:rsidR="005377F9" w:rsidRPr="000670FE" w:rsidRDefault="005377F9" w:rsidP="009A4AAA">
            <w:pPr>
              <w:pStyle w:val="TAL"/>
            </w:pPr>
            <w:r w:rsidRPr="000670FE">
              <w:t xml:space="preserve">    MIME-part-headers</w:t>
            </w:r>
          </w:p>
        </w:tc>
        <w:tc>
          <w:tcPr>
            <w:tcW w:w="2126" w:type="dxa"/>
          </w:tcPr>
          <w:p w14:paraId="252C627C" w14:textId="77777777" w:rsidR="005377F9" w:rsidRPr="000670FE" w:rsidRDefault="005377F9" w:rsidP="009A4AAA">
            <w:pPr>
              <w:pStyle w:val="TAL"/>
            </w:pPr>
          </w:p>
        </w:tc>
        <w:tc>
          <w:tcPr>
            <w:tcW w:w="2125" w:type="dxa"/>
          </w:tcPr>
          <w:p w14:paraId="32CAEBE4" w14:textId="77777777" w:rsidR="005377F9" w:rsidRPr="000670FE" w:rsidRDefault="005377F9" w:rsidP="009A4AAA">
            <w:pPr>
              <w:pStyle w:val="TAL"/>
            </w:pPr>
          </w:p>
        </w:tc>
        <w:tc>
          <w:tcPr>
            <w:tcW w:w="1417" w:type="dxa"/>
          </w:tcPr>
          <w:p w14:paraId="2DC85030" w14:textId="77777777" w:rsidR="005377F9" w:rsidRPr="000670FE" w:rsidRDefault="005377F9" w:rsidP="009A4AAA">
            <w:pPr>
              <w:pStyle w:val="TAL"/>
            </w:pPr>
          </w:p>
        </w:tc>
        <w:tc>
          <w:tcPr>
            <w:tcW w:w="1135" w:type="dxa"/>
          </w:tcPr>
          <w:p w14:paraId="78B90A6A" w14:textId="77777777" w:rsidR="005377F9" w:rsidRPr="000670FE" w:rsidRDefault="005377F9" w:rsidP="009A4AAA">
            <w:pPr>
              <w:pStyle w:val="TAL"/>
            </w:pPr>
          </w:p>
        </w:tc>
      </w:tr>
      <w:tr w:rsidR="005377F9" w:rsidRPr="000670FE" w14:paraId="394D51C1" w14:textId="77777777" w:rsidTr="009A4AAA">
        <w:trPr>
          <w:tblHeader/>
        </w:trPr>
        <w:tc>
          <w:tcPr>
            <w:tcW w:w="2831" w:type="dxa"/>
          </w:tcPr>
          <w:p w14:paraId="1964514C" w14:textId="77777777" w:rsidR="005377F9" w:rsidRPr="000670FE" w:rsidRDefault="005377F9" w:rsidP="009A4AAA">
            <w:pPr>
              <w:pStyle w:val="TAL"/>
            </w:pPr>
            <w:r w:rsidRPr="000670FE">
              <w:t xml:space="preserve">      MIME-part-body</w:t>
            </w:r>
          </w:p>
        </w:tc>
        <w:tc>
          <w:tcPr>
            <w:tcW w:w="2126" w:type="dxa"/>
          </w:tcPr>
          <w:p w14:paraId="388F9E50" w14:textId="77777777" w:rsidR="005377F9" w:rsidRPr="000670FE" w:rsidRDefault="005377F9" w:rsidP="009A4AAA">
            <w:pPr>
              <w:pStyle w:val="TAL"/>
            </w:pPr>
            <w:r w:rsidRPr="000670FE">
              <w:t>MCVideo-Info as described in Table 6.1.1.5.3.3-2</w:t>
            </w:r>
          </w:p>
        </w:tc>
        <w:tc>
          <w:tcPr>
            <w:tcW w:w="2125" w:type="dxa"/>
            <w:tcBorders>
              <w:bottom w:val="single" w:sz="4" w:space="0" w:color="auto"/>
            </w:tcBorders>
          </w:tcPr>
          <w:p w14:paraId="78B92466" w14:textId="77777777" w:rsidR="005377F9" w:rsidRPr="000670FE" w:rsidRDefault="005377F9" w:rsidP="009A4AAA">
            <w:pPr>
              <w:pStyle w:val="TAL"/>
            </w:pPr>
          </w:p>
        </w:tc>
        <w:tc>
          <w:tcPr>
            <w:tcW w:w="1417" w:type="dxa"/>
          </w:tcPr>
          <w:p w14:paraId="71B645E0" w14:textId="77777777" w:rsidR="005377F9" w:rsidRPr="000670FE" w:rsidRDefault="005377F9" w:rsidP="009A4AAA">
            <w:pPr>
              <w:pStyle w:val="TAL"/>
            </w:pPr>
          </w:p>
        </w:tc>
        <w:tc>
          <w:tcPr>
            <w:tcW w:w="1135" w:type="dxa"/>
          </w:tcPr>
          <w:p w14:paraId="78A3A712" w14:textId="77777777" w:rsidR="005377F9" w:rsidRPr="000670FE" w:rsidRDefault="005377F9" w:rsidP="009A4AAA">
            <w:pPr>
              <w:pStyle w:val="TAL"/>
            </w:pPr>
          </w:p>
        </w:tc>
      </w:tr>
    </w:tbl>
    <w:p w14:paraId="66462876" w14:textId="77777777" w:rsidR="005377F9" w:rsidRPr="000670FE" w:rsidRDefault="005377F9" w:rsidP="005377F9"/>
    <w:p w14:paraId="2C8B1E6B" w14:textId="77777777" w:rsidR="005377F9" w:rsidRPr="000670FE" w:rsidRDefault="005377F9" w:rsidP="005377F9">
      <w:pPr>
        <w:pStyle w:val="TH"/>
      </w:pPr>
      <w:r w:rsidRPr="000670FE">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4EBAFDFA" w14:textId="77777777" w:rsidTr="009A4AAA">
        <w:tc>
          <w:tcPr>
            <w:tcW w:w="9531" w:type="dxa"/>
          </w:tcPr>
          <w:p w14:paraId="701AC9C2" w14:textId="77777777" w:rsidR="005377F9" w:rsidRPr="000670FE" w:rsidRDefault="005377F9" w:rsidP="009A4AAA">
            <w:pPr>
              <w:pStyle w:val="TAL"/>
              <w:keepNext w:val="0"/>
              <w:keepLines w:val="0"/>
              <w:widowControl w:val="0"/>
            </w:pPr>
            <w:r w:rsidRPr="000670FE">
              <w:rPr>
                <w:color w:val="000000"/>
              </w:rPr>
              <w:t xml:space="preserve">Derivation Path: TS 36.579-1 [2], Table 5.5.3.2.1-2, </w:t>
            </w:r>
            <w:r w:rsidRPr="000670FE">
              <w:t>condition GROUP-CALL, EMERGENCY-CALL</w:t>
            </w:r>
          </w:p>
        </w:tc>
      </w:tr>
    </w:tbl>
    <w:p w14:paraId="76AE4C3D" w14:textId="77777777" w:rsidR="005377F9" w:rsidRPr="000670FE" w:rsidRDefault="005377F9" w:rsidP="005377F9"/>
    <w:p w14:paraId="17AFB9FF" w14:textId="77777777" w:rsidR="005377F9" w:rsidRPr="000670FE" w:rsidRDefault="005377F9" w:rsidP="005377F9">
      <w:pPr>
        <w:pStyle w:val="TH"/>
      </w:pPr>
      <w:r w:rsidRPr="000670FE">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68DED5ED" w14:textId="77777777" w:rsidTr="009A4AAA">
        <w:trPr>
          <w:tblHeader/>
        </w:trPr>
        <w:tc>
          <w:tcPr>
            <w:tcW w:w="9517" w:type="dxa"/>
            <w:gridSpan w:val="5"/>
          </w:tcPr>
          <w:p w14:paraId="4B7F2C99" w14:textId="77777777" w:rsidR="005377F9" w:rsidRPr="000670FE" w:rsidRDefault="005377F9" w:rsidP="009A4AAA">
            <w:pPr>
              <w:pStyle w:val="TAL"/>
              <w:keepNext w:val="0"/>
              <w:keepLines w:val="0"/>
              <w:widowControl w:val="0"/>
              <w:rPr>
                <w:color w:val="000000"/>
              </w:rPr>
            </w:pPr>
            <w:r w:rsidRPr="000670FE">
              <w:t>Derivation Path: TS 36.579-1 [2], Table 5.5.2.17.1.2-1, condition MCVIDEO, INVITE-RSP,</w:t>
            </w:r>
            <w:r w:rsidRPr="000670FE">
              <w:rPr>
                <w:color w:val="000000"/>
              </w:rPr>
              <w:t xml:space="preserve"> EMERGENCY-CALL</w:t>
            </w:r>
          </w:p>
        </w:tc>
      </w:tr>
      <w:tr w:rsidR="005377F9" w:rsidRPr="000670FE" w14:paraId="2EC3ADD6" w14:textId="77777777" w:rsidTr="009A4AAA">
        <w:trPr>
          <w:tblHeader/>
        </w:trPr>
        <w:tc>
          <w:tcPr>
            <w:tcW w:w="2677" w:type="dxa"/>
          </w:tcPr>
          <w:p w14:paraId="47C1D7F6"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7286E3A9"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3BD8CECB"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07821A17"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252F9DC1"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4808B9CE"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23F0B17A" w14:textId="77777777" w:rsidR="005377F9" w:rsidRPr="000670FE" w:rsidRDefault="005377F9" w:rsidP="009A4AAA">
            <w:pPr>
              <w:pStyle w:val="TAL"/>
              <w:rPr>
                <w:b/>
                <w:bCs/>
              </w:rPr>
            </w:pPr>
            <w:r w:rsidRPr="000670FE">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63D55AC7" w14:textId="77777777" w:rsidR="005377F9" w:rsidRPr="000670FE"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0B086CBF" w14:textId="77777777" w:rsidR="005377F9" w:rsidRPr="000670FE"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D4096CE"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11E63840" w14:textId="77777777" w:rsidR="005377F9" w:rsidRPr="000670FE" w:rsidRDefault="005377F9" w:rsidP="009A4AAA">
            <w:pPr>
              <w:pStyle w:val="TAL"/>
            </w:pPr>
          </w:p>
        </w:tc>
      </w:tr>
      <w:tr w:rsidR="005377F9" w:rsidRPr="000670FE" w14:paraId="107B3BFC"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11CCE36A" w14:textId="77777777" w:rsidR="005377F9" w:rsidRPr="000670FE" w:rsidDel="006C0DA3" w:rsidRDefault="005377F9" w:rsidP="009A4AAA">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7C3D093C" w14:textId="77777777" w:rsidR="005377F9" w:rsidRPr="000670FE"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4C9837AF" w14:textId="77777777" w:rsidR="005377F9" w:rsidRPr="000670FE" w:rsidRDefault="005377F9" w:rsidP="009A4AAA">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14:paraId="069D1C34"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544FB262" w14:textId="77777777" w:rsidR="005377F9" w:rsidRPr="000670FE" w:rsidRDefault="005377F9" w:rsidP="009A4AAA">
            <w:pPr>
              <w:pStyle w:val="TAL"/>
            </w:pPr>
          </w:p>
        </w:tc>
      </w:tr>
      <w:tr w:rsidR="005377F9" w:rsidRPr="000670FE" w14:paraId="532643AB"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62B8F8FA" w14:textId="77777777" w:rsidR="005377F9" w:rsidRPr="000670FE" w:rsidRDefault="005377F9" w:rsidP="009A4AAA">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6D348521" w14:textId="77777777" w:rsidR="005377F9" w:rsidRPr="000670FE" w:rsidRDefault="005377F9" w:rsidP="009A4AAA">
            <w:pPr>
              <w:pStyle w:val="TAL"/>
            </w:pPr>
            <w:r w:rsidRPr="000670FE">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14:paraId="12E43BED" w14:textId="77777777" w:rsidR="005377F9" w:rsidRPr="000670FE"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8DBAD2A"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7E8F1BB1" w14:textId="77777777" w:rsidR="005377F9" w:rsidRPr="000670FE" w:rsidRDefault="005377F9" w:rsidP="009A4AAA">
            <w:pPr>
              <w:pStyle w:val="TAL"/>
            </w:pPr>
          </w:p>
        </w:tc>
      </w:tr>
    </w:tbl>
    <w:p w14:paraId="7DFEE663" w14:textId="77777777" w:rsidR="005377F9" w:rsidRPr="000670FE" w:rsidRDefault="005377F9" w:rsidP="005377F9"/>
    <w:p w14:paraId="36D95A0D" w14:textId="77777777" w:rsidR="005377F9" w:rsidRPr="000670FE" w:rsidRDefault="005377F9" w:rsidP="005377F9">
      <w:pPr>
        <w:pStyle w:val="TH"/>
      </w:pPr>
      <w:r w:rsidRPr="000670FE">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516B1A65" w14:textId="77777777" w:rsidTr="009A4AAA">
        <w:trPr>
          <w:tblHeader/>
        </w:trPr>
        <w:tc>
          <w:tcPr>
            <w:tcW w:w="9734" w:type="dxa"/>
          </w:tcPr>
          <w:p w14:paraId="4B6088C0" w14:textId="77777777" w:rsidR="005377F9" w:rsidRPr="000670FE" w:rsidRDefault="005377F9" w:rsidP="009A4AAA">
            <w:pPr>
              <w:pStyle w:val="TAL"/>
              <w:keepLines w:val="0"/>
              <w:widowControl w:val="0"/>
              <w:rPr>
                <w:color w:val="000000"/>
              </w:rPr>
            </w:pPr>
            <w:r w:rsidRPr="000670FE">
              <w:rPr>
                <w:color w:val="000000"/>
              </w:rPr>
              <w:t xml:space="preserve">Derivation Path: TS 36.579-1 [2], Table 5.5.11.2.1-1, </w:t>
            </w:r>
            <w:r w:rsidRPr="000670FE">
              <w:t>condition ON-NETWORK</w:t>
            </w:r>
          </w:p>
        </w:tc>
      </w:tr>
    </w:tbl>
    <w:p w14:paraId="14E07D12" w14:textId="77777777" w:rsidR="005377F9" w:rsidRPr="000670FE" w:rsidRDefault="005377F9" w:rsidP="005377F9"/>
    <w:p w14:paraId="032ACFFE" w14:textId="77777777" w:rsidR="005377F9" w:rsidRPr="000670FE" w:rsidRDefault="005377F9" w:rsidP="005377F9">
      <w:pPr>
        <w:pStyle w:val="TH"/>
      </w:pPr>
      <w:r w:rsidRPr="000670FE">
        <w:rPr>
          <w:color w:val="000000"/>
        </w:rPr>
        <w:t xml:space="preserve">Table </w:t>
      </w:r>
      <w:r w:rsidRPr="000670FE">
        <w:t>6.1.1.5.3.3</w:t>
      </w:r>
      <w:r w:rsidRPr="000670FE">
        <w:rPr>
          <w:color w:val="000000"/>
        </w:rPr>
        <w:t xml:space="preserve">-5: Transmission End Response (Step 11, </w:t>
      </w:r>
      <w:r w:rsidRPr="000670FE">
        <w:t>Table 6.1.1.5.3.2-1</w:t>
      </w:r>
      <w:r w:rsidRPr="000670FE">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5377F9" w:rsidRPr="000670FE" w14:paraId="0ED66B99" w14:textId="77777777" w:rsidTr="009A4AAA">
        <w:trPr>
          <w:trHeight w:val="70"/>
          <w:tblHeader/>
        </w:trPr>
        <w:tc>
          <w:tcPr>
            <w:tcW w:w="9644" w:type="dxa"/>
            <w:gridSpan w:val="6"/>
          </w:tcPr>
          <w:p w14:paraId="1C79FC72" w14:textId="77777777" w:rsidR="005377F9" w:rsidRPr="000670FE" w:rsidRDefault="005377F9" w:rsidP="009A4AAA">
            <w:pPr>
              <w:pStyle w:val="TAL"/>
              <w:keepLines w:val="0"/>
              <w:widowControl w:val="0"/>
              <w:rPr>
                <w:color w:val="000000"/>
              </w:rPr>
            </w:pPr>
            <w:r w:rsidRPr="000670FE">
              <w:rPr>
                <w:color w:val="000000"/>
              </w:rPr>
              <w:t>Derivation Path: TS 36.579-1 [2], Table 5.5.11.3.2-1</w:t>
            </w:r>
          </w:p>
        </w:tc>
      </w:tr>
      <w:tr w:rsidR="005377F9" w:rsidRPr="000670FE" w14:paraId="0E603D98" w14:textId="77777777" w:rsidTr="009A4AAA">
        <w:trPr>
          <w:tblHeader/>
        </w:trPr>
        <w:tc>
          <w:tcPr>
            <w:tcW w:w="2790" w:type="dxa"/>
          </w:tcPr>
          <w:p w14:paraId="52EA9051" w14:textId="77777777" w:rsidR="005377F9" w:rsidRPr="000670FE" w:rsidRDefault="005377F9" w:rsidP="009A4AAA">
            <w:pPr>
              <w:pStyle w:val="TAH"/>
              <w:keepLines w:val="0"/>
              <w:widowControl w:val="0"/>
              <w:rPr>
                <w:color w:val="000000"/>
              </w:rPr>
            </w:pPr>
            <w:r w:rsidRPr="000670FE">
              <w:rPr>
                <w:color w:val="000000"/>
              </w:rPr>
              <w:t>Information Element</w:t>
            </w:r>
          </w:p>
        </w:tc>
        <w:tc>
          <w:tcPr>
            <w:tcW w:w="2160" w:type="dxa"/>
          </w:tcPr>
          <w:p w14:paraId="0BAF5510" w14:textId="77777777" w:rsidR="005377F9" w:rsidRPr="000670FE" w:rsidRDefault="005377F9" w:rsidP="009A4AAA">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05EEDEC" w14:textId="77777777" w:rsidR="005377F9" w:rsidRPr="000670FE" w:rsidRDefault="005377F9" w:rsidP="009A4AAA">
            <w:pPr>
              <w:pStyle w:val="TAH"/>
              <w:keepLines w:val="0"/>
              <w:widowControl w:val="0"/>
              <w:rPr>
                <w:color w:val="000000"/>
              </w:rPr>
            </w:pPr>
            <w:r w:rsidRPr="000670FE">
              <w:rPr>
                <w:color w:val="000000"/>
              </w:rPr>
              <w:t>Comment</w:t>
            </w:r>
          </w:p>
        </w:tc>
        <w:tc>
          <w:tcPr>
            <w:tcW w:w="1350" w:type="dxa"/>
          </w:tcPr>
          <w:p w14:paraId="34DA6FE5" w14:textId="77777777" w:rsidR="005377F9" w:rsidRPr="000670FE" w:rsidRDefault="005377F9" w:rsidP="009A4AAA">
            <w:pPr>
              <w:pStyle w:val="TAH"/>
              <w:keepLines w:val="0"/>
              <w:widowControl w:val="0"/>
              <w:rPr>
                <w:color w:val="000000"/>
              </w:rPr>
            </w:pPr>
            <w:r w:rsidRPr="000670FE">
              <w:rPr>
                <w:color w:val="000000"/>
              </w:rPr>
              <w:t>Reference</w:t>
            </w:r>
          </w:p>
        </w:tc>
        <w:tc>
          <w:tcPr>
            <w:tcW w:w="1184" w:type="dxa"/>
            <w:gridSpan w:val="2"/>
          </w:tcPr>
          <w:p w14:paraId="3B037304" w14:textId="77777777" w:rsidR="005377F9" w:rsidRPr="000670FE" w:rsidRDefault="005377F9" w:rsidP="009A4AAA">
            <w:pPr>
              <w:pStyle w:val="TAH"/>
              <w:keepLines w:val="0"/>
              <w:widowControl w:val="0"/>
              <w:rPr>
                <w:color w:val="000000"/>
              </w:rPr>
            </w:pPr>
            <w:r w:rsidRPr="000670FE">
              <w:rPr>
                <w:color w:val="000000"/>
              </w:rPr>
              <w:t>Condition</w:t>
            </w:r>
          </w:p>
        </w:tc>
      </w:tr>
      <w:tr w:rsidR="005377F9" w:rsidRPr="000670FE" w14:paraId="7720903C" w14:textId="77777777" w:rsidTr="009A4AAA">
        <w:trPr>
          <w:gridAfter w:val="1"/>
          <w:wAfter w:w="14" w:type="dxa"/>
          <w:trHeight w:val="719"/>
        </w:trPr>
        <w:tc>
          <w:tcPr>
            <w:tcW w:w="2790" w:type="dxa"/>
          </w:tcPr>
          <w:p w14:paraId="1D279B3B" w14:textId="77777777" w:rsidR="005377F9" w:rsidRPr="000670FE" w:rsidRDefault="005377F9" w:rsidP="009A4AAA">
            <w:pPr>
              <w:pStyle w:val="TAL"/>
              <w:keepLines w:val="0"/>
              <w:widowControl w:val="0"/>
              <w:rPr>
                <w:rFonts w:eastAsia="Yu Gothic"/>
                <w:b/>
                <w:color w:val="000000"/>
              </w:rPr>
            </w:pPr>
            <w:r w:rsidRPr="000670FE">
              <w:rPr>
                <w:rFonts w:eastAsia="Yu Gothic"/>
                <w:b/>
                <w:color w:val="000000"/>
              </w:rPr>
              <w:t>Subtype</w:t>
            </w:r>
          </w:p>
        </w:tc>
        <w:tc>
          <w:tcPr>
            <w:tcW w:w="2160" w:type="dxa"/>
          </w:tcPr>
          <w:p w14:paraId="137AE3F4" w14:textId="77777777" w:rsidR="005377F9" w:rsidRPr="000670FE" w:rsidRDefault="005377F9" w:rsidP="009A4AAA">
            <w:pPr>
              <w:pStyle w:val="TAL"/>
              <w:keepLines w:val="0"/>
              <w:widowControl w:val="0"/>
              <w:rPr>
                <w:color w:val="000000"/>
              </w:rPr>
            </w:pPr>
            <w:r w:rsidRPr="000670FE">
              <w:rPr>
                <w:color w:val="000000"/>
              </w:rPr>
              <w:t>"</w:t>
            </w:r>
            <w:r w:rsidRPr="000670FE">
              <w:t>10001"</w:t>
            </w:r>
          </w:p>
        </w:tc>
        <w:tc>
          <w:tcPr>
            <w:tcW w:w="2160" w:type="dxa"/>
          </w:tcPr>
          <w:p w14:paraId="6C87BFFC" w14:textId="77777777" w:rsidR="005377F9" w:rsidRPr="000670FE" w:rsidRDefault="005377F9" w:rsidP="009A4AAA">
            <w:pPr>
              <w:pStyle w:val="TAL"/>
              <w:keepLines w:val="0"/>
              <w:widowControl w:val="0"/>
              <w:rPr>
                <w:rFonts w:eastAsia="MS PGothic"/>
                <w:color w:val="000000"/>
              </w:rPr>
            </w:pPr>
            <w:r>
              <w:rPr>
                <w:color w:val="000000"/>
              </w:rPr>
              <w:t>A ‘1’ in the first bit requires an acknowledgement.</w:t>
            </w:r>
          </w:p>
        </w:tc>
        <w:tc>
          <w:tcPr>
            <w:tcW w:w="1350" w:type="dxa"/>
          </w:tcPr>
          <w:p w14:paraId="2EDD172A" w14:textId="77777777" w:rsidR="005377F9" w:rsidRPr="000670FE" w:rsidRDefault="005377F9" w:rsidP="009A4AAA">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14:paraId="72CE8065" w14:textId="77777777" w:rsidR="005377F9" w:rsidRPr="000670FE" w:rsidRDefault="005377F9" w:rsidP="009A4AAA">
            <w:pPr>
              <w:pStyle w:val="TAL"/>
              <w:keepLines w:val="0"/>
              <w:widowControl w:val="0"/>
              <w:rPr>
                <w:rFonts w:eastAsia="Yu Gothic"/>
                <w:color w:val="000000"/>
              </w:rPr>
            </w:pPr>
          </w:p>
        </w:tc>
      </w:tr>
    </w:tbl>
    <w:p w14:paraId="374A3D37" w14:textId="77777777" w:rsidR="005377F9" w:rsidRPr="000670FE" w:rsidRDefault="005377F9" w:rsidP="005377F9"/>
    <w:p w14:paraId="361B44B7" w14:textId="77777777" w:rsidR="005377F9" w:rsidRPr="000670FE" w:rsidRDefault="005377F9" w:rsidP="005377F9">
      <w:pPr>
        <w:pStyle w:val="TH"/>
      </w:pPr>
      <w:r w:rsidRPr="000670FE">
        <w:rPr>
          <w:color w:val="000000"/>
        </w:rPr>
        <w:t xml:space="preserve">Table </w:t>
      </w:r>
      <w:r w:rsidRPr="000670FE">
        <w:t>6.1.1.5.3.3</w:t>
      </w:r>
      <w:r w:rsidRPr="000670FE">
        <w:rPr>
          <w:color w:val="000000"/>
        </w:rPr>
        <w:t xml:space="preserve">-6: Transmission Control Ack (Step 12, </w:t>
      </w:r>
      <w:r w:rsidRPr="000670FE">
        <w:t>Table 6.1.1.5.3.2-1</w:t>
      </w:r>
      <w:r w:rsidRPr="000670FE">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0670FE" w:rsidDel="00127C5D" w14:paraId="4D10FE12" w14:textId="77777777" w:rsidTr="009A4AAA">
        <w:trPr>
          <w:tblHeader/>
        </w:trPr>
        <w:tc>
          <w:tcPr>
            <w:tcW w:w="9531" w:type="dxa"/>
            <w:gridSpan w:val="5"/>
          </w:tcPr>
          <w:p w14:paraId="4F28033C" w14:textId="77777777" w:rsidR="005377F9" w:rsidRPr="000670FE" w:rsidDel="00127C5D" w:rsidRDefault="005377F9" w:rsidP="009A4AAA">
            <w:pPr>
              <w:pStyle w:val="TAL"/>
              <w:keepNext w:val="0"/>
              <w:keepLines w:val="0"/>
              <w:widowControl w:val="0"/>
              <w:rPr>
                <w:color w:val="000000"/>
              </w:rPr>
            </w:pPr>
            <w:r w:rsidRPr="000670FE">
              <w:rPr>
                <w:color w:val="000000"/>
              </w:rPr>
              <w:t>Derivation Path: TS 36.579-1 [2], Table 5.5.11.3.5-1</w:t>
            </w:r>
          </w:p>
        </w:tc>
      </w:tr>
      <w:tr w:rsidR="005377F9" w:rsidRPr="000670FE" w:rsidDel="00127C5D" w14:paraId="5DC065FB" w14:textId="77777777" w:rsidTr="009A4AAA">
        <w:trPr>
          <w:tblHeader/>
        </w:trPr>
        <w:tc>
          <w:tcPr>
            <w:tcW w:w="2381" w:type="dxa"/>
          </w:tcPr>
          <w:p w14:paraId="1FEFDA3F" w14:textId="77777777" w:rsidR="005377F9" w:rsidRPr="000670FE" w:rsidDel="00127C5D" w:rsidRDefault="005377F9" w:rsidP="009A4AAA">
            <w:pPr>
              <w:pStyle w:val="TAH"/>
            </w:pPr>
            <w:r w:rsidRPr="000670FE">
              <w:t>Information Element</w:t>
            </w:r>
          </w:p>
        </w:tc>
        <w:tc>
          <w:tcPr>
            <w:tcW w:w="2382" w:type="dxa"/>
          </w:tcPr>
          <w:p w14:paraId="4F947755" w14:textId="77777777" w:rsidR="005377F9" w:rsidRPr="000670FE" w:rsidDel="00127C5D" w:rsidRDefault="005377F9" w:rsidP="009A4AAA">
            <w:pPr>
              <w:pStyle w:val="TAH"/>
            </w:pPr>
            <w:r w:rsidRPr="000670FE">
              <w:t>Value/remark</w:t>
            </w:r>
          </w:p>
        </w:tc>
        <w:tc>
          <w:tcPr>
            <w:tcW w:w="2254" w:type="dxa"/>
          </w:tcPr>
          <w:p w14:paraId="0DB2C68F" w14:textId="77777777" w:rsidR="005377F9" w:rsidRPr="000670FE" w:rsidDel="00127C5D" w:rsidRDefault="005377F9" w:rsidP="009A4AAA">
            <w:pPr>
              <w:pStyle w:val="TAH"/>
            </w:pPr>
            <w:r w:rsidRPr="000670FE">
              <w:t>Comment</w:t>
            </w:r>
          </w:p>
        </w:tc>
        <w:tc>
          <w:tcPr>
            <w:tcW w:w="1322" w:type="dxa"/>
          </w:tcPr>
          <w:p w14:paraId="1E7804CA" w14:textId="77777777" w:rsidR="005377F9" w:rsidRPr="000670FE" w:rsidDel="00127C5D" w:rsidRDefault="005377F9" w:rsidP="009A4AAA">
            <w:pPr>
              <w:pStyle w:val="TAH"/>
            </w:pPr>
            <w:r w:rsidRPr="000670FE">
              <w:t>Reference</w:t>
            </w:r>
          </w:p>
        </w:tc>
        <w:tc>
          <w:tcPr>
            <w:tcW w:w="1192" w:type="dxa"/>
          </w:tcPr>
          <w:p w14:paraId="7D5C6CA1" w14:textId="77777777" w:rsidR="005377F9" w:rsidRPr="000670FE" w:rsidDel="00127C5D" w:rsidRDefault="005377F9" w:rsidP="009A4AAA">
            <w:pPr>
              <w:pStyle w:val="TAH"/>
            </w:pPr>
            <w:r w:rsidRPr="000670FE">
              <w:t>Condition</w:t>
            </w:r>
          </w:p>
        </w:tc>
      </w:tr>
      <w:tr w:rsidR="005377F9" w:rsidRPr="000670FE" w:rsidDel="00127C5D" w14:paraId="279AA57B" w14:textId="77777777" w:rsidTr="009A4AAA">
        <w:trPr>
          <w:tblHeader/>
        </w:trPr>
        <w:tc>
          <w:tcPr>
            <w:tcW w:w="2381" w:type="dxa"/>
          </w:tcPr>
          <w:p w14:paraId="39153403"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7D792B28" w14:textId="77777777" w:rsidR="005377F9" w:rsidRPr="000670FE" w:rsidRDefault="005377F9" w:rsidP="009A4AAA">
            <w:pPr>
              <w:pStyle w:val="TAL"/>
              <w:keepNext w:val="0"/>
              <w:keepLines w:val="0"/>
              <w:widowControl w:val="0"/>
              <w:rPr>
                <w:rFonts w:eastAsia="Yu Gothic"/>
                <w:color w:val="000000"/>
              </w:rPr>
            </w:pPr>
          </w:p>
        </w:tc>
        <w:tc>
          <w:tcPr>
            <w:tcW w:w="2254" w:type="dxa"/>
          </w:tcPr>
          <w:p w14:paraId="2C799618" w14:textId="77777777" w:rsidR="005377F9" w:rsidRPr="000670FE" w:rsidRDefault="005377F9" w:rsidP="009A4AAA">
            <w:pPr>
              <w:pStyle w:val="TAL"/>
              <w:keepNext w:val="0"/>
              <w:keepLines w:val="0"/>
              <w:widowControl w:val="0"/>
              <w:rPr>
                <w:rFonts w:eastAsia="MS PGothic"/>
                <w:color w:val="000000"/>
              </w:rPr>
            </w:pPr>
          </w:p>
        </w:tc>
        <w:tc>
          <w:tcPr>
            <w:tcW w:w="1322" w:type="dxa"/>
          </w:tcPr>
          <w:p w14:paraId="4F7FD43C" w14:textId="77777777" w:rsidR="005377F9" w:rsidRPr="000670FE" w:rsidRDefault="005377F9" w:rsidP="009A4AAA">
            <w:pPr>
              <w:pStyle w:val="TAL"/>
              <w:keepNext w:val="0"/>
              <w:keepLines w:val="0"/>
              <w:widowControl w:val="0"/>
              <w:rPr>
                <w:rFonts w:eastAsia="Yu Gothic"/>
                <w:color w:val="000000"/>
              </w:rPr>
            </w:pPr>
          </w:p>
        </w:tc>
        <w:tc>
          <w:tcPr>
            <w:tcW w:w="1192" w:type="dxa"/>
          </w:tcPr>
          <w:p w14:paraId="75FDE081" w14:textId="77777777" w:rsidR="005377F9" w:rsidRPr="000670FE" w:rsidRDefault="005377F9" w:rsidP="009A4AAA">
            <w:pPr>
              <w:pStyle w:val="TAL"/>
              <w:keepNext w:val="0"/>
              <w:keepLines w:val="0"/>
              <w:widowControl w:val="0"/>
              <w:rPr>
                <w:rFonts w:eastAsia="Yu Gothic"/>
                <w:color w:val="000000"/>
              </w:rPr>
            </w:pPr>
          </w:p>
        </w:tc>
      </w:tr>
      <w:tr w:rsidR="005377F9" w:rsidRPr="000670FE" w:rsidDel="00127C5D" w14:paraId="174AB3FC" w14:textId="77777777" w:rsidTr="009A4AAA">
        <w:trPr>
          <w:tblHeader/>
        </w:trPr>
        <w:tc>
          <w:tcPr>
            <w:tcW w:w="2381" w:type="dxa"/>
          </w:tcPr>
          <w:p w14:paraId="72CB39D2"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79761AD5"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"10000"</w:t>
            </w:r>
          </w:p>
        </w:tc>
        <w:tc>
          <w:tcPr>
            <w:tcW w:w="2254" w:type="dxa"/>
          </w:tcPr>
          <w:p w14:paraId="42F04CCC" w14:textId="77777777"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17BF0BD9" w14:textId="77777777" w:rsidR="005377F9" w:rsidRPr="000670FE" w:rsidRDefault="005377F9" w:rsidP="009A4AAA">
            <w:pPr>
              <w:pStyle w:val="TAL"/>
              <w:keepNext w:val="0"/>
              <w:keepLines w:val="0"/>
              <w:widowControl w:val="0"/>
              <w:rPr>
                <w:rFonts w:eastAsia="Yu Gothic"/>
                <w:color w:val="000000"/>
              </w:rPr>
            </w:pPr>
          </w:p>
        </w:tc>
        <w:tc>
          <w:tcPr>
            <w:tcW w:w="1192" w:type="dxa"/>
          </w:tcPr>
          <w:p w14:paraId="1736403A" w14:textId="77777777" w:rsidR="005377F9" w:rsidRPr="000670FE" w:rsidRDefault="005377F9" w:rsidP="009A4AAA">
            <w:pPr>
              <w:pStyle w:val="TAL"/>
              <w:keepNext w:val="0"/>
              <w:keepLines w:val="0"/>
              <w:widowControl w:val="0"/>
              <w:rPr>
                <w:rFonts w:eastAsia="Yu Gothic"/>
                <w:color w:val="000000"/>
              </w:rPr>
            </w:pPr>
          </w:p>
        </w:tc>
      </w:tr>
    </w:tbl>
    <w:p w14:paraId="27E785E4" w14:textId="77777777" w:rsidR="005377F9" w:rsidRPr="000670FE" w:rsidRDefault="005377F9" w:rsidP="005377F9"/>
    <w:p w14:paraId="78085045" w14:textId="77777777" w:rsidR="005377F9" w:rsidRPr="000670FE" w:rsidRDefault="005377F9" w:rsidP="005377F9">
      <w:pPr>
        <w:pStyle w:val="TH"/>
      </w:pPr>
      <w:r w:rsidRPr="000670FE">
        <w:rPr>
          <w:color w:val="000000"/>
        </w:rPr>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377F9" w:rsidRPr="000670FE" w14:paraId="79664728" w14:textId="77777777" w:rsidTr="009A4AAA">
        <w:trPr>
          <w:cantSplit/>
          <w:tblHeader/>
        </w:trPr>
        <w:tc>
          <w:tcPr>
            <w:tcW w:w="9630" w:type="dxa"/>
          </w:tcPr>
          <w:p w14:paraId="71FC5C1A" w14:textId="6CB9787D" w:rsidR="005377F9" w:rsidRPr="000670FE" w:rsidRDefault="005377F9" w:rsidP="009A4AAA">
            <w:pPr>
              <w:pStyle w:val="TAL"/>
              <w:keepLines w:val="0"/>
              <w:widowControl w:val="0"/>
              <w:ind w:right="-108"/>
              <w:rPr>
                <w:color w:val="000000"/>
              </w:rPr>
            </w:pPr>
            <w:r w:rsidRPr="000670FE">
              <w:rPr>
                <w:color w:val="000000"/>
              </w:rPr>
              <w:t xml:space="preserve">Derivation Path: 36.579-1 [2], Table 5.5.2.2.1-1, </w:t>
            </w:r>
            <w:r w:rsidRPr="000670FE">
              <w:t>condition MOCALL</w:t>
            </w:r>
          </w:p>
        </w:tc>
      </w:tr>
    </w:tbl>
    <w:p w14:paraId="63C4B128" w14:textId="77777777" w:rsidR="005377F9" w:rsidRPr="000670FE" w:rsidRDefault="005377F9" w:rsidP="005377F9"/>
    <w:p w14:paraId="0BCD2D77" w14:textId="77777777" w:rsidR="005377F9" w:rsidRPr="000670FE" w:rsidRDefault="005377F9" w:rsidP="005377F9">
      <w:pPr>
        <w:pStyle w:val="TH"/>
      </w:pPr>
      <w:r w:rsidRPr="000670FE">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5113B3A8" w14:textId="77777777" w:rsidTr="000C1899">
        <w:trPr>
          <w:tblHeader/>
        </w:trPr>
        <w:tc>
          <w:tcPr>
            <w:tcW w:w="9634" w:type="dxa"/>
            <w:gridSpan w:val="5"/>
          </w:tcPr>
          <w:p w14:paraId="5955F137" w14:textId="77777777" w:rsidR="005377F9" w:rsidRPr="000670FE" w:rsidRDefault="005377F9" w:rsidP="009A4AAA">
            <w:pPr>
              <w:pStyle w:val="TAL"/>
              <w:keepNext w:val="0"/>
              <w:keepLines w:val="0"/>
              <w:widowControl w:val="0"/>
              <w:rPr>
                <w:color w:val="000000"/>
              </w:rPr>
            </w:pPr>
            <w:r w:rsidRPr="000670FE">
              <w:t>Derivation Path: TS 36.579-1 [2], Table 5.5.2.17.1.2-1, condition MCVIDEO</w:t>
            </w:r>
          </w:p>
        </w:tc>
      </w:tr>
      <w:tr w:rsidR="005377F9" w:rsidRPr="000670FE" w14:paraId="3B1BC688" w14:textId="77777777" w:rsidTr="000C1899">
        <w:trPr>
          <w:tblHeader/>
        </w:trPr>
        <w:tc>
          <w:tcPr>
            <w:tcW w:w="2709" w:type="dxa"/>
          </w:tcPr>
          <w:p w14:paraId="7BE0045A"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87" w:type="dxa"/>
          </w:tcPr>
          <w:p w14:paraId="5C13E61B"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87" w:type="dxa"/>
            <w:tcBorders>
              <w:bottom w:val="single" w:sz="4" w:space="0" w:color="auto"/>
            </w:tcBorders>
          </w:tcPr>
          <w:p w14:paraId="026F8BEE"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67" w:type="dxa"/>
          </w:tcPr>
          <w:p w14:paraId="0C57CF14"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84" w:type="dxa"/>
          </w:tcPr>
          <w:p w14:paraId="1FAFECCA"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0EE2324A" w14:textId="77777777" w:rsidTr="000C1899">
        <w:trPr>
          <w:tblHeader/>
        </w:trPr>
        <w:tc>
          <w:tcPr>
            <w:tcW w:w="2709" w:type="dxa"/>
            <w:tcBorders>
              <w:top w:val="single" w:sz="4" w:space="0" w:color="auto"/>
              <w:left w:val="single" w:sz="4" w:space="0" w:color="auto"/>
              <w:bottom w:val="single" w:sz="4" w:space="0" w:color="auto"/>
              <w:right w:val="single" w:sz="4" w:space="0" w:color="auto"/>
            </w:tcBorders>
          </w:tcPr>
          <w:p w14:paraId="339C3319" w14:textId="77777777" w:rsidR="005377F9" w:rsidRPr="000670FE" w:rsidRDefault="005377F9" w:rsidP="009A4AAA">
            <w:pPr>
              <w:pStyle w:val="TAL"/>
              <w:rPr>
                <w:b/>
                <w:bCs/>
              </w:rPr>
            </w:pPr>
            <w:r w:rsidRPr="000670FE">
              <w:rPr>
                <w:b/>
                <w:bCs/>
              </w:rPr>
              <w:t>Content-Type</w:t>
            </w:r>
          </w:p>
        </w:tc>
        <w:tc>
          <w:tcPr>
            <w:tcW w:w="2187" w:type="dxa"/>
            <w:tcBorders>
              <w:top w:val="single" w:sz="4" w:space="0" w:color="auto"/>
              <w:left w:val="single" w:sz="4" w:space="0" w:color="auto"/>
              <w:bottom w:val="single" w:sz="4" w:space="0" w:color="auto"/>
              <w:right w:val="single" w:sz="4" w:space="0" w:color="auto"/>
            </w:tcBorders>
          </w:tcPr>
          <w:p w14:paraId="0A612698" w14:textId="77777777" w:rsidR="005377F9" w:rsidRPr="000670FE" w:rsidRDefault="005377F9" w:rsidP="009A4AAA">
            <w:pPr>
              <w:pStyle w:val="TAL"/>
            </w:pPr>
            <w:r w:rsidRPr="000670FE">
              <w:t>not present</w:t>
            </w:r>
          </w:p>
        </w:tc>
        <w:tc>
          <w:tcPr>
            <w:tcW w:w="2187" w:type="dxa"/>
            <w:tcBorders>
              <w:top w:val="single" w:sz="4" w:space="0" w:color="auto"/>
              <w:left w:val="single" w:sz="4" w:space="0" w:color="auto"/>
              <w:bottom w:val="single" w:sz="4" w:space="0" w:color="auto"/>
              <w:right w:val="single" w:sz="4" w:space="0" w:color="auto"/>
            </w:tcBorders>
          </w:tcPr>
          <w:p w14:paraId="4C1246E5" w14:textId="77777777" w:rsidR="005377F9" w:rsidRPr="000670FE" w:rsidRDefault="005377F9" w:rsidP="009A4AAA">
            <w:pPr>
              <w:pStyle w:val="TAL"/>
            </w:pPr>
          </w:p>
        </w:tc>
        <w:tc>
          <w:tcPr>
            <w:tcW w:w="1367" w:type="dxa"/>
            <w:tcBorders>
              <w:top w:val="single" w:sz="4" w:space="0" w:color="auto"/>
              <w:left w:val="single" w:sz="4" w:space="0" w:color="auto"/>
              <w:bottom w:val="single" w:sz="4" w:space="0" w:color="auto"/>
              <w:right w:val="single" w:sz="4" w:space="0" w:color="auto"/>
            </w:tcBorders>
          </w:tcPr>
          <w:p w14:paraId="7436A970" w14:textId="77777777" w:rsidR="005377F9" w:rsidRPr="000670FE"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700F1D41" w14:textId="77777777" w:rsidR="005377F9" w:rsidRPr="000670FE" w:rsidRDefault="005377F9" w:rsidP="009A4AAA">
            <w:pPr>
              <w:pStyle w:val="TAL"/>
            </w:pPr>
          </w:p>
        </w:tc>
      </w:tr>
      <w:tr w:rsidR="005377F9" w:rsidRPr="000670FE" w14:paraId="4A84A500" w14:textId="77777777" w:rsidTr="000C1899">
        <w:trPr>
          <w:tblHeader/>
        </w:trPr>
        <w:tc>
          <w:tcPr>
            <w:tcW w:w="2709" w:type="dxa"/>
            <w:tcBorders>
              <w:top w:val="single" w:sz="4" w:space="0" w:color="auto"/>
              <w:left w:val="single" w:sz="4" w:space="0" w:color="auto"/>
              <w:bottom w:val="single" w:sz="4" w:space="0" w:color="auto"/>
              <w:right w:val="single" w:sz="4" w:space="0" w:color="auto"/>
            </w:tcBorders>
          </w:tcPr>
          <w:p w14:paraId="16AFF51C" w14:textId="77777777" w:rsidR="005377F9" w:rsidRPr="000670FE" w:rsidDel="006C0DA3" w:rsidRDefault="005377F9" w:rsidP="009A4AAA">
            <w:pPr>
              <w:pStyle w:val="TAL"/>
            </w:pPr>
            <w:r w:rsidRPr="000670FE">
              <w:rPr>
                <w:b/>
                <w:bCs/>
              </w:rPr>
              <w:t>Content-Length</w:t>
            </w:r>
          </w:p>
        </w:tc>
        <w:tc>
          <w:tcPr>
            <w:tcW w:w="2187" w:type="dxa"/>
            <w:tcBorders>
              <w:top w:val="single" w:sz="4" w:space="0" w:color="auto"/>
              <w:left w:val="single" w:sz="4" w:space="0" w:color="auto"/>
              <w:bottom w:val="single" w:sz="4" w:space="0" w:color="auto"/>
              <w:right w:val="single" w:sz="4" w:space="0" w:color="auto"/>
            </w:tcBorders>
          </w:tcPr>
          <w:p w14:paraId="775AFDCC" w14:textId="77777777" w:rsidR="005377F9" w:rsidRPr="000670FE" w:rsidRDefault="005377F9" w:rsidP="009A4AAA">
            <w:pPr>
              <w:pStyle w:val="TAL"/>
            </w:pPr>
          </w:p>
        </w:tc>
        <w:tc>
          <w:tcPr>
            <w:tcW w:w="2187" w:type="dxa"/>
            <w:tcBorders>
              <w:top w:val="single" w:sz="4" w:space="0" w:color="auto"/>
              <w:left w:val="single" w:sz="4" w:space="0" w:color="auto"/>
              <w:bottom w:val="single" w:sz="4" w:space="0" w:color="auto"/>
              <w:right w:val="single" w:sz="4" w:space="0" w:color="auto"/>
            </w:tcBorders>
          </w:tcPr>
          <w:p w14:paraId="78C77803" w14:textId="77777777" w:rsidR="005377F9" w:rsidRPr="000670FE" w:rsidRDefault="005377F9" w:rsidP="009A4AAA">
            <w:pPr>
              <w:pStyle w:val="TAL"/>
            </w:pPr>
          </w:p>
        </w:tc>
        <w:tc>
          <w:tcPr>
            <w:tcW w:w="1367" w:type="dxa"/>
            <w:tcBorders>
              <w:top w:val="single" w:sz="4" w:space="0" w:color="auto"/>
              <w:left w:val="single" w:sz="4" w:space="0" w:color="auto"/>
              <w:bottom w:val="single" w:sz="4" w:space="0" w:color="auto"/>
              <w:right w:val="single" w:sz="4" w:space="0" w:color="auto"/>
            </w:tcBorders>
          </w:tcPr>
          <w:p w14:paraId="17540381" w14:textId="77777777" w:rsidR="005377F9" w:rsidRPr="000670FE"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0D171B72" w14:textId="77777777" w:rsidR="005377F9" w:rsidRPr="000670FE" w:rsidRDefault="005377F9" w:rsidP="009A4AAA">
            <w:pPr>
              <w:pStyle w:val="TAL"/>
            </w:pPr>
          </w:p>
        </w:tc>
      </w:tr>
      <w:tr w:rsidR="005377F9" w:rsidRPr="000670FE" w14:paraId="6AD2788A" w14:textId="77777777" w:rsidTr="000C1899">
        <w:trPr>
          <w:tblHeader/>
        </w:trPr>
        <w:tc>
          <w:tcPr>
            <w:tcW w:w="2709" w:type="dxa"/>
            <w:tcBorders>
              <w:top w:val="single" w:sz="4" w:space="0" w:color="auto"/>
              <w:left w:val="single" w:sz="4" w:space="0" w:color="auto"/>
              <w:bottom w:val="single" w:sz="4" w:space="0" w:color="auto"/>
              <w:right w:val="single" w:sz="4" w:space="0" w:color="auto"/>
            </w:tcBorders>
          </w:tcPr>
          <w:p w14:paraId="5DBAE0DE" w14:textId="77777777" w:rsidR="005377F9" w:rsidRPr="000670FE" w:rsidRDefault="005377F9" w:rsidP="009A4AAA">
            <w:pPr>
              <w:pStyle w:val="TAL"/>
            </w:pPr>
            <w:r w:rsidRPr="000670FE">
              <w:t xml:space="preserve">  value</w:t>
            </w:r>
          </w:p>
        </w:tc>
        <w:tc>
          <w:tcPr>
            <w:tcW w:w="2187" w:type="dxa"/>
            <w:tcBorders>
              <w:top w:val="single" w:sz="4" w:space="0" w:color="auto"/>
              <w:left w:val="single" w:sz="4" w:space="0" w:color="auto"/>
              <w:bottom w:val="single" w:sz="4" w:space="0" w:color="auto"/>
              <w:right w:val="single" w:sz="4" w:space="0" w:color="auto"/>
            </w:tcBorders>
          </w:tcPr>
          <w:p w14:paraId="655185C1" w14:textId="77777777" w:rsidR="005377F9" w:rsidRPr="000670FE" w:rsidRDefault="005377F9" w:rsidP="009A4AAA">
            <w:pPr>
              <w:pStyle w:val="TAL"/>
            </w:pPr>
            <w:r w:rsidRPr="000670FE">
              <w:t>'0'</w:t>
            </w:r>
          </w:p>
        </w:tc>
        <w:tc>
          <w:tcPr>
            <w:tcW w:w="2187" w:type="dxa"/>
            <w:tcBorders>
              <w:top w:val="single" w:sz="4" w:space="0" w:color="auto"/>
              <w:left w:val="single" w:sz="4" w:space="0" w:color="auto"/>
              <w:bottom w:val="single" w:sz="4" w:space="0" w:color="auto"/>
              <w:right w:val="single" w:sz="4" w:space="0" w:color="auto"/>
            </w:tcBorders>
          </w:tcPr>
          <w:p w14:paraId="0385268B" w14:textId="77777777" w:rsidR="005377F9" w:rsidRPr="000670FE" w:rsidRDefault="005377F9" w:rsidP="009A4AAA">
            <w:pPr>
              <w:pStyle w:val="TAL"/>
            </w:pPr>
            <w:r w:rsidRPr="000670FE">
              <w:t>No message body included</w:t>
            </w:r>
          </w:p>
        </w:tc>
        <w:tc>
          <w:tcPr>
            <w:tcW w:w="1367" w:type="dxa"/>
            <w:tcBorders>
              <w:top w:val="single" w:sz="4" w:space="0" w:color="auto"/>
              <w:left w:val="single" w:sz="4" w:space="0" w:color="auto"/>
              <w:bottom w:val="single" w:sz="4" w:space="0" w:color="auto"/>
              <w:right w:val="single" w:sz="4" w:space="0" w:color="auto"/>
            </w:tcBorders>
          </w:tcPr>
          <w:p w14:paraId="2624456A" w14:textId="77777777" w:rsidR="005377F9" w:rsidRPr="000670FE"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5887BFB5" w14:textId="77777777" w:rsidR="005377F9" w:rsidRPr="000670FE" w:rsidRDefault="005377F9" w:rsidP="009A4AAA">
            <w:pPr>
              <w:pStyle w:val="TAL"/>
            </w:pPr>
          </w:p>
        </w:tc>
      </w:tr>
    </w:tbl>
    <w:p w14:paraId="276734A7" w14:textId="77777777" w:rsidR="005377F9" w:rsidRPr="000670FE" w:rsidRDefault="005377F9" w:rsidP="005377F9"/>
    <w:p w14:paraId="5517E3EA" w14:textId="77777777" w:rsidR="005377F9" w:rsidRPr="000670FE" w:rsidRDefault="005377F9" w:rsidP="005377F9">
      <w:pPr>
        <w:pStyle w:val="Heading4"/>
      </w:pPr>
      <w:r w:rsidRPr="000670FE">
        <w:t>6.1.1.6</w:t>
      </w:r>
      <w:r w:rsidRPr="000670FE">
        <w:tab/>
        <w:t>On-network / On-demand Pre-arranged Group Call / Emergency Group Call / Client Terminated (CT)</w:t>
      </w:r>
    </w:p>
    <w:p w14:paraId="108F7DA6" w14:textId="77777777" w:rsidR="005377F9" w:rsidRPr="000670FE" w:rsidRDefault="005377F9" w:rsidP="005377F9">
      <w:pPr>
        <w:pStyle w:val="H6"/>
      </w:pPr>
      <w:bookmarkStart w:id="189" w:name="_Toc52787504"/>
      <w:bookmarkStart w:id="190" w:name="_Toc52787684"/>
      <w:r w:rsidRPr="000670FE">
        <w:t>6.1.1.6.1</w:t>
      </w:r>
      <w:r w:rsidRPr="000670FE">
        <w:tab/>
        <w:t>Test Purpose (TP)</w:t>
      </w:r>
      <w:bookmarkEnd w:id="189"/>
      <w:bookmarkEnd w:id="190"/>
    </w:p>
    <w:p w14:paraId="6BD40386" w14:textId="77777777" w:rsidR="005377F9" w:rsidRPr="000670FE" w:rsidRDefault="005377F9" w:rsidP="005377F9">
      <w:pPr>
        <w:pStyle w:val="H6"/>
      </w:pPr>
      <w:r w:rsidRPr="000670FE">
        <w:t>(1)</w:t>
      </w:r>
    </w:p>
    <w:p w14:paraId="3F980AB0"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authorised for MCVideo Service }</w:t>
      </w:r>
    </w:p>
    <w:p w14:paraId="46DEE811"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70799DC1"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INVITE message from the SS (MCVideo Server) with an emergency indication for a MCVideo On-demand Pre-arranged Emergency Group Call }</w:t>
      </w:r>
    </w:p>
    <w:p w14:paraId="04A5DD31" w14:textId="17B8CB2B" w:rsidR="005377F9" w:rsidRPr="000670FE" w:rsidRDefault="005377F9" w:rsidP="005377F9">
      <w:pPr>
        <w:pStyle w:val="PL"/>
        <w:rPr>
          <w:noProof w:val="0"/>
        </w:rPr>
      </w:pPr>
      <w:r w:rsidRPr="000C1899">
        <w:rPr>
          <w:bCs/>
          <w:noProof w:val="0"/>
        </w:rPr>
        <w:t xml:space="preserve">    </w:t>
      </w:r>
      <w:r w:rsidRPr="000670FE">
        <w:rPr>
          <w:b/>
          <w:noProof w:val="0"/>
        </w:rPr>
        <w:t>then</w:t>
      </w:r>
      <w:r w:rsidRPr="000670FE">
        <w:rPr>
          <w:noProof w:val="0"/>
        </w:rPr>
        <w:t xml:space="preserve"> { the UE (MCVideo Client) displays an indication for the Pre-arranged MCVideo Emergency Group Call to the </w:t>
      </w:r>
      <w:r>
        <w:rPr>
          <w:noProof w:val="0"/>
        </w:rPr>
        <w:t>MCVideo U</w:t>
      </w:r>
      <w:r w:rsidRPr="000670FE">
        <w:rPr>
          <w:noProof w:val="0"/>
        </w:rPr>
        <w:t xml:space="preserve">ser </w:t>
      </w:r>
      <w:r w:rsidRPr="000670FE">
        <w:rPr>
          <w:b/>
          <w:noProof w:val="0"/>
        </w:rPr>
        <w:t>and</w:t>
      </w:r>
      <w:r w:rsidRPr="000670FE">
        <w:rPr>
          <w:noProof w:val="0"/>
        </w:rPr>
        <w:t xml:space="preserve"> responds to the SS (MCVideo Server) with </w:t>
      </w:r>
      <w:r>
        <w:rPr>
          <w:noProof w:val="0"/>
        </w:rPr>
        <w:t>a</w:t>
      </w:r>
      <w:r w:rsidRPr="000670FE">
        <w:rPr>
          <w:noProof w:val="0"/>
        </w:rPr>
        <w:t xml:space="preserve"> SIP </w:t>
      </w:r>
      <w:r>
        <w:rPr>
          <w:noProof w:val="0"/>
        </w:rPr>
        <w:t xml:space="preserve">200 (OK) </w:t>
      </w:r>
      <w:r w:rsidRPr="000670FE">
        <w:rPr>
          <w:noProof w:val="0"/>
        </w:rPr>
        <w:t>message }</w:t>
      </w:r>
    </w:p>
    <w:p w14:paraId="6A235FD0"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6A1FA58C" w14:textId="77777777" w:rsidR="005377F9" w:rsidRPr="000670FE" w:rsidRDefault="005377F9" w:rsidP="005377F9">
      <w:pPr>
        <w:pStyle w:val="PL"/>
        <w:rPr>
          <w:rFonts w:cs="Courier New"/>
          <w:noProof w:val="0"/>
          <w:szCs w:val="16"/>
        </w:rPr>
      </w:pPr>
    </w:p>
    <w:p w14:paraId="5B1ED6C8" w14:textId="77777777" w:rsidR="005377F9" w:rsidRPr="000670FE" w:rsidRDefault="005377F9" w:rsidP="005377F9">
      <w:pPr>
        <w:pStyle w:val="H6"/>
      </w:pPr>
      <w:r w:rsidRPr="000670FE">
        <w:t>(2)</w:t>
      </w:r>
    </w:p>
    <w:p w14:paraId="49229836"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incoming Pre-arranged Emergency Group Call, with implicit Transmission Control }</w:t>
      </w:r>
    </w:p>
    <w:p w14:paraId="4F363C7D"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6EBB5E53"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Client) receives a Media Transmission Notification message from the SS (MCVideo Server) }</w:t>
      </w:r>
    </w:p>
    <w:p w14:paraId="251E8AF8" w14:textId="77777777" w:rsidR="005377F9" w:rsidRPr="000670FE" w:rsidRDefault="005377F9" w:rsidP="005377F9">
      <w:pPr>
        <w:pStyle w:val="PL"/>
        <w:rPr>
          <w:noProof w:val="0"/>
        </w:rPr>
      </w:pPr>
      <w:r w:rsidRPr="000670FE">
        <w:rPr>
          <w:b/>
          <w:noProof w:val="0"/>
        </w:rPr>
        <w:t xml:space="preserve">    then</w:t>
      </w:r>
      <w:r w:rsidRPr="000670FE">
        <w:rPr>
          <w:noProof w:val="0"/>
        </w:rPr>
        <w:t xml:space="preserve"> {the UE (MCVideo Client) provides media transmission notification to the MCVideo User </w:t>
      </w:r>
      <w:r w:rsidRPr="000670FE">
        <w:rPr>
          <w:b/>
          <w:bCs/>
          <w:noProof w:val="0"/>
        </w:rPr>
        <w:t>and</w:t>
      </w:r>
      <w:r w:rsidRPr="000670FE">
        <w:rPr>
          <w:noProof w:val="0"/>
        </w:rPr>
        <w:t xml:space="preserve"> sends a Receive Media Request message to the SS (MCVideo Server) </w:t>
      </w:r>
      <w:r w:rsidRPr="000C1899">
        <w:rPr>
          <w:b/>
          <w:bCs/>
          <w:noProof w:val="0"/>
        </w:rPr>
        <w:t>and</w:t>
      </w:r>
      <w:r w:rsidRPr="000670FE">
        <w:rPr>
          <w:noProof w:val="0"/>
        </w:rPr>
        <w:t xml:space="preserve"> respects the Reception Control imposed by the SS (MCVideo Server) (Media Transmission Notification, Receive Media Request, Receive Media Response, Media Reception End Request, Media Reception End Response) }</w:t>
      </w:r>
    </w:p>
    <w:p w14:paraId="1FC60677"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0AF2C9D1" w14:textId="77777777" w:rsidR="005377F9" w:rsidRPr="000670FE" w:rsidRDefault="005377F9" w:rsidP="005377F9">
      <w:pPr>
        <w:pStyle w:val="PL"/>
        <w:rPr>
          <w:rFonts w:cs="Courier New"/>
          <w:noProof w:val="0"/>
          <w:szCs w:val="16"/>
        </w:rPr>
      </w:pPr>
    </w:p>
    <w:p w14:paraId="1F350E73" w14:textId="77777777" w:rsidR="005377F9" w:rsidRPr="000670FE" w:rsidRDefault="005377F9" w:rsidP="005377F9">
      <w:pPr>
        <w:pStyle w:val="H6"/>
      </w:pPr>
      <w:r w:rsidRPr="000670FE">
        <w:t>(3)</w:t>
      </w:r>
    </w:p>
    <w:p w14:paraId="51781C1B"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sent a Receive Media Request message }</w:t>
      </w:r>
    </w:p>
    <w:p w14:paraId="07DB18D8"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7B54D28F"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Client) receives a Receive Media Response message from the SS (MCVideo Server) }</w:t>
      </w:r>
    </w:p>
    <w:p w14:paraId="001EABB8" w14:textId="77777777" w:rsidR="005377F9" w:rsidRPr="000670FE" w:rsidRDefault="005377F9" w:rsidP="005377F9">
      <w:pPr>
        <w:pStyle w:val="PL"/>
        <w:rPr>
          <w:noProof w:val="0"/>
        </w:rPr>
      </w:pPr>
      <w:r w:rsidRPr="000670FE">
        <w:rPr>
          <w:b/>
          <w:noProof w:val="0"/>
        </w:rPr>
        <w:t xml:space="preserve">    then</w:t>
      </w:r>
      <w:r w:rsidRPr="000670FE">
        <w:rPr>
          <w:noProof w:val="0"/>
        </w:rPr>
        <w:t xml:space="preserve"> {the UE (MCVideo Client) provides receive media success notification to the MCVideo User }</w:t>
      </w:r>
    </w:p>
    <w:p w14:paraId="33AE5762"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425B2484" w14:textId="77777777" w:rsidR="005377F9" w:rsidRPr="000670FE" w:rsidRDefault="005377F9" w:rsidP="005377F9">
      <w:pPr>
        <w:pStyle w:val="PL"/>
        <w:rPr>
          <w:rFonts w:cs="Courier New"/>
          <w:noProof w:val="0"/>
          <w:szCs w:val="16"/>
        </w:rPr>
      </w:pPr>
    </w:p>
    <w:p w14:paraId="3D94C2FB" w14:textId="77777777" w:rsidR="005377F9" w:rsidRPr="000670FE" w:rsidRDefault="005377F9" w:rsidP="005377F9">
      <w:pPr>
        <w:pStyle w:val="H6"/>
      </w:pPr>
      <w:r w:rsidRPr="000670FE">
        <w:t>(4)</w:t>
      </w:r>
    </w:p>
    <w:p w14:paraId="0F08E7A9" w14:textId="77777777" w:rsidR="005377F9" w:rsidRPr="000670FE" w:rsidRDefault="005377F9" w:rsidP="005377F9">
      <w:pPr>
        <w:pStyle w:val="PL"/>
        <w:rPr>
          <w:noProof w:val="0"/>
        </w:rPr>
      </w:pPr>
      <w:r w:rsidRPr="000670FE">
        <w:rPr>
          <w:b/>
          <w:noProof w:val="0"/>
        </w:rPr>
        <w:t>with</w:t>
      </w:r>
      <w:r w:rsidRPr="000670FE">
        <w:rPr>
          <w:noProof w:val="0"/>
        </w:rPr>
        <w:t xml:space="preserve"> {</w:t>
      </w:r>
      <w:r>
        <w:rPr>
          <w:noProof w:val="0"/>
        </w:rPr>
        <w:t xml:space="preserve"> the </w:t>
      </w:r>
      <w:r w:rsidRPr="000670FE">
        <w:rPr>
          <w:noProof w:val="0"/>
        </w:rPr>
        <w:t>UE (MCVideo Client) having an ongoing On-demand Pre-arranged Emergency Group Call, with implicit Transmission Control }</w:t>
      </w:r>
    </w:p>
    <w:p w14:paraId="63ABF50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56E38440"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Emergency Group Call }</w:t>
      </w:r>
    </w:p>
    <w:p w14:paraId="7155775E" w14:textId="7EB8D843" w:rsidR="005377F9"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the UE (MCVideo Client) sends a </w:t>
      </w:r>
      <w:r>
        <w:rPr>
          <w:noProof w:val="0"/>
        </w:rPr>
        <w:t>Media Reception End Request message</w:t>
      </w:r>
      <w:r w:rsidRPr="000670FE">
        <w:rPr>
          <w:noProof w:val="0"/>
        </w:rPr>
        <w:t xml:space="preserve"> </w:t>
      </w:r>
      <w:r>
        <w:rPr>
          <w:noProof w:val="0"/>
        </w:rPr>
        <w:t>.</w:t>
      </w:r>
    </w:p>
    <w:p w14:paraId="76D15578" w14:textId="77777777" w:rsidR="005377F9" w:rsidRPr="000670FE" w:rsidRDefault="005377F9" w:rsidP="005377F9">
      <w:pPr>
        <w:pStyle w:val="PL"/>
        <w:rPr>
          <w:noProof w:val="0"/>
        </w:rPr>
      </w:pPr>
      <w:r w:rsidRPr="000670FE">
        <w:rPr>
          <w:noProof w:val="0"/>
        </w:rPr>
        <w:t>}</w:t>
      </w:r>
    </w:p>
    <w:p w14:paraId="57C8D467"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4E895E57" w14:textId="77777777" w:rsidR="005377F9" w:rsidRPr="000670FE" w:rsidRDefault="005377F9" w:rsidP="005377F9">
      <w:pPr>
        <w:pStyle w:val="PL"/>
        <w:rPr>
          <w:rFonts w:cs="Courier New"/>
          <w:noProof w:val="0"/>
          <w:szCs w:val="16"/>
        </w:rPr>
      </w:pPr>
    </w:p>
    <w:p w14:paraId="06F5112A" w14:textId="77777777" w:rsidR="005377F9" w:rsidRPr="000670FE" w:rsidRDefault="005377F9" w:rsidP="005377F9">
      <w:pPr>
        <w:pStyle w:val="H6"/>
      </w:pPr>
      <w:bookmarkStart w:id="191" w:name="_Toc52787505"/>
      <w:bookmarkStart w:id="192" w:name="_Toc52787685"/>
      <w:r w:rsidRPr="000670FE">
        <w:rPr>
          <w:rFonts w:cs="Arial"/>
        </w:rPr>
        <w:t>(</w:t>
      </w:r>
      <w:r>
        <w:rPr>
          <w:rFonts w:cs="Arial"/>
        </w:rPr>
        <w:t>5</w:t>
      </w:r>
    </w:p>
    <w:p w14:paraId="02A03EC5" w14:textId="77777777" w:rsidR="005377F9" w:rsidRPr="000670FE" w:rsidRDefault="005377F9" w:rsidP="005377F9">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5894BC1E"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5D01BFB6"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BYE message }</w:t>
      </w:r>
    </w:p>
    <w:p w14:paraId="2724A0C8" w14:textId="77777777" w:rsidR="005377F9" w:rsidRPr="000670FE" w:rsidRDefault="005377F9" w:rsidP="005377F9">
      <w:pPr>
        <w:pStyle w:val="PL"/>
        <w:rPr>
          <w:rFonts w:cs="Courier New"/>
          <w:noProof w:val="0"/>
          <w:szCs w:val="16"/>
        </w:rPr>
      </w:pPr>
      <w:r w:rsidRPr="000670FE">
        <w:rPr>
          <w:noProof w:val="0"/>
        </w:rPr>
        <w:t xml:space="preserve">    </w:t>
      </w:r>
      <w:r w:rsidRPr="000670FE">
        <w:rPr>
          <w:b/>
          <w:noProof w:val="0"/>
        </w:rPr>
        <w:t>then</w:t>
      </w:r>
      <w:r w:rsidRPr="000670FE">
        <w:rPr>
          <w:noProof w:val="0"/>
        </w:rPr>
        <w:t xml:space="preserve"> { the UE (MCVideo Client) sends a SIP 200 (OK) message and leaves the MCVideo session }</w:t>
      </w:r>
    </w:p>
    <w:p w14:paraId="4338CF34"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7571E0B8" w14:textId="77777777" w:rsidR="005377F9" w:rsidRPr="000670FE" w:rsidRDefault="005377F9" w:rsidP="005377F9">
      <w:pPr>
        <w:pStyle w:val="PL"/>
        <w:rPr>
          <w:rFonts w:cs="Courier New"/>
          <w:noProof w:val="0"/>
          <w:szCs w:val="16"/>
        </w:rPr>
      </w:pPr>
    </w:p>
    <w:p w14:paraId="2CC6E316" w14:textId="77777777" w:rsidR="005377F9" w:rsidRPr="000670FE" w:rsidRDefault="005377F9" w:rsidP="005377F9">
      <w:pPr>
        <w:pStyle w:val="H6"/>
      </w:pPr>
      <w:r w:rsidRPr="000670FE">
        <w:t>6.1.1.6.2</w:t>
      </w:r>
      <w:r w:rsidRPr="000670FE">
        <w:tab/>
        <w:t>Conformance requirements</w:t>
      </w:r>
      <w:bookmarkEnd w:id="191"/>
      <w:bookmarkEnd w:id="192"/>
    </w:p>
    <w:p w14:paraId="6502A0BA" w14:textId="73BCEFB4"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9.2.1.2.1.2, </w:t>
      </w:r>
      <w:r>
        <w:t xml:space="preserve">9.2.1.2.1.6, </w:t>
      </w:r>
      <w:r w:rsidRPr="000670FE">
        <w:t>6.2.3.1.2, and 6.2.</w:t>
      </w:r>
      <w:r>
        <w:t>6</w:t>
      </w:r>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w:t>
      </w:r>
      <w:r>
        <w:t>15</w:t>
      </w:r>
      <w:r w:rsidRPr="000670FE">
        <w:t xml:space="preserve"> requirements.</w:t>
      </w:r>
    </w:p>
    <w:p w14:paraId="30DCE254" w14:textId="77777777" w:rsidR="005377F9" w:rsidRPr="000670FE" w:rsidRDefault="005377F9" w:rsidP="005377F9">
      <w:r w:rsidRPr="000670FE">
        <w:t>[TS 24.281, clause 9.2.1.2.1.2]</w:t>
      </w:r>
    </w:p>
    <w:p w14:paraId="24E3736E" w14:textId="77777777" w:rsidR="005377F9" w:rsidRPr="000670FE" w:rsidRDefault="005377F9" w:rsidP="005377F9">
      <w:r w:rsidRPr="000670FE">
        <w:t>In the procedures in this subclause:</w:t>
      </w:r>
    </w:p>
    <w:p w14:paraId="44CFFE4E" w14:textId="77777777" w:rsidR="005377F9" w:rsidRPr="000670FE" w:rsidRDefault="005377F9" w:rsidP="000C1899">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7A5BCAC7" w14:textId="77777777" w:rsidR="005377F9" w:rsidRPr="000670FE" w:rsidRDefault="005377F9" w:rsidP="000C1899">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2E7F2955" w14:textId="77777777" w:rsidR="005377F9" w:rsidRPr="000670FE" w:rsidRDefault="005377F9" w:rsidP="005377F9">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5F61713A" w14:textId="77777777" w:rsidR="005377F9" w:rsidRPr="000670FE" w:rsidRDefault="005377F9" w:rsidP="005377F9">
      <w:r w:rsidRPr="000670FE">
        <w:t>The MCVideo client:</w:t>
      </w:r>
    </w:p>
    <w:p w14:paraId="3841A59F" w14:textId="77777777" w:rsidR="005377F9" w:rsidRPr="000670FE" w:rsidRDefault="005377F9" w:rsidP="000C1899">
      <w:r w:rsidRPr="000670FE">
        <w:t>1)</w:t>
      </w:r>
      <w:r w:rsidRPr="000670FE">
        <w:tab/>
        <w:t>may reject the SIP INVITE request if either of the following conditions are met:</w:t>
      </w:r>
    </w:p>
    <w:p w14:paraId="497B9FA6" w14:textId="77777777" w:rsidR="005377F9" w:rsidRPr="000670FE" w:rsidRDefault="005377F9" w:rsidP="000C1899">
      <w:r w:rsidRPr="000670FE">
        <w:t>a)</w:t>
      </w:r>
      <w:r w:rsidRPr="000670FE">
        <w:tab/>
        <w:t>MCVideo client does not have enough resources to handle the call; or</w:t>
      </w:r>
    </w:p>
    <w:p w14:paraId="26A889CF" w14:textId="77777777" w:rsidR="005377F9" w:rsidRPr="000670FE" w:rsidRDefault="005377F9" w:rsidP="000C1899">
      <w:r w:rsidRPr="000670FE">
        <w:t>b)</w:t>
      </w:r>
      <w:r w:rsidRPr="000670FE">
        <w:tab/>
        <w:t>any other reason outside the scope of this specification;</w:t>
      </w:r>
    </w:p>
    <w:p w14:paraId="2ABB9042" w14:textId="77777777" w:rsidR="005377F9" w:rsidRPr="000670FE" w:rsidRDefault="005377F9" w:rsidP="000C1899">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authorized to restrict the reason for failure and skip the rest of the steps of this subclause;</w:t>
      </w:r>
    </w:p>
    <w:p w14:paraId="789A0772" w14:textId="77777777" w:rsidR="005377F9" w:rsidRPr="000670FE" w:rsidRDefault="005377F9" w:rsidP="000C1899">
      <w:r w:rsidRPr="000670FE">
        <w:t>NOTE:</w:t>
      </w:r>
      <w:r w:rsidRPr="000670FE">
        <w:tab/>
        <w:t>If the SIP INVITE request contains an emergency indication or imminent peril indication, the MCVideo client can by means beyond the scope of this specification choose to accept the request.</w:t>
      </w:r>
    </w:p>
    <w:p w14:paraId="481C8797" w14:textId="77777777" w:rsidR="005377F9" w:rsidRPr="000670FE" w:rsidRDefault="005377F9" w:rsidP="000C1899">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098A8A58" w14:textId="77777777" w:rsidR="005377F9" w:rsidRPr="000670FE" w:rsidRDefault="005377F9" w:rsidP="000C1899">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22EA0752" w14:textId="77777777" w:rsidR="005377F9" w:rsidRPr="000670FE" w:rsidRDefault="005377F9" w:rsidP="000C1899">
      <w:r w:rsidRPr="000670FE">
        <w:t>a)</w:t>
      </w:r>
      <w:r w:rsidRPr="000670FE">
        <w:tab/>
        <w:t>should display to the MCVideo user an indication that this is a SIP INVITE request for an MCVideo emergency group call and:</w:t>
      </w:r>
    </w:p>
    <w:p w14:paraId="072794DB" w14:textId="77777777" w:rsidR="005377F9" w:rsidRPr="000670FE" w:rsidRDefault="005377F9" w:rsidP="000C1899">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148654A7" w14:textId="77777777" w:rsidR="005377F9" w:rsidRPr="000670FE" w:rsidRDefault="005377F9" w:rsidP="000C1899">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006A3BE6" w14:textId="77777777" w:rsidR="005377F9" w:rsidRPr="000670FE" w:rsidRDefault="005377F9" w:rsidP="000C1899">
      <w:r w:rsidRPr="000670FE">
        <w:t>iii)</w:t>
      </w:r>
      <w:r w:rsidRPr="000670FE">
        <w:tab/>
        <w:t>if the &lt;alert-ind&gt; element is set to "true", should display to the MCVideo user an indication of the MCVideo emergency alert and associated information;</w:t>
      </w:r>
    </w:p>
    <w:p w14:paraId="0688A6FF" w14:textId="77777777" w:rsidR="005377F9" w:rsidRPr="000670FE" w:rsidRDefault="005377F9" w:rsidP="000C1899">
      <w:r w:rsidRPr="000670FE">
        <w:t>b)</w:t>
      </w:r>
      <w:r w:rsidRPr="000670FE">
        <w:tab/>
        <w:t>shall set the MCVideo emergency group state to "MVEG 2: in-progress";</w:t>
      </w:r>
    </w:p>
    <w:p w14:paraId="437B4035" w14:textId="77777777" w:rsidR="005377F9" w:rsidRPr="000670FE" w:rsidRDefault="005377F9" w:rsidP="000C1899">
      <w:r w:rsidRPr="000670FE">
        <w:t>c)</w:t>
      </w:r>
      <w:r w:rsidRPr="000670FE">
        <w:tab/>
        <w:t>shall set the MCVideo imminent peril group state to "MVIG 1: no-imminent-peril"; and</w:t>
      </w:r>
    </w:p>
    <w:p w14:paraId="6A5AFFBC" w14:textId="77777777" w:rsidR="005377F9" w:rsidRPr="000670FE" w:rsidRDefault="005377F9" w:rsidP="000C1899">
      <w:r w:rsidRPr="000670FE">
        <w:t>d)</w:t>
      </w:r>
      <w:r w:rsidRPr="000670FE">
        <w:tab/>
        <w:t>shall set the MCVideo imminent peril group call state to "MVIGC 1: imminent-peril-gc-capable"; otherwise</w:t>
      </w:r>
    </w:p>
    <w:p w14:paraId="4011BF04" w14:textId="77777777" w:rsidR="005377F9" w:rsidRPr="000670FE" w:rsidRDefault="005377F9" w:rsidP="000C1899">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03D9CFA1" w14:textId="77777777" w:rsidR="005377F9" w:rsidRPr="000670FE" w:rsidRDefault="005377F9" w:rsidP="000C1899">
      <w:r w:rsidRPr="000670FE">
        <w:t>a)</w:t>
      </w:r>
      <w:r w:rsidRPr="000670FE">
        <w:tab/>
        <w:t>should display to the MCVideo user an indication that this is a SIP INVITE request for an MCVideo imminent peril group call and:</w:t>
      </w:r>
    </w:p>
    <w:p w14:paraId="55FEF86D" w14:textId="77777777" w:rsidR="005377F9" w:rsidRPr="000670FE" w:rsidRDefault="005377F9" w:rsidP="000C1899">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318D5C7E" w14:textId="77777777" w:rsidR="005377F9" w:rsidRPr="000670FE" w:rsidRDefault="005377F9" w:rsidP="000C1899">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17222106" w14:textId="77777777" w:rsidR="005377F9" w:rsidRPr="000670FE" w:rsidRDefault="005377F9" w:rsidP="000C1899">
      <w:r w:rsidRPr="000670FE">
        <w:t>b)</w:t>
      </w:r>
      <w:r w:rsidRPr="000670FE">
        <w:tab/>
        <w:t>shall set the MCVideo imminent peril group state to "MVIG 2: in-progress";</w:t>
      </w:r>
    </w:p>
    <w:p w14:paraId="13598F17" w14:textId="77777777" w:rsidR="005377F9" w:rsidRPr="000670FE" w:rsidRDefault="005377F9" w:rsidP="000C1899">
      <w:r w:rsidRPr="000670FE">
        <w:t>6)</w:t>
      </w:r>
      <w:r w:rsidRPr="000670FE">
        <w:tab/>
        <w:t>may display to the MCVideo user the MCVideo ID of the inviting MCVideo user;</w:t>
      </w:r>
    </w:p>
    <w:p w14:paraId="6DD329C3" w14:textId="77777777" w:rsidR="005377F9" w:rsidRPr="000670FE" w:rsidRDefault="005377F9" w:rsidP="000C1899">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58F617D2" w14:textId="77777777" w:rsidR="005377F9" w:rsidRPr="000670FE" w:rsidRDefault="005377F9" w:rsidP="000C1899">
      <w:r w:rsidRPr="000670FE">
        <w:t>a)</w:t>
      </w:r>
      <w:r w:rsidRPr="000670FE">
        <w:tab/>
        <w:t>SIP INVITE request contains an Answer-Mode header field with the value "Auto" and the MCVideo service setting at the invited MCVideo client for answering the call is set to automatic commencement mode; or</w:t>
      </w:r>
    </w:p>
    <w:p w14:paraId="73FCC866" w14:textId="77777777" w:rsidR="005377F9" w:rsidRPr="000670FE" w:rsidRDefault="005377F9" w:rsidP="000C1899">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3A0ED96" w14:textId="77777777" w:rsidR="005377F9" w:rsidRPr="000670FE" w:rsidRDefault="005377F9" w:rsidP="000C1899">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0FC76923" w14:textId="77777777" w:rsidR="005377F9" w:rsidRPr="000670FE" w:rsidRDefault="005377F9" w:rsidP="000C1899">
      <w:r w:rsidRPr="000670FE">
        <w:t>a)</w:t>
      </w:r>
      <w:r w:rsidRPr="000670FE">
        <w:tab/>
        <w:t>SIP INVITE request contains an Answer-Mode header field with the value "Manual" and the MCVideo service setting at the invited MCVideo client for answering the call is to use manual commencement mode; or</w:t>
      </w:r>
    </w:p>
    <w:p w14:paraId="70192ECA" w14:textId="77777777" w:rsidR="005377F9" w:rsidRPr="000670FE" w:rsidRDefault="005377F9" w:rsidP="000C1899">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2DA3AFB" w14:textId="3244CDCB" w:rsidR="005377F9" w:rsidRPr="0079589D" w:rsidRDefault="005377F9" w:rsidP="000C1899">
      <w:r w:rsidRPr="000670FE">
        <w:t>9)</w:t>
      </w:r>
      <w:r w:rsidRPr="000670FE">
        <w:tab/>
        <w:t>when the SIP 200 (OK) response to the SIP INVITE request is sent, may subscribe to the conference event package as specified in subclause </w:t>
      </w:r>
      <w:r w:rsidRPr="000670FE">
        <w:rPr>
          <w:lang w:eastAsia="zh-CN"/>
        </w:rPr>
        <w:t>9.1.3.1</w:t>
      </w:r>
      <w:bookmarkStart w:id="193" w:name="_Toc20151565"/>
      <w:bookmarkStart w:id="194" w:name="_Toc27494230"/>
      <w:bookmarkStart w:id="195" w:name="_Toc4519348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.2.1.6</w:t>
      </w:r>
      <w:r w:rsidRPr="0079589D">
        <w:tab/>
        <w:t>MCVideo client receives SIP re-INVITE request</w:t>
      </w:r>
      <w:bookmarkEnd w:id="193"/>
      <w:bookmarkEnd w:id="194"/>
      <w:bookmarkEnd w:id="195"/>
    </w:p>
    <w:p w14:paraId="1915874D" w14:textId="77777777" w:rsidR="005377F9" w:rsidRPr="0079589D" w:rsidRDefault="005377F9" w:rsidP="005377F9">
      <w:r w:rsidRPr="0079589D">
        <w:t>This subclause covers both on-demand session.</w:t>
      </w:r>
    </w:p>
    <w:p w14:paraId="69F45FD3" w14:textId="77777777" w:rsidR="005377F9" w:rsidRPr="0079589D" w:rsidRDefault="005377F9" w:rsidP="005377F9">
      <w:r w:rsidRPr="0079589D">
        <w:t>Upon receipt of a SIP re-INVITE request the MCVideo client:</w:t>
      </w:r>
    </w:p>
    <w:p w14:paraId="5F0D0D19" w14:textId="77777777" w:rsidR="005377F9" w:rsidRPr="0079589D" w:rsidRDefault="005377F9" w:rsidP="000C1899">
      <w:r w:rsidRPr="0079589D">
        <w:t>1)</w:t>
      </w:r>
      <w:r w:rsidRPr="0079589D">
        <w:tab/>
        <w:t>if the SIP re-INVITE request contains an application/vnd.3gpp.mcvideo-info+xml MIME body with the &lt;mcvideoinfo&gt; element containing the &lt;mcvideo-Params&gt; element with the &lt;emergency-ind&gt; element set to a value of "true":</w:t>
      </w:r>
    </w:p>
    <w:p w14:paraId="12BC640F" w14:textId="77777777" w:rsidR="005377F9" w:rsidRPr="0079589D" w:rsidRDefault="005377F9" w:rsidP="000C1899">
      <w:r w:rsidRPr="0079589D">
        <w:t>a)</w:t>
      </w:r>
      <w:r w:rsidRPr="0079589D">
        <w:tab/>
        <w:t xml:space="preserve">should display to the MCVideo </w:t>
      </w:r>
      <w:r w:rsidRPr="0079589D">
        <w:rPr>
          <w:lang w:eastAsia="ko-KR"/>
        </w:rPr>
        <w:t>u</w:t>
      </w:r>
      <w:r w:rsidRPr="0079589D">
        <w:t>ser the MCVideo ID of the originator of the MCVideo emergency group call and an indication that this is an MCVideo emergency group call;</w:t>
      </w:r>
    </w:p>
    <w:p w14:paraId="60573D1C" w14:textId="77777777" w:rsidR="005377F9" w:rsidRPr="0079589D" w:rsidRDefault="005377F9" w:rsidP="000C1899">
      <w:r w:rsidRPr="0079589D">
        <w:t>b)</w:t>
      </w:r>
      <w:r w:rsidRPr="0079589D">
        <w:tab/>
        <w:t>if the &lt;mcvideoinfo&gt; element containing the &lt;mcvideo-Params&gt; element contains an &lt;alert-ind&gt; element set to "true", should display to the MCVideo user an indication of the MCVideo emergency alert and associated information;</w:t>
      </w:r>
    </w:p>
    <w:p w14:paraId="0DD034B7" w14:textId="77777777" w:rsidR="005377F9" w:rsidRPr="0079589D" w:rsidRDefault="005377F9" w:rsidP="000C1899">
      <w:r w:rsidRPr="0079589D">
        <w:t>c)</w:t>
      </w:r>
      <w:r w:rsidRPr="0079589D">
        <w:tab/>
        <w:t xml:space="preserve">shall set the MCVideo emergency group state to </w:t>
      </w:r>
      <w:r>
        <w:t>"MV</w:t>
      </w:r>
      <w:r w:rsidRPr="0079589D">
        <w:t xml:space="preserve">EG 2: in-progress"; </w:t>
      </w:r>
    </w:p>
    <w:p w14:paraId="07830648" w14:textId="77777777" w:rsidR="005377F9" w:rsidRPr="009426AF" w:rsidRDefault="005377F9" w:rsidP="000C1899">
      <w:r w:rsidRPr="0079589D">
        <w:t>d)</w:t>
      </w:r>
      <w:r w:rsidRPr="0079589D">
        <w:tab/>
        <w:t xml:space="preserve">shall set the MCVideo imminent peril group state to </w:t>
      </w:r>
      <w:r>
        <w:t>"MV</w:t>
      </w:r>
      <w:r w:rsidRPr="0079589D">
        <w:t>IG 1: no-imminent-peril";</w:t>
      </w:r>
      <w:r w:rsidRPr="009426AF">
        <w:t xml:space="preserve"> and</w:t>
      </w:r>
    </w:p>
    <w:p w14:paraId="4894BBAB" w14:textId="77777777" w:rsidR="005377F9" w:rsidRPr="0079589D" w:rsidRDefault="005377F9" w:rsidP="000C1899">
      <w:r>
        <w:t>e</w:t>
      </w:r>
      <w:r w:rsidRPr="009D4EBE">
        <w:t>)</w:t>
      </w:r>
      <w:r w:rsidRPr="009D4EBE">
        <w:tab/>
        <w:t xml:space="preserve">shall set the </w:t>
      </w:r>
      <w:r>
        <w:t>MCVideo</w:t>
      </w:r>
      <w:r w:rsidRPr="009D4EBE">
        <w:t xml:space="preserve"> imminent peril group call state to "M</w:t>
      </w:r>
      <w:r>
        <w:t>V</w:t>
      </w:r>
      <w:r w:rsidRPr="009D4EBE">
        <w:t>IGC 1: imminent-peril-</w:t>
      </w:r>
      <w:r>
        <w:t>gc-</w:t>
      </w:r>
      <w:r w:rsidRPr="009D4EBE">
        <w:t>capable"</w:t>
      </w:r>
      <w:r>
        <w:t>;</w:t>
      </w:r>
    </w:p>
    <w:p w14:paraId="0CF05BDA" w14:textId="77777777" w:rsidR="005377F9" w:rsidRPr="0079589D" w:rsidRDefault="005377F9" w:rsidP="000C1899">
      <w:r w:rsidRPr="0079589D">
        <w:t>2)</w:t>
      </w:r>
      <w:r w:rsidRPr="0079589D">
        <w:tab/>
        <w:t>if the SIP re-INVITE request contains an application/vnd.3gpp.mcvideo-info+xml MIME body with the &lt;mcvideoinfo&gt; element containing the &lt;mcvideo-Params&gt; element with the &lt;imminentperil-ind&gt; element set to a value of "true":</w:t>
      </w:r>
    </w:p>
    <w:p w14:paraId="7C006DAB" w14:textId="77777777" w:rsidR="005377F9" w:rsidRPr="0079589D" w:rsidRDefault="005377F9" w:rsidP="000C1899">
      <w:r w:rsidRPr="0079589D">
        <w:t>a)</w:t>
      </w:r>
      <w:r w:rsidRPr="0079589D">
        <w:tab/>
        <w:t xml:space="preserve">should display to the MCVideo </w:t>
      </w:r>
      <w:r w:rsidRPr="0079589D">
        <w:rPr>
          <w:lang w:eastAsia="ko-KR"/>
        </w:rPr>
        <w:t>u</w:t>
      </w:r>
      <w:r w:rsidRPr="0079589D">
        <w:t>ser the MCVideo ID of the originator of the MCVideo imminent peril group call and an indication that this is an MCVideo imminent peril group call; and</w:t>
      </w:r>
    </w:p>
    <w:p w14:paraId="377C3128" w14:textId="77777777" w:rsidR="005377F9" w:rsidRPr="0079589D" w:rsidRDefault="005377F9" w:rsidP="000C1899">
      <w:r w:rsidRPr="0079589D">
        <w:t>b)</w:t>
      </w:r>
      <w:r w:rsidRPr="0079589D">
        <w:tab/>
        <w:t>shall set the MCVideo imminent peril group state to "MIG 2: in-progress";</w:t>
      </w:r>
    </w:p>
    <w:p w14:paraId="3276A512" w14:textId="77777777" w:rsidR="005377F9" w:rsidRPr="0079589D" w:rsidRDefault="005377F9" w:rsidP="000C1899">
      <w:r w:rsidRPr="0079589D">
        <w:t>3)</w:t>
      </w:r>
      <w:r w:rsidRPr="0079589D">
        <w:tab/>
        <w:t>if the SIP re-INVITE request contains an application/vnd.3gpp.mcvideo-info+xml MIME body with the &lt;mcvideoinfo&gt; element containing the &lt;mcvideo-Params&gt; element with the &lt;emergency-ind&gt; element set to a value of "false":</w:t>
      </w:r>
    </w:p>
    <w:p w14:paraId="0CA77FB4" w14:textId="77777777" w:rsidR="005377F9" w:rsidRPr="0079589D" w:rsidRDefault="005377F9" w:rsidP="000C1899">
      <w:r w:rsidRPr="0079589D">
        <w:t>a)</w:t>
      </w:r>
      <w:r w:rsidRPr="0079589D">
        <w:tab/>
        <w:t xml:space="preserve">should display to the MCVideo </w:t>
      </w:r>
      <w:r w:rsidRPr="0079589D">
        <w:rPr>
          <w:lang w:eastAsia="ko-KR"/>
        </w:rPr>
        <w:t>u</w:t>
      </w:r>
      <w:r w:rsidRPr="0079589D">
        <w:t>ser the MCVideo ID of the MCVideo user cancelling the MCVideo emergency group call;</w:t>
      </w:r>
    </w:p>
    <w:p w14:paraId="10DADFE7" w14:textId="77777777" w:rsidR="005377F9" w:rsidRPr="0079589D" w:rsidRDefault="005377F9" w:rsidP="000C1899">
      <w:r w:rsidRPr="0079589D">
        <w:t>b)</w:t>
      </w:r>
      <w:r w:rsidRPr="0079589D">
        <w:tab/>
        <w:t>if the &lt;mcvideoinfo&gt; element containing the &lt;mcvideo-Params&gt; element contains an &lt;alert-ind&gt; element set to "false":</w:t>
      </w:r>
    </w:p>
    <w:p w14:paraId="37CC6DA5" w14:textId="77777777" w:rsidR="005377F9" w:rsidRPr="0079589D" w:rsidRDefault="005377F9" w:rsidP="000C1899">
      <w:r w:rsidRPr="0079589D">
        <w:t>i)</w:t>
      </w:r>
      <w:r w:rsidRPr="0079589D">
        <w:tab/>
        <w:t>should display to the MCVideo user an indication of the MCVideo emergency alert cancellation and the MCVideo ID of the MCVideo user cancelling the MCVideo emergency alert; and</w:t>
      </w:r>
    </w:p>
    <w:p w14:paraId="38972CC8" w14:textId="77777777" w:rsidR="005377F9" w:rsidRPr="0079589D" w:rsidRDefault="005377F9" w:rsidP="000C1899">
      <w:r w:rsidRPr="0079589D">
        <w:t>ii)</w:t>
      </w:r>
      <w:r w:rsidRPr="0079589D">
        <w:tab/>
        <w:t>if the SIP re-INVITE request contains an application/vnd.3gpp.mcvideo-info+xml MIME body including an &lt;originated-by&gt; element:</w:t>
      </w:r>
    </w:p>
    <w:p w14:paraId="1A9DC655" w14:textId="77777777" w:rsidR="005377F9" w:rsidRPr="0079589D" w:rsidRDefault="005377F9" w:rsidP="000C1899">
      <w:r w:rsidRPr="0079589D">
        <w:t>A)</w:t>
      </w:r>
      <w:r w:rsidRPr="0079589D">
        <w:tab/>
        <w:t>should display to the MCVideo user the MCVideo ID contained in the &lt;originated-by&gt; element of the MCVideo user that originated the MCVideo emergency alert; and</w:t>
      </w:r>
    </w:p>
    <w:p w14:paraId="31CE5DE8" w14:textId="77777777" w:rsidR="005377F9" w:rsidRPr="0079589D" w:rsidRDefault="005377F9" w:rsidP="000C1899">
      <w:r w:rsidRPr="0079589D">
        <w:t>B)</w:t>
      </w:r>
      <w:r w:rsidRPr="0079589D">
        <w:tab/>
        <w:t xml:space="preserve">if the MCVideo ID contained in the &lt;originated-by&gt; element is the MCVideo ID of the receiving MCVideo user shall set the MCVideo emergency alert state to </w:t>
      </w:r>
      <w:r>
        <w:t>"MV</w:t>
      </w:r>
      <w:r w:rsidRPr="0079589D">
        <w:t>EA 1: no-alert";</w:t>
      </w:r>
    </w:p>
    <w:p w14:paraId="54F55B81" w14:textId="77777777" w:rsidR="005377F9" w:rsidRPr="0079589D" w:rsidRDefault="005377F9" w:rsidP="000C1899">
      <w:r w:rsidRPr="0079589D">
        <w:t>c)</w:t>
      </w:r>
      <w:r w:rsidRPr="0079589D">
        <w:tab/>
        <w:t xml:space="preserve">shall set the MCVideo emergency group state to </w:t>
      </w:r>
      <w:r>
        <w:t>"MV</w:t>
      </w:r>
      <w:r w:rsidRPr="0079589D">
        <w:t>EG 1: no-emergency"; and</w:t>
      </w:r>
    </w:p>
    <w:p w14:paraId="63C455FA" w14:textId="77777777" w:rsidR="005377F9" w:rsidRPr="0079589D" w:rsidRDefault="005377F9" w:rsidP="000C1899">
      <w:r w:rsidRPr="0079589D">
        <w:t>d)</w:t>
      </w:r>
      <w:r w:rsidRPr="0079589D">
        <w:tab/>
        <w:t xml:space="preserve">if the MCVideo emergency group call state of the group is set to </w:t>
      </w:r>
      <w:r>
        <w:t>"MV</w:t>
      </w:r>
      <w:r w:rsidRPr="0079589D">
        <w:t xml:space="preserve">EGC 3: emergency-call-granted", shall set the MCVideo emergency group call state of the group to </w:t>
      </w:r>
      <w:r>
        <w:t>"MV</w:t>
      </w:r>
      <w:r w:rsidRPr="0079589D">
        <w:t>EGC 1: emergency-gc-capable";</w:t>
      </w:r>
    </w:p>
    <w:p w14:paraId="7E234A28" w14:textId="77777777" w:rsidR="005377F9" w:rsidRPr="0079589D" w:rsidRDefault="005377F9" w:rsidP="000C1899">
      <w:r w:rsidRPr="0079589D">
        <w:t>4)</w:t>
      </w:r>
      <w:r w:rsidRPr="0079589D">
        <w:tab/>
        <w:t>if the SIP re-INVITE request contains an application/vnd.3gpp.mcvideo-info+xml MIME body with the &lt;mcvideoinfo&gt; element containing the &lt;mcvideo-Params&gt; element with the &lt;imminentperil-ind&gt; element set to a value of "false":</w:t>
      </w:r>
    </w:p>
    <w:p w14:paraId="2AE0E7C7" w14:textId="77777777" w:rsidR="005377F9" w:rsidRPr="0079589D" w:rsidRDefault="005377F9" w:rsidP="000C1899">
      <w:r w:rsidRPr="0079589D">
        <w:t>a)</w:t>
      </w:r>
      <w:r w:rsidRPr="0079589D">
        <w:tab/>
        <w:t xml:space="preserve">should display to the MCVideo </w:t>
      </w:r>
      <w:r w:rsidRPr="0079589D">
        <w:rPr>
          <w:lang w:eastAsia="ko-KR"/>
        </w:rPr>
        <w:t>u</w:t>
      </w:r>
      <w:r w:rsidRPr="0079589D">
        <w:t xml:space="preserve">ser the MCVideo ID of the MCVideo user cancelling the MCVideo imminent peril group call and an indication that this is an MCVideo imminent peril group call; </w:t>
      </w:r>
    </w:p>
    <w:p w14:paraId="112891E4" w14:textId="77777777" w:rsidR="005377F9" w:rsidRPr="00A456E2" w:rsidRDefault="005377F9" w:rsidP="000C1899">
      <w:pPr>
        <w:rPr>
          <w:lang w:val="en-US"/>
        </w:rPr>
      </w:pPr>
      <w:r w:rsidRPr="0079589D">
        <w:t>b)</w:t>
      </w:r>
      <w:r w:rsidRPr="0079589D">
        <w:tab/>
        <w:t xml:space="preserve">shall set the MCVideo imminent peril group state to </w:t>
      </w:r>
      <w:r>
        <w:t>"MV</w:t>
      </w:r>
      <w:r w:rsidRPr="0079589D">
        <w:t>IG 1: no-imminent-peril";</w:t>
      </w:r>
      <w:r>
        <w:rPr>
          <w:lang w:val="en-US"/>
        </w:rPr>
        <w:t xml:space="preserve"> and</w:t>
      </w:r>
    </w:p>
    <w:p w14:paraId="5C718E13" w14:textId="77777777" w:rsidR="005377F9" w:rsidRPr="0079589D" w:rsidRDefault="005377F9" w:rsidP="000C1899">
      <w:r>
        <w:t>c</w:t>
      </w:r>
      <w:r w:rsidRPr="009D4EBE">
        <w:t>)</w:t>
      </w:r>
      <w:r w:rsidRPr="009D4EBE">
        <w:tab/>
        <w:t xml:space="preserve">shall set the </w:t>
      </w:r>
      <w:r>
        <w:t>MCVideo</w:t>
      </w:r>
      <w:r w:rsidRPr="009D4EBE">
        <w:t xml:space="preserve"> imminent peril group call state to "M</w:t>
      </w:r>
      <w:r>
        <w:t>V</w:t>
      </w:r>
      <w:r w:rsidRPr="009D4EBE">
        <w:t>IGC 1: imminent-peril-</w:t>
      </w:r>
      <w:r>
        <w:t>gc-</w:t>
      </w:r>
      <w:r w:rsidRPr="009D4EBE">
        <w:t>capable"</w:t>
      </w:r>
      <w:r>
        <w:t>;</w:t>
      </w:r>
    </w:p>
    <w:p w14:paraId="0B645C3A" w14:textId="77777777" w:rsidR="005377F9" w:rsidRPr="0079589D" w:rsidRDefault="005377F9" w:rsidP="000C1899">
      <w:pPr>
        <w:rPr>
          <w:lang w:eastAsia="ko-KR"/>
        </w:rPr>
      </w:pPr>
      <w:r w:rsidRPr="0079589D">
        <w:t>5)</w:t>
      </w:r>
      <w:r w:rsidRPr="0079589D">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p>
    <w:p w14:paraId="2432D113" w14:textId="77777777" w:rsidR="005377F9" w:rsidRPr="0079589D" w:rsidRDefault="005377F9" w:rsidP="000C1899">
      <w:r w:rsidRPr="0079589D">
        <w:t>6</w:t>
      </w:r>
      <w:r w:rsidRPr="0079589D">
        <w:rPr>
          <w:lang w:eastAsia="ko-KR"/>
        </w:rPr>
        <w:t>)</w:t>
      </w:r>
      <w:r w:rsidRPr="0079589D">
        <w:rPr>
          <w:lang w:eastAsia="ko-KR"/>
        </w:rPr>
        <w:tab/>
      </w:r>
      <w:r w:rsidRPr="0079589D">
        <w:t>shall accept the SIP re-INVITE request and generate a SIP 200 (OK) response according to rules and procedures of 3GPP TS 24.229 [</w:t>
      </w:r>
      <w:r w:rsidRPr="0079589D">
        <w:rPr>
          <w:lang w:eastAsia="zh-CN"/>
        </w:rPr>
        <w:t>11</w:t>
      </w:r>
      <w:r w:rsidRPr="0079589D">
        <w:t>];</w:t>
      </w:r>
    </w:p>
    <w:p w14:paraId="4C8B7BA0" w14:textId="77777777" w:rsidR="005377F9" w:rsidRPr="0079589D" w:rsidRDefault="005377F9" w:rsidP="000C1899">
      <w:r w:rsidRPr="0079589D">
        <w:t>7)</w:t>
      </w:r>
      <w:r w:rsidRPr="0079589D">
        <w:tab/>
        <w:t>shall include the g.3gpp.mcvideo media feature tag in the Contact header field of the SIP 200 (OK) response;</w:t>
      </w:r>
    </w:p>
    <w:p w14:paraId="1E128C08" w14:textId="77777777" w:rsidR="005377F9" w:rsidRPr="0079589D" w:rsidRDefault="005377F9" w:rsidP="000C1899">
      <w:r w:rsidRPr="0079589D">
        <w:t>8)</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4892DFC1" w14:textId="77777777" w:rsidR="005377F9" w:rsidRPr="0079589D" w:rsidRDefault="005377F9" w:rsidP="000C1899">
      <w:pPr>
        <w:rPr>
          <w:lang w:eastAsia="ko-KR"/>
        </w:rPr>
      </w:pPr>
      <w:r w:rsidRPr="0079589D">
        <w:t>9)</w:t>
      </w:r>
      <w:r w:rsidRPr="0079589D">
        <w:tab/>
        <w:t>if the SIP re-INVITE request was received within an on-demand session, shall include an SDP answer in the SIP 200 (OK) response to the SDP offer in the incoming SIP re-INVITE request according to 3GPP TS 24.229 [</w:t>
      </w:r>
      <w:r w:rsidRPr="0079589D">
        <w:rPr>
          <w:lang w:eastAsia="zh-CN"/>
        </w:rPr>
        <w:t>11</w:t>
      </w:r>
      <w:r w:rsidRPr="0079589D">
        <w:t>] with the clarifications given in subclause </w:t>
      </w:r>
      <w:r>
        <w:rPr>
          <w:lang w:val="en-US" w:eastAsia="zh-CN"/>
        </w:rPr>
        <w:t>6.2.2</w:t>
      </w:r>
      <w:r w:rsidRPr="0079589D">
        <w:rPr>
          <w:lang w:eastAsia="ko-KR"/>
        </w:rPr>
        <w:t>;</w:t>
      </w:r>
    </w:p>
    <w:p w14:paraId="459EC894" w14:textId="77777777" w:rsidR="005377F9" w:rsidRPr="0079589D" w:rsidRDefault="005377F9" w:rsidP="000C1899">
      <w:r w:rsidRPr="0079589D">
        <w:rPr>
          <w:lang w:eastAsia="ko-KR"/>
        </w:rPr>
        <w:t>10)</w:t>
      </w:r>
      <w:r w:rsidRPr="0079589D">
        <w:rPr>
          <w:lang w:eastAsia="ko-KR"/>
        </w:rPr>
        <w:tab/>
        <w:t>shall send the SIP 200 (OK) response towards the MCVideo server according to rules and procedures of 3GPP TS 24.229 [</w:t>
      </w:r>
      <w:r w:rsidRPr="0079589D">
        <w:rPr>
          <w:lang w:eastAsia="zh-CN"/>
        </w:rPr>
        <w:t>11</w:t>
      </w:r>
      <w:r w:rsidRPr="0079589D">
        <w:rPr>
          <w:lang w:eastAsia="ko-KR"/>
        </w:rPr>
        <w:t>]; and</w:t>
      </w:r>
    </w:p>
    <w:p w14:paraId="7781AAF5" w14:textId="77777777" w:rsidR="005377F9" w:rsidRPr="0079589D" w:rsidRDefault="005377F9" w:rsidP="000C1899">
      <w:pPr>
        <w:rPr>
          <w:lang w:eastAsia="ko-KR"/>
        </w:rPr>
      </w:pPr>
      <w:r w:rsidRPr="0079589D">
        <w:rPr>
          <w:lang w:eastAsia="ko-KR"/>
        </w:rPr>
        <w:t>11)</w:t>
      </w:r>
      <w:r w:rsidRPr="0079589D">
        <w:rPr>
          <w:lang w:eastAsia="ko-KR"/>
        </w:rPr>
        <w:tab/>
        <w:t>shall interact with the media plane as specified in 3GPP TS 24.581 [</w:t>
      </w:r>
      <w:r w:rsidRPr="0079589D">
        <w:rPr>
          <w:lang w:eastAsia="zh-CN"/>
        </w:rPr>
        <w:t>5</w:t>
      </w:r>
      <w:r w:rsidRPr="0079589D">
        <w:rPr>
          <w:lang w:eastAsia="ko-KR"/>
        </w:rPr>
        <w:t>].</w:t>
      </w:r>
    </w:p>
    <w:p w14:paraId="44886700" w14:textId="77777777" w:rsidR="005377F9" w:rsidRPr="000670FE" w:rsidRDefault="005377F9" w:rsidP="000C1899"/>
    <w:p w14:paraId="3FE4375A" w14:textId="77777777" w:rsidR="005377F9" w:rsidRPr="000670FE" w:rsidRDefault="005377F9" w:rsidP="005377F9">
      <w:r w:rsidRPr="000670FE">
        <w:t xml:space="preserve"> [TS 24.281, clause 6.2.3.1.2]</w:t>
      </w:r>
    </w:p>
    <w:p w14:paraId="312C550F" w14:textId="77777777" w:rsidR="005377F9" w:rsidRPr="000670FE" w:rsidRDefault="005377F9" w:rsidP="005377F9">
      <w:r w:rsidRPr="000670FE">
        <w:t>When performing the automatic commencement mode procedures, the MCVideo client shall follow the procedures in subclause 6.2.3.1.1 with the following clarification:</w:t>
      </w:r>
    </w:p>
    <w:p w14:paraId="0CC7E05E" w14:textId="77777777" w:rsidR="005377F9" w:rsidRPr="000670FE" w:rsidRDefault="005377F9" w:rsidP="000C1899">
      <w:r w:rsidRPr="000670FE">
        <w:t>-</w:t>
      </w:r>
      <w:r w:rsidRPr="000670FE">
        <w:tab/>
        <w:t>The MCVideo client may include a P-Answer-State header field with the value "Confirmed" as specified in IETF RFC 4964 [30] in the SIP 200 (OK) response.</w:t>
      </w:r>
    </w:p>
    <w:p w14:paraId="48997F0D" w14:textId="77777777" w:rsidR="005377F9" w:rsidRPr="001D621D" w:rsidRDefault="005377F9" w:rsidP="000C1899">
      <w:r w:rsidRPr="001D621D">
        <w:t xml:space="preserve">[TS 24.281, clause </w:t>
      </w:r>
      <w:r>
        <w:t>6.2.6</w:t>
      </w:r>
      <w:r w:rsidRPr="001D621D">
        <w:t>]</w:t>
      </w:r>
    </w:p>
    <w:p w14:paraId="43ABF721" w14:textId="77777777" w:rsidR="005377F9" w:rsidRPr="0073469F" w:rsidRDefault="005377F9" w:rsidP="005377F9">
      <w:r w:rsidRPr="0073469F">
        <w:t xml:space="preserve">Upon receiving a SIP BYE request, the </w:t>
      </w:r>
      <w:r>
        <w:t>MCVideo</w:t>
      </w:r>
      <w:r w:rsidRPr="0073469F">
        <w:t xml:space="preserve"> </w:t>
      </w:r>
      <w:r>
        <w:t>client</w:t>
      </w:r>
      <w:r w:rsidRPr="0073469F">
        <w:t>:</w:t>
      </w:r>
    </w:p>
    <w:p w14:paraId="37348BEC" w14:textId="77777777" w:rsidR="005377F9" w:rsidRPr="0073469F" w:rsidRDefault="005377F9" w:rsidP="000C1899">
      <w:pPr>
        <w:rPr>
          <w:lang w:eastAsia="ko-KR"/>
        </w:rPr>
      </w:pPr>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p>
    <w:p w14:paraId="75E8BBE4" w14:textId="77777777" w:rsidR="005377F9" w:rsidRPr="000670FE" w:rsidRDefault="005377F9" w:rsidP="005377F9">
      <w:pPr>
        <w:rPr>
          <w:lang w:eastAsia="ko-KR"/>
        </w:rPr>
      </w:pPr>
      <w:r w:rsidRPr="0073469F">
        <w:rPr>
          <w:lang w:eastAsia="ko-KR"/>
        </w:rPr>
        <w:t>2)</w:t>
      </w:r>
      <w:r w:rsidRPr="0073469F">
        <w:rPr>
          <w:lang w:eastAsia="ko-KR"/>
        </w:rPr>
        <w:tab/>
        <w:t xml:space="preserve">shall send SIP 200 (OK) response towards </w:t>
      </w:r>
      <w:r>
        <w:rPr>
          <w:lang w:eastAsia="ko-KR"/>
        </w:rPr>
        <w:t>MCVideo</w:t>
      </w:r>
      <w:r w:rsidRPr="0073469F">
        <w:rPr>
          <w:lang w:eastAsia="ko-KR"/>
        </w:rPr>
        <w:t xml:space="preserve"> server according to 3GPP TS 24.229 [</w:t>
      </w:r>
      <w:r>
        <w:rPr>
          <w:lang w:eastAsia="ko-KR"/>
        </w:rPr>
        <w:t>11</w:t>
      </w:r>
      <w:r w:rsidRPr="0073469F">
        <w:rPr>
          <w:lang w:eastAsia="ko-KR"/>
        </w:rPr>
        <w:t>].</w:t>
      </w:r>
    </w:p>
    <w:p w14:paraId="7C7D0DE4" w14:textId="77777777" w:rsidR="005377F9" w:rsidRPr="000670FE" w:rsidRDefault="005377F9" w:rsidP="005377F9">
      <w:pPr>
        <w:pStyle w:val="H6"/>
      </w:pPr>
      <w:bookmarkStart w:id="196" w:name="_Toc52787506"/>
      <w:bookmarkStart w:id="197" w:name="_Toc52787686"/>
      <w:r w:rsidRPr="000670FE">
        <w:t>6.1.1.6.3</w:t>
      </w:r>
      <w:r w:rsidRPr="000670FE">
        <w:tab/>
        <w:t>Test description</w:t>
      </w:r>
      <w:bookmarkEnd w:id="196"/>
      <w:bookmarkEnd w:id="197"/>
    </w:p>
    <w:p w14:paraId="648ACB9A" w14:textId="77777777" w:rsidR="005377F9" w:rsidRPr="000670FE" w:rsidRDefault="005377F9" w:rsidP="005377F9">
      <w:pPr>
        <w:pStyle w:val="H6"/>
      </w:pPr>
      <w:r w:rsidRPr="000670FE">
        <w:t>6.1.1.6.3.1</w:t>
      </w:r>
      <w:r w:rsidRPr="000670FE">
        <w:tab/>
      </w:r>
      <w:r w:rsidRPr="00147D43">
        <w:t>Pre</w:t>
      </w:r>
      <w:r w:rsidRPr="000670FE">
        <w:t>-test conditions</w:t>
      </w:r>
    </w:p>
    <w:p w14:paraId="3BB1C2D0" w14:textId="77777777" w:rsidR="005377F9" w:rsidRPr="000670FE" w:rsidRDefault="005377F9" w:rsidP="005377F9">
      <w:pPr>
        <w:pStyle w:val="H6"/>
      </w:pPr>
      <w:r w:rsidRPr="000670FE">
        <w:t>System Simulator:</w:t>
      </w:r>
    </w:p>
    <w:p w14:paraId="2D8B86AC" w14:textId="77777777" w:rsidR="005377F9" w:rsidRPr="000670FE" w:rsidRDefault="005377F9" w:rsidP="005377F9">
      <w:pPr>
        <w:pStyle w:val="B1"/>
      </w:pPr>
      <w:r w:rsidRPr="000670FE">
        <w:t>-</w:t>
      </w:r>
      <w:r w:rsidRPr="000670FE">
        <w:tab/>
        <w:t>SS (MCVideo server)</w:t>
      </w:r>
    </w:p>
    <w:p w14:paraId="5CBA378B" w14:textId="77777777" w:rsidR="005377F9" w:rsidRPr="000670FE" w:rsidRDefault="005377F9" w:rsidP="005377F9">
      <w:pPr>
        <w:pStyle w:val="B1"/>
        <w:rPr>
          <w:color w:val="000000"/>
        </w:rPr>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EF1BF23" w14:textId="77777777" w:rsidR="005377F9" w:rsidRPr="000670FE" w:rsidRDefault="005377F9" w:rsidP="005377F9">
      <w:pPr>
        <w:pStyle w:val="H6"/>
      </w:pPr>
      <w:r>
        <w:t>IUT</w:t>
      </w:r>
      <w:r w:rsidRPr="000670FE">
        <w:t>:</w:t>
      </w:r>
    </w:p>
    <w:p w14:paraId="4B3E9448" w14:textId="77777777" w:rsidR="005377F9" w:rsidRPr="000670FE" w:rsidRDefault="005377F9" w:rsidP="005377F9">
      <w:pPr>
        <w:pStyle w:val="B1"/>
      </w:pPr>
      <w:r w:rsidRPr="000670FE">
        <w:t>-</w:t>
      </w:r>
      <w:r w:rsidRPr="000670FE">
        <w:tab/>
        <w:t>UE (MCVideo Client)</w:t>
      </w:r>
    </w:p>
    <w:p w14:paraId="3ACB5DA8" w14:textId="77777777" w:rsidR="005377F9" w:rsidRPr="000670FE" w:rsidRDefault="005377F9" w:rsidP="005377F9">
      <w:pPr>
        <w:pStyle w:val="B1"/>
      </w:pPr>
      <w:r w:rsidRPr="000670FE">
        <w:t>-</w:t>
      </w:r>
      <w:r w:rsidRPr="000670FE">
        <w:tab/>
        <w:t xml:space="preserve">The </w:t>
      </w:r>
      <w:r w:rsidRPr="00147D43">
        <w:t>test</w:t>
      </w:r>
      <w:r w:rsidRPr="000670FE">
        <w:t xml:space="preserve"> USIM set as defined in TS 36.579-1 [2], subclause 5.5.10 is inserted.</w:t>
      </w:r>
    </w:p>
    <w:p w14:paraId="26D4C528" w14:textId="77777777" w:rsidR="005377F9" w:rsidRPr="000670FE" w:rsidRDefault="005377F9" w:rsidP="005377F9">
      <w:pPr>
        <w:pStyle w:val="H6"/>
      </w:pPr>
      <w:r w:rsidRPr="000670FE">
        <w:t>Preamble:</w:t>
      </w:r>
    </w:p>
    <w:p w14:paraId="4B9C622D" w14:textId="77777777" w:rsidR="005377F9" w:rsidRPr="000670FE" w:rsidRDefault="005377F9" w:rsidP="005377F9">
      <w:pPr>
        <w:pStyle w:val="B1"/>
      </w:pPr>
      <w:r w:rsidRPr="000670FE">
        <w:t>-</w:t>
      </w:r>
      <w:r w:rsidRPr="000670FE">
        <w:tab/>
        <w:t>The UE has performed the Generic Test Procedure for MCVideoUE registration as specified in TS 36.579-1 [2], subclause 5.4.2A.</w:t>
      </w:r>
    </w:p>
    <w:p w14:paraId="496F3F99"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4BE7B5F6" w14:textId="77777777" w:rsidR="005377F9" w:rsidRPr="000670FE" w:rsidRDefault="005377F9" w:rsidP="005377F9">
      <w:pPr>
        <w:pStyle w:val="B1"/>
      </w:pPr>
      <w:r w:rsidRPr="000670FE">
        <w:t>-</w:t>
      </w:r>
      <w:r w:rsidRPr="000670FE">
        <w:tab/>
        <w:t>UE States at the end of the preamble</w:t>
      </w:r>
    </w:p>
    <w:p w14:paraId="133C6EFE" w14:textId="77777777" w:rsidR="005377F9" w:rsidRPr="000670FE" w:rsidRDefault="005377F9" w:rsidP="005377F9">
      <w:pPr>
        <w:pStyle w:val="B2"/>
      </w:pPr>
      <w:r w:rsidRPr="000670FE">
        <w:t>-</w:t>
      </w:r>
      <w:r w:rsidRPr="000670FE">
        <w:tab/>
        <w:t>The UE is in E-UTRA Registered, Idle Mode state.</w:t>
      </w:r>
    </w:p>
    <w:p w14:paraId="107ACAD6"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51C42EEF" w14:textId="77777777" w:rsidR="005377F9" w:rsidRPr="000670FE" w:rsidRDefault="005377F9" w:rsidP="005377F9">
      <w:pPr>
        <w:pStyle w:val="H6"/>
      </w:pPr>
      <w:r w:rsidRPr="000670FE">
        <w:t>6.1.1.6.3.2</w:t>
      </w:r>
      <w:r w:rsidRPr="000670FE">
        <w:tab/>
        <w:t>Test procedure sequence</w:t>
      </w:r>
    </w:p>
    <w:p w14:paraId="6E4973B1" w14:textId="77777777" w:rsidR="005377F9" w:rsidRPr="000670FE" w:rsidRDefault="005377F9" w:rsidP="005377F9">
      <w:pPr>
        <w:pStyle w:val="TH"/>
      </w:pPr>
      <w:r w:rsidRPr="000670FE">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5377F9" w:rsidRPr="000670FE" w14:paraId="3AFD13DC" w14:textId="77777777" w:rsidTr="009A4AAA">
        <w:trPr>
          <w:trHeight w:val="199"/>
          <w:tblHeader/>
          <w:jc w:val="center"/>
        </w:trPr>
        <w:tc>
          <w:tcPr>
            <w:tcW w:w="624" w:type="dxa"/>
            <w:tcBorders>
              <w:bottom w:val="nil"/>
            </w:tcBorders>
          </w:tcPr>
          <w:p w14:paraId="12E84A95" w14:textId="77777777" w:rsidR="005377F9" w:rsidRPr="000670FE" w:rsidRDefault="005377F9" w:rsidP="009A4AAA">
            <w:pPr>
              <w:pStyle w:val="TAH"/>
              <w:keepNext w:val="0"/>
              <w:keepLines w:val="0"/>
              <w:widowControl w:val="0"/>
            </w:pPr>
            <w:r w:rsidRPr="000670FE">
              <w:t>St</w:t>
            </w:r>
          </w:p>
        </w:tc>
        <w:tc>
          <w:tcPr>
            <w:tcW w:w="3824" w:type="dxa"/>
            <w:tcBorders>
              <w:bottom w:val="nil"/>
            </w:tcBorders>
          </w:tcPr>
          <w:p w14:paraId="74820493" w14:textId="77777777" w:rsidR="005377F9" w:rsidRPr="000670FE" w:rsidRDefault="005377F9" w:rsidP="009A4AAA">
            <w:pPr>
              <w:pStyle w:val="TAH"/>
              <w:keepNext w:val="0"/>
              <w:keepLines w:val="0"/>
              <w:widowControl w:val="0"/>
            </w:pPr>
            <w:r w:rsidRPr="000670FE">
              <w:t>Procedure</w:t>
            </w:r>
          </w:p>
        </w:tc>
        <w:tc>
          <w:tcPr>
            <w:tcW w:w="3551" w:type="dxa"/>
            <w:gridSpan w:val="2"/>
          </w:tcPr>
          <w:p w14:paraId="3AF6826C" w14:textId="77777777" w:rsidR="005377F9" w:rsidRPr="000670FE" w:rsidRDefault="005377F9" w:rsidP="009A4AAA">
            <w:pPr>
              <w:pStyle w:val="TAH"/>
              <w:keepNext w:val="0"/>
              <w:keepLines w:val="0"/>
              <w:widowControl w:val="0"/>
            </w:pPr>
            <w:r w:rsidRPr="000670FE">
              <w:t>Message Sequence</w:t>
            </w:r>
          </w:p>
        </w:tc>
        <w:tc>
          <w:tcPr>
            <w:tcW w:w="544" w:type="dxa"/>
            <w:tcBorders>
              <w:bottom w:val="nil"/>
            </w:tcBorders>
          </w:tcPr>
          <w:p w14:paraId="1DF64F5D" w14:textId="77777777" w:rsidR="005377F9" w:rsidRPr="000670FE" w:rsidRDefault="005377F9" w:rsidP="009A4AAA">
            <w:pPr>
              <w:pStyle w:val="TAH"/>
              <w:keepNext w:val="0"/>
              <w:keepLines w:val="0"/>
              <w:widowControl w:val="0"/>
            </w:pPr>
            <w:r w:rsidRPr="000670FE">
              <w:t>TP</w:t>
            </w:r>
          </w:p>
        </w:tc>
        <w:tc>
          <w:tcPr>
            <w:tcW w:w="858" w:type="dxa"/>
            <w:tcBorders>
              <w:bottom w:val="nil"/>
            </w:tcBorders>
          </w:tcPr>
          <w:p w14:paraId="0D4F6C5E" w14:textId="77777777" w:rsidR="005377F9" w:rsidRPr="000670FE" w:rsidRDefault="005377F9" w:rsidP="009A4AAA">
            <w:pPr>
              <w:pStyle w:val="TAH"/>
              <w:keepNext w:val="0"/>
              <w:keepLines w:val="0"/>
              <w:widowControl w:val="0"/>
            </w:pPr>
            <w:r w:rsidRPr="000670FE">
              <w:t>Verdict</w:t>
            </w:r>
          </w:p>
        </w:tc>
      </w:tr>
      <w:tr w:rsidR="005377F9" w:rsidRPr="000670FE" w14:paraId="6B105AFE" w14:textId="77777777" w:rsidTr="009A4AAA">
        <w:trPr>
          <w:trHeight w:val="199"/>
          <w:tblHeader/>
          <w:jc w:val="center"/>
        </w:trPr>
        <w:tc>
          <w:tcPr>
            <w:tcW w:w="624" w:type="dxa"/>
            <w:tcBorders>
              <w:top w:val="nil"/>
            </w:tcBorders>
          </w:tcPr>
          <w:p w14:paraId="19EFC43A" w14:textId="77777777" w:rsidR="005377F9" w:rsidRPr="000670FE" w:rsidRDefault="005377F9" w:rsidP="009A4AAA">
            <w:pPr>
              <w:pStyle w:val="TAH"/>
              <w:keepNext w:val="0"/>
              <w:keepLines w:val="0"/>
              <w:widowControl w:val="0"/>
            </w:pPr>
          </w:p>
        </w:tc>
        <w:tc>
          <w:tcPr>
            <w:tcW w:w="3824" w:type="dxa"/>
            <w:tcBorders>
              <w:top w:val="nil"/>
            </w:tcBorders>
          </w:tcPr>
          <w:p w14:paraId="1E47AEBA" w14:textId="77777777" w:rsidR="005377F9" w:rsidRPr="000670FE" w:rsidRDefault="005377F9" w:rsidP="009A4AAA">
            <w:pPr>
              <w:pStyle w:val="TAH"/>
              <w:keepNext w:val="0"/>
              <w:keepLines w:val="0"/>
              <w:widowControl w:val="0"/>
            </w:pPr>
          </w:p>
        </w:tc>
        <w:tc>
          <w:tcPr>
            <w:tcW w:w="680" w:type="dxa"/>
          </w:tcPr>
          <w:p w14:paraId="3F06DE40" w14:textId="77777777" w:rsidR="005377F9" w:rsidRPr="000670FE" w:rsidRDefault="005377F9" w:rsidP="009A4AAA">
            <w:pPr>
              <w:pStyle w:val="TAH"/>
              <w:keepNext w:val="0"/>
              <w:keepLines w:val="0"/>
              <w:widowControl w:val="0"/>
            </w:pPr>
            <w:r w:rsidRPr="000670FE">
              <w:t>U - S</w:t>
            </w:r>
          </w:p>
        </w:tc>
        <w:tc>
          <w:tcPr>
            <w:tcW w:w="2871" w:type="dxa"/>
          </w:tcPr>
          <w:p w14:paraId="05891E70" w14:textId="77777777" w:rsidR="005377F9" w:rsidRPr="000670FE" w:rsidRDefault="005377F9" w:rsidP="009A4AAA">
            <w:pPr>
              <w:pStyle w:val="TAH"/>
              <w:keepNext w:val="0"/>
              <w:keepLines w:val="0"/>
              <w:widowControl w:val="0"/>
            </w:pPr>
            <w:r w:rsidRPr="000670FE">
              <w:t>Message</w:t>
            </w:r>
          </w:p>
        </w:tc>
        <w:tc>
          <w:tcPr>
            <w:tcW w:w="544" w:type="dxa"/>
            <w:tcBorders>
              <w:top w:val="nil"/>
            </w:tcBorders>
          </w:tcPr>
          <w:p w14:paraId="7861525A" w14:textId="77777777" w:rsidR="005377F9" w:rsidRPr="000670FE" w:rsidRDefault="005377F9" w:rsidP="009A4AAA">
            <w:pPr>
              <w:pStyle w:val="TAH"/>
              <w:keepNext w:val="0"/>
              <w:keepLines w:val="0"/>
              <w:widowControl w:val="0"/>
            </w:pPr>
          </w:p>
        </w:tc>
        <w:tc>
          <w:tcPr>
            <w:tcW w:w="858" w:type="dxa"/>
            <w:tcBorders>
              <w:top w:val="nil"/>
            </w:tcBorders>
          </w:tcPr>
          <w:p w14:paraId="48A13238" w14:textId="77777777" w:rsidR="005377F9" w:rsidRPr="000670FE" w:rsidRDefault="005377F9" w:rsidP="009A4AAA">
            <w:pPr>
              <w:pStyle w:val="TAH"/>
              <w:keepNext w:val="0"/>
              <w:keepLines w:val="0"/>
              <w:widowControl w:val="0"/>
            </w:pPr>
          </w:p>
        </w:tc>
      </w:tr>
      <w:tr w:rsidR="005377F9" w:rsidRPr="000670FE" w14:paraId="4D9894EC" w14:textId="77777777" w:rsidTr="009A4AAA">
        <w:trPr>
          <w:trHeight w:val="611"/>
          <w:jc w:val="center"/>
        </w:trPr>
        <w:tc>
          <w:tcPr>
            <w:tcW w:w="624" w:type="dxa"/>
            <w:shd w:val="clear" w:color="auto" w:fill="auto"/>
          </w:tcPr>
          <w:p w14:paraId="6D7FBB81" w14:textId="77777777" w:rsidR="005377F9" w:rsidRPr="000670FE" w:rsidRDefault="005377F9" w:rsidP="009A4AAA">
            <w:pPr>
              <w:pStyle w:val="TAC"/>
              <w:keepNext w:val="0"/>
              <w:keepLines w:val="0"/>
              <w:widowControl w:val="0"/>
              <w:rPr>
                <w:szCs w:val="18"/>
              </w:rPr>
            </w:pPr>
            <w:r w:rsidRPr="000670FE">
              <w:rPr>
                <w:rFonts w:cs="Arial"/>
                <w:szCs w:val="18"/>
              </w:rPr>
              <w:t>-</w:t>
            </w:r>
          </w:p>
        </w:tc>
        <w:tc>
          <w:tcPr>
            <w:tcW w:w="3824" w:type="dxa"/>
            <w:shd w:val="clear" w:color="auto" w:fill="auto"/>
          </w:tcPr>
          <w:p w14:paraId="5849402B" w14:textId="2E6A24AA" w:rsidR="005377F9" w:rsidRPr="000670FE" w:rsidRDefault="005377F9" w:rsidP="009A4AAA">
            <w:pPr>
              <w:pStyle w:val="TAL"/>
              <w:keepNext w:val="0"/>
              <w:keepLines w:val="0"/>
              <w:widowControl w:val="0"/>
              <w:rPr>
                <w:szCs w:val="18"/>
              </w:rPr>
            </w:pPr>
            <w:r w:rsidRPr="000670FE">
              <w:rPr>
                <w:rFonts w:cs="Arial"/>
                <w:szCs w:val="18"/>
              </w:rPr>
              <w:t xml:space="preserve">EXCEPTION: The E-UTRA/EPC actions </w:t>
            </w:r>
            <w:r>
              <w:rPr>
                <w:rFonts w:cs="Arial"/>
                <w:szCs w:val="18"/>
              </w:rPr>
              <w:t>that</w:t>
            </w:r>
            <w:r w:rsidRPr="000670FE">
              <w:rPr>
                <w:rFonts w:cs="Arial"/>
                <w:szCs w:val="18"/>
              </w:rPr>
              <w:t xml:space="preserve"> 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14:paraId="0D2F98A7" w14:textId="77777777" w:rsidR="005377F9" w:rsidRPr="000670FE" w:rsidRDefault="005377F9" w:rsidP="009A4AAA">
            <w:pPr>
              <w:pStyle w:val="TAC"/>
              <w:keepNext w:val="0"/>
              <w:keepLines w:val="0"/>
              <w:widowControl w:val="0"/>
            </w:pPr>
            <w:r w:rsidRPr="000670FE">
              <w:rPr>
                <w:rFonts w:cs="Arial"/>
                <w:szCs w:val="18"/>
              </w:rPr>
              <w:t>-</w:t>
            </w:r>
          </w:p>
        </w:tc>
        <w:tc>
          <w:tcPr>
            <w:tcW w:w="2871" w:type="dxa"/>
            <w:shd w:val="clear" w:color="auto" w:fill="auto"/>
          </w:tcPr>
          <w:p w14:paraId="75FFE8C6" w14:textId="77777777" w:rsidR="005377F9" w:rsidRPr="000670FE" w:rsidRDefault="005377F9" w:rsidP="009A4AAA">
            <w:pPr>
              <w:pStyle w:val="TAL"/>
              <w:keepNext w:val="0"/>
              <w:keepLines w:val="0"/>
              <w:widowControl w:val="0"/>
            </w:pPr>
            <w:r w:rsidRPr="000670FE">
              <w:rPr>
                <w:rFonts w:cs="Arial"/>
                <w:szCs w:val="18"/>
              </w:rPr>
              <w:t>-</w:t>
            </w:r>
          </w:p>
        </w:tc>
        <w:tc>
          <w:tcPr>
            <w:tcW w:w="544" w:type="dxa"/>
            <w:shd w:val="clear" w:color="auto" w:fill="auto"/>
          </w:tcPr>
          <w:p w14:paraId="7591F747" w14:textId="77777777" w:rsidR="005377F9" w:rsidRPr="000670FE" w:rsidRDefault="005377F9" w:rsidP="009A4AAA">
            <w:pPr>
              <w:pStyle w:val="TAC"/>
              <w:keepNext w:val="0"/>
              <w:keepLines w:val="0"/>
              <w:widowControl w:val="0"/>
            </w:pPr>
            <w:r w:rsidRPr="000670FE">
              <w:rPr>
                <w:rFonts w:cs="Arial"/>
                <w:szCs w:val="18"/>
              </w:rPr>
              <w:t>-</w:t>
            </w:r>
          </w:p>
        </w:tc>
        <w:tc>
          <w:tcPr>
            <w:tcW w:w="858" w:type="dxa"/>
            <w:shd w:val="clear" w:color="auto" w:fill="auto"/>
          </w:tcPr>
          <w:p w14:paraId="7BC848AA" w14:textId="77777777" w:rsidR="005377F9" w:rsidRPr="000670FE" w:rsidRDefault="005377F9" w:rsidP="009A4AAA">
            <w:pPr>
              <w:pStyle w:val="TAC"/>
              <w:keepNext w:val="0"/>
              <w:keepLines w:val="0"/>
              <w:widowControl w:val="0"/>
            </w:pPr>
            <w:r w:rsidRPr="000670FE">
              <w:rPr>
                <w:rFonts w:cs="Arial"/>
                <w:szCs w:val="18"/>
              </w:rPr>
              <w:t>-</w:t>
            </w:r>
          </w:p>
        </w:tc>
      </w:tr>
      <w:tr w:rsidR="005377F9" w:rsidRPr="000670FE" w14:paraId="28DD981F" w14:textId="77777777" w:rsidTr="009A4AAA">
        <w:trPr>
          <w:trHeight w:val="611"/>
          <w:jc w:val="center"/>
        </w:trPr>
        <w:tc>
          <w:tcPr>
            <w:tcW w:w="624" w:type="dxa"/>
            <w:shd w:val="clear" w:color="auto" w:fill="auto"/>
          </w:tcPr>
          <w:p w14:paraId="7196029D" w14:textId="77777777" w:rsidR="005377F9" w:rsidRPr="000670FE" w:rsidRDefault="005377F9" w:rsidP="009A4AAA">
            <w:pPr>
              <w:pStyle w:val="TAC"/>
              <w:keepNext w:val="0"/>
              <w:keepLines w:val="0"/>
              <w:widowControl w:val="0"/>
              <w:rPr>
                <w:szCs w:val="18"/>
              </w:rPr>
            </w:pPr>
            <w:r w:rsidRPr="000670FE">
              <w:rPr>
                <w:szCs w:val="18"/>
              </w:rPr>
              <w:t>1</w:t>
            </w:r>
          </w:p>
        </w:tc>
        <w:tc>
          <w:tcPr>
            <w:tcW w:w="3824" w:type="dxa"/>
            <w:shd w:val="clear" w:color="auto" w:fill="auto"/>
          </w:tcPr>
          <w:p w14:paraId="22EF3BEB" w14:textId="51F5EE22" w:rsidR="005377F9" w:rsidRPr="000670FE" w:rsidRDefault="005377F9" w:rsidP="009A4AAA">
            <w:pPr>
              <w:pStyle w:val="TAL"/>
              <w:keepNext w:val="0"/>
              <w:keepLines w:val="0"/>
              <w:widowControl w:val="0"/>
              <w:rPr>
                <w:szCs w:val="18"/>
              </w:rPr>
            </w:pPr>
            <w:r>
              <w:rPr>
                <w:szCs w:val="18"/>
              </w:rPr>
              <w:t xml:space="preserve">The </w:t>
            </w:r>
            <w:r w:rsidRPr="000670FE">
              <w:rPr>
                <w:szCs w:val="18"/>
              </w:rPr>
              <w:t xml:space="preserve">SS (MCVideo Server) </w:t>
            </w:r>
            <w:r>
              <w:rPr>
                <w:szCs w:val="18"/>
              </w:rPr>
              <w:t>sends</w:t>
            </w:r>
            <w:r w:rsidRPr="000670FE">
              <w:rPr>
                <w:szCs w:val="18"/>
              </w:rPr>
              <w:t xml:space="preserve"> a </w:t>
            </w:r>
            <w:r>
              <w:rPr>
                <w:szCs w:val="18"/>
              </w:rPr>
              <w:t xml:space="preserve">SIP INVITE to initiate an </w:t>
            </w:r>
            <w:r w:rsidRPr="000670FE">
              <w:rPr>
                <w:szCs w:val="18"/>
              </w:rPr>
              <w:t>on-demand pre-arranged emergency group call with automatic commencement</w:t>
            </w:r>
            <w:r>
              <w:rPr>
                <w:szCs w:val="18"/>
              </w:rPr>
              <w:t xml:space="preserve"> mode</w:t>
            </w:r>
            <w:r w:rsidRPr="000670FE">
              <w:rPr>
                <w:szCs w:val="18"/>
              </w:rPr>
              <w:t>.</w:t>
            </w:r>
          </w:p>
        </w:tc>
        <w:tc>
          <w:tcPr>
            <w:tcW w:w="680" w:type="dxa"/>
            <w:shd w:val="clear" w:color="auto" w:fill="auto"/>
          </w:tcPr>
          <w:p w14:paraId="4EDA7C03" w14:textId="77777777" w:rsidR="005377F9" w:rsidRPr="000670FE" w:rsidRDefault="005377F9" w:rsidP="009A4AAA">
            <w:pPr>
              <w:pStyle w:val="TAC"/>
              <w:keepNext w:val="0"/>
              <w:keepLines w:val="0"/>
              <w:widowControl w:val="0"/>
            </w:pPr>
            <w:r w:rsidRPr="000670FE">
              <w:t>&lt;--</w:t>
            </w:r>
          </w:p>
        </w:tc>
        <w:tc>
          <w:tcPr>
            <w:tcW w:w="2871" w:type="dxa"/>
            <w:shd w:val="clear" w:color="auto" w:fill="auto"/>
          </w:tcPr>
          <w:p w14:paraId="2ED47088" w14:textId="77777777" w:rsidR="005377F9" w:rsidRPr="000670FE" w:rsidRDefault="005377F9" w:rsidP="009A4AAA">
            <w:pPr>
              <w:pStyle w:val="TAL"/>
              <w:keepNext w:val="0"/>
              <w:keepLines w:val="0"/>
              <w:widowControl w:val="0"/>
            </w:pPr>
            <w:r w:rsidRPr="000670FE">
              <w:t>SIP INVITE</w:t>
            </w:r>
          </w:p>
        </w:tc>
        <w:tc>
          <w:tcPr>
            <w:tcW w:w="544" w:type="dxa"/>
            <w:shd w:val="clear" w:color="auto" w:fill="auto"/>
          </w:tcPr>
          <w:p w14:paraId="26EDEB66" w14:textId="77777777" w:rsidR="005377F9" w:rsidRPr="000670FE" w:rsidRDefault="005377F9" w:rsidP="009A4AAA">
            <w:pPr>
              <w:pStyle w:val="TAC"/>
              <w:keepNext w:val="0"/>
              <w:keepLines w:val="0"/>
              <w:widowControl w:val="0"/>
            </w:pPr>
            <w:r w:rsidRPr="000670FE">
              <w:t>-</w:t>
            </w:r>
          </w:p>
        </w:tc>
        <w:tc>
          <w:tcPr>
            <w:tcW w:w="858" w:type="dxa"/>
            <w:shd w:val="clear" w:color="auto" w:fill="auto"/>
          </w:tcPr>
          <w:p w14:paraId="106C614E" w14:textId="77777777" w:rsidR="005377F9" w:rsidRPr="000670FE" w:rsidRDefault="005377F9" w:rsidP="009A4AAA">
            <w:pPr>
              <w:pStyle w:val="TAC"/>
              <w:keepNext w:val="0"/>
              <w:keepLines w:val="0"/>
              <w:widowControl w:val="0"/>
            </w:pPr>
            <w:r w:rsidRPr="000670FE">
              <w:t>-</w:t>
            </w:r>
          </w:p>
        </w:tc>
      </w:tr>
      <w:tr w:rsidR="005377F9" w:rsidRPr="000670FE" w14:paraId="4DA43363" w14:textId="77777777" w:rsidTr="009A4AAA">
        <w:trPr>
          <w:trHeight w:val="415"/>
          <w:jc w:val="center"/>
        </w:trPr>
        <w:tc>
          <w:tcPr>
            <w:tcW w:w="624" w:type="dxa"/>
            <w:shd w:val="clear" w:color="auto" w:fill="auto"/>
          </w:tcPr>
          <w:p w14:paraId="5821AC3C" w14:textId="77777777" w:rsidR="005377F9" w:rsidRPr="000670FE" w:rsidRDefault="005377F9" w:rsidP="009A4AAA">
            <w:pPr>
              <w:pStyle w:val="TAC"/>
              <w:keepNext w:val="0"/>
              <w:keepLines w:val="0"/>
              <w:widowControl w:val="0"/>
            </w:pPr>
            <w:r w:rsidRPr="000670FE">
              <w:t>-</w:t>
            </w:r>
          </w:p>
        </w:tc>
        <w:tc>
          <w:tcPr>
            <w:tcW w:w="3824" w:type="dxa"/>
            <w:shd w:val="clear" w:color="auto" w:fill="auto"/>
          </w:tcPr>
          <w:p w14:paraId="1ED964DF" w14:textId="77777777" w:rsidR="005377F9" w:rsidRPr="000670FE" w:rsidRDefault="005377F9" w:rsidP="009A4AAA">
            <w:pPr>
              <w:pStyle w:val="TAL"/>
              <w:keepNext w:val="0"/>
              <w:keepLines w:val="0"/>
              <w:widowControl w:val="0"/>
            </w:pPr>
            <w:r w:rsidRPr="000670FE">
              <w:t xml:space="preserve">EXCEPTION: Step 2a1 describes behaviour that depends on the UE </w:t>
            </w:r>
            <w:r>
              <w:t xml:space="preserve">(MCVideo Client) </w:t>
            </w:r>
            <w:r w:rsidRPr="000670FE">
              <w:t xml:space="preserve">implementation; the "lower case letter" identifies a step sequence that take place if the UE </w:t>
            </w:r>
            <w:r>
              <w:t xml:space="preserve">(MCVideo Client) </w:t>
            </w:r>
            <w:r w:rsidRPr="000670FE">
              <w:t>responds to a SIP INVITE message with a SIP 100 (Trying) message.</w:t>
            </w:r>
          </w:p>
        </w:tc>
        <w:tc>
          <w:tcPr>
            <w:tcW w:w="680" w:type="dxa"/>
            <w:shd w:val="clear" w:color="auto" w:fill="auto"/>
          </w:tcPr>
          <w:p w14:paraId="14FF8825"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2A16B1B5" w14:textId="77777777" w:rsidR="005377F9" w:rsidRPr="000670FE" w:rsidRDefault="005377F9" w:rsidP="009A4AAA">
            <w:pPr>
              <w:pStyle w:val="TAL"/>
              <w:keepNext w:val="0"/>
              <w:keepLines w:val="0"/>
              <w:widowControl w:val="0"/>
            </w:pPr>
            <w:r w:rsidRPr="000670FE">
              <w:t>-</w:t>
            </w:r>
          </w:p>
        </w:tc>
        <w:tc>
          <w:tcPr>
            <w:tcW w:w="544" w:type="dxa"/>
            <w:shd w:val="clear" w:color="auto" w:fill="auto"/>
          </w:tcPr>
          <w:p w14:paraId="43AC446C" w14:textId="77777777" w:rsidR="005377F9" w:rsidRPr="000670FE" w:rsidRDefault="005377F9" w:rsidP="009A4AAA">
            <w:pPr>
              <w:pStyle w:val="TAC"/>
              <w:keepNext w:val="0"/>
              <w:keepLines w:val="0"/>
              <w:widowControl w:val="0"/>
            </w:pPr>
            <w:r w:rsidRPr="000670FE">
              <w:t>-</w:t>
            </w:r>
          </w:p>
        </w:tc>
        <w:tc>
          <w:tcPr>
            <w:tcW w:w="858" w:type="dxa"/>
            <w:shd w:val="clear" w:color="auto" w:fill="auto"/>
          </w:tcPr>
          <w:p w14:paraId="42C9AAA4" w14:textId="77777777" w:rsidR="005377F9" w:rsidRPr="000670FE" w:rsidRDefault="005377F9" w:rsidP="009A4AAA">
            <w:pPr>
              <w:pStyle w:val="TAC"/>
              <w:keepNext w:val="0"/>
              <w:keepLines w:val="0"/>
              <w:widowControl w:val="0"/>
            </w:pPr>
            <w:r w:rsidRPr="000670FE">
              <w:t>-</w:t>
            </w:r>
          </w:p>
        </w:tc>
      </w:tr>
      <w:tr w:rsidR="005377F9" w:rsidRPr="000670FE" w14:paraId="45C8E31C" w14:textId="77777777" w:rsidTr="009A4AAA">
        <w:trPr>
          <w:trHeight w:val="415"/>
          <w:jc w:val="center"/>
        </w:trPr>
        <w:tc>
          <w:tcPr>
            <w:tcW w:w="624" w:type="dxa"/>
            <w:shd w:val="clear" w:color="auto" w:fill="auto"/>
          </w:tcPr>
          <w:p w14:paraId="2F5446B1" w14:textId="77777777" w:rsidR="005377F9" w:rsidRPr="000670FE" w:rsidRDefault="005377F9" w:rsidP="009A4AAA">
            <w:pPr>
              <w:pStyle w:val="TAC"/>
              <w:keepNext w:val="0"/>
              <w:keepLines w:val="0"/>
              <w:widowControl w:val="0"/>
            </w:pPr>
            <w:r w:rsidRPr="000670FE">
              <w:t>2a1</w:t>
            </w:r>
          </w:p>
        </w:tc>
        <w:tc>
          <w:tcPr>
            <w:tcW w:w="3824" w:type="dxa"/>
            <w:shd w:val="clear" w:color="auto" w:fill="auto"/>
          </w:tcPr>
          <w:p w14:paraId="4F28B317" w14:textId="69BB3489" w:rsidR="005377F9" w:rsidRPr="000670FE" w:rsidRDefault="005377F9" w:rsidP="009A4AAA">
            <w:pPr>
              <w:pStyle w:val="TAL"/>
              <w:keepNext w:val="0"/>
              <w:keepLines w:val="0"/>
              <w:widowControl w:val="0"/>
            </w:pPr>
            <w:r>
              <w:t>Check: Does t</w:t>
            </w:r>
            <w:r w:rsidRPr="000670FE">
              <w:t>he UE (MCVideo Client) respond with a SIP 100 (Trying) message</w:t>
            </w:r>
            <w:r>
              <w:t>?</w:t>
            </w:r>
          </w:p>
        </w:tc>
        <w:tc>
          <w:tcPr>
            <w:tcW w:w="680" w:type="dxa"/>
            <w:shd w:val="clear" w:color="auto" w:fill="auto"/>
          </w:tcPr>
          <w:p w14:paraId="676B5B6F" w14:textId="77777777" w:rsidR="005377F9" w:rsidRPr="000670FE" w:rsidRDefault="005377F9" w:rsidP="009A4AAA">
            <w:pPr>
              <w:pStyle w:val="TAC"/>
              <w:keepNext w:val="0"/>
              <w:keepLines w:val="0"/>
              <w:widowControl w:val="0"/>
            </w:pPr>
            <w:r w:rsidRPr="000670FE">
              <w:t>--&gt;</w:t>
            </w:r>
          </w:p>
        </w:tc>
        <w:tc>
          <w:tcPr>
            <w:tcW w:w="2871" w:type="dxa"/>
            <w:shd w:val="clear" w:color="auto" w:fill="auto"/>
          </w:tcPr>
          <w:p w14:paraId="1C9FA89D" w14:textId="77777777" w:rsidR="005377F9" w:rsidRPr="000670FE" w:rsidRDefault="005377F9" w:rsidP="009A4AAA">
            <w:pPr>
              <w:pStyle w:val="TAL"/>
              <w:keepNext w:val="0"/>
              <w:keepLines w:val="0"/>
              <w:widowControl w:val="0"/>
            </w:pPr>
            <w:r w:rsidRPr="000670FE">
              <w:t>SIP 100 (Trying)</w:t>
            </w:r>
          </w:p>
        </w:tc>
        <w:tc>
          <w:tcPr>
            <w:tcW w:w="544" w:type="dxa"/>
            <w:shd w:val="clear" w:color="auto" w:fill="auto"/>
          </w:tcPr>
          <w:p w14:paraId="3414491B" w14:textId="4DDB6275" w:rsidR="005377F9" w:rsidRPr="000670FE" w:rsidRDefault="005377F9" w:rsidP="009A4AAA">
            <w:pPr>
              <w:pStyle w:val="TAC"/>
              <w:keepNext w:val="0"/>
              <w:keepLines w:val="0"/>
              <w:widowControl w:val="0"/>
            </w:pPr>
            <w:r>
              <w:t>1</w:t>
            </w:r>
          </w:p>
        </w:tc>
        <w:tc>
          <w:tcPr>
            <w:tcW w:w="858" w:type="dxa"/>
            <w:shd w:val="clear" w:color="auto" w:fill="auto"/>
          </w:tcPr>
          <w:p w14:paraId="094561E2" w14:textId="745CF18D" w:rsidR="005377F9" w:rsidRPr="000670FE" w:rsidRDefault="005377F9" w:rsidP="009A4AAA">
            <w:pPr>
              <w:pStyle w:val="TAC"/>
              <w:keepNext w:val="0"/>
              <w:keepLines w:val="0"/>
              <w:widowControl w:val="0"/>
            </w:pPr>
            <w:r>
              <w:t>P</w:t>
            </w:r>
          </w:p>
        </w:tc>
      </w:tr>
      <w:tr w:rsidR="005377F9" w:rsidRPr="000670FE" w14:paraId="668E409F" w14:textId="77777777" w:rsidTr="009A4AAA">
        <w:trPr>
          <w:trHeight w:val="305"/>
          <w:jc w:val="center"/>
        </w:trPr>
        <w:tc>
          <w:tcPr>
            <w:tcW w:w="624" w:type="dxa"/>
            <w:shd w:val="clear" w:color="auto" w:fill="auto"/>
          </w:tcPr>
          <w:p w14:paraId="46BD7201" w14:textId="77777777" w:rsidR="005377F9" w:rsidRPr="000670FE" w:rsidRDefault="005377F9" w:rsidP="009A4AAA">
            <w:pPr>
              <w:pStyle w:val="TAC"/>
              <w:keepNext w:val="0"/>
              <w:keepLines w:val="0"/>
              <w:widowControl w:val="0"/>
            </w:pPr>
            <w:r w:rsidRPr="000670FE">
              <w:t>3</w:t>
            </w:r>
          </w:p>
        </w:tc>
        <w:tc>
          <w:tcPr>
            <w:tcW w:w="3824" w:type="dxa"/>
            <w:shd w:val="clear" w:color="auto" w:fill="auto"/>
          </w:tcPr>
          <w:p w14:paraId="6CCB591E" w14:textId="77777777" w:rsidR="005377F9" w:rsidRPr="000670FE" w:rsidRDefault="005377F9" w:rsidP="009A4AAA">
            <w:pPr>
              <w:pStyle w:val="TAL"/>
              <w:keepNext w:val="0"/>
              <w:keepLines w:val="0"/>
              <w:widowControl w:val="0"/>
            </w:pPr>
            <w:r w:rsidRPr="000670FE">
              <w:t>Check: Does the UE (MCVideo Client) send a SIP 200 (OK) message?</w:t>
            </w:r>
          </w:p>
        </w:tc>
        <w:tc>
          <w:tcPr>
            <w:tcW w:w="680" w:type="dxa"/>
            <w:shd w:val="clear" w:color="auto" w:fill="auto"/>
          </w:tcPr>
          <w:p w14:paraId="5026BC0C" w14:textId="77777777" w:rsidR="005377F9" w:rsidRPr="000670FE" w:rsidRDefault="005377F9" w:rsidP="009A4AAA">
            <w:pPr>
              <w:pStyle w:val="TAC"/>
              <w:keepNext w:val="0"/>
              <w:keepLines w:val="0"/>
              <w:widowControl w:val="0"/>
            </w:pPr>
            <w:r w:rsidRPr="000670FE">
              <w:t>--&gt;</w:t>
            </w:r>
          </w:p>
        </w:tc>
        <w:tc>
          <w:tcPr>
            <w:tcW w:w="2871" w:type="dxa"/>
            <w:shd w:val="clear" w:color="auto" w:fill="auto"/>
          </w:tcPr>
          <w:p w14:paraId="790904C7" w14:textId="77777777" w:rsidR="005377F9" w:rsidRPr="000670FE" w:rsidRDefault="005377F9" w:rsidP="009A4AAA">
            <w:pPr>
              <w:pStyle w:val="TAL"/>
              <w:keepNext w:val="0"/>
              <w:keepLines w:val="0"/>
              <w:widowControl w:val="0"/>
            </w:pPr>
            <w:r w:rsidRPr="000670FE">
              <w:t>SIP 200 (OK)</w:t>
            </w:r>
          </w:p>
        </w:tc>
        <w:tc>
          <w:tcPr>
            <w:tcW w:w="544" w:type="dxa"/>
            <w:shd w:val="clear" w:color="auto" w:fill="auto"/>
          </w:tcPr>
          <w:p w14:paraId="6A094020" w14:textId="77777777" w:rsidR="005377F9" w:rsidRPr="000670FE" w:rsidRDefault="005377F9" w:rsidP="009A4AAA">
            <w:pPr>
              <w:pStyle w:val="TAC"/>
              <w:keepNext w:val="0"/>
              <w:keepLines w:val="0"/>
              <w:widowControl w:val="0"/>
            </w:pPr>
            <w:r w:rsidRPr="000670FE">
              <w:t>1</w:t>
            </w:r>
          </w:p>
        </w:tc>
        <w:tc>
          <w:tcPr>
            <w:tcW w:w="858" w:type="dxa"/>
            <w:shd w:val="clear" w:color="auto" w:fill="auto"/>
          </w:tcPr>
          <w:p w14:paraId="7FEDF2F3" w14:textId="77777777" w:rsidR="005377F9" w:rsidRPr="000670FE" w:rsidRDefault="005377F9" w:rsidP="009A4AAA">
            <w:pPr>
              <w:pStyle w:val="TAC"/>
              <w:keepNext w:val="0"/>
              <w:keepLines w:val="0"/>
              <w:widowControl w:val="0"/>
            </w:pPr>
            <w:r w:rsidRPr="000670FE">
              <w:t>P</w:t>
            </w:r>
          </w:p>
        </w:tc>
      </w:tr>
      <w:tr w:rsidR="005377F9" w:rsidRPr="000670FE" w14:paraId="70603EEB" w14:textId="77777777" w:rsidTr="009A4AAA">
        <w:trPr>
          <w:trHeight w:val="440"/>
          <w:jc w:val="center"/>
        </w:trPr>
        <w:tc>
          <w:tcPr>
            <w:tcW w:w="624" w:type="dxa"/>
            <w:shd w:val="clear" w:color="auto" w:fill="auto"/>
          </w:tcPr>
          <w:p w14:paraId="7A5206C6" w14:textId="77777777" w:rsidR="005377F9" w:rsidRPr="000670FE" w:rsidRDefault="005377F9" w:rsidP="009A4AAA">
            <w:pPr>
              <w:pStyle w:val="TAC"/>
              <w:keepNext w:val="0"/>
              <w:keepLines w:val="0"/>
              <w:widowControl w:val="0"/>
            </w:pPr>
            <w:r w:rsidRPr="000670FE">
              <w:t>4</w:t>
            </w:r>
          </w:p>
        </w:tc>
        <w:tc>
          <w:tcPr>
            <w:tcW w:w="3824" w:type="dxa"/>
            <w:shd w:val="clear" w:color="auto" w:fill="auto"/>
          </w:tcPr>
          <w:p w14:paraId="37DAD32A" w14:textId="77777777" w:rsidR="005377F9" w:rsidRPr="000670FE" w:rsidRDefault="005377F9" w:rsidP="009A4AAA">
            <w:pPr>
              <w:pStyle w:val="TAL"/>
              <w:keepNext w:val="0"/>
              <w:keepLines w:val="0"/>
              <w:widowControl w:val="0"/>
            </w:pPr>
            <w:r w:rsidRPr="000670FE">
              <w:t>The SS (MCVideo Server) sends an acknowledgement of the SIP 200 (OK) message.</w:t>
            </w:r>
          </w:p>
        </w:tc>
        <w:tc>
          <w:tcPr>
            <w:tcW w:w="680" w:type="dxa"/>
            <w:shd w:val="clear" w:color="auto" w:fill="auto"/>
          </w:tcPr>
          <w:p w14:paraId="60E3C833" w14:textId="77777777" w:rsidR="005377F9" w:rsidRPr="000670FE" w:rsidRDefault="005377F9" w:rsidP="009A4AAA">
            <w:pPr>
              <w:pStyle w:val="TAC"/>
              <w:keepNext w:val="0"/>
              <w:keepLines w:val="0"/>
              <w:widowControl w:val="0"/>
            </w:pPr>
            <w:r w:rsidRPr="000670FE">
              <w:t>&lt;--</w:t>
            </w:r>
          </w:p>
        </w:tc>
        <w:tc>
          <w:tcPr>
            <w:tcW w:w="2871" w:type="dxa"/>
            <w:shd w:val="clear" w:color="auto" w:fill="auto"/>
          </w:tcPr>
          <w:p w14:paraId="1D84337B" w14:textId="77777777" w:rsidR="005377F9" w:rsidRPr="000670FE" w:rsidRDefault="005377F9" w:rsidP="009A4AAA">
            <w:pPr>
              <w:pStyle w:val="TAL"/>
              <w:keepNext w:val="0"/>
              <w:keepLines w:val="0"/>
              <w:widowControl w:val="0"/>
            </w:pPr>
            <w:r w:rsidRPr="000670FE">
              <w:t>SIP ACK</w:t>
            </w:r>
          </w:p>
        </w:tc>
        <w:tc>
          <w:tcPr>
            <w:tcW w:w="544" w:type="dxa"/>
            <w:shd w:val="clear" w:color="auto" w:fill="auto"/>
          </w:tcPr>
          <w:p w14:paraId="73B7BF2F" w14:textId="77777777" w:rsidR="005377F9" w:rsidRPr="000670FE" w:rsidRDefault="005377F9" w:rsidP="009A4AAA">
            <w:pPr>
              <w:pStyle w:val="TAC"/>
              <w:keepNext w:val="0"/>
              <w:keepLines w:val="0"/>
              <w:widowControl w:val="0"/>
            </w:pPr>
          </w:p>
        </w:tc>
        <w:tc>
          <w:tcPr>
            <w:tcW w:w="858" w:type="dxa"/>
            <w:shd w:val="clear" w:color="auto" w:fill="auto"/>
          </w:tcPr>
          <w:p w14:paraId="6B2E758B" w14:textId="77777777" w:rsidR="005377F9" w:rsidRPr="000670FE" w:rsidRDefault="005377F9" w:rsidP="009A4AAA">
            <w:pPr>
              <w:pStyle w:val="TAC"/>
              <w:keepNext w:val="0"/>
              <w:keepLines w:val="0"/>
              <w:widowControl w:val="0"/>
            </w:pPr>
          </w:p>
        </w:tc>
      </w:tr>
      <w:tr w:rsidR="005377F9" w:rsidRPr="000670FE" w14:paraId="32FE3C8A" w14:textId="77777777" w:rsidTr="009A4AAA">
        <w:trPr>
          <w:trHeight w:val="616"/>
          <w:jc w:val="center"/>
        </w:trPr>
        <w:tc>
          <w:tcPr>
            <w:tcW w:w="624" w:type="dxa"/>
            <w:shd w:val="clear" w:color="auto" w:fill="auto"/>
          </w:tcPr>
          <w:p w14:paraId="375AAD17" w14:textId="77777777" w:rsidR="005377F9" w:rsidRPr="000670FE" w:rsidRDefault="005377F9" w:rsidP="009A4AAA">
            <w:pPr>
              <w:pStyle w:val="TAC"/>
              <w:keepNext w:val="0"/>
              <w:keepLines w:val="0"/>
              <w:widowControl w:val="0"/>
            </w:pPr>
            <w:r w:rsidRPr="000670FE">
              <w:t>5</w:t>
            </w:r>
          </w:p>
        </w:tc>
        <w:tc>
          <w:tcPr>
            <w:tcW w:w="3824" w:type="dxa"/>
            <w:shd w:val="clear" w:color="auto" w:fill="auto"/>
          </w:tcPr>
          <w:p w14:paraId="2CAF1E9A" w14:textId="77777777" w:rsidR="005377F9" w:rsidRPr="000670FE" w:rsidRDefault="005377F9" w:rsidP="009A4AAA">
            <w:pPr>
              <w:pStyle w:val="TAL"/>
              <w:keepNext w:val="0"/>
              <w:keepLines w:val="0"/>
              <w:widowControl w:val="0"/>
              <w:rPr>
                <w:rFonts w:eastAsia="SimSun"/>
                <w:lang w:eastAsia="zh-CN"/>
              </w:rPr>
            </w:pPr>
            <w:r w:rsidRPr="000670FE">
              <w:t>Check: Does the UE (MCVideo Client) display an indication for the Pre-arranged MCVideo emergency group call to the MCVideo</w:t>
            </w:r>
            <w:r w:rsidRPr="000670FE">
              <w:rPr>
                <w:rFonts w:eastAsia="SimSun"/>
                <w:lang w:eastAsia="zh-CN"/>
              </w:rPr>
              <w:t xml:space="preserve"> User?</w:t>
            </w:r>
          </w:p>
          <w:p w14:paraId="5535CC37" w14:textId="2CABA044" w:rsidR="005377F9" w:rsidRPr="000670FE" w:rsidRDefault="005377F9" w:rsidP="009A4AAA">
            <w:pPr>
              <w:pStyle w:val="TAL"/>
              <w:keepNext w:val="0"/>
              <w:keepLines w:val="0"/>
              <w:widowControl w:val="0"/>
              <w:rPr>
                <w:rFonts w:eastAsia="SimSun"/>
                <w:lang w:eastAsia="zh-CN"/>
              </w:rPr>
            </w:pPr>
            <w:r>
              <w:rPr>
                <w:rFonts w:eastAsia="SimSun"/>
                <w:lang w:eastAsia="zh-CN"/>
              </w:rPr>
              <w:t>(</w:t>
            </w:r>
            <w:r w:rsidRPr="000670FE">
              <w:rPr>
                <w:rFonts w:eastAsia="SimSun"/>
                <w:lang w:eastAsia="zh-CN"/>
              </w:rPr>
              <w:t>NOTE</w:t>
            </w:r>
            <w:r>
              <w:rPr>
                <w:rFonts w:eastAsia="SimSun"/>
                <w:lang w:eastAsia="zh-CN"/>
              </w:rPr>
              <w:t xml:space="preserve"> 1)</w:t>
            </w:r>
          </w:p>
        </w:tc>
        <w:tc>
          <w:tcPr>
            <w:tcW w:w="680" w:type="dxa"/>
            <w:shd w:val="clear" w:color="auto" w:fill="auto"/>
          </w:tcPr>
          <w:p w14:paraId="0BE844C2"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68A273BB" w14:textId="77777777" w:rsidR="005377F9" w:rsidRPr="000670FE" w:rsidRDefault="005377F9" w:rsidP="009A4AAA">
            <w:pPr>
              <w:pStyle w:val="TAL"/>
              <w:keepNext w:val="0"/>
              <w:keepLines w:val="0"/>
              <w:widowControl w:val="0"/>
            </w:pPr>
            <w:r w:rsidRPr="000670FE">
              <w:t>-</w:t>
            </w:r>
          </w:p>
        </w:tc>
        <w:tc>
          <w:tcPr>
            <w:tcW w:w="544" w:type="dxa"/>
            <w:shd w:val="clear" w:color="auto" w:fill="auto"/>
          </w:tcPr>
          <w:p w14:paraId="3B3EC20C" w14:textId="77777777" w:rsidR="005377F9" w:rsidRPr="000670FE" w:rsidRDefault="005377F9" w:rsidP="009A4AAA">
            <w:pPr>
              <w:pStyle w:val="TAC"/>
              <w:keepNext w:val="0"/>
              <w:keepLines w:val="0"/>
              <w:widowControl w:val="0"/>
            </w:pPr>
            <w:r w:rsidRPr="000670FE">
              <w:t>1</w:t>
            </w:r>
          </w:p>
        </w:tc>
        <w:tc>
          <w:tcPr>
            <w:tcW w:w="858" w:type="dxa"/>
            <w:shd w:val="clear" w:color="auto" w:fill="auto"/>
          </w:tcPr>
          <w:p w14:paraId="71A71C86" w14:textId="77777777" w:rsidR="005377F9" w:rsidRPr="000670FE" w:rsidRDefault="005377F9" w:rsidP="009A4AAA">
            <w:pPr>
              <w:pStyle w:val="TAC"/>
              <w:keepNext w:val="0"/>
              <w:keepLines w:val="0"/>
              <w:widowControl w:val="0"/>
            </w:pPr>
            <w:r w:rsidRPr="000670FE">
              <w:t>P</w:t>
            </w:r>
          </w:p>
        </w:tc>
      </w:tr>
      <w:tr w:rsidR="005377F9" w:rsidRPr="000670FE" w14:paraId="1EA520C4" w14:textId="77777777" w:rsidTr="009A4AAA">
        <w:trPr>
          <w:trHeight w:val="399"/>
          <w:jc w:val="center"/>
        </w:trPr>
        <w:tc>
          <w:tcPr>
            <w:tcW w:w="624" w:type="dxa"/>
            <w:shd w:val="clear" w:color="auto" w:fill="auto"/>
          </w:tcPr>
          <w:p w14:paraId="5E653759" w14:textId="77777777" w:rsidR="005377F9" w:rsidRPr="000670FE" w:rsidRDefault="005377F9" w:rsidP="009A4AAA">
            <w:pPr>
              <w:pStyle w:val="TAC"/>
              <w:keepNext w:val="0"/>
              <w:keepLines w:val="0"/>
              <w:widowControl w:val="0"/>
              <w:rPr>
                <w:szCs w:val="18"/>
              </w:rPr>
            </w:pPr>
            <w:r w:rsidRPr="000670FE">
              <w:rPr>
                <w:szCs w:val="18"/>
              </w:rPr>
              <w:t>6</w:t>
            </w:r>
          </w:p>
        </w:tc>
        <w:tc>
          <w:tcPr>
            <w:tcW w:w="3824" w:type="dxa"/>
            <w:shd w:val="clear" w:color="auto" w:fill="auto"/>
          </w:tcPr>
          <w:p w14:paraId="6C093A87" w14:textId="77777777" w:rsidR="005377F9" w:rsidRPr="000670FE" w:rsidRDefault="005377F9" w:rsidP="009A4AAA">
            <w:pPr>
              <w:pStyle w:val="TAL"/>
              <w:keepNext w:val="0"/>
              <w:keepLines w:val="0"/>
              <w:widowControl w:val="0"/>
              <w:rPr>
                <w:szCs w:val="18"/>
              </w:rPr>
            </w:pPr>
            <w:r w:rsidRPr="000670FE">
              <w:t>The SS (MCVideo Server) sends a Media Transmission Notification message.</w:t>
            </w:r>
          </w:p>
        </w:tc>
        <w:tc>
          <w:tcPr>
            <w:tcW w:w="680" w:type="dxa"/>
            <w:shd w:val="clear" w:color="auto" w:fill="auto"/>
          </w:tcPr>
          <w:p w14:paraId="39174E25" w14:textId="77777777" w:rsidR="005377F9" w:rsidRPr="000670FE" w:rsidRDefault="005377F9" w:rsidP="009A4AAA">
            <w:pPr>
              <w:pStyle w:val="TAC"/>
              <w:keepNext w:val="0"/>
              <w:keepLines w:val="0"/>
              <w:widowControl w:val="0"/>
              <w:rPr>
                <w:szCs w:val="18"/>
              </w:rPr>
            </w:pPr>
            <w:r w:rsidRPr="000670FE">
              <w:t>&lt;--</w:t>
            </w:r>
          </w:p>
        </w:tc>
        <w:tc>
          <w:tcPr>
            <w:tcW w:w="2871" w:type="dxa"/>
            <w:shd w:val="clear" w:color="auto" w:fill="auto"/>
          </w:tcPr>
          <w:p w14:paraId="4E1DBA15" w14:textId="77777777" w:rsidR="005377F9" w:rsidRPr="000670FE" w:rsidRDefault="005377F9" w:rsidP="009A4AAA">
            <w:pPr>
              <w:pStyle w:val="TAL"/>
              <w:keepNext w:val="0"/>
              <w:keepLines w:val="0"/>
              <w:widowControl w:val="0"/>
              <w:rPr>
                <w:szCs w:val="18"/>
              </w:rPr>
            </w:pPr>
            <w:r w:rsidRPr="000670FE">
              <w:t>Media Transmission Notification</w:t>
            </w:r>
          </w:p>
        </w:tc>
        <w:tc>
          <w:tcPr>
            <w:tcW w:w="544" w:type="dxa"/>
            <w:shd w:val="clear" w:color="auto" w:fill="auto"/>
          </w:tcPr>
          <w:p w14:paraId="65788CE5" w14:textId="77777777" w:rsidR="005377F9" w:rsidRPr="000670FE" w:rsidRDefault="005377F9" w:rsidP="009A4AAA">
            <w:pPr>
              <w:pStyle w:val="TAC"/>
              <w:keepNext w:val="0"/>
              <w:keepLines w:val="0"/>
              <w:widowControl w:val="0"/>
              <w:rPr>
                <w:szCs w:val="18"/>
              </w:rPr>
            </w:pPr>
            <w:r w:rsidRPr="000670FE">
              <w:rPr>
                <w:szCs w:val="18"/>
              </w:rPr>
              <w:t>-</w:t>
            </w:r>
          </w:p>
        </w:tc>
        <w:tc>
          <w:tcPr>
            <w:tcW w:w="858" w:type="dxa"/>
            <w:shd w:val="clear" w:color="auto" w:fill="auto"/>
          </w:tcPr>
          <w:p w14:paraId="5CC22227"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3D35676C" w14:textId="77777777" w:rsidTr="009A4AAA">
        <w:trPr>
          <w:trHeight w:val="399"/>
          <w:jc w:val="center"/>
        </w:trPr>
        <w:tc>
          <w:tcPr>
            <w:tcW w:w="624" w:type="dxa"/>
            <w:shd w:val="clear" w:color="auto" w:fill="auto"/>
          </w:tcPr>
          <w:p w14:paraId="3FE6B693" w14:textId="77777777" w:rsidR="005377F9" w:rsidRPr="000670FE" w:rsidDel="0023272D" w:rsidRDefault="005377F9" w:rsidP="009A4AAA">
            <w:pPr>
              <w:pStyle w:val="TAC"/>
              <w:keepNext w:val="0"/>
              <w:keepLines w:val="0"/>
              <w:widowControl w:val="0"/>
              <w:rPr>
                <w:szCs w:val="18"/>
              </w:rPr>
            </w:pPr>
            <w:r w:rsidRPr="000670FE">
              <w:rPr>
                <w:szCs w:val="18"/>
              </w:rPr>
              <w:t>7</w:t>
            </w:r>
          </w:p>
        </w:tc>
        <w:tc>
          <w:tcPr>
            <w:tcW w:w="3824" w:type="dxa"/>
            <w:shd w:val="clear" w:color="auto" w:fill="auto"/>
          </w:tcPr>
          <w:p w14:paraId="10F70829" w14:textId="77777777" w:rsidR="005377F9" w:rsidRPr="000670FE" w:rsidRDefault="005377F9" w:rsidP="009A4AAA">
            <w:pPr>
              <w:pStyle w:val="TAL"/>
              <w:keepNext w:val="0"/>
              <w:keepLines w:val="0"/>
              <w:widowControl w:val="0"/>
            </w:pPr>
            <w:r w:rsidRPr="000670FE">
              <w:t>Check: Does the UE (MCVideo Client) provide media transmission notification to the MCVideo User?</w:t>
            </w:r>
          </w:p>
          <w:p w14:paraId="7000CFCE" w14:textId="02C38BDE" w:rsidR="005377F9" w:rsidRPr="000670FE" w:rsidRDefault="005377F9" w:rsidP="009A4AAA">
            <w:pPr>
              <w:pStyle w:val="TAL"/>
              <w:keepNext w:val="0"/>
              <w:keepLines w:val="0"/>
              <w:widowControl w:val="0"/>
            </w:pPr>
            <w:r>
              <w:t>(</w:t>
            </w:r>
            <w:r w:rsidRPr="000670FE">
              <w:t>NOTE</w:t>
            </w:r>
            <w:r>
              <w:t xml:space="preserve"> 1)</w:t>
            </w:r>
            <w:r w:rsidRPr="000670FE">
              <w:t>.</w:t>
            </w:r>
          </w:p>
        </w:tc>
        <w:tc>
          <w:tcPr>
            <w:tcW w:w="680" w:type="dxa"/>
            <w:shd w:val="clear" w:color="auto" w:fill="auto"/>
          </w:tcPr>
          <w:p w14:paraId="6A30F38A" w14:textId="77777777" w:rsidR="005377F9" w:rsidRPr="000670FE" w:rsidRDefault="005377F9" w:rsidP="009A4AAA">
            <w:pPr>
              <w:pStyle w:val="TAC"/>
              <w:keepNext w:val="0"/>
              <w:keepLines w:val="0"/>
              <w:widowControl w:val="0"/>
            </w:pPr>
            <w:r w:rsidRPr="000670FE">
              <w:rPr>
                <w:szCs w:val="18"/>
              </w:rPr>
              <w:t>-</w:t>
            </w:r>
          </w:p>
        </w:tc>
        <w:tc>
          <w:tcPr>
            <w:tcW w:w="2871" w:type="dxa"/>
            <w:shd w:val="clear" w:color="auto" w:fill="auto"/>
          </w:tcPr>
          <w:p w14:paraId="72FBEFF0" w14:textId="77777777" w:rsidR="005377F9" w:rsidRPr="000670FE" w:rsidRDefault="005377F9" w:rsidP="009A4AAA">
            <w:pPr>
              <w:pStyle w:val="TAL"/>
              <w:keepNext w:val="0"/>
              <w:keepLines w:val="0"/>
              <w:widowControl w:val="0"/>
            </w:pPr>
            <w:r w:rsidRPr="000670FE">
              <w:rPr>
                <w:rFonts w:cs="Arial"/>
                <w:szCs w:val="18"/>
              </w:rPr>
              <w:t>-</w:t>
            </w:r>
          </w:p>
        </w:tc>
        <w:tc>
          <w:tcPr>
            <w:tcW w:w="544" w:type="dxa"/>
            <w:shd w:val="clear" w:color="auto" w:fill="auto"/>
          </w:tcPr>
          <w:p w14:paraId="4630BF3A" w14:textId="77777777" w:rsidR="005377F9" w:rsidRPr="000670FE" w:rsidRDefault="005377F9" w:rsidP="009A4AAA">
            <w:pPr>
              <w:pStyle w:val="TAC"/>
              <w:keepNext w:val="0"/>
              <w:keepLines w:val="0"/>
              <w:widowControl w:val="0"/>
              <w:rPr>
                <w:szCs w:val="18"/>
              </w:rPr>
            </w:pPr>
            <w:r w:rsidRPr="000670FE">
              <w:rPr>
                <w:szCs w:val="18"/>
              </w:rPr>
              <w:t>2</w:t>
            </w:r>
          </w:p>
        </w:tc>
        <w:tc>
          <w:tcPr>
            <w:tcW w:w="858" w:type="dxa"/>
            <w:shd w:val="clear" w:color="auto" w:fill="auto"/>
          </w:tcPr>
          <w:p w14:paraId="5724E36B"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033E6EC8" w14:textId="77777777" w:rsidTr="009A4AAA">
        <w:trPr>
          <w:trHeight w:val="399"/>
          <w:jc w:val="center"/>
        </w:trPr>
        <w:tc>
          <w:tcPr>
            <w:tcW w:w="624" w:type="dxa"/>
            <w:shd w:val="clear" w:color="auto" w:fill="auto"/>
          </w:tcPr>
          <w:p w14:paraId="44CD751F" w14:textId="77777777" w:rsidR="005377F9" w:rsidRPr="000670FE" w:rsidRDefault="005377F9" w:rsidP="009A4AAA">
            <w:pPr>
              <w:pStyle w:val="TAC"/>
              <w:keepNext w:val="0"/>
              <w:keepLines w:val="0"/>
              <w:widowControl w:val="0"/>
              <w:rPr>
                <w:szCs w:val="18"/>
              </w:rPr>
            </w:pPr>
            <w:r w:rsidRPr="000670FE">
              <w:rPr>
                <w:szCs w:val="18"/>
              </w:rPr>
              <w:t>8</w:t>
            </w:r>
          </w:p>
        </w:tc>
        <w:tc>
          <w:tcPr>
            <w:tcW w:w="3824" w:type="dxa"/>
            <w:shd w:val="clear" w:color="auto" w:fill="auto"/>
          </w:tcPr>
          <w:p w14:paraId="19130CC4" w14:textId="77777777" w:rsidR="005377F9" w:rsidRPr="000670FE" w:rsidRDefault="005377F9" w:rsidP="009A4AAA">
            <w:pPr>
              <w:pStyle w:val="TAL"/>
              <w:keepNext w:val="0"/>
              <w:keepLines w:val="0"/>
              <w:widowControl w:val="0"/>
            </w:pPr>
            <w:r w:rsidRPr="000670FE">
              <w:t>Make the MCVideo User request permission to receive media.</w:t>
            </w:r>
          </w:p>
          <w:p w14:paraId="0ADD8144" w14:textId="22D96931" w:rsidR="005377F9" w:rsidRPr="000670FE" w:rsidRDefault="005377F9" w:rsidP="009A4AAA">
            <w:pPr>
              <w:pStyle w:val="TAL"/>
              <w:keepNext w:val="0"/>
              <w:keepLines w:val="0"/>
              <w:widowControl w:val="0"/>
            </w:pPr>
            <w:r>
              <w:t>(</w:t>
            </w:r>
            <w:r w:rsidRPr="000670FE">
              <w:t>NOTE</w:t>
            </w:r>
            <w:r>
              <w:t xml:space="preserve"> 1)</w:t>
            </w:r>
          </w:p>
        </w:tc>
        <w:tc>
          <w:tcPr>
            <w:tcW w:w="680" w:type="dxa"/>
            <w:shd w:val="clear" w:color="auto" w:fill="auto"/>
          </w:tcPr>
          <w:p w14:paraId="6EB4BACF"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266F7E61" w14:textId="77777777" w:rsidR="005377F9" w:rsidRPr="000670FE" w:rsidRDefault="005377F9" w:rsidP="009A4AAA">
            <w:pPr>
              <w:pStyle w:val="TAL"/>
              <w:keepNext w:val="0"/>
              <w:keepLines w:val="0"/>
              <w:widowControl w:val="0"/>
            </w:pPr>
            <w:r w:rsidRPr="000670FE">
              <w:t>-</w:t>
            </w:r>
          </w:p>
        </w:tc>
        <w:tc>
          <w:tcPr>
            <w:tcW w:w="544" w:type="dxa"/>
            <w:shd w:val="clear" w:color="auto" w:fill="auto"/>
          </w:tcPr>
          <w:p w14:paraId="1E50075D" w14:textId="77777777" w:rsidR="005377F9" w:rsidRPr="000670FE" w:rsidRDefault="005377F9" w:rsidP="009A4AAA">
            <w:pPr>
              <w:pStyle w:val="TAC"/>
              <w:keepNext w:val="0"/>
              <w:keepLines w:val="0"/>
              <w:widowControl w:val="0"/>
              <w:rPr>
                <w:szCs w:val="18"/>
              </w:rPr>
            </w:pPr>
            <w:r w:rsidRPr="000670FE">
              <w:rPr>
                <w:szCs w:val="18"/>
              </w:rPr>
              <w:t>-</w:t>
            </w:r>
          </w:p>
        </w:tc>
        <w:tc>
          <w:tcPr>
            <w:tcW w:w="858" w:type="dxa"/>
            <w:shd w:val="clear" w:color="auto" w:fill="auto"/>
          </w:tcPr>
          <w:p w14:paraId="7F373021"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2D108E42" w14:textId="77777777" w:rsidTr="009A4AAA">
        <w:trPr>
          <w:trHeight w:val="399"/>
          <w:jc w:val="center"/>
        </w:trPr>
        <w:tc>
          <w:tcPr>
            <w:tcW w:w="624" w:type="dxa"/>
            <w:shd w:val="clear" w:color="auto" w:fill="auto"/>
          </w:tcPr>
          <w:p w14:paraId="0D2CADD3" w14:textId="77777777" w:rsidR="005377F9" w:rsidRPr="000670FE" w:rsidRDefault="005377F9" w:rsidP="009A4AAA">
            <w:pPr>
              <w:pStyle w:val="TAC"/>
              <w:keepNext w:val="0"/>
              <w:keepLines w:val="0"/>
              <w:widowControl w:val="0"/>
              <w:rPr>
                <w:szCs w:val="18"/>
              </w:rPr>
            </w:pPr>
            <w:r w:rsidRPr="000670FE">
              <w:rPr>
                <w:szCs w:val="18"/>
              </w:rPr>
              <w:t>9</w:t>
            </w:r>
          </w:p>
        </w:tc>
        <w:tc>
          <w:tcPr>
            <w:tcW w:w="3824" w:type="dxa"/>
            <w:shd w:val="clear" w:color="auto" w:fill="auto"/>
          </w:tcPr>
          <w:p w14:paraId="06152FDB" w14:textId="77777777" w:rsidR="005377F9" w:rsidRPr="000670FE" w:rsidRDefault="005377F9" w:rsidP="009A4AAA">
            <w:pPr>
              <w:pStyle w:val="TAL"/>
              <w:keepNext w:val="0"/>
              <w:keepLines w:val="0"/>
              <w:widowControl w:val="0"/>
              <w:rPr>
                <w:szCs w:val="18"/>
              </w:rPr>
            </w:pPr>
            <w:r w:rsidRPr="000670FE">
              <w:t>Check: Does the UE (MCVideo Client) respond with a Media Receive Request message?</w:t>
            </w:r>
          </w:p>
        </w:tc>
        <w:tc>
          <w:tcPr>
            <w:tcW w:w="680" w:type="dxa"/>
            <w:shd w:val="clear" w:color="auto" w:fill="auto"/>
          </w:tcPr>
          <w:p w14:paraId="75D99181" w14:textId="77777777" w:rsidR="005377F9" w:rsidRPr="000670FE" w:rsidRDefault="005377F9" w:rsidP="009A4AAA">
            <w:pPr>
              <w:pStyle w:val="TAC"/>
              <w:keepNext w:val="0"/>
              <w:keepLines w:val="0"/>
              <w:widowControl w:val="0"/>
              <w:rPr>
                <w:szCs w:val="18"/>
              </w:rPr>
            </w:pPr>
            <w:r w:rsidRPr="000670FE">
              <w:t>--&gt;</w:t>
            </w:r>
          </w:p>
        </w:tc>
        <w:tc>
          <w:tcPr>
            <w:tcW w:w="2871" w:type="dxa"/>
            <w:shd w:val="clear" w:color="auto" w:fill="auto"/>
          </w:tcPr>
          <w:p w14:paraId="36AFF236" w14:textId="77777777" w:rsidR="005377F9" w:rsidRPr="000670FE" w:rsidRDefault="005377F9" w:rsidP="009A4AAA">
            <w:pPr>
              <w:pStyle w:val="TAL"/>
              <w:keepNext w:val="0"/>
              <w:keepLines w:val="0"/>
              <w:widowControl w:val="0"/>
              <w:rPr>
                <w:szCs w:val="18"/>
              </w:rPr>
            </w:pPr>
            <w:r w:rsidRPr="000670FE">
              <w:t xml:space="preserve">Receive Media Request </w:t>
            </w:r>
          </w:p>
        </w:tc>
        <w:tc>
          <w:tcPr>
            <w:tcW w:w="544" w:type="dxa"/>
            <w:shd w:val="clear" w:color="auto" w:fill="auto"/>
          </w:tcPr>
          <w:p w14:paraId="16EBC73A" w14:textId="77777777" w:rsidR="005377F9" w:rsidRPr="000670FE" w:rsidRDefault="005377F9" w:rsidP="009A4AAA">
            <w:pPr>
              <w:pStyle w:val="TAC"/>
              <w:keepNext w:val="0"/>
              <w:keepLines w:val="0"/>
              <w:widowControl w:val="0"/>
              <w:rPr>
                <w:szCs w:val="18"/>
              </w:rPr>
            </w:pPr>
            <w:r w:rsidRPr="000670FE">
              <w:rPr>
                <w:szCs w:val="18"/>
              </w:rPr>
              <w:t>2</w:t>
            </w:r>
          </w:p>
        </w:tc>
        <w:tc>
          <w:tcPr>
            <w:tcW w:w="858" w:type="dxa"/>
            <w:shd w:val="clear" w:color="auto" w:fill="auto"/>
          </w:tcPr>
          <w:p w14:paraId="6E46CC17"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32E49B35" w14:textId="77777777" w:rsidTr="009A4AAA">
        <w:trPr>
          <w:trHeight w:val="399"/>
          <w:jc w:val="center"/>
        </w:trPr>
        <w:tc>
          <w:tcPr>
            <w:tcW w:w="624" w:type="dxa"/>
            <w:shd w:val="clear" w:color="auto" w:fill="auto"/>
          </w:tcPr>
          <w:p w14:paraId="6F2E5636" w14:textId="77777777" w:rsidR="005377F9" w:rsidRPr="000670FE" w:rsidRDefault="005377F9" w:rsidP="009A4AAA">
            <w:pPr>
              <w:pStyle w:val="TAC"/>
              <w:keepNext w:val="0"/>
              <w:keepLines w:val="0"/>
              <w:widowControl w:val="0"/>
              <w:rPr>
                <w:rFonts w:cs="Arial"/>
                <w:szCs w:val="18"/>
              </w:rPr>
            </w:pPr>
            <w:r w:rsidRPr="000670FE">
              <w:rPr>
                <w:rFonts w:cs="Arial"/>
                <w:szCs w:val="18"/>
              </w:rPr>
              <w:t>10</w:t>
            </w:r>
          </w:p>
        </w:tc>
        <w:tc>
          <w:tcPr>
            <w:tcW w:w="3824" w:type="dxa"/>
            <w:shd w:val="clear" w:color="auto" w:fill="auto"/>
          </w:tcPr>
          <w:p w14:paraId="5FAE4675" w14:textId="77777777" w:rsidR="005377F9" w:rsidRPr="000670FE" w:rsidRDefault="005377F9" w:rsidP="009A4AAA">
            <w:pPr>
              <w:pStyle w:val="TAL"/>
              <w:keepNext w:val="0"/>
              <w:keepLines w:val="0"/>
              <w:widowControl w:val="0"/>
              <w:rPr>
                <w:szCs w:val="18"/>
              </w:rPr>
            </w:pPr>
            <w:r w:rsidRPr="000670FE">
              <w:t>The SS (MCVideo Server) sends a Receive Media Response message.</w:t>
            </w:r>
          </w:p>
        </w:tc>
        <w:tc>
          <w:tcPr>
            <w:tcW w:w="680" w:type="dxa"/>
            <w:shd w:val="clear" w:color="auto" w:fill="auto"/>
          </w:tcPr>
          <w:p w14:paraId="3BD1E5A0" w14:textId="77777777" w:rsidR="005377F9" w:rsidRPr="000670FE" w:rsidRDefault="005377F9" w:rsidP="009A4AAA">
            <w:pPr>
              <w:pStyle w:val="TAC"/>
              <w:keepNext w:val="0"/>
              <w:keepLines w:val="0"/>
              <w:widowControl w:val="0"/>
              <w:rPr>
                <w:szCs w:val="18"/>
              </w:rPr>
            </w:pPr>
            <w:r w:rsidRPr="000670FE">
              <w:t>&lt;--</w:t>
            </w:r>
          </w:p>
        </w:tc>
        <w:tc>
          <w:tcPr>
            <w:tcW w:w="2871" w:type="dxa"/>
            <w:shd w:val="clear" w:color="auto" w:fill="auto"/>
          </w:tcPr>
          <w:p w14:paraId="7E62ECE9" w14:textId="77777777" w:rsidR="005377F9" w:rsidRPr="000670FE" w:rsidRDefault="005377F9" w:rsidP="009A4AAA">
            <w:pPr>
              <w:pStyle w:val="TAL"/>
              <w:keepNext w:val="0"/>
              <w:keepLines w:val="0"/>
              <w:widowControl w:val="0"/>
              <w:rPr>
                <w:szCs w:val="18"/>
              </w:rPr>
            </w:pPr>
            <w:r w:rsidRPr="000670FE">
              <w:t>Receive Media Response</w:t>
            </w:r>
          </w:p>
        </w:tc>
        <w:tc>
          <w:tcPr>
            <w:tcW w:w="544" w:type="dxa"/>
            <w:shd w:val="clear" w:color="auto" w:fill="auto"/>
          </w:tcPr>
          <w:p w14:paraId="342792EB" w14:textId="77777777" w:rsidR="005377F9" w:rsidRPr="000670FE" w:rsidRDefault="005377F9" w:rsidP="009A4AAA">
            <w:pPr>
              <w:pStyle w:val="TAC"/>
              <w:keepNext w:val="0"/>
              <w:keepLines w:val="0"/>
              <w:widowControl w:val="0"/>
              <w:rPr>
                <w:szCs w:val="18"/>
              </w:rPr>
            </w:pPr>
            <w:r w:rsidRPr="000670FE">
              <w:rPr>
                <w:szCs w:val="18"/>
              </w:rPr>
              <w:t>-</w:t>
            </w:r>
          </w:p>
        </w:tc>
        <w:tc>
          <w:tcPr>
            <w:tcW w:w="858" w:type="dxa"/>
            <w:shd w:val="clear" w:color="auto" w:fill="auto"/>
          </w:tcPr>
          <w:p w14:paraId="6D3C06FA"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6AE66FB8" w14:textId="77777777" w:rsidTr="009A4AAA">
        <w:trPr>
          <w:trHeight w:val="399"/>
          <w:jc w:val="center"/>
        </w:trPr>
        <w:tc>
          <w:tcPr>
            <w:tcW w:w="624" w:type="dxa"/>
            <w:shd w:val="clear" w:color="auto" w:fill="auto"/>
          </w:tcPr>
          <w:p w14:paraId="072319CC" w14:textId="77777777" w:rsidR="005377F9" w:rsidRPr="000670FE" w:rsidRDefault="005377F9" w:rsidP="009A4AAA">
            <w:pPr>
              <w:pStyle w:val="TAC"/>
              <w:keepNext w:val="0"/>
              <w:keepLines w:val="0"/>
              <w:widowControl w:val="0"/>
              <w:rPr>
                <w:rFonts w:cs="Arial"/>
                <w:szCs w:val="18"/>
              </w:rPr>
            </w:pPr>
            <w:r w:rsidRPr="000670FE">
              <w:rPr>
                <w:rFonts w:cs="Arial"/>
                <w:szCs w:val="18"/>
              </w:rPr>
              <w:t>11</w:t>
            </w:r>
          </w:p>
        </w:tc>
        <w:tc>
          <w:tcPr>
            <w:tcW w:w="3824" w:type="dxa"/>
            <w:shd w:val="clear" w:color="auto" w:fill="auto"/>
          </w:tcPr>
          <w:p w14:paraId="68A15CE8" w14:textId="77777777" w:rsidR="005377F9" w:rsidRPr="000670FE" w:rsidRDefault="005377F9" w:rsidP="009A4AAA">
            <w:pPr>
              <w:pStyle w:val="TAL"/>
              <w:keepNext w:val="0"/>
              <w:keepLines w:val="0"/>
              <w:widowControl w:val="0"/>
            </w:pPr>
            <w:r w:rsidRPr="000670FE">
              <w:t>Check: Does the UE (MCVideo Client) provide receive media success notification to the MCVideo User?</w:t>
            </w:r>
          </w:p>
          <w:p w14:paraId="11761A28" w14:textId="09A5305C" w:rsidR="005377F9" w:rsidRPr="000670FE" w:rsidRDefault="005377F9" w:rsidP="009A4AAA">
            <w:pPr>
              <w:pStyle w:val="TAL"/>
              <w:keepNext w:val="0"/>
              <w:keepLines w:val="0"/>
              <w:widowControl w:val="0"/>
            </w:pPr>
            <w:r>
              <w:t>(</w:t>
            </w:r>
            <w:r w:rsidRPr="000670FE">
              <w:t>NOTE</w:t>
            </w:r>
            <w:r>
              <w:t xml:space="preserve"> 1)</w:t>
            </w:r>
          </w:p>
        </w:tc>
        <w:tc>
          <w:tcPr>
            <w:tcW w:w="680" w:type="dxa"/>
            <w:shd w:val="clear" w:color="auto" w:fill="auto"/>
          </w:tcPr>
          <w:p w14:paraId="7AD63D41"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07F8E6D2" w14:textId="77777777" w:rsidR="005377F9" w:rsidRPr="000670FE" w:rsidRDefault="005377F9" w:rsidP="009A4AAA">
            <w:pPr>
              <w:pStyle w:val="TAL"/>
              <w:keepNext w:val="0"/>
              <w:keepLines w:val="0"/>
              <w:widowControl w:val="0"/>
            </w:pPr>
            <w:r w:rsidRPr="000670FE">
              <w:t>-</w:t>
            </w:r>
          </w:p>
        </w:tc>
        <w:tc>
          <w:tcPr>
            <w:tcW w:w="544" w:type="dxa"/>
            <w:shd w:val="clear" w:color="auto" w:fill="auto"/>
          </w:tcPr>
          <w:p w14:paraId="72BBB1AB" w14:textId="77777777" w:rsidR="005377F9" w:rsidRPr="000670FE" w:rsidRDefault="005377F9" w:rsidP="009A4AAA">
            <w:pPr>
              <w:pStyle w:val="TAC"/>
              <w:keepNext w:val="0"/>
              <w:keepLines w:val="0"/>
              <w:widowControl w:val="0"/>
              <w:rPr>
                <w:szCs w:val="18"/>
              </w:rPr>
            </w:pPr>
            <w:r w:rsidRPr="000670FE">
              <w:rPr>
                <w:szCs w:val="18"/>
              </w:rPr>
              <w:t>3</w:t>
            </w:r>
          </w:p>
        </w:tc>
        <w:tc>
          <w:tcPr>
            <w:tcW w:w="858" w:type="dxa"/>
            <w:shd w:val="clear" w:color="auto" w:fill="auto"/>
          </w:tcPr>
          <w:p w14:paraId="259BF3D8"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25DD97AC" w14:textId="77777777" w:rsidTr="009A4AAA">
        <w:trPr>
          <w:trHeight w:val="720"/>
          <w:jc w:val="center"/>
        </w:trPr>
        <w:tc>
          <w:tcPr>
            <w:tcW w:w="624" w:type="dxa"/>
            <w:shd w:val="clear" w:color="auto" w:fill="auto"/>
          </w:tcPr>
          <w:p w14:paraId="2558E646" w14:textId="77777777" w:rsidR="005377F9" w:rsidRPr="000670FE" w:rsidDel="008E1851" w:rsidRDefault="005377F9" w:rsidP="009A4AAA">
            <w:pPr>
              <w:pStyle w:val="TAC"/>
              <w:keepNext w:val="0"/>
              <w:keepLines w:val="0"/>
              <w:widowControl w:val="0"/>
              <w:rPr>
                <w:rFonts w:cs="Arial"/>
                <w:szCs w:val="18"/>
              </w:rPr>
            </w:pPr>
            <w:r w:rsidRPr="000670FE">
              <w:t>12</w:t>
            </w:r>
          </w:p>
        </w:tc>
        <w:tc>
          <w:tcPr>
            <w:tcW w:w="3824" w:type="dxa"/>
            <w:shd w:val="clear" w:color="auto" w:fill="auto"/>
          </w:tcPr>
          <w:p w14:paraId="5E86CBCB" w14:textId="77777777" w:rsidR="005377F9" w:rsidRPr="000670FE" w:rsidRDefault="005377F9" w:rsidP="009A4AAA">
            <w:pPr>
              <w:pStyle w:val="TAL"/>
            </w:pPr>
            <w:r w:rsidRPr="000670FE">
              <w:t>Make the MCVideo User request to end the RTP media reception.</w:t>
            </w:r>
          </w:p>
          <w:p w14:paraId="744505B5" w14:textId="213CDC57" w:rsidR="005377F9" w:rsidRPr="000670FE" w:rsidRDefault="005377F9" w:rsidP="009A4AAA">
            <w:pPr>
              <w:pStyle w:val="TAL"/>
            </w:pPr>
            <w:r>
              <w:t>(</w:t>
            </w:r>
            <w:r w:rsidRPr="000670FE">
              <w:t>NOTE</w:t>
            </w:r>
            <w:r>
              <w:t>1)</w:t>
            </w:r>
          </w:p>
        </w:tc>
        <w:tc>
          <w:tcPr>
            <w:tcW w:w="680" w:type="dxa"/>
            <w:shd w:val="clear" w:color="auto" w:fill="auto"/>
          </w:tcPr>
          <w:p w14:paraId="16F8DE3A" w14:textId="77777777" w:rsidR="005377F9" w:rsidRPr="000670FE" w:rsidRDefault="005377F9" w:rsidP="009A4AAA">
            <w:pPr>
              <w:pStyle w:val="TAC"/>
              <w:keepNext w:val="0"/>
              <w:keepLines w:val="0"/>
              <w:widowControl w:val="0"/>
              <w:rPr>
                <w:szCs w:val="18"/>
              </w:rPr>
            </w:pPr>
            <w:r w:rsidRPr="000670FE">
              <w:rPr>
                <w:szCs w:val="18"/>
              </w:rPr>
              <w:t>-</w:t>
            </w:r>
          </w:p>
        </w:tc>
        <w:tc>
          <w:tcPr>
            <w:tcW w:w="2871" w:type="dxa"/>
            <w:shd w:val="clear" w:color="auto" w:fill="auto"/>
          </w:tcPr>
          <w:p w14:paraId="64721915"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4" w:type="dxa"/>
            <w:shd w:val="clear" w:color="auto" w:fill="auto"/>
          </w:tcPr>
          <w:p w14:paraId="08391572" w14:textId="77777777" w:rsidR="005377F9" w:rsidRPr="000670FE" w:rsidRDefault="005377F9" w:rsidP="009A4AAA">
            <w:pPr>
              <w:pStyle w:val="TAC"/>
              <w:keepNext w:val="0"/>
              <w:keepLines w:val="0"/>
              <w:widowControl w:val="0"/>
              <w:rPr>
                <w:szCs w:val="18"/>
              </w:rPr>
            </w:pPr>
            <w:r w:rsidRPr="000670FE">
              <w:rPr>
                <w:szCs w:val="18"/>
              </w:rPr>
              <w:t>-</w:t>
            </w:r>
          </w:p>
        </w:tc>
        <w:tc>
          <w:tcPr>
            <w:tcW w:w="858" w:type="dxa"/>
            <w:shd w:val="clear" w:color="auto" w:fill="auto"/>
          </w:tcPr>
          <w:p w14:paraId="10F86F96"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3802C93B" w14:textId="77777777" w:rsidTr="009A4AAA">
        <w:trPr>
          <w:trHeight w:val="399"/>
          <w:jc w:val="center"/>
        </w:trPr>
        <w:tc>
          <w:tcPr>
            <w:tcW w:w="624" w:type="dxa"/>
            <w:shd w:val="clear" w:color="auto" w:fill="auto"/>
          </w:tcPr>
          <w:p w14:paraId="41107495" w14:textId="77777777" w:rsidR="005377F9" w:rsidRPr="000670FE" w:rsidDel="008E1851" w:rsidRDefault="005377F9" w:rsidP="009A4AAA">
            <w:pPr>
              <w:pStyle w:val="TAC"/>
              <w:keepNext w:val="0"/>
              <w:keepLines w:val="0"/>
              <w:widowControl w:val="0"/>
              <w:rPr>
                <w:rFonts w:cs="Arial"/>
                <w:szCs w:val="18"/>
              </w:rPr>
            </w:pPr>
            <w:r w:rsidRPr="000670FE">
              <w:t>13</w:t>
            </w:r>
          </w:p>
        </w:tc>
        <w:tc>
          <w:tcPr>
            <w:tcW w:w="3824" w:type="dxa"/>
            <w:shd w:val="clear" w:color="auto" w:fill="auto"/>
          </w:tcPr>
          <w:p w14:paraId="2F553C77" w14:textId="77777777" w:rsidR="005377F9" w:rsidRPr="000670FE" w:rsidRDefault="005377F9" w:rsidP="009A4AAA">
            <w:pPr>
              <w:pStyle w:val="TAL"/>
              <w:keepNext w:val="0"/>
              <w:keepLines w:val="0"/>
              <w:widowControl w:val="0"/>
              <w:rPr>
                <w:rFonts w:cs="Arial"/>
                <w:szCs w:val="18"/>
              </w:rPr>
            </w:pPr>
            <w:r w:rsidRPr="000670FE">
              <w:t>Check: Does the UE (MCVideo Client) request to terminate the RTP media reception</w:t>
            </w:r>
            <w:r w:rsidRPr="000670FE" w:rsidDel="003F3D18">
              <w:t xml:space="preserve"> </w:t>
            </w:r>
            <w:r w:rsidRPr="000670FE">
              <w:t>by sending a Media Reception End Request message?</w:t>
            </w:r>
          </w:p>
        </w:tc>
        <w:tc>
          <w:tcPr>
            <w:tcW w:w="680" w:type="dxa"/>
            <w:shd w:val="clear" w:color="auto" w:fill="auto"/>
          </w:tcPr>
          <w:p w14:paraId="73FD6DE1" w14:textId="77777777" w:rsidR="005377F9" w:rsidRPr="000670FE" w:rsidRDefault="005377F9" w:rsidP="009A4AAA">
            <w:pPr>
              <w:pStyle w:val="TAC"/>
              <w:keepNext w:val="0"/>
              <w:keepLines w:val="0"/>
              <w:widowControl w:val="0"/>
              <w:rPr>
                <w:szCs w:val="18"/>
              </w:rPr>
            </w:pPr>
            <w:r w:rsidRPr="000670FE">
              <w:t>--&gt;</w:t>
            </w:r>
          </w:p>
        </w:tc>
        <w:tc>
          <w:tcPr>
            <w:tcW w:w="2871" w:type="dxa"/>
            <w:shd w:val="clear" w:color="auto" w:fill="auto"/>
          </w:tcPr>
          <w:p w14:paraId="5C6D49F9" w14:textId="77777777" w:rsidR="005377F9" w:rsidRPr="000670FE" w:rsidRDefault="005377F9" w:rsidP="009A4AAA">
            <w:pPr>
              <w:pStyle w:val="TAL"/>
              <w:keepNext w:val="0"/>
              <w:keepLines w:val="0"/>
              <w:widowControl w:val="0"/>
              <w:rPr>
                <w:rFonts w:cs="Arial"/>
                <w:szCs w:val="18"/>
              </w:rPr>
            </w:pPr>
            <w:r w:rsidRPr="000670FE">
              <w:t>Media Reception End Request</w:t>
            </w:r>
          </w:p>
        </w:tc>
        <w:tc>
          <w:tcPr>
            <w:tcW w:w="544" w:type="dxa"/>
            <w:shd w:val="clear" w:color="auto" w:fill="auto"/>
          </w:tcPr>
          <w:p w14:paraId="67BBAB66" w14:textId="36DDC1CF" w:rsidR="005377F9" w:rsidRPr="000670FE" w:rsidRDefault="005377F9" w:rsidP="009A4AAA">
            <w:pPr>
              <w:pStyle w:val="TAC"/>
              <w:keepNext w:val="0"/>
              <w:keepLines w:val="0"/>
              <w:widowControl w:val="0"/>
              <w:rPr>
                <w:szCs w:val="18"/>
              </w:rPr>
            </w:pPr>
            <w:r>
              <w:t>4</w:t>
            </w:r>
          </w:p>
        </w:tc>
        <w:tc>
          <w:tcPr>
            <w:tcW w:w="858" w:type="dxa"/>
            <w:shd w:val="clear" w:color="auto" w:fill="auto"/>
          </w:tcPr>
          <w:p w14:paraId="25AB4F02" w14:textId="77777777" w:rsidR="005377F9" w:rsidRPr="000670FE" w:rsidRDefault="005377F9" w:rsidP="009A4AAA">
            <w:pPr>
              <w:pStyle w:val="TAC"/>
              <w:keepNext w:val="0"/>
              <w:keepLines w:val="0"/>
              <w:widowControl w:val="0"/>
              <w:rPr>
                <w:szCs w:val="18"/>
              </w:rPr>
            </w:pPr>
            <w:r w:rsidRPr="000670FE">
              <w:t>P</w:t>
            </w:r>
          </w:p>
        </w:tc>
      </w:tr>
      <w:tr w:rsidR="005377F9" w:rsidRPr="000670FE" w14:paraId="57BFCDD3" w14:textId="77777777" w:rsidTr="009A4AAA">
        <w:trPr>
          <w:trHeight w:val="399"/>
          <w:jc w:val="center"/>
        </w:trPr>
        <w:tc>
          <w:tcPr>
            <w:tcW w:w="624" w:type="dxa"/>
            <w:shd w:val="clear" w:color="auto" w:fill="auto"/>
          </w:tcPr>
          <w:p w14:paraId="5DEEBD8A" w14:textId="77777777" w:rsidR="005377F9" w:rsidRPr="000670FE" w:rsidRDefault="005377F9" w:rsidP="009A4AAA">
            <w:pPr>
              <w:pStyle w:val="TAC"/>
              <w:keepNext w:val="0"/>
              <w:keepLines w:val="0"/>
              <w:widowControl w:val="0"/>
              <w:rPr>
                <w:szCs w:val="18"/>
              </w:rPr>
            </w:pPr>
            <w:r w:rsidRPr="000670FE">
              <w:rPr>
                <w:rFonts w:cs="Arial"/>
                <w:szCs w:val="18"/>
              </w:rPr>
              <w:t>14</w:t>
            </w:r>
          </w:p>
        </w:tc>
        <w:tc>
          <w:tcPr>
            <w:tcW w:w="3824" w:type="dxa"/>
            <w:shd w:val="clear" w:color="auto" w:fill="auto"/>
          </w:tcPr>
          <w:p w14:paraId="2AEA408F" w14:textId="77777777" w:rsidR="005377F9" w:rsidRPr="000670FE" w:rsidRDefault="005377F9" w:rsidP="009A4AAA">
            <w:pPr>
              <w:pStyle w:val="TAL"/>
              <w:keepNext w:val="0"/>
              <w:keepLines w:val="0"/>
              <w:widowControl w:val="0"/>
              <w:rPr>
                <w:rFonts w:cs="Arial"/>
                <w:szCs w:val="18"/>
              </w:rPr>
            </w:pPr>
            <w:r w:rsidRPr="000670FE">
              <w:t>The SS (MCVideo Server) responds with a Media Reception End Response message.</w:t>
            </w:r>
          </w:p>
        </w:tc>
        <w:tc>
          <w:tcPr>
            <w:tcW w:w="680" w:type="dxa"/>
            <w:shd w:val="clear" w:color="auto" w:fill="auto"/>
          </w:tcPr>
          <w:p w14:paraId="77BB773A" w14:textId="77777777" w:rsidR="005377F9" w:rsidRPr="000670FE" w:rsidRDefault="005377F9" w:rsidP="009A4AAA">
            <w:pPr>
              <w:pStyle w:val="TAC"/>
              <w:keepNext w:val="0"/>
              <w:keepLines w:val="0"/>
              <w:widowControl w:val="0"/>
              <w:rPr>
                <w:szCs w:val="18"/>
              </w:rPr>
            </w:pPr>
            <w:r w:rsidRPr="000670FE">
              <w:t>&lt;--</w:t>
            </w:r>
          </w:p>
        </w:tc>
        <w:tc>
          <w:tcPr>
            <w:tcW w:w="2871" w:type="dxa"/>
            <w:shd w:val="clear" w:color="auto" w:fill="auto"/>
          </w:tcPr>
          <w:p w14:paraId="6DD9DEA2" w14:textId="77777777" w:rsidR="005377F9" w:rsidRPr="000670FE" w:rsidRDefault="005377F9" w:rsidP="009A4AAA">
            <w:pPr>
              <w:pStyle w:val="TAL"/>
              <w:keepNext w:val="0"/>
              <w:keepLines w:val="0"/>
              <w:widowControl w:val="0"/>
              <w:rPr>
                <w:rFonts w:cs="Arial"/>
                <w:szCs w:val="18"/>
              </w:rPr>
            </w:pPr>
            <w:r w:rsidRPr="000670FE">
              <w:t>Media Reception End Response</w:t>
            </w:r>
          </w:p>
        </w:tc>
        <w:tc>
          <w:tcPr>
            <w:tcW w:w="544" w:type="dxa"/>
            <w:shd w:val="clear" w:color="auto" w:fill="auto"/>
          </w:tcPr>
          <w:p w14:paraId="5A3EE2B6" w14:textId="77777777" w:rsidR="005377F9" w:rsidRPr="000670FE" w:rsidRDefault="005377F9" w:rsidP="009A4AAA">
            <w:pPr>
              <w:pStyle w:val="TAC"/>
              <w:keepNext w:val="0"/>
              <w:keepLines w:val="0"/>
              <w:widowControl w:val="0"/>
              <w:rPr>
                <w:szCs w:val="18"/>
              </w:rPr>
            </w:pPr>
            <w:r w:rsidRPr="000670FE">
              <w:t>-</w:t>
            </w:r>
          </w:p>
        </w:tc>
        <w:tc>
          <w:tcPr>
            <w:tcW w:w="858" w:type="dxa"/>
            <w:shd w:val="clear" w:color="auto" w:fill="auto"/>
          </w:tcPr>
          <w:p w14:paraId="398C55AE" w14:textId="77777777" w:rsidR="005377F9" w:rsidRPr="000670FE" w:rsidRDefault="005377F9" w:rsidP="009A4AAA">
            <w:pPr>
              <w:pStyle w:val="TAC"/>
              <w:keepNext w:val="0"/>
              <w:keepLines w:val="0"/>
              <w:widowControl w:val="0"/>
              <w:rPr>
                <w:szCs w:val="18"/>
              </w:rPr>
            </w:pPr>
            <w:r w:rsidRPr="000670FE">
              <w:t>-</w:t>
            </w:r>
          </w:p>
        </w:tc>
      </w:tr>
      <w:tr w:rsidR="005377F9" w:rsidRPr="000670FE" w14:paraId="70C12704" w14:textId="77777777" w:rsidTr="009A4AAA">
        <w:trPr>
          <w:trHeight w:val="399"/>
          <w:jc w:val="center"/>
        </w:trPr>
        <w:tc>
          <w:tcPr>
            <w:tcW w:w="624" w:type="dxa"/>
            <w:shd w:val="clear" w:color="auto" w:fill="auto"/>
          </w:tcPr>
          <w:p w14:paraId="7447FAC8" w14:textId="77777777" w:rsidR="005377F9" w:rsidRPr="000670FE" w:rsidRDefault="005377F9" w:rsidP="009A4AAA">
            <w:pPr>
              <w:pStyle w:val="TAC"/>
              <w:keepNext w:val="0"/>
              <w:keepLines w:val="0"/>
              <w:widowControl w:val="0"/>
              <w:rPr>
                <w:rFonts w:cs="Arial"/>
                <w:szCs w:val="18"/>
              </w:rPr>
            </w:pPr>
            <w:r w:rsidRPr="000670FE">
              <w:rPr>
                <w:rFonts w:cs="Arial"/>
                <w:szCs w:val="18"/>
              </w:rPr>
              <w:t>15</w:t>
            </w:r>
          </w:p>
        </w:tc>
        <w:tc>
          <w:tcPr>
            <w:tcW w:w="3824" w:type="dxa"/>
            <w:shd w:val="clear" w:color="auto" w:fill="auto"/>
          </w:tcPr>
          <w:p w14:paraId="4CB87965" w14:textId="2D485400" w:rsidR="005377F9" w:rsidRPr="000670FE" w:rsidRDefault="005377F9" w:rsidP="009A4AAA">
            <w:pPr>
              <w:pStyle w:val="TAL"/>
              <w:keepNext w:val="0"/>
              <w:keepLines w:val="0"/>
              <w:widowControl w:val="0"/>
            </w:pPr>
            <w:r>
              <w:rPr>
                <w:rFonts w:eastAsia="Calibri"/>
              </w:rPr>
              <w:t>Void</w:t>
            </w:r>
          </w:p>
        </w:tc>
        <w:tc>
          <w:tcPr>
            <w:tcW w:w="680" w:type="dxa"/>
            <w:shd w:val="clear" w:color="auto" w:fill="auto"/>
          </w:tcPr>
          <w:p w14:paraId="5C15FBF2"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526F4E1A" w14:textId="77777777" w:rsidR="005377F9" w:rsidRPr="000670FE" w:rsidRDefault="005377F9" w:rsidP="009A4AAA">
            <w:pPr>
              <w:pStyle w:val="TAL"/>
              <w:keepNext w:val="0"/>
              <w:keepLines w:val="0"/>
              <w:widowControl w:val="0"/>
            </w:pPr>
            <w:r w:rsidRPr="000670FE">
              <w:rPr>
                <w:rFonts w:cs="Arial"/>
                <w:szCs w:val="18"/>
              </w:rPr>
              <w:t>-</w:t>
            </w:r>
          </w:p>
        </w:tc>
        <w:tc>
          <w:tcPr>
            <w:tcW w:w="544" w:type="dxa"/>
            <w:shd w:val="clear" w:color="auto" w:fill="auto"/>
          </w:tcPr>
          <w:p w14:paraId="13141776" w14:textId="77777777" w:rsidR="005377F9" w:rsidRPr="000670FE" w:rsidRDefault="005377F9" w:rsidP="009A4AAA">
            <w:pPr>
              <w:pStyle w:val="TAC"/>
              <w:keepNext w:val="0"/>
              <w:keepLines w:val="0"/>
              <w:widowControl w:val="0"/>
            </w:pPr>
            <w:r w:rsidRPr="000670FE">
              <w:rPr>
                <w:szCs w:val="18"/>
              </w:rPr>
              <w:t>-</w:t>
            </w:r>
          </w:p>
        </w:tc>
        <w:tc>
          <w:tcPr>
            <w:tcW w:w="858" w:type="dxa"/>
            <w:shd w:val="clear" w:color="auto" w:fill="auto"/>
          </w:tcPr>
          <w:p w14:paraId="04D4BF72" w14:textId="77777777" w:rsidR="005377F9" w:rsidRPr="000670FE" w:rsidRDefault="005377F9" w:rsidP="009A4AAA">
            <w:pPr>
              <w:pStyle w:val="TAC"/>
              <w:keepNext w:val="0"/>
              <w:keepLines w:val="0"/>
              <w:widowControl w:val="0"/>
            </w:pPr>
            <w:r w:rsidRPr="000670FE">
              <w:rPr>
                <w:szCs w:val="18"/>
              </w:rPr>
              <w:t>-</w:t>
            </w:r>
          </w:p>
        </w:tc>
      </w:tr>
      <w:tr w:rsidR="005377F9" w:rsidRPr="000670FE" w14:paraId="5408C7D9" w14:textId="77777777" w:rsidTr="009A4AAA">
        <w:trPr>
          <w:trHeight w:val="399"/>
          <w:jc w:val="center"/>
        </w:trPr>
        <w:tc>
          <w:tcPr>
            <w:tcW w:w="624" w:type="dxa"/>
            <w:shd w:val="clear" w:color="auto" w:fill="auto"/>
          </w:tcPr>
          <w:p w14:paraId="3D02C3E8" w14:textId="77777777" w:rsidR="005377F9" w:rsidRPr="000670FE" w:rsidRDefault="005377F9" w:rsidP="009A4AAA">
            <w:pPr>
              <w:pStyle w:val="TAC"/>
              <w:keepNext w:val="0"/>
              <w:keepLines w:val="0"/>
              <w:widowControl w:val="0"/>
              <w:rPr>
                <w:szCs w:val="18"/>
              </w:rPr>
            </w:pPr>
            <w:r w:rsidRPr="000670FE">
              <w:rPr>
                <w:rFonts w:cs="Arial"/>
                <w:szCs w:val="18"/>
              </w:rPr>
              <w:t>16</w:t>
            </w:r>
          </w:p>
        </w:tc>
        <w:tc>
          <w:tcPr>
            <w:tcW w:w="3824" w:type="dxa"/>
            <w:shd w:val="clear" w:color="auto" w:fill="auto"/>
          </w:tcPr>
          <w:p w14:paraId="2E227413" w14:textId="1FA36E89" w:rsidR="005377F9" w:rsidRPr="000670FE" w:rsidRDefault="005377F9" w:rsidP="009A4AAA">
            <w:pPr>
              <w:pStyle w:val="TAL"/>
              <w:keepNext w:val="0"/>
              <w:keepLines w:val="0"/>
              <w:widowControl w:val="0"/>
              <w:rPr>
                <w:color w:val="000000"/>
                <w:szCs w:val="18"/>
              </w:rPr>
            </w:pPr>
            <w:r>
              <w:rPr>
                <w:rFonts w:cs="Arial"/>
                <w:color w:val="000000"/>
                <w:szCs w:val="18"/>
              </w:rPr>
              <w:t>T</w:t>
            </w:r>
            <w:r w:rsidRPr="000670FE">
              <w:rPr>
                <w:rFonts w:cs="Arial"/>
                <w:color w:val="000000"/>
                <w:szCs w:val="18"/>
              </w:rPr>
              <w:t xml:space="preserve">he </w:t>
            </w:r>
            <w:r>
              <w:rPr>
                <w:rFonts w:cs="Arial"/>
                <w:color w:val="000000"/>
                <w:szCs w:val="18"/>
              </w:rPr>
              <w:t>SS</w:t>
            </w:r>
            <w:r w:rsidRPr="000670FE">
              <w:rPr>
                <w:rFonts w:cs="Arial"/>
                <w:color w:val="000000"/>
                <w:szCs w:val="18"/>
              </w:rPr>
              <w:t xml:space="preserve"> (MCVideo </w:t>
            </w:r>
            <w:r>
              <w:rPr>
                <w:rFonts w:cs="Arial"/>
                <w:color w:val="000000"/>
                <w:szCs w:val="18"/>
              </w:rPr>
              <w:t>Server</w:t>
            </w:r>
            <w:r w:rsidRPr="000670FE">
              <w:rPr>
                <w:rFonts w:cs="Arial"/>
                <w:color w:val="000000"/>
                <w:szCs w:val="18"/>
              </w:rPr>
              <w:t>) send</w:t>
            </w:r>
            <w:r>
              <w:rPr>
                <w:rFonts w:cs="Arial"/>
                <w:color w:val="000000"/>
                <w:szCs w:val="18"/>
              </w:rPr>
              <w:t>s</w:t>
            </w:r>
            <w:r w:rsidRPr="000670FE">
              <w:rPr>
                <w:rFonts w:cs="Arial"/>
                <w:color w:val="000000"/>
                <w:szCs w:val="18"/>
              </w:rPr>
              <w:t xml:space="preserve"> a SIP BYE </w:t>
            </w:r>
            <w:r>
              <w:rPr>
                <w:rFonts w:cs="Arial"/>
                <w:color w:val="000000"/>
                <w:szCs w:val="18"/>
              </w:rPr>
              <w:t>message</w:t>
            </w:r>
            <w:r w:rsidRPr="000670FE">
              <w:rPr>
                <w:rFonts w:cs="Arial"/>
                <w:color w:val="000000"/>
                <w:szCs w:val="18"/>
              </w:rPr>
              <w:t xml:space="preserve"> to the </w:t>
            </w:r>
            <w:r>
              <w:rPr>
                <w:rFonts w:cs="Arial"/>
                <w:color w:val="000000"/>
                <w:szCs w:val="18"/>
              </w:rPr>
              <w:t>UE (</w:t>
            </w:r>
            <w:r w:rsidRPr="000670FE">
              <w:rPr>
                <w:rFonts w:cs="Arial"/>
                <w:color w:val="000000"/>
                <w:szCs w:val="18"/>
              </w:rPr>
              <w:t xml:space="preserve">MCVideo </w:t>
            </w:r>
            <w:r>
              <w:rPr>
                <w:rFonts w:cs="Arial"/>
                <w:color w:val="000000"/>
                <w:szCs w:val="18"/>
              </w:rPr>
              <w:t>Client) to terminate the session.</w:t>
            </w:r>
          </w:p>
        </w:tc>
        <w:tc>
          <w:tcPr>
            <w:tcW w:w="680" w:type="dxa"/>
            <w:shd w:val="clear" w:color="auto" w:fill="auto"/>
          </w:tcPr>
          <w:p w14:paraId="7ACBB9BE" w14:textId="5BD44E9E" w:rsidR="005377F9" w:rsidRPr="000670FE" w:rsidRDefault="005377F9" w:rsidP="009A4AAA">
            <w:pPr>
              <w:pStyle w:val="TAC"/>
              <w:keepNext w:val="0"/>
              <w:keepLines w:val="0"/>
              <w:widowControl w:val="0"/>
              <w:rPr>
                <w:szCs w:val="18"/>
              </w:rPr>
            </w:pPr>
            <w:r w:rsidRPr="000670FE">
              <w:t>&lt;--</w:t>
            </w:r>
          </w:p>
        </w:tc>
        <w:tc>
          <w:tcPr>
            <w:tcW w:w="2871" w:type="dxa"/>
            <w:shd w:val="clear" w:color="auto" w:fill="auto"/>
          </w:tcPr>
          <w:p w14:paraId="74A19ABE" w14:textId="77777777" w:rsidR="005377F9" w:rsidRPr="000670FE" w:rsidRDefault="005377F9" w:rsidP="009A4AAA">
            <w:pPr>
              <w:pStyle w:val="TAL"/>
              <w:keepNext w:val="0"/>
              <w:keepLines w:val="0"/>
              <w:widowControl w:val="0"/>
              <w:rPr>
                <w:szCs w:val="18"/>
              </w:rPr>
            </w:pPr>
            <w:r w:rsidRPr="000670FE">
              <w:rPr>
                <w:rFonts w:cs="Arial"/>
                <w:szCs w:val="18"/>
              </w:rPr>
              <w:t>SIP BYE</w:t>
            </w:r>
          </w:p>
        </w:tc>
        <w:tc>
          <w:tcPr>
            <w:tcW w:w="544" w:type="dxa"/>
            <w:shd w:val="clear" w:color="auto" w:fill="auto"/>
          </w:tcPr>
          <w:p w14:paraId="76BA5A70" w14:textId="7AD8DCDC" w:rsidR="005377F9" w:rsidRPr="000670FE" w:rsidRDefault="005377F9" w:rsidP="009A4AAA">
            <w:pPr>
              <w:pStyle w:val="TAC"/>
              <w:keepNext w:val="0"/>
              <w:keepLines w:val="0"/>
              <w:widowControl w:val="0"/>
              <w:rPr>
                <w:szCs w:val="18"/>
              </w:rPr>
            </w:pPr>
          </w:p>
        </w:tc>
        <w:tc>
          <w:tcPr>
            <w:tcW w:w="858" w:type="dxa"/>
            <w:shd w:val="clear" w:color="auto" w:fill="auto"/>
          </w:tcPr>
          <w:p w14:paraId="662C7EC9" w14:textId="6C9DDF7A" w:rsidR="005377F9" w:rsidRPr="000670FE" w:rsidRDefault="005377F9" w:rsidP="009A4AAA">
            <w:pPr>
              <w:pStyle w:val="TAC"/>
              <w:keepNext w:val="0"/>
              <w:keepLines w:val="0"/>
              <w:widowControl w:val="0"/>
              <w:rPr>
                <w:szCs w:val="18"/>
              </w:rPr>
            </w:pPr>
          </w:p>
        </w:tc>
      </w:tr>
      <w:tr w:rsidR="005377F9" w:rsidRPr="000670FE" w14:paraId="51879F98" w14:textId="77777777" w:rsidTr="009A4AAA">
        <w:trPr>
          <w:trHeight w:val="399"/>
          <w:jc w:val="center"/>
        </w:trPr>
        <w:tc>
          <w:tcPr>
            <w:tcW w:w="624" w:type="dxa"/>
            <w:shd w:val="clear" w:color="auto" w:fill="auto"/>
          </w:tcPr>
          <w:p w14:paraId="6FE7C012" w14:textId="77777777" w:rsidR="005377F9" w:rsidRPr="000670FE" w:rsidRDefault="005377F9" w:rsidP="009A4AAA">
            <w:pPr>
              <w:pStyle w:val="TAC"/>
              <w:keepNext w:val="0"/>
              <w:keepLines w:val="0"/>
              <w:widowControl w:val="0"/>
              <w:rPr>
                <w:szCs w:val="18"/>
              </w:rPr>
            </w:pPr>
            <w:r w:rsidRPr="000670FE">
              <w:rPr>
                <w:szCs w:val="18"/>
              </w:rPr>
              <w:t>17</w:t>
            </w:r>
          </w:p>
        </w:tc>
        <w:tc>
          <w:tcPr>
            <w:tcW w:w="3824" w:type="dxa"/>
            <w:shd w:val="clear" w:color="auto" w:fill="auto"/>
          </w:tcPr>
          <w:p w14:paraId="28C0767D" w14:textId="18853046" w:rsidR="005377F9" w:rsidRPr="000670FE" w:rsidRDefault="005377F9" w:rsidP="009A4AAA">
            <w:pPr>
              <w:pStyle w:val="TAL"/>
              <w:keepNext w:val="0"/>
              <w:keepLines w:val="0"/>
              <w:widowControl w:val="0"/>
              <w:rPr>
                <w:color w:val="000000"/>
                <w:szCs w:val="18"/>
              </w:rPr>
            </w:pPr>
            <w:r>
              <w:rPr>
                <w:color w:val="000000"/>
              </w:rPr>
              <w:t>Check: Does t</w:t>
            </w:r>
            <w:r w:rsidRPr="000670FE">
              <w:rPr>
                <w:color w:val="000000"/>
              </w:rPr>
              <w:t xml:space="preserve">he </w:t>
            </w:r>
            <w:r>
              <w:rPr>
                <w:rFonts w:cs="Arial"/>
                <w:color w:val="000000"/>
                <w:szCs w:val="18"/>
              </w:rPr>
              <w:t>UE</w:t>
            </w:r>
            <w:r w:rsidRPr="000670FE">
              <w:rPr>
                <w:rFonts w:cs="Arial"/>
                <w:color w:val="000000"/>
                <w:szCs w:val="18"/>
              </w:rPr>
              <w:t xml:space="preserve"> (MCVideo </w:t>
            </w:r>
            <w:r>
              <w:rPr>
                <w:rFonts w:cs="Arial"/>
                <w:color w:val="000000"/>
                <w:szCs w:val="18"/>
              </w:rPr>
              <w:t>Client</w:t>
            </w:r>
            <w:r w:rsidRPr="000670FE">
              <w:rPr>
                <w:rFonts w:cs="Arial"/>
                <w:color w:val="000000"/>
                <w:szCs w:val="18"/>
              </w:rPr>
              <w:t xml:space="preserve">) send a SIP 200 (OK) message to the </w:t>
            </w:r>
            <w:r>
              <w:rPr>
                <w:rFonts w:cs="Arial"/>
                <w:color w:val="000000"/>
                <w:szCs w:val="18"/>
              </w:rPr>
              <w:t>SS</w:t>
            </w:r>
            <w:r w:rsidRPr="000670FE">
              <w:rPr>
                <w:rFonts w:cs="Arial"/>
                <w:color w:val="000000"/>
                <w:szCs w:val="18"/>
              </w:rPr>
              <w:t xml:space="preserve"> (MCVideo </w:t>
            </w:r>
            <w:r>
              <w:rPr>
                <w:rFonts w:cs="Arial"/>
                <w:color w:val="000000"/>
                <w:szCs w:val="18"/>
              </w:rPr>
              <w:t>Server</w:t>
            </w:r>
            <w:r w:rsidRPr="000670FE">
              <w:rPr>
                <w:rFonts w:cs="Arial"/>
                <w:color w:val="000000"/>
                <w:szCs w:val="18"/>
              </w:rPr>
              <w:t>)</w:t>
            </w:r>
            <w:r>
              <w:rPr>
                <w:rFonts w:cs="Arial"/>
                <w:color w:val="000000"/>
                <w:szCs w:val="18"/>
              </w:rPr>
              <w:t>?</w:t>
            </w:r>
          </w:p>
        </w:tc>
        <w:tc>
          <w:tcPr>
            <w:tcW w:w="680" w:type="dxa"/>
            <w:shd w:val="clear" w:color="auto" w:fill="auto"/>
          </w:tcPr>
          <w:p w14:paraId="7A8E6E4D" w14:textId="4899BD61" w:rsidR="005377F9" w:rsidRPr="000670FE" w:rsidRDefault="005377F9" w:rsidP="009A4AAA">
            <w:pPr>
              <w:pStyle w:val="TAC"/>
              <w:keepNext w:val="0"/>
              <w:keepLines w:val="0"/>
              <w:widowControl w:val="0"/>
              <w:rPr>
                <w:szCs w:val="18"/>
              </w:rPr>
            </w:pPr>
            <w:r w:rsidRPr="000670FE">
              <w:t>--&gt;</w:t>
            </w:r>
          </w:p>
        </w:tc>
        <w:tc>
          <w:tcPr>
            <w:tcW w:w="2871" w:type="dxa"/>
            <w:shd w:val="clear" w:color="auto" w:fill="auto"/>
          </w:tcPr>
          <w:p w14:paraId="452A7875" w14:textId="77777777" w:rsidR="005377F9" w:rsidRPr="000670FE" w:rsidRDefault="005377F9" w:rsidP="009A4AAA">
            <w:pPr>
              <w:pStyle w:val="TAL"/>
              <w:keepNext w:val="0"/>
              <w:keepLines w:val="0"/>
              <w:widowControl w:val="0"/>
              <w:rPr>
                <w:szCs w:val="18"/>
              </w:rPr>
            </w:pPr>
            <w:r w:rsidRPr="000670FE">
              <w:rPr>
                <w:rFonts w:cs="Arial"/>
                <w:szCs w:val="18"/>
              </w:rPr>
              <w:t>SIP 200 (OK)</w:t>
            </w:r>
          </w:p>
        </w:tc>
        <w:tc>
          <w:tcPr>
            <w:tcW w:w="544" w:type="dxa"/>
            <w:shd w:val="clear" w:color="auto" w:fill="auto"/>
          </w:tcPr>
          <w:p w14:paraId="095BFD58" w14:textId="4D0304CF" w:rsidR="005377F9" w:rsidRPr="000670FE" w:rsidRDefault="005377F9" w:rsidP="009A4AAA">
            <w:pPr>
              <w:pStyle w:val="TAC"/>
              <w:keepNext w:val="0"/>
              <w:keepLines w:val="0"/>
              <w:widowControl w:val="0"/>
              <w:rPr>
                <w:szCs w:val="18"/>
              </w:rPr>
            </w:pPr>
            <w:r>
              <w:rPr>
                <w:szCs w:val="18"/>
              </w:rPr>
              <w:t>5</w:t>
            </w:r>
          </w:p>
        </w:tc>
        <w:tc>
          <w:tcPr>
            <w:tcW w:w="858" w:type="dxa"/>
            <w:shd w:val="clear" w:color="auto" w:fill="auto"/>
          </w:tcPr>
          <w:p w14:paraId="2912CE78" w14:textId="77777777" w:rsidR="005377F9" w:rsidRPr="000670FE" w:rsidRDefault="005377F9" w:rsidP="009A4AAA">
            <w:pPr>
              <w:pStyle w:val="TAC"/>
              <w:keepNext w:val="0"/>
              <w:keepLines w:val="0"/>
              <w:widowControl w:val="0"/>
              <w:rPr>
                <w:szCs w:val="18"/>
              </w:rPr>
            </w:pPr>
          </w:p>
        </w:tc>
      </w:tr>
      <w:tr w:rsidR="005377F9" w:rsidRPr="000670FE" w14:paraId="12CBC4BD" w14:textId="77777777" w:rsidTr="009A4AAA">
        <w:trPr>
          <w:trHeight w:val="415"/>
          <w:jc w:val="center"/>
        </w:trPr>
        <w:tc>
          <w:tcPr>
            <w:tcW w:w="624" w:type="dxa"/>
            <w:shd w:val="clear" w:color="auto" w:fill="auto"/>
          </w:tcPr>
          <w:p w14:paraId="5B02676E" w14:textId="77777777" w:rsidR="005377F9" w:rsidRPr="000670FE" w:rsidRDefault="005377F9" w:rsidP="009A4AAA">
            <w:pPr>
              <w:pStyle w:val="TAC"/>
              <w:keepNext w:val="0"/>
              <w:keepLines w:val="0"/>
              <w:widowControl w:val="0"/>
            </w:pPr>
            <w:r w:rsidRPr="000670FE">
              <w:t>-</w:t>
            </w:r>
          </w:p>
        </w:tc>
        <w:tc>
          <w:tcPr>
            <w:tcW w:w="3824" w:type="dxa"/>
            <w:shd w:val="clear" w:color="auto" w:fill="auto"/>
          </w:tcPr>
          <w:p w14:paraId="0646BF4E" w14:textId="77777777" w:rsidR="005377F9" w:rsidRPr="000670FE" w:rsidRDefault="005377F9" w:rsidP="009A4AAA">
            <w:pPr>
              <w:pStyle w:val="TAL"/>
              <w:keepNext w:val="0"/>
              <w:keepLines w:val="0"/>
              <w:widowControl w:val="0"/>
            </w:pPr>
            <w:r w:rsidRPr="000670FE">
              <w:t xml:space="preserve">EXCEPTION: SS </w:t>
            </w:r>
            <w:r>
              <w:t xml:space="preserve">(MCVideo Server) </w:t>
            </w:r>
            <w:r w:rsidRPr="000670FE">
              <w:t>releases the E-UTRA connection.</w:t>
            </w:r>
          </w:p>
        </w:tc>
        <w:tc>
          <w:tcPr>
            <w:tcW w:w="680" w:type="dxa"/>
            <w:shd w:val="clear" w:color="auto" w:fill="auto"/>
          </w:tcPr>
          <w:p w14:paraId="6325CCBB" w14:textId="77777777" w:rsidR="005377F9" w:rsidRPr="000670FE" w:rsidRDefault="005377F9" w:rsidP="009A4AAA">
            <w:pPr>
              <w:pStyle w:val="TAC"/>
              <w:keepNext w:val="0"/>
              <w:keepLines w:val="0"/>
              <w:widowControl w:val="0"/>
            </w:pPr>
            <w:r w:rsidRPr="000670FE">
              <w:t>-</w:t>
            </w:r>
          </w:p>
        </w:tc>
        <w:tc>
          <w:tcPr>
            <w:tcW w:w="2871" w:type="dxa"/>
            <w:shd w:val="clear" w:color="auto" w:fill="auto"/>
          </w:tcPr>
          <w:p w14:paraId="3C2C0105" w14:textId="77777777" w:rsidR="005377F9" w:rsidRPr="000670FE" w:rsidRDefault="005377F9" w:rsidP="009A4AAA">
            <w:pPr>
              <w:pStyle w:val="TAL"/>
              <w:keepNext w:val="0"/>
              <w:keepLines w:val="0"/>
              <w:widowControl w:val="0"/>
            </w:pPr>
            <w:r w:rsidRPr="000670FE">
              <w:t>-</w:t>
            </w:r>
          </w:p>
        </w:tc>
        <w:tc>
          <w:tcPr>
            <w:tcW w:w="544" w:type="dxa"/>
            <w:shd w:val="clear" w:color="auto" w:fill="auto"/>
          </w:tcPr>
          <w:p w14:paraId="7F2FE38C" w14:textId="77777777" w:rsidR="005377F9" w:rsidRPr="000670FE" w:rsidRDefault="005377F9" w:rsidP="009A4AAA">
            <w:pPr>
              <w:pStyle w:val="TAC"/>
              <w:keepNext w:val="0"/>
              <w:keepLines w:val="0"/>
              <w:widowControl w:val="0"/>
            </w:pPr>
            <w:r w:rsidRPr="000670FE">
              <w:t>-</w:t>
            </w:r>
          </w:p>
        </w:tc>
        <w:tc>
          <w:tcPr>
            <w:tcW w:w="858" w:type="dxa"/>
            <w:shd w:val="clear" w:color="auto" w:fill="auto"/>
          </w:tcPr>
          <w:p w14:paraId="6B395DAE" w14:textId="77777777" w:rsidR="005377F9" w:rsidRPr="000670FE" w:rsidRDefault="005377F9" w:rsidP="009A4AAA">
            <w:pPr>
              <w:pStyle w:val="TAC"/>
              <w:keepNext w:val="0"/>
              <w:keepLines w:val="0"/>
              <w:widowControl w:val="0"/>
            </w:pPr>
            <w:r w:rsidRPr="000670FE">
              <w:t>-</w:t>
            </w:r>
          </w:p>
        </w:tc>
      </w:tr>
      <w:tr w:rsidR="005377F9" w:rsidRPr="000670FE" w14:paraId="7FCD0885" w14:textId="77777777" w:rsidTr="009A4AAA">
        <w:trPr>
          <w:trHeight w:val="415"/>
          <w:jc w:val="center"/>
        </w:trPr>
        <w:tc>
          <w:tcPr>
            <w:tcW w:w="9401" w:type="dxa"/>
            <w:gridSpan w:val="6"/>
            <w:shd w:val="clear" w:color="auto" w:fill="auto"/>
          </w:tcPr>
          <w:p w14:paraId="2E47491F" w14:textId="77777777" w:rsidR="005377F9" w:rsidRPr="000670FE" w:rsidRDefault="005377F9" w:rsidP="000C1899">
            <w:pPr>
              <w:pStyle w:val="TAC"/>
              <w:keepLines w:val="0"/>
              <w:jc w:val="left"/>
            </w:pPr>
            <w:r>
              <w:rPr>
                <w:rFonts w:eastAsia="SimSun"/>
                <w:lang w:eastAsia="zh-CN"/>
              </w:rPr>
              <w:t xml:space="preserve">NOTE 1: </w:t>
            </w:r>
            <w:r w:rsidRPr="000670FE">
              <w:rPr>
                <w:rFonts w:eastAsia="SimSun"/>
                <w:lang w:eastAsia="zh-CN"/>
              </w:rPr>
              <w:t>This action is expected to be done via a suitable implementation dependent MMI.</w:t>
            </w:r>
          </w:p>
        </w:tc>
      </w:tr>
    </w:tbl>
    <w:p w14:paraId="77CCC37C" w14:textId="77777777" w:rsidR="005377F9" w:rsidRPr="000670FE" w:rsidRDefault="005377F9" w:rsidP="005377F9"/>
    <w:p w14:paraId="05745EEA" w14:textId="77777777" w:rsidR="005377F9" w:rsidRPr="000670FE" w:rsidRDefault="005377F9" w:rsidP="005377F9">
      <w:pPr>
        <w:pStyle w:val="H6"/>
      </w:pPr>
      <w:r w:rsidRPr="000670FE">
        <w:t>6.1.1.6.3.3</w:t>
      </w:r>
      <w:r w:rsidRPr="000670FE">
        <w:tab/>
        <w:t>Specific message contents</w:t>
      </w:r>
    </w:p>
    <w:p w14:paraId="5C69FC04" w14:textId="77777777" w:rsidR="005377F9" w:rsidRPr="000670FE" w:rsidRDefault="005377F9" w:rsidP="005377F9">
      <w:pPr>
        <w:pStyle w:val="TH"/>
      </w:pPr>
      <w:r w:rsidRPr="000670FE">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377F9" w:rsidRPr="000670FE" w14:paraId="41FBFEA6" w14:textId="77777777" w:rsidTr="009A4AAA">
        <w:trPr>
          <w:tblHeader/>
        </w:trPr>
        <w:tc>
          <w:tcPr>
            <w:tcW w:w="9639" w:type="dxa"/>
            <w:gridSpan w:val="5"/>
          </w:tcPr>
          <w:p w14:paraId="68F60A74" w14:textId="77777777" w:rsidR="005377F9" w:rsidRPr="000670FE" w:rsidRDefault="005377F9" w:rsidP="009A4AAA">
            <w:pPr>
              <w:pStyle w:val="TAL"/>
              <w:keepNext w:val="0"/>
            </w:pPr>
            <w:r w:rsidRPr="000670FE">
              <w:t>Derivation Path: TS 36-579-1 [2], Table 5.5.2.5.2-1, conditions MCVIDEO, EMERGENCY-CALL</w:t>
            </w:r>
          </w:p>
        </w:tc>
      </w:tr>
      <w:tr w:rsidR="005377F9" w:rsidRPr="000670FE" w14:paraId="2A18A332" w14:textId="77777777" w:rsidTr="009A4AAA">
        <w:trPr>
          <w:tblHeader/>
        </w:trPr>
        <w:tc>
          <w:tcPr>
            <w:tcW w:w="2835" w:type="dxa"/>
          </w:tcPr>
          <w:p w14:paraId="7B64FF77" w14:textId="77777777" w:rsidR="005377F9" w:rsidRPr="000670FE" w:rsidRDefault="005377F9" w:rsidP="009A4AAA">
            <w:pPr>
              <w:pStyle w:val="TAH"/>
              <w:keepNext w:val="0"/>
              <w:rPr>
                <w:bCs/>
              </w:rPr>
            </w:pPr>
            <w:r w:rsidRPr="000670FE">
              <w:rPr>
                <w:bCs/>
              </w:rPr>
              <w:t>Information Element</w:t>
            </w:r>
          </w:p>
        </w:tc>
        <w:tc>
          <w:tcPr>
            <w:tcW w:w="2126" w:type="dxa"/>
          </w:tcPr>
          <w:p w14:paraId="6CA97E46" w14:textId="77777777" w:rsidR="005377F9" w:rsidRPr="000670FE" w:rsidRDefault="005377F9" w:rsidP="009A4AAA">
            <w:pPr>
              <w:pStyle w:val="TAH"/>
              <w:keepNext w:val="0"/>
              <w:rPr>
                <w:bCs/>
              </w:rPr>
            </w:pPr>
            <w:r w:rsidRPr="000670FE">
              <w:rPr>
                <w:bCs/>
              </w:rPr>
              <w:t>Value/remark</w:t>
            </w:r>
          </w:p>
        </w:tc>
        <w:tc>
          <w:tcPr>
            <w:tcW w:w="2126" w:type="dxa"/>
            <w:tcBorders>
              <w:bottom w:val="single" w:sz="4" w:space="0" w:color="auto"/>
            </w:tcBorders>
          </w:tcPr>
          <w:p w14:paraId="3D5E41FC" w14:textId="77777777" w:rsidR="005377F9" w:rsidRPr="000670FE" w:rsidRDefault="005377F9" w:rsidP="009A4AAA">
            <w:pPr>
              <w:pStyle w:val="TAH"/>
              <w:keepNext w:val="0"/>
              <w:rPr>
                <w:bCs/>
              </w:rPr>
            </w:pPr>
            <w:r w:rsidRPr="000670FE">
              <w:rPr>
                <w:bCs/>
              </w:rPr>
              <w:t>Comment</w:t>
            </w:r>
          </w:p>
        </w:tc>
        <w:tc>
          <w:tcPr>
            <w:tcW w:w="1418" w:type="dxa"/>
          </w:tcPr>
          <w:p w14:paraId="64163271" w14:textId="77777777" w:rsidR="005377F9" w:rsidRPr="000670FE" w:rsidRDefault="005377F9" w:rsidP="009A4AAA">
            <w:pPr>
              <w:pStyle w:val="TAH"/>
              <w:keepNext w:val="0"/>
              <w:rPr>
                <w:bCs/>
              </w:rPr>
            </w:pPr>
            <w:r w:rsidRPr="000670FE">
              <w:rPr>
                <w:bCs/>
              </w:rPr>
              <w:t>Reference</w:t>
            </w:r>
          </w:p>
        </w:tc>
        <w:tc>
          <w:tcPr>
            <w:tcW w:w="1134" w:type="dxa"/>
          </w:tcPr>
          <w:p w14:paraId="429A0758" w14:textId="77777777" w:rsidR="005377F9" w:rsidRPr="000670FE" w:rsidRDefault="005377F9" w:rsidP="009A4AAA">
            <w:pPr>
              <w:pStyle w:val="TAH"/>
              <w:keepNext w:val="0"/>
              <w:rPr>
                <w:bCs/>
              </w:rPr>
            </w:pPr>
            <w:r w:rsidRPr="000670FE">
              <w:rPr>
                <w:bCs/>
              </w:rPr>
              <w:t>Condition</w:t>
            </w:r>
          </w:p>
        </w:tc>
      </w:tr>
      <w:tr w:rsidR="005377F9" w:rsidRPr="000670FE" w14:paraId="543CDE1E" w14:textId="77777777" w:rsidTr="009A4AAA">
        <w:trPr>
          <w:tblHeader/>
        </w:trPr>
        <w:tc>
          <w:tcPr>
            <w:tcW w:w="2835" w:type="dxa"/>
            <w:vAlign w:val="center"/>
          </w:tcPr>
          <w:p w14:paraId="0E39820B" w14:textId="77777777" w:rsidR="005377F9" w:rsidRPr="000670FE" w:rsidRDefault="005377F9" w:rsidP="009A4AAA">
            <w:pPr>
              <w:pStyle w:val="TAL"/>
              <w:rPr>
                <w:b/>
                <w:bCs/>
              </w:rPr>
            </w:pPr>
            <w:r w:rsidRPr="000670FE">
              <w:rPr>
                <w:b/>
                <w:bCs/>
              </w:rPr>
              <w:t>Message-body</w:t>
            </w:r>
          </w:p>
        </w:tc>
        <w:tc>
          <w:tcPr>
            <w:tcW w:w="2126" w:type="dxa"/>
          </w:tcPr>
          <w:p w14:paraId="4F3EA168" w14:textId="77777777" w:rsidR="005377F9" w:rsidRPr="000670FE" w:rsidRDefault="005377F9" w:rsidP="009A4AAA">
            <w:pPr>
              <w:pStyle w:val="TAL"/>
            </w:pPr>
          </w:p>
        </w:tc>
        <w:tc>
          <w:tcPr>
            <w:tcW w:w="2126" w:type="dxa"/>
            <w:tcBorders>
              <w:bottom w:val="single" w:sz="4" w:space="0" w:color="auto"/>
            </w:tcBorders>
          </w:tcPr>
          <w:p w14:paraId="30C30293" w14:textId="77777777" w:rsidR="005377F9" w:rsidRPr="000670FE" w:rsidRDefault="005377F9" w:rsidP="009A4AAA">
            <w:pPr>
              <w:pStyle w:val="TAL"/>
            </w:pPr>
          </w:p>
        </w:tc>
        <w:tc>
          <w:tcPr>
            <w:tcW w:w="1418" w:type="dxa"/>
          </w:tcPr>
          <w:p w14:paraId="44469B8B" w14:textId="77777777" w:rsidR="005377F9" w:rsidRPr="000670FE" w:rsidRDefault="005377F9" w:rsidP="009A4AAA">
            <w:pPr>
              <w:pStyle w:val="TAL"/>
            </w:pPr>
          </w:p>
        </w:tc>
        <w:tc>
          <w:tcPr>
            <w:tcW w:w="1134" w:type="dxa"/>
            <w:vAlign w:val="bottom"/>
          </w:tcPr>
          <w:p w14:paraId="63C9EAAD" w14:textId="77777777" w:rsidR="005377F9" w:rsidRPr="000670FE" w:rsidRDefault="005377F9" w:rsidP="009A4AAA">
            <w:pPr>
              <w:pStyle w:val="TAL"/>
            </w:pPr>
          </w:p>
        </w:tc>
      </w:tr>
      <w:tr w:rsidR="005377F9" w:rsidRPr="000670FE" w14:paraId="4D704D9B" w14:textId="77777777" w:rsidTr="009A4AAA">
        <w:trPr>
          <w:tblHeader/>
        </w:trPr>
        <w:tc>
          <w:tcPr>
            <w:tcW w:w="2835" w:type="dxa"/>
            <w:vAlign w:val="center"/>
          </w:tcPr>
          <w:p w14:paraId="3E21F49F" w14:textId="77777777" w:rsidR="005377F9" w:rsidRPr="000670FE" w:rsidRDefault="005377F9" w:rsidP="009A4AAA">
            <w:pPr>
              <w:pStyle w:val="TAL"/>
            </w:pPr>
            <w:r w:rsidRPr="000670FE">
              <w:t xml:space="preserve">  MIME body part</w:t>
            </w:r>
          </w:p>
        </w:tc>
        <w:tc>
          <w:tcPr>
            <w:tcW w:w="2126" w:type="dxa"/>
            <w:vAlign w:val="center"/>
          </w:tcPr>
          <w:p w14:paraId="37B25BCB" w14:textId="77777777" w:rsidR="005377F9" w:rsidRPr="000670FE" w:rsidRDefault="005377F9" w:rsidP="009A4AAA">
            <w:pPr>
              <w:pStyle w:val="TAL"/>
            </w:pPr>
          </w:p>
        </w:tc>
        <w:tc>
          <w:tcPr>
            <w:tcW w:w="2126" w:type="dxa"/>
            <w:tcBorders>
              <w:bottom w:val="single" w:sz="4" w:space="0" w:color="auto"/>
            </w:tcBorders>
          </w:tcPr>
          <w:p w14:paraId="50784107" w14:textId="77777777" w:rsidR="005377F9" w:rsidRPr="000670FE" w:rsidRDefault="005377F9" w:rsidP="009A4AAA">
            <w:pPr>
              <w:pStyle w:val="TAL"/>
            </w:pPr>
            <w:r w:rsidRPr="000670FE">
              <w:t>MCVideo-Info</w:t>
            </w:r>
          </w:p>
        </w:tc>
        <w:tc>
          <w:tcPr>
            <w:tcW w:w="1418" w:type="dxa"/>
          </w:tcPr>
          <w:p w14:paraId="306391EB" w14:textId="77777777" w:rsidR="005377F9" w:rsidRPr="000670FE" w:rsidRDefault="005377F9" w:rsidP="009A4AAA">
            <w:pPr>
              <w:pStyle w:val="TAL"/>
            </w:pPr>
          </w:p>
        </w:tc>
        <w:tc>
          <w:tcPr>
            <w:tcW w:w="1134" w:type="dxa"/>
            <w:vAlign w:val="bottom"/>
          </w:tcPr>
          <w:p w14:paraId="76E1BF2E" w14:textId="77777777" w:rsidR="005377F9" w:rsidRPr="000670FE" w:rsidRDefault="005377F9" w:rsidP="009A4AAA">
            <w:pPr>
              <w:pStyle w:val="TAL"/>
            </w:pPr>
          </w:p>
        </w:tc>
      </w:tr>
      <w:tr w:rsidR="005377F9" w:rsidRPr="000670FE" w14:paraId="0B9FE6A3" w14:textId="77777777" w:rsidTr="009A4AAA">
        <w:trPr>
          <w:tblHeader/>
        </w:trPr>
        <w:tc>
          <w:tcPr>
            <w:tcW w:w="2835" w:type="dxa"/>
            <w:vAlign w:val="center"/>
          </w:tcPr>
          <w:p w14:paraId="685E23EC" w14:textId="77777777" w:rsidR="005377F9" w:rsidRPr="000670FE" w:rsidRDefault="005377F9" w:rsidP="009A4AAA">
            <w:pPr>
              <w:pStyle w:val="TAL"/>
            </w:pPr>
            <w:r w:rsidRPr="000670FE">
              <w:t xml:space="preserve">    MIME-part-headers</w:t>
            </w:r>
          </w:p>
        </w:tc>
        <w:tc>
          <w:tcPr>
            <w:tcW w:w="2126" w:type="dxa"/>
            <w:vAlign w:val="center"/>
          </w:tcPr>
          <w:p w14:paraId="7E951528" w14:textId="77777777" w:rsidR="005377F9" w:rsidRPr="000670FE" w:rsidRDefault="005377F9" w:rsidP="009A4AAA">
            <w:pPr>
              <w:pStyle w:val="TAL"/>
            </w:pPr>
          </w:p>
        </w:tc>
        <w:tc>
          <w:tcPr>
            <w:tcW w:w="2126" w:type="dxa"/>
            <w:tcBorders>
              <w:bottom w:val="single" w:sz="4" w:space="0" w:color="auto"/>
            </w:tcBorders>
          </w:tcPr>
          <w:p w14:paraId="3859AC79" w14:textId="77777777" w:rsidR="005377F9" w:rsidRPr="000670FE" w:rsidRDefault="005377F9" w:rsidP="009A4AAA">
            <w:pPr>
              <w:pStyle w:val="TAL"/>
            </w:pPr>
          </w:p>
        </w:tc>
        <w:tc>
          <w:tcPr>
            <w:tcW w:w="1418" w:type="dxa"/>
          </w:tcPr>
          <w:p w14:paraId="633A6B0E" w14:textId="77777777" w:rsidR="005377F9" w:rsidRPr="000670FE" w:rsidRDefault="005377F9" w:rsidP="009A4AAA">
            <w:pPr>
              <w:pStyle w:val="TAL"/>
            </w:pPr>
          </w:p>
        </w:tc>
        <w:tc>
          <w:tcPr>
            <w:tcW w:w="1134" w:type="dxa"/>
            <w:vAlign w:val="bottom"/>
          </w:tcPr>
          <w:p w14:paraId="5329F4C4" w14:textId="77777777" w:rsidR="005377F9" w:rsidRPr="000670FE" w:rsidRDefault="005377F9" w:rsidP="009A4AAA">
            <w:pPr>
              <w:pStyle w:val="TAL"/>
            </w:pPr>
          </w:p>
        </w:tc>
      </w:tr>
      <w:tr w:rsidR="005377F9" w:rsidRPr="000670FE" w14:paraId="571FA23D" w14:textId="77777777" w:rsidTr="009A4AAA">
        <w:trPr>
          <w:tblHeader/>
        </w:trPr>
        <w:tc>
          <w:tcPr>
            <w:tcW w:w="2835" w:type="dxa"/>
            <w:vAlign w:val="center"/>
          </w:tcPr>
          <w:p w14:paraId="105FB01E" w14:textId="77777777" w:rsidR="005377F9" w:rsidRPr="000670FE" w:rsidRDefault="005377F9" w:rsidP="009A4AAA">
            <w:pPr>
              <w:pStyle w:val="TAL"/>
            </w:pPr>
            <w:r w:rsidRPr="000670FE">
              <w:t xml:space="preserve">       MIME-Content-Type</w:t>
            </w:r>
          </w:p>
        </w:tc>
        <w:tc>
          <w:tcPr>
            <w:tcW w:w="2126" w:type="dxa"/>
          </w:tcPr>
          <w:p w14:paraId="41F42B84" w14:textId="77777777" w:rsidR="005377F9" w:rsidRPr="000670FE" w:rsidRDefault="005377F9" w:rsidP="009A4AAA">
            <w:pPr>
              <w:pStyle w:val="TAL"/>
            </w:pPr>
            <w:r w:rsidRPr="000670FE">
              <w:t>"application/vnd.3gpp.mcvideo-info+xml"</w:t>
            </w:r>
          </w:p>
        </w:tc>
        <w:tc>
          <w:tcPr>
            <w:tcW w:w="2126" w:type="dxa"/>
            <w:tcBorders>
              <w:bottom w:val="single" w:sz="4" w:space="0" w:color="auto"/>
            </w:tcBorders>
          </w:tcPr>
          <w:p w14:paraId="4F363EC5" w14:textId="77777777" w:rsidR="005377F9" w:rsidRPr="000670FE" w:rsidRDefault="005377F9" w:rsidP="009A4AAA">
            <w:pPr>
              <w:pStyle w:val="TAL"/>
            </w:pPr>
          </w:p>
        </w:tc>
        <w:tc>
          <w:tcPr>
            <w:tcW w:w="1418" w:type="dxa"/>
          </w:tcPr>
          <w:p w14:paraId="6F12E0E8" w14:textId="77777777" w:rsidR="005377F9" w:rsidRPr="000670FE" w:rsidRDefault="005377F9" w:rsidP="009A4AAA">
            <w:pPr>
              <w:pStyle w:val="TAL"/>
            </w:pPr>
          </w:p>
        </w:tc>
        <w:tc>
          <w:tcPr>
            <w:tcW w:w="1134" w:type="dxa"/>
            <w:vAlign w:val="bottom"/>
          </w:tcPr>
          <w:p w14:paraId="424B2036" w14:textId="77777777" w:rsidR="005377F9" w:rsidRPr="000670FE" w:rsidRDefault="005377F9" w:rsidP="009A4AAA">
            <w:pPr>
              <w:pStyle w:val="TAL"/>
            </w:pPr>
          </w:p>
        </w:tc>
      </w:tr>
      <w:tr w:rsidR="005377F9" w:rsidRPr="000670FE" w14:paraId="5754BF79" w14:textId="77777777" w:rsidTr="009A4AAA">
        <w:trPr>
          <w:tblHeader/>
        </w:trPr>
        <w:tc>
          <w:tcPr>
            <w:tcW w:w="2835" w:type="dxa"/>
            <w:vAlign w:val="center"/>
          </w:tcPr>
          <w:p w14:paraId="739FEA34" w14:textId="77777777" w:rsidR="005377F9" w:rsidRPr="000670FE" w:rsidRDefault="005377F9" w:rsidP="009A4AAA">
            <w:pPr>
              <w:pStyle w:val="TAL"/>
            </w:pPr>
            <w:r w:rsidRPr="000670FE">
              <w:t xml:space="preserve">     MIME-part-body</w:t>
            </w:r>
          </w:p>
        </w:tc>
        <w:tc>
          <w:tcPr>
            <w:tcW w:w="2126" w:type="dxa"/>
          </w:tcPr>
          <w:p w14:paraId="58E8CA3F" w14:textId="77777777" w:rsidR="005377F9" w:rsidRPr="000670FE" w:rsidRDefault="005377F9" w:rsidP="009A4AAA">
            <w:pPr>
              <w:pStyle w:val="TAL"/>
            </w:pPr>
            <w:r w:rsidRPr="000670FE">
              <w:t>MCVideo-Info as described in Table 6.1.1.6.3.3-2</w:t>
            </w:r>
          </w:p>
        </w:tc>
        <w:tc>
          <w:tcPr>
            <w:tcW w:w="2126" w:type="dxa"/>
            <w:tcBorders>
              <w:bottom w:val="single" w:sz="4" w:space="0" w:color="auto"/>
            </w:tcBorders>
          </w:tcPr>
          <w:p w14:paraId="75A3A860" w14:textId="77777777" w:rsidR="005377F9" w:rsidRPr="000670FE" w:rsidRDefault="005377F9" w:rsidP="009A4AAA">
            <w:pPr>
              <w:pStyle w:val="TAL"/>
            </w:pPr>
          </w:p>
        </w:tc>
        <w:tc>
          <w:tcPr>
            <w:tcW w:w="1418" w:type="dxa"/>
          </w:tcPr>
          <w:p w14:paraId="227F74BF" w14:textId="77777777" w:rsidR="005377F9" w:rsidRPr="000670FE" w:rsidRDefault="005377F9" w:rsidP="009A4AAA">
            <w:pPr>
              <w:pStyle w:val="TAL"/>
            </w:pPr>
          </w:p>
        </w:tc>
        <w:tc>
          <w:tcPr>
            <w:tcW w:w="1134" w:type="dxa"/>
            <w:vAlign w:val="bottom"/>
          </w:tcPr>
          <w:p w14:paraId="0EAE7F42" w14:textId="77777777" w:rsidR="005377F9" w:rsidRPr="000670FE" w:rsidRDefault="005377F9" w:rsidP="009A4AAA">
            <w:pPr>
              <w:pStyle w:val="TAL"/>
            </w:pPr>
          </w:p>
        </w:tc>
      </w:tr>
    </w:tbl>
    <w:p w14:paraId="69425D25" w14:textId="77777777" w:rsidR="005377F9" w:rsidRPr="000670FE" w:rsidRDefault="005377F9" w:rsidP="005377F9"/>
    <w:p w14:paraId="31FC4CA1" w14:textId="77777777" w:rsidR="005377F9" w:rsidRPr="000670FE" w:rsidRDefault="005377F9" w:rsidP="005377F9">
      <w:pPr>
        <w:pStyle w:val="TH"/>
      </w:pPr>
      <w:r w:rsidRPr="000670FE">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0670FE" w14:paraId="281D9120"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7147D74" w14:textId="77777777" w:rsidR="005377F9" w:rsidRPr="000670FE" w:rsidRDefault="005377F9" w:rsidP="009A4AAA">
            <w:pPr>
              <w:pStyle w:val="TAL"/>
              <w:keepLines w:val="0"/>
              <w:widowControl w:val="0"/>
            </w:pPr>
            <w:r w:rsidRPr="000670FE">
              <w:t>Derivation Path: TS 56.379-1 [2], Table 5.5.3.2.2-2, condition GROUP-CALL</w:t>
            </w:r>
          </w:p>
        </w:tc>
      </w:tr>
    </w:tbl>
    <w:p w14:paraId="11554521" w14:textId="77777777" w:rsidR="005377F9" w:rsidRPr="000670FE" w:rsidRDefault="005377F9" w:rsidP="005377F9"/>
    <w:p w14:paraId="0F49C7ED" w14:textId="77777777" w:rsidR="005377F9" w:rsidRPr="000670FE" w:rsidRDefault="005377F9" w:rsidP="005377F9">
      <w:pPr>
        <w:pStyle w:val="TH"/>
      </w:pPr>
      <w:r w:rsidRPr="000670FE">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164A0BD6" w14:textId="77777777" w:rsidTr="009A4AAA">
        <w:trPr>
          <w:tblHeader/>
        </w:trPr>
        <w:tc>
          <w:tcPr>
            <w:tcW w:w="9517" w:type="dxa"/>
            <w:gridSpan w:val="5"/>
          </w:tcPr>
          <w:p w14:paraId="1C8786C6" w14:textId="77777777" w:rsidR="005377F9" w:rsidRPr="000670FE" w:rsidRDefault="005377F9" w:rsidP="009A4AAA">
            <w:pPr>
              <w:pStyle w:val="TAL"/>
              <w:keepNext w:val="0"/>
              <w:keepLines w:val="0"/>
              <w:widowControl w:val="0"/>
            </w:pPr>
            <w:r w:rsidRPr="000670FE">
              <w:t>Derivation Path: TS 36.579-1 [2], Table 5.5.2.17.1.2-1, conditions MCVIDEO, INVITE-RSP</w:t>
            </w:r>
          </w:p>
        </w:tc>
      </w:tr>
      <w:tr w:rsidR="005377F9" w:rsidRPr="000670FE" w14:paraId="308D7E0D" w14:textId="77777777" w:rsidTr="009A4AAA">
        <w:trPr>
          <w:tblHeader/>
        </w:trPr>
        <w:tc>
          <w:tcPr>
            <w:tcW w:w="2677" w:type="dxa"/>
          </w:tcPr>
          <w:p w14:paraId="31B4C32C" w14:textId="77777777" w:rsidR="005377F9" w:rsidRPr="000670FE" w:rsidRDefault="005377F9" w:rsidP="009A4AAA">
            <w:pPr>
              <w:pStyle w:val="TAH"/>
              <w:keepNext w:val="0"/>
              <w:keepLines w:val="0"/>
              <w:widowControl w:val="0"/>
            </w:pPr>
            <w:r w:rsidRPr="000670FE">
              <w:t>Information Element</w:t>
            </w:r>
          </w:p>
        </w:tc>
        <w:tc>
          <w:tcPr>
            <w:tcW w:w="2160" w:type="dxa"/>
          </w:tcPr>
          <w:p w14:paraId="7EB02BD3" w14:textId="77777777" w:rsidR="005377F9" w:rsidRPr="000670FE" w:rsidRDefault="005377F9" w:rsidP="009A4AAA">
            <w:pPr>
              <w:pStyle w:val="TAH"/>
              <w:keepNext w:val="0"/>
              <w:keepLines w:val="0"/>
              <w:widowControl w:val="0"/>
            </w:pPr>
            <w:r w:rsidRPr="000670FE">
              <w:t>Value/remark</w:t>
            </w:r>
          </w:p>
        </w:tc>
        <w:tc>
          <w:tcPr>
            <w:tcW w:w="2160" w:type="dxa"/>
            <w:tcBorders>
              <w:bottom w:val="single" w:sz="4" w:space="0" w:color="auto"/>
            </w:tcBorders>
          </w:tcPr>
          <w:p w14:paraId="478E2A60" w14:textId="77777777" w:rsidR="005377F9" w:rsidRPr="000670FE" w:rsidRDefault="005377F9" w:rsidP="009A4AAA">
            <w:pPr>
              <w:pStyle w:val="TAH"/>
              <w:keepNext w:val="0"/>
              <w:keepLines w:val="0"/>
              <w:widowControl w:val="0"/>
            </w:pPr>
            <w:r w:rsidRPr="000670FE">
              <w:t>Comment</w:t>
            </w:r>
          </w:p>
        </w:tc>
        <w:tc>
          <w:tcPr>
            <w:tcW w:w="1350" w:type="dxa"/>
          </w:tcPr>
          <w:p w14:paraId="33FC6DEE" w14:textId="77777777" w:rsidR="005377F9" w:rsidRPr="000670FE" w:rsidRDefault="005377F9" w:rsidP="009A4AAA">
            <w:pPr>
              <w:pStyle w:val="TAH"/>
              <w:keepNext w:val="0"/>
              <w:keepLines w:val="0"/>
              <w:widowControl w:val="0"/>
            </w:pPr>
            <w:r w:rsidRPr="000670FE">
              <w:t>Reference</w:t>
            </w:r>
          </w:p>
        </w:tc>
        <w:tc>
          <w:tcPr>
            <w:tcW w:w="1170" w:type="dxa"/>
          </w:tcPr>
          <w:p w14:paraId="7612211E" w14:textId="77777777" w:rsidR="005377F9" w:rsidRPr="000670FE" w:rsidRDefault="005377F9" w:rsidP="009A4AAA">
            <w:pPr>
              <w:pStyle w:val="TAH"/>
              <w:keepNext w:val="0"/>
              <w:keepLines w:val="0"/>
              <w:widowControl w:val="0"/>
            </w:pPr>
            <w:r w:rsidRPr="000670FE">
              <w:t>Condition</w:t>
            </w:r>
          </w:p>
        </w:tc>
      </w:tr>
      <w:tr w:rsidR="005377F9" w:rsidRPr="000670FE" w14:paraId="587D0DB5" w14:textId="77777777" w:rsidTr="009A4AAA">
        <w:tc>
          <w:tcPr>
            <w:tcW w:w="2677" w:type="dxa"/>
            <w:vAlign w:val="center"/>
          </w:tcPr>
          <w:p w14:paraId="3F297FD4" w14:textId="77777777" w:rsidR="005377F9" w:rsidRPr="000670FE" w:rsidRDefault="005377F9" w:rsidP="009A4AAA">
            <w:pPr>
              <w:pStyle w:val="TAL"/>
              <w:keepNext w:val="0"/>
              <w:keepLines w:val="0"/>
              <w:widowControl w:val="0"/>
              <w:rPr>
                <w:rFonts w:cs="Arial"/>
                <w:b/>
                <w:szCs w:val="18"/>
              </w:rPr>
            </w:pPr>
            <w:r w:rsidRPr="000670FE">
              <w:rPr>
                <w:rFonts w:cs="Arial"/>
                <w:b/>
                <w:szCs w:val="18"/>
              </w:rPr>
              <w:t>Message-body</w:t>
            </w:r>
          </w:p>
        </w:tc>
        <w:tc>
          <w:tcPr>
            <w:tcW w:w="2160" w:type="dxa"/>
          </w:tcPr>
          <w:p w14:paraId="3619D051" w14:textId="77777777" w:rsidR="005377F9" w:rsidRPr="000670FE" w:rsidRDefault="005377F9" w:rsidP="009A4AAA">
            <w:pPr>
              <w:pStyle w:val="TAL"/>
              <w:keepNext w:val="0"/>
              <w:keepLines w:val="0"/>
              <w:widowControl w:val="0"/>
            </w:pPr>
          </w:p>
        </w:tc>
        <w:tc>
          <w:tcPr>
            <w:tcW w:w="2160" w:type="dxa"/>
            <w:tcBorders>
              <w:top w:val="single" w:sz="4" w:space="0" w:color="auto"/>
              <w:bottom w:val="single" w:sz="4" w:space="0" w:color="auto"/>
            </w:tcBorders>
          </w:tcPr>
          <w:p w14:paraId="17598746" w14:textId="77777777" w:rsidR="005377F9" w:rsidRPr="000670FE" w:rsidRDefault="005377F9" w:rsidP="009A4AAA">
            <w:pPr>
              <w:pStyle w:val="TAL"/>
              <w:keepNext w:val="0"/>
              <w:keepLines w:val="0"/>
              <w:widowControl w:val="0"/>
            </w:pPr>
          </w:p>
        </w:tc>
        <w:tc>
          <w:tcPr>
            <w:tcW w:w="1350" w:type="dxa"/>
          </w:tcPr>
          <w:p w14:paraId="60A745B8" w14:textId="77777777" w:rsidR="005377F9" w:rsidRPr="000670FE" w:rsidRDefault="005377F9" w:rsidP="009A4AAA">
            <w:pPr>
              <w:pStyle w:val="TAL"/>
              <w:keepNext w:val="0"/>
              <w:keepLines w:val="0"/>
              <w:widowControl w:val="0"/>
            </w:pPr>
          </w:p>
        </w:tc>
        <w:tc>
          <w:tcPr>
            <w:tcW w:w="1170" w:type="dxa"/>
            <w:vAlign w:val="bottom"/>
          </w:tcPr>
          <w:p w14:paraId="0C2A9404" w14:textId="77777777" w:rsidR="005377F9" w:rsidRPr="000670FE" w:rsidRDefault="005377F9" w:rsidP="009A4AAA">
            <w:pPr>
              <w:pStyle w:val="TAL"/>
              <w:keepNext w:val="0"/>
              <w:keepLines w:val="0"/>
              <w:widowControl w:val="0"/>
            </w:pPr>
          </w:p>
        </w:tc>
      </w:tr>
      <w:tr w:rsidR="005377F9" w:rsidRPr="000670FE" w14:paraId="34F4C8EC" w14:textId="77777777" w:rsidTr="009A4AAA">
        <w:tc>
          <w:tcPr>
            <w:tcW w:w="2677" w:type="dxa"/>
            <w:vAlign w:val="center"/>
          </w:tcPr>
          <w:p w14:paraId="5083B1B1" w14:textId="77777777" w:rsidR="005377F9" w:rsidRPr="000670FE" w:rsidDel="006C0DA3" w:rsidRDefault="005377F9" w:rsidP="009A4AAA">
            <w:pPr>
              <w:pStyle w:val="TAL"/>
            </w:pPr>
            <w:r w:rsidRPr="000670FE">
              <w:t xml:space="preserve">  MIME body part</w:t>
            </w:r>
          </w:p>
        </w:tc>
        <w:tc>
          <w:tcPr>
            <w:tcW w:w="2160" w:type="dxa"/>
            <w:vAlign w:val="center"/>
          </w:tcPr>
          <w:p w14:paraId="6744C471" w14:textId="77777777" w:rsidR="005377F9" w:rsidRPr="000670FE" w:rsidRDefault="005377F9" w:rsidP="009A4AAA">
            <w:pPr>
              <w:pStyle w:val="TAL"/>
            </w:pPr>
          </w:p>
        </w:tc>
        <w:tc>
          <w:tcPr>
            <w:tcW w:w="2160" w:type="dxa"/>
            <w:tcBorders>
              <w:top w:val="single" w:sz="4" w:space="0" w:color="auto"/>
              <w:bottom w:val="single" w:sz="4" w:space="0" w:color="auto"/>
            </w:tcBorders>
          </w:tcPr>
          <w:p w14:paraId="54310787" w14:textId="77777777" w:rsidR="005377F9" w:rsidRPr="000670FE" w:rsidRDefault="005377F9" w:rsidP="009A4AAA">
            <w:pPr>
              <w:pStyle w:val="TAL"/>
            </w:pPr>
            <w:r w:rsidRPr="000670FE">
              <w:t>MCVIDEO-Info</w:t>
            </w:r>
          </w:p>
        </w:tc>
        <w:tc>
          <w:tcPr>
            <w:tcW w:w="1350" w:type="dxa"/>
          </w:tcPr>
          <w:p w14:paraId="77FAB622" w14:textId="77777777" w:rsidR="005377F9" w:rsidRPr="000670FE" w:rsidRDefault="005377F9" w:rsidP="009A4AAA">
            <w:pPr>
              <w:pStyle w:val="TAL"/>
            </w:pPr>
          </w:p>
        </w:tc>
        <w:tc>
          <w:tcPr>
            <w:tcW w:w="1170" w:type="dxa"/>
            <w:vAlign w:val="bottom"/>
          </w:tcPr>
          <w:p w14:paraId="682A2C5D" w14:textId="77777777" w:rsidR="005377F9" w:rsidRPr="000670FE" w:rsidRDefault="005377F9" w:rsidP="009A4AAA">
            <w:pPr>
              <w:pStyle w:val="TAL"/>
            </w:pPr>
          </w:p>
        </w:tc>
      </w:tr>
      <w:tr w:rsidR="005377F9" w:rsidRPr="000670FE" w14:paraId="0BFD5BD2" w14:textId="77777777" w:rsidTr="009A4AAA">
        <w:tc>
          <w:tcPr>
            <w:tcW w:w="2677" w:type="dxa"/>
            <w:vAlign w:val="center"/>
          </w:tcPr>
          <w:p w14:paraId="2DCCD71C" w14:textId="77777777" w:rsidR="005377F9" w:rsidRPr="000670FE" w:rsidRDefault="005377F9" w:rsidP="009A4AAA">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14:paraId="26650AB1" w14:textId="77777777" w:rsidR="005377F9" w:rsidRPr="000670FE" w:rsidRDefault="005377F9" w:rsidP="009A4AAA">
            <w:pPr>
              <w:pStyle w:val="TAL"/>
              <w:keepNext w:val="0"/>
              <w:keepLines w:val="0"/>
              <w:widowControl w:val="0"/>
            </w:pPr>
          </w:p>
        </w:tc>
        <w:tc>
          <w:tcPr>
            <w:tcW w:w="2160" w:type="dxa"/>
            <w:tcBorders>
              <w:top w:val="single" w:sz="4" w:space="0" w:color="auto"/>
              <w:bottom w:val="single" w:sz="4" w:space="0" w:color="auto"/>
            </w:tcBorders>
          </w:tcPr>
          <w:p w14:paraId="0D57E0A6" w14:textId="77777777" w:rsidR="005377F9" w:rsidRPr="000670FE" w:rsidRDefault="005377F9" w:rsidP="009A4AAA">
            <w:pPr>
              <w:pStyle w:val="TAL"/>
              <w:keepNext w:val="0"/>
              <w:keepLines w:val="0"/>
              <w:widowControl w:val="0"/>
            </w:pPr>
          </w:p>
        </w:tc>
        <w:tc>
          <w:tcPr>
            <w:tcW w:w="1350" w:type="dxa"/>
          </w:tcPr>
          <w:p w14:paraId="7F520A8E" w14:textId="77777777" w:rsidR="005377F9" w:rsidRPr="000670FE" w:rsidRDefault="005377F9" w:rsidP="009A4AAA">
            <w:pPr>
              <w:pStyle w:val="TAL"/>
              <w:keepNext w:val="0"/>
              <w:keepLines w:val="0"/>
              <w:widowControl w:val="0"/>
            </w:pPr>
          </w:p>
        </w:tc>
        <w:tc>
          <w:tcPr>
            <w:tcW w:w="1170" w:type="dxa"/>
            <w:vAlign w:val="bottom"/>
          </w:tcPr>
          <w:p w14:paraId="096BEA04" w14:textId="77777777" w:rsidR="005377F9" w:rsidRPr="000670FE" w:rsidRDefault="005377F9" w:rsidP="009A4AAA">
            <w:pPr>
              <w:pStyle w:val="TAL"/>
              <w:keepNext w:val="0"/>
              <w:keepLines w:val="0"/>
              <w:widowControl w:val="0"/>
            </w:pPr>
          </w:p>
        </w:tc>
      </w:tr>
      <w:tr w:rsidR="005377F9" w:rsidRPr="000670FE" w14:paraId="03483835" w14:textId="77777777" w:rsidTr="009A4AAA">
        <w:tc>
          <w:tcPr>
            <w:tcW w:w="2677" w:type="dxa"/>
            <w:vAlign w:val="center"/>
          </w:tcPr>
          <w:p w14:paraId="11B83BE4" w14:textId="77777777" w:rsidR="005377F9" w:rsidRPr="000670FE" w:rsidRDefault="005377F9" w:rsidP="009A4AAA">
            <w:pPr>
              <w:pStyle w:val="TAL"/>
              <w:keepNext w:val="0"/>
              <w:keepLines w:val="0"/>
              <w:widowControl w:val="0"/>
              <w:rPr>
                <w:rFonts w:cs="Arial"/>
                <w:szCs w:val="18"/>
              </w:rPr>
            </w:pPr>
            <w:r w:rsidRPr="000670FE">
              <w:t xml:space="preserve">    MIME-part-body</w:t>
            </w:r>
          </w:p>
        </w:tc>
        <w:tc>
          <w:tcPr>
            <w:tcW w:w="2160" w:type="dxa"/>
            <w:vAlign w:val="center"/>
          </w:tcPr>
          <w:p w14:paraId="63DE60EF" w14:textId="77777777" w:rsidR="005377F9" w:rsidRPr="000670FE" w:rsidRDefault="005377F9" w:rsidP="009A4AAA">
            <w:pPr>
              <w:pStyle w:val="TAL"/>
              <w:keepNext w:val="0"/>
              <w:keepLines w:val="0"/>
              <w:widowControl w:val="0"/>
            </w:pPr>
            <w:r w:rsidRPr="000670FE">
              <w:t>MCVideo-Info as described in Table 6.1.1.6.3.3-4</w:t>
            </w:r>
          </w:p>
        </w:tc>
        <w:tc>
          <w:tcPr>
            <w:tcW w:w="2160" w:type="dxa"/>
            <w:tcBorders>
              <w:top w:val="single" w:sz="4" w:space="0" w:color="auto"/>
              <w:bottom w:val="single" w:sz="4" w:space="0" w:color="auto"/>
            </w:tcBorders>
          </w:tcPr>
          <w:p w14:paraId="6539991F" w14:textId="77777777" w:rsidR="005377F9" w:rsidRPr="000670FE" w:rsidRDefault="005377F9" w:rsidP="009A4AAA">
            <w:pPr>
              <w:pStyle w:val="TAL"/>
              <w:keepNext w:val="0"/>
              <w:keepLines w:val="0"/>
              <w:widowControl w:val="0"/>
            </w:pPr>
          </w:p>
        </w:tc>
        <w:tc>
          <w:tcPr>
            <w:tcW w:w="1350" w:type="dxa"/>
          </w:tcPr>
          <w:p w14:paraId="6DB43478" w14:textId="77777777" w:rsidR="005377F9" w:rsidRPr="000670FE" w:rsidRDefault="005377F9" w:rsidP="009A4AAA">
            <w:pPr>
              <w:pStyle w:val="TAL"/>
              <w:keepNext w:val="0"/>
              <w:keepLines w:val="0"/>
              <w:widowControl w:val="0"/>
            </w:pPr>
          </w:p>
        </w:tc>
        <w:tc>
          <w:tcPr>
            <w:tcW w:w="1170" w:type="dxa"/>
            <w:vAlign w:val="bottom"/>
          </w:tcPr>
          <w:p w14:paraId="354DC340" w14:textId="77777777" w:rsidR="005377F9" w:rsidRPr="000670FE" w:rsidRDefault="005377F9" w:rsidP="009A4AAA">
            <w:pPr>
              <w:pStyle w:val="TAL"/>
              <w:keepNext w:val="0"/>
              <w:keepLines w:val="0"/>
              <w:widowControl w:val="0"/>
            </w:pPr>
          </w:p>
        </w:tc>
      </w:tr>
    </w:tbl>
    <w:p w14:paraId="04A10773" w14:textId="77777777" w:rsidR="005377F9" w:rsidRPr="000670FE" w:rsidRDefault="005377F9" w:rsidP="005377F9"/>
    <w:p w14:paraId="30A7711E" w14:textId="07DC597C" w:rsidR="005377F9" w:rsidRPr="000670FE" w:rsidRDefault="005377F9" w:rsidP="005377F9">
      <w:pPr>
        <w:pStyle w:val="TH"/>
      </w:pPr>
      <w:r w:rsidRPr="000670FE">
        <w:t>Table 6.1.1.6.3.3-4: MCVideo-Info (Table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0670FE" w14:paraId="1FF82C93"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AB480F" w14:textId="77777777" w:rsidR="005377F9" w:rsidRPr="000670FE" w:rsidRDefault="005377F9" w:rsidP="009A4AAA">
            <w:pPr>
              <w:pStyle w:val="TAL"/>
              <w:keepLines w:val="0"/>
              <w:widowControl w:val="0"/>
            </w:pPr>
            <w:r w:rsidRPr="000670FE">
              <w:t>Derivation Path: TS 56.379-1 [2], Table 5.5.3.2.1-2, condition GROUP-CALL</w:t>
            </w:r>
          </w:p>
        </w:tc>
      </w:tr>
    </w:tbl>
    <w:p w14:paraId="0ED2B951" w14:textId="77777777" w:rsidR="005377F9" w:rsidRPr="000670FE" w:rsidRDefault="005377F9" w:rsidP="005377F9"/>
    <w:p w14:paraId="451C1335" w14:textId="77777777" w:rsidR="005377F9" w:rsidRPr="000670FE" w:rsidRDefault="005377F9" w:rsidP="005377F9">
      <w:pPr>
        <w:pStyle w:val="TH"/>
      </w:pPr>
      <w:r w:rsidRPr="000670FE">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31CDC48C" w14:textId="77777777" w:rsidTr="009A4AAA">
        <w:trPr>
          <w:tblHeader/>
        </w:trPr>
        <w:tc>
          <w:tcPr>
            <w:tcW w:w="9634" w:type="dxa"/>
            <w:gridSpan w:val="5"/>
          </w:tcPr>
          <w:p w14:paraId="6119B1FB" w14:textId="77777777" w:rsidR="005377F9" w:rsidRPr="000670FE" w:rsidRDefault="005377F9" w:rsidP="009A4AAA">
            <w:pPr>
              <w:pStyle w:val="TAL"/>
              <w:keepNext w:val="0"/>
              <w:keepLines w:val="0"/>
              <w:widowControl w:val="0"/>
            </w:pPr>
            <w:r w:rsidRPr="000670FE">
              <w:rPr>
                <w:rFonts w:cs="Arial"/>
                <w:szCs w:val="18"/>
              </w:rPr>
              <w:t>Derivation Path: TS 36.579-1 [2], Table 5.5.11.2.8-1</w:t>
            </w:r>
            <w:r>
              <w:rPr>
                <w:rFonts w:cs="Arial"/>
                <w:szCs w:val="18"/>
              </w:rPr>
              <w:t>, condition EMERGENCY-CALL</w:t>
            </w:r>
          </w:p>
        </w:tc>
      </w:tr>
      <w:tr w:rsidR="005377F9" w:rsidRPr="000670FE" w14:paraId="34DF5C4D" w14:textId="77777777" w:rsidTr="009A4AAA">
        <w:trPr>
          <w:trHeight w:val="216"/>
          <w:tblHeader/>
        </w:trPr>
        <w:tc>
          <w:tcPr>
            <w:tcW w:w="2709" w:type="dxa"/>
          </w:tcPr>
          <w:p w14:paraId="3DFA0AF2" w14:textId="77777777" w:rsidR="005377F9" w:rsidRPr="000670FE" w:rsidRDefault="005377F9" w:rsidP="009A4AAA">
            <w:pPr>
              <w:pStyle w:val="TAH"/>
              <w:keepNext w:val="0"/>
              <w:keepLines w:val="0"/>
              <w:widowControl w:val="0"/>
            </w:pPr>
            <w:r w:rsidRPr="000670FE">
              <w:t>Information Element</w:t>
            </w:r>
          </w:p>
        </w:tc>
        <w:tc>
          <w:tcPr>
            <w:tcW w:w="2187" w:type="dxa"/>
          </w:tcPr>
          <w:p w14:paraId="3C82C8D2" w14:textId="77777777" w:rsidR="005377F9" w:rsidRPr="000670FE" w:rsidRDefault="005377F9" w:rsidP="009A4AAA">
            <w:pPr>
              <w:pStyle w:val="TAH"/>
              <w:keepNext w:val="0"/>
              <w:keepLines w:val="0"/>
              <w:widowControl w:val="0"/>
            </w:pPr>
            <w:r w:rsidRPr="000670FE">
              <w:t>Value/remark</w:t>
            </w:r>
          </w:p>
        </w:tc>
        <w:tc>
          <w:tcPr>
            <w:tcW w:w="2187" w:type="dxa"/>
            <w:tcBorders>
              <w:bottom w:val="single" w:sz="4" w:space="0" w:color="auto"/>
            </w:tcBorders>
          </w:tcPr>
          <w:p w14:paraId="005EF124" w14:textId="77777777" w:rsidR="005377F9" w:rsidRPr="000670FE" w:rsidRDefault="005377F9" w:rsidP="009A4AAA">
            <w:pPr>
              <w:pStyle w:val="TAH"/>
              <w:keepNext w:val="0"/>
              <w:keepLines w:val="0"/>
              <w:widowControl w:val="0"/>
            </w:pPr>
            <w:r w:rsidRPr="000670FE">
              <w:t>Comment</w:t>
            </w:r>
          </w:p>
        </w:tc>
        <w:tc>
          <w:tcPr>
            <w:tcW w:w="1367" w:type="dxa"/>
          </w:tcPr>
          <w:p w14:paraId="5555A52E" w14:textId="77777777" w:rsidR="005377F9" w:rsidRPr="000670FE" w:rsidRDefault="005377F9" w:rsidP="009A4AAA">
            <w:pPr>
              <w:pStyle w:val="TAH"/>
              <w:keepNext w:val="0"/>
              <w:keepLines w:val="0"/>
              <w:widowControl w:val="0"/>
            </w:pPr>
            <w:r w:rsidRPr="000670FE">
              <w:t>Reference</w:t>
            </w:r>
          </w:p>
        </w:tc>
        <w:tc>
          <w:tcPr>
            <w:tcW w:w="1184" w:type="dxa"/>
          </w:tcPr>
          <w:p w14:paraId="51AEAAE8" w14:textId="77777777" w:rsidR="005377F9" w:rsidRPr="000670FE" w:rsidRDefault="005377F9" w:rsidP="009A4AAA">
            <w:pPr>
              <w:pStyle w:val="TAH"/>
              <w:keepNext w:val="0"/>
              <w:keepLines w:val="0"/>
              <w:widowControl w:val="0"/>
            </w:pPr>
            <w:r w:rsidRPr="000670FE">
              <w:t>Condition</w:t>
            </w:r>
          </w:p>
        </w:tc>
      </w:tr>
      <w:tr w:rsidR="005377F9" w:rsidRPr="000670FE" w14:paraId="794DF3CC" w14:textId="77777777" w:rsidTr="009A4AAA">
        <w:tc>
          <w:tcPr>
            <w:tcW w:w="2709" w:type="dxa"/>
          </w:tcPr>
          <w:p w14:paraId="77E4BD87" w14:textId="77777777" w:rsidR="005377F9" w:rsidRPr="000670FE" w:rsidRDefault="005377F9" w:rsidP="009A4AAA">
            <w:pPr>
              <w:pStyle w:val="TAL"/>
              <w:keepNext w:val="0"/>
              <w:keepLines w:val="0"/>
              <w:widowControl w:val="0"/>
              <w:rPr>
                <w:rFonts w:cs="Arial"/>
                <w:b/>
                <w:szCs w:val="18"/>
              </w:rPr>
            </w:pPr>
            <w:r w:rsidRPr="000670FE">
              <w:rPr>
                <w:rFonts w:cs="Arial"/>
                <w:b/>
                <w:szCs w:val="18"/>
              </w:rPr>
              <w:t>Transmission Indicator</w:t>
            </w:r>
          </w:p>
        </w:tc>
        <w:tc>
          <w:tcPr>
            <w:tcW w:w="2187" w:type="dxa"/>
          </w:tcPr>
          <w:p w14:paraId="1D47CFCB" w14:textId="77777777" w:rsidR="005377F9" w:rsidRPr="000670FE" w:rsidRDefault="005377F9" w:rsidP="009A4AAA">
            <w:pPr>
              <w:pStyle w:val="TAL"/>
            </w:pPr>
            <w:r w:rsidRPr="000670FE">
              <w:t>'0001000000000000'</w:t>
            </w:r>
          </w:p>
        </w:tc>
        <w:tc>
          <w:tcPr>
            <w:tcW w:w="2187" w:type="dxa"/>
            <w:tcBorders>
              <w:top w:val="single" w:sz="4" w:space="0" w:color="auto"/>
              <w:bottom w:val="single" w:sz="4" w:space="0" w:color="auto"/>
            </w:tcBorders>
          </w:tcPr>
          <w:p w14:paraId="66FB5A03" w14:textId="77777777" w:rsidR="005377F9" w:rsidRPr="000670FE" w:rsidRDefault="005377F9" w:rsidP="009A4AAA">
            <w:pPr>
              <w:pStyle w:val="TAL"/>
            </w:pPr>
            <w:r w:rsidRPr="000670FE">
              <w:t>D = Emergency Call</w:t>
            </w:r>
          </w:p>
        </w:tc>
        <w:tc>
          <w:tcPr>
            <w:tcW w:w="1367" w:type="dxa"/>
          </w:tcPr>
          <w:p w14:paraId="53B918EE" w14:textId="77777777" w:rsidR="005377F9" w:rsidRPr="000670FE" w:rsidRDefault="005377F9" w:rsidP="009A4AAA">
            <w:pPr>
              <w:pStyle w:val="TAL"/>
              <w:keepNext w:val="0"/>
              <w:keepLines w:val="0"/>
              <w:widowControl w:val="0"/>
            </w:pPr>
          </w:p>
        </w:tc>
        <w:tc>
          <w:tcPr>
            <w:tcW w:w="1184" w:type="dxa"/>
            <w:vAlign w:val="bottom"/>
          </w:tcPr>
          <w:p w14:paraId="7EFE3541" w14:textId="77777777" w:rsidR="005377F9" w:rsidRPr="000670FE" w:rsidRDefault="005377F9" w:rsidP="009A4AAA">
            <w:pPr>
              <w:pStyle w:val="TAL"/>
              <w:keepNext w:val="0"/>
              <w:keepLines w:val="0"/>
              <w:widowControl w:val="0"/>
            </w:pPr>
          </w:p>
        </w:tc>
      </w:tr>
    </w:tbl>
    <w:p w14:paraId="3E8EDC9C" w14:textId="77777777" w:rsidR="005377F9" w:rsidRPr="000670FE" w:rsidRDefault="005377F9" w:rsidP="005377F9"/>
    <w:p w14:paraId="09B21E1F" w14:textId="77777777" w:rsidR="005377F9" w:rsidRPr="000670FE" w:rsidRDefault="005377F9" w:rsidP="005377F9">
      <w:pPr>
        <w:pStyle w:val="TH"/>
      </w:pPr>
      <w:r w:rsidRPr="000670FE">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05122CFB" w14:textId="77777777" w:rsidTr="009A4AAA">
        <w:trPr>
          <w:tblHeader/>
        </w:trPr>
        <w:tc>
          <w:tcPr>
            <w:tcW w:w="9634" w:type="dxa"/>
          </w:tcPr>
          <w:p w14:paraId="113A4FC0" w14:textId="77777777" w:rsidR="005377F9" w:rsidRPr="000670FE" w:rsidRDefault="005377F9" w:rsidP="009A4AAA">
            <w:pPr>
              <w:pStyle w:val="TAL"/>
              <w:keepNext w:val="0"/>
              <w:keepLines w:val="0"/>
              <w:widowControl w:val="0"/>
            </w:pPr>
            <w:r w:rsidRPr="000670FE">
              <w:t>Derivation Path: TS 36.579-1 [2], Table 5.5.2.2-1, condition MO-CALL</w:t>
            </w:r>
          </w:p>
        </w:tc>
      </w:tr>
    </w:tbl>
    <w:p w14:paraId="25543D73" w14:textId="77777777" w:rsidR="005377F9" w:rsidRPr="000670FE" w:rsidRDefault="005377F9" w:rsidP="005377F9"/>
    <w:p w14:paraId="2BC63B52" w14:textId="77777777" w:rsidR="005377F9" w:rsidRPr="000670FE" w:rsidRDefault="005377F9" w:rsidP="005377F9">
      <w:pPr>
        <w:pStyle w:val="TH"/>
      </w:pPr>
      <w:r w:rsidRPr="000670FE">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6A7E29BD" w14:textId="77777777" w:rsidTr="009A4AAA">
        <w:trPr>
          <w:tblHeader/>
        </w:trPr>
        <w:tc>
          <w:tcPr>
            <w:tcW w:w="9634" w:type="dxa"/>
            <w:gridSpan w:val="5"/>
          </w:tcPr>
          <w:p w14:paraId="6EDE8AC2" w14:textId="77777777" w:rsidR="005377F9" w:rsidRPr="000670FE" w:rsidRDefault="005377F9" w:rsidP="009A4AAA">
            <w:pPr>
              <w:pStyle w:val="TAL"/>
              <w:keepNext w:val="0"/>
              <w:keepLines w:val="0"/>
              <w:widowControl w:val="0"/>
            </w:pPr>
            <w:r w:rsidRPr="000670FE">
              <w:t>Derivation Path: TS 36.579-1 [2], Table 5.5.2.17.1.2-1, conditions MCVIDEO, INVITE-RSP</w:t>
            </w:r>
          </w:p>
        </w:tc>
      </w:tr>
      <w:tr w:rsidR="005377F9" w:rsidRPr="000670FE" w14:paraId="2830A37C" w14:textId="77777777" w:rsidTr="009A4AAA">
        <w:trPr>
          <w:tblHeader/>
        </w:trPr>
        <w:tc>
          <w:tcPr>
            <w:tcW w:w="2709" w:type="dxa"/>
          </w:tcPr>
          <w:p w14:paraId="05141BD8" w14:textId="77777777" w:rsidR="005377F9" w:rsidRPr="000670FE" w:rsidRDefault="005377F9" w:rsidP="009A4AAA">
            <w:pPr>
              <w:pStyle w:val="TAH"/>
              <w:keepNext w:val="0"/>
              <w:keepLines w:val="0"/>
              <w:widowControl w:val="0"/>
            </w:pPr>
            <w:r w:rsidRPr="000670FE">
              <w:t>Information Element</w:t>
            </w:r>
          </w:p>
        </w:tc>
        <w:tc>
          <w:tcPr>
            <w:tcW w:w="2187" w:type="dxa"/>
          </w:tcPr>
          <w:p w14:paraId="6F7CDB53" w14:textId="77777777" w:rsidR="005377F9" w:rsidRPr="000670FE" w:rsidRDefault="005377F9" w:rsidP="009A4AAA">
            <w:pPr>
              <w:pStyle w:val="TAH"/>
              <w:keepNext w:val="0"/>
              <w:keepLines w:val="0"/>
              <w:widowControl w:val="0"/>
            </w:pPr>
            <w:r w:rsidRPr="000670FE">
              <w:t>Value/remark</w:t>
            </w:r>
          </w:p>
        </w:tc>
        <w:tc>
          <w:tcPr>
            <w:tcW w:w="2187" w:type="dxa"/>
          </w:tcPr>
          <w:p w14:paraId="23F6DF4A" w14:textId="77777777" w:rsidR="005377F9" w:rsidRPr="000670FE" w:rsidRDefault="005377F9" w:rsidP="009A4AAA">
            <w:pPr>
              <w:pStyle w:val="TAH"/>
              <w:keepNext w:val="0"/>
              <w:keepLines w:val="0"/>
              <w:widowControl w:val="0"/>
            </w:pPr>
            <w:r w:rsidRPr="000670FE">
              <w:t>Comment</w:t>
            </w:r>
          </w:p>
        </w:tc>
        <w:tc>
          <w:tcPr>
            <w:tcW w:w="1367" w:type="dxa"/>
          </w:tcPr>
          <w:p w14:paraId="50E0CF28" w14:textId="77777777" w:rsidR="005377F9" w:rsidRPr="000670FE" w:rsidRDefault="005377F9" w:rsidP="009A4AAA">
            <w:pPr>
              <w:pStyle w:val="TAH"/>
              <w:keepNext w:val="0"/>
              <w:keepLines w:val="0"/>
              <w:widowControl w:val="0"/>
            </w:pPr>
            <w:r w:rsidRPr="000670FE">
              <w:t>Reference</w:t>
            </w:r>
          </w:p>
        </w:tc>
        <w:tc>
          <w:tcPr>
            <w:tcW w:w="1184" w:type="dxa"/>
          </w:tcPr>
          <w:p w14:paraId="5B7810FD" w14:textId="77777777" w:rsidR="005377F9" w:rsidRPr="000670FE" w:rsidRDefault="005377F9" w:rsidP="009A4AAA">
            <w:pPr>
              <w:pStyle w:val="TAH"/>
              <w:keepNext w:val="0"/>
              <w:keepLines w:val="0"/>
              <w:widowControl w:val="0"/>
            </w:pPr>
            <w:r w:rsidRPr="000670FE">
              <w:t>Condition</w:t>
            </w:r>
          </w:p>
        </w:tc>
      </w:tr>
      <w:tr w:rsidR="005377F9" w:rsidRPr="000670FE" w14:paraId="4DAF66A2" w14:textId="77777777" w:rsidTr="009A4AAA">
        <w:trPr>
          <w:tblHeader/>
        </w:trPr>
        <w:tc>
          <w:tcPr>
            <w:tcW w:w="2709" w:type="dxa"/>
          </w:tcPr>
          <w:p w14:paraId="6CFCA343" w14:textId="77777777" w:rsidR="005377F9" w:rsidRPr="000670FE" w:rsidRDefault="005377F9" w:rsidP="009A4AAA">
            <w:pPr>
              <w:pStyle w:val="TAL"/>
              <w:rPr>
                <w:b/>
                <w:bCs/>
              </w:rPr>
            </w:pPr>
            <w:r w:rsidRPr="000670FE">
              <w:rPr>
                <w:b/>
                <w:bCs/>
              </w:rPr>
              <w:t>Content-Type</w:t>
            </w:r>
          </w:p>
        </w:tc>
        <w:tc>
          <w:tcPr>
            <w:tcW w:w="2187" w:type="dxa"/>
          </w:tcPr>
          <w:p w14:paraId="33102BAA" w14:textId="77777777" w:rsidR="005377F9" w:rsidRPr="000670FE" w:rsidRDefault="005377F9" w:rsidP="009A4AAA">
            <w:pPr>
              <w:pStyle w:val="TAL"/>
            </w:pPr>
            <w:r w:rsidRPr="000670FE">
              <w:t>not present</w:t>
            </w:r>
          </w:p>
        </w:tc>
        <w:tc>
          <w:tcPr>
            <w:tcW w:w="2187" w:type="dxa"/>
          </w:tcPr>
          <w:p w14:paraId="0E67E902" w14:textId="77777777" w:rsidR="005377F9" w:rsidRPr="000670FE" w:rsidRDefault="005377F9" w:rsidP="009A4AAA">
            <w:pPr>
              <w:pStyle w:val="TAL"/>
            </w:pPr>
          </w:p>
        </w:tc>
        <w:tc>
          <w:tcPr>
            <w:tcW w:w="1367" w:type="dxa"/>
          </w:tcPr>
          <w:p w14:paraId="4362B9CF" w14:textId="77777777" w:rsidR="005377F9" w:rsidRPr="000670FE" w:rsidRDefault="005377F9" w:rsidP="009A4AAA">
            <w:pPr>
              <w:pStyle w:val="TAL"/>
            </w:pPr>
          </w:p>
        </w:tc>
        <w:tc>
          <w:tcPr>
            <w:tcW w:w="1184" w:type="dxa"/>
          </w:tcPr>
          <w:p w14:paraId="3D7F0A00" w14:textId="77777777" w:rsidR="005377F9" w:rsidRPr="000670FE" w:rsidRDefault="005377F9" w:rsidP="009A4AAA">
            <w:pPr>
              <w:pStyle w:val="TAL"/>
            </w:pPr>
          </w:p>
        </w:tc>
      </w:tr>
      <w:tr w:rsidR="005377F9" w:rsidRPr="000670FE" w14:paraId="71576487" w14:textId="77777777" w:rsidTr="009A4AAA">
        <w:trPr>
          <w:tblHeader/>
        </w:trPr>
        <w:tc>
          <w:tcPr>
            <w:tcW w:w="2709" w:type="dxa"/>
          </w:tcPr>
          <w:p w14:paraId="5D013D60" w14:textId="77777777" w:rsidR="005377F9" w:rsidRPr="000670FE" w:rsidRDefault="005377F9" w:rsidP="009A4AAA">
            <w:pPr>
              <w:pStyle w:val="TAL"/>
              <w:rPr>
                <w:b/>
                <w:bCs/>
              </w:rPr>
            </w:pPr>
            <w:r w:rsidRPr="000670FE">
              <w:rPr>
                <w:b/>
                <w:bCs/>
              </w:rPr>
              <w:t>Content-Length</w:t>
            </w:r>
          </w:p>
        </w:tc>
        <w:tc>
          <w:tcPr>
            <w:tcW w:w="2187" w:type="dxa"/>
          </w:tcPr>
          <w:p w14:paraId="139C74A1" w14:textId="77777777" w:rsidR="005377F9" w:rsidRPr="000670FE" w:rsidRDefault="005377F9" w:rsidP="009A4AAA">
            <w:pPr>
              <w:pStyle w:val="TAL"/>
            </w:pPr>
          </w:p>
        </w:tc>
        <w:tc>
          <w:tcPr>
            <w:tcW w:w="2187" w:type="dxa"/>
          </w:tcPr>
          <w:p w14:paraId="7432F56A" w14:textId="77777777" w:rsidR="005377F9" w:rsidRPr="000670FE" w:rsidRDefault="005377F9" w:rsidP="009A4AAA">
            <w:pPr>
              <w:pStyle w:val="TAL"/>
            </w:pPr>
          </w:p>
        </w:tc>
        <w:tc>
          <w:tcPr>
            <w:tcW w:w="1367" w:type="dxa"/>
          </w:tcPr>
          <w:p w14:paraId="61FDD4CC" w14:textId="77777777" w:rsidR="005377F9" w:rsidRPr="000670FE" w:rsidRDefault="005377F9" w:rsidP="009A4AAA">
            <w:pPr>
              <w:pStyle w:val="TAL"/>
            </w:pPr>
          </w:p>
        </w:tc>
        <w:tc>
          <w:tcPr>
            <w:tcW w:w="1184" w:type="dxa"/>
          </w:tcPr>
          <w:p w14:paraId="61D98886" w14:textId="77777777" w:rsidR="005377F9" w:rsidRPr="000670FE" w:rsidRDefault="005377F9" w:rsidP="009A4AAA">
            <w:pPr>
              <w:pStyle w:val="TAL"/>
            </w:pPr>
          </w:p>
        </w:tc>
      </w:tr>
      <w:tr w:rsidR="005377F9" w:rsidRPr="000670FE" w14:paraId="14FB37C9" w14:textId="77777777" w:rsidTr="009A4AAA">
        <w:trPr>
          <w:tblHeader/>
        </w:trPr>
        <w:tc>
          <w:tcPr>
            <w:tcW w:w="2709" w:type="dxa"/>
          </w:tcPr>
          <w:p w14:paraId="40B885CE" w14:textId="77777777" w:rsidR="005377F9" w:rsidRPr="000670FE" w:rsidRDefault="005377F9" w:rsidP="009A4AAA">
            <w:pPr>
              <w:pStyle w:val="TAL"/>
            </w:pPr>
            <w:r w:rsidRPr="000670FE">
              <w:t xml:space="preserve">  value</w:t>
            </w:r>
          </w:p>
        </w:tc>
        <w:tc>
          <w:tcPr>
            <w:tcW w:w="2187" w:type="dxa"/>
          </w:tcPr>
          <w:p w14:paraId="01F205EF" w14:textId="77777777" w:rsidR="005377F9" w:rsidRPr="000670FE" w:rsidRDefault="005377F9" w:rsidP="009A4AAA">
            <w:pPr>
              <w:pStyle w:val="TAL"/>
            </w:pPr>
            <w:r w:rsidRPr="000670FE">
              <w:t>'0'</w:t>
            </w:r>
          </w:p>
        </w:tc>
        <w:tc>
          <w:tcPr>
            <w:tcW w:w="2187" w:type="dxa"/>
            <w:tcBorders>
              <w:bottom w:val="single" w:sz="4" w:space="0" w:color="auto"/>
            </w:tcBorders>
          </w:tcPr>
          <w:p w14:paraId="3CDA49FC" w14:textId="77777777" w:rsidR="005377F9" w:rsidRPr="000670FE" w:rsidRDefault="005377F9" w:rsidP="009A4AAA">
            <w:pPr>
              <w:pStyle w:val="TAL"/>
            </w:pPr>
            <w:r w:rsidRPr="000670FE">
              <w:t>No message body included</w:t>
            </w:r>
          </w:p>
        </w:tc>
        <w:tc>
          <w:tcPr>
            <w:tcW w:w="1367" w:type="dxa"/>
          </w:tcPr>
          <w:p w14:paraId="1D55302D" w14:textId="77777777" w:rsidR="005377F9" w:rsidRPr="000670FE" w:rsidRDefault="005377F9" w:rsidP="009A4AAA">
            <w:pPr>
              <w:pStyle w:val="TAL"/>
            </w:pPr>
          </w:p>
        </w:tc>
        <w:tc>
          <w:tcPr>
            <w:tcW w:w="1184" w:type="dxa"/>
          </w:tcPr>
          <w:p w14:paraId="682600D7" w14:textId="77777777" w:rsidR="005377F9" w:rsidRPr="000670FE" w:rsidRDefault="005377F9" w:rsidP="009A4AAA">
            <w:pPr>
              <w:pStyle w:val="TAL"/>
            </w:pPr>
          </w:p>
        </w:tc>
      </w:tr>
    </w:tbl>
    <w:p w14:paraId="082D4653" w14:textId="77777777" w:rsidR="005377F9" w:rsidRPr="000670FE" w:rsidRDefault="005377F9" w:rsidP="005377F9">
      <w:pPr>
        <w:pStyle w:val="Heading4"/>
      </w:pPr>
      <w:r w:rsidRPr="000670FE">
        <w:t>6.1.1.7</w:t>
      </w:r>
      <w:r w:rsidRPr="000670FE">
        <w:tab/>
        <w:t>On-network / On-demand Pre-arranged Group Call / Broadcast Group Call / Client Originated (CO)</w:t>
      </w:r>
    </w:p>
    <w:p w14:paraId="4BEF84E4" w14:textId="77777777" w:rsidR="005377F9" w:rsidRPr="000670FE" w:rsidRDefault="005377F9" w:rsidP="000C1899">
      <w:pPr>
        <w:pStyle w:val="H6"/>
      </w:pPr>
      <w:bookmarkStart w:id="198" w:name="_Toc52787508"/>
      <w:bookmarkStart w:id="199" w:name="_Toc52787688"/>
      <w:r w:rsidRPr="000670FE">
        <w:t>6.1.1.7.1</w:t>
      </w:r>
      <w:r w:rsidRPr="000670FE">
        <w:tab/>
        <w:t>Test Purpose (TP)</w:t>
      </w:r>
      <w:bookmarkEnd w:id="198"/>
      <w:bookmarkEnd w:id="199"/>
    </w:p>
    <w:p w14:paraId="3EC9F525" w14:textId="77777777" w:rsidR="005377F9" w:rsidRPr="000670FE" w:rsidRDefault="005377F9" w:rsidP="005377F9">
      <w:pPr>
        <w:pStyle w:val="H6"/>
      </w:pPr>
      <w:r w:rsidRPr="000670FE">
        <w:t>(1)</w:t>
      </w:r>
    </w:p>
    <w:p w14:paraId="64CE6FDF"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authorized for MCVideo Service }</w:t>
      </w:r>
    </w:p>
    <w:p w14:paraId="5EA69946"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3852F569"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Broadcast Group Call }</w:t>
      </w:r>
    </w:p>
    <w:p w14:paraId="619D94F5" w14:textId="77777777" w:rsidR="005377F9" w:rsidRPr="00043699"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requests an On-demand Pre-Arranged Broadcast Group Call by sending a SIP INVITE message </w:t>
      </w:r>
      <w:r w:rsidRPr="000C1899">
        <w:rPr>
          <w:b/>
          <w:bCs/>
          <w:noProof w:val="0"/>
        </w:rPr>
        <w:t>and</w:t>
      </w:r>
      <w:r w:rsidRPr="00043699">
        <w:rPr>
          <w:noProof w:val="0"/>
        </w:rPr>
        <w:t xml:space="preserve"> acknowledges the SIP 200 (OK) message from the SS (MCVid</w:t>
      </w:r>
      <w:r>
        <w:rPr>
          <w:noProof w:val="0"/>
        </w:rPr>
        <w:t>eo</w:t>
      </w:r>
      <w:r w:rsidRPr="00043699">
        <w:rPr>
          <w:noProof w:val="0"/>
        </w:rPr>
        <w:t xml:space="preserve"> Server) upon receipt</w:t>
      </w:r>
      <w:r>
        <w:rPr>
          <w:noProof w:val="0"/>
        </w:rPr>
        <w:t xml:space="preserve"> </w:t>
      </w:r>
      <w:r w:rsidRPr="000670FE">
        <w:rPr>
          <w:noProof w:val="0"/>
        </w:rPr>
        <w:t>}</w:t>
      </w:r>
    </w:p>
    <w:p w14:paraId="756876B5" w14:textId="77777777" w:rsidR="005377F9" w:rsidRPr="000670FE" w:rsidRDefault="005377F9" w:rsidP="005377F9">
      <w:pPr>
        <w:pStyle w:val="PL"/>
        <w:rPr>
          <w:noProof w:val="0"/>
        </w:rPr>
      </w:pPr>
      <w:r w:rsidRPr="000670FE">
        <w:rPr>
          <w:noProof w:val="0"/>
        </w:rPr>
        <w:t xml:space="preserve">            }</w:t>
      </w:r>
    </w:p>
    <w:p w14:paraId="439EF9AF" w14:textId="77777777" w:rsidR="005377F9" w:rsidRPr="000670FE" w:rsidRDefault="005377F9" w:rsidP="005377F9">
      <w:pPr>
        <w:pStyle w:val="PL"/>
        <w:rPr>
          <w:noProof w:val="0"/>
        </w:rPr>
      </w:pPr>
    </w:p>
    <w:p w14:paraId="44DD9932" w14:textId="77777777" w:rsidR="005377F9" w:rsidRPr="000670FE" w:rsidRDefault="005377F9" w:rsidP="005377F9">
      <w:pPr>
        <w:pStyle w:val="H6"/>
      </w:pPr>
      <w:r w:rsidRPr="000670FE">
        <w:t>(2)</w:t>
      </w:r>
    </w:p>
    <w:p w14:paraId="044AFF37"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established an MCVideo On-demand Pre-arranged Broadcast Group Call with Automatic Commencement Mode }</w:t>
      </w:r>
    </w:p>
    <w:p w14:paraId="4C2D919C"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0B37E318"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User(s) }</w:t>
      </w:r>
    </w:p>
    <w:p w14:paraId="7A0FC5E4"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 xml:space="preserve">UE (MCVideo Client) provides transmission granted notification to the MCVideo User </w:t>
      </w:r>
      <w:r w:rsidRPr="000670FE">
        <w:rPr>
          <w:b/>
          <w:noProof w:val="0"/>
        </w:rPr>
        <w:t>and</w:t>
      </w:r>
      <w:r w:rsidRPr="000670FE">
        <w:rPr>
          <w:noProof w:val="0"/>
        </w:rPr>
        <w:t xml:space="preserve"> respects the Transmission Control imposed by the MCVideo Server }</w:t>
      </w:r>
    </w:p>
    <w:p w14:paraId="4A27A22E" w14:textId="77777777" w:rsidR="005377F9" w:rsidRPr="000670FE" w:rsidRDefault="005377F9" w:rsidP="005377F9">
      <w:pPr>
        <w:pStyle w:val="PL"/>
        <w:rPr>
          <w:noProof w:val="0"/>
        </w:rPr>
      </w:pPr>
      <w:r w:rsidRPr="000670FE">
        <w:rPr>
          <w:noProof w:val="0"/>
        </w:rPr>
        <w:t xml:space="preserve">            }</w:t>
      </w:r>
    </w:p>
    <w:p w14:paraId="6D859D58" w14:textId="77777777" w:rsidR="005377F9" w:rsidRPr="000670FE" w:rsidRDefault="005377F9" w:rsidP="005377F9">
      <w:pPr>
        <w:pStyle w:val="PL"/>
        <w:rPr>
          <w:noProof w:val="0"/>
        </w:rPr>
      </w:pPr>
    </w:p>
    <w:p w14:paraId="39F2229E" w14:textId="77777777" w:rsidR="005377F9" w:rsidRPr="000670FE" w:rsidRDefault="005377F9" w:rsidP="000C1899">
      <w:pPr>
        <w:pStyle w:val="H6"/>
      </w:pPr>
      <w:r w:rsidRPr="000670FE">
        <w:t>(</w:t>
      </w:r>
      <w:r w:rsidRPr="00782390">
        <w:t>3</w:t>
      </w:r>
      <w:r w:rsidRPr="000670FE">
        <w:t>)</w:t>
      </w:r>
    </w:p>
    <w:p w14:paraId="1926E5BC"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ongoing On-demand Pre-arranged Broadcast Group Call}</w:t>
      </w:r>
    </w:p>
    <w:p w14:paraId="04482B1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5FA94035"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{the UE (MCVideo User) requests to release to end the permission to send RTP media }</w:t>
      </w:r>
    </w:p>
    <w:p w14:paraId="7B1115F4" w14:textId="40E57999"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UE (MCVideo Client) sends a Transmission End Request message</w:t>
      </w:r>
      <w:r>
        <w:rPr>
          <w:noProof w:val="0"/>
        </w:rPr>
        <w:t xml:space="preserve"> </w:t>
      </w:r>
      <w:r w:rsidRPr="000C1899">
        <w:rPr>
          <w:b/>
          <w:bCs/>
          <w:noProof w:val="0"/>
        </w:rPr>
        <w:t>and</w:t>
      </w:r>
      <w:r>
        <w:rPr>
          <w:noProof w:val="0"/>
        </w:rPr>
        <w:t xml:space="preserve"> </w:t>
      </w:r>
      <w:r w:rsidRPr="000670FE">
        <w:rPr>
          <w:noProof w:val="0"/>
        </w:rPr>
        <w:t>acknowledges the Transmission End Response from the SS (MCVideo Server)</w:t>
      </w:r>
      <w:r>
        <w:rPr>
          <w:noProof w:val="0"/>
        </w:rPr>
        <w:t xml:space="preserve"> </w:t>
      </w:r>
      <w:r w:rsidRPr="000C1899">
        <w:rPr>
          <w:b/>
          <w:bCs/>
          <w:noProof w:val="0"/>
        </w:rPr>
        <w:t>and</w:t>
      </w:r>
      <w:r w:rsidRPr="000670FE">
        <w:rPr>
          <w:noProof w:val="0"/>
        </w:rPr>
        <w:t xml:space="preserve"> sends a SIP BYE message</w:t>
      </w:r>
      <w:r>
        <w:rPr>
          <w:noProof w:val="0"/>
        </w:rPr>
        <w:t xml:space="preserve"> </w:t>
      </w:r>
      <w:r w:rsidRPr="000C1899">
        <w:rPr>
          <w:b/>
          <w:bCs/>
          <w:noProof w:val="0"/>
        </w:rPr>
        <w:t>and</w:t>
      </w:r>
      <w:r w:rsidRPr="000670FE">
        <w:rPr>
          <w:noProof w:val="0"/>
        </w:rPr>
        <w:t xml:space="preserve"> notifies the MCVideo User that the media transmission has completed </w:t>
      </w:r>
      <w:r w:rsidRPr="000C1899">
        <w:rPr>
          <w:b/>
          <w:bCs/>
          <w:noProof w:val="0"/>
        </w:rPr>
        <w:t>and</w:t>
      </w:r>
      <w:r w:rsidRPr="000670FE">
        <w:rPr>
          <w:noProof w:val="0"/>
        </w:rPr>
        <w:t xml:space="preserve"> leaves the MCVideo Session }</w:t>
      </w:r>
    </w:p>
    <w:p w14:paraId="598436A3" w14:textId="77777777" w:rsidR="005377F9" w:rsidRPr="000670FE" w:rsidRDefault="005377F9" w:rsidP="005377F9">
      <w:pPr>
        <w:pStyle w:val="PL"/>
        <w:rPr>
          <w:noProof w:val="0"/>
        </w:rPr>
      </w:pPr>
      <w:r w:rsidRPr="000670FE">
        <w:rPr>
          <w:noProof w:val="0"/>
        </w:rPr>
        <w:t xml:space="preserve">            }</w:t>
      </w:r>
    </w:p>
    <w:p w14:paraId="4030F4F0" w14:textId="77777777" w:rsidR="005377F9" w:rsidRPr="000670FE" w:rsidRDefault="005377F9" w:rsidP="005377F9">
      <w:pPr>
        <w:pStyle w:val="PL"/>
        <w:rPr>
          <w:noProof w:val="0"/>
        </w:rPr>
      </w:pPr>
    </w:p>
    <w:p w14:paraId="31318058" w14:textId="77777777" w:rsidR="005377F9" w:rsidRPr="000670FE" w:rsidRDefault="005377F9" w:rsidP="000C1899">
      <w:pPr>
        <w:pStyle w:val="H6"/>
      </w:pPr>
      <w:bookmarkStart w:id="200" w:name="_Toc52787509"/>
      <w:bookmarkStart w:id="201" w:name="_Toc52787689"/>
      <w:r w:rsidRPr="000670FE">
        <w:t>6.1.1.7.2</w:t>
      </w:r>
      <w:r w:rsidRPr="000670FE">
        <w:tab/>
      </w:r>
      <w:r w:rsidRPr="006A2432">
        <w:t>Conformance</w:t>
      </w:r>
      <w:r w:rsidRPr="000670FE">
        <w:t xml:space="preserve"> requirements</w:t>
      </w:r>
      <w:bookmarkEnd w:id="200"/>
      <w:bookmarkEnd w:id="201"/>
    </w:p>
    <w:p w14:paraId="53156BB0" w14:textId="3E76A737"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w:t>
      </w:r>
      <w:r>
        <w:t>15</w:t>
      </w:r>
      <w:r w:rsidRPr="000670FE">
        <w:t xml:space="preserve"> requirements.</w:t>
      </w:r>
    </w:p>
    <w:p w14:paraId="77D10FDB" w14:textId="77777777" w:rsidR="005377F9" w:rsidRPr="000670FE" w:rsidRDefault="005377F9" w:rsidP="005377F9">
      <w:r w:rsidRPr="000670FE">
        <w:t>[TS 24.281, clause 6.2.8.2]</w:t>
      </w:r>
    </w:p>
    <w:p w14:paraId="2A5A4B5B" w14:textId="77777777" w:rsidR="005377F9" w:rsidRPr="000670FE" w:rsidRDefault="005377F9" w:rsidP="005377F9">
      <w:pPr>
        <w:pStyle w:val="NO"/>
        <w:ind w:left="0" w:firstLine="720"/>
      </w:pPr>
      <w:r w:rsidRPr="000670FE">
        <w:t>NOTE:</w:t>
      </w:r>
      <w:r w:rsidRPr="000670FE">
        <w:tab/>
        <w:t>This subclause is referenced from other procedures.</w:t>
      </w:r>
    </w:p>
    <w:p w14:paraId="6509B334" w14:textId="77777777" w:rsidR="005377F9" w:rsidRPr="000670FE" w:rsidRDefault="005377F9" w:rsidP="005377F9">
      <w:r w:rsidRPr="000670FE">
        <w:t>When the MCVideo user initiates a broadcast group call, the MCVideo client:</w:t>
      </w:r>
    </w:p>
    <w:p w14:paraId="402CC73B" w14:textId="77777777" w:rsidR="005377F9" w:rsidRPr="000670FE" w:rsidRDefault="005377F9" w:rsidP="005377F9">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&lt;broadcast-ind&gt; element set to "true" as defined in clause F.1; and</w:t>
      </w:r>
    </w:p>
    <w:p w14:paraId="10E3E725" w14:textId="77777777" w:rsidR="005377F9" w:rsidRPr="000670FE" w:rsidRDefault="005377F9" w:rsidP="005377F9">
      <w:pPr>
        <w:pStyle w:val="B1"/>
      </w:pPr>
      <w:r w:rsidRPr="000670FE">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&lt;broadcast-ind&gt; element set to "true" as defined in clause F.1.</w:t>
      </w:r>
    </w:p>
    <w:p w14:paraId="12273F93" w14:textId="77777777" w:rsidR="005377F9" w:rsidRPr="000670FE" w:rsidRDefault="005377F9" w:rsidP="005377F9">
      <w:r w:rsidRPr="000670FE">
        <w:t>[TS 24.281, clause 9.2.1.2.1.1]</w:t>
      </w:r>
    </w:p>
    <w:p w14:paraId="06BEA8AC" w14:textId="77777777" w:rsidR="005377F9" w:rsidRPr="000670FE" w:rsidRDefault="005377F9" w:rsidP="005377F9">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5B597FC9" w14:textId="77777777" w:rsidR="005377F9" w:rsidRPr="000670FE" w:rsidRDefault="005377F9" w:rsidP="005377F9">
      <w:r w:rsidRPr="000670FE">
        <w:t>The MC</w:t>
      </w:r>
      <w:r w:rsidRPr="000670FE">
        <w:rPr>
          <w:lang w:eastAsia="zh-CN"/>
        </w:rPr>
        <w:t>Video</w:t>
      </w:r>
      <w:r w:rsidRPr="000670FE">
        <w:t xml:space="preserve"> client:</w:t>
      </w:r>
    </w:p>
    <w:p w14:paraId="13882FCB" w14:textId="77777777" w:rsidR="005377F9" w:rsidRPr="000670FE" w:rsidRDefault="005377F9" w:rsidP="005377F9">
      <w:r w:rsidRPr="000670FE">
        <w:t>…</w:t>
      </w:r>
    </w:p>
    <w:p w14:paraId="6A9E3631" w14:textId="77777777" w:rsidR="005377F9" w:rsidRPr="000670FE" w:rsidRDefault="005377F9" w:rsidP="005377F9">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5291DF86" w14:textId="77777777" w:rsidR="005377F9" w:rsidRPr="000670FE" w:rsidRDefault="005377F9" w:rsidP="005377F9">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4138FCD5" w14:textId="77777777" w:rsidR="005377F9" w:rsidRPr="000670FE" w:rsidRDefault="005377F9" w:rsidP="005377F9">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42485976" w14:textId="77777777" w:rsidR="005377F9" w:rsidRPr="000670FE" w:rsidRDefault="005377F9" w:rsidP="005377F9">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C9CD4CA" w14:textId="77777777" w:rsidR="005377F9" w:rsidRPr="000670FE" w:rsidRDefault="005377F9" w:rsidP="005377F9">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579C29D0" w14:textId="77777777" w:rsidR="005377F9" w:rsidRPr="000670FE" w:rsidRDefault="005377F9" w:rsidP="005377F9">
      <w:pPr>
        <w:pStyle w:val="B1"/>
      </w:pPr>
      <w:r w:rsidRPr="000670FE">
        <w:t>8)</w:t>
      </w:r>
      <w:r w:rsidRPr="000670FE">
        <w:tab/>
        <w:t>should include the "timer" option tag in the Supported header field;</w:t>
      </w:r>
    </w:p>
    <w:p w14:paraId="1CFD0813" w14:textId="77777777" w:rsidR="005377F9" w:rsidRPr="000670FE" w:rsidRDefault="005377F9" w:rsidP="005377F9">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322B8FE1" w14:textId="77777777" w:rsidR="005377F9" w:rsidRPr="000670FE" w:rsidRDefault="005377F9" w:rsidP="005377F9">
      <w:pPr>
        <w:pStyle w:val="B1"/>
      </w:pPr>
      <w:r w:rsidRPr="000670FE">
        <w:t>10)</w:t>
      </w:r>
      <w:r w:rsidRPr="000670FE">
        <w:tab/>
        <w:t>shall set the Request-URI of the SIP INVITE request to the public service identity identifying the participating MCVideo function serving the MCVideo user;</w:t>
      </w:r>
    </w:p>
    <w:p w14:paraId="4C3B6F72" w14:textId="77777777" w:rsidR="005377F9" w:rsidRPr="000670FE" w:rsidRDefault="005377F9" w:rsidP="005377F9">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1F2F57E9" w14:textId="77777777" w:rsidR="005377F9" w:rsidRPr="000670FE" w:rsidRDefault="005377F9" w:rsidP="005377F9">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764C43E8" w14:textId="77777777" w:rsidR="005377F9" w:rsidRPr="000670FE" w:rsidRDefault="005377F9" w:rsidP="005377F9">
      <w:pPr>
        <w:pStyle w:val="B1"/>
      </w:pPr>
      <w:r w:rsidRPr="000670FE">
        <w:t>…</w:t>
      </w:r>
    </w:p>
    <w:p w14:paraId="66D6194F" w14:textId="77777777" w:rsidR="005377F9" w:rsidRPr="000670FE" w:rsidRDefault="005377F9" w:rsidP="005377F9">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3E95D99F" w14:textId="77777777" w:rsidR="005377F9" w:rsidRPr="000670FE" w:rsidRDefault="005377F9" w:rsidP="005377F9">
      <w:pPr>
        <w:pStyle w:val="B2"/>
      </w:pPr>
      <w:r w:rsidRPr="000670FE">
        <w:t>a)</w:t>
      </w:r>
      <w:r w:rsidRPr="000670FE">
        <w:tab/>
        <w:t>the &lt;session-type&gt; element set to a value of "prearranged";</w:t>
      </w:r>
    </w:p>
    <w:p w14:paraId="15CA6E26" w14:textId="77777777" w:rsidR="005377F9" w:rsidRPr="000670FE" w:rsidRDefault="005377F9" w:rsidP="005377F9">
      <w:pPr>
        <w:pStyle w:val="B2"/>
      </w:pPr>
      <w:r w:rsidRPr="000670FE">
        <w:t>b)</w:t>
      </w:r>
      <w:r w:rsidRPr="000670FE">
        <w:tab/>
        <w:t>the &lt;mc</w:t>
      </w:r>
      <w:r w:rsidRPr="000670FE">
        <w:rPr>
          <w:lang w:eastAsia="zh-CN"/>
        </w:rPr>
        <w:t>video</w:t>
      </w:r>
      <w:r w:rsidRPr="000670FE">
        <w:t>-request-uri&gt; element set to the group identity;</w:t>
      </w:r>
    </w:p>
    <w:p w14:paraId="11F062ED" w14:textId="77777777" w:rsidR="005377F9" w:rsidRPr="000670FE" w:rsidRDefault="005377F9" w:rsidP="005377F9">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4E0FDDA3" w14:textId="77777777" w:rsidR="005377F9" w:rsidRPr="000670FE" w:rsidRDefault="005377F9" w:rsidP="005377F9">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51B69141" w14:textId="77777777" w:rsidR="005377F9" w:rsidRPr="000670FE" w:rsidRDefault="005377F9" w:rsidP="005377F9">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63EF38B0" w14:textId="77777777" w:rsidR="005377F9" w:rsidRPr="000670FE" w:rsidRDefault="005377F9" w:rsidP="005377F9">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6B5E9C1D" w14:textId="77777777" w:rsidR="005377F9" w:rsidRPr="000670FE" w:rsidRDefault="005377F9" w:rsidP="005377F9">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2797FF1F" w14:textId="77777777" w:rsidR="005377F9" w:rsidRPr="000670FE" w:rsidRDefault="005377F9" w:rsidP="005377F9">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0D230209" w14:textId="77777777" w:rsidR="005377F9" w:rsidRPr="000670FE" w:rsidRDefault="005377F9" w:rsidP="005377F9">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1311C879" w14:textId="77777777" w:rsidR="005377F9" w:rsidRPr="000670FE" w:rsidRDefault="005377F9" w:rsidP="005377F9">
      <w:pPr>
        <w:pStyle w:val="B1"/>
      </w:pPr>
      <w:r w:rsidRPr="000670FE">
        <w:t>16)</w:t>
      </w:r>
      <w:r w:rsidRPr="000670FE">
        <w:tab/>
        <w:t>if an implicit transmission request is required, shall indicate this as specified in subclause 6.4; and</w:t>
      </w:r>
    </w:p>
    <w:p w14:paraId="2C447C16" w14:textId="77777777" w:rsidR="005377F9" w:rsidRPr="000670FE" w:rsidRDefault="005377F9" w:rsidP="005377F9">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5A591F53" w14:textId="77777777" w:rsidR="005377F9" w:rsidRPr="000670FE" w:rsidRDefault="005377F9" w:rsidP="005377F9">
      <w:r w:rsidRPr="000670FE">
        <w:t>[TS 24.581, clause 6.2.4.2.2]</w:t>
      </w:r>
    </w:p>
    <w:p w14:paraId="281389FF" w14:textId="77777777" w:rsidR="005377F9" w:rsidRPr="000670FE" w:rsidRDefault="005377F9" w:rsidP="005377F9">
      <w:r w:rsidRPr="000670FE">
        <w:t>When a call is initiated as described in 3GPP TS 24.281 [2], the transmission participant:</w:t>
      </w:r>
    </w:p>
    <w:p w14:paraId="10A1C31F" w14:textId="77777777" w:rsidR="005377F9" w:rsidRPr="000670FE" w:rsidRDefault="005377F9" w:rsidP="005377F9">
      <w:pPr>
        <w:pStyle w:val="B1"/>
      </w:pPr>
      <w:r w:rsidRPr="000670FE">
        <w:t>1.</w:t>
      </w:r>
      <w:r w:rsidRPr="000670FE">
        <w:tab/>
        <w:t>shall create an instance of the 'Transmission participant state transition diagram for basic transmission control operation';</w:t>
      </w:r>
    </w:p>
    <w:p w14:paraId="28C73AAE" w14:textId="77777777" w:rsidR="005377F9" w:rsidRPr="000670FE" w:rsidRDefault="005377F9" w:rsidP="005377F9">
      <w:pPr>
        <w:pStyle w:val="B1"/>
      </w:pPr>
      <w:r w:rsidRPr="000670FE">
        <w:t>2.</w:t>
      </w:r>
      <w:r w:rsidRPr="000670FE">
        <w:tab/>
        <w:t>if the originating transmission participant receives a transmission control message before it receives the SIP 200 (OK) response, shall store the transmission control message;</w:t>
      </w:r>
    </w:p>
    <w:p w14:paraId="7E22E472" w14:textId="77777777" w:rsidR="005377F9" w:rsidRPr="000670FE" w:rsidRDefault="005377F9" w:rsidP="005377F9">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1BA2F54F" w14:textId="77777777" w:rsidR="005377F9" w:rsidRPr="000670FE" w:rsidRDefault="005377F9" w:rsidP="005377F9">
      <w:pPr>
        <w:pStyle w:val="B1"/>
      </w:pPr>
      <w:r w:rsidRPr="000670FE">
        <w:t>3.</w:t>
      </w:r>
      <w:r w:rsidRPr="000670FE">
        <w:tab/>
        <w:t>if the established MCVideo call is a chat group call and the SIP INVITE request is not an implicit Transmission request, shall enter the 'U: has no permission to transmit' state;</w:t>
      </w:r>
    </w:p>
    <w:p w14:paraId="55A98FF8" w14:textId="77777777" w:rsidR="005377F9" w:rsidRPr="000670FE" w:rsidRDefault="005377F9" w:rsidP="005377F9">
      <w:pPr>
        <w:pStyle w:val="B1"/>
      </w:pPr>
      <w:r w:rsidRPr="000670FE">
        <w:t>4.</w:t>
      </w:r>
      <w:r w:rsidRPr="000670FE">
        <w:tab/>
        <w:t>if for the established MCVideo call the SIP INVITE request is an implicit Transmission request:</w:t>
      </w:r>
    </w:p>
    <w:p w14:paraId="650506BE" w14:textId="77777777" w:rsidR="005377F9" w:rsidRPr="000670FE" w:rsidRDefault="005377F9" w:rsidP="005377F9">
      <w:pPr>
        <w:pStyle w:val="B2"/>
      </w:pPr>
      <w:r w:rsidRPr="000670FE">
        <w:t>a.</w:t>
      </w:r>
      <w:r w:rsidRPr="000670FE">
        <w:tab/>
        <w:t>shall start timer T100 (Transmission Request) and initialise counter C100 (Transmission Request) to 1;</w:t>
      </w:r>
    </w:p>
    <w:p w14:paraId="0CE08536" w14:textId="77777777" w:rsidR="005377F9" w:rsidRPr="000670FE" w:rsidRDefault="005377F9" w:rsidP="005377F9">
      <w:pPr>
        <w:pStyle w:val="B2"/>
      </w:pPr>
      <w:r w:rsidRPr="000670FE">
        <w:t>b.</w:t>
      </w:r>
      <w:r w:rsidRPr="000670FE">
        <w:tab/>
        <w:t>shall enter the 'U: pending request to transmit' state; and</w:t>
      </w:r>
    </w:p>
    <w:p w14:paraId="1C632875" w14:textId="77777777" w:rsidR="005377F9" w:rsidRPr="000670FE" w:rsidRDefault="005377F9" w:rsidP="005377F9">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313E10E" w14:textId="77777777" w:rsidR="005377F9" w:rsidRPr="000670FE" w:rsidRDefault="005377F9" w:rsidP="005377F9">
      <w:pPr>
        <w:pStyle w:val="B1"/>
      </w:pPr>
      <w:r w:rsidRPr="000670FE">
        <w:t>5.</w:t>
      </w:r>
      <w:r w:rsidRPr="000670FE">
        <w:tab/>
        <w:t>if the established MCVideo call is a broadcast group call, shall enter the 'U: has permission to transmit' state.</w:t>
      </w:r>
    </w:p>
    <w:p w14:paraId="4CAD93AD" w14:textId="77777777" w:rsidR="005377F9" w:rsidRPr="000670FE" w:rsidRDefault="005377F9" w:rsidP="005377F9">
      <w:r w:rsidRPr="000670FE">
        <w:t>When the transmission participant is rejoining an ongoing MCVideo call as described in 3GPP TS 24.281 [2] the transmission participant shall enter the 'U: has no permission to transmit' state.</w:t>
      </w:r>
    </w:p>
    <w:p w14:paraId="3A073987" w14:textId="77777777" w:rsidR="005377F9" w:rsidRPr="000670FE" w:rsidRDefault="005377F9" w:rsidP="005377F9">
      <w:r w:rsidRPr="000670FE">
        <w:t>[TS 24.581, clause 6.2.4.5.3]</w:t>
      </w:r>
    </w:p>
    <w:p w14:paraId="4236B62D" w14:textId="77777777" w:rsidR="005377F9" w:rsidRPr="000670FE" w:rsidRDefault="005377F9" w:rsidP="005377F9">
      <w:r w:rsidRPr="000670FE">
        <w:t>Upon receiving an indication from the user to end the permission to send RTP media, the transmission participant:</w:t>
      </w:r>
    </w:p>
    <w:p w14:paraId="47F7B6C9" w14:textId="77777777" w:rsidR="005377F9" w:rsidRPr="000670FE" w:rsidRDefault="005377F9" w:rsidP="005377F9">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2C2014" w14:textId="77777777" w:rsidR="005377F9" w:rsidRPr="000670FE" w:rsidRDefault="005377F9" w:rsidP="005377F9">
      <w:pPr>
        <w:pStyle w:val="B1"/>
      </w:pPr>
      <w:r w:rsidRPr="000670FE">
        <w:t>2.</w:t>
      </w:r>
      <w:r w:rsidRPr="000670FE">
        <w:tab/>
        <w:t>shall start timer T101 (Transmission End Request) and initialize counter C101 (Transmission End Request) to 1; and</w:t>
      </w:r>
    </w:p>
    <w:p w14:paraId="08D757B1" w14:textId="77777777" w:rsidR="005377F9" w:rsidRPr="000670FE" w:rsidRDefault="005377F9" w:rsidP="005377F9">
      <w:pPr>
        <w:pStyle w:val="B1"/>
      </w:pPr>
      <w:r w:rsidRPr="000670FE">
        <w:t>3.</w:t>
      </w:r>
      <w:r w:rsidRPr="000670FE">
        <w:tab/>
        <w:t>shall enter the 'U: pending end of transmission' state.</w:t>
      </w:r>
    </w:p>
    <w:p w14:paraId="484BCC29" w14:textId="77777777" w:rsidR="005377F9" w:rsidRPr="000670FE" w:rsidRDefault="005377F9" w:rsidP="005377F9">
      <w:r w:rsidRPr="000670FE">
        <w:t>[TS 24.581, clause 6.2.4.6.4]</w:t>
      </w:r>
    </w:p>
    <w:p w14:paraId="1EE416D7" w14:textId="77777777" w:rsidR="005377F9" w:rsidRPr="000670FE" w:rsidRDefault="005377F9" w:rsidP="005377F9">
      <w:r w:rsidRPr="000670FE">
        <w:t>Upon receiving a Transmission end response message, the transmission participant:</w:t>
      </w:r>
    </w:p>
    <w:p w14:paraId="2F4CF6B2" w14:textId="77777777" w:rsidR="005377F9" w:rsidRPr="000670FE" w:rsidRDefault="005377F9" w:rsidP="005377F9">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36A0D42B" w14:textId="77777777" w:rsidR="005377F9" w:rsidRPr="000670FE" w:rsidRDefault="005377F9" w:rsidP="005377F9">
      <w:pPr>
        <w:pStyle w:val="B2"/>
      </w:pPr>
      <w:r w:rsidRPr="000670FE">
        <w:t>a.</w:t>
      </w:r>
      <w:r w:rsidRPr="000670FE">
        <w:tab/>
        <w:t>shall include the Message Type field set to '1' (Transmission end response); and</w:t>
      </w:r>
    </w:p>
    <w:p w14:paraId="52F856BA" w14:textId="77777777" w:rsidR="005377F9" w:rsidRPr="000670FE" w:rsidRDefault="005377F9" w:rsidP="005377F9">
      <w:pPr>
        <w:pStyle w:val="B2"/>
      </w:pPr>
      <w:r w:rsidRPr="000670FE">
        <w:t>b.</w:t>
      </w:r>
      <w:r w:rsidRPr="000670FE">
        <w:tab/>
        <w:t>shall include the Source field set to '0' (the transmission participant is the source);</w:t>
      </w:r>
    </w:p>
    <w:p w14:paraId="1C2406FF" w14:textId="77777777" w:rsidR="005377F9" w:rsidRPr="000670FE" w:rsidRDefault="005377F9" w:rsidP="005377F9">
      <w:pPr>
        <w:pStyle w:val="B1"/>
      </w:pPr>
      <w:r w:rsidRPr="000670FE">
        <w:t>2.</w:t>
      </w:r>
      <w:r w:rsidRPr="000670FE">
        <w:tab/>
        <w:t>may provide a Transmission end notification to the MCVideo user;</w:t>
      </w:r>
    </w:p>
    <w:p w14:paraId="2D2D2DEB" w14:textId="77777777" w:rsidR="005377F9" w:rsidRPr="000670FE" w:rsidRDefault="005377F9" w:rsidP="005377F9">
      <w:pPr>
        <w:pStyle w:val="B1"/>
      </w:pPr>
      <w:r w:rsidRPr="000670FE">
        <w:t>3.</w:t>
      </w:r>
      <w:r w:rsidRPr="000670FE">
        <w:tab/>
        <w:t>if the Transmission Indicator field is included and the B-bit set to '1' (Broadcast group call), shall provide a notification to the user indicating the type of call;</w:t>
      </w:r>
    </w:p>
    <w:p w14:paraId="39475C93" w14:textId="77777777" w:rsidR="005377F9" w:rsidRPr="000670FE" w:rsidRDefault="005377F9" w:rsidP="005377F9">
      <w:pPr>
        <w:pStyle w:val="B1"/>
      </w:pPr>
      <w:r w:rsidRPr="000670FE">
        <w:t>4.</w:t>
      </w:r>
      <w:r w:rsidRPr="000670FE">
        <w:tab/>
        <w:t>shall stop timer T101 (Transmission End Request);</w:t>
      </w:r>
    </w:p>
    <w:p w14:paraId="01B742D5" w14:textId="77777777" w:rsidR="005377F9" w:rsidRPr="000670FE" w:rsidRDefault="005377F9" w:rsidP="005377F9">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6E8B872B" w14:textId="77777777" w:rsidR="005377F9" w:rsidRPr="000670FE" w:rsidRDefault="005377F9" w:rsidP="005377F9">
      <w:pPr>
        <w:pStyle w:val="B1"/>
      </w:pPr>
      <w:r w:rsidRPr="000670FE">
        <w:t>6.</w:t>
      </w:r>
      <w:r w:rsidRPr="000670FE">
        <w:tab/>
        <w:t>if the session was initiated as a broadcast group call:</w:t>
      </w:r>
    </w:p>
    <w:p w14:paraId="79CD79C0" w14:textId="77777777" w:rsidR="005377F9" w:rsidRPr="000670FE" w:rsidRDefault="005377F9" w:rsidP="005377F9">
      <w:pPr>
        <w:pStyle w:val="B2"/>
      </w:pPr>
      <w:r w:rsidRPr="000670FE">
        <w:t>a.</w:t>
      </w:r>
      <w:r w:rsidRPr="000670FE">
        <w:tab/>
        <w:t>shall indicate to the MCVideo client the media transmission is completed; and</w:t>
      </w:r>
    </w:p>
    <w:p w14:paraId="5AC4B8B4" w14:textId="77777777" w:rsidR="005377F9" w:rsidRPr="000670FE" w:rsidRDefault="005377F9" w:rsidP="005377F9">
      <w:pPr>
        <w:pStyle w:val="B2"/>
      </w:pPr>
      <w:r w:rsidRPr="000670FE">
        <w:t>b</w:t>
      </w:r>
      <w:r w:rsidRPr="000670FE">
        <w:tab/>
        <w:t>shall enter the 'Call releasing' state.</w:t>
      </w:r>
    </w:p>
    <w:p w14:paraId="47EEB844" w14:textId="77777777" w:rsidR="005377F9" w:rsidRPr="000670FE" w:rsidRDefault="005377F9" w:rsidP="000C1899">
      <w:pPr>
        <w:pStyle w:val="H6"/>
      </w:pPr>
      <w:bookmarkStart w:id="202" w:name="_Toc52787510"/>
      <w:bookmarkStart w:id="203" w:name="_Toc52787690"/>
      <w:r w:rsidRPr="000670FE">
        <w:t>6.1.1.7.3</w:t>
      </w:r>
      <w:r w:rsidRPr="000670FE">
        <w:tab/>
        <w:t>Test description</w:t>
      </w:r>
      <w:bookmarkEnd w:id="202"/>
      <w:bookmarkEnd w:id="203"/>
    </w:p>
    <w:p w14:paraId="2C1FF19B" w14:textId="77777777" w:rsidR="005377F9" w:rsidRPr="000670FE" w:rsidRDefault="005377F9" w:rsidP="005377F9">
      <w:pPr>
        <w:pStyle w:val="H6"/>
      </w:pPr>
      <w:r w:rsidRPr="000670FE">
        <w:t>6.1.1.7.3.1</w:t>
      </w:r>
      <w:r w:rsidRPr="000670FE">
        <w:tab/>
        <w:t>Pre-</w:t>
      </w:r>
      <w:r w:rsidRPr="006A2432">
        <w:t>test</w:t>
      </w:r>
      <w:r w:rsidRPr="000670FE">
        <w:t xml:space="preserve"> conditions</w:t>
      </w:r>
    </w:p>
    <w:p w14:paraId="6084862C" w14:textId="77777777" w:rsidR="005377F9" w:rsidRPr="000670FE" w:rsidRDefault="005377F9" w:rsidP="005377F9">
      <w:pPr>
        <w:pStyle w:val="H6"/>
      </w:pPr>
      <w:r w:rsidRPr="000670FE">
        <w:t>System Simulator:</w:t>
      </w:r>
    </w:p>
    <w:p w14:paraId="571C2F08" w14:textId="77777777" w:rsidR="005377F9" w:rsidRPr="000670FE" w:rsidRDefault="005377F9" w:rsidP="005377F9">
      <w:pPr>
        <w:pStyle w:val="B1"/>
      </w:pPr>
      <w:r w:rsidRPr="000670FE">
        <w:t>-</w:t>
      </w:r>
      <w:r w:rsidRPr="000670FE">
        <w:tab/>
        <w:t>SS (MCVideo server)</w:t>
      </w:r>
    </w:p>
    <w:p w14:paraId="6F453912"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AB4859" w14:textId="77777777" w:rsidR="005377F9" w:rsidRPr="000670FE" w:rsidRDefault="005377F9" w:rsidP="005377F9">
      <w:pPr>
        <w:pStyle w:val="H6"/>
      </w:pPr>
      <w:r w:rsidRPr="000670FE">
        <w:t>IUT:</w:t>
      </w:r>
    </w:p>
    <w:p w14:paraId="3F034BE2" w14:textId="77777777" w:rsidR="005377F9" w:rsidRPr="000670FE" w:rsidRDefault="005377F9" w:rsidP="005377F9">
      <w:pPr>
        <w:pStyle w:val="B1"/>
        <w:ind w:left="284" w:firstLine="0"/>
      </w:pPr>
      <w:r w:rsidRPr="000670FE">
        <w:t>-</w:t>
      </w:r>
      <w:r w:rsidRPr="000670FE">
        <w:tab/>
        <w:t>UE (MCVideo client)</w:t>
      </w:r>
    </w:p>
    <w:p w14:paraId="7C82F6DD" w14:textId="77777777" w:rsidR="005377F9" w:rsidRPr="000670FE" w:rsidRDefault="005377F9" w:rsidP="005377F9">
      <w:pPr>
        <w:pStyle w:val="B1"/>
        <w:ind w:left="284" w:firstLine="0"/>
      </w:pPr>
      <w:r w:rsidRPr="000670FE">
        <w:t>-</w:t>
      </w:r>
      <w:r w:rsidRPr="000670FE">
        <w:tab/>
        <w:t>The test USIM set as defined in TS 36.579-1 [2], subclause 5.5.10 is inserted.</w:t>
      </w:r>
    </w:p>
    <w:p w14:paraId="47456D5A" w14:textId="77777777" w:rsidR="005377F9" w:rsidRPr="000670FE" w:rsidRDefault="005377F9" w:rsidP="005377F9">
      <w:pPr>
        <w:pStyle w:val="H6"/>
      </w:pPr>
      <w:r w:rsidRPr="000670FE">
        <w:t>Preamble:</w:t>
      </w:r>
    </w:p>
    <w:p w14:paraId="4D80F348"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6701E5F9"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4EE072F9" w14:textId="77777777" w:rsidR="005377F9" w:rsidRPr="000670FE" w:rsidRDefault="005377F9" w:rsidP="005377F9">
      <w:pPr>
        <w:pStyle w:val="B1"/>
      </w:pPr>
      <w:r w:rsidRPr="000670FE">
        <w:t>-</w:t>
      </w:r>
      <w:r w:rsidRPr="000670FE">
        <w:tab/>
        <w:t>UE States at the end of the preamble</w:t>
      </w:r>
    </w:p>
    <w:p w14:paraId="13A79B6B" w14:textId="77777777" w:rsidR="005377F9" w:rsidRPr="000670FE" w:rsidRDefault="005377F9" w:rsidP="005377F9">
      <w:pPr>
        <w:pStyle w:val="B2"/>
      </w:pPr>
      <w:r w:rsidRPr="000670FE">
        <w:t>-</w:t>
      </w:r>
      <w:r w:rsidRPr="000670FE">
        <w:tab/>
        <w:t>The UE is in E-UTRA Registered, Idle Mode state.</w:t>
      </w:r>
    </w:p>
    <w:p w14:paraId="20020CFF"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09B9642A" w14:textId="77777777" w:rsidR="005377F9" w:rsidRPr="000670FE" w:rsidRDefault="005377F9" w:rsidP="005377F9">
      <w:pPr>
        <w:pStyle w:val="H6"/>
      </w:pPr>
      <w:r w:rsidRPr="000670FE">
        <w:t>6.1.1.7.3.2</w:t>
      </w:r>
      <w:r w:rsidRPr="000670FE">
        <w:tab/>
        <w:t>Test procedure sequence</w:t>
      </w:r>
    </w:p>
    <w:p w14:paraId="28444459" w14:textId="77777777" w:rsidR="005377F9" w:rsidRPr="000670FE" w:rsidRDefault="005377F9" w:rsidP="005377F9">
      <w:pPr>
        <w:pStyle w:val="TH"/>
      </w:pPr>
      <w:r w:rsidRPr="000670FE">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5377F9" w:rsidRPr="000670FE" w14:paraId="19D3BEF4" w14:textId="77777777" w:rsidTr="009A4AAA">
        <w:trPr>
          <w:trHeight w:val="199"/>
          <w:tblHeader/>
          <w:jc w:val="center"/>
        </w:trPr>
        <w:tc>
          <w:tcPr>
            <w:tcW w:w="617" w:type="dxa"/>
            <w:tcBorders>
              <w:bottom w:val="nil"/>
            </w:tcBorders>
          </w:tcPr>
          <w:p w14:paraId="5DFEE0CC" w14:textId="77777777" w:rsidR="005377F9" w:rsidRPr="000670FE" w:rsidRDefault="005377F9" w:rsidP="000C1899">
            <w:pPr>
              <w:pStyle w:val="TAH"/>
              <w:keepNext w:val="0"/>
              <w:keepLines w:val="0"/>
            </w:pPr>
            <w:r w:rsidRPr="000670FE">
              <w:t>St</w:t>
            </w:r>
          </w:p>
        </w:tc>
        <w:tc>
          <w:tcPr>
            <w:tcW w:w="4039" w:type="dxa"/>
            <w:tcBorders>
              <w:bottom w:val="nil"/>
            </w:tcBorders>
          </w:tcPr>
          <w:p w14:paraId="1602E37B" w14:textId="77777777" w:rsidR="005377F9" w:rsidRPr="000670FE" w:rsidRDefault="005377F9" w:rsidP="000C1899">
            <w:pPr>
              <w:pStyle w:val="TAH"/>
              <w:keepNext w:val="0"/>
              <w:keepLines w:val="0"/>
            </w:pPr>
            <w:r w:rsidRPr="000670FE">
              <w:t>Procedure</w:t>
            </w:r>
          </w:p>
        </w:tc>
        <w:tc>
          <w:tcPr>
            <w:tcW w:w="3271" w:type="dxa"/>
            <w:gridSpan w:val="2"/>
          </w:tcPr>
          <w:p w14:paraId="07DD9258" w14:textId="77777777" w:rsidR="005377F9" w:rsidRPr="000670FE" w:rsidRDefault="005377F9" w:rsidP="000C1899">
            <w:pPr>
              <w:pStyle w:val="TAH"/>
              <w:keepNext w:val="0"/>
              <w:keepLines w:val="0"/>
            </w:pPr>
            <w:r w:rsidRPr="000670FE">
              <w:t>Message Sequence</w:t>
            </w:r>
          </w:p>
        </w:tc>
        <w:tc>
          <w:tcPr>
            <w:tcW w:w="540" w:type="dxa"/>
            <w:tcBorders>
              <w:bottom w:val="nil"/>
            </w:tcBorders>
          </w:tcPr>
          <w:p w14:paraId="5A43F755" w14:textId="77777777" w:rsidR="005377F9" w:rsidRPr="000670FE" w:rsidRDefault="005377F9" w:rsidP="000C1899">
            <w:pPr>
              <w:pStyle w:val="TAH"/>
              <w:keepNext w:val="0"/>
              <w:keepLines w:val="0"/>
            </w:pPr>
            <w:r w:rsidRPr="000670FE">
              <w:t>TP</w:t>
            </w:r>
          </w:p>
        </w:tc>
        <w:tc>
          <w:tcPr>
            <w:tcW w:w="849" w:type="dxa"/>
            <w:tcBorders>
              <w:bottom w:val="nil"/>
            </w:tcBorders>
          </w:tcPr>
          <w:p w14:paraId="7C746F03" w14:textId="77777777" w:rsidR="005377F9" w:rsidRPr="000670FE" w:rsidRDefault="005377F9" w:rsidP="000C1899">
            <w:pPr>
              <w:pStyle w:val="TAH"/>
              <w:keepNext w:val="0"/>
              <w:keepLines w:val="0"/>
            </w:pPr>
            <w:r w:rsidRPr="000670FE">
              <w:t>Verdict</w:t>
            </w:r>
          </w:p>
        </w:tc>
      </w:tr>
      <w:tr w:rsidR="005377F9" w:rsidRPr="000670FE" w14:paraId="3A152440" w14:textId="77777777" w:rsidTr="009A4AAA">
        <w:trPr>
          <w:trHeight w:val="199"/>
          <w:tblHeader/>
          <w:jc w:val="center"/>
        </w:trPr>
        <w:tc>
          <w:tcPr>
            <w:tcW w:w="617" w:type="dxa"/>
            <w:tcBorders>
              <w:top w:val="nil"/>
            </w:tcBorders>
          </w:tcPr>
          <w:p w14:paraId="6B5149AA" w14:textId="77777777" w:rsidR="005377F9" w:rsidRPr="000670FE" w:rsidRDefault="005377F9" w:rsidP="000C1899">
            <w:pPr>
              <w:pStyle w:val="TAH"/>
              <w:keepNext w:val="0"/>
              <w:keepLines w:val="0"/>
            </w:pPr>
          </w:p>
        </w:tc>
        <w:tc>
          <w:tcPr>
            <w:tcW w:w="4039" w:type="dxa"/>
            <w:tcBorders>
              <w:top w:val="nil"/>
            </w:tcBorders>
          </w:tcPr>
          <w:p w14:paraId="2883F359" w14:textId="77777777" w:rsidR="005377F9" w:rsidRPr="000670FE" w:rsidRDefault="005377F9" w:rsidP="000C1899">
            <w:pPr>
              <w:pStyle w:val="TAH"/>
              <w:keepNext w:val="0"/>
              <w:keepLines w:val="0"/>
            </w:pPr>
          </w:p>
        </w:tc>
        <w:tc>
          <w:tcPr>
            <w:tcW w:w="709" w:type="dxa"/>
          </w:tcPr>
          <w:p w14:paraId="691B6915" w14:textId="77777777" w:rsidR="005377F9" w:rsidRPr="000670FE" w:rsidRDefault="005377F9" w:rsidP="000C1899">
            <w:pPr>
              <w:pStyle w:val="TAH"/>
              <w:keepNext w:val="0"/>
              <w:keepLines w:val="0"/>
            </w:pPr>
            <w:r w:rsidRPr="000670FE">
              <w:t>U - S</w:t>
            </w:r>
          </w:p>
        </w:tc>
        <w:tc>
          <w:tcPr>
            <w:tcW w:w="2562" w:type="dxa"/>
          </w:tcPr>
          <w:p w14:paraId="5B9B3CF8" w14:textId="77777777" w:rsidR="005377F9" w:rsidRPr="000670FE" w:rsidRDefault="005377F9" w:rsidP="000C1899">
            <w:pPr>
              <w:pStyle w:val="TAH"/>
              <w:keepNext w:val="0"/>
              <w:keepLines w:val="0"/>
            </w:pPr>
            <w:r w:rsidRPr="000670FE">
              <w:t>Message</w:t>
            </w:r>
          </w:p>
        </w:tc>
        <w:tc>
          <w:tcPr>
            <w:tcW w:w="540" w:type="dxa"/>
            <w:tcBorders>
              <w:top w:val="nil"/>
            </w:tcBorders>
          </w:tcPr>
          <w:p w14:paraId="6D7ED6F9" w14:textId="77777777" w:rsidR="005377F9" w:rsidRPr="000670FE" w:rsidRDefault="005377F9" w:rsidP="000C1899">
            <w:pPr>
              <w:pStyle w:val="TAH"/>
              <w:keepNext w:val="0"/>
              <w:keepLines w:val="0"/>
            </w:pPr>
          </w:p>
        </w:tc>
        <w:tc>
          <w:tcPr>
            <w:tcW w:w="849" w:type="dxa"/>
            <w:tcBorders>
              <w:top w:val="nil"/>
            </w:tcBorders>
          </w:tcPr>
          <w:p w14:paraId="360A0957" w14:textId="77777777" w:rsidR="005377F9" w:rsidRPr="000670FE" w:rsidRDefault="005377F9" w:rsidP="000C1899">
            <w:pPr>
              <w:pStyle w:val="TAH"/>
              <w:keepNext w:val="0"/>
              <w:keepLines w:val="0"/>
            </w:pPr>
          </w:p>
        </w:tc>
      </w:tr>
      <w:tr w:rsidR="005377F9" w:rsidRPr="000670FE" w14:paraId="3D6BC0F5" w14:textId="77777777" w:rsidTr="009A4AAA">
        <w:trPr>
          <w:trHeight w:val="1215"/>
          <w:jc w:val="center"/>
        </w:trPr>
        <w:tc>
          <w:tcPr>
            <w:tcW w:w="617" w:type="dxa"/>
            <w:shd w:val="clear" w:color="auto" w:fill="auto"/>
          </w:tcPr>
          <w:p w14:paraId="581C7654" w14:textId="77777777" w:rsidR="005377F9" w:rsidRPr="000670FE" w:rsidRDefault="005377F9" w:rsidP="000C1899">
            <w:pPr>
              <w:pStyle w:val="NF"/>
              <w:keepNext w:val="0"/>
              <w:keepLines w:val="0"/>
              <w:widowControl w:val="0"/>
            </w:pPr>
            <w:r w:rsidRPr="000670FE">
              <w:t>1</w:t>
            </w:r>
          </w:p>
        </w:tc>
        <w:tc>
          <w:tcPr>
            <w:tcW w:w="4039" w:type="dxa"/>
            <w:shd w:val="clear" w:color="auto" w:fill="auto"/>
          </w:tcPr>
          <w:p w14:paraId="56F44E81" w14:textId="77777777" w:rsidR="005377F9" w:rsidRPr="000670FE" w:rsidRDefault="005377F9" w:rsidP="000C1899">
            <w:pPr>
              <w:pStyle w:val="TAL"/>
              <w:keepNext w:val="0"/>
              <w:widowControl w:val="0"/>
            </w:pPr>
            <w:r w:rsidRPr="000670FE">
              <w:t xml:space="preserve">Make the MCVideo User request the establishment of a MCVideo On-demand </w:t>
            </w:r>
          </w:p>
          <w:p w14:paraId="75748A78" w14:textId="77777777" w:rsidR="005377F9" w:rsidRPr="000670FE" w:rsidRDefault="005377F9" w:rsidP="000C1899">
            <w:pPr>
              <w:pStyle w:val="TAL"/>
              <w:keepNext w:val="0"/>
              <w:widowControl w:val="0"/>
            </w:pPr>
            <w:r w:rsidRPr="000670FE">
              <w:t>Pre-arranged Broadcast Group Call for the selected MCVideo Broadcast Group GROUP A</w:t>
            </w:r>
            <w:r w:rsidRPr="000670FE">
              <w:rPr>
                <w:color w:val="000000"/>
              </w:rPr>
              <w:t>, with implicit Transmission Control</w:t>
            </w:r>
            <w:r w:rsidRPr="000670FE">
              <w:t>.</w:t>
            </w:r>
          </w:p>
          <w:p w14:paraId="12F1151C" w14:textId="52E72A9D" w:rsidR="005377F9" w:rsidRPr="000670FE" w:rsidRDefault="005377F9" w:rsidP="000C1899">
            <w:pPr>
              <w:pStyle w:val="TAL"/>
              <w:keepNext w:val="0"/>
              <w:widowControl w:val="0"/>
              <w:rPr>
                <w:shd w:val="clear" w:color="auto" w:fill="FF0000"/>
              </w:rPr>
            </w:pPr>
            <w:r>
              <w:t>(</w:t>
            </w:r>
            <w:r w:rsidRPr="000670FE">
              <w:t>NOTE</w:t>
            </w:r>
            <w:r>
              <w:t>1)</w:t>
            </w:r>
          </w:p>
        </w:tc>
        <w:tc>
          <w:tcPr>
            <w:tcW w:w="709" w:type="dxa"/>
            <w:shd w:val="clear" w:color="auto" w:fill="auto"/>
          </w:tcPr>
          <w:p w14:paraId="45C37BDC" w14:textId="77777777" w:rsidR="005377F9" w:rsidRPr="000670FE" w:rsidRDefault="005377F9" w:rsidP="000C1899">
            <w:pPr>
              <w:pStyle w:val="TAC"/>
              <w:keepNext w:val="0"/>
              <w:keepLines w:val="0"/>
            </w:pPr>
            <w:r w:rsidRPr="000670FE">
              <w:t>-</w:t>
            </w:r>
          </w:p>
        </w:tc>
        <w:tc>
          <w:tcPr>
            <w:tcW w:w="2562" w:type="dxa"/>
            <w:shd w:val="clear" w:color="auto" w:fill="auto"/>
          </w:tcPr>
          <w:p w14:paraId="77737299" w14:textId="77777777" w:rsidR="005377F9" w:rsidRPr="000670FE" w:rsidRDefault="005377F9" w:rsidP="000C1899">
            <w:pPr>
              <w:pStyle w:val="TAL"/>
              <w:keepNext w:val="0"/>
              <w:widowControl w:val="0"/>
            </w:pPr>
            <w:r w:rsidRPr="000670FE">
              <w:t>-</w:t>
            </w:r>
          </w:p>
        </w:tc>
        <w:tc>
          <w:tcPr>
            <w:tcW w:w="540" w:type="dxa"/>
            <w:shd w:val="clear" w:color="auto" w:fill="auto"/>
          </w:tcPr>
          <w:p w14:paraId="230042F5" w14:textId="77777777" w:rsidR="005377F9" w:rsidRPr="000670FE" w:rsidRDefault="005377F9" w:rsidP="000C1899">
            <w:pPr>
              <w:pStyle w:val="TAC"/>
              <w:keepNext w:val="0"/>
              <w:keepLines w:val="0"/>
            </w:pPr>
            <w:r w:rsidRPr="000670FE">
              <w:t>-</w:t>
            </w:r>
          </w:p>
        </w:tc>
        <w:tc>
          <w:tcPr>
            <w:tcW w:w="849" w:type="dxa"/>
            <w:shd w:val="clear" w:color="auto" w:fill="auto"/>
          </w:tcPr>
          <w:p w14:paraId="5C156FB8" w14:textId="77777777" w:rsidR="005377F9" w:rsidRPr="000670FE" w:rsidRDefault="005377F9" w:rsidP="000C1899">
            <w:pPr>
              <w:pStyle w:val="TAC"/>
              <w:keepNext w:val="0"/>
              <w:keepLines w:val="0"/>
            </w:pPr>
            <w:r w:rsidRPr="000670FE">
              <w:t>-</w:t>
            </w:r>
          </w:p>
        </w:tc>
      </w:tr>
      <w:tr w:rsidR="005377F9" w:rsidRPr="000670FE" w14:paraId="7E786373" w14:textId="77777777" w:rsidTr="009A4AAA">
        <w:trPr>
          <w:trHeight w:val="1432"/>
          <w:jc w:val="center"/>
        </w:trPr>
        <w:tc>
          <w:tcPr>
            <w:tcW w:w="617" w:type="dxa"/>
            <w:shd w:val="clear" w:color="auto" w:fill="auto"/>
          </w:tcPr>
          <w:p w14:paraId="69D64C0C" w14:textId="77777777" w:rsidR="005377F9" w:rsidRPr="000670FE" w:rsidRDefault="005377F9" w:rsidP="000C1899">
            <w:pPr>
              <w:pStyle w:val="TAC"/>
              <w:keepNext w:val="0"/>
              <w:keepLines w:val="0"/>
              <w:widowControl w:val="0"/>
            </w:pPr>
            <w:r w:rsidRPr="000670FE">
              <w:t>-</w:t>
            </w:r>
          </w:p>
        </w:tc>
        <w:tc>
          <w:tcPr>
            <w:tcW w:w="4039" w:type="dxa"/>
            <w:shd w:val="clear" w:color="auto" w:fill="auto"/>
          </w:tcPr>
          <w:p w14:paraId="5D30486A" w14:textId="74C58171" w:rsidR="005377F9" w:rsidRPr="000670FE" w:rsidRDefault="005377F9" w:rsidP="000C1899">
            <w:pPr>
              <w:pStyle w:val="TAL"/>
              <w:keepNext w:val="0"/>
              <w:widowControl w:val="0"/>
            </w:pPr>
            <w:r w:rsidRPr="000670FE">
              <w:t xml:space="preserve">EXCEPTION: The E-UTRA/EPC actions </w:t>
            </w:r>
            <w:r>
              <w:t>that</w:t>
            </w:r>
            <w:r w:rsidRPr="000670FE">
              <w:t xml:space="preserve">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0570578" w14:textId="77777777" w:rsidR="005377F9" w:rsidRPr="000670FE" w:rsidRDefault="005377F9" w:rsidP="000C1899">
            <w:pPr>
              <w:pStyle w:val="TAC"/>
              <w:keepNext w:val="0"/>
              <w:keepLines w:val="0"/>
            </w:pPr>
            <w:r w:rsidRPr="000670FE">
              <w:t>-</w:t>
            </w:r>
          </w:p>
        </w:tc>
        <w:tc>
          <w:tcPr>
            <w:tcW w:w="2562" w:type="dxa"/>
            <w:shd w:val="clear" w:color="auto" w:fill="auto"/>
          </w:tcPr>
          <w:p w14:paraId="457982D8" w14:textId="77777777" w:rsidR="005377F9" w:rsidRPr="000670FE" w:rsidRDefault="005377F9" w:rsidP="000C1899">
            <w:pPr>
              <w:pStyle w:val="TAL"/>
              <w:keepNext w:val="0"/>
              <w:widowControl w:val="0"/>
            </w:pPr>
            <w:r w:rsidRPr="000670FE">
              <w:t>-</w:t>
            </w:r>
          </w:p>
        </w:tc>
        <w:tc>
          <w:tcPr>
            <w:tcW w:w="540" w:type="dxa"/>
            <w:shd w:val="clear" w:color="auto" w:fill="auto"/>
          </w:tcPr>
          <w:p w14:paraId="619D5F6D" w14:textId="77777777" w:rsidR="005377F9" w:rsidRPr="000670FE" w:rsidRDefault="005377F9" w:rsidP="000C1899">
            <w:pPr>
              <w:pStyle w:val="TAC"/>
              <w:keepNext w:val="0"/>
              <w:keepLines w:val="0"/>
            </w:pPr>
            <w:r w:rsidRPr="000670FE">
              <w:t>-</w:t>
            </w:r>
          </w:p>
        </w:tc>
        <w:tc>
          <w:tcPr>
            <w:tcW w:w="849" w:type="dxa"/>
            <w:shd w:val="clear" w:color="auto" w:fill="auto"/>
          </w:tcPr>
          <w:p w14:paraId="6D62B2F5" w14:textId="77777777" w:rsidR="005377F9" w:rsidRPr="000670FE" w:rsidRDefault="005377F9" w:rsidP="000C1899">
            <w:pPr>
              <w:pStyle w:val="TAL"/>
              <w:keepNext w:val="0"/>
              <w:widowControl w:val="0"/>
              <w:jc w:val="center"/>
            </w:pPr>
            <w:r w:rsidRPr="000670FE">
              <w:t>-</w:t>
            </w:r>
          </w:p>
        </w:tc>
      </w:tr>
      <w:tr w:rsidR="005377F9" w:rsidRPr="000670FE" w14:paraId="108DF015" w14:textId="77777777" w:rsidTr="009A4AAA">
        <w:trPr>
          <w:trHeight w:val="274"/>
          <w:jc w:val="center"/>
        </w:trPr>
        <w:tc>
          <w:tcPr>
            <w:tcW w:w="617" w:type="dxa"/>
            <w:shd w:val="clear" w:color="auto" w:fill="auto"/>
          </w:tcPr>
          <w:p w14:paraId="6B8C3C1E" w14:textId="77777777" w:rsidR="005377F9" w:rsidRPr="000670FE" w:rsidRDefault="005377F9" w:rsidP="000C1899">
            <w:pPr>
              <w:pStyle w:val="NF"/>
              <w:keepNext w:val="0"/>
              <w:keepLines w:val="0"/>
              <w:widowControl w:val="0"/>
            </w:pPr>
            <w:r w:rsidRPr="000670FE">
              <w:t>2</w:t>
            </w:r>
          </w:p>
        </w:tc>
        <w:tc>
          <w:tcPr>
            <w:tcW w:w="4039" w:type="dxa"/>
            <w:shd w:val="clear" w:color="auto" w:fill="auto"/>
          </w:tcPr>
          <w:p w14:paraId="7DEB4926" w14:textId="77777777" w:rsidR="005377F9" w:rsidRPr="000670FE" w:rsidRDefault="005377F9" w:rsidP="000C1899">
            <w:pPr>
              <w:pStyle w:val="TAL"/>
              <w:keepNext w:val="0"/>
              <w:widowControl w:val="0"/>
            </w:pPr>
            <w:r w:rsidRPr="000670FE">
              <w:t>Check: Does the UE (MCVideo client) send an initial SIP INVITE request for the establishment of a MCVideo On-demand Pre-arranged Broadcast Group Call?</w:t>
            </w:r>
          </w:p>
        </w:tc>
        <w:tc>
          <w:tcPr>
            <w:tcW w:w="709" w:type="dxa"/>
            <w:shd w:val="clear" w:color="auto" w:fill="auto"/>
          </w:tcPr>
          <w:p w14:paraId="4662398E" w14:textId="77777777" w:rsidR="005377F9" w:rsidRPr="000670FE" w:rsidRDefault="005377F9" w:rsidP="009A4AAA">
            <w:pPr>
              <w:pStyle w:val="Default"/>
              <w:widowControl w:val="0"/>
              <w:rPr>
                <w:color w:val="auto"/>
                <w:sz w:val="18"/>
                <w:szCs w:val="18"/>
                <w:lang w:val="en-GB"/>
              </w:rPr>
            </w:pPr>
            <w:r w:rsidRPr="000670FE">
              <w:rPr>
                <w:color w:val="auto"/>
                <w:sz w:val="18"/>
                <w:szCs w:val="18"/>
                <w:lang w:val="en-GB"/>
              </w:rPr>
              <w:t>--&gt;</w:t>
            </w:r>
          </w:p>
        </w:tc>
        <w:tc>
          <w:tcPr>
            <w:tcW w:w="2562" w:type="dxa"/>
            <w:shd w:val="clear" w:color="auto" w:fill="auto"/>
          </w:tcPr>
          <w:p w14:paraId="4146D514" w14:textId="77777777" w:rsidR="005377F9" w:rsidRPr="000670FE" w:rsidRDefault="005377F9" w:rsidP="000C1899">
            <w:pPr>
              <w:pStyle w:val="TAL"/>
              <w:keepNext w:val="0"/>
              <w:widowControl w:val="0"/>
            </w:pPr>
            <w:r w:rsidRPr="000670FE">
              <w:t>SIP INVITE</w:t>
            </w:r>
          </w:p>
        </w:tc>
        <w:tc>
          <w:tcPr>
            <w:tcW w:w="540" w:type="dxa"/>
            <w:shd w:val="clear" w:color="auto" w:fill="auto"/>
          </w:tcPr>
          <w:p w14:paraId="55692799" w14:textId="77777777" w:rsidR="005377F9" w:rsidRPr="000670FE" w:rsidRDefault="005377F9" w:rsidP="000C1899">
            <w:pPr>
              <w:pStyle w:val="TAC"/>
              <w:keepNext w:val="0"/>
              <w:keepLines w:val="0"/>
            </w:pPr>
            <w:r w:rsidRPr="000670FE">
              <w:t>1</w:t>
            </w:r>
          </w:p>
        </w:tc>
        <w:tc>
          <w:tcPr>
            <w:tcW w:w="849" w:type="dxa"/>
            <w:shd w:val="clear" w:color="auto" w:fill="auto"/>
          </w:tcPr>
          <w:p w14:paraId="3E20EF6D" w14:textId="77777777" w:rsidR="005377F9" w:rsidRPr="000670FE" w:rsidRDefault="005377F9" w:rsidP="000C1899">
            <w:pPr>
              <w:pStyle w:val="TAC"/>
              <w:keepNext w:val="0"/>
              <w:keepLines w:val="0"/>
            </w:pPr>
            <w:r w:rsidRPr="000670FE">
              <w:t>P</w:t>
            </w:r>
          </w:p>
        </w:tc>
      </w:tr>
      <w:tr w:rsidR="005377F9" w:rsidRPr="000670FE" w14:paraId="5A59524D" w14:textId="77777777" w:rsidTr="009A4AAA">
        <w:trPr>
          <w:trHeight w:val="287"/>
          <w:jc w:val="center"/>
        </w:trPr>
        <w:tc>
          <w:tcPr>
            <w:tcW w:w="617" w:type="dxa"/>
            <w:shd w:val="clear" w:color="auto" w:fill="auto"/>
          </w:tcPr>
          <w:p w14:paraId="3040140C" w14:textId="77777777" w:rsidR="005377F9" w:rsidRPr="000670FE" w:rsidRDefault="005377F9" w:rsidP="000C1899">
            <w:pPr>
              <w:pStyle w:val="TAC"/>
              <w:keepNext w:val="0"/>
              <w:keepLines w:val="0"/>
              <w:widowControl w:val="0"/>
            </w:pPr>
            <w:r w:rsidRPr="000670FE">
              <w:t>3</w:t>
            </w:r>
          </w:p>
        </w:tc>
        <w:tc>
          <w:tcPr>
            <w:tcW w:w="4039" w:type="dxa"/>
            <w:shd w:val="clear" w:color="auto" w:fill="auto"/>
          </w:tcPr>
          <w:p w14:paraId="254DCF9A" w14:textId="77777777" w:rsidR="005377F9" w:rsidRPr="000670FE" w:rsidRDefault="005377F9" w:rsidP="009A4AAA">
            <w:pPr>
              <w:pStyle w:val="TAL"/>
              <w:keepNext w:val="0"/>
              <w:keepLines w:val="0"/>
              <w:widowControl w:val="0"/>
            </w:pPr>
            <w:r w:rsidRPr="000670FE">
              <w:t>The SS (MCVideo Server) responds to the UE with a SIP 100 (Trying) message.</w:t>
            </w:r>
          </w:p>
        </w:tc>
        <w:tc>
          <w:tcPr>
            <w:tcW w:w="709" w:type="dxa"/>
            <w:shd w:val="clear" w:color="auto" w:fill="auto"/>
          </w:tcPr>
          <w:p w14:paraId="3522061C" w14:textId="77777777" w:rsidR="005377F9" w:rsidRPr="000670FE" w:rsidRDefault="005377F9" w:rsidP="009A4AAA">
            <w:pPr>
              <w:pStyle w:val="TAC"/>
              <w:keepNext w:val="0"/>
              <w:keepLines w:val="0"/>
              <w:widowControl w:val="0"/>
            </w:pPr>
            <w:r w:rsidRPr="000670FE">
              <w:t>&lt;--</w:t>
            </w:r>
          </w:p>
        </w:tc>
        <w:tc>
          <w:tcPr>
            <w:tcW w:w="2562" w:type="dxa"/>
            <w:shd w:val="clear" w:color="auto" w:fill="auto"/>
          </w:tcPr>
          <w:p w14:paraId="75513EBA" w14:textId="77777777" w:rsidR="005377F9" w:rsidRPr="000670FE" w:rsidRDefault="005377F9" w:rsidP="009A4AAA">
            <w:pPr>
              <w:pStyle w:val="TAL"/>
              <w:keepNext w:val="0"/>
              <w:keepLines w:val="0"/>
              <w:widowControl w:val="0"/>
            </w:pPr>
            <w:r w:rsidRPr="000670FE">
              <w:t>SIP 100 (Trying)</w:t>
            </w:r>
          </w:p>
        </w:tc>
        <w:tc>
          <w:tcPr>
            <w:tcW w:w="540" w:type="dxa"/>
            <w:shd w:val="clear" w:color="auto" w:fill="auto"/>
          </w:tcPr>
          <w:p w14:paraId="48E06E9D" w14:textId="77777777" w:rsidR="005377F9" w:rsidRPr="000670FE" w:rsidRDefault="005377F9" w:rsidP="009A4AAA">
            <w:pPr>
              <w:pStyle w:val="TAC"/>
              <w:keepNext w:val="0"/>
              <w:keepLines w:val="0"/>
              <w:widowControl w:val="0"/>
            </w:pPr>
            <w:r w:rsidRPr="000670FE">
              <w:t>-</w:t>
            </w:r>
          </w:p>
        </w:tc>
        <w:tc>
          <w:tcPr>
            <w:tcW w:w="849" w:type="dxa"/>
            <w:shd w:val="clear" w:color="auto" w:fill="auto"/>
          </w:tcPr>
          <w:p w14:paraId="65005F6A" w14:textId="77777777" w:rsidR="005377F9" w:rsidRPr="000670FE" w:rsidRDefault="005377F9" w:rsidP="009A4AAA">
            <w:pPr>
              <w:pStyle w:val="TAC"/>
              <w:keepNext w:val="0"/>
              <w:keepLines w:val="0"/>
              <w:widowControl w:val="0"/>
            </w:pPr>
            <w:r w:rsidRPr="000670FE">
              <w:t>-</w:t>
            </w:r>
          </w:p>
        </w:tc>
      </w:tr>
      <w:tr w:rsidR="005377F9" w:rsidRPr="000670FE" w14:paraId="69CCBC40" w14:textId="77777777" w:rsidTr="009A4AAA">
        <w:trPr>
          <w:trHeight w:val="557"/>
          <w:jc w:val="center"/>
        </w:trPr>
        <w:tc>
          <w:tcPr>
            <w:tcW w:w="617" w:type="dxa"/>
            <w:shd w:val="clear" w:color="auto" w:fill="auto"/>
          </w:tcPr>
          <w:p w14:paraId="2FB74A49" w14:textId="77777777" w:rsidR="005377F9" w:rsidRPr="000670FE" w:rsidRDefault="005377F9" w:rsidP="000C1899">
            <w:pPr>
              <w:pStyle w:val="TAC"/>
              <w:keepNext w:val="0"/>
              <w:keepLines w:val="0"/>
              <w:widowControl w:val="0"/>
            </w:pPr>
            <w:r w:rsidRPr="000670FE">
              <w:t>4</w:t>
            </w:r>
          </w:p>
        </w:tc>
        <w:tc>
          <w:tcPr>
            <w:tcW w:w="4039" w:type="dxa"/>
            <w:shd w:val="clear" w:color="auto" w:fill="auto"/>
          </w:tcPr>
          <w:p w14:paraId="25A9A518" w14:textId="77777777" w:rsidR="005377F9" w:rsidRPr="000670FE" w:rsidRDefault="005377F9" w:rsidP="000C1899">
            <w:pPr>
              <w:pStyle w:val="TAL"/>
              <w:keepNext w:val="0"/>
              <w:widowControl w:val="0"/>
            </w:pPr>
            <w:r w:rsidRPr="000670FE">
              <w:t>The SS (MCVideo Server) sends a SIP 200 (OK) message to the UE (MCVideo Client), indicating that it has accepted the SIP INVITE request from the UE.</w:t>
            </w:r>
          </w:p>
        </w:tc>
        <w:tc>
          <w:tcPr>
            <w:tcW w:w="709" w:type="dxa"/>
            <w:shd w:val="clear" w:color="auto" w:fill="auto"/>
          </w:tcPr>
          <w:p w14:paraId="782F43A3" w14:textId="77777777" w:rsidR="005377F9" w:rsidRPr="000670FE" w:rsidRDefault="005377F9" w:rsidP="000C1899">
            <w:pPr>
              <w:pStyle w:val="TAC"/>
              <w:keepNext w:val="0"/>
              <w:keepLines w:val="0"/>
            </w:pPr>
            <w:r w:rsidRPr="000670FE">
              <w:t>&lt;--</w:t>
            </w:r>
          </w:p>
        </w:tc>
        <w:tc>
          <w:tcPr>
            <w:tcW w:w="2562" w:type="dxa"/>
            <w:shd w:val="clear" w:color="auto" w:fill="auto"/>
          </w:tcPr>
          <w:p w14:paraId="4842ADB7" w14:textId="77777777" w:rsidR="005377F9" w:rsidRPr="000670FE" w:rsidRDefault="005377F9" w:rsidP="000C1899">
            <w:pPr>
              <w:pStyle w:val="TAL"/>
              <w:keepNext w:val="0"/>
              <w:widowControl w:val="0"/>
            </w:pPr>
            <w:r w:rsidRPr="000670FE">
              <w:t>SIP 200 (OK)</w:t>
            </w:r>
          </w:p>
        </w:tc>
        <w:tc>
          <w:tcPr>
            <w:tcW w:w="540" w:type="dxa"/>
            <w:shd w:val="clear" w:color="auto" w:fill="auto"/>
          </w:tcPr>
          <w:p w14:paraId="410F15BB" w14:textId="77777777" w:rsidR="005377F9" w:rsidRPr="000670FE" w:rsidRDefault="005377F9" w:rsidP="000C1899">
            <w:pPr>
              <w:pStyle w:val="TAC"/>
              <w:keepNext w:val="0"/>
              <w:keepLines w:val="0"/>
            </w:pPr>
            <w:r w:rsidRPr="000670FE">
              <w:t>-</w:t>
            </w:r>
          </w:p>
        </w:tc>
        <w:tc>
          <w:tcPr>
            <w:tcW w:w="849" w:type="dxa"/>
            <w:shd w:val="clear" w:color="auto" w:fill="auto"/>
          </w:tcPr>
          <w:p w14:paraId="7AC16F03" w14:textId="77777777" w:rsidR="005377F9" w:rsidRPr="000670FE" w:rsidRDefault="005377F9" w:rsidP="000C1899">
            <w:pPr>
              <w:pStyle w:val="TAC"/>
              <w:keepNext w:val="0"/>
              <w:keepLines w:val="0"/>
            </w:pPr>
            <w:r w:rsidRPr="000670FE">
              <w:t>-</w:t>
            </w:r>
          </w:p>
        </w:tc>
      </w:tr>
      <w:tr w:rsidR="005377F9" w:rsidRPr="000670FE" w14:paraId="124DD305" w14:textId="77777777" w:rsidTr="009A4AAA">
        <w:trPr>
          <w:trHeight w:val="350"/>
          <w:jc w:val="center"/>
        </w:trPr>
        <w:tc>
          <w:tcPr>
            <w:tcW w:w="617" w:type="dxa"/>
            <w:shd w:val="clear" w:color="auto" w:fill="auto"/>
          </w:tcPr>
          <w:p w14:paraId="6E5ECE52" w14:textId="77777777" w:rsidR="005377F9" w:rsidRPr="000670FE" w:rsidRDefault="005377F9" w:rsidP="000C1899">
            <w:pPr>
              <w:pStyle w:val="TAC"/>
              <w:keepNext w:val="0"/>
              <w:keepLines w:val="0"/>
              <w:widowControl w:val="0"/>
            </w:pPr>
            <w:r w:rsidRPr="000670FE">
              <w:t>5</w:t>
            </w:r>
          </w:p>
        </w:tc>
        <w:tc>
          <w:tcPr>
            <w:tcW w:w="4039" w:type="dxa"/>
            <w:shd w:val="clear" w:color="auto" w:fill="auto"/>
          </w:tcPr>
          <w:p w14:paraId="461E0F48" w14:textId="2581ACE6" w:rsidR="005377F9" w:rsidRPr="000670FE" w:rsidRDefault="005377F9" w:rsidP="000C1899">
            <w:pPr>
              <w:pStyle w:val="TAL"/>
              <w:keepNext w:val="0"/>
              <w:widowControl w:val="0"/>
            </w:pPr>
            <w:r>
              <w:t>Check: Does t</w:t>
            </w:r>
            <w:r w:rsidRPr="000670FE">
              <w:t>he UE (MCVideo Client) respond with a SIP ACK message</w:t>
            </w:r>
            <w:r>
              <w:t>?</w:t>
            </w:r>
          </w:p>
        </w:tc>
        <w:tc>
          <w:tcPr>
            <w:tcW w:w="709" w:type="dxa"/>
            <w:shd w:val="clear" w:color="auto" w:fill="auto"/>
          </w:tcPr>
          <w:p w14:paraId="0A3D21CA" w14:textId="77777777" w:rsidR="005377F9" w:rsidRPr="000670FE" w:rsidRDefault="005377F9" w:rsidP="000C1899">
            <w:pPr>
              <w:pStyle w:val="TAC"/>
              <w:keepNext w:val="0"/>
              <w:keepLines w:val="0"/>
            </w:pPr>
            <w:r w:rsidRPr="000670FE">
              <w:rPr>
                <w:szCs w:val="18"/>
              </w:rPr>
              <w:t>--&gt;</w:t>
            </w:r>
          </w:p>
        </w:tc>
        <w:tc>
          <w:tcPr>
            <w:tcW w:w="2562" w:type="dxa"/>
            <w:shd w:val="clear" w:color="auto" w:fill="auto"/>
          </w:tcPr>
          <w:p w14:paraId="6645F3AF" w14:textId="77777777" w:rsidR="005377F9" w:rsidRPr="000670FE" w:rsidRDefault="005377F9" w:rsidP="000C1899">
            <w:pPr>
              <w:pStyle w:val="TAL"/>
              <w:keepNext w:val="0"/>
              <w:widowControl w:val="0"/>
            </w:pPr>
            <w:r w:rsidRPr="000670FE">
              <w:t>SIP ACK</w:t>
            </w:r>
          </w:p>
        </w:tc>
        <w:tc>
          <w:tcPr>
            <w:tcW w:w="540" w:type="dxa"/>
            <w:shd w:val="clear" w:color="auto" w:fill="auto"/>
          </w:tcPr>
          <w:p w14:paraId="24A26E59" w14:textId="7AD2C573" w:rsidR="005377F9" w:rsidRPr="000670FE" w:rsidRDefault="005377F9" w:rsidP="000C1899">
            <w:pPr>
              <w:pStyle w:val="TAC"/>
              <w:keepNext w:val="0"/>
              <w:keepLines w:val="0"/>
            </w:pPr>
            <w:r>
              <w:t>1</w:t>
            </w:r>
          </w:p>
        </w:tc>
        <w:tc>
          <w:tcPr>
            <w:tcW w:w="849" w:type="dxa"/>
            <w:shd w:val="clear" w:color="auto" w:fill="auto"/>
          </w:tcPr>
          <w:p w14:paraId="067003C8" w14:textId="02EDBB13" w:rsidR="005377F9" w:rsidRPr="000670FE" w:rsidRDefault="005377F9" w:rsidP="000C1899">
            <w:pPr>
              <w:pStyle w:val="TAC"/>
              <w:keepNext w:val="0"/>
              <w:keepLines w:val="0"/>
            </w:pPr>
            <w:r>
              <w:t>P</w:t>
            </w:r>
          </w:p>
        </w:tc>
      </w:tr>
      <w:tr w:rsidR="005377F9" w:rsidRPr="000670FE" w14:paraId="0589A0A3" w14:textId="77777777" w:rsidTr="009A4AAA">
        <w:trPr>
          <w:trHeight w:val="467"/>
          <w:jc w:val="center"/>
        </w:trPr>
        <w:tc>
          <w:tcPr>
            <w:tcW w:w="617" w:type="dxa"/>
            <w:shd w:val="clear" w:color="auto" w:fill="auto"/>
          </w:tcPr>
          <w:p w14:paraId="4EA5259B" w14:textId="77777777" w:rsidR="005377F9" w:rsidRPr="000670FE" w:rsidDel="003A2DB0" w:rsidRDefault="005377F9" w:rsidP="000C1899">
            <w:pPr>
              <w:pStyle w:val="TAC"/>
              <w:keepNext w:val="0"/>
              <w:keepLines w:val="0"/>
              <w:widowControl w:val="0"/>
            </w:pPr>
            <w:r w:rsidRPr="000670FE">
              <w:t>6</w:t>
            </w:r>
          </w:p>
        </w:tc>
        <w:tc>
          <w:tcPr>
            <w:tcW w:w="4039" w:type="dxa"/>
            <w:shd w:val="clear" w:color="auto" w:fill="auto"/>
          </w:tcPr>
          <w:p w14:paraId="30A08D64" w14:textId="77777777" w:rsidR="005377F9" w:rsidRPr="000670FE" w:rsidRDefault="005377F9" w:rsidP="000C1899">
            <w:pPr>
              <w:pStyle w:val="TAL"/>
              <w:keepNext w:val="0"/>
              <w:widowControl w:val="0"/>
            </w:pPr>
            <w:r w:rsidRPr="000670FE">
              <w:t>The SS (MCVideo Server) sends a Transmission Granted message to the UE (MCVideo Client).</w:t>
            </w:r>
          </w:p>
        </w:tc>
        <w:tc>
          <w:tcPr>
            <w:tcW w:w="709" w:type="dxa"/>
            <w:shd w:val="clear" w:color="auto" w:fill="auto"/>
          </w:tcPr>
          <w:p w14:paraId="1A5D0641" w14:textId="77777777" w:rsidR="005377F9" w:rsidRPr="000670FE" w:rsidRDefault="005377F9" w:rsidP="000C1899">
            <w:pPr>
              <w:pStyle w:val="TAC"/>
              <w:keepNext w:val="0"/>
              <w:keepLines w:val="0"/>
            </w:pPr>
            <w:r w:rsidRPr="000670FE">
              <w:t>&lt;--</w:t>
            </w:r>
          </w:p>
        </w:tc>
        <w:tc>
          <w:tcPr>
            <w:tcW w:w="2562" w:type="dxa"/>
            <w:shd w:val="clear" w:color="auto" w:fill="auto"/>
          </w:tcPr>
          <w:p w14:paraId="7DC5A5AE" w14:textId="77777777" w:rsidR="005377F9" w:rsidRPr="000670FE" w:rsidRDefault="005377F9" w:rsidP="000C1899">
            <w:pPr>
              <w:pStyle w:val="TAL"/>
              <w:keepNext w:val="0"/>
              <w:widowControl w:val="0"/>
            </w:pPr>
            <w:r w:rsidRPr="000670FE">
              <w:t>Transmission Granted</w:t>
            </w:r>
          </w:p>
        </w:tc>
        <w:tc>
          <w:tcPr>
            <w:tcW w:w="540" w:type="dxa"/>
            <w:shd w:val="clear" w:color="auto" w:fill="auto"/>
          </w:tcPr>
          <w:p w14:paraId="2271FBA6" w14:textId="77777777" w:rsidR="005377F9" w:rsidRPr="000670FE" w:rsidRDefault="005377F9" w:rsidP="000C1899">
            <w:pPr>
              <w:pStyle w:val="TAC"/>
              <w:keepNext w:val="0"/>
              <w:keepLines w:val="0"/>
            </w:pPr>
            <w:r w:rsidRPr="000670FE">
              <w:t>-</w:t>
            </w:r>
          </w:p>
        </w:tc>
        <w:tc>
          <w:tcPr>
            <w:tcW w:w="849" w:type="dxa"/>
            <w:shd w:val="clear" w:color="auto" w:fill="auto"/>
          </w:tcPr>
          <w:p w14:paraId="09CFD777" w14:textId="77777777" w:rsidR="005377F9" w:rsidRPr="000670FE" w:rsidRDefault="005377F9" w:rsidP="000C1899">
            <w:pPr>
              <w:pStyle w:val="TAC"/>
              <w:keepNext w:val="0"/>
              <w:keepLines w:val="0"/>
            </w:pPr>
            <w:r w:rsidRPr="000670FE">
              <w:t>-</w:t>
            </w:r>
          </w:p>
        </w:tc>
      </w:tr>
      <w:tr w:rsidR="005377F9" w:rsidRPr="000670FE" w14:paraId="19BCC469" w14:textId="77777777" w:rsidTr="009A4AAA">
        <w:trPr>
          <w:trHeight w:val="440"/>
          <w:jc w:val="center"/>
        </w:trPr>
        <w:tc>
          <w:tcPr>
            <w:tcW w:w="617" w:type="dxa"/>
            <w:shd w:val="clear" w:color="auto" w:fill="auto"/>
          </w:tcPr>
          <w:p w14:paraId="0BE44DBB" w14:textId="77777777" w:rsidR="005377F9" w:rsidRPr="000670FE" w:rsidDel="003A2DB0" w:rsidRDefault="005377F9" w:rsidP="000C1899">
            <w:pPr>
              <w:pStyle w:val="TAC"/>
              <w:keepNext w:val="0"/>
              <w:keepLines w:val="0"/>
              <w:widowControl w:val="0"/>
            </w:pPr>
            <w:r w:rsidRPr="000670FE">
              <w:t>7</w:t>
            </w:r>
          </w:p>
        </w:tc>
        <w:tc>
          <w:tcPr>
            <w:tcW w:w="4039" w:type="dxa"/>
            <w:shd w:val="clear" w:color="auto" w:fill="auto"/>
          </w:tcPr>
          <w:p w14:paraId="5086C178" w14:textId="77777777" w:rsidR="005377F9" w:rsidRPr="000670FE" w:rsidRDefault="005377F9" w:rsidP="000C1899">
            <w:pPr>
              <w:pStyle w:val="TAL"/>
              <w:keepNext w:val="0"/>
              <w:widowControl w:val="0"/>
            </w:pPr>
            <w:r w:rsidRPr="000670FE">
              <w:t xml:space="preserve">Check: Does the UE (MCVideo Client) send a Transmission Control ACK </w:t>
            </w:r>
            <w:r w:rsidRPr="000670FE">
              <w:rPr>
                <w:rFonts w:eastAsia="Calibri"/>
              </w:rPr>
              <w:t>in response to Transmission Granted message from the SS (MCVideo Server)</w:t>
            </w:r>
            <w:r w:rsidRPr="000670FE">
              <w:t>?</w:t>
            </w:r>
          </w:p>
        </w:tc>
        <w:tc>
          <w:tcPr>
            <w:tcW w:w="709" w:type="dxa"/>
            <w:shd w:val="clear" w:color="auto" w:fill="auto"/>
          </w:tcPr>
          <w:p w14:paraId="5CB8FDD2" w14:textId="77777777" w:rsidR="005377F9" w:rsidRPr="000670FE" w:rsidRDefault="005377F9" w:rsidP="000C1899">
            <w:pPr>
              <w:pStyle w:val="TAC"/>
              <w:keepNext w:val="0"/>
              <w:keepLines w:val="0"/>
            </w:pPr>
            <w:r w:rsidRPr="000670FE">
              <w:t>--&gt;</w:t>
            </w:r>
          </w:p>
        </w:tc>
        <w:tc>
          <w:tcPr>
            <w:tcW w:w="2562" w:type="dxa"/>
            <w:shd w:val="clear" w:color="auto" w:fill="auto"/>
          </w:tcPr>
          <w:p w14:paraId="3FEE4A57" w14:textId="77777777" w:rsidR="005377F9" w:rsidRPr="000670FE" w:rsidRDefault="005377F9" w:rsidP="000C1899">
            <w:pPr>
              <w:pStyle w:val="TAL"/>
              <w:keepNext w:val="0"/>
              <w:widowControl w:val="0"/>
            </w:pPr>
            <w:r w:rsidRPr="000670FE">
              <w:t>Transmission Control ACK</w:t>
            </w:r>
          </w:p>
        </w:tc>
        <w:tc>
          <w:tcPr>
            <w:tcW w:w="540" w:type="dxa"/>
            <w:shd w:val="clear" w:color="auto" w:fill="auto"/>
          </w:tcPr>
          <w:p w14:paraId="33A6B868" w14:textId="77777777" w:rsidR="005377F9" w:rsidRPr="000670FE" w:rsidRDefault="005377F9" w:rsidP="000C1899">
            <w:pPr>
              <w:pStyle w:val="TAC"/>
              <w:keepNext w:val="0"/>
              <w:keepLines w:val="0"/>
            </w:pPr>
            <w:r w:rsidRPr="000670FE">
              <w:t>2</w:t>
            </w:r>
          </w:p>
        </w:tc>
        <w:tc>
          <w:tcPr>
            <w:tcW w:w="849" w:type="dxa"/>
            <w:shd w:val="clear" w:color="auto" w:fill="auto"/>
          </w:tcPr>
          <w:p w14:paraId="1DFD4E97" w14:textId="77777777" w:rsidR="005377F9" w:rsidRPr="000670FE" w:rsidRDefault="005377F9" w:rsidP="000C1899">
            <w:pPr>
              <w:pStyle w:val="TAC"/>
              <w:keepNext w:val="0"/>
              <w:keepLines w:val="0"/>
            </w:pPr>
            <w:r w:rsidRPr="000670FE">
              <w:t>P</w:t>
            </w:r>
          </w:p>
        </w:tc>
      </w:tr>
      <w:tr w:rsidR="005377F9" w:rsidRPr="000670FE" w14:paraId="3D48F7BF" w14:textId="77777777" w:rsidTr="009A4AAA">
        <w:trPr>
          <w:trHeight w:val="464"/>
          <w:jc w:val="center"/>
        </w:trPr>
        <w:tc>
          <w:tcPr>
            <w:tcW w:w="617" w:type="dxa"/>
            <w:shd w:val="clear" w:color="auto" w:fill="auto"/>
          </w:tcPr>
          <w:p w14:paraId="79C7A38B" w14:textId="77777777" w:rsidR="005377F9" w:rsidRPr="000670FE" w:rsidRDefault="005377F9" w:rsidP="000C1899">
            <w:pPr>
              <w:pStyle w:val="TAC"/>
              <w:keepNext w:val="0"/>
              <w:keepLines w:val="0"/>
              <w:widowControl w:val="0"/>
            </w:pPr>
            <w:r w:rsidRPr="000670FE">
              <w:t>8</w:t>
            </w:r>
          </w:p>
        </w:tc>
        <w:tc>
          <w:tcPr>
            <w:tcW w:w="4039" w:type="dxa"/>
            <w:shd w:val="clear" w:color="auto" w:fill="auto"/>
          </w:tcPr>
          <w:p w14:paraId="7AD9FC8F" w14:textId="77777777" w:rsidR="005377F9" w:rsidRPr="000670FE" w:rsidRDefault="005377F9" w:rsidP="000C1899">
            <w:pPr>
              <w:pStyle w:val="TAL"/>
              <w:keepNext w:val="0"/>
              <w:keepLines w:val="0"/>
              <w:widowControl w:val="0"/>
            </w:pPr>
            <w:r w:rsidRPr="000670FE">
              <w:t>Check: Does the UE (MCVideo Client</w:t>
            </w:r>
            <w:r>
              <w:t>)</w:t>
            </w:r>
            <w:r w:rsidRPr="000670FE">
              <w:t xml:space="preserve"> provide transmission granted notification to the MCVideo User?</w:t>
            </w:r>
          </w:p>
          <w:p w14:paraId="17BAFDE7" w14:textId="1567F116" w:rsidR="005377F9" w:rsidRPr="000670FE" w:rsidRDefault="005377F9" w:rsidP="000C1899">
            <w:pPr>
              <w:pStyle w:val="TAL"/>
              <w:keepNext w:val="0"/>
              <w:widowControl w:val="0"/>
            </w:pPr>
            <w:r>
              <w:rPr>
                <w:rFonts w:eastAsia="Calibri"/>
              </w:rPr>
              <w:t>(</w:t>
            </w:r>
            <w:r w:rsidRPr="000670FE">
              <w:rPr>
                <w:rFonts w:eastAsia="Calibri"/>
              </w:rPr>
              <w:t>NOTE</w:t>
            </w:r>
            <w:r>
              <w:rPr>
                <w:rFonts w:eastAsia="Calibri"/>
              </w:rPr>
              <w:t xml:space="preserve"> 1</w:t>
            </w:r>
          </w:p>
        </w:tc>
        <w:tc>
          <w:tcPr>
            <w:tcW w:w="709" w:type="dxa"/>
            <w:shd w:val="clear" w:color="auto" w:fill="auto"/>
          </w:tcPr>
          <w:p w14:paraId="7BAB3572" w14:textId="77777777" w:rsidR="005377F9" w:rsidRPr="000670FE" w:rsidRDefault="005377F9" w:rsidP="000C1899">
            <w:pPr>
              <w:pStyle w:val="TAC"/>
              <w:keepNext w:val="0"/>
              <w:keepLines w:val="0"/>
            </w:pPr>
            <w:r w:rsidRPr="000670FE">
              <w:t>-</w:t>
            </w:r>
          </w:p>
        </w:tc>
        <w:tc>
          <w:tcPr>
            <w:tcW w:w="2562" w:type="dxa"/>
            <w:shd w:val="clear" w:color="auto" w:fill="auto"/>
          </w:tcPr>
          <w:p w14:paraId="722E4EE5" w14:textId="77777777" w:rsidR="005377F9" w:rsidRPr="000670FE" w:rsidRDefault="005377F9" w:rsidP="000C1899">
            <w:pPr>
              <w:pStyle w:val="TAL"/>
              <w:keepNext w:val="0"/>
              <w:widowControl w:val="0"/>
            </w:pPr>
            <w:r w:rsidRPr="000670FE">
              <w:t>-</w:t>
            </w:r>
          </w:p>
        </w:tc>
        <w:tc>
          <w:tcPr>
            <w:tcW w:w="540" w:type="dxa"/>
            <w:shd w:val="clear" w:color="auto" w:fill="auto"/>
          </w:tcPr>
          <w:p w14:paraId="7595AA63" w14:textId="77777777" w:rsidR="005377F9" w:rsidRPr="000670FE" w:rsidRDefault="005377F9" w:rsidP="000C1899">
            <w:pPr>
              <w:pStyle w:val="TAC"/>
              <w:keepNext w:val="0"/>
              <w:keepLines w:val="0"/>
            </w:pPr>
            <w:r w:rsidRPr="000670FE">
              <w:t>2</w:t>
            </w:r>
          </w:p>
        </w:tc>
        <w:tc>
          <w:tcPr>
            <w:tcW w:w="849" w:type="dxa"/>
            <w:shd w:val="clear" w:color="auto" w:fill="auto"/>
          </w:tcPr>
          <w:p w14:paraId="09B69A45" w14:textId="77777777" w:rsidR="005377F9" w:rsidRPr="000670FE" w:rsidRDefault="005377F9" w:rsidP="000C1899">
            <w:pPr>
              <w:pStyle w:val="TAC"/>
              <w:keepNext w:val="0"/>
              <w:keepLines w:val="0"/>
            </w:pPr>
            <w:r w:rsidRPr="000670FE">
              <w:t>P</w:t>
            </w:r>
          </w:p>
        </w:tc>
      </w:tr>
      <w:tr w:rsidR="005377F9" w:rsidRPr="000670FE" w14:paraId="18206CC9" w14:textId="77777777" w:rsidTr="009A4AAA">
        <w:trPr>
          <w:trHeight w:val="464"/>
          <w:jc w:val="center"/>
        </w:trPr>
        <w:tc>
          <w:tcPr>
            <w:tcW w:w="617" w:type="dxa"/>
            <w:shd w:val="clear" w:color="auto" w:fill="auto"/>
          </w:tcPr>
          <w:p w14:paraId="33553A72" w14:textId="77777777" w:rsidR="005377F9" w:rsidRPr="000670FE" w:rsidRDefault="005377F9" w:rsidP="000C1899">
            <w:pPr>
              <w:pStyle w:val="TAC"/>
              <w:keepNext w:val="0"/>
              <w:keepLines w:val="0"/>
              <w:widowControl w:val="0"/>
            </w:pPr>
            <w:r w:rsidRPr="000670FE">
              <w:t>9</w:t>
            </w:r>
          </w:p>
        </w:tc>
        <w:tc>
          <w:tcPr>
            <w:tcW w:w="4039" w:type="dxa"/>
            <w:shd w:val="clear" w:color="auto" w:fill="auto"/>
          </w:tcPr>
          <w:p w14:paraId="67AFFC02" w14:textId="77777777" w:rsidR="005377F9" w:rsidRDefault="005377F9" w:rsidP="009A4AAA">
            <w:pPr>
              <w:pStyle w:val="TAL"/>
              <w:keepNext w:val="0"/>
              <w:keepLines w:val="0"/>
              <w:widowControl w:val="0"/>
              <w:rPr>
                <w:rFonts w:eastAsia="Calibri"/>
              </w:rPr>
            </w:pPr>
            <w:r w:rsidRPr="000670FE">
              <w:t xml:space="preserve">Make the </w:t>
            </w:r>
            <w:r w:rsidRPr="000670FE">
              <w:rPr>
                <w:rFonts w:eastAsia="Calibri"/>
              </w:rPr>
              <w:t>MCVideo User request to release transmission control.</w:t>
            </w:r>
          </w:p>
          <w:p w14:paraId="6563B556" w14:textId="77777777" w:rsidR="005377F9" w:rsidRPr="000670FE" w:rsidRDefault="005377F9" w:rsidP="000C1899">
            <w:pPr>
              <w:pStyle w:val="TAL"/>
              <w:keepNext w:val="0"/>
              <w:widowControl w:val="0"/>
              <w:rPr>
                <w:rFonts w:eastAsia="Calibri"/>
              </w:rPr>
            </w:pPr>
            <w:r>
              <w:rPr>
                <w:rFonts w:eastAsia="Calibri"/>
              </w:rPr>
              <w:t>(NOTE 1)</w:t>
            </w:r>
          </w:p>
        </w:tc>
        <w:tc>
          <w:tcPr>
            <w:tcW w:w="709" w:type="dxa"/>
            <w:shd w:val="clear" w:color="auto" w:fill="auto"/>
          </w:tcPr>
          <w:p w14:paraId="3D309190" w14:textId="77777777" w:rsidR="005377F9" w:rsidRPr="000670FE" w:rsidRDefault="005377F9" w:rsidP="000C1899">
            <w:pPr>
              <w:pStyle w:val="TAC"/>
              <w:keepNext w:val="0"/>
              <w:keepLines w:val="0"/>
            </w:pPr>
            <w:r w:rsidRPr="000670FE">
              <w:t>-</w:t>
            </w:r>
          </w:p>
        </w:tc>
        <w:tc>
          <w:tcPr>
            <w:tcW w:w="2562" w:type="dxa"/>
            <w:shd w:val="clear" w:color="auto" w:fill="auto"/>
          </w:tcPr>
          <w:p w14:paraId="0B4D1BAE" w14:textId="77777777" w:rsidR="005377F9" w:rsidRPr="000670FE" w:rsidRDefault="005377F9" w:rsidP="000C1899">
            <w:pPr>
              <w:pStyle w:val="TAL"/>
              <w:keepNext w:val="0"/>
              <w:widowControl w:val="0"/>
            </w:pPr>
            <w:r w:rsidRPr="000670FE">
              <w:t>-</w:t>
            </w:r>
          </w:p>
        </w:tc>
        <w:tc>
          <w:tcPr>
            <w:tcW w:w="540" w:type="dxa"/>
            <w:shd w:val="clear" w:color="auto" w:fill="auto"/>
          </w:tcPr>
          <w:p w14:paraId="282B97F0" w14:textId="77777777" w:rsidR="005377F9" w:rsidRPr="000670FE" w:rsidRDefault="005377F9" w:rsidP="000C1899">
            <w:pPr>
              <w:pStyle w:val="TAC"/>
              <w:keepNext w:val="0"/>
              <w:keepLines w:val="0"/>
            </w:pPr>
            <w:r w:rsidRPr="000670FE">
              <w:t>-</w:t>
            </w:r>
          </w:p>
        </w:tc>
        <w:tc>
          <w:tcPr>
            <w:tcW w:w="849" w:type="dxa"/>
            <w:shd w:val="clear" w:color="auto" w:fill="auto"/>
          </w:tcPr>
          <w:p w14:paraId="2B708EBB" w14:textId="77777777" w:rsidR="005377F9" w:rsidRPr="000670FE" w:rsidRDefault="005377F9" w:rsidP="000C1899">
            <w:pPr>
              <w:pStyle w:val="TAC"/>
              <w:keepNext w:val="0"/>
              <w:keepLines w:val="0"/>
            </w:pPr>
            <w:r w:rsidRPr="000670FE">
              <w:t>-</w:t>
            </w:r>
          </w:p>
        </w:tc>
      </w:tr>
      <w:tr w:rsidR="005377F9" w:rsidRPr="000670FE" w14:paraId="30E22BB7" w14:textId="77777777" w:rsidTr="009A4AAA">
        <w:trPr>
          <w:trHeight w:val="464"/>
          <w:jc w:val="center"/>
        </w:trPr>
        <w:tc>
          <w:tcPr>
            <w:tcW w:w="617" w:type="dxa"/>
            <w:shd w:val="clear" w:color="auto" w:fill="auto"/>
          </w:tcPr>
          <w:p w14:paraId="2EFA0E1F" w14:textId="77777777" w:rsidR="005377F9" w:rsidRPr="000670FE" w:rsidRDefault="005377F9" w:rsidP="000C1899">
            <w:pPr>
              <w:pStyle w:val="TAC"/>
              <w:keepNext w:val="0"/>
              <w:keepLines w:val="0"/>
              <w:widowControl w:val="0"/>
            </w:pPr>
            <w:r w:rsidRPr="000670FE">
              <w:t>10</w:t>
            </w:r>
          </w:p>
        </w:tc>
        <w:tc>
          <w:tcPr>
            <w:tcW w:w="4039" w:type="dxa"/>
            <w:shd w:val="clear" w:color="auto" w:fill="auto"/>
          </w:tcPr>
          <w:p w14:paraId="49FC9074" w14:textId="77777777" w:rsidR="005377F9" w:rsidRPr="000670FE" w:rsidRDefault="005377F9" w:rsidP="000C1899">
            <w:pPr>
              <w:pStyle w:val="TAL"/>
              <w:keepNext w:val="0"/>
              <w:widowControl w:val="0"/>
            </w:pPr>
            <w:r w:rsidRPr="000670FE">
              <w:t xml:space="preserve">Check: Does the UE (MCVideo Client) send a Transmission End Request message </w:t>
            </w:r>
            <w:r w:rsidRPr="000670FE">
              <w:rPr>
                <w:rFonts w:eastAsia="Calibri"/>
              </w:rPr>
              <w:t xml:space="preserve">indicating that it wants to terminate a </w:t>
            </w:r>
            <w:r w:rsidRPr="000670FE">
              <w:t>MCVideo On-demand Pre-arranged Broadcast Group Call?</w:t>
            </w:r>
          </w:p>
        </w:tc>
        <w:tc>
          <w:tcPr>
            <w:tcW w:w="709" w:type="dxa"/>
            <w:shd w:val="clear" w:color="auto" w:fill="auto"/>
          </w:tcPr>
          <w:p w14:paraId="793EA022" w14:textId="77777777" w:rsidR="005377F9" w:rsidRPr="000670FE" w:rsidRDefault="005377F9" w:rsidP="000C1899">
            <w:pPr>
              <w:pStyle w:val="TAC"/>
              <w:keepNext w:val="0"/>
              <w:keepLines w:val="0"/>
            </w:pPr>
            <w:r w:rsidRPr="000670FE">
              <w:t>--&gt;</w:t>
            </w:r>
          </w:p>
        </w:tc>
        <w:tc>
          <w:tcPr>
            <w:tcW w:w="2562" w:type="dxa"/>
            <w:shd w:val="clear" w:color="auto" w:fill="auto"/>
          </w:tcPr>
          <w:p w14:paraId="72922B10" w14:textId="77777777" w:rsidR="005377F9" w:rsidRPr="000670FE" w:rsidRDefault="005377F9" w:rsidP="000C1899">
            <w:pPr>
              <w:pStyle w:val="TAL"/>
              <w:keepNext w:val="0"/>
              <w:widowControl w:val="0"/>
            </w:pPr>
            <w:r w:rsidRPr="000670FE">
              <w:t>Transmission End Request</w:t>
            </w:r>
          </w:p>
        </w:tc>
        <w:tc>
          <w:tcPr>
            <w:tcW w:w="540" w:type="dxa"/>
            <w:shd w:val="clear" w:color="auto" w:fill="auto"/>
          </w:tcPr>
          <w:p w14:paraId="6C8B089C" w14:textId="77777777" w:rsidR="005377F9" w:rsidRPr="000670FE" w:rsidRDefault="005377F9" w:rsidP="000C1899">
            <w:pPr>
              <w:pStyle w:val="TAC"/>
              <w:keepNext w:val="0"/>
              <w:keepLines w:val="0"/>
            </w:pPr>
            <w:r w:rsidRPr="000670FE">
              <w:t>3</w:t>
            </w:r>
          </w:p>
        </w:tc>
        <w:tc>
          <w:tcPr>
            <w:tcW w:w="849" w:type="dxa"/>
            <w:shd w:val="clear" w:color="auto" w:fill="auto"/>
          </w:tcPr>
          <w:p w14:paraId="2CD635FE" w14:textId="77777777" w:rsidR="005377F9" w:rsidRPr="000670FE" w:rsidRDefault="005377F9" w:rsidP="000C1899">
            <w:pPr>
              <w:pStyle w:val="TAC"/>
              <w:keepNext w:val="0"/>
              <w:keepLines w:val="0"/>
            </w:pPr>
            <w:r w:rsidRPr="000670FE">
              <w:t>P</w:t>
            </w:r>
          </w:p>
        </w:tc>
      </w:tr>
      <w:tr w:rsidR="005377F9" w:rsidRPr="000670FE" w14:paraId="3A69E88A" w14:textId="77777777" w:rsidTr="009A4AAA">
        <w:trPr>
          <w:trHeight w:val="464"/>
          <w:jc w:val="center"/>
        </w:trPr>
        <w:tc>
          <w:tcPr>
            <w:tcW w:w="617" w:type="dxa"/>
            <w:shd w:val="clear" w:color="auto" w:fill="auto"/>
          </w:tcPr>
          <w:p w14:paraId="6FB3C82B" w14:textId="77777777" w:rsidR="005377F9" w:rsidRPr="000670FE" w:rsidRDefault="005377F9" w:rsidP="000C1899">
            <w:pPr>
              <w:pStyle w:val="TAC"/>
              <w:keepNext w:val="0"/>
              <w:keepLines w:val="0"/>
              <w:widowControl w:val="0"/>
            </w:pPr>
            <w:r w:rsidRPr="000670FE">
              <w:t>11</w:t>
            </w:r>
          </w:p>
        </w:tc>
        <w:tc>
          <w:tcPr>
            <w:tcW w:w="4039" w:type="dxa"/>
            <w:shd w:val="clear" w:color="auto" w:fill="auto"/>
          </w:tcPr>
          <w:p w14:paraId="5F131EC4" w14:textId="77777777" w:rsidR="005377F9" w:rsidRPr="000670FE" w:rsidRDefault="005377F9" w:rsidP="000C1899">
            <w:pPr>
              <w:pStyle w:val="TAL"/>
              <w:keepNext w:val="0"/>
              <w:widowControl w:val="0"/>
            </w:pPr>
            <w:r w:rsidRPr="000670FE">
              <w:t xml:space="preserve">The SS (MCVideo Server) responds with a Transmission end response message </w:t>
            </w:r>
            <w:r w:rsidRPr="000670FE">
              <w:rPr>
                <w:rFonts w:eastAsia="Calibri"/>
              </w:rPr>
              <w:t xml:space="preserve">to the UE (MCVideo Client) to verify that the UE (MCVideo Client) is able to end a </w:t>
            </w:r>
            <w:r w:rsidRPr="000670FE">
              <w:t>MCVideo On-demand Pre-arranged Broadcast Group Call.</w:t>
            </w:r>
          </w:p>
        </w:tc>
        <w:tc>
          <w:tcPr>
            <w:tcW w:w="709" w:type="dxa"/>
            <w:shd w:val="clear" w:color="auto" w:fill="auto"/>
          </w:tcPr>
          <w:p w14:paraId="7B903CDC" w14:textId="77777777" w:rsidR="005377F9" w:rsidRPr="000670FE" w:rsidRDefault="005377F9" w:rsidP="000C1899">
            <w:pPr>
              <w:pStyle w:val="TAC"/>
              <w:keepNext w:val="0"/>
              <w:keepLines w:val="0"/>
            </w:pPr>
            <w:r w:rsidRPr="000670FE">
              <w:t>&lt;--</w:t>
            </w:r>
          </w:p>
        </w:tc>
        <w:tc>
          <w:tcPr>
            <w:tcW w:w="2562" w:type="dxa"/>
            <w:shd w:val="clear" w:color="auto" w:fill="auto"/>
          </w:tcPr>
          <w:p w14:paraId="677BC732" w14:textId="77777777" w:rsidR="005377F9" w:rsidRPr="000670FE" w:rsidRDefault="005377F9" w:rsidP="000C1899">
            <w:pPr>
              <w:pStyle w:val="TAL"/>
              <w:keepNext w:val="0"/>
              <w:widowControl w:val="0"/>
            </w:pPr>
            <w:r w:rsidRPr="000670FE">
              <w:t>Transmission End Response</w:t>
            </w:r>
          </w:p>
        </w:tc>
        <w:tc>
          <w:tcPr>
            <w:tcW w:w="540" w:type="dxa"/>
            <w:shd w:val="clear" w:color="auto" w:fill="auto"/>
          </w:tcPr>
          <w:p w14:paraId="1295ABFF" w14:textId="77777777" w:rsidR="005377F9" w:rsidRPr="000670FE" w:rsidRDefault="005377F9" w:rsidP="000C1899">
            <w:pPr>
              <w:pStyle w:val="TAC"/>
              <w:keepNext w:val="0"/>
              <w:keepLines w:val="0"/>
            </w:pPr>
            <w:r w:rsidRPr="000670FE">
              <w:t>-</w:t>
            </w:r>
          </w:p>
        </w:tc>
        <w:tc>
          <w:tcPr>
            <w:tcW w:w="849" w:type="dxa"/>
            <w:shd w:val="clear" w:color="auto" w:fill="auto"/>
          </w:tcPr>
          <w:p w14:paraId="12F41F85" w14:textId="77777777" w:rsidR="005377F9" w:rsidRPr="000670FE" w:rsidRDefault="005377F9" w:rsidP="000C1899">
            <w:pPr>
              <w:pStyle w:val="TAC"/>
              <w:keepNext w:val="0"/>
              <w:keepLines w:val="0"/>
            </w:pPr>
            <w:r w:rsidRPr="000670FE">
              <w:t>-</w:t>
            </w:r>
          </w:p>
        </w:tc>
      </w:tr>
      <w:tr w:rsidR="005377F9" w:rsidRPr="000670FE" w14:paraId="68B3222F" w14:textId="77777777" w:rsidTr="009A4AAA">
        <w:trPr>
          <w:trHeight w:val="464"/>
          <w:jc w:val="center"/>
        </w:trPr>
        <w:tc>
          <w:tcPr>
            <w:tcW w:w="617" w:type="dxa"/>
            <w:shd w:val="clear" w:color="auto" w:fill="auto"/>
          </w:tcPr>
          <w:p w14:paraId="0C0ACAF5" w14:textId="77777777" w:rsidR="005377F9" w:rsidRPr="000670FE" w:rsidRDefault="005377F9" w:rsidP="000C1899">
            <w:pPr>
              <w:pStyle w:val="TAC"/>
              <w:keepNext w:val="0"/>
              <w:keepLines w:val="0"/>
              <w:widowControl w:val="0"/>
            </w:pPr>
            <w:r w:rsidRPr="000670FE">
              <w:t>12</w:t>
            </w:r>
          </w:p>
        </w:tc>
        <w:tc>
          <w:tcPr>
            <w:tcW w:w="4039" w:type="dxa"/>
            <w:shd w:val="clear" w:color="auto" w:fill="auto"/>
          </w:tcPr>
          <w:p w14:paraId="1518BDCC" w14:textId="77777777" w:rsidR="005377F9" w:rsidRDefault="005377F9" w:rsidP="009A4AAA">
            <w:pPr>
              <w:pStyle w:val="TAL"/>
              <w:keepNext w:val="0"/>
              <w:keepLines w:val="0"/>
              <w:widowControl w:val="0"/>
            </w:pPr>
            <w:r w:rsidRPr="000670FE">
              <w:t>Check: Does the UE (MCVideo Client) notify the MCVideo User that the media transmission is completed?</w:t>
            </w:r>
          </w:p>
          <w:p w14:paraId="7135F5B3" w14:textId="77777777" w:rsidR="005377F9" w:rsidRPr="000670FE" w:rsidRDefault="005377F9" w:rsidP="000C1899">
            <w:pPr>
              <w:pStyle w:val="TAL"/>
              <w:keepNext w:val="0"/>
              <w:widowControl w:val="0"/>
            </w:pPr>
            <w:r>
              <w:t>(NOTE 1)</w:t>
            </w:r>
          </w:p>
        </w:tc>
        <w:tc>
          <w:tcPr>
            <w:tcW w:w="709" w:type="dxa"/>
            <w:shd w:val="clear" w:color="auto" w:fill="auto"/>
          </w:tcPr>
          <w:p w14:paraId="3E1FD5E1" w14:textId="77777777" w:rsidR="005377F9" w:rsidRPr="000670FE" w:rsidRDefault="005377F9" w:rsidP="000C1899">
            <w:pPr>
              <w:pStyle w:val="TAC"/>
              <w:keepNext w:val="0"/>
              <w:keepLines w:val="0"/>
            </w:pPr>
            <w:r w:rsidRPr="000670FE">
              <w:t>-</w:t>
            </w:r>
          </w:p>
        </w:tc>
        <w:tc>
          <w:tcPr>
            <w:tcW w:w="2562" w:type="dxa"/>
            <w:shd w:val="clear" w:color="auto" w:fill="auto"/>
          </w:tcPr>
          <w:p w14:paraId="665CEA55" w14:textId="77777777" w:rsidR="005377F9" w:rsidRPr="000670FE" w:rsidRDefault="005377F9" w:rsidP="000C1899">
            <w:pPr>
              <w:pStyle w:val="TAL"/>
              <w:keepNext w:val="0"/>
              <w:widowControl w:val="0"/>
            </w:pPr>
            <w:r w:rsidRPr="000670FE">
              <w:t>-</w:t>
            </w:r>
          </w:p>
        </w:tc>
        <w:tc>
          <w:tcPr>
            <w:tcW w:w="540" w:type="dxa"/>
            <w:shd w:val="clear" w:color="auto" w:fill="auto"/>
          </w:tcPr>
          <w:p w14:paraId="1596B7AB" w14:textId="77777777" w:rsidR="005377F9" w:rsidRPr="000670FE" w:rsidRDefault="005377F9" w:rsidP="000C1899">
            <w:pPr>
              <w:pStyle w:val="TAC"/>
              <w:keepNext w:val="0"/>
              <w:keepLines w:val="0"/>
            </w:pPr>
            <w:r w:rsidRPr="000670FE">
              <w:t>3</w:t>
            </w:r>
          </w:p>
        </w:tc>
        <w:tc>
          <w:tcPr>
            <w:tcW w:w="849" w:type="dxa"/>
            <w:shd w:val="clear" w:color="auto" w:fill="auto"/>
          </w:tcPr>
          <w:p w14:paraId="5210C71A" w14:textId="77777777" w:rsidR="005377F9" w:rsidRPr="000670FE" w:rsidRDefault="005377F9" w:rsidP="000C1899">
            <w:pPr>
              <w:pStyle w:val="TAC"/>
              <w:keepNext w:val="0"/>
              <w:keepLines w:val="0"/>
            </w:pPr>
            <w:r w:rsidRPr="000670FE">
              <w:t>P</w:t>
            </w:r>
          </w:p>
        </w:tc>
      </w:tr>
      <w:tr w:rsidR="005377F9" w:rsidRPr="000670FE" w14:paraId="0ED506DE" w14:textId="77777777" w:rsidTr="009A4AAA">
        <w:trPr>
          <w:trHeight w:val="464"/>
          <w:jc w:val="center"/>
        </w:trPr>
        <w:tc>
          <w:tcPr>
            <w:tcW w:w="617" w:type="dxa"/>
            <w:shd w:val="clear" w:color="auto" w:fill="auto"/>
          </w:tcPr>
          <w:p w14:paraId="3B335AF0" w14:textId="77777777" w:rsidR="005377F9" w:rsidRPr="000670FE" w:rsidRDefault="005377F9" w:rsidP="000C1899">
            <w:pPr>
              <w:pStyle w:val="TAC"/>
              <w:keepNext w:val="0"/>
              <w:keepLines w:val="0"/>
              <w:widowControl w:val="0"/>
            </w:pPr>
            <w:r w:rsidRPr="000670FE">
              <w:t>13</w:t>
            </w:r>
          </w:p>
        </w:tc>
        <w:tc>
          <w:tcPr>
            <w:tcW w:w="4039" w:type="dxa"/>
            <w:shd w:val="clear" w:color="auto" w:fill="auto"/>
          </w:tcPr>
          <w:p w14:paraId="3C347850" w14:textId="77777777" w:rsidR="005377F9" w:rsidRPr="000670FE" w:rsidRDefault="005377F9" w:rsidP="000C1899">
            <w:pPr>
              <w:pStyle w:val="TAL"/>
              <w:keepNext w:val="0"/>
              <w:widowControl w:val="0"/>
            </w:pPr>
            <w:r w:rsidRPr="000670FE">
              <w:t>Check: Does the UE (MCVideo Client) send a SIP BYE request to terminate the MCVideo session?</w:t>
            </w:r>
          </w:p>
        </w:tc>
        <w:tc>
          <w:tcPr>
            <w:tcW w:w="709" w:type="dxa"/>
            <w:shd w:val="clear" w:color="auto" w:fill="auto"/>
          </w:tcPr>
          <w:p w14:paraId="43F867B5" w14:textId="77777777" w:rsidR="005377F9" w:rsidRPr="000670FE" w:rsidRDefault="005377F9" w:rsidP="000C1899">
            <w:pPr>
              <w:pStyle w:val="TAC"/>
              <w:keepNext w:val="0"/>
              <w:keepLines w:val="0"/>
            </w:pPr>
            <w:r w:rsidRPr="000670FE">
              <w:t>--&gt;</w:t>
            </w:r>
          </w:p>
        </w:tc>
        <w:tc>
          <w:tcPr>
            <w:tcW w:w="2562" w:type="dxa"/>
            <w:shd w:val="clear" w:color="auto" w:fill="auto"/>
          </w:tcPr>
          <w:p w14:paraId="2BAF7202" w14:textId="77777777" w:rsidR="005377F9" w:rsidRPr="000670FE" w:rsidRDefault="005377F9" w:rsidP="000C1899">
            <w:pPr>
              <w:pStyle w:val="TAL"/>
              <w:keepNext w:val="0"/>
              <w:widowControl w:val="0"/>
            </w:pPr>
            <w:r w:rsidRPr="000670FE">
              <w:t>SIP BYE</w:t>
            </w:r>
          </w:p>
        </w:tc>
        <w:tc>
          <w:tcPr>
            <w:tcW w:w="540" w:type="dxa"/>
            <w:shd w:val="clear" w:color="auto" w:fill="auto"/>
          </w:tcPr>
          <w:p w14:paraId="04B575BF" w14:textId="77777777" w:rsidR="005377F9" w:rsidRPr="000670FE" w:rsidRDefault="005377F9" w:rsidP="000C1899">
            <w:pPr>
              <w:pStyle w:val="TAC"/>
              <w:keepNext w:val="0"/>
              <w:keepLines w:val="0"/>
            </w:pPr>
            <w:r w:rsidRPr="000670FE">
              <w:t>3</w:t>
            </w:r>
          </w:p>
        </w:tc>
        <w:tc>
          <w:tcPr>
            <w:tcW w:w="849" w:type="dxa"/>
            <w:shd w:val="clear" w:color="auto" w:fill="auto"/>
          </w:tcPr>
          <w:p w14:paraId="4072CAA6" w14:textId="77777777" w:rsidR="005377F9" w:rsidRPr="000670FE" w:rsidRDefault="005377F9" w:rsidP="000C1899">
            <w:pPr>
              <w:pStyle w:val="TAC"/>
              <w:keepNext w:val="0"/>
              <w:keepLines w:val="0"/>
            </w:pPr>
            <w:r w:rsidRPr="000670FE">
              <w:t>P</w:t>
            </w:r>
          </w:p>
        </w:tc>
      </w:tr>
      <w:tr w:rsidR="005377F9" w:rsidRPr="000670FE" w14:paraId="0F371148" w14:textId="77777777" w:rsidTr="009A4AAA">
        <w:trPr>
          <w:trHeight w:val="203"/>
          <w:jc w:val="center"/>
        </w:trPr>
        <w:tc>
          <w:tcPr>
            <w:tcW w:w="617" w:type="dxa"/>
            <w:shd w:val="clear" w:color="auto" w:fill="auto"/>
          </w:tcPr>
          <w:p w14:paraId="1D752DD8" w14:textId="77777777" w:rsidR="005377F9" w:rsidRPr="000670FE" w:rsidRDefault="005377F9" w:rsidP="000C1899">
            <w:pPr>
              <w:pStyle w:val="TAC"/>
              <w:keepNext w:val="0"/>
              <w:keepLines w:val="0"/>
              <w:widowControl w:val="0"/>
            </w:pPr>
            <w:r w:rsidRPr="000670FE">
              <w:t>14</w:t>
            </w:r>
          </w:p>
        </w:tc>
        <w:tc>
          <w:tcPr>
            <w:tcW w:w="4039" w:type="dxa"/>
            <w:shd w:val="clear" w:color="auto" w:fill="auto"/>
          </w:tcPr>
          <w:p w14:paraId="336C7DFA" w14:textId="77777777" w:rsidR="005377F9" w:rsidRPr="000670FE" w:rsidRDefault="005377F9" w:rsidP="000C1899">
            <w:pPr>
              <w:pStyle w:val="TAL"/>
              <w:keepNext w:val="0"/>
              <w:widowControl w:val="0"/>
            </w:pPr>
            <w:r w:rsidRPr="000670FE">
              <w:t xml:space="preserve">The SS (MCVideo Server) responds to the UE (MCVideo Client) with a SIP 200 (OK) message </w:t>
            </w:r>
            <w:r w:rsidRPr="000670FE">
              <w:rPr>
                <w:rFonts w:eastAsia="Calibri"/>
              </w:rPr>
              <w:t>to indicate acceptance to end the Broadcast Group Call</w:t>
            </w:r>
            <w:r w:rsidRPr="000670FE">
              <w:t>.</w:t>
            </w:r>
          </w:p>
        </w:tc>
        <w:tc>
          <w:tcPr>
            <w:tcW w:w="709" w:type="dxa"/>
            <w:shd w:val="clear" w:color="auto" w:fill="auto"/>
          </w:tcPr>
          <w:p w14:paraId="6429B6BC" w14:textId="77777777" w:rsidR="005377F9" w:rsidRPr="000670FE" w:rsidRDefault="005377F9" w:rsidP="000C1899">
            <w:pPr>
              <w:pStyle w:val="TAC"/>
              <w:keepNext w:val="0"/>
              <w:keepLines w:val="0"/>
            </w:pPr>
            <w:r w:rsidRPr="000670FE">
              <w:t>&lt;--</w:t>
            </w:r>
          </w:p>
        </w:tc>
        <w:tc>
          <w:tcPr>
            <w:tcW w:w="2562" w:type="dxa"/>
            <w:shd w:val="clear" w:color="auto" w:fill="auto"/>
          </w:tcPr>
          <w:p w14:paraId="2F543F1D" w14:textId="77777777" w:rsidR="005377F9" w:rsidRPr="000670FE" w:rsidRDefault="005377F9" w:rsidP="000C1899">
            <w:pPr>
              <w:pStyle w:val="TAL"/>
              <w:keepNext w:val="0"/>
              <w:widowControl w:val="0"/>
            </w:pPr>
            <w:r w:rsidRPr="000670FE">
              <w:t>SIP 200 (OK)</w:t>
            </w:r>
          </w:p>
        </w:tc>
        <w:tc>
          <w:tcPr>
            <w:tcW w:w="540" w:type="dxa"/>
            <w:shd w:val="clear" w:color="auto" w:fill="auto"/>
          </w:tcPr>
          <w:p w14:paraId="4E05F5D4" w14:textId="77777777" w:rsidR="005377F9" w:rsidRPr="000670FE" w:rsidRDefault="005377F9" w:rsidP="000C1899">
            <w:pPr>
              <w:pStyle w:val="TAC"/>
              <w:keepNext w:val="0"/>
              <w:keepLines w:val="0"/>
            </w:pPr>
            <w:r w:rsidRPr="000670FE">
              <w:t>-</w:t>
            </w:r>
          </w:p>
        </w:tc>
        <w:tc>
          <w:tcPr>
            <w:tcW w:w="849" w:type="dxa"/>
            <w:shd w:val="clear" w:color="auto" w:fill="auto"/>
          </w:tcPr>
          <w:p w14:paraId="55B4ABFE" w14:textId="77777777" w:rsidR="005377F9" w:rsidRPr="000670FE" w:rsidRDefault="005377F9" w:rsidP="000C1899">
            <w:pPr>
              <w:pStyle w:val="TAC"/>
              <w:keepNext w:val="0"/>
              <w:keepLines w:val="0"/>
            </w:pPr>
            <w:r w:rsidRPr="000670FE">
              <w:t>-</w:t>
            </w:r>
          </w:p>
        </w:tc>
      </w:tr>
      <w:tr w:rsidR="005377F9" w:rsidRPr="000670FE" w14:paraId="3E736046" w14:textId="77777777" w:rsidTr="009A4AAA">
        <w:trPr>
          <w:trHeight w:val="415"/>
          <w:jc w:val="center"/>
        </w:trPr>
        <w:tc>
          <w:tcPr>
            <w:tcW w:w="617" w:type="dxa"/>
            <w:shd w:val="clear" w:color="auto" w:fill="auto"/>
          </w:tcPr>
          <w:p w14:paraId="4E9EC11C" w14:textId="77777777" w:rsidR="005377F9" w:rsidRPr="000670FE" w:rsidRDefault="005377F9" w:rsidP="000C1899">
            <w:pPr>
              <w:pStyle w:val="TAC"/>
              <w:keepNext w:val="0"/>
              <w:keepLines w:val="0"/>
              <w:widowControl w:val="0"/>
            </w:pPr>
            <w:r w:rsidRPr="000670FE">
              <w:t>-</w:t>
            </w:r>
          </w:p>
        </w:tc>
        <w:tc>
          <w:tcPr>
            <w:tcW w:w="4039" w:type="dxa"/>
            <w:shd w:val="clear" w:color="auto" w:fill="auto"/>
          </w:tcPr>
          <w:p w14:paraId="3B6333BA" w14:textId="77777777" w:rsidR="005377F9" w:rsidRPr="000670FE" w:rsidRDefault="005377F9" w:rsidP="000C1899">
            <w:pPr>
              <w:pStyle w:val="TAL"/>
              <w:keepNext w:val="0"/>
              <w:widowControl w:val="0"/>
            </w:pPr>
            <w:r w:rsidRPr="000670FE">
              <w:t>EXCEPTION: SS</w:t>
            </w:r>
            <w:r>
              <w:t xml:space="preserve"> (MCVideo Server)</w:t>
            </w:r>
            <w:r w:rsidRPr="000670FE">
              <w:t xml:space="preserve"> releases the E-UTRA connection.</w:t>
            </w:r>
          </w:p>
        </w:tc>
        <w:tc>
          <w:tcPr>
            <w:tcW w:w="709" w:type="dxa"/>
            <w:shd w:val="clear" w:color="auto" w:fill="auto"/>
          </w:tcPr>
          <w:p w14:paraId="67C43744" w14:textId="77777777" w:rsidR="005377F9" w:rsidRPr="000670FE" w:rsidRDefault="005377F9" w:rsidP="000C1899">
            <w:pPr>
              <w:pStyle w:val="TAC"/>
              <w:keepNext w:val="0"/>
              <w:keepLines w:val="0"/>
            </w:pPr>
            <w:r w:rsidRPr="000670FE">
              <w:t>-</w:t>
            </w:r>
          </w:p>
        </w:tc>
        <w:tc>
          <w:tcPr>
            <w:tcW w:w="2562" w:type="dxa"/>
            <w:shd w:val="clear" w:color="auto" w:fill="auto"/>
          </w:tcPr>
          <w:p w14:paraId="6D891D97" w14:textId="77777777" w:rsidR="005377F9" w:rsidRPr="000670FE" w:rsidRDefault="005377F9" w:rsidP="000C1899">
            <w:pPr>
              <w:pStyle w:val="TAL"/>
              <w:keepNext w:val="0"/>
              <w:widowControl w:val="0"/>
            </w:pPr>
            <w:r w:rsidRPr="000670FE">
              <w:t>-</w:t>
            </w:r>
          </w:p>
        </w:tc>
        <w:tc>
          <w:tcPr>
            <w:tcW w:w="540" w:type="dxa"/>
            <w:shd w:val="clear" w:color="auto" w:fill="auto"/>
          </w:tcPr>
          <w:p w14:paraId="40412DA8" w14:textId="77777777" w:rsidR="005377F9" w:rsidRPr="000670FE" w:rsidRDefault="005377F9" w:rsidP="000C1899">
            <w:pPr>
              <w:pStyle w:val="TAC"/>
              <w:keepNext w:val="0"/>
              <w:keepLines w:val="0"/>
            </w:pPr>
            <w:r w:rsidRPr="000670FE">
              <w:t>-</w:t>
            </w:r>
          </w:p>
        </w:tc>
        <w:tc>
          <w:tcPr>
            <w:tcW w:w="849" w:type="dxa"/>
            <w:shd w:val="clear" w:color="auto" w:fill="auto"/>
          </w:tcPr>
          <w:p w14:paraId="1F814CFE" w14:textId="77777777" w:rsidR="005377F9" w:rsidRPr="000670FE" w:rsidRDefault="005377F9" w:rsidP="000C1899">
            <w:pPr>
              <w:pStyle w:val="TAC"/>
              <w:keepNext w:val="0"/>
              <w:keepLines w:val="0"/>
            </w:pPr>
            <w:r w:rsidRPr="000670FE">
              <w:t>-</w:t>
            </w:r>
          </w:p>
        </w:tc>
      </w:tr>
      <w:tr w:rsidR="005377F9" w:rsidRPr="000670FE" w14:paraId="40485FDC" w14:textId="77777777" w:rsidTr="009A4AAA">
        <w:trPr>
          <w:trHeight w:val="415"/>
          <w:jc w:val="center"/>
        </w:trPr>
        <w:tc>
          <w:tcPr>
            <w:tcW w:w="9316" w:type="dxa"/>
            <w:gridSpan w:val="6"/>
            <w:shd w:val="clear" w:color="auto" w:fill="auto"/>
          </w:tcPr>
          <w:p w14:paraId="6B413984" w14:textId="77777777" w:rsidR="005377F9" w:rsidRPr="000670FE" w:rsidRDefault="005377F9" w:rsidP="000C1899">
            <w:pPr>
              <w:pStyle w:val="TAC"/>
              <w:keepLines w:val="0"/>
              <w:jc w:val="left"/>
            </w:pPr>
            <w:r>
              <w:t>NOTE 1: This action is expected to be done via a suitable implementation dependent MMI.</w:t>
            </w:r>
          </w:p>
        </w:tc>
      </w:tr>
    </w:tbl>
    <w:p w14:paraId="33924BC5" w14:textId="77777777" w:rsidR="005377F9" w:rsidRPr="000670FE" w:rsidRDefault="005377F9" w:rsidP="005377F9">
      <w:pPr>
        <w:pStyle w:val="H6"/>
        <w:keepNext w:val="0"/>
        <w:keepLines w:val="0"/>
        <w:widowControl w:val="0"/>
        <w:ind w:left="1987" w:hanging="1987"/>
      </w:pPr>
    </w:p>
    <w:p w14:paraId="0E719E09" w14:textId="77777777" w:rsidR="005377F9" w:rsidRPr="000670FE" w:rsidRDefault="005377F9" w:rsidP="005377F9">
      <w:pPr>
        <w:pStyle w:val="H6"/>
        <w:keepLines w:val="0"/>
        <w:widowControl w:val="0"/>
        <w:ind w:left="1987" w:hanging="1987"/>
      </w:pPr>
      <w:r w:rsidRPr="000670FE">
        <w:t>6.1.1.7.3.3</w:t>
      </w:r>
      <w:r w:rsidRPr="000670FE">
        <w:tab/>
        <w:t>Specific message contents</w:t>
      </w:r>
    </w:p>
    <w:p w14:paraId="37C86E1A" w14:textId="77777777" w:rsidR="005377F9" w:rsidRPr="000670FE" w:rsidRDefault="005377F9" w:rsidP="005377F9">
      <w:pPr>
        <w:pStyle w:val="TH"/>
      </w:pPr>
      <w:r w:rsidRPr="000670FE">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0670FE" w14:paraId="4161029E" w14:textId="77777777" w:rsidTr="009A4AAA">
        <w:trPr>
          <w:tblHeader/>
        </w:trPr>
        <w:tc>
          <w:tcPr>
            <w:tcW w:w="9504" w:type="dxa"/>
            <w:gridSpan w:val="5"/>
          </w:tcPr>
          <w:p w14:paraId="1F34A314" w14:textId="77777777" w:rsidR="005377F9" w:rsidRPr="000670FE" w:rsidRDefault="005377F9" w:rsidP="009A4AAA">
            <w:pPr>
              <w:pStyle w:val="TAL"/>
              <w:keepNext w:val="0"/>
              <w:keepLines w:val="0"/>
              <w:widowControl w:val="0"/>
            </w:pPr>
            <w:r w:rsidRPr="000670FE">
              <w:t>Derivation Path: TS 36.579-1 [2], Table 5.5.2.5.1-1, condition MCVIDEO</w:t>
            </w:r>
          </w:p>
        </w:tc>
      </w:tr>
      <w:tr w:rsidR="005377F9" w:rsidRPr="000670FE" w14:paraId="42D36F3B" w14:textId="77777777" w:rsidTr="009A4AAA">
        <w:trPr>
          <w:tblHeader/>
        </w:trPr>
        <w:tc>
          <w:tcPr>
            <w:tcW w:w="2934" w:type="dxa"/>
          </w:tcPr>
          <w:p w14:paraId="41AE44C2" w14:textId="77777777" w:rsidR="005377F9" w:rsidRPr="000670FE" w:rsidRDefault="005377F9" w:rsidP="009A4AAA">
            <w:pPr>
              <w:pStyle w:val="TAH"/>
              <w:keepNext w:val="0"/>
              <w:keepLines w:val="0"/>
              <w:widowControl w:val="0"/>
            </w:pPr>
            <w:r w:rsidRPr="000670FE">
              <w:t>Information Element</w:t>
            </w:r>
          </w:p>
        </w:tc>
        <w:tc>
          <w:tcPr>
            <w:tcW w:w="1800" w:type="dxa"/>
          </w:tcPr>
          <w:p w14:paraId="5590ACC1" w14:textId="77777777" w:rsidR="005377F9" w:rsidRPr="000670FE" w:rsidRDefault="005377F9" w:rsidP="009A4AAA">
            <w:pPr>
              <w:pStyle w:val="TAH"/>
              <w:keepNext w:val="0"/>
              <w:keepLines w:val="0"/>
              <w:widowControl w:val="0"/>
            </w:pPr>
            <w:r w:rsidRPr="000670FE">
              <w:t>Value/remark</w:t>
            </w:r>
          </w:p>
        </w:tc>
        <w:tc>
          <w:tcPr>
            <w:tcW w:w="2160" w:type="dxa"/>
            <w:tcBorders>
              <w:bottom w:val="single" w:sz="4" w:space="0" w:color="auto"/>
            </w:tcBorders>
          </w:tcPr>
          <w:p w14:paraId="2A403FA2" w14:textId="77777777" w:rsidR="005377F9" w:rsidRPr="000670FE" w:rsidRDefault="005377F9" w:rsidP="009A4AAA">
            <w:pPr>
              <w:pStyle w:val="TAH"/>
              <w:keepNext w:val="0"/>
              <w:keepLines w:val="0"/>
              <w:widowControl w:val="0"/>
            </w:pPr>
            <w:r w:rsidRPr="000670FE">
              <w:t>Comment</w:t>
            </w:r>
          </w:p>
        </w:tc>
        <w:tc>
          <w:tcPr>
            <w:tcW w:w="1440" w:type="dxa"/>
          </w:tcPr>
          <w:p w14:paraId="7DD5E351" w14:textId="77777777" w:rsidR="005377F9" w:rsidRPr="000670FE" w:rsidRDefault="005377F9" w:rsidP="009A4AAA">
            <w:pPr>
              <w:pStyle w:val="TAH"/>
              <w:keepNext w:val="0"/>
              <w:keepLines w:val="0"/>
              <w:widowControl w:val="0"/>
            </w:pPr>
            <w:r w:rsidRPr="000670FE">
              <w:t>Reference</w:t>
            </w:r>
          </w:p>
        </w:tc>
        <w:tc>
          <w:tcPr>
            <w:tcW w:w="1170" w:type="dxa"/>
          </w:tcPr>
          <w:p w14:paraId="117EA6D8" w14:textId="77777777" w:rsidR="005377F9" w:rsidRPr="000670FE" w:rsidRDefault="005377F9" w:rsidP="009A4AAA">
            <w:pPr>
              <w:pStyle w:val="TAH"/>
              <w:keepNext w:val="0"/>
              <w:keepLines w:val="0"/>
              <w:widowControl w:val="0"/>
            </w:pPr>
            <w:r w:rsidRPr="000670FE">
              <w:t>Condition</w:t>
            </w:r>
          </w:p>
        </w:tc>
      </w:tr>
      <w:tr w:rsidR="005377F9" w:rsidRPr="000670FE" w14:paraId="35AF2663"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445EFE34" w14:textId="77777777" w:rsidR="005377F9" w:rsidRPr="000670FE" w:rsidRDefault="005377F9" w:rsidP="009A4AAA">
            <w:pPr>
              <w:pStyle w:val="TAL"/>
              <w:rPr>
                <w:b/>
                <w:bCs/>
              </w:rPr>
            </w:pPr>
            <w:r w:rsidRPr="000670FE">
              <w:rPr>
                <w:b/>
                <w:bCs/>
              </w:rPr>
              <w:t>Message-body</w:t>
            </w:r>
          </w:p>
        </w:tc>
        <w:tc>
          <w:tcPr>
            <w:tcW w:w="1800" w:type="dxa"/>
            <w:tcBorders>
              <w:top w:val="single" w:sz="4" w:space="0" w:color="auto"/>
              <w:left w:val="single" w:sz="4" w:space="0" w:color="auto"/>
              <w:bottom w:val="single" w:sz="4" w:space="0" w:color="auto"/>
              <w:right w:val="single" w:sz="4" w:space="0" w:color="auto"/>
            </w:tcBorders>
          </w:tcPr>
          <w:p w14:paraId="0B4AED95" w14:textId="77777777" w:rsidR="005377F9" w:rsidRPr="000670FE"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48914B1" w14:textId="77777777" w:rsidR="005377F9" w:rsidRPr="000670FE"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29EBA08B"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4F7AD0F5" w14:textId="77777777" w:rsidR="005377F9" w:rsidRPr="000670FE" w:rsidRDefault="005377F9" w:rsidP="009A4AAA">
            <w:pPr>
              <w:pStyle w:val="TAL"/>
            </w:pPr>
          </w:p>
        </w:tc>
      </w:tr>
      <w:tr w:rsidR="005377F9" w:rsidRPr="000670FE" w14:paraId="78D448C4"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1B608693" w14:textId="77777777" w:rsidR="005377F9" w:rsidRPr="000670FE" w:rsidDel="006C0DA3" w:rsidRDefault="005377F9" w:rsidP="009A4AAA">
            <w:pPr>
              <w:pStyle w:val="TAL"/>
            </w:pPr>
            <w:r w:rsidRPr="000670FE">
              <w:t xml:space="preserve">  MIME body part</w:t>
            </w:r>
          </w:p>
        </w:tc>
        <w:tc>
          <w:tcPr>
            <w:tcW w:w="1800" w:type="dxa"/>
            <w:tcBorders>
              <w:top w:val="single" w:sz="4" w:space="0" w:color="auto"/>
              <w:left w:val="single" w:sz="4" w:space="0" w:color="auto"/>
              <w:bottom w:val="single" w:sz="4" w:space="0" w:color="auto"/>
              <w:right w:val="single" w:sz="4" w:space="0" w:color="auto"/>
            </w:tcBorders>
          </w:tcPr>
          <w:p w14:paraId="61176A60" w14:textId="77777777" w:rsidR="005377F9" w:rsidRPr="000670FE"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A58CED3" w14:textId="77777777" w:rsidR="005377F9" w:rsidRPr="000670FE" w:rsidRDefault="005377F9" w:rsidP="009A4AAA">
            <w:pPr>
              <w:pStyle w:val="TAL"/>
            </w:pPr>
            <w:r w:rsidRPr="000670FE">
              <w:t>MCVIDEO-Info</w:t>
            </w:r>
          </w:p>
        </w:tc>
        <w:tc>
          <w:tcPr>
            <w:tcW w:w="1440" w:type="dxa"/>
            <w:tcBorders>
              <w:top w:val="single" w:sz="4" w:space="0" w:color="auto"/>
              <w:left w:val="single" w:sz="4" w:space="0" w:color="auto"/>
              <w:bottom w:val="single" w:sz="4" w:space="0" w:color="auto"/>
              <w:right w:val="single" w:sz="4" w:space="0" w:color="auto"/>
            </w:tcBorders>
          </w:tcPr>
          <w:p w14:paraId="1C03485A"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44FB540D" w14:textId="77777777" w:rsidR="005377F9" w:rsidRPr="000670FE" w:rsidRDefault="005377F9" w:rsidP="009A4AAA">
            <w:pPr>
              <w:pStyle w:val="TAL"/>
            </w:pPr>
          </w:p>
        </w:tc>
      </w:tr>
      <w:tr w:rsidR="005377F9" w:rsidRPr="000670FE" w14:paraId="6018816A"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02F88370" w14:textId="77777777" w:rsidR="005377F9" w:rsidRPr="000670FE" w:rsidRDefault="005377F9" w:rsidP="009A4AAA">
            <w:pPr>
              <w:pStyle w:val="TAL"/>
            </w:pPr>
            <w:r w:rsidRPr="000670FE">
              <w:t xml:space="preserve">    MIME-part-header</w:t>
            </w:r>
          </w:p>
        </w:tc>
        <w:tc>
          <w:tcPr>
            <w:tcW w:w="1800" w:type="dxa"/>
            <w:tcBorders>
              <w:top w:val="single" w:sz="4" w:space="0" w:color="auto"/>
              <w:left w:val="single" w:sz="4" w:space="0" w:color="auto"/>
              <w:bottom w:val="single" w:sz="4" w:space="0" w:color="auto"/>
              <w:right w:val="single" w:sz="4" w:space="0" w:color="auto"/>
            </w:tcBorders>
          </w:tcPr>
          <w:p w14:paraId="12D71976" w14:textId="77777777" w:rsidR="005377F9" w:rsidRPr="000670FE"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60F87911" w14:textId="77777777" w:rsidR="005377F9" w:rsidRPr="000670FE"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374970AC"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177434C1" w14:textId="77777777" w:rsidR="005377F9" w:rsidRPr="000670FE" w:rsidRDefault="005377F9" w:rsidP="009A4AAA">
            <w:pPr>
              <w:pStyle w:val="TAL"/>
            </w:pPr>
          </w:p>
        </w:tc>
      </w:tr>
      <w:tr w:rsidR="005377F9" w:rsidRPr="000670FE" w14:paraId="393BCD83"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2729AD48" w14:textId="77777777" w:rsidR="005377F9" w:rsidRPr="000670FE" w:rsidRDefault="005377F9" w:rsidP="009A4AAA">
            <w:pPr>
              <w:pStyle w:val="TAL"/>
            </w:pPr>
            <w:r w:rsidRPr="000670FE">
              <w:t xml:space="preserve">    MIME-part-body</w:t>
            </w:r>
          </w:p>
        </w:tc>
        <w:tc>
          <w:tcPr>
            <w:tcW w:w="1800" w:type="dxa"/>
            <w:tcBorders>
              <w:top w:val="single" w:sz="4" w:space="0" w:color="auto"/>
              <w:left w:val="single" w:sz="4" w:space="0" w:color="auto"/>
              <w:bottom w:val="single" w:sz="4" w:space="0" w:color="auto"/>
              <w:right w:val="single" w:sz="4" w:space="0" w:color="auto"/>
            </w:tcBorders>
          </w:tcPr>
          <w:p w14:paraId="04E95A9B" w14:textId="77777777" w:rsidR="005377F9" w:rsidRPr="000670FE" w:rsidRDefault="005377F9" w:rsidP="009A4AAA">
            <w:pPr>
              <w:pStyle w:val="TAL"/>
            </w:pPr>
            <w:r w:rsidRPr="000670FE">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14:paraId="0745AFAC" w14:textId="77777777" w:rsidR="005377F9" w:rsidRPr="000670FE"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17711847" w14:textId="77777777" w:rsidR="005377F9" w:rsidRPr="000670FE"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68BD1782" w14:textId="77777777" w:rsidR="005377F9" w:rsidRPr="000670FE" w:rsidRDefault="005377F9" w:rsidP="009A4AAA">
            <w:pPr>
              <w:pStyle w:val="TAL"/>
            </w:pPr>
          </w:p>
        </w:tc>
      </w:tr>
    </w:tbl>
    <w:p w14:paraId="4647FB06" w14:textId="77777777" w:rsidR="005377F9" w:rsidRPr="000670FE" w:rsidRDefault="005377F9" w:rsidP="005377F9"/>
    <w:p w14:paraId="5275E640" w14:textId="77777777" w:rsidR="005377F9" w:rsidRPr="000670FE" w:rsidRDefault="005377F9" w:rsidP="005377F9">
      <w:pPr>
        <w:pStyle w:val="TH"/>
      </w:pPr>
      <w:r w:rsidRPr="000670FE">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0670FE" w14:paraId="2D708398" w14:textId="77777777" w:rsidTr="009A4AAA">
        <w:tc>
          <w:tcPr>
            <w:tcW w:w="9531" w:type="dxa"/>
            <w:gridSpan w:val="5"/>
          </w:tcPr>
          <w:p w14:paraId="100F139F" w14:textId="77777777" w:rsidR="005377F9" w:rsidRPr="000670FE" w:rsidRDefault="005377F9" w:rsidP="009A4AAA">
            <w:pPr>
              <w:pStyle w:val="TAL"/>
              <w:keepNext w:val="0"/>
              <w:keepLines w:val="0"/>
              <w:widowControl w:val="0"/>
            </w:pPr>
            <w:r w:rsidRPr="000670FE">
              <w:t>Derivation Path: TS 36.579-1 [2], Table 5.5.3.2.1-2, condition GROUP-CALL</w:t>
            </w:r>
          </w:p>
        </w:tc>
      </w:tr>
      <w:tr w:rsidR="005377F9" w:rsidRPr="000670FE" w14:paraId="5D2A484C" w14:textId="77777777" w:rsidTr="009A4AAA">
        <w:tc>
          <w:tcPr>
            <w:tcW w:w="2790" w:type="dxa"/>
          </w:tcPr>
          <w:p w14:paraId="507526F9" w14:textId="77777777" w:rsidR="005377F9" w:rsidRPr="000670FE" w:rsidRDefault="005377F9" w:rsidP="009A4AAA">
            <w:pPr>
              <w:pStyle w:val="TAH"/>
              <w:keepNext w:val="0"/>
              <w:keepLines w:val="0"/>
              <w:widowControl w:val="0"/>
            </w:pPr>
            <w:r w:rsidRPr="000670FE">
              <w:t>Information Element</w:t>
            </w:r>
          </w:p>
        </w:tc>
        <w:tc>
          <w:tcPr>
            <w:tcW w:w="2160" w:type="dxa"/>
          </w:tcPr>
          <w:p w14:paraId="3965069C" w14:textId="77777777" w:rsidR="005377F9" w:rsidRPr="000670FE" w:rsidRDefault="005377F9" w:rsidP="009A4AAA">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73BB5494" w14:textId="77777777" w:rsidR="005377F9" w:rsidRPr="000670FE" w:rsidRDefault="005377F9" w:rsidP="009A4AAA">
            <w:pPr>
              <w:pStyle w:val="TAH"/>
              <w:keepNext w:val="0"/>
              <w:keepLines w:val="0"/>
              <w:widowControl w:val="0"/>
            </w:pPr>
            <w:r w:rsidRPr="000670FE">
              <w:t>Comment</w:t>
            </w:r>
          </w:p>
        </w:tc>
        <w:tc>
          <w:tcPr>
            <w:tcW w:w="1350" w:type="dxa"/>
          </w:tcPr>
          <w:p w14:paraId="74A89DA9" w14:textId="77777777" w:rsidR="005377F9" w:rsidRPr="000670FE" w:rsidRDefault="005377F9" w:rsidP="009A4AAA">
            <w:pPr>
              <w:pStyle w:val="TAH"/>
              <w:keepNext w:val="0"/>
              <w:keepLines w:val="0"/>
              <w:widowControl w:val="0"/>
            </w:pPr>
            <w:r w:rsidRPr="000670FE">
              <w:t>Reference</w:t>
            </w:r>
          </w:p>
        </w:tc>
        <w:tc>
          <w:tcPr>
            <w:tcW w:w="1161" w:type="dxa"/>
          </w:tcPr>
          <w:p w14:paraId="03B54BD1" w14:textId="77777777" w:rsidR="005377F9" w:rsidRPr="000670FE" w:rsidRDefault="005377F9" w:rsidP="009A4AAA">
            <w:pPr>
              <w:pStyle w:val="TAH"/>
              <w:keepNext w:val="0"/>
              <w:keepLines w:val="0"/>
              <w:widowControl w:val="0"/>
            </w:pPr>
            <w:r w:rsidRPr="000670FE">
              <w:t>Condition</w:t>
            </w:r>
          </w:p>
        </w:tc>
      </w:tr>
      <w:tr w:rsidR="005377F9" w:rsidRPr="000670FE" w14:paraId="3A416E7D" w14:textId="77777777" w:rsidTr="009A4AAA">
        <w:tc>
          <w:tcPr>
            <w:tcW w:w="2790" w:type="dxa"/>
            <w:tcBorders>
              <w:top w:val="single" w:sz="4" w:space="0" w:color="auto"/>
              <w:left w:val="single" w:sz="4" w:space="0" w:color="auto"/>
              <w:bottom w:val="single" w:sz="4" w:space="0" w:color="auto"/>
              <w:right w:val="single" w:sz="4" w:space="0" w:color="auto"/>
            </w:tcBorders>
          </w:tcPr>
          <w:p w14:paraId="3A246E5E" w14:textId="77777777" w:rsidR="005377F9" w:rsidRPr="000670FE" w:rsidRDefault="005377F9" w:rsidP="009A4AAA">
            <w:pPr>
              <w:pStyle w:val="TAL"/>
            </w:pPr>
            <w:r w:rsidRPr="000670FE">
              <w:t>mcvideoinfo</w:t>
            </w:r>
          </w:p>
        </w:tc>
        <w:tc>
          <w:tcPr>
            <w:tcW w:w="2160" w:type="dxa"/>
            <w:tcBorders>
              <w:top w:val="single" w:sz="4" w:space="0" w:color="auto"/>
              <w:left w:val="single" w:sz="4" w:space="0" w:color="auto"/>
              <w:bottom w:val="single" w:sz="4" w:space="0" w:color="auto"/>
              <w:right w:val="single" w:sz="4" w:space="0" w:color="auto"/>
            </w:tcBorders>
          </w:tcPr>
          <w:p w14:paraId="22AACF10" w14:textId="77777777" w:rsidR="005377F9" w:rsidRPr="000670FE" w:rsidRDefault="005377F9" w:rsidP="009A4AAA">
            <w:pPr>
              <w:pStyle w:val="TAL"/>
            </w:pPr>
          </w:p>
        </w:tc>
        <w:tc>
          <w:tcPr>
            <w:tcW w:w="2070" w:type="dxa"/>
            <w:tcBorders>
              <w:top w:val="single" w:sz="4" w:space="0" w:color="auto"/>
              <w:left w:val="single" w:sz="4" w:space="0" w:color="auto"/>
              <w:bottom w:val="single" w:sz="4" w:space="0" w:color="auto"/>
              <w:right w:val="single" w:sz="4" w:space="0" w:color="auto"/>
            </w:tcBorders>
          </w:tcPr>
          <w:p w14:paraId="0DD65429" w14:textId="77777777" w:rsidR="005377F9" w:rsidRPr="000670FE"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726756F9" w14:textId="77777777" w:rsidR="005377F9" w:rsidRPr="000670FE"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01808380" w14:textId="77777777" w:rsidR="005377F9" w:rsidRPr="000670FE" w:rsidRDefault="005377F9" w:rsidP="009A4AAA">
            <w:pPr>
              <w:pStyle w:val="TAL"/>
            </w:pPr>
          </w:p>
        </w:tc>
      </w:tr>
      <w:tr w:rsidR="005377F9" w:rsidRPr="000670FE" w14:paraId="4DC53AE6" w14:textId="77777777" w:rsidTr="009A4AAA">
        <w:tc>
          <w:tcPr>
            <w:tcW w:w="2790" w:type="dxa"/>
            <w:tcBorders>
              <w:top w:val="single" w:sz="4" w:space="0" w:color="auto"/>
              <w:left w:val="single" w:sz="4" w:space="0" w:color="auto"/>
              <w:bottom w:val="single" w:sz="4" w:space="0" w:color="auto"/>
              <w:right w:val="single" w:sz="4" w:space="0" w:color="auto"/>
            </w:tcBorders>
          </w:tcPr>
          <w:p w14:paraId="7B387298" w14:textId="77777777" w:rsidR="005377F9" w:rsidRPr="000670FE" w:rsidRDefault="005377F9" w:rsidP="009A4AAA">
            <w:pPr>
              <w:pStyle w:val="TAL"/>
            </w:pPr>
            <w:r w:rsidRPr="000670FE">
              <w:t xml:space="preserve">  mcvideo-Params</w:t>
            </w:r>
          </w:p>
        </w:tc>
        <w:tc>
          <w:tcPr>
            <w:tcW w:w="2160" w:type="dxa"/>
            <w:tcBorders>
              <w:top w:val="single" w:sz="4" w:space="0" w:color="auto"/>
              <w:left w:val="single" w:sz="4" w:space="0" w:color="auto"/>
              <w:bottom w:val="single" w:sz="4" w:space="0" w:color="auto"/>
              <w:right w:val="single" w:sz="4" w:space="0" w:color="auto"/>
            </w:tcBorders>
          </w:tcPr>
          <w:p w14:paraId="3F913DEF" w14:textId="77777777" w:rsidR="005377F9" w:rsidRPr="000670FE" w:rsidRDefault="005377F9" w:rsidP="009A4AAA">
            <w:pPr>
              <w:pStyle w:val="TAL"/>
            </w:pPr>
          </w:p>
        </w:tc>
        <w:tc>
          <w:tcPr>
            <w:tcW w:w="2070" w:type="dxa"/>
            <w:tcBorders>
              <w:top w:val="single" w:sz="4" w:space="0" w:color="auto"/>
              <w:left w:val="single" w:sz="4" w:space="0" w:color="auto"/>
              <w:bottom w:val="single" w:sz="4" w:space="0" w:color="auto"/>
              <w:right w:val="single" w:sz="4" w:space="0" w:color="auto"/>
            </w:tcBorders>
          </w:tcPr>
          <w:p w14:paraId="4201D875" w14:textId="77777777" w:rsidR="005377F9" w:rsidRPr="000670FE"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BD9EA27" w14:textId="77777777" w:rsidR="005377F9" w:rsidRPr="000670FE"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51F8B85A" w14:textId="77777777" w:rsidR="005377F9" w:rsidRPr="000670FE" w:rsidRDefault="005377F9" w:rsidP="009A4AAA">
            <w:pPr>
              <w:pStyle w:val="TAL"/>
            </w:pPr>
          </w:p>
        </w:tc>
      </w:tr>
      <w:tr w:rsidR="005377F9" w:rsidRPr="000670FE" w14:paraId="15B72701" w14:textId="77777777" w:rsidTr="009A4AAA">
        <w:tc>
          <w:tcPr>
            <w:tcW w:w="2790" w:type="dxa"/>
            <w:tcBorders>
              <w:top w:val="single" w:sz="4" w:space="0" w:color="auto"/>
              <w:left w:val="single" w:sz="4" w:space="0" w:color="auto"/>
              <w:bottom w:val="single" w:sz="4" w:space="0" w:color="auto"/>
              <w:right w:val="single" w:sz="4" w:space="0" w:color="auto"/>
            </w:tcBorders>
          </w:tcPr>
          <w:p w14:paraId="22715A1B" w14:textId="77777777" w:rsidR="005377F9" w:rsidRPr="000670FE" w:rsidRDefault="005377F9" w:rsidP="009A4AAA">
            <w:pPr>
              <w:pStyle w:val="TAL"/>
            </w:pPr>
            <w:r w:rsidRPr="000670FE">
              <w:t xml:space="preserve">    broadcast-ind</w:t>
            </w:r>
          </w:p>
        </w:tc>
        <w:tc>
          <w:tcPr>
            <w:tcW w:w="2160" w:type="dxa"/>
            <w:tcBorders>
              <w:top w:val="single" w:sz="4" w:space="0" w:color="auto"/>
              <w:left w:val="single" w:sz="4" w:space="0" w:color="auto"/>
              <w:bottom w:val="single" w:sz="4" w:space="0" w:color="auto"/>
              <w:right w:val="single" w:sz="4" w:space="0" w:color="auto"/>
            </w:tcBorders>
          </w:tcPr>
          <w:p w14:paraId="719A7B66" w14:textId="77777777" w:rsidR="005377F9" w:rsidRPr="000670FE" w:rsidRDefault="005377F9" w:rsidP="009A4AAA">
            <w:pPr>
              <w:pStyle w:val="TAL"/>
            </w:pPr>
            <w:r w:rsidRPr="000670FE">
              <w:t>true</w:t>
            </w:r>
          </w:p>
        </w:tc>
        <w:tc>
          <w:tcPr>
            <w:tcW w:w="2070" w:type="dxa"/>
            <w:tcBorders>
              <w:top w:val="single" w:sz="4" w:space="0" w:color="auto"/>
              <w:left w:val="single" w:sz="4" w:space="0" w:color="auto"/>
              <w:bottom w:val="single" w:sz="4" w:space="0" w:color="auto"/>
              <w:right w:val="single" w:sz="4" w:space="0" w:color="auto"/>
            </w:tcBorders>
          </w:tcPr>
          <w:p w14:paraId="4E7CDDBB" w14:textId="77777777" w:rsidR="005377F9" w:rsidRPr="000670FE"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27533B82" w14:textId="77777777" w:rsidR="005377F9" w:rsidRPr="000670FE"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3F1EA545" w14:textId="77777777" w:rsidR="005377F9" w:rsidRPr="000670FE" w:rsidRDefault="005377F9" w:rsidP="009A4AAA">
            <w:pPr>
              <w:pStyle w:val="TAL"/>
            </w:pPr>
          </w:p>
        </w:tc>
      </w:tr>
    </w:tbl>
    <w:p w14:paraId="2E600A29" w14:textId="77777777" w:rsidR="005377F9" w:rsidRPr="000670FE" w:rsidRDefault="005377F9" w:rsidP="005377F9">
      <w:pPr>
        <w:rPr>
          <w:color w:val="000000"/>
        </w:rPr>
      </w:pPr>
    </w:p>
    <w:p w14:paraId="35729499" w14:textId="2A1DEB98" w:rsidR="005377F9" w:rsidRPr="000670FE" w:rsidRDefault="005377F9" w:rsidP="005377F9">
      <w:pPr>
        <w:pStyle w:val="TH"/>
      </w:pPr>
      <w:r w:rsidRPr="000670FE">
        <w:t>Table 6.1.1.7.3.3-3: SIP 200 (OK) (Step 4,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3D348A32" w14:textId="77777777" w:rsidTr="009A4AAA">
        <w:trPr>
          <w:tblHeader/>
        </w:trPr>
        <w:tc>
          <w:tcPr>
            <w:tcW w:w="9517" w:type="dxa"/>
            <w:gridSpan w:val="5"/>
          </w:tcPr>
          <w:p w14:paraId="07BB72EC" w14:textId="77777777" w:rsidR="005377F9" w:rsidRPr="000670FE" w:rsidRDefault="005377F9" w:rsidP="009A4AAA">
            <w:pPr>
              <w:pStyle w:val="TAL"/>
              <w:keepNext w:val="0"/>
              <w:keepLines w:val="0"/>
              <w:widowControl w:val="0"/>
            </w:pPr>
            <w:r w:rsidRPr="000670FE">
              <w:t>Derivation Path: TS 36.579-1 [2], Table 5.5.2.17.1.2-1, condition MCVIDEO, INVITE-RSP</w:t>
            </w:r>
          </w:p>
        </w:tc>
      </w:tr>
      <w:tr w:rsidR="005377F9" w:rsidRPr="000670FE" w14:paraId="7D530F8F" w14:textId="77777777" w:rsidTr="009A4AAA">
        <w:trPr>
          <w:tblHeader/>
        </w:trPr>
        <w:tc>
          <w:tcPr>
            <w:tcW w:w="2677" w:type="dxa"/>
          </w:tcPr>
          <w:p w14:paraId="23A67E6D"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454CE268"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31967C36"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7527E194"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1605F34A"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30BBBF3A" w14:textId="77777777" w:rsidTr="009A4AAA">
        <w:tc>
          <w:tcPr>
            <w:tcW w:w="2677" w:type="dxa"/>
            <w:vAlign w:val="center"/>
          </w:tcPr>
          <w:p w14:paraId="7688CB32" w14:textId="77777777" w:rsidR="005377F9" w:rsidRPr="000670FE" w:rsidRDefault="005377F9" w:rsidP="009A4AAA">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78E82CE1"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7E0EAD58" w14:textId="77777777" w:rsidR="005377F9" w:rsidRPr="000670FE" w:rsidRDefault="005377F9" w:rsidP="009A4AAA">
            <w:pPr>
              <w:pStyle w:val="TAL"/>
              <w:keepNext w:val="0"/>
              <w:keepLines w:val="0"/>
              <w:widowControl w:val="0"/>
              <w:rPr>
                <w:color w:val="000000"/>
              </w:rPr>
            </w:pPr>
          </w:p>
        </w:tc>
        <w:tc>
          <w:tcPr>
            <w:tcW w:w="1350" w:type="dxa"/>
          </w:tcPr>
          <w:p w14:paraId="141D01AE" w14:textId="77777777" w:rsidR="005377F9" w:rsidRPr="000670FE" w:rsidRDefault="005377F9" w:rsidP="009A4AAA">
            <w:pPr>
              <w:pStyle w:val="TAL"/>
              <w:keepNext w:val="0"/>
              <w:keepLines w:val="0"/>
              <w:widowControl w:val="0"/>
              <w:rPr>
                <w:color w:val="000000"/>
              </w:rPr>
            </w:pPr>
          </w:p>
        </w:tc>
        <w:tc>
          <w:tcPr>
            <w:tcW w:w="1170" w:type="dxa"/>
            <w:vAlign w:val="bottom"/>
          </w:tcPr>
          <w:p w14:paraId="37D63BAA" w14:textId="77777777" w:rsidR="005377F9" w:rsidRPr="000670FE" w:rsidRDefault="005377F9" w:rsidP="009A4AAA">
            <w:pPr>
              <w:pStyle w:val="TAL"/>
              <w:keepNext w:val="0"/>
              <w:keepLines w:val="0"/>
              <w:widowControl w:val="0"/>
              <w:rPr>
                <w:color w:val="000000"/>
              </w:rPr>
            </w:pPr>
          </w:p>
        </w:tc>
      </w:tr>
      <w:tr w:rsidR="005377F9" w:rsidRPr="000670FE" w14:paraId="6291EA67" w14:textId="77777777" w:rsidTr="009A4AAA">
        <w:tc>
          <w:tcPr>
            <w:tcW w:w="2677" w:type="dxa"/>
            <w:vAlign w:val="center"/>
          </w:tcPr>
          <w:p w14:paraId="2DA3DF13" w14:textId="77777777" w:rsidR="005377F9" w:rsidRPr="000670FE" w:rsidDel="006C0DA3" w:rsidRDefault="005377F9" w:rsidP="009A4AAA">
            <w:pPr>
              <w:pStyle w:val="TAL"/>
              <w:rPr>
                <w:color w:val="000000"/>
              </w:rPr>
            </w:pPr>
            <w:r w:rsidRPr="000670FE">
              <w:rPr>
                <w:color w:val="000000"/>
              </w:rPr>
              <w:t xml:space="preserve">  MIME body part</w:t>
            </w:r>
          </w:p>
        </w:tc>
        <w:tc>
          <w:tcPr>
            <w:tcW w:w="2160" w:type="dxa"/>
            <w:vAlign w:val="center"/>
          </w:tcPr>
          <w:p w14:paraId="02B1AEED" w14:textId="77777777" w:rsidR="005377F9" w:rsidRPr="000670FE" w:rsidRDefault="005377F9" w:rsidP="009A4AAA">
            <w:pPr>
              <w:pStyle w:val="TAL"/>
              <w:rPr>
                <w:color w:val="000000"/>
              </w:rPr>
            </w:pPr>
          </w:p>
        </w:tc>
        <w:tc>
          <w:tcPr>
            <w:tcW w:w="2160" w:type="dxa"/>
            <w:tcBorders>
              <w:top w:val="single" w:sz="4" w:space="0" w:color="auto"/>
              <w:bottom w:val="single" w:sz="4" w:space="0" w:color="auto"/>
            </w:tcBorders>
          </w:tcPr>
          <w:p w14:paraId="75907776" w14:textId="77777777" w:rsidR="005377F9" w:rsidRPr="000670FE" w:rsidRDefault="005377F9" w:rsidP="009A4AAA">
            <w:pPr>
              <w:pStyle w:val="TAL"/>
              <w:rPr>
                <w:color w:val="000000"/>
              </w:rPr>
            </w:pPr>
            <w:r w:rsidRPr="000670FE">
              <w:rPr>
                <w:color w:val="000000"/>
              </w:rPr>
              <w:t>MCVIDEO-Info</w:t>
            </w:r>
          </w:p>
        </w:tc>
        <w:tc>
          <w:tcPr>
            <w:tcW w:w="1350" w:type="dxa"/>
          </w:tcPr>
          <w:p w14:paraId="4243E101" w14:textId="77777777" w:rsidR="005377F9" w:rsidRPr="000670FE" w:rsidRDefault="005377F9" w:rsidP="009A4AAA">
            <w:pPr>
              <w:pStyle w:val="TAL"/>
              <w:rPr>
                <w:color w:val="000000"/>
              </w:rPr>
            </w:pPr>
          </w:p>
        </w:tc>
        <w:tc>
          <w:tcPr>
            <w:tcW w:w="1170" w:type="dxa"/>
            <w:vAlign w:val="bottom"/>
          </w:tcPr>
          <w:p w14:paraId="411BCCF0" w14:textId="77777777" w:rsidR="005377F9" w:rsidRPr="000670FE" w:rsidRDefault="005377F9" w:rsidP="009A4AAA">
            <w:pPr>
              <w:pStyle w:val="TAL"/>
              <w:rPr>
                <w:color w:val="000000"/>
              </w:rPr>
            </w:pPr>
          </w:p>
        </w:tc>
      </w:tr>
      <w:tr w:rsidR="005377F9" w:rsidRPr="000670FE" w14:paraId="4175A406" w14:textId="77777777" w:rsidTr="009A4AAA">
        <w:tc>
          <w:tcPr>
            <w:tcW w:w="2677" w:type="dxa"/>
            <w:vAlign w:val="center"/>
          </w:tcPr>
          <w:p w14:paraId="12DA5BBF" w14:textId="77777777" w:rsidR="005377F9" w:rsidRPr="000670FE" w:rsidRDefault="005377F9" w:rsidP="009A4AAA">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60" w:type="dxa"/>
          </w:tcPr>
          <w:p w14:paraId="5DFE5832" w14:textId="77777777" w:rsidR="005377F9" w:rsidRPr="000670FE"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018A5DA5" w14:textId="77777777" w:rsidR="005377F9" w:rsidRPr="000670FE" w:rsidRDefault="005377F9" w:rsidP="009A4AAA">
            <w:pPr>
              <w:pStyle w:val="TAL"/>
              <w:keepNext w:val="0"/>
              <w:keepLines w:val="0"/>
              <w:widowControl w:val="0"/>
              <w:rPr>
                <w:color w:val="000000"/>
              </w:rPr>
            </w:pPr>
          </w:p>
        </w:tc>
        <w:tc>
          <w:tcPr>
            <w:tcW w:w="1350" w:type="dxa"/>
          </w:tcPr>
          <w:p w14:paraId="34373080" w14:textId="77777777" w:rsidR="005377F9" w:rsidRPr="000670FE" w:rsidRDefault="005377F9" w:rsidP="009A4AAA">
            <w:pPr>
              <w:pStyle w:val="TAL"/>
              <w:keepNext w:val="0"/>
              <w:keepLines w:val="0"/>
              <w:widowControl w:val="0"/>
              <w:rPr>
                <w:color w:val="000000"/>
              </w:rPr>
            </w:pPr>
          </w:p>
        </w:tc>
        <w:tc>
          <w:tcPr>
            <w:tcW w:w="1170" w:type="dxa"/>
            <w:vAlign w:val="bottom"/>
          </w:tcPr>
          <w:p w14:paraId="444C62C3" w14:textId="77777777" w:rsidR="005377F9" w:rsidRPr="000670FE" w:rsidRDefault="005377F9" w:rsidP="009A4AAA">
            <w:pPr>
              <w:pStyle w:val="TAL"/>
              <w:keepNext w:val="0"/>
              <w:keepLines w:val="0"/>
              <w:widowControl w:val="0"/>
              <w:rPr>
                <w:color w:val="000000"/>
              </w:rPr>
            </w:pPr>
          </w:p>
        </w:tc>
      </w:tr>
      <w:tr w:rsidR="005377F9" w:rsidRPr="000670FE" w14:paraId="5EF471F1" w14:textId="77777777" w:rsidTr="009A4AAA">
        <w:tc>
          <w:tcPr>
            <w:tcW w:w="2677" w:type="dxa"/>
            <w:vAlign w:val="center"/>
          </w:tcPr>
          <w:p w14:paraId="59225FC8" w14:textId="77777777" w:rsidR="005377F9" w:rsidRPr="000670FE" w:rsidRDefault="005377F9" w:rsidP="009A4AAA">
            <w:pPr>
              <w:pStyle w:val="TAL"/>
              <w:keepNext w:val="0"/>
              <w:keepLines w:val="0"/>
              <w:widowControl w:val="0"/>
              <w:rPr>
                <w:color w:val="000000"/>
              </w:rPr>
            </w:pPr>
            <w:r w:rsidRPr="000670FE">
              <w:rPr>
                <w:color w:val="000000"/>
              </w:rPr>
              <w:t xml:space="preserve">    MIME-part-body</w:t>
            </w:r>
          </w:p>
        </w:tc>
        <w:tc>
          <w:tcPr>
            <w:tcW w:w="2160" w:type="dxa"/>
            <w:vAlign w:val="center"/>
          </w:tcPr>
          <w:p w14:paraId="16C16130" w14:textId="77777777" w:rsidR="005377F9" w:rsidRPr="000670FE" w:rsidRDefault="005377F9" w:rsidP="009A4AAA">
            <w:pPr>
              <w:pStyle w:val="TAL"/>
              <w:keepNext w:val="0"/>
              <w:keepLines w:val="0"/>
              <w:widowControl w:val="0"/>
              <w:rPr>
                <w:color w:val="000000"/>
              </w:rPr>
            </w:pPr>
            <w:r w:rsidRPr="000670FE">
              <w:rPr>
                <w:color w:val="000000"/>
              </w:rPr>
              <w:t>MCVideo-Info as described in Table 6.1.1.7.3.3-2</w:t>
            </w:r>
          </w:p>
        </w:tc>
        <w:tc>
          <w:tcPr>
            <w:tcW w:w="2160" w:type="dxa"/>
            <w:tcBorders>
              <w:top w:val="single" w:sz="4" w:space="0" w:color="auto"/>
              <w:bottom w:val="single" w:sz="4" w:space="0" w:color="auto"/>
            </w:tcBorders>
          </w:tcPr>
          <w:p w14:paraId="13BA26A3" w14:textId="77777777" w:rsidR="005377F9" w:rsidRPr="000670FE" w:rsidRDefault="005377F9" w:rsidP="009A4AAA">
            <w:pPr>
              <w:pStyle w:val="TAL"/>
              <w:keepNext w:val="0"/>
              <w:keepLines w:val="0"/>
              <w:widowControl w:val="0"/>
              <w:rPr>
                <w:color w:val="000000"/>
              </w:rPr>
            </w:pPr>
          </w:p>
        </w:tc>
        <w:tc>
          <w:tcPr>
            <w:tcW w:w="1350" w:type="dxa"/>
          </w:tcPr>
          <w:p w14:paraId="6768F788" w14:textId="77777777" w:rsidR="005377F9" w:rsidRPr="000670FE" w:rsidRDefault="005377F9" w:rsidP="009A4AAA">
            <w:pPr>
              <w:pStyle w:val="TAL"/>
              <w:keepNext w:val="0"/>
              <w:keepLines w:val="0"/>
              <w:widowControl w:val="0"/>
              <w:rPr>
                <w:color w:val="000000"/>
              </w:rPr>
            </w:pPr>
          </w:p>
        </w:tc>
        <w:tc>
          <w:tcPr>
            <w:tcW w:w="1170" w:type="dxa"/>
            <w:vAlign w:val="bottom"/>
          </w:tcPr>
          <w:p w14:paraId="40ECFEB6" w14:textId="77777777" w:rsidR="005377F9" w:rsidRPr="000670FE" w:rsidRDefault="005377F9" w:rsidP="009A4AAA">
            <w:pPr>
              <w:pStyle w:val="TAL"/>
              <w:keepNext w:val="0"/>
              <w:keepLines w:val="0"/>
              <w:widowControl w:val="0"/>
              <w:rPr>
                <w:color w:val="000000"/>
              </w:rPr>
            </w:pPr>
          </w:p>
        </w:tc>
      </w:tr>
    </w:tbl>
    <w:p w14:paraId="62C424FB" w14:textId="77777777" w:rsidR="005377F9" w:rsidRPr="000670FE" w:rsidRDefault="005377F9" w:rsidP="005377F9">
      <w:pPr>
        <w:rPr>
          <w:color w:val="000000"/>
        </w:rPr>
      </w:pPr>
    </w:p>
    <w:p w14:paraId="19CBA9BF" w14:textId="77777777" w:rsidR="005377F9" w:rsidRPr="000670FE" w:rsidRDefault="005377F9" w:rsidP="005377F9">
      <w:pPr>
        <w:pStyle w:val="TH"/>
      </w:pPr>
      <w:r w:rsidRPr="000670FE">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5377F9" w:rsidRPr="000670FE" w14:paraId="5087B9C2" w14:textId="77777777" w:rsidTr="009A4AAA">
        <w:trPr>
          <w:tblHeader/>
        </w:trPr>
        <w:tc>
          <w:tcPr>
            <w:tcW w:w="9734" w:type="dxa"/>
            <w:gridSpan w:val="6"/>
          </w:tcPr>
          <w:p w14:paraId="353BC1D4" w14:textId="77777777" w:rsidR="005377F9" w:rsidRPr="000670FE" w:rsidRDefault="005377F9" w:rsidP="009A4AAA">
            <w:pPr>
              <w:pStyle w:val="TAL"/>
              <w:keepLines w:val="0"/>
              <w:widowControl w:val="0"/>
            </w:pPr>
            <w:r w:rsidRPr="000670FE">
              <w:t>Derivation Path: TS 36.579-1 [2], Table 5.5.11.2.1-1, condition ON-NETWORK</w:t>
            </w:r>
          </w:p>
        </w:tc>
      </w:tr>
      <w:tr w:rsidR="005377F9" w:rsidRPr="000670FE" w14:paraId="36A948BE" w14:textId="77777777" w:rsidTr="009A4AAA">
        <w:trPr>
          <w:trHeight w:val="216"/>
          <w:tblHeader/>
        </w:trPr>
        <w:tc>
          <w:tcPr>
            <w:tcW w:w="2880" w:type="dxa"/>
          </w:tcPr>
          <w:p w14:paraId="01EE15DB" w14:textId="77777777" w:rsidR="005377F9" w:rsidRPr="000670FE" w:rsidRDefault="005377F9" w:rsidP="009A4AAA">
            <w:pPr>
              <w:pStyle w:val="TAH"/>
              <w:keepLines w:val="0"/>
              <w:widowControl w:val="0"/>
            </w:pPr>
            <w:r w:rsidRPr="000670FE">
              <w:t>Information Element</w:t>
            </w:r>
          </w:p>
        </w:tc>
        <w:tc>
          <w:tcPr>
            <w:tcW w:w="2160" w:type="dxa"/>
          </w:tcPr>
          <w:p w14:paraId="25C925E3" w14:textId="77777777" w:rsidR="005377F9" w:rsidRPr="000670FE" w:rsidRDefault="005377F9" w:rsidP="009A4AAA">
            <w:pPr>
              <w:pStyle w:val="TAH"/>
              <w:keepLines w:val="0"/>
              <w:widowControl w:val="0"/>
            </w:pPr>
            <w:r w:rsidRPr="000670FE">
              <w:t>Value/remark</w:t>
            </w:r>
          </w:p>
        </w:tc>
        <w:tc>
          <w:tcPr>
            <w:tcW w:w="2160" w:type="dxa"/>
            <w:tcBorders>
              <w:bottom w:val="single" w:sz="4" w:space="0" w:color="auto"/>
            </w:tcBorders>
          </w:tcPr>
          <w:p w14:paraId="30BF3934" w14:textId="77777777" w:rsidR="005377F9" w:rsidRPr="000670FE" w:rsidRDefault="005377F9" w:rsidP="009A4AAA">
            <w:pPr>
              <w:pStyle w:val="TAH"/>
              <w:keepLines w:val="0"/>
              <w:widowControl w:val="0"/>
            </w:pPr>
            <w:r w:rsidRPr="000670FE">
              <w:t>Comment</w:t>
            </w:r>
          </w:p>
        </w:tc>
        <w:tc>
          <w:tcPr>
            <w:tcW w:w="1350" w:type="dxa"/>
          </w:tcPr>
          <w:p w14:paraId="3302522A" w14:textId="77777777" w:rsidR="005377F9" w:rsidRPr="000670FE" w:rsidRDefault="005377F9" w:rsidP="009A4AAA">
            <w:pPr>
              <w:pStyle w:val="TAH"/>
              <w:keepLines w:val="0"/>
              <w:widowControl w:val="0"/>
            </w:pPr>
            <w:r w:rsidRPr="000670FE">
              <w:t>Reference</w:t>
            </w:r>
          </w:p>
        </w:tc>
        <w:tc>
          <w:tcPr>
            <w:tcW w:w="1184" w:type="dxa"/>
            <w:gridSpan w:val="2"/>
          </w:tcPr>
          <w:p w14:paraId="7B16D9AA" w14:textId="77777777" w:rsidR="005377F9" w:rsidRPr="000670FE" w:rsidRDefault="005377F9" w:rsidP="009A4AAA">
            <w:pPr>
              <w:pStyle w:val="TAH"/>
              <w:keepLines w:val="0"/>
              <w:widowControl w:val="0"/>
            </w:pPr>
            <w:r w:rsidRPr="000670FE">
              <w:t>Condition</w:t>
            </w:r>
          </w:p>
        </w:tc>
      </w:tr>
      <w:tr w:rsidR="005377F9" w:rsidRPr="000670FE" w14:paraId="201C811F" w14:textId="77777777" w:rsidTr="009A4AAA">
        <w:trPr>
          <w:gridAfter w:val="1"/>
          <w:wAfter w:w="14" w:type="dxa"/>
        </w:trPr>
        <w:tc>
          <w:tcPr>
            <w:tcW w:w="2880" w:type="dxa"/>
          </w:tcPr>
          <w:p w14:paraId="17586FC7"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Transmission Indicator</w:t>
            </w:r>
          </w:p>
        </w:tc>
        <w:tc>
          <w:tcPr>
            <w:tcW w:w="2160" w:type="dxa"/>
          </w:tcPr>
          <w:p w14:paraId="36C4D519" w14:textId="77777777" w:rsidR="005377F9" w:rsidRPr="000670FE" w:rsidRDefault="005377F9" w:rsidP="009A4AAA">
            <w:pPr>
              <w:pStyle w:val="TAL"/>
              <w:keepNext w:val="0"/>
              <w:keepLines w:val="0"/>
              <w:widowControl w:val="0"/>
              <w:rPr>
                <w:rFonts w:eastAsia="MS PGothic"/>
                <w:color w:val="000000"/>
              </w:rPr>
            </w:pPr>
          </w:p>
        </w:tc>
        <w:tc>
          <w:tcPr>
            <w:tcW w:w="2160" w:type="dxa"/>
          </w:tcPr>
          <w:p w14:paraId="382FF593" w14:textId="77777777"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 xml:space="preserve">Length is 16 bits, A-P. </w:t>
            </w:r>
          </w:p>
          <w:p w14:paraId="22ECEBE9" w14:textId="77777777"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A value of 1 in any one or more bits indicates type of condition as shown below.</w:t>
            </w:r>
          </w:p>
        </w:tc>
        <w:tc>
          <w:tcPr>
            <w:tcW w:w="1350" w:type="dxa"/>
          </w:tcPr>
          <w:p w14:paraId="76230582" w14:textId="77777777" w:rsidR="005377F9" w:rsidRPr="000670FE" w:rsidRDefault="005377F9" w:rsidP="009A4AAA">
            <w:pPr>
              <w:pStyle w:val="TAL"/>
              <w:keepNext w:val="0"/>
              <w:keepLines w:val="0"/>
              <w:widowControl w:val="0"/>
              <w:rPr>
                <w:rFonts w:eastAsia="Yu Gothic"/>
                <w:color w:val="000000"/>
              </w:rPr>
            </w:pPr>
          </w:p>
        </w:tc>
        <w:tc>
          <w:tcPr>
            <w:tcW w:w="1170" w:type="dxa"/>
          </w:tcPr>
          <w:p w14:paraId="38975173" w14:textId="77777777" w:rsidR="005377F9" w:rsidRPr="000670FE" w:rsidRDefault="005377F9" w:rsidP="009A4AAA">
            <w:pPr>
              <w:pStyle w:val="TAL"/>
              <w:keepNext w:val="0"/>
              <w:keepLines w:val="0"/>
              <w:widowControl w:val="0"/>
              <w:rPr>
                <w:rFonts w:eastAsia="Yu Gothic"/>
                <w:color w:val="000000"/>
              </w:rPr>
            </w:pPr>
          </w:p>
        </w:tc>
      </w:tr>
      <w:tr w:rsidR="005377F9" w:rsidRPr="000670FE" w14:paraId="1711C79E" w14:textId="77777777" w:rsidTr="009A4AAA">
        <w:trPr>
          <w:gridAfter w:val="1"/>
          <w:wAfter w:w="14" w:type="dxa"/>
        </w:trPr>
        <w:tc>
          <w:tcPr>
            <w:tcW w:w="2880" w:type="dxa"/>
          </w:tcPr>
          <w:p w14:paraId="00923BA9"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 xml:space="preserve">  Transmission Indicator</w:t>
            </w:r>
          </w:p>
        </w:tc>
        <w:tc>
          <w:tcPr>
            <w:tcW w:w="2160" w:type="dxa"/>
          </w:tcPr>
          <w:p w14:paraId="05077B1F" w14:textId="58E3FD0F"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"010000000000000</w:t>
            </w:r>
            <w:r>
              <w:rPr>
                <w:rFonts w:eastAsia="MS PGothic"/>
                <w:color w:val="000000"/>
              </w:rPr>
              <w:t>1</w:t>
            </w:r>
            <w:r w:rsidRPr="000670FE">
              <w:rPr>
                <w:rFonts w:eastAsia="MS PGothic"/>
                <w:color w:val="000000"/>
              </w:rPr>
              <w:t xml:space="preserve">" </w:t>
            </w:r>
          </w:p>
        </w:tc>
        <w:tc>
          <w:tcPr>
            <w:tcW w:w="2160" w:type="dxa"/>
          </w:tcPr>
          <w:p w14:paraId="0B0AF4A3" w14:textId="77777777"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A value of 1 in any one or more bits indicates type of condition as follows:</w:t>
            </w:r>
          </w:p>
          <w:p w14:paraId="46CCBD4F" w14:textId="77777777" w:rsidR="005377F9" w:rsidRPr="000670FE" w:rsidRDefault="005377F9" w:rsidP="009A4AAA">
            <w:pPr>
              <w:pStyle w:val="TAL"/>
              <w:ind w:left="361" w:hanging="361"/>
            </w:pPr>
            <w:r w:rsidRPr="000670FE">
              <w:t>B = Broadcast group call</w:t>
            </w:r>
          </w:p>
          <w:p w14:paraId="438C693E" w14:textId="5AB31367" w:rsidR="005377F9" w:rsidRDefault="005377F9" w:rsidP="009A4AAA">
            <w:pPr>
              <w:pStyle w:val="TAL"/>
            </w:pPr>
          </w:p>
          <w:p w14:paraId="7CAE4576" w14:textId="77777777" w:rsidR="005377F9" w:rsidRPr="000670FE" w:rsidRDefault="005377F9" w:rsidP="009A4AAA">
            <w:pPr>
              <w:pStyle w:val="TAL"/>
              <w:rPr>
                <w:rFonts w:eastAsia="MS PGothic"/>
              </w:rPr>
            </w:pPr>
            <w:r>
              <w:t>A ‘1’ in the last bit = acknowledgement is required.</w:t>
            </w:r>
          </w:p>
        </w:tc>
        <w:tc>
          <w:tcPr>
            <w:tcW w:w="1350" w:type="dxa"/>
          </w:tcPr>
          <w:p w14:paraId="44ABCD2F"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TS 24.581 [27], clause 9.2.5.1</w:t>
            </w:r>
          </w:p>
        </w:tc>
        <w:tc>
          <w:tcPr>
            <w:tcW w:w="1170" w:type="dxa"/>
          </w:tcPr>
          <w:p w14:paraId="0DEB4DBB" w14:textId="77777777" w:rsidR="005377F9" w:rsidRPr="000670FE" w:rsidRDefault="005377F9" w:rsidP="009A4AAA">
            <w:pPr>
              <w:pStyle w:val="TAL"/>
              <w:keepNext w:val="0"/>
              <w:keepLines w:val="0"/>
              <w:widowControl w:val="0"/>
              <w:rPr>
                <w:rFonts w:eastAsia="Yu Gothic"/>
                <w:color w:val="000000"/>
              </w:rPr>
            </w:pPr>
          </w:p>
        </w:tc>
      </w:tr>
    </w:tbl>
    <w:p w14:paraId="2023B338" w14:textId="77777777" w:rsidR="005377F9" w:rsidRPr="000670FE" w:rsidRDefault="005377F9" w:rsidP="005377F9">
      <w:pPr>
        <w:rPr>
          <w:rFonts w:ascii="Arial" w:hAnsi="Arial"/>
          <w:b/>
          <w:color w:val="000000"/>
        </w:rPr>
      </w:pPr>
    </w:p>
    <w:p w14:paraId="149F3560" w14:textId="22FC349B" w:rsidR="005377F9" w:rsidRPr="000670FE" w:rsidRDefault="005377F9" w:rsidP="005377F9">
      <w:pPr>
        <w:pStyle w:val="TH"/>
      </w:pPr>
      <w:r w:rsidRPr="000670FE">
        <w:rPr>
          <w:color w:val="000000"/>
        </w:rPr>
        <w:t>Table 6.1.1.</w:t>
      </w:r>
      <w:r>
        <w:rPr>
          <w:color w:val="000000"/>
        </w:rPr>
        <w:t>7</w:t>
      </w:r>
      <w:r w:rsidRPr="000670FE">
        <w:rPr>
          <w:color w:val="000000"/>
        </w:rPr>
        <w:t>.3.3-5: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0670FE" w:rsidDel="00127C5D" w14:paraId="41FD4AD9" w14:textId="77777777" w:rsidTr="009A4AAA">
        <w:trPr>
          <w:tblHeader/>
        </w:trPr>
        <w:tc>
          <w:tcPr>
            <w:tcW w:w="9531" w:type="dxa"/>
            <w:gridSpan w:val="5"/>
          </w:tcPr>
          <w:p w14:paraId="3ACF6909" w14:textId="77777777" w:rsidR="005377F9" w:rsidRPr="000670FE" w:rsidDel="00127C5D" w:rsidRDefault="005377F9" w:rsidP="009A4AAA">
            <w:pPr>
              <w:pStyle w:val="TAL"/>
              <w:keepNext w:val="0"/>
              <w:keepLines w:val="0"/>
              <w:widowControl w:val="0"/>
              <w:rPr>
                <w:color w:val="000000"/>
              </w:rPr>
            </w:pPr>
            <w:r w:rsidRPr="000670FE">
              <w:rPr>
                <w:color w:val="000000"/>
              </w:rPr>
              <w:t xml:space="preserve">Derivation Path: </w:t>
            </w:r>
            <w:r w:rsidRPr="000670FE">
              <w:t xml:space="preserve">TS 36.579-1 [2], </w:t>
            </w:r>
            <w:r w:rsidRPr="000670FE">
              <w:rPr>
                <w:color w:val="000000"/>
              </w:rPr>
              <w:t xml:space="preserve">5.5.11.3.5-1, </w:t>
            </w:r>
            <w:r w:rsidRPr="000670FE">
              <w:t>condition ON-NETWORK</w:t>
            </w:r>
          </w:p>
        </w:tc>
      </w:tr>
      <w:tr w:rsidR="005377F9" w:rsidRPr="000670FE" w:rsidDel="00127C5D" w14:paraId="725A87A3" w14:textId="77777777" w:rsidTr="009A4AAA">
        <w:trPr>
          <w:tblHeader/>
        </w:trPr>
        <w:tc>
          <w:tcPr>
            <w:tcW w:w="2381" w:type="dxa"/>
          </w:tcPr>
          <w:p w14:paraId="2D2D32BC" w14:textId="77777777" w:rsidR="005377F9" w:rsidRPr="000670FE" w:rsidDel="00127C5D" w:rsidRDefault="005377F9" w:rsidP="009A4AAA">
            <w:pPr>
              <w:pStyle w:val="TAH"/>
            </w:pPr>
            <w:r w:rsidRPr="000670FE">
              <w:t>Information Element</w:t>
            </w:r>
          </w:p>
        </w:tc>
        <w:tc>
          <w:tcPr>
            <w:tcW w:w="2382" w:type="dxa"/>
          </w:tcPr>
          <w:p w14:paraId="3A003036" w14:textId="77777777" w:rsidR="005377F9" w:rsidRPr="000670FE" w:rsidDel="00127C5D" w:rsidRDefault="005377F9" w:rsidP="009A4AAA">
            <w:pPr>
              <w:pStyle w:val="TAH"/>
            </w:pPr>
            <w:r w:rsidRPr="000670FE">
              <w:t>Value/remark</w:t>
            </w:r>
          </w:p>
        </w:tc>
        <w:tc>
          <w:tcPr>
            <w:tcW w:w="2254" w:type="dxa"/>
          </w:tcPr>
          <w:p w14:paraId="34466042" w14:textId="77777777" w:rsidR="005377F9" w:rsidRPr="000670FE" w:rsidDel="00127C5D" w:rsidRDefault="005377F9" w:rsidP="009A4AAA">
            <w:pPr>
              <w:pStyle w:val="TAH"/>
            </w:pPr>
            <w:r w:rsidRPr="000670FE">
              <w:t>Comment</w:t>
            </w:r>
          </w:p>
        </w:tc>
        <w:tc>
          <w:tcPr>
            <w:tcW w:w="1322" w:type="dxa"/>
          </w:tcPr>
          <w:p w14:paraId="0AE79940" w14:textId="77777777" w:rsidR="005377F9" w:rsidRPr="000670FE" w:rsidDel="00127C5D" w:rsidRDefault="005377F9" w:rsidP="009A4AAA">
            <w:pPr>
              <w:pStyle w:val="TAH"/>
            </w:pPr>
            <w:r w:rsidRPr="000670FE">
              <w:t>Reference</w:t>
            </w:r>
          </w:p>
        </w:tc>
        <w:tc>
          <w:tcPr>
            <w:tcW w:w="1192" w:type="dxa"/>
          </w:tcPr>
          <w:p w14:paraId="71EED47C" w14:textId="77777777" w:rsidR="005377F9" w:rsidRPr="000670FE" w:rsidDel="00127C5D" w:rsidRDefault="005377F9" w:rsidP="009A4AAA">
            <w:pPr>
              <w:pStyle w:val="TAH"/>
            </w:pPr>
            <w:r w:rsidRPr="000670FE">
              <w:t>Condition</w:t>
            </w:r>
          </w:p>
        </w:tc>
      </w:tr>
      <w:tr w:rsidR="005377F9" w:rsidRPr="000670FE" w:rsidDel="00127C5D" w14:paraId="1C047292" w14:textId="77777777" w:rsidTr="009A4AAA">
        <w:trPr>
          <w:tblHeader/>
        </w:trPr>
        <w:tc>
          <w:tcPr>
            <w:tcW w:w="2381" w:type="dxa"/>
          </w:tcPr>
          <w:p w14:paraId="16127C51"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5E37EBE4" w14:textId="77777777" w:rsidR="005377F9" w:rsidRPr="000670FE" w:rsidRDefault="005377F9" w:rsidP="009A4AAA">
            <w:pPr>
              <w:pStyle w:val="TAL"/>
              <w:keepNext w:val="0"/>
              <w:keepLines w:val="0"/>
              <w:widowControl w:val="0"/>
              <w:rPr>
                <w:rFonts w:eastAsia="Yu Gothic"/>
                <w:color w:val="000000"/>
              </w:rPr>
            </w:pPr>
          </w:p>
        </w:tc>
        <w:tc>
          <w:tcPr>
            <w:tcW w:w="2254" w:type="dxa"/>
          </w:tcPr>
          <w:p w14:paraId="22617A13" w14:textId="77777777" w:rsidR="005377F9" w:rsidRPr="000670FE" w:rsidRDefault="005377F9" w:rsidP="009A4AAA">
            <w:pPr>
              <w:pStyle w:val="TAL"/>
              <w:keepNext w:val="0"/>
              <w:keepLines w:val="0"/>
              <w:widowControl w:val="0"/>
              <w:rPr>
                <w:rFonts w:eastAsia="MS PGothic"/>
                <w:color w:val="000000"/>
              </w:rPr>
            </w:pPr>
          </w:p>
        </w:tc>
        <w:tc>
          <w:tcPr>
            <w:tcW w:w="1322" w:type="dxa"/>
          </w:tcPr>
          <w:p w14:paraId="1094E221" w14:textId="77777777" w:rsidR="005377F9" w:rsidRPr="000670FE" w:rsidRDefault="005377F9" w:rsidP="009A4AAA">
            <w:pPr>
              <w:pStyle w:val="TAL"/>
              <w:keepNext w:val="0"/>
              <w:keepLines w:val="0"/>
              <w:widowControl w:val="0"/>
              <w:rPr>
                <w:rFonts w:eastAsia="Yu Gothic"/>
                <w:color w:val="000000"/>
              </w:rPr>
            </w:pPr>
          </w:p>
        </w:tc>
        <w:tc>
          <w:tcPr>
            <w:tcW w:w="1192" w:type="dxa"/>
          </w:tcPr>
          <w:p w14:paraId="3AB3BA72" w14:textId="77777777" w:rsidR="005377F9" w:rsidRPr="000670FE" w:rsidRDefault="005377F9" w:rsidP="009A4AAA">
            <w:pPr>
              <w:pStyle w:val="TAL"/>
              <w:keepNext w:val="0"/>
              <w:keepLines w:val="0"/>
              <w:widowControl w:val="0"/>
              <w:rPr>
                <w:rFonts w:eastAsia="Yu Gothic"/>
                <w:color w:val="000000"/>
              </w:rPr>
            </w:pPr>
          </w:p>
        </w:tc>
      </w:tr>
      <w:tr w:rsidR="005377F9" w:rsidRPr="000670FE" w:rsidDel="00127C5D" w14:paraId="39BFF349" w14:textId="77777777" w:rsidTr="009A4AAA">
        <w:trPr>
          <w:tblHeader/>
        </w:trPr>
        <w:tc>
          <w:tcPr>
            <w:tcW w:w="2381" w:type="dxa"/>
          </w:tcPr>
          <w:p w14:paraId="71AC05A1"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6F60F356" w14:textId="77777777" w:rsidR="005377F9" w:rsidRPr="000670FE" w:rsidRDefault="005377F9" w:rsidP="009A4AAA">
            <w:pPr>
              <w:pStyle w:val="TAL"/>
              <w:keepNext w:val="0"/>
              <w:keepLines w:val="0"/>
              <w:widowControl w:val="0"/>
              <w:rPr>
                <w:rFonts w:eastAsia="Yu Gothic"/>
                <w:color w:val="000000"/>
              </w:rPr>
            </w:pPr>
            <w:r w:rsidRPr="000670FE">
              <w:rPr>
                <w:rFonts w:eastAsia="Yu Gothic"/>
                <w:color w:val="000000"/>
              </w:rPr>
              <w:t>"10000"</w:t>
            </w:r>
          </w:p>
        </w:tc>
        <w:tc>
          <w:tcPr>
            <w:tcW w:w="2254" w:type="dxa"/>
          </w:tcPr>
          <w:p w14:paraId="75642233" w14:textId="407ADE26"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 xml:space="preserve">Transmission Control Ack message for Transmission Granted message </w:t>
            </w:r>
            <w:r>
              <w:rPr>
                <w:rFonts w:eastAsia="MS PGothic"/>
                <w:color w:val="000000"/>
              </w:rPr>
              <w:t>that</w:t>
            </w:r>
            <w:r w:rsidRPr="000670FE">
              <w:rPr>
                <w:rFonts w:eastAsia="MS PGothic"/>
                <w:color w:val="000000"/>
              </w:rPr>
              <w:t xml:space="preserve"> requested acknowledgment.</w:t>
            </w:r>
          </w:p>
        </w:tc>
        <w:tc>
          <w:tcPr>
            <w:tcW w:w="1322" w:type="dxa"/>
          </w:tcPr>
          <w:p w14:paraId="1D80F764" w14:textId="77777777" w:rsidR="005377F9" w:rsidRPr="000670FE" w:rsidRDefault="005377F9" w:rsidP="009A4AAA">
            <w:pPr>
              <w:pStyle w:val="TAL"/>
              <w:keepNext w:val="0"/>
              <w:keepLines w:val="0"/>
              <w:widowControl w:val="0"/>
              <w:rPr>
                <w:rFonts w:eastAsia="Yu Gothic"/>
                <w:color w:val="000000"/>
              </w:rPr>
            </w:pPr>
          </w:p>
        </w:tc>
        <w:tc>
          <w:tcPr>
            <w:tcW w:w="1192" w:type="dxa"/>
          </w:tcPr>
          <w:p w14:paraId="779F6A5A" w14:textId="77777777" w:rsidR="005377F9" w:rsidRPr="000670FE" w:rsidRDefault="005377F9" w:rsidP="009A4AAA">
            <w:pPr>
              <w:pStyle w:val="TAL"/>
              <w:keepNext w:val="0"/>
              <w:keepLines w:val="0"/>
              <w:widowControl w:val="0"/>
              <w:rPr>
                <w:rFonts w:eastAsia="Yu Gothic"/>
                <w:color w:val="000000"/>
              </w:rPr>
            </w:pPr>
          </w:p>
        </w:tc>
      </w:tr>
    </w:tbl>
    <w:p w14:paraId="13E50346" w14:textId="77777777" w:rsidR="005377F9" w:rsidRPr="000670FE" w:rsidRDefault="005377F9" w:rsidP="005377F9"/>
    <w:p w14:paraId="53BB6068" w14:textId="44A9285A" w:rsidR="005377F9" w:rsidRPr="000670FE" w:rsidRDefault="005377F9" w:rsidP="005377F9">
      <w:pPr>
        <w:pStyle w:val="TH"/>
      </w:pPr>
      <w:r w:rsidRPr="000670FE">
        <w:rPr>
          <w:color w:val="000000"/>
        </w:rPr>
        <w:t>Table 6.1.1.</w:t>
      </w:r>
      <w:r>
        <w:rPr>
          <w:color w:val="000000"/>
        </w:rPr>
        <w:t>7</w:t>
      </w:r>
      <w:r w:rsidRPr="000670FE">
        <w:rPr>
          <w:color w:val="000000"/>
        </w:rPr>
        <w:t>.3.3-6: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rsidDel="00127C5D" w14:paraId="61FF8C46" w14:textId="77777777" w:rsidTr="009A4AAA">
        <w:trPr>
          <w:tblHeader/>
        </w:trPr>
        <w:tc>
          <w:tcPr>
            <w:tcW w:w="9531" w:type="dxa"/>
          </w:tcPr>
          <w:p w14:paraId="566E56AA" w14:textId="77777777" w:rsidR="005377F9" w:rsidRPr="000670FE" w:rsidDel="00127C5D" w:rsidRDefault="005377F9" w:rsidP="009A4AAA">
            <w:pPr>
              <w:pStyle w:val="TAL"/>
              <w:keepNext w:val="0"/>
              <w:keepLines w:val="0"/>
              <w:widowControl w:val="0"/>
              <w:rPr>
                <w:color w:val="000000"/>
              </w:rPr>
            </w:pPr>
            <w:r w:rsidRPr="000670FE">
              <w:rPr>
                <w:color w:val="000000"/>
              </w:rPr>
              <w:t xml:space="preserve">Derivation Path: TS 36.579-1 [2], Table 5.5.2.2-1, </w:t>
            </w:r>
            <w:r w:rsidRPr="000670FE">
              <w:t>condition MO_CALL</w:t>
            </w:r>
          </w:p>
        </w:tc>
      </w:tr>
    </w:tbl>
    <w:p w14:paraId="23B55570" w14:textId="77777777" w:rsidR="005377F9" w:rsidRPr="000670FE" w:rsidRDefault="005377F9" w:rsidP="005377F9"/>
    <w:p w14:paraId="7E9B74C3" w14:textId="287DE8A7" w:rsidR="005377F9" w:rsidRPr="000670FE" w:rsidRDefault="005377F9" w:rsidP="005377F9">
      <w:pPr>
        <w:pStyle w:val="TH"/>
      </w:pPr>
      <w:r w:rsidRPr="000670FE">
        <w:t>Table 6.1.1.</w:t>
      </w:r>
      <w:r>
        <w:t>7.</w:t>
      </w:r>
      <w:r w:rsidRPr="000670FE">
        <w:t>3.3-7: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0670FE" w14:paraId="7693007B" w14:textId="77777777" w:rsidTr="009A4AAA">
        <w:trPr>
          <w:tblHeader/>
        </w:trPr>
        <w:tc>
          <w:tcPr>
            <w:tcW w:w="9517" w:type="dxa"/>
            <w:gridSpan w:val="5"/>
          </w:tcPr>
          <w:p w14:paraId="2CDB5D32" w14:textId="77777777" w:rsidR="005377F9" w:rsidRPr="000670FE" w:rsidRDefault="005377F9" w:rsidP="009A4AAA">
            <w:pPr>
              <w:pStyle w:val="TAL"/>
              <w:keepLines w:val="0"/>
              <w:widowControl w:val="0"/>
              <w:rPr>
                <w:color w:val="000000"/>
              </w:rPr>
            </w:pPr>
            <w:r w:rsidRPr="000670FE">
              <w:rPr>
                <w:color w:val="000000"/>
              </w:rPr>
              <w:t>Derivation Path: TS 36.579-1 [2], Table 5.5.2.17.1.2-1, condition MCVIDEO</w:t>
            </w:r>
          </w:p>
        </w:tc>
      </w:tr>
      <w:tr w:rsidR="005377F9" w:rsidRPr="000670FE" w14:paraId="7B6E9794" w14:textId="77777777" w:rsidTr="009A4AAA">
        <w:trPr>
          <w:trHeight w:val="216"/>
          <w:tblHeader/>
        </w:trPr>
        <w:tc>
          <w:tcPr>
            <w:tcW w:w="2677" w:type="dxa"/>
          </w:tcPr>
          <w:p w14:paraId="00866D2B" w14:textId="77777777" w:rsidR="005377F9" w:rsidRPr="000670FE" w:rsidRDefault="005377F9" w:rsidP="009A4AAA">
            <w:pPr>
              <w:pStyle w:val="TAH"/>
              <w:keepLines w:val="0"/>
              <w:widowControl w:val="0"/>
              <w:rPr>
                <w:color w:val="000000"/>
              </w:rPr>
            </w:pPr>
            <w:r w:rsidRPr="000670FE">
              <w:rPr>
                <w:color w:val="000000"/>
              </w:rPr>
              <w:t>Information Element</w:t>
            </w:r>
          </w:p>
        </w:tc>
        <w:tc>
          <w:tcPr>
            <w:tcW w:w="2160" w:type="dxa"/>
          </w:tcPr>
          <w:p w14:paraId="4016AF1D" w14:textId="77777777" w:rsidR="005377F9" w:rsidRPr="000670FE" w:rsidRDefault="005377F9" w:rsidP="009A4AAA">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148B09F" w14:textId="77777777" w:rsidR="005377F9" w:rsidRPr="000670FE" w:rsidRDefault="005377F9" w:rsidP="009A4AAA">
            <w:pPr>
              <w:pStyle w:val="TAH"/>
              <w:keepLines w:val="0"/>
              <w:widowControl w:val="0"/>
              <w:rPr>
                <w:color w:val="000000"/>
              </w:rPr>
            </w:pPr>
            <w:r w:rsidRPr="000670FE">
              <w:rPr>
                <w:color w:val="000000"/>
              </w:rPr>
              <w:t>Comment</w:t>
            </w:r>
          </w:p>
        </w:tc>
        <w:tc>
          <w:tcPr>
            <w:tcW w:w="1373" w:type="dxa"/>
          </w:tcPr>
          <w:p w14:paraId="1CAC94D6" w14:textId="77777777" w:rsidR="005377F9" w:rsidRPr="000670FE" w:rsidRDefault="005377F9" w:rsidP="009A4AAA">
            <w:pPr>
              <w:pStyle w:val="TAH"/>
              <w:keepLines w:val="0"/>
              <w:widowControl w:val="0"/>
              <w:rPr>
                <w:color w:val="000000"/>
              </w:rPr>
            </w:pPr>
            <w:r w:rsidRPr="000670FE">
              <w:rPr>
                <w:color w:val="000000"/>
              </w:rPr>
              <w:t>Reference</w:t>
            </w:r>
          </w:p>
        </w:tc>
        <w:tc>
          <w:tcPr>
            <w:tcW w:w="1147" w:type="dxa"/>
          </w:tcPr>
          <w:p w14:paraId="23D69DC0" w14:textId="77777777" w:rsidR="005377F9" w:rsidRPr="000670FE" w:rsidRDefault="005377F9" w:rsidP="009A4AAA">
            <w:pPr>
              <w:pStyle w:val="TAH"/>
              <w:keepLines w:val="0"/>
              <w:widowControl w:val="0"/>
              <w:rPr>
                <w:color w:val="000000"/>
              </w:rPr>
            </w:pPr>
            <w:r w:rsidRPr="000670FE">
              <w:rPr>
                <w:color w:val="000000"/>
              </w:rPr>
              <w:t>Condition</w:t>
            </w:r>
          </w:p>
        </w:tc>
      </w:tr>
      <w:tr w:rsidR="005377F9" w:rsidRPr="000670FE" w14:paraId="7049A34C" w14:textId="77777777" w:rsidTr="009A4AAA">
        <w:tc>
          <w:tcPr>
            <w:tcW w:w="2677" w:type="dxa"/>
          </w:tcPr>
          <w:p w14:paraId="5CB9F7E2" w14:textId="77777777" w:rsidR="005377F9" w:rsidRPr="000670FE" w:rsidRDefault="005377F9" w:rsidP="009A4AAA">
            <w:pPr>
              <w:pStyle w:val="TAL"/>
              <w:rPr>
                <w:b/>
                <w:bCs/>
              </w:rPr>
            </w:pPr>
            <w:r w:rsidRPr="000670FE">
              <w:rPr>
                <w:b/>
                <w:bCs/>
              </w:rPr>
              <w:t>Content-Type</w:t>
            </w:r>
          </w:p>
        </w:tc>
        <w:tc>
          <w:tcPr>
            <w:tcW w:w="2160" w:type="dxa"/>
          </w:tcPr>
          <w:p w14:paraId="65678153" w14:textId="77777777" w:rsidR="005377F9" w:rsidRPr="000670FE" w:rsidRDefault="005377F9" w:rsidP="009A4AAA">
            <w:pPr>
              <w:pStyle w:val="TAL"/>
            </w:pPr>
            <w:r w:rsidRPr="000670FE">
              <w:t>not present</w:t>
            </w:r>
          </w:p>
        </w:tc>
        <w:tc>
          <w:tcPr>
            <w:tcW w:w="2160" w:type="dxa"/>
            <w:tcBorders>
              <w:bottom w:val="single" w:sz="4" w:space="0" w:color="auto"/>
            </w:tcBorders>
          </w:tcPr>
          <w:p w14:paraId="4ED94064" w14:textId="77777777" w:rsidR="005377F9" w:rsidRPr="000670FE" w:rsidRDefault="005377F9" w:rsidP="009A4AAA">
            <w:pPr>
              <w:pStyle w:val="TAL"/>
            </w:pPr>
          </w:p>
        </w:tc>
        <w:tc>
          <w:tcPr>
            <w:tcW w:w="1373" w:type="dxa"/>
          </w:tcPr>
          <w:p w14:paraId="7F88241A" w14:textId="77777777" w:rsidR="005377F9" w:rsidRPr="000670FE" w:rsidRDefault="005377F9" w:rsidP="009A4AAA">
            <w:pPr>
              <w:pStyle w:val="TAL"/>
            </w:pPr>
          </w:p>
        </w:tc>
        <w:tc>
          <w:tcPr>
            <w:tcW w:w="1147" w:type="dxa"/>
          </w:tcPr>
          <w:p w14:paraId="24DDE93E" w14:textId="77777777" w:rsidR="005377F9" w:rsidRPr="000670FE" w:rsidRDefault="005377F9" w:rsidP="009A4AAA">
            <w:pPr>
              <w:pStyle w:val="TAL"/>
            </w:pPr>
          </w:p>
        </w:tc>
      </w:tr>
      <w:tr w:rsidR="005377F9" w:rsidRPr="000670FE" w14:paraId="200B8279" w14:textId="77777777" w:rsidTr="009A4AAA">
        <w:tc>
          <w:tcPr>
            <w:tcW w:w="2677" w:type="dxa"/>
          </w:tcPr>
          <w:p w14:paraId="540A8827" w14:textId="77777777" w:rsidR="005377F9" w:rsidRPr="000670FE" w:rsidRDefault="005377F9" w:rsidP="009A4AAA">
            <w:pPr>
              <w:pStyle w:val="TAL"/>
            </w:pPr>
            <w:r w:rsidRPr="000670FE">
              <w:t>Content-Length</w:t>
            </w:r>
          </w:p>
        </w:tc>
        <w:tc>
          <w:tcPr>
            <w:tcW w:w="2160" w:type="dxa"/>
          </w:tcPr>
          <w:p w14:paraId="33162F96" w14:textId="77777777" w:rsidR="005377F9" w:rsidRPr="000670FE" w:rsidRDefault="005377F9" w:rsidP="009A4AAA">
            <w:pPr>
              <w:pStyle w:val="TAL"/>
            </w:pPr>
          </w:p>
        </w:tc>
        <w:tc>
          <w:tcPr>
            <w:tcW w:w="2160" w:type="dxa"/>
            <w:tcBorders>
              <w:top w:val="single" w:sz="4" w:space="0" w:color="auto"/>
              <w:bottom w:val="single" w:sz="4" w:space="0" w:color="auto"/>
            </w:tcBorders>
          </w:tcPr>
          <w:p w14:paraId="752C6B26" w14:textId="77777777" w:rsidR="005377F9" w:rsidRPr="000670FE" w:rsidRDefault="005377F9" w:rsidP="009A4AAA">
            <w:pPr>
              <w:pStyle w:val="TAL"/>
            </w:pPr>
          </w:p>
        </w:tc>
        <w:tc>
          <w:tcPr>
            <w:tcW w:w="1373" w:type="dxa"/>
          </w:tcPr>
          <w:p w14:paraId="441792F5" w14:textId="77777777" w:rsidR="005377F9" w:rsidRPr="000670FE" w:rsidRDefault="005377F9" w:rsidP="009A4AAA">
            <w:pPr>
              <w:pStyle w:val="TAL"/>
            </w:pPr>
          </w:p>
        </w:tc>
        <w:tc>
          <w:tcPr>
            <w:tcW w:w="1147" w:type="dxa"/>
          </w:tcPr>
          <w:p w14:paraId="576D881C" w14:textId="77777777" w:rsidR="005377F9" w:rsidRPr="000670FE" w:rsidRDefault="005377F9" w:rsidP="009A4AAA">
            <w:pPr>
              <w:pStyle w:val="TAL"/>
            </w:pPr>
          </w:p>
        </w:tc>
      </w:tr>
      <w:tr w:rsidR="005377F9" w:rsidRPr="000670FE" w14:paraId="16004AC2" w14:textId="77777777" w:rsidTr="009A4AAA">
        <w:tc>
          <w:tcPr>
            <w:tcW w:w="2677" w:type="dxa"/>
          </w:tcPr>
          <w:p w14:paraId="74992FCD" w14:textId="77777777" w:rsidR="005377F9" w:rsidRPr="000670FE" w:rsidRDefault="005377F9" w:rsidP="009A4AAA">
            <w:pPr>
              <w:pStyle w:val="TAL"/>
            </w:pPr>
            <w:r w:rsidRPr="000670FE">
              <w:t xml:space="preserve">  value</w:t>
            </w:r>
          </w:p>
        </w:tc>
        <w:tc>
          <w:tcPr>
            <w:tcW w:w="2160" w:type="dxa"/>
          </w:tcPr>
          <w:p w14:paraId="33CBAF21" w14:textId="77777777" w:rsidR="005377F9" w:rsidRPr="000670FE" w:rsidRDefault="005377F9" w:rsidP="009A4AAA">
            <w:pPr>
              <w:pStyle w:val="TAL"/>
            </w:pPr>
            <w:r w:rsidRPr="000670FE">
              <w:t>"0"</w:t>
            </w:r>
          </w:p>
        </w:tc>
        <w:tc>
          <w:tcPr>
            <w:tcW w:w="2160" w:type="dxa"/>
            <w:tcBorders>
              <w:top w:val="single" w:sz="4" w:space="0" w:color="auto"/>
              <w:bottom w:val="single" w:sz="4" w:space="0" w:color="auto"/>
            </w:tcBorders>
          </w:tcPr>
          <w:p w14:paraId="280A4EF2" w14:textId="77777777" w:rsidR="005377F9" w:rsidRPr="000670FE" w:rsidRDefault="005377F9" w:rsidP="009A4AAA">
            <w:pPr>
              <w:pStyle w:val="TAL"/>
            </w:pPr>
            <w:r w:rsidRPr="000670FE">
              <w:t>No message body included</w:t>
            </w:r>
          </w:p>
        </w:tc>
        <w:tc>
          <w:tcPr>
            <w:tcW w:w="1373" w:type="dxa"/>
          </w:tcPr>
          <w:p w14:paraId="2E83581B" w14:textId="77777777" w:rsidR="005377F9" w:rsidRPr="000670FE" w:rsidRDefault="005377F9" w:rsidP="009A4AAA">
            <w:pPr>
              <w:pStyle w:val="TAL"/>
            </w:pPr>
          </w:p>
        </w:tc>
        <w:tc>
          <w:tcPr>
            <w:tcW w:w="1147" w:type="dxa"/>
          </w:tcPr>
          <w:p w14:paraId="7FD7D481" w14:textId="77777777" w:rsidR="005377F9" w:rsidRPr="000670FE" w:rsidRDefault="005377F9" w:rsidP="009A4AAA">
            <w:pPr>
              <w:pStyle w:val="TAL"/>
            </w:pPr>
          </w:p>
        </w:tc>
      </w:tr>
    </w:tbl>
    <w:p w14:paraId="4AA58D89" w14:textId="77777777" w:rsidR="005377F9" w:rsidRPr="000670FE" w:rsidRDefault="005377F9" w:rsidP="005377F9">
      <w:pPr>
        <w:pStyle w:val="Heading4"/>
      </w:pPr>
      <w:r w:rsidRPr="000670FE">
        <w:t>6.1.1.8</w:t>
      </w:r>
      <w:r w:rsidRPr="000670FE">
        <w:tab/>
        <w:t>On-network / On-demand Pre-arranged Group Call / Broadcast Group Call / Client Terminated (CT)</w:t>
      </w:r>
    </w:p>
    <w:p w14:paraId="4C338CBF" w14:textId="77777777" w:rsidR="005377F9" w:rsidRPr="000670FE" w:rsidRDefault="005377F9" w:rsidP="000C1899">
      <w:pPr>
        <w:pStyle w:val="H6"/>
      </w:pPr>
      <w:bookmarkStart w:id="204" w:name="_Toc52787512"/>
      <w:bookmarkStart w:id="205" w:name="_Toc52787692"/>
      <w:r w:rsidRPr="000670FE">
        <w:t>6.1.1.8.1</w:t>
      </w:r>
      <w:r w:rsidRPr="000670FE">
        <w:tab/>
        <w:t>Test Purpose (TP)</w:t>
      </w:r>
      <w:bookmarkEnd w:id="204"/>
      <w:bookmarkEnd w:id="205"/>
    </w:p>
    <w:p w14:paraId="70AB5C44" w14:textId="77777777" w:rsidR="005377F9" w:rsidRPr="000670FE" w:rsidRDefault="005377F9" w:rsidP="005377F9">
      <w:pPr>
        <w:pStyle w:val="H6"/>
        <w:rPr>
          <w:rFonts w:cs="Arial"/>
        </w:rPr>
      </w:pPr>
      <w:r w:rsidRPr="000670FE">
        <w:rPr>
          <w:rFonts w:cs="Arial"/>
        </w:rPr>
        <w:t>(1)</w:t>
      </w:r>
    </w:p>
    <w:p w14:paraId="78FF9795" w14:textId="77777777" w:rsidR="005377F9" w:rsidRPr="000670FE" w:rsidRDefault="005377F9" w:rsidP="005377F9">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 </w:t>
      </w:r>
      <w:r>
        <w:rPr>
          <w:rFonts w:cs="Courier New"/>
          <w:noProof w:val="0"/>
          <w:szCs w:val="16"/>
        </w:rPr>
        <w:t xml:space="preserve">the </w:t>
      </w:r>
      <w:r w:rsidRPr="000670FE">
        <w:rPr>
          <w:rFonts w:cs="Courier New"/>
          <w:noProof w:val="0"/>
          <w:szCs w:val="16"/>
        </w:rPr>
        <w:t>UE (MCVideo Client) registered and authorised for MCVideo Service }</w:t>
      </w:r>
    </w:p>
    <w:p w14:paraId="00672B24" w14:textId="77777777" w:rsidR="005377F9" w:rsidRPr="000670FE" w:rsidRDefault="005377F9" w:rsidP="005377F9">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10EEA8DF"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 the MCVideo Client receives a SIP INVITE message of an MCVideo On-demand Pre-arranged Broadcast Group Call from the SS (MCVideo Server) }</w:t>
      </w:r>
    </w:p>
    <w:p w14:paraId="2ED12D9C" w14:textId="77777777" w:rsidR="005377F9" w:rsidRPr="000670FE" w:rsidRDefault="005377F9" w:rsidP="005377F9">
      <w:pPr>
        <w:pStyle w:val="PL"/>
        <w:rPr>
          <w:rFonts w:cs="Courier New"/>
          <w:noProof w:val="0"/>
          <w:szCs w:val="16"/>
        </w:rPr>
      </w:pPr>
      <w:r w:rsidRPr="000670FE">
        <w:rPr>
          <w:rFonts w:cs="Courier New"/>
          <w:b/>
          <w:noProof w:val="0"/>
          <w:szCs w:val="16"/>
        </w:rPr>
        <w:t xml:space="preserve">    then</w:t>
      </w:r>
      <w:r w:rsidRPr="000670FE">
        <w:rPr>
          <w:rFonts w:cs="Courier New"/>
          <w:noProof w:val="0"/>
          <w:szCs w:val="16"/>
        </w:rPr>
        <w:t xml:space="preserve"> { the UE (MCVideo Client) responds with a SIP 200 (OK) message }</w:t>
      </w:r>
    </w:p>
    <w:p w14:paraId="29CF7D2A"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180188DB" w14:textId="77777777" w:rsidR="005377F9" w:rsidRPr="000670FE" w:rsidRDefault="005377F9" w:rsidP="005377F9">
      <w:pPr>
        <w:pStyle w:val="PL"/>
        <w:rPr>
          <w:noProof w:val="0"/>
        </w:rPr>
      </w:pPr>
    </w:p>
    <w:p w14:paraId="0DEBEFCF" w14:textId="77777777" w:rsidR="005377F9" w:rsidRPr="000670FE" w:rsidRDefault="005377F9" w:rsidP="000C1899">
      <w:pPr>
        <w:pStyle w:val="H6"/>
      </w:pPr>
      <w:r w:rsidRPr="000670FE">
        <w:t>(</w:t>
      </w:r>
      <w:r w:rsidRPr="000E0342">
        <w:t>2</w:t>
      </w:r>
      <w:r w:rsidRPr="000670FE">
        <w:t>)</w:t>
      </w:r>
    </w:p>
    <w:p w14:paraId="2F5B9F28" w14:textId="77777777" w:rsidR="005377F9" w:rsidRPr="000670FE" w:rsidRDefault="005377F9" w:rsidP="005377F9">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r>
        <w:rPr>
          <w:rFonts w:cs="Courier New"/>
          <w:noProof w:val="0"/>
          <w:szCs w:val="16"/>
        </w:rPr>
        <w:t xml:space="preserve"> the </w:t>
      </w:r>
      <w:r w:rsidRPr="000670FE">
        <w:rPr>
          <w:rFonts w:cs="Courier New"/>
          <w:noProof w:val="0"/>
          <w:szCs w:val="16"/>
        </w:rPr>
        <w:t>UE (MCVideo Client) having an ongoing On-demand Pre-arranged Broadcast Group Call, with implicit Reception Control }</w:t>
      </w:r>
    </w:p>
    <w:p w14:paraId="68F59BE5"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316A7C48"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Media Transmission Notification message from the SS (MCVideo Server) and the MCVideo User requests permission to receive media }</w:t>
      </w:r>
    </w:p>
    <w:p w14:paraId="5D2E92B2" w14:textId="77777777" w:rsidR="005377F9" w:rsidRPr="000670FE" w:rsidRDefault="005377F9" w:rsidP="005377F9">
      <w:pPr>
        <w:pStyle w:val="PL"/>
        <w:rPr>
          <w:noProof w:val="0"/>
        </w:rPr>
      </w:pPr>
      <w:r w:rsidRPr="000670FE">
        <w:rPr>
          <w:noProof w:val="0"/>
        </w:rPr>
        <w:t xml:space="preserve">    </w:t>
      </w:r>
      <w:r w:rsidRPr="000670FE">
        <w:rPr>
          <w:b/>
          <w:bCs/>
          <w:noProof w:val="0"/>
        </w:rPr>
        <w:t>then</w:t>
      </w:r>
      <w:r w:rsidRPr="000670FE">
        <w:rPr>
          <w:noProof w:val="0"/>
        </w:rPr>
        <w:t xml:space="preserve"> {the UE (MCVideo Client) sends a Receive Media Request message to the SS (MCVideo Server) </w:t>
      </w:r>
      <w:r w:rsidRPr="000670FE">
        <w:rPr>
          <w:b/>
          <w:bCs/>
          <w:noProof w:val="0"/>
        </w:rPr>
        <w:t>and</w:t>
      </w:r>
      <w:r w:rsidRPr="000670FE">
        <w:rPr>
          <w:noProof w:val="0"/>
        </w:rPr>
        <w:t xml:space="preserve"> provides receive media success notification to the MCVideo User and provides a notification to the MCVideo User indicating the type of call</w:t>
      </w:r>
      <w:r w:rsidRPr="000670FE" w:rsidDel="001376E6">
        <w:rPr>
          <w:noProof w:val="0"/>
        </w:rPr>
        <w:t xml:space="preserve"> </w:t>
      </w:r>
      <w:r w:rsidRPr="000670FE">
        <w:rPr>
          <w:noProof w:val="0"/>
        </w:rPr>
        <w:t>}</w:t>
      </w:r>
    </w:p>
    <w:p w14:paraId="5EBEADE0" w14:textId="77777777" w:rsidR="005377F9" w:rsidRPr="000670FE" w:rsidRDefault="005377F9" w:rsidP="005377F9">
      <w:pPr>
        <w:pStyle w:val="PL"/>
        <w:rPr>
          <w:noProof w:val="0"/>
        </w:rPr>
      </w:pPr>
      <w:r w:rsidRPr="000670FE">
        <w:rPr>
          <w:noProof w:val="0"/>
        </w:rPr>
        <w:t xml:space="preserve">            </w:t>
      </w:r>
      <w:r w:rsidRPr="000670FE">
        <w:rPr>
          <w:rFonts w:cs="Courier New"/>
          <w:noProof w:val="0"/>
          <w:szCs w:val="16"/>
        </w:rPr>
        <w:t>}</w:t>
      </w:r>
    </w:p>
    <w:p w14:paraId="542143D7" w14:textId="77777777" w:rsidR="005377F9" w:rsidRPr="000670FE" w:rsidRDefault="005377F9" w:rsidP="005377F9">
      <w:pPr>
        <w:pStyle w:val="PL"/>
        <w:rPr>
          <w:rFonts w:cs="Courier New"/>
          <w:b/>
          <w:noProof w:val="0"/>
          <w:szCs w:val="16"/>
        </w:rPr>
      </w:pPr>
    </w:p>
    <w:p w14:paraId="1B34644D" w14:textId="77777777" w:rsidR="005377F9" w:rsidRPr="000670FE" w:rsidRDefault="005377F9" w:rsidP="005377F9">
      <w:pPr>
        <w:pStyle w:val="H6"/>
        <w:rPr>
          <w:rFonts w:cs="Arial"/>
        </w:rPr>
      </w:pPr>
      <w:r w:rsidRPr="000670FE">
        <w:rPr>
          <w:rFonts w:cs="Arial"/>
        </w:rPr>
        <w:t>(3)</w:t>
      </w:r>
    </w:p>
    <w:p w14:paraId="43F8A59B" w14:textId="77777777" w:rsidR="005377F9" w:rsidRPr="000670FE" w:rsidRDefault="005377F9" w:rsidP="005377F9">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r>
        <w:rPr>
          <w:rFonts w:cs="Courier New"/>
          <w:noProof w:val="0"/>
          <w:szCs w:val="16"/>
        </w:rPr>
        <w:t xml:space="preserve"> the </w:t>
      </w:r>
      <w:r w:rsidRPr="000670FE">
        <w:rPr>
          <w:rFonts w:cs="Courier New"/>
          <w:noProof w:val="0"/>
          <w:szCs w:val="16"/>
        </w:rPr>
        <w:t>UE (MCVideo Client) having an ongoing On-demand Pre-arranged Broadcast Group Call, with implicit Reception Control }</w:t>
      </w:r>
    </w:p>
    <w:p w14:paraId="34F5F7A9" w14:textId="77777777" w:rsidR="005377F9" w:rsidRPr="000670FE" w:rsidRDefault="005377F9" w:rsidP="005377F9">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5B2AEBC1"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Media Reception End Request message }</w:t>
      </w:r>
    </w:p>
    <w:p w14:paraId="18A33165"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{UE (MCVideo Client) responds with a Media Reception End Response message </w:t>
      </w:r>
      <w:r w:rsidRPr="000670FE">
        <w:rPr>
          <w:rFonts w:cs="Courier New"/>
          <w:b/>
          <w:bCs/>
          <w:noProof w:val="0"/>
          <w:szCs w:val="16"/>
        </w:rPr>
        <w:t>and</w:t>
      </w:r>
      <w:r w:rsidRPr="000670FE">
        <w:rPr>
          <w:rFonts w:cs="Courier New"/>
          <w:noProof w:val="0"/>
          <w:szCs w:val="16"/>
        </w:rPr>
        <w:t xml:space="preserve"> </w:t>
      </w:r>
      <w:r w:rsidRPr="000670FE">
        <w:rPr>
          <w:noProof w:val="0"/>
        </w:rPr>
        <w:t>informs the MCVideo User that the receiving RTP media is being ended and provides a notification to the MCVideo User indicating the type of call</w:t>
      </w:r>
      <w:r w:rsidRPr="000670FE">
        <w:rPr>
          <w:rFonts w:cs="Courier New"/>
          <w:noProof w:val="0"/>
          <w:szCs w:val="16"/>
        </w:rPr>
        <w:t xml:space="preserve"> }</w:t>
      </w:r>
    </w:p>
    <w:p w14:paraId="47AAA0D8" w14:textId="77777777" w:rsidR="005377F9" w:rsidRPr="000670FE" w:rsidRDefault="005377F9" w:rsidP="005377F9">
      <w:pPr>
        <w:pStyle w:val="PL"/>
        <w:rPr>
          <w:noProof w:val="0"/>
        </w:rPr>
      </w:pPr>
      <w:r w:rsidRPr="000670FE">
        <w:rPr>
          <w:noProof w:val="0"/>
        </w:rPr>
        <w:t xml:space="preserve">            }</w:t>
      </w:r>
    </w:p>
    <w:p w14:paraId="77E95E4D" w14:textId="77777777" w:rsidR="005377F9" w:rsidRPr="000670FE" w:rsidRDefault="005377F9" w:rsidP="005377F9">
      <w:pPr>
        <w:pStyle w:val="PL"/>
        <w:rPr>
          <w:rFonts w:cs="Courier New"/>
          <w:noProof w:val="0"/>
          <w:szCs w:val="16"/>
        </w:rPr>
      </w:pPr>
    </w:p>
    <w:p w14:paraId="4ED39606" w14:textId="77777777" w:rsidR="005377F9" w:rsidRPr="000670FE" w:rsidRDefault="005377F9" w:rsidP="005377F9">
      <w:pPr>
        <w:pStyle w:val="H6"/>
        <w:rPr>
          <w:rFonts w:cs="Arial"/>
        </w:rPr>
      </w:pPr>
      <w:r w:rsidRPr="000670FE">
        <w:rPr>
          <w:rFonts w:cs="Arial"/>
        </w:rPr>
        <w:t>(4)</w:t>
      </w:r>
    </w:p>
    <w:p w14:paraId="262F4D4E" w14:textId="77777777" w:rsidR="005377F9" w:rsidRPr="000670FE" w:rsidRDefault="005377F9" w:rsidP="005377F9">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r>
        <w:rPr>
          <w:rFonts w:cs="Courier New"/>
          <w:noProof w:val="0"/>
          <w:szCs w:val="16"/>
        </w:rPr>
        <w:t xml:space="preserve"> the </w:t>
      </w:r>
      <w:r w:rsidRPr="000670FE">
        <w:rPr>
          <w:rFonts w:cs="Courier New"/>
          <w:noProof w:val="0"/>
          <w:szCs w:val="16"/>
        </w:rPr>
        <w:t>UE (MCVideo Client) having received a Media Reception End Request message }</w:t>
      </w:r>
    </w:p>
    <w:p w14:paraId="7FB57D1A" w14:textId="77777777" w:rsidR="005377F9" w:rsidRPr="000670FE" w:rsidRDefault="005377F9" w:rsidP="005377F9">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708D517E"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SIP BYE message }</w:t>
      </w:r>
    </w:p>
    <w:p w14:paraId="787C4322"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w:t>
      </w:r>
      <w:r>
        <w:rPr>
          <w:rFonts w:cs="Courier New"/>
          <w:noProof w:val="0"/>
          <w:szCs w:val="16"/>
        </w:rPr>
        <w:t xml:space="preserve"> the </w:t>
      </w:r>
      <w:r w:rsidRPr="000670FE">
        <w:rPr>
          <w:rFonts w:cs="Courier New"/>
          <w:noProof w:val="0"/>
          <w:szCs w:val="16"/>
        </w:rPr>
        <w:t>UE (MCVideo Client) responds with a SIP 200 (OK) message and leaves the call }</w:t>
      </w:r>
    </w:p>
    <w:p w14:paraId="52287300" w14:textId="77777777" w:rsidR="005377F9" w:rsidRPr="000670FE" w:rsidRDefault="005377F9" w:rsidP="005377F9">
      <w:pPr>
        <w:pStyle w:val="PL"/>
        <w:rPr>
          <w:noProof w:val="0"/>
        </w:rPr>
      </w:pPr>
      <w:r w:rsidRPr="000670FE">
        <w:rPr>
          <w:noProof w:val="0"/>
        </w:rPr>
        <w:t xml:space="preserve">            }</w:t>
      </w:r>
    </w:p>
    <w:p w14:paraId="74D0A661" w14:textId="77777777" w:rsidR="005377F9" w:rsidRPr="000670FE" w:rsidRDefault="005377F9" w:rsidP="005377F9">
      <w:pPr>
        <w:pStyle w:val="PL"/>
        <w:rPr>
          <w:rFonts w:cs="Courier New"/>
          <w:noProof w:val="0"/>
          <w:szCs w:val="16"/>
        </w:rPr>
      </w:pPr>
    </w:p>
    <w:p w14:paraId="038BE036" w14:textId="77777777" w:rsidR="005377F9" w:rsidRPr="000670FE" w:rsidRDefault="005377F9" w:rsidP="000C1899">
      <w:pPr>
        <w:pStyle w:val="H6"/>
      </w:pPr>
      <w:bookmarkStart w:id="206" w:name="_Toc52787513"/>
      <w:bookmarkStart w:id="207" w:name="_Toc52787693"/>
      <w:r w:rsidRPr="000670FE">
        <w:t>6.1.1.8.2</w:t>
      </w:r>
      <w:r w:rsidRPr="000670FE">
        <w:tab/>
        <w:t>Conformance requirements</w:t>
      </w:r>
      <w:bookmarkEnd w:id="206"/>
      <w:bookmarkEnd w:id="207"/>
    </w:p>
    <w:p w14:paraId="28252C98" w14:textId="0AA6E7A7"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9.2.1.2.1.2, 6.2.6, and 10.2.2.2.2; TS 24.581, clause 6.2.5.3.3, 6.2.5.3.4, 6.2.5.3.5, and 6.2.5.5.</w:t>
      </w:r>
      <w:r>
        <w:t>5</w:t>
      </w:r>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0670FE">
        <w:t xml:space="preserve"> requirements.</w:t>
      </w:r>
    </w:p>
    <w:p w14:paraId="352C86CE" w14:textId="77777777" w:rsidR="005377F9" w:rsidRPr="000670FE" w:rsidRDefault="005377F9" w:rsidP="005377F9">
      <w:bookmarkStart w:id="208" w:name="14f4399e2adfb55a__Toc427698787"/>
      <w:r w:rsidRPr="000670FE">
        <w:rPr>
          <w:lang w:eastAsia="zh-CN"/>
        </w:rPr>
        <w:t>[TS 24.281, clause 9</w:t>
      </w:r>
      <w:r w:rsidRPr="000670FE">
        <w:t>.</w:t>
      </w:r>
      <w:r w:rsidRPr="000670FE">
        <w:rPr>
          <w:lang w:eastAsia="zh-CN"/>
        </w:rPr>
        <w:t>2</w:t>
      </w:r>
      <w:r w:rsidRPr="000670FE">
        <w:t>.</w:t>
      </w:r>
      <w:r w:rsidRPr="000670FE">
        <w:rPr>
          <w:lang w:eastAsia="zh-CN"/>
        </w:rPr>
        <w:t>1</w:t>
      </w:r>
      <w:r w:rsidRPr="000670FE">
        <w:t>.2.1.2]</w:t>
      </w:r>
      <w:bookmarkEnd w:id="208"/>
    </w:p>
    <w:p w14:paraId="083C6089" w14:textId="77777777" w:rsidR="005377F9" w:rsidRPr="000670FE" w:rsidRDefault="005377F9" w:rsidP="005377F9">
      <w:r w:rsidRPr="000670FE">
        <w:t>In the procedures in this subclause:</w:t>
      </w:r>
    </w:p>
    <w:p w14:paraId="0F501721" w14:textId="77777777" w:rsidR="005377F9" w:rsidRPr="000670FE" w:rsidRDefault="005377F9" w:rsidP="005377F9">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0E93F8AD" w14:textId="77777777" w:rsidR="005377F9" w:rsidRPr="000670FE" w:rsidRDefault="005377F9" w:rsidP="005377F9">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5DB7B45A" w14:textId="77777777" w:rsidR="005377F9" w:rsidRPr="000670FE" w:rsidRDefault="005377F9" w:rsidP="005377F9">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6B8EC0AD" w14:textId="77777777" w:rsidR="005377F9" w:rsidRPr="000670FE" w:rsidRDefault="005377F9" w:rsidP="005377F9">
      <w:r w:rsidRPr="000670FE">
        <w:t>The MCVideo client:</w:t>
      </w:r>
    </w:p>
    <w:p w14:paraId="5E82A0D6" w14:textId="77777777" w:rsidR="005377F9" w:rsidRPr="000670FE" w:rsidRDefault="005377F9" w:rsidP="005377F9">
      <w:pPr>
        <w:pStyle w:val="B1"/>
      </w:pPr>
      <w:r w:rsidRPr="000670FE">
        <w:t>1)</w:t>
      </w:r>
      <w:r w:rsidRPr="000670FE">
        <w:tab/>
        <w:t>may reject the SIP INVITE request if either of the following conditions are met:</w:t>
      </w:r>
    </w:p>
    <w:p w14:paraId="54611279" w14:textId="77777777" w:rsidR="005377F9" w:rsidRPr="000670FE" w:rsidRDefault="005377F9" w:rsidP="005377F9">
      <w:pPr>
        <w:pStyle w:val="B2"/>
      </w:pPr>
      <w:r w:rsidRPr="000670FE">
        <w:t>a)</w:t>
      </w:r>
      <w:r w:rsidRPr="000670FE">
        <w:tab/>
        <w:t>MCVideo client does not have enough resources to handle the call; or</w:t>
      </w:r>
    </w:p>
    <w:p w14:paraId="2B0E98E8" w14:textId="77777777" w:rsidR="005377F9" w:rsidRPr="000670FE" w:rsidRDefault="005377F9" w:rsidP="005377F9">
      <w:pPr>
        <w:pStyle w:val="B2"/>
      </w:pPr>
      <w:r w:rsidRPr="000670FE">
        <w:t>b)</w:t>
      </w:r>
      <w:r w:rsidRPr="000670FE">
        <w:tab/>
        <w:t>any other reason outside the scope of this specification;</w:t>
      </w:r>
    </w:p>
    <w:p w14:paraId="6A0CB3CD" w14:textId="77777777" w:rsidR="005377F9" w:rsidRPr="000670FE" w:rsidRDefault="005377F9" w:rsidP="005377F9">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045AB02B" w14:textId="77777777" w:rsidR="005377F9" w:rsidRPr="000670FE" w:rsidRDefault="005377F9" w:rsidP="005377F9">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26251C4B" w14:textId="77777777" w:rsidR="005377F9" w:rsidRPr="000670FE" w:rsidRDefault="005377F9" w:rsidP="005377F9">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78BB2556" w14:textId="77777777" w:rsidR="005377F9" w:rsidRPr="000670FE" w:rsidRDefault="005377F9" w:rsidP="005377F9">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3E944802" w14:textId="77777777" w:rsidR="005377F9" w:rsidRPr="000670FE" w:rsidRDefault="005377F9" w:rsidP="005377F9">
      <w:pPr>
        <w:pStyle w:val="B2"/>
      </w:pPr>
      <w:r w:rsidRPr="000670FE">
        <w:t>a)</w:t>
      </w:r>
      <w:r w:rsidRPr="000670FE">
        <w:tab/>
        <w:t>should display to the MCVideo user an indication that this is a SIP INVITE request for an MCVideo emergency group call and:</w:t>
      </w:r>
    </w:p>
    <w:p w14:paraId="599B40A1" w14:textId="77777777" w:rsidR="005377F9" w:rsidRPr="000670FE" w:rsidRDefault="005377F9" w:rsidP="005377F9">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340B3A67" w14:textId="77777777" w:rsidR="005377F9" w:rsidRPr="000670FE" w:rsidRDefault="005377F9" w:rsidP="005377F9">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2DCC5A0F" w14:textId="77777777" w:rsidR="005377F9" w:rsidRPr="000670FE" w:rsidRDefault="005377F9" w:rsidP="005377F9">
      <w:pPr>
        <w:pStyle w:val="B3"/>
      </w:pPr>
      <w:r w:rsidRPr="000670FE">
        <w:t>iii)</w:t>
      </w:r>
      <w:r w:rsidRPr="000670FE">
        <w:tab/>
        <w:t>if the &lt;alert-ind&gt; element is set to "true", should display to the MCVideo user an indication of the MCVideo emergency alert and associated information;</w:t>
      </w:r>
    </w:p>
    <w:p w14:paraId="13A7C6B8" w14:textId="77777777" w:rsidR="005377F9" w:rsidRPr="000670FE" w:rsidRDefault="005377F9" w:rsidP="005377F9">
      <w:pPr>
        <w:pStyle w:val="B2"/>
      </w:pPr>
      <w:r w:rsidRPr="000670FE">
        <w:t>b)</w:t>
      </w:r>
      <w:r w:rsidRPr="000670FE">
        <w:tab/>
        <w:t>shall set the MCVideo emergency group state to "MVEG 2: in-progress";</w:t>
      </w:r>
    </w:p>
    <w:p w14:paraId="267F4F72" w14:textId="77777777" w:rsidR="005377F9" w:rsidRPr="000670FE" w:rsidRDefault="005377F9" w:rsidP="005377F9">
      <w:pPr>
        <w:pStyle w:val="B2"/>
      </w:pPr>
      <w:r w:rsidRPr="000670FE">
        <w:t>c)</w:t>
      </w:r>
      <w:r w:rsidRPr="000670FE">
        <w:tab/>
        <w:t>shall set the MCVideo imminent peril group state to "MVIG 1: no-imminent-peril"; and</w:t>
      </w:r>
    </w:p>
    <w:p w14:paraId="7D1790A4" w14:textId="77777777" w:rsidR="005377F9" w:rsidRPr="000670FE" w:rsidRDefault="005377F9" w:rsidP="005377F9">
      <w:pPr>
        <w:pStyle w:val="B2"/>
      </w:pPr>
      <w:r w:rsidRPr="000670FE">
        <w:t>d)</w:t>
      </w:r>
      <w:r w:rsidRPr="000670FE">
        <w:tab/>
        <w:t>shall set the MCVideo imminent peril group call state to "MVIGC 1: imminent-peril-gc-capable"; otherwise</w:t>
      </w:r>
    </w:p>
    <w:p w14:paraId="0C14E7AE" w14:textId="77777777" w:rsidR="005377F9" w:rsidRPr="000670FE" w:rsidRDefault="005377F9" w:rsidP="005377F9">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1908BAAE" w14:textId="77777777" w:rsidR="005377F9" w:rsidRPr="000670FE" w:rsidRDefault="005377F9" w:rsidP="005377F9">
      <w:pPr>
        <w:pStyle w:val="B2"/>
      </w:pPr>
      <w:r w:rsidRPr="000670FE">
        <w:t>a)</w:t>
      </w:r>
      <w:r w:rsidRPr="000670FE">
        <w:tab/>
        <w:t>should display to the MCVideo user an indication that this is a SIP INVITE request for an MCVideo imminent peril group call and:</w:t>
      </w:r>
    </w:p>
    <w:p w14:paraId="7EEE6F16" w14:textId="77777777" w:rsidR="005377F9" w:rsidRPr="000670FE" w:rsidRDefault="005377F9" w:rsidP="005377F9">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1C28A2F2" w14:textId="77777777" w:rsidR="005377F9" w:rsidRPr="000670FE" w:rsidRDefault="005377F9" w:rsidP="005377F9">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5DFFCC71" w14:textId="77777777" w:rsidR="005377F9" w:rsidRPr="000670FE" w:rsidRDefault="005377F9" w:rsidP="005377F9">
      <w:pPr>
        <w:pStyle w:val="B2"/>
      </w:pPr>
      <w:r w:rsidRPr="000670FE">
        <w:t>b)</w:t>
      </w:r>
      <w:r w:rsidRPr="000670FE">
        <w:tab/>
        <w:t>shall set the MCVideo imminent peril group state to "MVIG 2: in-progress";</w:t>
      </w:r>
    </w:p>
    <w:p w14:paraId="39530389" w14:textId="77777777" w:rsidR="005377F9" w:rsidRPr="000670FE" w:rsidRDefault="005377F9" w:rsidP="005377F9">
      <w:pPr>
        <w:pStyle w:val="B1"/>
      </w:pPr>
      <w:r w:rsidRPr="000670FE">
        <w:t>6)</w:t>
      </w:r>
      <w:r w:rsidRPr="000670FE">
        <w:tab/>
        <w:t>may display to the MCVideo user the MCVideo ID of the inviting MCVideo user;</w:t>
      </w:r>
    </w:p>
    <w:p w14:paraId="40BB7B9B" w14:textId="77777777" w:rsidR="005377F9" w:rsidRPr="000670FE" w:rsidRDefault="005377F9" w:rsidP="005377F9">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7381C52B" w14:textId="77777777" w:rsidR="005377F9" w:rsidRPr="000670FE" w:rsidRDefault="005377F9" w:rsidP="005377F9">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5475F6FC" w14:textId="77777777" w:rsidR="005377F9" w:rsidRPr="000670FE" w:rsidRDefault="005377F9" w:rsidP="005377F9">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0FED5" w14:textId="77777777" w:rsidR="005377F9" w:rsidRPr="000670FE" w:rsidRDefault="005377F9" w:rsidP="005377F9">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718D10AF" w14:textId="77777777" w:rsidR="005377F9" w:rsidRPr="000670FE" w:rsidRDefault="005377F9" w:rsidP="005377F9">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4BC60B93" w14:textId="77777777" w:rsidR="005377F9" w:rsidRPr="000670FE" w:rsidRDefault="005377F9" w:rsidP="005377F9">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7B6E5F1" w14:textId="77777777" w:rsidR="005377F9" w:rsidRPr="000670FE" w:rsidRDefault="005377F9" w:rsidP="005377F9">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0E9FF25F" w14:textId="77777777" w:rsidR="005377F9" w:rsidRPr="000670FE" w:rsidRDefault="005377F9" w:rsidP="005377F9">
      <w:r w:rsidRPr="000670FE">
        <w:t>[TS 24.281, clause 6.2.6]</w:t>
      </w:r>
    </w:p>
    <w:p w14:paraId="2921D33F" w14:textId="77777777" w:rsidR="005377F9" w:rsidRPr="000670FE" w:rsidRDefault="005377F9" w:rsidP="005377F9">
      <w:r w:rsidRPr="000670FE">
        <w:t>Upon receiving a SIP BYE request, the MCVideo client:</w:t>
      </w:r>
    </w:p>
    <w:p w14:paraId="11B1DC39" w14:textId="77777777" w:rsidR="005377F9" w:rsidRPr="000670FE" w:rsidRDefault="005377F9" w:rsidP="005377F9">
      <w:pPr>
        <w:pStyle w:val="B1"/>
      </w:pPr>
      <w:r w:rsidRPr="000670FE">
        <w:t>1)</w:t>
      </w:r>
      <w:r w:rsidRPr="000670FE">
        <w:tab/>
        <w:t>shall interact with the media plane as specified in 3GPP TS 24.</w:t>
      </w:r>
      <w:r w:rsidRPr="000670FE">
        <w:rPr>
          <w:lang w:eastAsia="zh-CN"/>
        </w:rPr>
        <w:t>581</w:t>
      </w:r>
      <w:r w:rsidRPr="000670FE">
        <w:t>[5]; and</w:t>
      </w:r>
    </w:p>
    <w:p w14:paraId="6F5A435B" w14:textId="77777777" w:rsidR="005377F9" w:rsidRPr="000670FE" w:rsidRDefault="005377F9" w:rsidP="005377F9">
      <w:pPr>
        <w:pStyle w:val="B1"/>
      </w:pPr>
      <w:r w:rsidRPr="000670FE">
        <w:t>2)</w:t>
      </w:r>
      <w:r w:rsidRPr="000670FE">
        <w:tab/>
        <w:t>shall send SIP 200 (OK) response towards MCVideo server according to 3GPP TS 24.229 [11].</w:t>
      </w:r>
    </w:p>
    <w:p w14:paraId="74D6F34A" w14:textId="77777777" w:rsidR="005377F9" w:rsidRPr="000670FE" w:rsidRDefault="005377F9" w:rsidP="005377F9">
      <w:r w:rsidRPr="000670FE">
        <w:t>[TS 24.281, clause 10.2.2.2.2]</w:t>
      </w:r>
      <w:r w:rsidRPr="000670FE">
        <w:tab/>
      </w:r>
    </w:p>
    <w:p w14:paraId="75405A30" w14:textId="77777777" w:rsidR="005377F9" w:rsidRPr="000670FE" w:rsidRDefault="005377F9" w:rsidP="005377F9">
      <w:r w:rsidRPr="000670FE">
        <w:t>Upon receipt of an initial SIP INVITE request, the MCVideo client shall follow the procedures for termination of multimedia sessions in the IM CN subsystem as specified in 3GPP TS 24.229 [11] with the clarifications below.</w:t>
      </w:r>
    </w:p>
    <w:p w14:paraId="40D0CA77" w14:textId="77777777" w:rsidR="005377F9" w:rsidRPr="000670FE" w:rsidRDefault="005377F9" w:rsidP="005377F9">
      <w:r w:rsidRPr="000670FE">
        <w:t>The MCVideo client:</w:t>
      </w:r>
    </w:p>
    <w:p w14:paraId="24F407C8" w14:textId="77777777" w:rsidR="005377F9" w:rsidRPr="000670FE" w:rsidRDefault="005377F9" w:rsidP="005377F9">
      <w:pPr>
        <w:pStyle w:val="B1"/>
      </w:pPr>
      <w:r w:rsidRPr="000670FE">
        <w:t>1)</w:t>
      </w:r>
      <w:r w:rsidRPr="000670FE">
        <w:tab/>
        <w:t>may reject the SIP INVITE request if any of the following conditions are met:</w:t>
      </w:r>
    </w:p>
    <w:p w14:paraId="40DB413F" w14:textId="77777777" w:rsidR="005377F9" w:rsidRPr="000670FE" w:rsidRDefault="005377F9" w:rsidP="005377F9">
      <w:pPr>
        <w:pStyle w:val="B1"/>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3662F391" w14:textId="77777777" w:rsidR="005377F9" w:rsidRPr="000670FE" w:rsidRDefault="005377F9" w:rsidP="005377F9">
      <w:pPr>
        <w:pStyle w:val="B1"/>
      </w:pPr>
      <w:r w:rsidRPr="000670FE">
        <w:t>b)</w:t>
      </w:r>
      <w:r w:rsidRPr="000670FE">
        <w:tab/>
        <w:t>MCVideo client does not have enough resources to handle the call; or</w:t>
      </w:r>
    </w:p>
    <w:p w14:paraId="0D26C7D0" w14:textId="77777777" w:rsidR="005377F9" w:rsidRPr="000670FE" w:rsidRDefault="005377F9" w:rsidP="005377F9">
      <w:pPr>
        <w:pStyle w:val="B1"/>
      </w:pPr>
      <w:r w:rsidRPr="000670FE">
        <w:t>c)</w:t>
      </w:r>
      <w:r w:rsidRPr="000670FE">
        <w:tab/>
        <w:t>any other reason outside the scope of this specification;</w:t>
      </w:r>
    </w:p>
    <w:p w14:paraId="23CC2AA4" w14:textId="77777777" w:rsidR="005377F9" w:rsidRPr="000670FE" w:rsidRDefault="005377F9" w:rsidP="005377F9">
      <w:r w:rsidRPr="000670FE">
        <w:t>otherwise, continue with the rest of the steps.</w:t>
      </w:r>
    </w:p>
    <w:p w14:paraId="6A8C9245" w14:textId="77777777" w:rsidR="005377F9" w:rsidRPr="000670FE" w:rsidRDefault="005377F9" w:rsidP="005377F9">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2DD43FDA" w14:textId="77777777" w:rsidR="005377F9" w:rsidRPr="000670FE" w:rsidRDefault="005377F9" w:rsidP="005377F9">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2A25F6B" w14:textId="77777777" w:rsidR="005377F9" w:rsidRPr="000670FE" w:rsidRDefault="005377F9" w:rsidP="005377F9">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6A3361D0" w14:textId="77777777" w:rsidR="005377F9" w:rsidRPr="000670FE" w:rsidRDefault="005377F9" w:rsidP="005377F9">
      <w:pPr>
        <w:pStyle w:val="B2"/>
      </w:pPr>
      <w:r w:rsidRPr="000670FE">
        <w:t>a)</w:t>
      </w:r>
      <w:r w:rsidRPr="000670FE">
        <w:tab/>
        <w:t>should display to the MCVideo user an indication that this is a SIP INVITE request for an MCVideo emergency private call and:</w:t>
      </w:r>
    </w:p>
    <w:p w14:paraId="503C4F83" w14:textId="77777777" w:rsidR="005377F9" w:rsidRPr="000670FE" w:rsidRDefault="005377F9" w:rsidP="005377F9">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34C34475" w14:textId="77777777" w:rsidR="005377F9" w:rsidRPr="000670FE" w:rsidRDefault="005377F9" w:rsidP="005377F9">
      <w:pPr>
        <w:pStyle w:val="B3"/>
      </w:pPr>
      <w:r w:rsidRPr="000670FE">
        <w:t>ii)</w:t>
      </w:r>
      <w:r w:rsidRPr="000670FE">
        <w:tab/>
        <w:t>if the &lt;alert-ind&gt; element is set to "true", should display to the MCVideo user an indication of the MCVideo emergency alert and associated information; and</w:t>
      </w:r>
    </w:p>
    <w:p w14:paraId="42261D9C" w14:textId="77777777" w:rsidR="005377F9" w:rsidRPr="000670FE" w:rsidRDefault="005377F9" w:rsidP="005377F9">
      <w:pPr>
        <w:pStyle w:val="B2"/>
      </w:pPr>
      <w:r w:rsidRPr="000670FE">
        <w:t>b)</w:t>
      </w:r>
      <w:r w:rsidRPr="000670FE">
        <w:tab/>
        <w:t>shall set the MCVideo emergency private priority state to "MVEPP 2: in-progress" for this private call;</w:t>
      </w:r>
    </w:p>
    <w:p w14:paraId="4B4AD318" w14:textId="77777777" w:rsidR="005377F9" w:rsidRPr="000670FE" w:rsidRDefault="005377F9" w:rsidP="005377F9">
      <w:pPr>
        <w:pStyle w:val="B1"/>
      </w:pPr>
      <w:r w:rsidRPr="000670FE">
        <w:t>4)</w:t>
      </w:r>
      <w:r w:rsidRPr="000670FE">
        <w:tab/>
        <w:t>if the SDP offer of the SIP INVITE request contains an "a=key-mgmt" attribute field with a "mikey" attribute value containing a MIKEY-SAKKE I_MESSAGE:</w:t>
      </w:r>
    </w:p>
    <w:p w14:paraId="10912F5D" w14:textId="77777777" w:rsidR="005377F9" w:rsidRPr="000670FE" w:rsidRDefault="005377F9" w:rsidP="005377F9">
      <w:pPr>
        <w:pStyle w:val="B2"/>
      </w:pPr>
      <w:r w:rsidRPr="000670FE">
        <w:t>a)</w:t>
      </w:r>
      <w:r w:rsidRPr="000670FE">
        <w:tab/>
        <w:t>shall extract the MCVideo ID of the originating MCVideo client from the initiator field (IDRi) of the I_MESSAGE as described in 3GPP TS 33.180 [8];</w:t>
      </w:r>
    </w:p>
    <w:p w14:paraId="2CD2CEFD" w14:textId="77777777" w:rsidR="005377F9" w:rsidRPr="000670FE" w:rsidRDefault="005377F9" w:rsidP="005377F9">
      <w:pPr>
        <w:pStyle w:val="B2"/>
      </w:pPr>
      <w:r w:rsidRPr="000670FE">
        <w:t>b)</w:t>
      </w:r>
      <w:r w:rsidRPr="000670FE">
        <w:tab/>
        <w:t>shall convert the MCVideo ID to a UID as described in 3GPP TS 33.180 [8];</w:t>
      </w:r>
    </w:p>
    <w:p w14:paraId="2E5B8F56" w14:textId="77777777" w:rsidR="005377F9" w:rsidRPr="000670FE" w:rsidRDefault="005377F9" w:rsidP="005377F9">
      <w:pPr>
        <w:pStyle w:val="B2"/>
      </w:pPr>
      <w:r w:rsidRPr="000670FE">
        <w:t>c)</w:t>
      </w:r>
      <w:r w:rsidRPr="000670FE">
        <w:tab/>
        <w:t>shall use the UID to validate the signature of the MIKEY-SAKKE I_MESSAGE as described in 3GPP TS 33.180 [8];</w:t>
      </w:r>
    </w:p>
    <w:p w14:paraId="09969E67" w14:textId="77777777" w:rsidR="005377F9" w:rsidRPr="000670FE" w:rsidRDefault="005377F9" w:rsidP="005377F9">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24785D2" w14:textId="77777777" w:rsidR="005377F9" w:rsidRPr="000670FE" w:rsidRDefault="005377F9" w:rsidP="005377F9">
      <w:pPr>
        <w:pStyle w:val="B2"/>
      </w:pPr>
      <w:r w:rsidRPr="000670FE">
        <w:t>e)</w:t>
      </w:r>
      <w:r w:rsidRPr="000670FE">
        <w:tab/>
        <w:t>if the signature of the MIKEY-SAKKE I_MESSAGE was successfully validated:</w:t>
      </w:r>
    </w:p>
    <w:p w14:paraId="3CE5B02B" w14:textId="77777777" w:rsidR="005377F9" w:rsidRPr="000670FE" w:rsidRDefault="005377F9" w:rsidP="005377F9">
      <w:pPr>
        <w:pStyle w:val="B3"/>
      </w:pPr>
      <w:r w:rsidRPr="000670FE">
        <w:t>i)</w:t>
      </w:r>
      <w:r w:rsidRPr="000670FE">
        <w:tab/>
        <w:t>shall extract and decrypt the encapsulated PCK using the terminating user's (KMS provisioned) UID key as described in 3GPP TS 33.180 [8]; and</w:t>
      </w:r>
    </w:p>
    <w:p w14:paraId="52A4243B" w14:textId="77777777" w:rsidR="005377F9" w:rsidRPr="000670FE" w:rsidRDefault="005377F9" w:rsidP="005377F9">
      <w:pPr>
        <w:pStyle w:val="B3"/>
      </w:pPr>
      <w:r w:rsidRPr="000670FE">
        <w:t>ii)</w:t>
      </w:r>
      <w:r w:rsidRPr="000670FE">
        <w:tab/>
        <w:t>shall extract the PCK-ID, from the payload as specified in 3GPP TS 33.180 [8];</w:t>
      </w:r>
    </w:p>
    <w:p w14:paraId="7E0ED7A0" w14:textId="77777777" w:rsidR="005377F9" w:rsidRPr="000670FE" w:rsidRDefault="005377F9" w:rsidP="005377F9">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1A73206B" w14:textId="77777777" w:rsidR="005377F9" w:rsidRPr="000670FE" w:rsidRDefault="005377F9" w:rsidP="005377F9">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DAF761F" w14:textId="77777777" w:rsidR="005377F9" w:rsidRPr="000670FE" w:rsidRDefault="005377F9" w:rsidP="005377F9">
      <w:pPr>
        <w:pStyle w:val="B1"/>
      </w:pPr>
      <w:r w:rsidRPr="000670FE">
        <w:t>6)</w:t>
      </w:r>
      <w:r w:rsidRPr="000670FE">
        <w:tab/>
        <w:t>may display to the MCVideo user the MCVideo ID of the inviting MCVideo user;</w:t>
      </w:r>
    </w:p>
    <w:p w14:paraId="5F536784" w14:textId="77777777" w:rsidR="005377F9" w:rsidRPr="000670FE" w:rsidRDefault="005377F9" w:rsidP="005377F9">
      <w:pPr>
        <w:pStyle w:val="B1"/>
      </w:pPr>
      <w:r w:rsidRPr="000670FE">
        <w:t>7)</w:t>
      </w:r>
      <w:r w:rsidRPr="000670FE">
        <w:tab/>
        <w:t>shall perform the automatic commencement procedures specified in subclause 6.2.3.1.1 if one of the following conditions are met:</w:t>
      </w:r>
    </w:p>
    <w:p w14:paraId="1DB70E25" w14:textId="77777777" w:rsidR="005377F9" w:rsidRPr="000670FE" w:rsidRDefault="005377F9" w:rsidP="005377F9">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12A65718" w14:textId="77777777" w:rsidR="005377F9" w:rsidRPr="000670FE" w:rsidRDefault="005377F9" w:rsidP="005377F9">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267E94C" w14:textId="77777777" w:rsidR="005377F9" w:rsidRPr="000670FE" w:rsidRDefault="005377F9" w:rsidP="005377F9">
      <w:pPr>
        <w:pStyle w:val="B2"/>
      </w:pPr>
      <w:r w:rsidRPr="000670FE">
        <w:t>c)</w:t>
      </w:r>
      <w:r w:rsidRPr="000670FE">
        <w:tab/>
        <w:t>SIP INVITE request contains a Priv-Answer-Mode header field with the value of "Auto"; and</w:t>
      </w:r>
    </w:p>
    <w:p w14:paraId="376DB737" w14:textId="77777777" w:rsidR="005377F9" w:rsidRPr="000670FE" w:rsidRDefault="005377F9" w:rsidP="005377F9">
      <w:pPr>
        <w:pStyle w:val="B1"/>
      </w:pPr>
      <w:r w:rsidRPr="000670FE">
        <w:t>8)</w:t>
      </w:r>
      <w:r w:rsidRPr="000670FE">
        <w:tab/>
        <w:t>shall perform the manual commencement procedures specified in subclause 6.2.3.2.1 if either of the following conditions are met:</w:t>
      </w:r>
    </w:p>
    <w:p w14:paraId="071A9213" w14:textId="77777777" w:rsidR="005377F9" w:rsidRPr="000670FE" w:rsidRDefault="005377F9" w:rsidP="005377F9">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21629542" w14:textId="77777777" w:rsidR="005377F9" w:rsidRPr="000670FE" w:rsidRDefault="005377F9" w:rsidP="005377F9">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E04BAD9" w14:textId="77777777" w:rsidR="005377F9" w:rsidRPr="000670FE" w:rsidRDefault="005377F9" w:rsidP="005377F9">
      <w:pPr>
        <w:pStyle w:val="B2"/>
      </w:pPr>
      <w:r w:rsidRPr="000670FE">
        <w:t>c)</w:t>
      </w:r>
      <w:r w:rsidRPr="000670FE">
        <w:tab/>
        <w:t>SIP INVITE request contains a Priv-Answer-Mode header field with the value of "Manual".</w:t>
      </w:r>
    </w:p>
    <w:p w14:paraId="768107AC" w14:textId="77777777" w:rsidR="005377F9" w:rsidRPr="000670FE" w:rsidRDefault="005377F9" w:rsidP="005377F9">
      <w:r w:rsidRPr="000670FE">
        <w:t>Upon receiving the SIP CANCEL request cancelling a SIP INVITE request for which a dialog exists at the MCVideo client and a SIP 200 (OK) response has not yet been sent to the SIP INVITE request then the MCVideo client:</w:t>
      </w:r>
    </w:p>
    <w:p w14:paraId="4F104074" w14:textId="77777777" w:rsidR="005377F9" w:rsidRPr="000670FE" w:rsidRDefault="005377F9" w:rsidP="005377F9">
      <w:pPr>
        <w:pStyle w:val="B1"/>
      </w:pPr>
      <w:r w:rsidRPr="000670FE">
        <w:t>1)</w:t>
      </w:r>
      <w:r w:rsidRPr="000670FE">
        <w:tab/>
        <w:t>shall send a SIP 200 (OK) response to the SIP CANCEL request according to 3GPP TS 24.229 [11]; and</w:t>
      </w:r>
    </w:p>
    <w:p w14:paraId="3D857C6E" w14:textId="77777777" w:rsidR="005377F9" w:rsidRPr="000670FE" w:rsidRDefault="005377F9" w:rsidP="005377F9">
      <w:pPr>
        <w:pStyle w:val="B1"/>
      </w:pPr>
      <w:r w:rsidRPr="000670FE">
        <w:t>2)</w:t>
      </w:r>
      <w:r w:rsidRPr="000670FE">
        <w:tab/>
        <w:t>shall send a SIP 487 (Request Terminated) response to the SIP INVITE request according to 3GPP TS 24.229 [11].</w:t>
      </w:r>
    </w:p>
    <w:p w14:paraId="45035D14" w14:textId="77777777" w:rsidR="005377F9" w:rsidRPr="000670FE" w:rsidRDefault="005377F9" w:rsidP="005377F9">
      <w:r w:rsidRPr="000670FE">
        <w:t>Upon receiving a SIP BYE request for an established dialog, the MCVideo client:</w:t>
      </w:r>
    </w:p>
    <w:p w14:paraId="2D16AF4B" w14:textId="77777777" w:rsidR="005377F9" w:rsidRPr="000670FE" w:rsidRDefault="005377F9" w:rsidP="005377F9">
      <w:pPr>
        <w:pStyle w:val="B1"/>
      </w:pPr>
      <w:r w:rsidRPr="000670FE">
        <w:t>shall follow the procedures in subclause 10.2.5.2.</w:t>
      </w:r>
    </w:p>
    <w:p w14:paraId="5A4FA0B8" w14:textId="77777777" w:rsidR="005377F9" w:rsidRPr="000670FE" w:rsidRDefault="005377F9" w:rsidP="005377F9">
      <w:r w:rsidRPr="000670FE">
        <w:t>[TS 24.581, clause 6.2.5.3.3]</w:t>
      </w:r>
    </w:p>
    <w:p w14:paraId="3BD58FD5" w14:textId="77777777" w:rsidR="005377F9" w:rsidRPr="000670FE" w:rsidRDefault="005377F9" w:rsidP="005377F9">
      <w:r w:rsidRPr="000670FE">
        <w:t>Upon receiving an indication from the user to request permission to receive media, the transmission participant:</w:t>
      </w:r>
    </w:p>
    <w:p w14:paraId="0AFBA1D1" w14:textId="77777777" w:rsidR="005377F9" w:rsidRPr="000670FE" w:rsidRDefault="005377F9" w:rsidP="005377F9">
      <w:pPr>
        <w:pStyle w:val="B1"/>
      </w:pPr>
      <w:r w:rsidRPr="000670FE">
        <w:t>1.</w:t>
      </w:r>
      <w:r w:rsidRPr="000670FE">
        <w:tab/>
        <w:t>shall send the Receive Media Request message toward the transmission control server; The Receive Media Request message:</w:t>
      </w:r>
    </w:p>
    <w:p w14:paraId="727B94AE" w14:textId="77777777" w:rsidR="005377F9" w:rsidRPr="000670FE" w:rsidRDefault="005377F9" w:rsidP="005377F9">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0A03DB8A" w14:textId="77777777" w:rsidR="005377F9" w:rsidRPr="000670FE" w:rsidRDefault="005377F9" w:rsidP="005377F9">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5109E837" w14:textId="77777777" w:rsidR="005377F9" w:rsidRPr="000670FE" w:rsidRDefault="005377F9" w:rsidP="005377F9">
      <w:pPr>
        <w:pStyle w:val="B1"/>
      </w:pPr>
      <w:r w:rsidRPr="000670FE">
        <w:t>2.</w:t>
      </w:r>
      <w:r w:rsidRPr="000670FE">
        <w:tab/>
        <w:t>shall create an instance of the 'Transmission participant state transition diagram for basic reception control operation';</w:t>
      </w:r>
    </w:p>
    <w:p w14:paraId="041E70D5" w14:textId="77777777" w:rsidR="005377F9" w:rsidRPr="000670FE" w:rsidRDefault="005377F9" w:rsidP="005377F9">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1EDB4F9B" w14:textId="77777777" w:rsidR="005377F9" w:rsidRPr="000670FE" w:rsidRDefault="005377F9" w:rsidP="005377F9">
      <w:pPr>
        <w:pStyle w:val="B1"/>
      </w:pPr>
      <w:r w:rsidRPr="000670FE">
        <w:t>4.</w:t>
      </w:r>
      <w:r w:rsidRPr="000670FE">
        <w:tab/>
        <w:t>shall remain in the 'U: reception controller' state.</w:t>
      </w:r>
    </w:p>
    <w:p w14:paraId="5E89B7F0" w14:textId="77777777" w:rsidR="005377F9" w:rsidRPr="000670FE" w:rsidRDefault="005377F9" w:rsidP="005377F9">
      <w:r w:rsidRPr="000670FE">
        <w:t>[TS 24.581, clause 6.2.5.3.4]</w:t>
      </w:r>
    </w:p>
    <w:p w14:paraId="646248BA" w14:textId="77777777" w:rsidR="005377F9" w:rsidRPr="000670FE" w:rsidRDefault="005377F9" w:rsidP="005377F9">
      <w:r w:rsidRPr="000670FE">
        <w:t>Upon receiving a Transmission end notify message, the transmission participant:</w:t>
      </w:r>
    </w:p>
    <w:p w14:paraId="298CFFE8" w14:textId="77777777" w:rsidR="005377F9" w:rsidRPr="000670FE" w:rsidRDefault="005377F9" w:rsidP="005377F9">
      <w:pPr>
        <w:pStyle w:val="B1"/>
      </w:pPr>
      <w:r w:rsidRPr="000670FE">
        <w:t>1.</w:t>
      </w:r>
      <w:r w:rsidRPr="000670FE">
        <w:tab/>
        <w:t>shall inform the user about the media transmission ended by another user; and</w:t>
      </w:r>
    </w:p>
    <w:p w14:paraId="2142362F" w14:textId="77777777" w:rsidR="005377F9" w:rsidRPr="000670FE" w:rsidRDefault="005377F9" w:rsidP="005377F9">
      <w:pPr>
        <w:pStyle w:val="B1"/>
      </w:pPr>
      <w:r w:rsidRPr="000670FE">
        <w:t>2.</w:t>
      </w:r>
      <w:r w:rsidRPr="000670FE">
        <w:tab/>
        <w:t>shall remain in the 'U: reception controller' state.</w:t>
      </w:r>
    </w:p>
    <w:p w14:paraId="042566D2" w14:textId="77777777" w:rsidR="005377F9" w:rsidRPr="000670FE" w:rsidRDefault="005377F9" w:rsidP="005377F9">
      <w:r w:rsidRPr="000670FE">
        <w:t>[TS 24.581, clause 6.2.5.3.5]</w:t>
      </w:r>
    </w:p>
    <w:p w14:paraId="29E62D2E" w14:textId="77777777" w:rsidR="005377F9" w:rsidRPr="000670FE" w:rsidRDefault="005377F9" w:rsidP="005377F9">
      <w:r w:rsidRPr="000670FE">
        <w:t>Upon receiving an MCVideo call release step 1 request from the application and signalling plane when the MCVideo call is going to be released or when the transmission participant is leaving the MCVideo call, the transmission participant:</w:t>
      </w:r>
    </w:p>
    <w:p w14:paraId="7E5FFB99" w14:textId="77777777" w:rsidR="005377F9" w:rsidRPr="000670FE" w:rsidRDefault="005377F9" w:rsidP="005377F9">
      <w:pPr>
        <w:pStyle w:val="B1"/>
      </w:pPr>
      <w:r w:rsidRPr="000670FE">
        <w:t>1.</w:t>
      </w:r>
      <w:r w:rsidRPr="000670FE">
        <w:tab/>
        <w:t>shall stop receiving reception control messages;</w:t>
      </w:r>
    </w:p>
    <w:p w14:paraId="43441E22" w14:textId="77777777" w:rsidR="005377F9" w:rsidRPr="000670FE" w:rsidRDefault="005377F9" w:rsidP="005377F9">
      <w:pPr>
        <w:pStyle w:val="B1"/>
      </w:pPr>
      <w:r w:rsidRPr="000670FE">
        <w:t>2.</w:t>
      </w:r>
      <w:r w:rsidRPr="000670FE">
        <w:tab/>
        <w:t>shall request the MCVideo client to stop receiving RTP media packets; and</w:t>
      </w:r>
    </w:p>
    <w:p w14:paraId="2744DA71" w14:textId="77777777" w:rsidR="005377F9" w:rsidRPr="000670FE" w:rsidRDefault="005377F9" w:rsidP="005377F9">
      <w:pPr>
        <w:pStyle w:val="B1"/>
      </w:pPr>
      <w:r w:rsidRPr="000670FE">
        <w:t>3.</w:t>
      </w:r>
      <w:r w:rsidRPr="000670FE">
        <w:tab/>
        <w:t>shall enter the 'Call releasing' state.</w:t>
      </w:r>
    </w:p>
    <w:p w14:paraId="177CDD98" w14:textId="77777777" w:rsidR="005377F9" w:rsidRPr="000670FE" w:rsidRDefault="005377F9" w:rsidP="005377F9">
      <w:r w:rsidRPr="000670FE">
        <w:t>[TS 24.581, clause 6.2.5.5.5]</w:t>
      </w:r>
    </w:p>
    <w:p w14:paraId="2C4DE111" w14:textId="77777777" w:rsidR="005377F9" w:rsidRPr="000670FE" w:rsidRDefault="005377F9" w:rsidP="005377F9">
      <w:r w:rsidRPr="000670FE">
        <w:t>Upon receiving a Media reception end request message, the transmission participant:</w:t>
      </w:r>
    </w:p>
    <w:p w14:paraId="42C022A4" w14:textId="77777777" w:rsidR="005377F9" w:rsidRPr="000670FE" w:rsidRDefault="005377F9" w:rsidP="005377F9">
      <w:pPr>
        <w:pStyle w:val="B1"/>
      </w:pPr>
      <w:r w:rsidRPr="000670FE">
        <w:t>1.</w:t>
      </w:r>
      <w:r w:rsidRPr="000670FE">
        <w:tab/>
        <w:t>if the first bit in the subtype of the Media reception end request message set to "1" (Acknowledgment is required) as described in subclause 8.3.2, shall send a Reception control Ack message. The Reception control Ack message:</w:t>
      </w:r>
    </w:p>
    <w:p w14:paraId="5FFDC2C5" w14:textId="77777777" w:rsidR="005377F9" w:rsidRPr="000670FE" w:rsidRDefault="005377F9" w:rsidP="005377F9">
      <w:pPr>
        <w:pStyle w:val="B2"/>
      </w:pPr>
      <w:r w:rsidRPr="000670FE">
        <w:rPr>
          <w:lang w:eastAsia="zh-CN"/>
        </w:rPr>
        <w:t>a.</w:t>
      </w:r>
      <w:r w:rsidRPr="000670FE">
        <w:tab/>
        <w:t>shall include the Message Type field set to '2' (Media reception end request);</w:t>
      </w:r>
    </w:p>
    <w:p w14:paraId="2525ED90" w14:textId="77777777" w:rsidR="005377F9" w:rsidRPr="000670FE" w:rsidRDefault="005377F9" w:rsidP="005377F9">
      <w:pPr>
        <w:pStyle w:val="B2"/>
      </w:pPr>
      <w:r w:rsidRPr="000670FE">
        <w:rPr>
          <w:lang w:eastAsia="zh-CN"/>
        </w:rPr>
        <w:t>b.</w:t>
      </w:r>
      <w:r w:rsidRPr="000670FE">
        <w:tab/>
        <w:t>shall include the Source field set to '0' (the transmission participant is the source); and</w:t>
      </w:r>
    </w:p>
    <w:p w14:paraId="3B1779AA" w14:textId="77777777" w:rsidR="005377F9" w:rsidRPr="000670FE" w:rsidRDefault="005377F9" w:rsidP="005377F9">
      <w:pPr>
        <w:pStyle w:val="B2"/>
      </w:pPr>
      <w:r w:rsidRPr="000670FE">
        <w:rPr>
          <w:lang w:eastAsia="zh-CN"/>
        </w:rPr>
        <w:t>c.</w:t>
      </w:r>
      <w:r w:rsidRPr="000670FE">
        <w:tab/>
        <w:t>shall include the Message Name field set to MCV2.</w:t>
      </w:r>
    </w:p>
    <w:p w14:paraId="0EA34C1F" w14:textId="77777777" w:rsidR="005377F9" w:rsidRPr="000670FE" w:rsidRDefault="005377F9" w:rsidP="005377F9">
      <w:pPr>
        <w:pStyle w:val="B1"/>
      </w:pPr>
      <w:r w:rsidRPr="000670FE">
        <w:t>2.</w:t>
      </w:r>
      <w:r w:rsidRPr="000670FE">
        <w:tab/>
        <w:t>shall inform the user that the receiving RTP media is being ended;</w:t>
      </w:r>
    </w:p>
    <w:p w14:paraId="29AC012D" w14:textId="77777777" w:rsidR="005377F9" w:rsidRPr="000670FE" w:rsidRDefault="005377F9" w:rsidP="005377F9">
      <w:pPr>
        <w:pStyle w:val="B1"/>
      </w:pPr>
      <w:r w:rsidRPr="000670FE">
        <w:t>3.</w:t>
      </w:r>
      <w:r w:rsidRPr="000670FE">
        <w:tab/>
        <w:t>may give information to the user about the reason for ending the received RTP media;</w:t>
      </w:r>
    </w:p>
    <w:p w14:paraId="46B5F2DD" w14:textId="77777777" w:rsidR="005377F9" w:rsidRPr="000670FE" w:rsidRDefault="005377F9" w:rsidP="005377F9">
      <w:pPr>
        <w:pStyle w:val="B1"/>
      </w:pPr>
      <w:r w:rsidRPr="000670FE">
        <w:t>4.</w:t>
      </w:r>
      <w:r w:rsidRPr="000670FE">
        <w:tab/>
        <w:t>shall request the MCVideo client to discard any remaining buffered RTP media packets and stop displaying to user;</w:t>
      </w:r>
    </w:p>
    <w:p w14:paraId="4D32E81E" w14:textId="77777777" w:rsidR="005377F9" w:rsidRPr="000670FE" w:rsidRDefault="005377F9" w:rsidP="005377F9">
      <w:pPr>
        <w:pStyle w:val="B1"/>
      </w:pPr>
      <w:r w:rsidRPr="000670FE">
        <w:t>5.</w:t>
      </w:r>
      <w:r w:rsidRPr="000670FE">
        <w:tab/>
        <w:t>shall send a Media reception end response message towards the transmission control server;</w:t>
      </w:r>
    </w:p>
    <w:p w14:paraId="34FFACF4" w14:textId="77777777" w:rsidR="005377F9" w:rsidRPr="000670FE" w:rsidRDefault="005377F9" w:rsidP="005377F9">
      <w:pPr>
        <w:pStyle w:val="B1"/>
      </w:pPr>
      <w:r w:rsidRPr="000670FE">
        <w:t>6.</w:t>
      </w:r>
      <w:r w:rsidRPr="000670FE">
        <w:tab/>
        <w:t>may provide a Media reception end notification to the MCVideo user;</w:t>
      </w:r>
    </w:p>
    <w:p w14:paraId="4F9ACF40" w14:textId="77777777" w:rsidR="005377F9" w:rsidRPr="000670FE" w:rsidRDefault="005377F9" w:rsidP="005377F9">
      <w:pPr>
        <w:pStyle w:val="B1"/>
      </w:pPr>
      <w:r w:rsidRPr="000670FE">
        <w:t>7.</w:t>
      </w:r>
      <w:r w:rsidRPr="000670FE">
        <w:tab/>
        <w:t>if the Receive Media Indicator field is included and the B-bit set to '1' (Broadcast group call), shall provide a notification to the user indicating the type of call; and</w:t>
      </w:r>
    </w:p>
    <w:p w14:paraId="010DB673" w14:textId="77777777" w:rsidR="005377F9" w:rsidRPr="000670FE" w:rsidRDefault="005377F9" w:rsidP="005377F9">
      <w:pPr>
        <w:pStyle w:val="B1"/>
      </w:pPr>
      <w:r w:rsidRPr="000670FE">
        <w:t>8.</w:t>
      </w:r>
      <w:r w:rsidRPr="000670FE">
        <w:tab/>
        <w:t>shall enter the 'terminated' state.</w:t>
      </w:r>
    </w:p>
    <w:p w14:paraId="061D1859" w14:textId="77777777" w:rsidR="005377F9" w:rsidRPr="000670FE" w:rsidRDefault="005377F9" w:rsidP="000C1899">
      <w:pPr>
        <w:pStyle w:val="H6"/>
      </w:pPr>
      <w:bookmarkStart w:id="209" w:name="_Toc52787514"/>
      <w:bookmarkStart w:id="210" w:name="_Toc52787694"/>
      <w:r w:rsidRPr="000670FE">
        <w:t>6.1.1.8.3</w:t>
      </w:r>
      <w:r w:rsidRPr="000670FE">
        <w:tab/>
        <w:t>Test description</w:t>
      </w:r>
      <w:bookmarkEnd w:id="209"/>
      <w:bookmarkEnd w:id="210"/>
    </w:p>
    <w:p w14:paraId="253BB526" w14:textId="77777777" w:rsidR="005377F9" w:rsidRPr="000670FE" w:rsidRDefault="005377F9" w:rsidP="005377F9">
      <w:pPr>
        <w:pStyle w:val="H6"/>
      </w:pPr>
      <w:r w:rsidRPr="000670FE">
        <w:t>6.1.1.8.3.1</w:t>
      </w:r>
      <w:r w:rsidRPr="000670FE">
        <w:tab/>
        <w:t>Pre-test conditions</w:t>
      </w:r>
    </w:p>
    <w:p w14:paraId="7EA13538" w14:textId="77777777" w:rsidR="005377F9" w:rsidRPr="000670FE" w:rsidRDefault="005377F9" w:rsidP="005377F9">
      <w:pPr>
        <w:pStyle w:val="H6"/>
        <w:rPr>
          <w:rFonts w:cs="Arial"/>
        </w:rPr>
      </w:pPr>
      <w:r w:rsidRPr="000670FE">
        <w:rPr>
          <w:rFonts w:cs="Arial"/>
        </w:rPr>
        <w:t>System Simulator:</w:t>
      </w:r>
    </w:p>
    <w:p w14:paraId="0983B206" w14:textId="77777777" w:rsidR="005377F9" w:rsidRPr="000670FE" w:rsidRDefault="005377F9" w:rsidP="005377F9">
      <w:pPr>
        <w:pStyle w:val="B1"/>
      </w:pPr>
      <w:r w:rsidRPr="000670FE">
        <w:t>-</w:t>
      </w:r>
      <w:r w:rsidRPr="000670FE">
        <w:tab/>
        <w:t>SS (MCVideo server)</w:t>
      </w:r>
    </w:p>
    <w:p w14:paraId="1C51580A"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7AB3286" w14:textId="77777777" w:rsidR="005377F9" w:rsidRPr="000670FE" w:rsidRDefault="005377F9" w:rsidP="005377F9">
      <w:pPr>
        <w:pStyle w:val="H6"/>
        <w:rPr>
          <w:rFonts w:cs="Arial"/>
        </w:rPr>
      </w:pPr>
      <w:r w:rsidRPr="000670FE">
        <w:rPr>
          <w:rFonts w:cs="Arial"/>
        </w:rPr>
        <w:t>IUT:</w:t>
      </w:r>
    </w:p>
    <w:p w14:paraId="7DBE3609" w14:textId="77777777" w:rsidR="005377F9" w:rsidRPr="000670FE" w:rsidRDefault="005377F9" w:rsidP="005377F9">
      <w:pPr>
        <w:pStyle w:val="B1"/>
      </w:pPr>
      <w:r w:rsidRPr="000670FE">
        <w:t>-</w:t>
      </w:r>
      <w:r w:rsidRPr="000670FE">
        <w:tab/>
        <w:t>UE (MCVideo client)</w:t>
      </w:r>
    </w:p>
    <w:p w14:paraId="052C051D" w14:textId="77777777" w:rsidR="005377F9" w:rsidRPr="000670FE" w:rsidRDefault="005377F9" w:rsidP="005377F9">
      <w:pPr>
        <w:pStyle w:val="B1"/>
      </w:pPr>
      <w:r w:rsidRPr="000670FE">
        <w:t>-</w:t>
      </w:r>
      <w:r w:rsidRPr="000670FE">
        <w:tab/>
        <w:t>The test USIM set as defined in TS 36.579-1 [2], subclause 5.5.10 is inserted.</w:t>
      </w:r>
    </w:p>
    <w:p w14:paraId="04CCD72C" w14:textId="77777777" w:rsidR="005377F9" w:rsidRPr="000670FE" w:rsidRDefault="005377F9" w:rsidP="005377F9">
      <w:pPr>
        <w:pStyle w:val="H6"/>
        <w:rPr>
          <w:rFonts w:cs="Arial"/>
        </w:rPr>
      </w:pPr>
      <w:r w:rsidRPr="000670FE">
        <w:rPr>
          <w:rFonts w:cs="Arial"/>
        </w:rPr>
        <w:t>Preamble:</w:t>
      </w:r>
    </w:p>
    <w:p w14:paraId="416757D9"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34A207C2"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471074D8" w14:textId="77777777" w:rsidR="005377F9" w:rsidRPr="000670FE" w:rsidRDefault="005377F9" w:rsidP="005377F9">
      <w:pPr>
        <w:pStyle w:val="B1"/>
      </w:pPr>
      <w:r w:rsidRPr="000670FE">
        <w:t>-</w:t>
      </w:r>
      <w:r w:rsidRPr="000670FE">
        <w:tab/>
        <w:t>UE States at the end of the preamble</w:t>
      </w:r>
    </w:p>
    <w:p w14:paraId="5D5F545D" w14:textId="77777777" w:rsidR="005377F9" w:rsidRPr="000670FE" w:rsidRDefault="005377F9" w:rsidP="005377F9">
      <w:pPr>
        <w:pStyle w:val="B2"/>
      </w:pPr>
      <w:r w:rsidRPr="000670FE">
        <w:t>-</w:t>
      </w:r>
      <w:r w:rsidRPr="000670FE">
        <w:tab/>
        <w:t>The UE is in E-UTRA Registered, Idle Mode state.</w:t>
      </w:r>
    </w:p>
    <w:p w14:paraId="2D346215"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4DA3817E" w14:textId="77777777" w:rsidR="005377F9" w:rsidRPr="000670FE" w:rsidRDefault="005377F9" w:rsidP="005377F9">
      <w:pPr>
        <w:pStyle w:val="H6"/>
      </w:pPr>
      <w:r w:rsidRPr="000670FE">
        <w:t>6.1.1.8.3.2</w:t>
      </w:r>
      <w:r w:rsidRPr="000670FE">
        <w:tab/>
      </w:r>
      <w:r w:rsidRPr="000E0342">
        <w:t>Test</w:t>
      </w:r>
      <w:r w:rsidRPr="000670FE">
        <w:t xml:space="preserve"> procedure sequence</w:t>
      </w:r>
    </w:p>
    <w:p w14:paraId="14AB8BA7" w14:textId="77777777" w:rsidR="005377F9" w:rsidRPr="000670FE" w:rsidRDefault="005377F9" w:rsidP="005377F9">
      <w:pPr>
        <w:pStyle w:val="TH"/>
      </w:pPr>
      <w:r w:rsidRPr="000670FE">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5377F9" w:rsidRPr="000670FE" w14:paraId="551FA4DB" w14:textId="77777777" w:rsidTr="009A4AAA">
        <w:trPr>
          <w:trHeight w:val="204"/>
          <w:tblHeader/>
          <w:jc w:val="center"/>
        </w:trPr>
        <w:tc>
          <w:tcPr>
            <w:tcW w:w="624" w:type="dxa"/>
            <w:tcBorders>
              <w:bottom w:val="nil"/>
            </w:tcBorders>
          </w:tcPr>
          <w:p w14:paraId="14194715" w14:textId="77777777" w:rsidR="005377F9" w:rsidRPr="000670FE" w:rsidRDefault="005377F9" w:rsidP="009A4AAA">
            <w:pPr>
              <w:pStyle w:val="TAH"/>
              <w:keepNext w:val="0"/>
              <w:keepLines w:val="0"/>
              <w:widowControl w:val="0"/>
            </w:pPr>
            <w:r w:rsidRPr="000670FE">
              <w:t>St</w:t>
            </w:r>
          </w:p>
        </w:tc>
        <w:tc>
          <w:tcPr>
            <w:tcW w:w="4085" w:type="dxa"/>
            <w:tcBorders>
              <w:bottom w:val="nil"/>
            </w:tcBorders>
          </w:tcPr>
          <w:p w14:paraId="28C8BA0F" w14:textId="77777777" w:rsidR="005377F9" w:rsidRPr="000670FE" w:rsidRDefault="005377F9" w:rsidP="009A4AAA">
            <w:pPr>
              <w:pStyle w:val="TAH"/>
              <w:keepNext w:val="0"/>
              <w:keepLines w:val="0"/>
              <w:widowControl w:val="0"/>
            </w:pPr>
            <w:r w:rsidRPr="000670FE">
              <w:t>Procedure</w:t>
            </w:r>
          </w:p>
        </w:tc>
        <w:tc>
          <w:tcPr>
            <w:tcW w:w="3305" w:type="dxa"/>
            <w:gridSpan w:val="2"/>
          </w:tcPr>
          <w:p w14:paraId="3796AB97" w14:textId="77777777" w:rsidR="005377F9" w:rsidRPr="000670FE" w:rsidRDefault="005377F9" w:rsidP="009A4AAA">
            <w:pPr>
              <w:pStyle w:val="TAH"/>
              <w:keepNext w:val="0"/>
              <w:keepLines w:val="0"/>
              <w:widowControl w:val="0"/>
            </w:pPr>
            <w:r w:rsidRPr="000670FE">
              <w:t>Message Sequence</w:t>
            </w:r>
          </w:p>
        </w:tc>
        <w:tc>
          <w:tcPr>
            <w:tcW w:w="547" w:type="dxa"/>
            <w:tcBorders>
              <w:bottom w:val="nil"/>
            </w:tcBorders>
          </w:tcPr>
          <w:p w14:paraId="2A41870A" w14:textId="77777777" w:rsidR="005377F9" w:rsidRPr="000670FE" w:rsidRDefault="005377F9" w:rsidP="009A4AAA">
            <w:pPr>
              <w:pStyle w:val="TAH"/>
              <w:keepNext w:val="0"/>
              <w:keepLines w:val="0"/>
              <w:widowControl w:val="0"/>
            </w:pPr>
            <w:r w:rsidRPr="000670FE">
              <w:t>TP</w:t>
            </w:r>
          </w:p>
        </w:tc>
        <w:tc>
          <w:tcPr>
            <w:tcW w:w="860" w:type="dxa"/>
            <w:tcBorders>
              <w:bottom w:val="nil"/>
            </w:tcBorders>
          </w:tcPr>
          <w:p w14:paraId="2EE6538A" w14:textId="77777777" w:rsidR="005377F9" w:rsidRPr="000670FE" w:rsidRDefault="005377F9" w:rsidP="009A4AAA">
            <w:pPr>
              <w:pStyle w:val="TAH"/>
              <w:keepNext w:val="0"/>
              <w:keepLines w:val="0"/>
              <w:widowControl w:val="0"/>
            </w:pPr>
            <w:r w:rsidRPr="000670FE">
              <w:t>Verdict</w:t>
            </w:r>
          </w:p>
        </w:tc>
      </w:tr>
      <w:tr w:rsidR="005377F9" w:rsidRPr="000670FE" w14:paraId="64C42E36" w14:textId="77777777" w:rsidTr="009A4AAA">
        <w:trPr>
          <w:trHeight w:val="204"/>
          <w:tblHeader/>
          <w:jc w:val="center"/>
        </w:trPr>
        <w:tc>
          <w:tcPr>
            <w:tcW w:w="624" w:type="dxa"/>
            <w:tcBorders>
              <w:top w:val="nil"/>
            </w:tcBorders>
          </w:tcPr>
          <w:p w14:paraId="3A044997" w14:textId="77777777" w:rsidR="005377F9" w:rsidRPr="000670FE" w:rsidRDefault="005377F9" w:rsidP="009A4AAA">
            <w:pPr>
              <w:pStyle w:val="TAH"/>
              <w:keepNext w:val="0"/>
              <w:keepLines w:val="0"/>
              <w:widowControl w:val="0"/>
            </w:pPr>
          </w:p>
        </w:tc>
        <w:tc>
          <w:tcPr>
            <w:tcW w:w="4085" w:type="dxa"/>
            <w:tcBorders>
              <w:top w:val="nil"/>
            </w:tcBorders>
          </w:tcPr>
          <w:p w14:paraId="5187EC23" w14:textId="77777777" w:rsidR="005377F9" w:rsidRPr="000670FE" w:rsidRDefault="005377F9" w:rsidP="009A4AAA">
            <w:pPr>
              <w:pStyle w:val="TAH"/>
              <w:keepNext w:val="0"/>
              <w:keepLines w:val="0"/>
              <w:widowControl w:val="0"/>
            </w:pPr>
          </w:p>
        </w:tc>
        <w:tc>
          <w:tcPr>
            <w:tcW w:w="709" w:type="dxa"/>
          </w:tcPr>
          <w:p w14:paraId="667AE317" w14:textId="77777777" w:rsidR="005377F9" w:rsidRPr="000670FE" w:rsidRDefault="005377F9" w:rsidP="009A4AAA">
            <w:pPr>
              <w:pStyle w:val="TAH"/>
              <w:keepNext w:val="0"/>
              <w:keepLines w:val="0"/>
              <w:widowControl w:val="0"/>
            </w:pPr>
            <w:r w:rsidRPr="000670FE">
              <w:t>U - S</w:t>
            </w:r>
          </w:p>
        </w:tc>
        <w:tc>
          <w:tcPr>
            <w:tcW w:w="2596" w:type="dxa"/>
          </w:tcPr>
          <w:p w14:paraId="1366C42C" w14:textId="77777777" w:rsidR="005377F9" w:rsidRPr="000670FE" w:rsidRDefault="005377F9" w:rsidP="009A4AAA">
            <w:pPr>
              <w:pStyle w:val="TAH"/>
              <w:keepNext w:val="0"/>
              <w:keepLines w:val="0"/>
              <w:widowControl w:val="0"/>
            </w:pPr>
            <w:r w:rsidRPr="000670FE">
              <w:t>Message</w:t>
            </w:r>
          </w:p>
        </w:tc>
        <w:tc>
          <w:tcPr>
            <w:tcW w:w="547" w:type="dxa"/>
            <w:tcBorders>
              <w:top w:val="nil"/>
            </w:tcBorders>
          </w:tcPr>
          <w:p w14:paraId="68808527" w14:textId="77777777" w:rsidR="005377F9" w:rsidRPr="000670FE" w:rsidRDefault="005377F9" w:rsidP="009A4AAA">
            <w:pPr>
              <w:pStyle w:val="TAH"/>
              <w:keepNext w:val="0"/>
              <w:keepLines w:val="0"/>
              <w:widowControl w:val="0"/>
            </w:pPr>
          </w:p>
        </w:tc>
        <w:tc>
          <w:tcPr>
            <w:tcW w:w="860" w:type="dxa"/>
            <w:tcBorders>
              <w:top w:val="nil"/>
            </w:tcBorders>
          </w:tcPr>
          <w:p w14:paraId="258119B6" w14:textId="77777777" w:rsidR="005377F9" w:rsidRPr="000670FE" w:rsidRDefault="005377F9" w:rsidP="009A4AAA">
            <w:pPr>
              <w:pStyle w:val="TAH"/>
              <w:keepNext w:val="0"/>
              <w:keepLines w:val="0"/>
              <w:widowControl w:val="0"/>
            </w:pPr>
          </w:p>
        </w:tc>
      </w:tr>
      <w:tr w:rsidR="005377F9" w:rsidRPr="000670FE" w14:paraId="7E5D557F" w14:textId="77777777" w:rsidTr="009A4AAA">
        <w:trPr>
          <w:trHeight w:val="426"/>
          <w:jc w:val="center"/>
        </w:trPr>
        <w:tc>
          <w:tcPr>
            <w:tcW w:w="624" w:type="dxa"/>
            <w:shd w:val="clear" w:color="auto" w:fill="auto"/>
          </w:tcPr>
          <w:p w14:paraId="552DB850"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4085" w:type="dxa"/>
            <w:shd w:val="clear" w:color="auto" w:fill="auto"/>
          </w:tcPr>
          <w:p w14:paraId="5604C814" w14:textId="4011B9D3" w:rsidR="005377F9" w:rsidRPr="000670FE" w:rsidRDefault="005377F9" w:rsidP="009A4AAA">
            <w:pPr>
              <w:pStyle w:val="TAL"/>
            </w:pPr>
            <w:r w:rsidRPr="000670FE">
              <w:t xml:space="preserve">EXCEPTION: The E-UTRA/EPC actions </w:t>
            </w:r>
            <w:r>
              <w:t>that</w:t>
            </w:r>
            <w:r w:rsidRPr="000670FE">
              <w:t xml:space="preserve">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107C7A24"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12666683"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7" w:type="dxa"/>
            <w:shd w:val="clear" w:color="auto" w:fill="auto"/>
          </w:tcPr>
          <w:p w14:paraId="7D77623D"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6800B645"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7D21357B" w14:textId="77777777" w:rsidTr="009A4AAA">
        <w:trPr>
          <w:trHeight w:val="835"/>
          <w:jc w:val="center"/>
        </w:trPr>
        <w:tc>
          <w:tcPr>
            <w:tcW w:w="624" w:type="dxa"/>
            <w:shd w:val="clear" w:color="auto" w:fill="auto"/>
          </w:tcPr>
          <w:p w14:paraId="5DA5E092" w14:textId="77777777" w:rsidR="005377F9" w:rsidRPr="000670FE" w:rsidRDefault="005377F9" w:rsidP="009A4AAA">
            <w:pPr>
              <w:pStyle w:val="TAC"/>
              <w:keepNext w:val="0"/>
              <w:keepLines w:val="0"/>
              <w:widowControl w:val="0"/>
            </w:pPr>
            <w:r w:rsidRPr="000670FE">
              <w:t>1</w:t>
            </w:r>
          </w:p>
        </w:tc>
        <w:tc>
          <w:tcPr>
            <w:tcW w:w="4085" w:type="dxa"/>
            <w:shd w:val="clear" w:color="auto" w:fill="auto"/>
          </w:tcPr>
          <w:p w14:paraId="3FA52F8F" w14:textId="77777777" w:rsidR="005377F9" w:rsidRPr="000670FE" w:rsidRDefault="005377F9" w:rsidP="009A4AAA">
            <w:pPr>
              <w:pStyle w:val="TAL"/>
              <w:keepNext w:val="0"/>
              <w:keepLines w:val="0"/>
              <w:widowControl w:val="0"/>
            </w:pPr>
            <w:r w:rsidRPr="000670FE">
              <w:t xml:space="preserve">The SS (MCVideo Server) sends a SIP INVITE to </w:t>
            </w:r>
            <w:r>
              <w:t xml:space="preserve">the </w:t>
            </w:r>
            <w:r w:rsidRPr="000670FE">
              <w:t>UE (MCVideo Client) to initiate an On-demand pre-arranged Broadcast Group Call</w:t>
            </w:r>
            <w:r w:rsidRPr="000670FE">
              <w:rPr>
                <w:rFonts w:cs="Arial"/>
                <w:color w:val="000000"/>
              </w:rPr>
              <w:t xml:space="preserve">, with explicit Reception Control </w:t>
            </w:r>
            <w:r w:rsidRPr="000670FE">
              <w:t>by sending a SIP INVITE message.</w:t>
            </w:r>
          </w:p>
        </w:tc>
        <w:tc>
          <w:tcPr>
            <w:tcW w:w="709" w:type="dxa"/>
            <w:shd w:val="clear" w:color="auto" w:fill="auto"/>
          </w:tcPr>
          <w:p w14:paraId="3F1E57B7" w14:textId="77777777" w:rsidR="005377F9" w:rsidRPr="000670FE" w:rsidRDefault="005377F9" w:rsidP="009A4AAA">
            <w:pPr>
              <w:pStyle w:val="TAC"/>
              <w:keepNext w:val="0"/>
              <w:keepLines w:val="0"/>
              <w:widowControl w:val="0"/>
            </w:pPr>
            <w:r w:rsidRPr="000670FE">
              <w:t>&lt;--</w:t>
            </w:r>
          </w:p>
        </w:tc>
        <w:tc>
          <w:tcPr>
            <w:tcW w:w="2596" w:type="dxa"/>
            <w:shd w:val="clear" w:color="auto" w:fill="auto"/>
          </w:tcPr>
          <w:p w14:paraId="0A17EE5C" w14:textId="77777777" w:rsidR="005377F9" w:rsidRPr="000670FE" w:rsidRDefault="005377F9" w:rsidP="009A4AAA">
            <w:pPr>
              <w:pStyle w:val="TAL"/>
              <w:keepNext w:val="0"/>
              <w:keepLines w:val="0"/>
              <w:widowControl w:val="0"/>
            </w:pPr>
            <w:r w:rsidRPr="000670FE">
              <w:t>SIP INVITE</w:t>
            </w:r>
          </w:p>
        </w:tc>
        <w:tc>
          <w:tcPr>
            <w:tcW w:w="547" w:type="dxa"/>
            <w:shd w:val="clear" w:color="auto" w:fill="auto"/>
          </w:tcPr>
          <w:p w14:paraId="532001F5" w14:textId="77777777" w:rsidR="005377F9" w:rsidRPr="000670FE" w:rsidRDefault="005377F9" w:rsidP="009A4AAA">
            <w:pPr>
              <w:pStyle w:val="TAC"/>
              <w:keepNext w:val="0"/>
              <w:keepLines w:val="0"/>
              <w:widowControl w:val="0"/>
            </w:pPr>
            <w:r w:rsidRPr="000670FE">
              <w:t>-</w:t>
            </w:r>
          </w:p>
        </w:tc>
        <w:tc>
          <w:tcPr>
            <w:tcW w:w="860" w:type="dxa"/>
            <w:shd w:val="clear" w:color="auto" w:fill="auto"/>
          </w:tcPr>
          <w:p w14:paraId="0DF7F93C" w14:textId="77777777" w:rsidR="005377F9" w:rsidRPr="000670FE" w:rsidRDefault="005377F9" w:rsidP="009A4AAA">
            <w:pPr>
              <w:pStyle w:val="TAC"/>
              <w:keepNext w:val="0"/>
              <w:keepLines w:val="0"/>
              <w:widowControl w:val="0"/>
            </w:pPr>
            <w:r w:rsidRPr="000670FE">
              <w:t>-</w:t>
            </w:r>
          </w:p>
        </w:tc>
      </w:tr>
      <w:tr w:rsidR="005377F9" w:rsidRPr="000670FE" w14:paraId="09397505" w14:textId="77777777" w:rsidTr="009A4AAA">
        <w:trPr>
          <w:trHeight w:val="426"/>
          <w:jc w:val="center"/>
        </w:trPr>
        <w:tc>
          <w:tcPr>
            <w:tcW w:w="624" w:type="dxa"/>
            <w:shd w:val="clear" w:color="auto" w:fill="auto"/>
          </w:tcPr>
          <w:p w14:paraId="7E0DA2D8" w14:textId="77777777" w:rsidR="005377F9" w:rsidRPr="000670FE" w:rsidRDefault="005377F9" w:rsidP="009A4AAA">
            <w:pPr>
              <w:pStyle w:val="TAC"/>
              <w:keepNext w:val="0"/>
              <w:keepLines w:val="0"/>
              <w:widowControl w:val="0"/>
              <w:rPr>
                <w:rFonts w:cs="Arial"/>
              </w:rPr>
            </w:pPr>
            <w:r w:rsidRPr="000670FE">
              <w:rPr>
                <w:rFonts w:cs="Arial"/>
              </w:rPr>
              <w:t>-</w:t>
            </w:r>
          </w:p>
        </w:tc>
        <w:tc>
          <w:tcPr>
            <w:tcW w:w="4085" w:type="dxa"/>
            <w:shd w:val="clear" w:color="auto" w:fill="auto"/>
          </w:tcPr>
          <w:p w14:paraId="6C2D3FB6" w14:textId="77777777" w:rsidR="005377F9" w:rsidRPr="000C1899" w:rsidRDefault="005377F9" w:rsidP="009A4AAA">
            <w:pPr>
              <w:spacing w:after="0"/>
              <w:rPr>
                <w:rFonts w:ascii="Arial" w:hAnsi="Arial" w:cs="Arial"/>
                <w:color w:val="000000"/>
                <w:sz w:val="18"/>
                <w:szCs w:val="18"/>
              </w:rPr>
            </w:pPr>
            <w:r w:rsidRPr="000C1899">
              <w:rPr>
                <w:rFonts w:ascii="Arial" w:hAnsi="Arial" w:cs="Arial"/>
                <w:sz w:val="18"/>
                <w:szCs w:val="18"/>
              </w:rPr>
              <w:t xml:space="preserve">EXCEPTION: </w:t>
            </w:r>
            <w:r w:rsidRPr="000C1899">
              <w:rPr>
                <w:rFonts w:ascii="Arial" w:hAnsi="Arial" w:cs="Arial"/>
                <w:sz w:val="18"/>
                <w:szCs w:val="18"/>
                <w:bdr w:val="none" w:sz="0" w:space="0" w:color="auto" w:frame="1"/>
                <w:shd w:val="clear" w:color="auto" w:fill="FFFFFF"/>
              </w:rPr>
              <w:t xml:space="preserve">Step 2a1 describes behaviour that depends on the UE </w:t>
            </w:r>
            <w:r>
              <w:rPr>
                <w:rFonts w:ascii="Arial" w:hAnsi="Arial" w:cs="Arial"/>
                <w:sz w:val="18"/>
                <w:szCs w:val="18"/>
                <w:bdr w:val="none" w:sz="0" w:space="0" w:color="auto" w:frame="1"/>
                <w:shd w:val="clear" w:color="auto" w:fill="FFFFFF"/>
              </w:rPr>
              <w:t xml:space="preserve">(MCVideo Client) </w:t>
            </w:r>
            <w:r w:rsidRPr="000C1899">
              <w:rPr>
                <w:rFonts w:ascii="Arial" w:hAnsi="Arial" w:cs="Arial"/>
                <w:sz w:val="18"/>
                <w:szCs w:val="18"/>
                <w:bdr w:val="none" w:sz="0" w:space="0" w:color="auto" w:frame="1"/>
                <w:shd w:val="clear" w:color="auto" w:fill="FFFFFF"/>
              </w:rPr>
              <w:t>implementation; the "lower case letter" identifies a step sequence that take place if the UE (MCVideo Client) responds to a SIP INVITE message with a SIP 100 (Trying) message.</w:t>
            </w:r>
          </w:p>
        </w:tc>
        <w:tc>
          <w:tcPr>
            <w:tcW w:w="709" w:type="dxa"/>
            <w:shd w:val="clear" w:color="auto" w:fill="auto"/>
          </w:tcPr>
          <w:p w14:paraId="1EF22414" w14:textId="77777777" w:rsidR="005377F9" w:rsidRPr="000670FE" w:rsidRDefault="005377F9" w:rsidP="009A4AAA">
            <w:pPr>
              <w:pStyle w:val="TAC"/>
              <w:keepNext w:val="0"/>
              <w:keepLines w:val="0"/>
              <w:widowControl w:val="0"/>
              <w:rPr>
                <w:szCs w:val="18"/>
              </w:rPr>
            </w:pPr>
          </w:p>
        </w:tc>
        <w:tc>
          <w:tcPr>
            <w:tcW w:w="2596" w:type="dxa"/>
            <w:shd w:val="clear" w:color="auto" w:fill="auto"/>
          </w:tcPr>
          <w:p w14:paraId="4A5EC997" w14:textId="77777777" w:rsidR="005377F9" w:rsidRPr="000670FE" w:rsidRDefault="005377F9" w:rsidP="009A4AAA">
            <w:pPr>
              <w:pStyle w:val="TAL"/>
              <w:keepNext w:val="0"/>
              <w:keepLines w:val="0"/>
              <w:widowControl w:val="0"/>
              <w:rPr>
                <w:szCs w:val="18"/>
              </w:rPr>
            </w:pPr>
          </w:p>
        </w:tc>
        <w:tc>
          <w:tcPr>
            <w:tcW w:w="547" w:type="dxa"/>
            <w:shd w:val="clear" w:color="auto" w:fill="auto"/>
          </w:tcPr>
          <w:p w14:paraId="316873C8" w14:textId="77777777" w:rsidR="005377F9" w:rsidRPr="000670FE" w:rsidRDefault="005377F9" w:rsidP="009A4AAA">
            <w:pPr>
              <w:pStyle w:val="TAC"/>
              <w:keepNext w:val="0"/>
              <w:keepLines w:val="0"/>
              <w:widowControl w:val="0"/>
              <w:rPr>
                <w:szCs w:val="18"/>
              </w:rPr>
            </w:pPr>
          </w:p>
        </w:tc>
        <w:tc>
          <w:tcPr>
            <w:tcW w:w="860" w:type="dxa"/>
            <w:shd w:val="clear" w:color="auto" w:fill="auto"/>
          </w:tcPr>
          <w:p w14:paraId="0F2E95E7" w14:textId="77777777" w:rsidR="005377F9" w:rsidRPr="000670FE" w:rsidRDefault="005377F9" w:rsidP="009A4AAA">
            <w:pPr>
              <w:pStyle w:val="TAC"/>
              <w:keepNext w:val="0"/>
              <w:keepLines w:val="0"/>
              <w:widowControl w:val="0"/>
              <w:rPr>
                <w:szCs w:val="18"/>
              </w:rPr>
            </w:pPr>
          </w:p>
        </w:tc>
      </w:tr>
      <w:tr w:rsidR="005377F9" w:rsidRPr="000670FE" w14:paraId="78985EFF" w14:textId="77777777" w:rsidTr="009A4AAA">
        <w:trPr>
          <w:trHeight w:val="426"/>
          <w:jc w:val="center"/>
        </w:trPr>
        <w:tc>
          <w:tcPr>
            <w:tcW w:w="624" w:type="dxa"/>
            <w:shd w:val="clear" w:color="auto" w:fill="auto"/>
          </w:tcPr>
          <w:p w14:paraId="7C4AF9D5" w14:textId="77777777" w:rsidR="005377F9" w:rsidRPr="000670FE" w:rsidRDefault="005377F9" w:rsidP="009A4AAA">
            <w:pPr>
              <w:pStyle w:val="TAC"/>
              <w:keepNext w:val="0"/>
              <w:keepLines w:val="0"/>
              <w:widowControl w:val="0"/>
              <w:rPr>
                <w:rFonts w:cs="Arial"/>
              </w:rPr>
            </w:pPr>
            <w:r w:rsidRPr="000670FE">
              <w:rPr>
                <w:rFonts w:cs="Arial"/>
              </w:rPr>
              <w:t>2a1</w:t>
            </w:r>
          </w:p>
        </w:tc>
        <w:tc>
          <w:tcPr>
            <w:tcW w:w="4085" w:type="dxa"/>
            <w:shd w:val="clear" w:color="auto" w:fill="auto"/>
          </w:tcPr>
          <w:p w14:paraId="635F6959" w14:textId="474FD54A" w:rsidR="005377F9" w:rsidRPr="000670FE" w:rsidRDefault="005377F9" w:rsidP="009A4AAA">
            <w:pPr>
              <w:pStyle w:val="TAL"/>
              <w:keepNext w:val="0"/>
              <w:keepLines w:val="0"/>
              <w:widowControl w:val="0"/>
            </w:pPr>
            <w:r>
              <w:t>Check: Does t</w:t>
            </w:r>
            <w:r w:rsidRPr="000670FE">
              <w:t>he UE (MCVideo Client) respondwith a SIP 100 (Trying) message</w:t>
            </w:r>
            <w:r>
              <w:t>?</w:t>
            </w:r>
          </w:p>
        </w:tc>
        <w:tc>
          <w:tcPr>
            <w:tcW w:w="709" w:type="dxa"/>
            <w:shd w:val="clear" w:color="auto" w:fill="auto"/>
          </w:tcPr>
          <w:p w14:paraId="5E5956AB" w14:textId="77777777" w:rsidR="005377F9" w:rsidRPr="000670FE" w:rsidRDefault="005377F9" w:rsidP="009A4AAA">
            <w:pPr>
              <w:pStyle w:val="TAC"/>
              <w:keepNext w:val="0"/>
              <w:keepLines w:val="0"/>
              <w:widowControl w:val="0"/>
              <w:rPr>
                <w:szCs w:val="18"/>
              </w:rPr>
            </w:pPr>
            <w:r w:rsidRPr="000670FE">
              <w:rPr>
                <w:szCs w:val="18"/>
              </w:rPr>
              <w:t>--&gt;</w:t>
            </w:r>
          </w:p>
        </w:tc>
        <w:tc>
          <w:tcPr>
            <w:tcW w:w="2596" w:type="dxa"/>
            <w:shd w:val="clear" w:color="auto" w:fill="auto"/>
          </w:tcPr>
          <w:p w14:paraId="245EC812" w14:textId="77777777" w:rsidR="005377F9" w:rsidRPr="000670FE" w:rsidRDefault="005377F9" w:rsidP="009A4AAA">
            <w:pPr>
              <w:pStyle w:val="TAL"/>
              <w:keepNext w:val="0"/>
              <w:keepLines w:val="0"/>
              <w:widowControl w:val="0"/>
              <w:rPr>
                <w:szCs w:val="18"/>
              </w:rPr>
            </w:pPr>
            <w:r w:rsidRPr="000670FE">
              <w:rPr>
                <w:szCs w:val="18"/>
              </w:rPr>
              <w:t>SIP 100 (Trying)</w:t>
            </w:r>
          </w:p>
        </w:tc>
        <w:tc>
          <w:tcPr>
            <w:tcW w:w="547" w:type="dxa"/>
            <w:shd w:val="clear" w:color="auto" w:fill="auto"/>
          </w:tcPr>
          <w:p w14:paraId="632E2E3B" w14:textId="5CB64DD3" w:rsidR="005377F9" w:rsidRPr="000670FE" w:rsidRDefault="005377F9" w:rsidP="009A4AAA">
            <w:pPr>
              <w:pStyle w:val="TAC"/>
              <w:keepNext w:val="0"/>
              <w:keepLines w:val="0"/>
              <w:widowControl w:val="0"/>
              <w:rPr>
                <w:szCs w:val="18"/>
              </w:rPr>
            </w:pPr>
            <w:r>
              <w:rPr>
                <w:szCs w:val="18"/>
              </w:rPr>
              <w:t>1</w:t>
            </w:r>
          </w:p>
        </w:tc>
        <w:tc>
          <w:tcPr>
            <w:tcW w:w="860" w:type="dxa"/>
            <w:shd w:val="clear" w:color="auto" w:fill="auto"/>
          </w:tcPr>
          <w:p w14:paraId="7DB08983" w14:textId="58D47E9A" w:rsidR="005377F9" w:rsidRPr="000670FE" w:rsidRDefault="005377F9" w:rsidP="009A4AAA">
            <w:pPr>
              <w:pStyle w:val="TAC"/>
              <w:keepNext w:val="0"/>
              <w:keepLines w:val="0"/>
              <w:widowControl w:val="0"/>
              <w:rPr>
                <w:szCs w:val="18"/>
              </w:rPr>
            </w:pPr>
            <w:r>
              <w:rPr>
                <w:szCs w:val="18"/>
              </w:rPr>
              <w:t>P</w:t>
            </w:r>
          </w:p>
        </w:tc>
      </w:tr>
      <w:tr w:rsidR="005377F9" w:rsidRPr="000670FE" w14:paraId="73C60430" w14:textId="77777777" w:rsidTr="009A4AAA">
        <w:trPr>
          <w:trHeight w:val="287"/>
          <w:jc w:val="center"/>
        </w:trPr>
        <w:tc>
          <w:tcPr>
            <w:tcW w:w="624" w:type="dxa"/>
            <w:shd w:val="clear" w:color="auto" w:fill="auto"/>
          </w:tcPr>
          <w:p w14:paraId="088158F2" w14:textId="77777777" w:rsidR="005377F9" w:rsidRPr="000670FE" w:rsidRDefault="005377F9" w:rsidP="009A4AAA">
            <w:pPr>
              <w:pStyle w:val="TAC"/>
              <w:keepNext w:val="0"/>
              <w:keepLines w:val="0"/>
              <w:widowControl w:val="0"/>
              <w:rPr>
                <w:rFonts w:cs="Arial"/>
              </w:rPr>
            </w:pPr>
            <w:r w:rsidRPr="000670FE">
              <w:rPr>
                <w:rFonts w:cs="Arial"/>
              </w:rPr>
              <w:t>3</w:t>
            </w:r>
          </w:p>
        </w:tc>
        <w:tc>
          <w:tcPr>
            <w:tcW w:w="4085" w:type="dxa"/>
            <w:shd w:val="clear" w:color="auto" w:fill="auto"/>
          </w:tcPr>
          <w:p w14:paraId="653DFC93" w14:textId="77777777" w:rsidR="005377F9" w:rsidRPr="000670FE" w:rsidRDefault="005377F9" w:rsidP="009A4AAA">
            <w:pPr>
              <w:pStyle w:val="TAL"/>
              <w:keepNext w:val="0"/>
              <w:keepLines w:val="0"/>
              <w:widowControl w:val="0"/>
            </w:pPr>
            <w:r w:rsidRPr="000670FE">
              <w:t>Check: Does the UE (MCVideo Client) send a SIP 200 (OK) message?</w:t>
            </w:r>
          </w:p>
        </w:tc>
        <w:tc>
          <w:tcPr>
            <w:tcW w:w="709" w:type="dxa"/>
            <w:shd w:val="clear" w:color="auto" w:fill="auto"/>
          </w:tcPr>
          <w:p w14:paraId="160F8A3E" w14:textId="77777777" w:rsidR="005377F9" w:rsidRPr="000670FE" w:rsidRDefault="005377F9" w:rsidP="009A4AAA">
            <w:pPr>
              <w:pStyle w:val="TAC"/>
              <w:keepNext w:val="0"/>
              <w:keepLines w:val="0"/>
              <w:widowControl w:val="0"/>
              <w:rPr>
                <w:szCs w:val="18"/>
              </w:rPr>
            </w:pPr>
            <w:r w:rsidRPr="000670FE">
              <w:rPr>
                <w:szCs w:val="18"/>
              </w:rPr>
              <w:t>--&gt;</w:t>
            </w:r>
          </w:p>
        </w:tc>
        <w:tc>
          <w:tcPr>
            <w:tcW w:w="2596" w:type="dxa"/>
            <w:shd w:val="clear" w:color="auto" w:fill="auto"/>
          </w:tcPr>
          <w:p w14:paraId="6D372325" w14:textId="77777777" w:rsidR="005377F9" w:rsidRPr="000670FE" w:rsidRDefault="005377F9" w:rsidP="009A4AAA">
            <w:pPr>
              <w:pStyle w:val="TAL"/>
              <w:keepNext w:val="0"/>
              <w:keepLines w:val="0"/>
              <w:widowControl w:val="0"/>
              <w:rPr>
                <w:szCs w:val="18"/>
              </w:rPr>
            </w:pPr>
            <w:r w:rsidRPr="000670FE">
              <w:rPr>
                <w:szCs w:val="18"/>
              </w:rPr>
              <w:t>SIP 200 (OK)</w:t>
            </w:r>
          </w:p>
        </w:tc>
        <w:tc>
          <w:tcPr>
            <w:tcW w:w="547" w:type="dxa"/>
            <w:shd w:val="clear" w:color="auto" w:fill="auto"/>
          </w:tcPr>
          <w:p w14:paraId="774C2C3D" w14:textId="77777777" w:rsidR="005377F9" w:rsidRPr="000670FE" w:rsidRDefault="005377F9" w:rsidP="009A4AAA">
            <w:pPr>
              <w:pStyle w:val="TAC"/>
              <w:keepNext w:val="0"/>
              <w:keepLines w:val="0"/>
              <w:widowControl w:val="0"/>
              <w:rPr>
                <w:szCs w:val="18"/>
              </w:rPr>
            </w:pPr>
            <w:r w:rsidRPr="000670FE">
              <w:rPr>
                <w:szCs w:val="18"/>
              </w:rPr>
              <w:t>1</w:t>
            </w:r>
          </w:p>
        </w:tc>
        <w:tc>
          <w:tcPr>
            <w:tcW w:w="860" w:type="dxa"/>
            <w:shd w:val="clear" w:color="auto" w:fill="auto"/>
          </w:tcPr>
          <w:p w14:paraId="404A0C48"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342EA1B9" w14:textId="77777777" w:rsidTr="009A4AAA">
        <w:trPr>
          <w:trHeight w:val="409"/>
          <w:jc w:val="center"/>
        </w:trPr>
        <w:tc>
          <w:tcPr>
            <w:tcW w:w="624" w:type="dxa"/>
            <w:shd w:val="clear" w:color="auto" w:fill="auto"/>
          </w:tcPr>
          <w:p w14:paraId="0E9BA412" w14:textId="77777777" w:rsidR="005377F9" w:rsidRPr="000670FE" w:rsidRDefault="005377F9" w:rsidP="009A4AAA">
            <w:pPr>
              <w:pStyle w:val="TAC"/>
              <w:keepNext w:val="0"/>
              <w:keepLines w:val="0"/>
              <w:widowControl w:val="0"/>
              <w:rPr>
                <w:rFonts w:cs="Arial"/>
              </w:rPr>
            </w:pPr>
            <w:r w:rsidRPr="000670FE">
              <w:rPr>
                <w:rFonts w:cs="Arial"/>
              </w:rPr>
              <w:t>4</w:t>
            </w:r>
          </w:p>
        </w:tc>
        <w:tc>
          <w:tcPr>
            <w:tcW w:w="4085" w:type="dxa"/>
            <w:shd w:val="clear" w:color="auto" w:fill="auto"/>
          </w:tcPr>
          <w:p w14:paraId="03F1F91F" w14:textId="77777777" w:rsidR="005377F9" w:rsidRPr="000670FE" w:rsidRDefault="005377F9" w:rsidP="009A4AAA">
            <w:pPr>
              <w:pStyle w:val="TAL"/>
              <w:keepNext w:val="0"/>
              <w:keepLines w:val="0"/>
              <w:widowControl w:val="0"/>
            </w:pPr>
            <w:r w:rsidRPr="000670FE">
              <w:t>The SS (MCVideo Server) sends a SIP ACK message to the UE (MCVideo Client) to acknowledge the SIP 200 (OK) message.</w:t>
            </w:r>
          </w:p>
        </w:tc>
        <w:tc>
          <w:tcPr>
            <w:tcW w:w="709" w:type="dxa"/>
            <w:shd w:val="clear" w:color="auto" w:fill="auto"/>
          </w:tcPr>
          <w:p w14:paraId="74EEBEAD" w14:textId="77777777" w:rsidR="005377F9" w:rsidRPr="000670FE" w:rsidRDefault="005377F9" w:rsidP="009A4AAA">
            <w:pPr>
              <w:pStyle w:val="TAC"/>
              <w:keepNext w:val="0"/>
              <w:keepLines w:val="0"/>
              <w:widowControl w:val="0"/>
              <w:rPr>
                <w:szCs w:val="18"/>
              </w:rPr>
            </w:pPr>
            <w:r w:rsidRPr="000670FE">
              <w:rPr>
                <w:szCs w:val="18"/>
              </w:rPr>
              <w:t>&lt;--</w:t>
            </w:r>
          </w:p>
        </w:tc>
        <w:tc>
          <w:tcPr>
            <w:tcW w:w="2596" w:type="dxa"/>
            <w:shd w:val="clear" w:color="auto" w:fill="auto"/>
          </w:tcPr>
          <w:p w14:paraId="0615D755" w14:textId="77777777" w:rsidR="005377F9" w:rsidRPr="000670FE" w:rsidRDefault="005377F9" w:rsidP="009A4AAA">
            <w:pPr>
              <w:pStyle w:val="TAL"/>
              <w:keepNext w:val="0"/>
              <w:keepLines w:val="0"/>
              <w:widowControl w:val="0"/>
              <w:rPr>
                <w:szCs w:val="18"/>
              </w:rPr>
            </w:pPr>
            <w:r w:rsidRPr="000670FE">
              <w:rPr>
                <w:szCs w:val="18"/>
              </w:rPr>
              <w:t xml:space="preserve">SIP ACK </w:t>
            </w:r>
          </w:p>
        </w:tc>
        <w:tc>
          <w:tcPr>
            <w:tcW w:w="547" w:type="dxa"/>
            <w:shd w:val="clear" w:color="auto" w:fill="auto"/>
          </w:tcPr>
          <w:p w14:paraId="0EF27B53" w14:textId="77777777" w:rsidR="005377F9" w:rsidRPr="000670FE" w:rsidRDefault="005377F9" w:rsidP="009A4AAA">
            <w:pPr>
              <w:pStyle w:val="TAC"/>
              <w:keepNext w:val="0"/>
              <w:keepLines w:val="0"/>
              <w:widowControl w:val="0"/>
              <w:rPr>
                <w:szCs w:val="18"/>
              </w:rPr>
            </w:pPr>
            <w:r w:rsidRPr="000670FE">
              <w:rPr>
                <w:szCs w:val="18"/>
              </w:rPr>
              <w:t>-</w:t>
            </w:r>
          </w:p>
        </w:tc>
        <w:tc>
          <w:tcPr>
            <w:tcW w:w="860" w:type="dxa"/>
            <w:shd w:val="clear" w:color="auto" w:fill="auto"/>
          </w:tcPr>
          <w:p w14:paraId="0771CF69"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6D913FE4" w14:textId="77777777" w:rsidTr="009A4AAA">
        <w:trPr>
          <w:trHeight w:val="409"/>
          <w:jc w:val="center"/>
        </w:trPr>
        <w:tc>
          <w:tcPr>
            <w:tcW w:w="624" w:type="dxa"/>
            <w:shd w:val="clear" w:color="auto" w:fill="auto"/>
          </w:tcPr>
          <w:p w14:paraId="7BFF00FB" w14:textId="77777777" w:rsidR="005377F9" w:rsidRPr="000670FE" w:rsidRDefault="005377F9" w:rsidP="009A4AAA">
            <w:pPr>
              <w:pStyle w:val="TAC"/>
              <w:keepNext w:val="0"/>
              <w:keepLines w:val="0"/>
              <w:widowControl w:val="0"/>
              <w:rPr>
                <w:rFonts w:cs="Arial"/>
              </w:rPr>
            </w:pPr>
            <w:r w:rsidRPr="000670FE">
              <w:rPr>
                <w:rFonts w:cs="Arial"/>
              </w:rPr>
              <w:t>5</w:t>
            </w:r>
          </w:p>
        </w:tc>
        <w:tc>
          <w:tcPr>
            <w:tcW w:w="4085" w:type="dxa"/>
            <w:shd w:val="clear" w:color="auto" w:fill="auto"/>
          </w:tcPr>
          <w:p w14:paraId="00D5A808" w14:textId="77777777" w:rsidR="005377F9" w:rsidRPr="000670FE" w:rsidRDefault="005377F9" w:rsidP="009A4AAA">
            <w:pPr>
              <w:pStyle w:val="TAL"/>
              <w:keepNext w:val="0"/>
              <w:keepLines w:val="0"/>
              <w:widowControl w:val="0"/>
              <w:rPr>
                <w:rFonts w:cs="Arial"/>
              </w:rPr>
            </w:pPr>
            <w:r w:rsidRPr="000670FE">
              <w:rPr>
                <w:rFonts w:cs="Arial"/>
              </w:rPr>
              <w:t>The SS (MCVideo Server) notifies the UE (MCVideo Client) that there is a broadcast message waiting for him to receive.</w:t>
            </w:r>
          </w:p>
        </w:tc>
        <w:tc>
          <w:tcPr>
            <w:tcW w:w="709" w:type="dxa"/>
            <w:shd w:val="clear" w:color="auto" w:fill="auto"/>
          </w:tcPr>
          <w:p w14:paraId="1F9BDE5A" w14:textId="77777777" w:rsidR="005377F9" w:rsidRPr="000670FE" w:rsidRDefault="005377F9" w:rsidP="009A4AAA">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39ADD2F3" w14:textId="77777777" w:rsidR="005377F9" w:rsidRPr="000670FE" w:rsidRDefault="005377F9" w:rsidP="009A4AAA">
            <w:pPr>
              <w:pStyle w:val="TAL"/>
              <w:keepNext w:val="0"/>
              <w:keepLines w:val="0"/>
              <w:widowControl w:val="0"/>
              <w:rPr>
                <w:rFonts w:cs="Arial"/>
                <w:szCs w:val="18"/>
              </w:rPr>
            </w:pPr>
            <w:r w:rsidRPr="000670FE">
              <w:rPr>
                <w:rFonts w:cs="Arial"/>
                <w:szCs w:val="18"/>
              </w:rPr>
              <w:t>Media Transmission Notification</w:t>
            </w:r>
          </w:p>
        </w:tc>
        <w:tc>
          <w:tcPr>
            <w:tcW w:w="547" w:type="dxa"/>
            <w:shd w:val="clear" w:color="auto" w:fill="auto"/>
          </w:tcPr>
          <w:p w14:paraId="5C8298B8"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1929A450"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541BF628" w14:textId="77777777" w:rsidTr="009A4AAA">
        <w:trPr>
          <w:trHeight w:val="409"/>
          <w:jc w:val="center"/>
        </w:trPr>
        <w:tc>
          <w:tcPr>
            <w:tcW w:w="624" w:type="dxa"/>
            <w:shd w:val="clear" w:color="auto" w:fill="auto"/>
          </w:tcPr>
          <w:p w14:paraId="784CFBD2" w14:textId="77777777" w:rsidR="005377F9" w:rsidRPr="000670FE" w:rsidRDefault="005377F9" w:rsidP="009A4AAA">
            <w:pPr>
              <w:pStyle w:val="TAC"/>
              <w:keepNext w:val="0"/>
              <w:keepLines w:val="0"/>
              <w:widowControl w:val="0"/>
              <w:rPr>
                <w:rFonts w:cs="Arial"/>
              </w:rPr>
            </w:pPr>
            <w:r w:rsidRPr="000670FE">
              <w:rPr>
                <w:rFonts w:cs="Arial"/>
              </w:rPr>
              <w:t>6</w:t>
            </w:r>
          </w:p>
        </w:tc>
        <w:tc>
          <w:tcPr>
            <w:tcW w:w="4085" w:type="dxa"/>
            <w:shd w:val="clear" w:color="auto" w:fill="auto"/>
          </w:tcPr>
          <w:p w14:paraId="3C659A01" w14:textId="77777777" w:rsidR="005377F9" w:rsidRPr="000670FE" w:rsidRDefault="005377F9" w:rsidP="009A4AAA">
            <w:pPr>
              <w:pStyle w:val="TAL"/>
              <w:keepNext w:val="0"/>
              <w:keepLines w:val="0"/>
              <w:widowControl w:val="0"/>
            </w:pPr>
            <w:r w:rsidRPr="000670FE">
              <w:t>Make the MCVideo User request permission to receive media.</w:t>
            </w:r>
          </w:p>
          <w:p w14:paraId="20D1F5CD" w14:textId="6B09C9D0" w:rsidR="005377F9" w:rsidRPr="000670FE" w:rsidRDefault="005377F9" w:rsidP="009A4AAA">
            <w:pPr>
              <w:pStyle w:val="TAL"/>
              <w:keepNext w:val="0"/>
              <w:keepLines w:val="0"/>
              <w:widowControl w:val="0"/>
              <w:rPr>
                <w:rFonts w:cs="Arial"/>
              </w:rPr>
            </w:pPr>
            <w:r>
              <w:rPr>
                <w:rFonts w:eastAsia="Calibri"/>
              </w:rPr>
              <w:t>(</w:t>
            </w:r>
            <w:r w:rsidRPr="000670FE">
              <w:rPr>
                <w:rFonts w:eastAsia="Calibri"/>
              </w:rPr>
              <w:t>NOTE</w:t>
            </w:r>
            <w:r>
              <w:rPr>
                <w:rFonts w:eastAsia="Calibri"/>
              </w:rPr>
              <w:t xml:space="preserve"> 1)</w:t>
            </w:r>
          </w:p>
        </w:tc>
        <w:tc>
          <w:tcPr>
            <w:tcW w:w="709" w:type="dxa"/>
            <w:shd w:val="clear" w:color="auto" w:fill="auto"/>
          </w:tcPr>
          <w:p w14:paraId="31CF805B"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007BF675"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7" w:type="dxa"/>
            <w:shd w:val="clear" w:color="auto" w:fill="auto"/>
          </w:tcPr>
          <w:p w14:paraId="2EAAA05A"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62D658DD"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32D6A069" w14:textId="77777777" w:rsidTr="009A4AAA">
        <w:trPr>
          <w:trHeight w:val="409"/>
          <w:jc w:val="center"/>
        </w:trPr>
        <w:tc>
          <w:tcPr>
            <w:tcW w:w="624" w:type="dxa"/>
            <w:shd w:val="clear" w:color="auto" w:fill="auto"/>
          </w:tcPr>
          <w:p w14:paraId="4FBF32D9" w14:textId="77777777" w:rsidR="005377F9" w:rsidRPr="000670FE" w:rsidRDefault="005377F9" w:rsidP="009A4AAA">
            <w:pPr>
              <w:pStyle w:val="TAC"/>
              <w:keepNext w:val="0"/>
              <w:keepLines w:val="0"/>
              <w:widowControl w:val="0"/>
              <w:rPr>
                <w:rFonts w:cs="Arial"/>
              </w:rPr>
            </w:pPr>
            <w:r w:rsidRPr="000670FE">
              <w:rPr>
                <w:rFonts w:cs="Arial"/>
              </w:rPr>
              <w:t>7</w:t>
            </w:r>
          </w:p>
        </w:tc>
        <w:tc>
          <w:tcPr>
            <w:tcW w:w="4085" w:type="dxa"/>
            <w:shd w:val="clear" w:color="auto" w:fill="auto"/>
          </w:tcPr>
          <w:p w14:paraId="750E9242" w14:textId="77777777" w:rsidR="005377F9" w:rsidRPr="000670FE" w:rsidRDefault="005377F9" w:rsidP="009A4AAA">
            <w:pPr>
              <w:pStyle w:val="TAL"/>
              <w:keepNext w:val="0"/>
              <w:keepLines w:val="0"/>
              <w:widowControl w:val="0"/>
              <w:rPr>
                <w:rFonts w:cs="Arial"/>
              </w:rPr>
            </w:pPr>
            <w:r w:rsidRPr="000670FE">
              <w:rPr>
                <w:rFonts w:cs="Arial"/>
              </w:rPr>
              <w:t>Check: Does the UE (MCVideo Client) request permission to receive the message?</w:t>
            </w:r>
          </w:p>
        </w:tc>
        <w:tc>
          <w:tcPr>
            <w:tcW w:w="709" w:type="dxa"/>
            <w:shd w:val="clear" w:color="auto" w:fill="auto"/>
          </w:tcPr>
          <w:p w14:paraId="4B0DEF9A" w14:textId="77777777" w:rsidR="005377F9" w:rsidRPr="000670FE" w:rsidRDefault="005377F9" w:rsidP="009A4AAA">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70ADCA13" w14:textId="77777777" w:rsidR="005377F9" w:rsidRPr="000670FE" w:rsidRDefault="005377F9" w:rsidP="009A4AAA">
            <w:pPr>
              <w:pStyle w:val="TAL"/>
              <w:keepNext w:val="0"/>
              <w:keepLines w:val="0"/>
              <w:widowControl w:val="0"/>
              <w:rPr>
                <w:rFonts w:cs="Arial"/>
                <w:szCs w:val="18"/>
              </w:rPr>
            </w:pPr>
            <w:r w:rsidRPr="000670FE">
              <w:rPr>
                <w:rFonts w:cs="Arial"/>
                <w:szCs w:val="18"/>
              </w:rPr>
              <w:t>Receive Media Request</w:t>
            </w:r>
          </w:p>
        </w:tc>
        <w:tc>
          <w:tcPr>
            <w:tcW w:w="547" w:type="dxa"/>
            <w:shd w:val="clear" w:color="auto" w:fill="auto"/>
          </w:tcPr>
          <w:p w14:paraId="562E20A7" w14:textId="77777777" w:rsidR="005377F9" w:rsidRPr="000670FE" w:rsidRDefault="005377F9" w:rsidP="009A4AAA">
            <w:pPr>
              <w:pStyle w:val="TAC"/>
              <w:keepNext w:val="0"/>
              <w:keepLines w:val="0"/>
              <w:widowControl w:val="0"/>
              <w:rPr>
                <w:rFonts w:cs="Arial"/>
                <w:szCs w:val="18"/>
              </w:rPr>
            </w:pPr>
            <w:r w:rsidRPr="000670FE">
              <w:rPr>
                <w:rFonts w:cs="Arial"/>
                <w:szCs w:val="18"/>
              </w:rPr>
              <w:t>2</w:t>
            </w:r>
          </w:p>
        </w:tc>
        <w:tc>
          <w:tcPr>
            <w:tcW w:w="860" w:type="dxa"/>
            <w:shd w:val="clear" w:color="auto" w:fill="auto"/>
          </w:tcPr>
          <w:p w14:paraId="42A79A48" w14:textId="77777777" w:rsidR="005377F9" w:rsidRPr="000670FE" w:rsidRDefault="005377F9" w:rsidP="009A4AAA">
            <w:pPr>
              <w:pStyle w:val="TAC"/>
              <w:keepNext w:val="0"/>
              <w:keepLines w:val="0"/>
              <w:widowControl w:val="0"/>
              <w:rPr>
                <w:rFonts w:cs="Arial"/>
                <w:szCs w:val="18"/>
              </w:rPr>
            </w:pPr>
            <w:r w:rsidRPr="000670FE">
              <w:rPr>
                <w:rFonts w:cs="Arial"/>
                <w:szCs w:val="18"/>
              </w:rPr>
              <w:t>P</w:t>
            </w:r>
          </w:p>
        </w:tc>
      </w:tr>
      <w:tr w:rsidR="005377F9" w:rsidRPr="000670FE" w14:paraId="592360D6" w14:textId="77777777" w:rsidTr="009A4AAA">
        <w:trPr>
          <w:trHeight w:val="409"/>
          <w:jc w:val="center"/>
        </w:trPr>
        <w:tc>
          <w:tcPr>
            <w:tcW w:w="624" w:type="dxa"/>
            <w:shd w:val="clear" w:color="auto" w:fill="auto"/>
          </w:tcPr>
          <w:p w14:paraId="6ED4B754" w14:textId="77777777" w:rsidR="005377F9" w:rsidRPr="000670FE" w:rsidRDefault="005377F9" w:rsidP="009A4AAA">
            <w:pPr>
              <w:pStyle w:val="TAC"/>
              <w:keepNext w:val="0"/>
              <w:keepLines w:val="0"/>
              <w:widowControl w:val="0"/>
              <w:rPr>
                <w:rFonts w:cs="Arial"/>
              </w:rPr>
            </w:pPr>
            <w:r w:rsidRPr="000670FE">
              <w:rPr>
                <w:rFonts w:cs="Arial"/>
              </w:rPr>
              <w:t>8</w:t>
            </w:r>
          </w:p>
        </w:tc>
        <w:tc>
          <w:tcPr>
            <w:tcW w:w="4085" w:type="dxa"/>
            <w:shd w:val="clear" w:color="auto" w:fill="auto"/>
          </w:tcPr>
          <w:p w14:paraId="718A13E3" w14:textId="77777777" w:rsidR="005377F9" w:rsidRPr="000670FE" w:rsidRDefault="005377F9" w:rsidP="009A4AAA">
            <w:pPr>
              <w:pStyle w:val="TAL"/>
              <w:keepNext w:val="0"/>
              <w:keepLines w:val="0"/>
              <w:widowControl w:val="0"/>
              <w:rPr>
                <w:rFonts w:cs="Arial"/>
              </w:rPr>
            </w:pPr>
            <w:r w:rsidRPr="000670FE">
              <w:rPr>
                <w:rFonts w:cs="Arial"/>
              </w:rPr>
              <w:t>The SS (MCVideo Server) responds to the Receive Media Request message.</w:t>
            </w:r>
          </w:p>
        </w:tc>
        <w:tc>
          <w:tcPr>
            <w:tcW w:w="709" w:type="dxa"/>
            <w:shd w:val="clear" w:color="auto" w:fill="auto"/>
          </w:tcPr>
          <w:p w14:paraId="5929EDC4" w14:textId="77777777" w:rsidR="005377F9" w:rsidRPr="000670FE" w:rsidRDefault="005377F9" w:rsidP="009A4AAA">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38934D3F" w14:textId="77777777" w:rsidR="005377F9" w:rsidRPr="000670FE" w:rsidRDefault="005377F9" w:rsidP="009A4AAA">
            <w:pPr>
              <w:pStyle w:val="TAL"/>
              <w:keepNext w:val="0"/>
              <w:keepLines w:val="0"/>
              <w:widowControl w:val="0"/>
              <w:rPr>
                <w:rFonts w:cs="Arial"/>
                <w:szCs w:val="18"/>
              </w:rPr>
            </w:pPr>
            <w:r w:rsidRPr="000670FE">
              <w:rPr>
                <w:rFonts w:cs="Arial"/>
                <w:szCs w:val="18"/>
              </w:rPr>
              <w:t>Receive Media Response</w:t>
            </w:r>
          </w:p>
        </w:tc>
        <w:tc>
          <w:tcPr>
            <w:tcW w:w="547" w:type="dxa"/>
            <w:shd w:val="clear" w:color="auto" w:fill="auto"/>
          </w:tcPr>
          <w:p w14:paraId="060749F3"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60AC9D82"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0B43E588" w14:textId="77777777" w:rsidTr="009A4AAA">
        <w:trPr>
          <w:trHeight w:val="409"/>
          <w:jc w:val="center"/>
        </w:trPr>
        <w:tc>
          <w:tcPr>
            <w:tcW w:w="624" w:type="dxa"/>
            <w:shd w:val="clear" w:color="auto" w:fill="auto"/>
          </w:tcPr>
          <w:p w14:paraId="3D46DF10" w14:textId="77777777" w:rsidR="005377F9" w:rsidRPr="000670FE" w:rsidRDefault="005377F9" w:rsidP="009A4AAA">
            <w:pPr>
              <w:pStyle w:val="TAC"/>
              <w:keepNext w:val="0"/>
              <w:keepLines w:val="0"/>
              <w:widowControl w:val="0"/>
              <w:rPr>
                <w:rFonts w:cs="Arial"/>
              </w:rPr>
            </w:pPr>
            <w:r w:rsidRPr="000670FE">
              <w:rPr>
                <w:rFonts w:cs="Arial"/>
              </w:rPr>
              <w:t>9</w:t>
            </w:r>
          </w:p>
        </w:tc>
        <w:tc>
          <w:tcPr>
            <w:tcW w:w="4085" w:type="dxa"/>
            <w:shd w:val="clear" w:color="auto" w:fill="auto"/>
          </w:tcPr>
          <w:p w14:paraId="62E8432D" w14:textId="77777777" w:rsidR="005377F9" w:rsidRPr="000670FE" w:rsidRDefault="005377F9" w:rsidP="009A4AAA">
            <w:pPr>
              <w:pStyle w:val="TAL"/>
              <w:keepNext w:val="0"/>
              <w:keepLines w:val="0"/>
              <w:widowControl w:val="0"/>
              <w:rPr>
                <w:rFonts w:eastAsia="Calibri"/>
              </w:rPr>
            </w:pPr>
            <w:r w:rsidRPr="000670FE">
              <w:rPr>
                <w:rFonts w:eastAsia="Calibri"/>
              </w:rPr>
              <w:t xml:space="preserve">Check: Does the UE (MCVideo client) </w:t>
            </w:r>
            <w:r w:rsidRPr="000670FE">
              <w:t>provide receive media success notification to the MCVideo User and provide a notification to the MCVideo User indicating the type of call</w:t>
            </w:r>
            <w:r w:rsidRPr="000670FE">
              <w:rPr>
                <w:rFonts w:eastAsia="Calibri"/>
              </w:rPr>
              <w:t>?</w:t>
            </w:r>
          </w:p>
          <w:p w14:paraId="0365F170" w14:textId="3F02B68C" w:rsidR="005377F9" w:rsidRPr="000670FE" w:rsidRDefault="005377F9" w:rsidP="009A4AAA">
            <w:pPr>
              <w:pStyle w:val="TAL"/>
              <w:keepNext w:val="0"/>
              <w:keepLines w:val="0"/>
              <w:widowControl w:val="0"/>
              <w:rPr>
                <w:rFonts w:cs="Arial"/>
              </w:rPr>
            </w:pPr>
            <w:r>
              <w:rPr>
                <w:rFonts w:eastAsia="Calibri"/>
              </w:rPr>
              <w:t>(</w:t>
            </w:r>
            <w:r w:rsidRPr="000670FE">
              <w:rPr>
                <w:rFonts w:eastAsia="Calibri"/>
              </w:rPr>
              <w:t>NOTE</w:t>
            </w:r>
            <w:r>
              <w:rPr>
                <w:rFonts w:eastAsia="Calibri"/>
              </w:rPr>
              <w:t xml:space="preserve"> 1)</w:t>
            </w:r>
          </w:p>
        </w:tc>
        <w:tc>
          <w:tcPr>
            <w:tcW w:w="709" w:type="dxa"/>
            <w:shd w:val="clear" w:color="auto" w:fill="auto"/>
          </w:tcPr>
          <w:p w14:paraId="78EC123A"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13843249"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7" w:type="dxa"/>
            <w:shd w:val="clear" w:color="auto" w:fill="auto"/>
          </w:tcPr>
          <w:p w14:paraId="5189CDB2" w14:textId="77777777" w:rsidR="005377F9" w:rsidRPr="000670FE" w:rsidRDefault="005377F9" w:rsidP="009A4AAA">
            <w:pPr>
              <w:pStyle w:val="TAC"/>
              <w:keepNext w:val="0"/>
              <w:keepLines w:val="0"/>
              <w:widowControl w:val="0"/>
              <w:rPr>
                <w:rFonts w:cs="Arial"/>
                <w:szCs w:val="18"/>
              </w:rPr>
            </w:pPr>
            <w:r w:rsidRPr="000670FE">
              <w:rPr>
                <w:rFonts w:cs="Arial"/>
                <w:szCs w:val="18"/>
              </w:rPr>
              <w:t>2</w:t>
            </w:r>
          </w:p>
        </w:tc>
        <w:tc>
          <w:tcPr>
            <w:tcW w:w="860" w:type="dxa"/>
            <w:shd w:val="clear" w:color="auto" w:fill="auto"/>
          </w:tcPr>
          <w:p w14:paraId="2EA501D4" w14:textId="77777777" w:rsidR="005377F9" w:rsidRPr="000670FE" w:rsidRDefault="005377F9" w:rsidP="009A4AAA">
            <w:pPr>
              <w:pStyle w:val="TAC"/>
              <w:keepNext w:val="0"/>
              <w:keepLines w:val="0"/>
              <w:widowControl w:val="0"/>
              <w:rPr>
                <w:rFonts w:cs="Arial"/>
                <w:szCs w:val="18"/>
              </w:rPr>
            </w:pPr>
            <w:r w:rsidRPr="000670FE">
              <w:rPr>
                <w:rFonts w:cs="Arial"/>
                <w:szCs w:val="18"/>
              </w:rPr>
              <w:t>P</w:t>
            </w:r>
          </w:p>
        </w:tc>
      </w:tr>
      <w:tr w:rsidR="005377F9" w:rsidRPr="000670FE" w14:paraId="617D2049" w14:textId="77777777" w:rsidTr="009A4AAA">
        <w:trPr>
          <w:trHeight w:val="409"/>
          <w:jc w:val="center"/>
        </w:trPr>
        <w:tc>
          <w:tcPr>
            <w:tcW w:w="624" w:type="dxa"/>
            <w:shd w:val="clear" w:color="auto" w:fill="auto"/>
          </w:tcPr>
          <w:p w14:paraId="46C938C5" w14:textId="77777777" w:rsidR="005377F9" w:rsidRPr="000670FE" w:rsidRDefault="005377F9" w:rsidP="009A4AAA">
            <w:pPr>
              <w:pStyle w:val="TAC"/>
              <w:keepNext w:val="0"/>
              <w:keepLines w:val="0"/>
              <w:widowControl w:val="0"/>
              <w:rPr>
                <w:rFonts w:cs="Arial"/>
              </w:rPr>
            </w:pPr>
            <w:r w:rsidRPr="000670FE">
              <w:rPr>
                <w:rFonts w:cs="Arial"/>
              </w:rPr>
              <w:t>10</w:t>
            </w:r>
          </w:p>
        </w:tc>
        <w:tc>
          <w:tcPr>
            <w:tcW w:w="4085" w:type="dxa"/>
            <w:shd w:val="clear" w:color="auto" w:fill="auto"/>
          </w:tcPr>
          <w:p w14:paraId="3093B768" w14:textId="77777777" w:rsidR="005377F9" w:rsidRPr="000670FE" w:rsidRDefault="005377F9" w:rsidP="009A4AAA">
            <w:pPr>
              <w:pStyle w:val="TAL"/>
              <w:keepNext w:val="0"/>
              <w:keepLines w:val="0"/>
              <w:widowControl w:val="0"/>
            </w:pPr>
            <w:r w:rsidRPr="000670FE">
              <w:t xml:space="preserve">The SS (MCVideo Server) sends a </w:t>
            </w:r>
            <w:r w:rsidRPr="000670FE">
              <w:rPr>
                <w:rFonts w:cs="Arial"/>
                <w:szCs w:val="18"/>
              </w:rPr>
              <w:t>Media Reception End Request message.</w:t>
            </w:r>
          </w:p>
        </w:tc>
        <w:tc>
          <w:tcPr>
            <w:tcW w:w="709" w:type="dxa"/>
            <w:shd w:val="clear" w:color="auto" w:fill="auto"/>
          </w:tcPr>
          <w:p w14:paraId="2DEFE274" w14:textId="77777777" w:rsidR="005377F9" w:rsidRPr="000670FE" w:rsidRDefault="005377F9" w:rsidP="009A4AAA">
            <w:pPr>
              <w:pStyle w:val="TAC"/>
              <w:keepNext w:val="0"/>
              <w:keepLines w:val="0"/>
              <w:widowControl w:val="0"/>
              <w:rPr>
                <w:szCs w:val="18"/>
              </w:rPr>
            </w:pPr>
            <w:r w:rsidRPr="000670FE">
              <w:rPr>
                <w:rFonts w:cs="Arial"/>
                <w:szCs w:val="18"/>
              </w:rPr>
              <w:t>&lt;--</w:t>
            </w:r>
          </w:p>
        </w:tc>
        <w:tc>
          <w:tcPr>
            <w:tcW w:w="2596" w:type="dxa"/>
            <w:shd w:val="clear" w:color="auto" w:fill="auto"/>
          </w:tcPr>
          <w:p w14:paraId="66CF5587" w14:textId="77777777" w:rsidR="005377F9" w:rsidRPr="000670FE" w:rsidRDefault="005377F9" w:rsidP="009A4AAA">
            <w:pPr>
              <w:pStyle w:val="TAL"/>
              <w:keepNext w:val="0"/>
              <w:keepLines w:val="0"/>
              <w:widowControl w:val="0"/>
              <w:rPr>
                <w:rFonts w:cs="Arial"/>
                <w:szCs w:val="18"/>
              </w:rPr>
            </w:pPr>
            <w:r w:rsidRPr="000670FE">
              <w:rPr>
                <w:rFonts w:cs="Arial"/>
                <w:szCs w:val="18"/>
              </w:rPr>
              <w:t>Media Reception End Request</w:t>
            </w:r>
          </w:p>
        </w:tc>
        <w:tc>
          <w:tcPr>
            <w:tcW w:w="547" w:type="dxa"/>
            <w:shd w:val="clear" w:color="auto" w:fill="auto"/>
          </w:tcPr>
          <w:p w14:paraId="3B1110A2"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18B7E29B"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41AB8D88" w14:textId="77777777" w:rsidTr="009A4AAA">
        <w:trPr>
          <w:trHeight w:val="409"/>
          <w:jc w:val="center"/>
        </w:trPr>
        <w:tc>
          <w:tcPr>
            <w:tcW w:w="624" w:type="dxa"/>
            <w:shd w:val="clear" w:color="auto" w:fill="auto"/>
          </w:tcPr>
          <w:p w14:paraId="184C7168" w14:textId="77777777" w:rsidR="005377F9" w:rsidRPr="000670FE" w:rsidRDefault="005377F9" w:rsidP="009A4AAA">
            <w:pPr>
              <w:pStyle w:val="TAC"/>
              <w:keepNext w:val="0"/>
              <w:keepLines w:val="0"/>
              <w:widowControl w:val="0"/>
              <w:rPr>
                <w:rFonts w:cs="Arial"/>
              </w:rPr>
            </w:pPr>
            <w:r w:rsidRPr="000670FE">
              <w:rPr>
                <w:rFonts w:cs="Arial"/>
              </w:rPr>
              <w:t>11</w:t>
            </w:r>
          </w:p>
        </w:tc>
        <w:tc>
          <w:tcPr>
            <w:tcW w:w="4085" w:type="dxa"/>
            <w:shd w:val="clear" w:color="auto" w:fill="auto"/>
          </w:tcPr>
          <w:p w14:paraId="47A750F0" w14:textId="77777777" w:rsidR="005377F9" w:rsidRPr="000670FE" w:rsidRDefault="005377F9" w:rsidP="009A4AAA">
            <w:pPr>
              <w:pStyle w:val="TAL"/>
              <w:keepNext w:val="0"/>
              <w:keepLines w:val="0"/>
              <w:widowControl w:val="0"/>
            </w:pPr>
            <w:r w:rsidRPr="000670FE">
              <w:t xml:space="preserve">Check: </w:t>
            </w:r>
            <w:r w:rsidRPr="000670FE">
              <w:rPr>
                <w:rFonts w:cs="Arial"/>
              </w:rPr>
              <w:t>Does the UE (MCVideo Client) respond with a Media Reception End Response message?</w:t>
            </w:r>
          </w:p>
        </w:tc>
        <w:tc>
          <w:tcPr>
            <w:tcW w:w="709" w:type="dxa"/>
            <w:shd w:val="clear" w:color="auto" w:fill="auto"/>
          </w:tcPr>
          <w:p w14:paraId="78D8DCD4" w14:textId="77777777" w:rsidR="005377F9" w:rsidRPr="000670FE" w:rsidRDefault="005377F9" w:rsidP="009A4AAA">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329CA275" w14:textId="77777777" w:rsidR="005377F9" w:rsidRPr="000670FE" w:rsidRDefault="005377F9" w:rsidP="009A4AAA">
            <w:pPr>
              <w:pStyle w:val="TAL"/>
              <w:keepNext w:val="0"/>
              <w:keepLines w:val="0"/>
              <w:widowControl w:val="0"/>
              <w:rPr>
                <w:rFonts w:cs="Arial"/>
                <w:szCs w:val="18"/>
              </w:rPr>
            </w:pPr>
            <w:r w:rsidRPr="000670FE">
              <w:rPr>
                <w:rFonts w:cs="Arial"/>
                <w:szCs w:val="18"/>
              </w:rPr>
              <w:t>Media Reception End Response</w:t>
            </w:r>
          </w:p>
        </w:tc>
        <w:tc>
          <w:tcPr>
            <w:tcW w:w="547" w:type="dxa"/>
            <w:shd w:val="clear" w:color="auto" w:fill="auto"/>
          </w:tcPr>
          <w:p w14:paraId="3E113CA5" w14:textId="77777777" w:rsidR="005377F9" w:rsidRPr="000670FE" w:rsidRDefault="005377F9" w:rsidP="009A4AAA">
            <w:pPr>
              <w:pStyle w:val="TAC"/>
              <w:keepNext w:val="0"/>
              <w:keepLines w:val="0"/>
              <w:widowControl w:val="0"/>
              <w:rPr>
                <w:rFonts w:cs="Arial"/>
                <w:szCs w:val="18"/>
              </w:rPr>
            </w:pPr>
            <w:r w:rsidRPr="000670FE">
              <w:rPr>
                <w:rFonts w:cs="Arial"/>
                <w:szCs w:val="18"/>
              </w:rPr>
              <w:t>3</w:t>
            </w:r>
          </w:p>
        </w:tc>
        <w:tc>
          <w:tcPr>
            <w:tcW w:w="860" w:type="dxa"/>
            <w:shd w:val="clear" w:color="auto" w:fill="auto"/>
          </w:tcPr>
          <w:p w14:paraId="36504D20" w14:textId="77777777" w:rsidR="005377F9" w:rsidRPr="000670FE" w:rsidRDefault="005377F9" w:rsidP="009A4AAA">
            <w:pPr>
              <w:pStyle w:val="TAC"/>
              <w:keepNext w:val="0"/>
              <w:keepLines w:val="0"/>
              <w:widowControl w:val="0"/>
              <w:rPr>
                <w:rFonts w:cs="Arial"/>
                <w:szCs w:val="18"/>
              </w:rPr>
            </w:pPr>
            <w:r w:rsidRPr="000670FE">
              <w:rPr>
                <w:rFonts w:cs="Arial"/>
                <w:szCs w:val="18"/>
              </w:rPr>
              <w:t>P</w:t>
            </w:r>
          </w:p>
        </w:tc>
      </w:tr>
      <w:tr w:rsidR="005377F9" w:rsidRPr="000670FE" w14:paraId="5608DA44" w14:textId="77777777" w:rsidTr="009A4AAA">
        <w:trPr>
          <w:trHeight w:val="409"/>
          <w:jc w:val="center"/>
        </w:trPr>
        <w:tc>
          <w:tcPr>
            <w:tcW w:w="624" w:type="dxa"/>
            <w:shd w:val="clear" w:color="auto" w:fill="auto"/>
          </w:tcPr>
          <w:p w14:paraId="6D616A21" w14:textId="77777777" w:rsidR="005377F9" w:rsidRPr="000670FE" w:rsidRDefault="005377F9" w:rsidP="009A4AAA">
            <w:pPr>
              <w:pStyle w:val="TAC"/>
              <w:keepNext w:val="0"/>
              <w:keepLines w:val="0"/>
              <w:widowControl w:val="0"/>
              <w:rPr>
                <w:rFonts w:cs="Arial"/>
              </w:rPr>
            </w:pPr>
            <w:r w:rsidRPr="000670FE">
              <w:rPr>
                <w:rFonts w:cs="Arial"/>
              </w:rPr>
              <w:t>12</w:t>
            </w:r>
          </w:p>
        </w:tc>
        <w:tc>
          <w:tcPr>
            <w:tcW w:w="4085" w:type="dxa"/>
            <w:shd w:val="clear" w:color="auto" w:fill="auto"/>
          </w:tcPr>
          <w:p w14:paraId="4D315804" w14:textId="77777777" w:rsidR="005377F9" w:rsidRPr="000670FE" w:rsidRDefault="005377F9" w:rsidP="009A4AAA">
            <w:pPr>
              <w:pStyle w:val="TAL"/>
              <w:keepNext w:val="0"/>
              <w:keepLines w:val="0"/>
              <w:widowControl w:val="0"/>
            </w:pPr>
            <w:r w:rsidRPr="000670FE">
              <w:t xml:space="preserve">Check: </w:t>
            </w:r>
            <w:r w:rsidRPr="000670FE">
              <w:rPr>
                <w:rFonts w:cs="Arial"/>
              </w:rPr>
              <w:t xml:space="preserve">Does the UE (MCVideo Client) </w:t>
            </w:r>
            <w:r w:rsidRPr="000670FE">
              <w:t>inform the MCVideo User that the receiving RTP media is being ended and provide a notification to the MCVideo User indicating the type of call?</w:t>
            </w:r>
          </w:p>
          <w:p w14:paraId="790A7E2C" w14:textId="6621E236" w:rsidR="005377F9" w:rsidRPr="000670FE" w:rsidRDefault="005377F9" w:rsidP="009A4AAA">
            <w:pPr>
              <w:pStyle w:val="TAL"/>
              <w:keepNext w:val="0"/>
              <w:keepLines w:val="0"/>
              <w:widowControl w:val="0"/>
            </w:pPr>
            <w:r>
              <w:rPr>
                <w:rFonts w:eastAsia="Calibri"/>
              </w:rPr>
              <w:t>(</w:t>
            </w:r>
            <w:r w:rsidRPr="000670FE">
              <w:rPr>
                <w:rFonts w:eastAsia="Calibri"/>
              </w:rPr>
              <w:t>NOTE</w:t>
            </w:r>
            <w:r>
              <w:rPr>
                <w:rFonts w:eastAsia="Calibri"/>
              </w:rPr>
              <w:t xml:space="preserve"> 1)</w:t>
            </w:r>
          </w:p>
        </w:tc>
        <w:tc>
          <w:tcPr>
            <w:tcW w:w="709" w:type="dxa"/>
            <w:shd w:val="clear" w:color="auto" w:fill="auto"/>
          </w:tcPr>
          <w:p w14:paraId="22974D54"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217E665C"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7" w:type="dxa"/>
            <w:shd w:val="clear" w:color="auto" w:fill="auto"/>
          </w:tcPr>
          <w:p w14:paraId="09299EE8" w14:textId="77777777" w:rsidR="005377F9" w:rsidRPr="000670FE" w:rsidRDefault="005377F9" w:rsidP="009A4AAA">
            <w:pPr>
              <w:pStyle w:val="TAC"/>
              <w:keepNext w:val="0"/>
              <w:keepLines w:val="0"/>
              <w:widowControl w:val="0"/>
              <w:rPr>
                <w:rFonts w:cs="Arial"/>
                <w:szCs w:val="18"/>
              </w:rPr>
            </w:pPr>
            <w:r w:rsidRPr="000670FE">
              <w:rPr>
                <w:rFonts w:cs="Arial"/>
                <w:szCs w:val="18"/>
              </w:rPr>
              <w:t>3</w:t>
            </w:r>
          </w:p>
        </w:tc>
        <w:tc>
          <w:tcPr>
            <w:tcW w:w="860" w:type="dxa"/>
            <w:shd w:val="clear" w:color="auto" w:fill="auto"/>
          </w:tcPr>
          <w:p w14:paraId="1CC1E8B3" w14:textId="77777777" w:rsidR="005377F9" w:rsidRPr="000670FE" w:rsidRDefault="005377F9" w:rsidP="009A4AAA">
            <w:pPr>
              <w:pStyle w:val="TAC"/>
              <w:keepNext w:val="0"/>
              <w:keepLines w:val="0"/>
              <w:widowControl w:val="0"/>
              <w:rPr>
                <w:rFonts w:cs="Arial"/>
                <w:szCs w:val="18"/>
              </w:rPr>
            </w:pPr>
            <w:r w:rsidRPr="000670FE">
              <w:rPr>
                <w:rFonts w:cs="Arial"/>
                <w:szCs w:val="18"/>
              </w:rPr>
              <w:t>P</w:t>
            </w:r>
          </w:p>
        </w:tc>
      </w:tr>
      <w:tr w:rsidR="005377F9" w:rsidRPr="000670FE" w14:paraId="127FFA11" w14:textId="77777777" w:rsidTr="009A4AAA">
        <w:trPr>
          <w:trHeight w:val="409"/>
          <w:jc w:val="center"/>
        </w:trPr>
        <w:tc>
          <w:tcPr>
            <w:tcW w:w="624" w:type="dxa"/>
            <w:shd w:val="clear" w:color="auto" w:fill="auto"/>
          </w:tcPr>
          <w:p w14:paraId="2CAA483C" w14:textId="77777777" w:rsidR="005377F9" w:rsidRPr="000670FE" w:rsidRDefault="005377F9" w:rsidP="009A4AAA">
            <w:pPr>
              <w:pStyle w:val="TAC"/>
              <w:keepNext w:val="0"/>
              <w:keepLines w:val="0"/>
              <w:widowControl w:val="0"/>
              <w:rPr>
                <w:rFonts w:cs="Arial"/>
              </w:rPr>
            </w:pPr>
            <w:r w:rsidRPr="000670FE">
              <w:rPr>
                <w:rFonts w:cs="Arial"/>
              </w:rPr>
              <w:t>13</w:t>
            </w:r>
          </w:p>
        </w:tc>
        <w:tc>
          <w:tcPr>
            <w:tcW w:w="4085" w:type="dxa"/>
            <w:shd w:val="clear" w:color="auto" w:fill="auto"/>
          </w:tcPr>
          <w:p w14:paraId="1BA1DDFF" w14:textId="77777777" w:rsidR="005377F9" w:rsidRPr="000670FE" w:rsidRDefault="005377F9" w:rsidP="009A4AAA">
            <w:pPr>
              <w:pStyle w:val="TAL"/>
              <w:keepNext w:val="0"/>
              <w:keepLines w:val="0"/>
              <w:widowControl w:val="0"/>
              <w:rPr>
                <w:rFonts w:cs="Arial"/>
              </w:rPr>
            </w:pPr>
            <w:r w:rsidRPr="000670FE">
              <w:rPr>
                <w:rFonts w:cs="Arial"/>
              </w:rPr>
              <w:t>The SS (MCVideo Server) sends a SIP BYE message.</w:t>
            </w:r>
          </w:p>
        </w:tc>
        <w:tc>
          <w:tcPr>
            <w:tcW w:w="709" w:type="dxa"/>
            <w:shd w:val="clear" w:color="auto" w:fill="auto"/>
          </w:tcPr>
          <w:p w14:paraId="2BCE3BF5" w14:textId="77777777" w:rsidR="005377F9" w:rsidRPr="000670FE" w:rsidRDefault="005377F9" w:rsidP="009A4AAA">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21DEE1F3" w14:textId="77777777" w:rsidR="005377F9" w:rsidRPr="000670FE" w:rsidRDefault="005377F9" w:rsidP="009A4AAA">
            <w:pPr>
              <w:pStyle w:val="TAL"/>
              <w:keepNext w:val="0"/>
              <w:keepLines w:val="0"/>
              <w:widowControl w:val="0"/>
              <w:rPr>
                <w:rFonts w:cs="Arial"/>
                <w:szCs w:val="18"/>
              </w:rPr>
            </w:pPr>
            <w:r w:rsidRPr="000670FE">
              <w:rPr>
                <w:rFonts w:cs="Arial"/>
                <w:szCs w:val="18"/>
              </w:rPr>
              <w:t>SIP BYE</w:t>
            </w:r>
          </w:p>
        </w:tc>
        <w:tc>
          <w:tcPr>
            <w:tcW w:w="547" w:type="dxa"/>
            <w:shd w:val="clear" w:color="auto" w:fill="auto"/>
          </w:tcPr>
          <w:p w14:paraId="7E8EE6BD"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860" w:type="dxa"/>
            <w:shd w:val="clear" w:color="auto" w:fill="auto"/>
          </w:tcPr>
          <w:p w14:paraId="4B36DB18"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r>
      <w:tr w:rsidR="005377F9" w:rsidRPr="000670FE" w14:paraId="3B4BE2D4" w14:textId="77777777" w:rsidTr="009A4AAA">
        <w:trPr>
          <w:trHeight w:val="153"/>
          <w:jc w:val="center"/>
        </w:trPr>
        <w:tc>
          <w:tcPr>
            <w:tcW w:w="624" w:type="dxa"/>
            <w:shd w:val="clear" w:color="auto" w:fill="auto"/>
          </w:tcPr>
          <w:p w14:paraId="52A9298E" w14:textId="77777777" w:rsidR="005377F9" w:rsidRPr="000670FE" w:rsidRDefault="005377F9" w:rsidP="009A4AAA">
            <w:pPr>
              <w:pStyle w:val="TAC"/>
              <w:keepNext w:val="0"/>
              <w:keepLines w:val="0"/>
              <w:widowControl w:val="0"/>
              <w:rPr>
                <w:rFonts w:cs="Arial"/>
              </w:rPr>
            </w:pPr>
            <w:r w:rsidRPr="000670FE">
              <w:rPr>
                <w:rFonts w:cs="Arial"/>
              </w:rPr>
              <w:t>14</w:t>
            </w:r>
          </w:p>
        </w:tc>
        <w:tc>
          <w:tcPr>
            <w:tcW w:w="4085" w:type="dxa"/>
            <w:shd w:val="clear" w:color="auto" w:fill="auto"/>
          </w:tcPr>
          <w:p w14:paraId="3EABFC16" w14:textId="77777777" w:rsidR="005377F9" w:rsidRPr="000670FE" w:rsidRDefault="005377F9" w:rsidP="009A4AAA">
            <w:pPr>
              <w:pStyle w:val="TAL"/>
              <w:keepNext w:val="0"/>
              <w:keepLines w:val="0"/>
              <w:widowControl w:val="0"/>
              <w:rPr>
                <w:rFonts w:cs="Arial"/>
              </w:rPr>
            </w:pPr>
            <w:r w:rsidRPr="000670FE">
              <w:t xml:space="preserve">Check: Does the UE </w:t>
            </w:r>
            <w:r w:rsidRPr="000670FE">
              <w:rPr>
                <w:rFonts w:cs="Arial"/>
              </w:rPr>
              <w:t>(MCVideo Client) send a SIP 200 (OK) message?</w:t>
            </w:r>
          </w:p>
        </w:tc>
        <w:tc>
          <w:tcPr>
            <w:tcW w:w="709" w:type="dxa"/>
            <w:shd w:val="clear" w:color="auto" w:fill="auto"/>
          </w:tcPr>
          <w:p w14:paraId="66F2A71D" w14:textId="77777777" w:rsidR="005377F9" w:rsidRPr="000670FE" w:rsidRDefault="005377F9" w:rsidP="009A4AAA">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0601FC8C" w14:textId="77777777" w:rsidR="005377F9" w:rsidRPr="000670FE" w:rsidRDefault="005377F9" w:rsidP="009A4AAA">
            <w:pPr>
              <w:pStyle w:val="TAL"/>
              <w:keepNext w:val="0"/>
              <w:keepLines w:val="0"/>
              <w:widowControl w:val="0"/>
              <w:rPr>
                <w:rFonts w:cs="Arial"/>
                <w:szCs w:val="18"/>
              </w:rPr>
            </w:pPr>
            <w:r w:rsidRPr="000670FE">
              <w:rPr>
                <w:rFonts w:cs="Arial"/>
                <w:szCs w:val="18"/>
              </w:rPr>
              <w:t>SIP 200 (OK)</w:t>
            </w:r>
          </w:p>
        </w:tc>
        <w:tc>
          <w:tcPr>
            <w:tcW w:w="547" w:type="dxa"/>
            <w:shd w:val="clear" w:color="auto" w:fill="auto"/>
          </w:tcPr>
          <w:p w14:paraId="154247C0" w14:textId="77777777" w:rsidR="005377F9" w:rsidRPr="000670FE" w:rsidRDefault="005377F9" w:rsidP="009A4AAA">
            <w:pPr>
              <w:pStyle w:val="TAC"/>
              <w:keepNext w:val="0"/>
              <w:keepLines w:val="0"/>
              <w:widowControl w:val="0"/>
              <w:rPr>
                <w:rFonts w:cs="Arial"/>
                <w:szCs w:val="18"/>
              </w:rPr>
            </w:pPr>
            <w:r w:rsidRPr="000670FE">
              <w:rPr>
                <w:rFonts w:cs="Arial"/>
                <w:szCs w:val="18"/>
              </w:rPr>
              <w:t>4</w:t>
            </w:r>
          </w:p>
        </w:tc>
        <w:tc>
          <w:tcPr>
            <w:tcW w:w="860" w:type="dxa"/>
            <w:shd w:val="clear" w:color="auto" w:fill="auto"/>
          </w:tcPr>
          <w:p w14:paraId="2AC74FC4" w14:textId="77777777" w:rsidR="005377F9" w:rsidRPr="000670FE" w:rsidRDefault="005377F9" w:rsidP="009A4AAA">
            <w:pPr>
              <w:pStyle w:val="TAC"/>
              <w:keepNext w:val="0"/>
              <w:keepLines w:val="0"/>
              <w:widowControl w:val="0"/>
              <w:rPr>
                <w:rFonts w:cs="Arial"/>
                <w:szCs w:val="18"/>
              </w:rPr>
            </w:pPr>
            <w:r w:rsidRPr="000670FE">
              <w:rPr>
                <w:rFonts w:cs="Arial"/>
                <w:szCs w:val="18"/>
              </w:rPr>
              <w:t>P</w:t>
            </w:r>
          </w:p>
        </w:tc>
      </w:tr>
      <w:tr w:rsidR="005377F9" w:rsidRPr="000670FE" w14:paraId="5CFCB9B6" w14:textId="77777777" w:rsidTr="009A4AAA">
        <w:trPr>
          <w:trHeight w:val="426"/>
          <w:jc w:val="center"/>
        </w:trPr>
        <w:tc>
          <w:tcPr>
            <w:tcW w:w="624" w:type="dxa"/>
            <w:shd w:val="clear" w:color="auto" w:fill="auto"/>
          </w:tcPr>
          <w:p w14:paraId="6949A393" w14:textId="77777777" w:rsidR="005377F9" w:rsidRPr="000670FE" w:rsidRDefault="005377F9" w:rsidP="009A4AAA">
            <w:pPr>
              <w:pStyle w:val="TAC"/>
              <w:keepNext w:val="0"/>
              <w:keepLines w:val="0"/>
              <w:widowControl w:val="0"/>
            </w:pPr>
            <w:r w:rsidRPr="000670FE">
              <w:t>-</w:t>
            </w:r>
          </w:p>
        </w:tc>
        <w:tc>
          <w:tcPr>
            <w:tcW w:w="4085" w:type="dxa"/>
            <w:shd w:val="clear" w:color="auto" w:fill="auto"/>
          </w:tcPr>
          <w:p w14:paraId="49151FF5" w14:textId="77777777" w:rsidR="005377F9" w:rsidRPr="000670FE" w:rsidRDefault="005377F9" w:rsidP="009A4AAA">
            <w:pPr>
              <w:pStyle w:val="TAL"/>
              <w:keepNext w:val="0"/>
              <w:keepLines w:val="0"/>
              <w:widowControl w:val="0"/>
            </w:pPr>
            <w:r w:rsidRPr="000670FE">
              <w:t xml:space="preserve">EXCEPTION: SS </w:t>
            </w:r>
            <w:r>
              <w:t xml:space="preserve">(MCVideo Server) </w:t>
            </w:r>
            <w:r w:rsidRPr="000670FE">
              <w:t>releases the E-UTRA connection.</w:t>
            </w:r>
          </w:p>
        </w:tc>
        <w:tc>
          <w:tcPr>
            <w:tcW w:w="709" w:type="dxa"/>
            <w:shd w:val="clear" w:color="auto" w:fill="auto"/>
          </w:tcPr>
          <w:p w14:paraId="4A77E6E0" w14:textId="77777777" w:rsidR="005377F9" w:rsidRPr="000670FE" w:rsidRDefault="005377F9" w:rsidP="009A4AAA">
            <w:pPr>
              <w:pStyle w:val="TAC"/>
              <w:keepNext w:val="0"/>
              <w:keepLines w:val="0"/>
              <w:widowControl w:val="0"/>
            </w:pPr>
            <w:r w:rsidRPr="000670FE">
              <w:t>-</w:t>
            </w:r>
          </w:p>
        </w:tc>
        <w:tc>
          <w:tcPr>
            <w:tcW w:w="2596" w:type="dxa"/>
            <w:shd w:val="clear" w:color="auto" w:fill="auto"/>
          </w:tcPr>
          <w:p w14:paraId="74E0F64A" w14:textId="77777777" w:rsidR="005377F9" w:rsidRPr="000670FE" w:rsidRDefault="005377F9" w:rsidP="009A4AAA">
            <w:pPr>
              <w:pStyle w:val="TAL"/>
              <w:keepNext w:val="0"/>
              <w:keepLines w:val="0"/>
              <w:widowControl w:val="0"/>
            </w:pPr>
            <w:r w:rsidRPr="000670FE">
              <w:t>-</w:t>
            </w:r>
          </w:p>
        </w:tc>
        <w:tc>
          <w:tcPr>
            <w:tcW w:w="547" w:type="dxa"/>
            <w:shd w:val="clear" w:color="auto" w:fill="auto"/>
          </w:tcPr>
          <w:p w14:paraId="755569B1" w14:textId="77777777" w:rsidR="005377F9" w:rsidRPr="000670FE" w:rsidRDefault="005377F9" w:rsidP="009A4AAA">
            <w:pPr>
              <w:pStyle w:val="TAC"/>
              <w:keepNext w:val="0"/>
              <w:keepLines w:val="0"/>
              <w:widowControl w:val="0"/>
            </w:pPr>
            <w:r w:rsidRPr="000670FE">
              <w:t>-</w:t>
            </w:r>
          </w:p>
        </w:tc>
        <w:tc>
          <w:tcPr>
            <w:tcW w:w="860" w:type="dxa"/>
            <w:shd w:val="clear" w:color="auto" w:fill="auto"/>
          </w:tcPr>
          <w:p w14:paraId="68C4B265" w14:textId="77777777" w:rsidR="005377F9" w:rsidRPr="000670FE" w:rsidRDefault="005377F9" w:rsidP="009A4AAA">
            <w:pPr>
              <w:pStyle w:val="TAC"/>
              <w:keepNext w:val="0"/>
              <w:keepLines w:val="0"/>
              <w:widowControl w:val="0"/>
            </w:pPr>
            <w:r w:rsidRPr="000670FE">
              <w:t>-</w:t>
            </w:r>
          </w:p>
        </w:tc>
      </w:tr>
      <w:tr w:rsidR="005377F9" w:rsidRPr="000670FE" w14:paraId="0D0799AB" w14:textId="77777777" w:rsidTr="009A4AAA">
        <w:trPr>
          <w:trHeight w:val="426"/>
          <w:jc w:val="center"/>
        </w:trPr>
        <w:tc>
          <w:tcPr>
            <w:tcW w:w="9421" w:type="dxa"/>
            <w:gridSpan w:val="6"/>
            <w:shd w:val="clear" w:color="auto" w:fill="auto"/>
          </w:tcPr>
          <w:p w14:paraId="666D5FF8" w14:textId="77777777" w:rsidR="005377F9" w:rsidRPr="000670FE" w:rsidRDefault="005377F9" w:rsidP="000C1899">
            <w:pPr>
              <w:pStyle w:val="TAC"/>
              <w:keepLines w:val="0"/>
              <w:jc w:val="left"/>
            </w:pPr>
            <w:r>
              <w:t>NOTE 1: This action is expected to be done via a suitable implementation dependent MMI.</w:t>
            </w:r>
          </w:p>
        </w:tc>
      </w:tr>
    </w:tbl>
    <w:p w14:paraId="779EF029" w14:textId="77777777" w:rsidR="005377F9" w:rsidRPr="000670FE" w:rsidRDefault="005377F9" w:rsidP="005377F9"/>
    <w:p w14:paraId="27705A32" w14:textId="77777777" w:rsidR="005377F9" w:rsidRPr="000670FE" w:rsidRDefault="005377F9" w:rsidP="000C1899">
      <w:pPr>
        <w:pStyle w:val="H6"/>
      </w:pPr>
      <w:r w:rsidRPr="000670FE">
        <w:t>6.1.1.8.3.3</w:t>
      </w:r>
      <w:r w:rsidRPr="000670FE">
        <w:tab/>
        <w:t>Specific message contents</w:t>
      </w:r>
    </w:p>
    <w:p w14:paraId="1C40E90A" w14:textId="77777777" w:rsidR="005377F9" w:rsidRPr="000670FE" w:rsidRDefault="005377F9" w:rsidP="005377F9">
      <w:pPr>
        <w:pStyle w:val="TH"/>
      </w:pPr>
      <w:r w:rsidRPr="000670FE">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5377F9" w:rsidRPr="000670FE" w14:paraId="7C0124C4" w14:textId="77777777" w:rsidTr="009A4AAA">
        <w:trPr>
          <w:tblHeader/>
        </w:trPr>
        <w:tc>
          <w:tcPr>
            <w:tcW w:w="9639" w:type="dxa"/>
            <w:gridSpan w:val="5"/>
          </w:tcPr>
          <w:p w14:paraId="0138D2F1" w14:textId="77777777" w:rsidR="005377F9" w:rsidRPr="000670FE" w:rsidRDefault="005377F9" w:rsidP="009A4AAA">
            <w:pPr>
              <w:pStyle w:val="TAL"/>
              <w:keepNext w:val="0"/>
              <w:keepLines w:val="0"/>
              <w:widowControl w:val="0"/>
            </w:pPr>
            <w:r w:rsidRPr="000670FE">
              <w:t>Derivation Path: TS 36-579-1 [2], Table 5.5.2.5.2-1, conditions MCVIDEO, BROADCAST CALL</w:t>
            </w:r>
          </w:p>
        </w:tc>
      </w:tr>
      <w:tr w:rsidR="005377F9" w:rsidRPr="000670FE" w14:paraId="49D27ED5" w14:textId="77777777" w:rsidTr="009A4AAA">
        <w:trPr>
          <w:tblHeader/>
        </w:trPr>
        <w:tc>
          <w:tcPr>
            <w:tcW w:w="2835" w:type="dxa"/>
          </w:tcPr>
          <w:p w14:paraId="52EC5C67" w14:textId="77777777" w:rsidR="005377F9" w:rsidRPr="000670FE" w:rsidRDefault="005377F9" w:rsidP="009A4AAA">
            <w:pPr>
              <w:pStyle w:val="TAH"/>
              <w:keepNext w:val="0"/>
              <w:keepLines w:val="0"/>
              <w:widowControl w:val="0"/>
              <w:rPr>
                <w:bCs/>
              </w:rPr>
            </w:pPr>
            <w:r w:rsidRPr="000670FE">
              <w:rPr>
                <w:bCs/>
              </w:rPr>
              <w:t>Information Element</w:t>
            </w:r>
          </w:p>
        </w:tc>
        <w:tc>
          <w:tcPr>
            <w:tcW w:w="2126" w:type="dxa"/>
          </w:tcPr>
          <w:p w14:paraId="50A1C1B2" w14:textId="77777777" w:rsidR="005377F9" w:rsidRPr="000670FE" w:rsidRDefault="005377F9" w:rsidP="009A4AAA">
            <w:pPr>
              <w:pStyle w:val="TAH"/>
              <w:keepNext w:val="0"/>
              <w:keepLines w:val="0"/>
              <w:widowControl w:val="0"/>
              <w:rPr>
                <w:bCs/>
              </w:rPr>
            </w:pPr>
            <w:r w:rsidRPr="000670FE">
              <w:rPr>
                <w:bCs/>
              </w:rPr>
              <w:t>Value/remark</w:t>
            </w:r>
          </w:p>
        </w:tc>
        <w:tc>
          <w:tcPr>
            <w:tcW w:w="2126" w:type="dxa"/>
            <w:tcBorders>
              <w:bottom w:val="single" w:sz="4" w:space="0" w:color="auto"/>
            </w:tcBorders>
          </w:tcPr>
          <w:p w14:paraId="6890A12E" w14:textId="77777777" w:rsidR="005377F9" w:rsidRPr="000670FE" w:rsidRDefault="005377F9" w:rsidP="009A4AAA">
            <w:pPr>
              <w:pStyle w:val="TAH"/>
              <w:keepNext w:val="0"/>
              <w:keepLines w:val="0"/>
              <w:widowControl w:val="0"/>
              <w:rPr>
                <w:bCs/>
              </w:rPr>
            </w:pPr>
            <w:r w:rsidRPr="000670FE">
              <w:rPr>
                <w:bCs/>
              </w:rPr>
              <w:t>Comment</w:t>
            </w:r>
          </w:p>
        </w:tc>
        <w:tc>
          <w:tcPr>
            <w:tcW w:w="1418" w:type="dxa"/>
          </w:tcPr>
          <w:p w14:paraId="0F84418C" w14:textId="77777777" w:rsidR="005377F9" w:rsidRPr="000670FE" w:rsidRDefault="005377F9" w:rsidP="009A4AAA">
            <w:pPr>
              <w:pStyle w:val="TAH"/>
              <w:keepNext w:val="0"/>
              <w:keepLines w:val="0"/>
              <w:widowControl w:val="0"/>
              <w:rPr>
                <w:bCs/>
              </w:rPr>
            </w:pPr>
            <w:r w:rsidRPr="000670FE">
              <w:rPr>
                <w:bCs/>
              </w:rPr>
              <w:t>Reference</w:t>
            </w:r>
          </w:p>
        </w:tc>
        <w:tc>
          <w:tcPr>
            <w:tcW w:w="1134" w:type="dxa"/>
          </w:tcPr>
          <w:p w14:paraId="5FD3578C" w14:textId="77777777" w:rsidR="005377F9" w:rsidRPr="000670FE" w:rsidRDefault="005377F9" w:rsidP="009A4AAA">
            <w:pPr>
              <w:pStyle w:val="TAH"/>
              <w:keepNext w:val="0"/>
              <w:keepLines w:val="0"/>
              <w:widowControl w:val="0"/>
              <w:rPr>
                <w:bCs/>
              </w:rPr>
            </w:pPr>
            <w:r w:rsidRPr="000670FE">
              <w:rPr>
                <w:bCs/>
              </w:rPr>
              <w:t>Condition</w:t>
            </w:r>
          </w:p>
        </w:tc>
      </w:tr>
      <w:tr w:rsidR="005377F9" w:rsidRPr="000670FE" w14:paraId="2837CC24" w14:textId="77777777" w:rsidTr="009A4AAA">
        <w:tc>
          <w:tcPr>
            <w:tcW w:w="2835" w:type="dxa"/>
            <w:tcBorders>
              <w:top w:val="single" w:sz="4" w:space="0" w:color="auto"/>
              <w:left w:val="single" w:sz="4" w:space="0" w:color="auto"/>
              <w:bottom w:val="single" w:sz="4" w:space="0" w:color="auto"/>
              <w:right w:val="single" w:sz="4" w:space="0" w:color="auto"/>
            </w:tcBorders>
          </w:tcPr>
          <w:p w14:paraId="2B589D94" w14:textId="77777777" w:rsidR="005377F9" w:rsidRPr="000670FE" w:rsidRDefault="005377F9" w:rsidP="009A4AAA">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A1F556"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3D4D8B0E"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2DC755F" w14:textId="77777777" w:rsidR="005377F9" w:rsidRPr="000670FE" w:rsidRDefault="005377F9" w:rsidP="009A4AAA">
            <w:pPr>
              <w:pStyle w:val="TAL"/>
            </w:pPr>
            <w:r w:rsidRPr="000670FE">
              <w:t>RFC 3261 [22]</w:t>
            </w:r>
          </w:p>
        </w:tc>
        <w:tc>
          <w:tcPr>
            <w:tcW w:w="1134" w:type="dxa"/>
            <w:tcBorders>
              <w:top w:val="single" w:sz="4" w:space="0" w:color="auto"/>
              <w:left w:val="single" w:sz="4" w:space="0" w:color="auto"/>
              <w:bottom w:val="single" w:sz="4" w:space="0" w:color="auto"/>
              <w:right w:val="single" w:sz="4" w:space="0" w:color="auto"/>
            </w:tcBorders>
          </w:tcPr>
          <w:p w14:paraId="3E8FA849" w14:textId="77777777" w:rsidR="005377F9" w:rsidRPr="000670FE" w:rsidRDefault="005377F9" w:rsidP="009A4AAA">
            <w:pPr>
              <w:pStyle w:val="TAL"/>
            </w:pPr>
          </w:p>
        </w:tc>
      </w:tr>
      <w:tr w:rsidR="005377F9" w:rsidRPr="000670FE" w14:paraId="2CDBA6D1" w14:textId="77777777" w:rsidTr="009A4AAA">
        <w:tc>
          <w:tcPr>
            <w:tcW w:w="2835" w:type="dxa"/>
            <w:tcBorders>
              <w:top w:val="single" w:sz="4" w:space="0" w:color="auto"/>
              <w:left w:val="single" w:sz="4" w:space="0" w:color="auto"/>
              <w:bottom w:val="single" w:sz="4" w:space="0" w:color="auto"/>
              <w:right w:val="single" w:sz="4" w:space="0" w:color="auto"/>
            </w:tcBorders>
          </w:tcPr>
          <w:p w14:paraId="7F9F4FD3" w14:textId="77777777" w:rsidR="005377F9" w:rsidRPr="000670FE" w:rsidRDefault="005377F9" w:rsidP="009A4AAA">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C64E30"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5BB236B7" w14:textId="77777777" w:rsidR="005377F9" w:rsidRPr="000670FE" w:rsidRDefault="005377F9" w:rsidP="009A4AAA">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5EE9FBEC" w14:textId="77777777" w:rsidR="005377F9" w:rsidRPr="000670FE"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517266B9" w14:textId="77777777" w:rsidR="005377F9" w:rsidRPr="000670FE" w:rsidRDefault="005377F9" w:rsidP="009A4AAA">
            <w:pPr>
              <w:pStyle w:val="TAL"/>
            </w:pPr>
          </w:p>
        </w:tc>
      </w:tr>
      <w:tr w:rsidR="005377F9" w:rsidRPr="000670FE" w14:paraId="28AE9795" w14:textId="77777777" w:rsidTr="009A4AAA">
        <w:tc>
          <w:tcPr>
            <w:tcW w:w="2835" w:type="dxa"/>
            <w:tcBorders>
              <w:top w:val="single" w:sz="4" w:space="0" w:color="auto"/>
              <w:left w:val="single" w:sz="4" w:space="0" w:color="auto"/>
              <w:bottom w:val="single" w:sz="4" w:space="0" w:color="auto"/>
              <w:right w:val="single" w:sz="4" w:space="0" w:color="auto"/>
            </w:tcBorders>
          </w:tcPr>
          <w:p w14:paraId="019B7114" w14:textId="77777777" w:rsidR="005377F9" w:rsidRPr="000670FE" w:rsidRDefault="005377F9" w:rsidP="009A4AAA">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34DB4E0"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1720E074"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34F705F" w14:textId="77777777" w:rsidR="005377F9" w:rsidRPr="000670FE"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7996C91F" w14:textId="77777777" w:rsidR="005377F9" w:rsidRPr="000670FE" w:rsidRDefault="005377F9" w:rsidP="009A4AAA">
            <w:pPr>
              <w:pStyle w:val="TAL"/>
            </w:pPr>
          </w:p>
        </w:tc>
      </w:tr>
      <w:tr w:rsidR="005377F9" w:rsidRPr="000670FE" w14:paraId="132E79DA" w14:textId="77777777" w:rsidTr="009A4AAA">
        <w:tc>
          <w:tcPr>
            <w:tcW w:w="2835" w:type="dxa"/>
            <w:tcBorders>
              <w:top w:val="single" w:sz="4" w:space="0" w:color="auto"/>
              <w:left w:val="single" w:sz="4" w:space="0" w:color="auto"/>
              <w:bottom w:val="single" w:sz="4" w:space="0" w:color="auto"/>
              <w:right w:val="single" w:sz="4" w:space="0" w:color="auto"/>
            </w:tcBorders>
          </w:tcPr>
          <w:p w14:paraId="4CFA0991" w14:textId="77777777" w:rsidR="005377F9" w:rsidRPr="000670FE" w:rsidRDefault="005377F9" w:rsidP="009A4AAA">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4DE2BB" w14:textId="3CF02B27" w:rsidR="005377F9" w:rsidRPr="000670FE" w:rsidRDefault="005377F9" w:rsidP="009A4AAA">
            <w:pPr>
              <w:pStyle w:val="TAL"/>
            </w:pPr>
            <w:r>
              <w:t>MCVideo</w:t>
            </w:r>
            <w:r w:rsidRPr="000670FE">
              <w:t>-Info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59FFFEB7"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CDBAA11" w14:textId="77777777" w:rsidR="005377F9" w:rsidRPr="000670FE"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2218241F" w14:textId="77777777" w:rsidR="005377F9" w:rsidRPr="000670FE" w:rsidRDefault="005377F9" w:rsidP="009A4AAA">
            <w:pPr>
              <w:pStyle w:val="TAL"/>
            </w:pPr>
          </w:p>
        </w:tc>
      </w:tr>
    </w:tbl>
    <w:p w14:paraId="790569B2" w14:textId="77777777" w:rsidR="005377F9" w:rsidRPr="000670FE" w:rsidRDefault="005377F9" w:rsidP="005377F9"/>
    <w:p w14:paraId="5FB4D922" w14:textId="77777777" w:rsidR="005377F9" w:rsidRPr="000670FE" w:rsidRDefault="005377F9" w:rsidP="005377F9">
      <w:pPr>
        <w:pStyle w:val="TH"/>
      </w:pPr>
      <w:r w:rsidRPr="000670FE">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0670FE" w14:paraId="2D0E5993"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FAD6C7" w14:textId="77777777" w:rsidR="005377F9" w:rsidRPr="000670FE" w:rsidRDefault="005377F9" w:rsidP="009A4AAA">
            <w:pPr>
              <w:pStyle w:val="TAL"/>
              <w:keepNext w:val="0"/>
              <w:keepLines w:val="0"/>
              <w:widowControl w:val="0"/>
            </w:pPr>
            <w:r w:rsidRPr="000670FE">
              <w:t>Derivation Path: TS 36.579-1 [2], Table 5.5.3.2.2-2, conditions GROUP-CALL</w:t>
            </w:r>
          </w:p>
        </w:tc>
      </w:tr>
      <w:tr w:rsidR="005377F9" w:rsidRPr="000670FE" w14:paraId="44F05F95"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A8F289B" w14:textId="77777777" w:rsidR="005377F9" w:rsidRPr="000670FE" w:rsidRDefault="005377F9" w:rsidP="009A4AAA">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11591BD" w14:textId="77777777" w:rsidR="005377F9" w:rsidRPr="000670FE" w:rsidRDefault="005377F9" w:rsidP="009A4AAA">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84A174" w14:textId="77777777" w:rsidR="005377F9" w:rsidRPr="000670FE" w:rsidRDefault="005377F9" w:rsidP="009A4AAA">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0232B5EA" w14:textId="77777777" w:rsidR="005377F9" w:rsidRPr="000670FE" w:rsidRDefault="005377F9" w:rsidP="009A4AAA">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6E7977A8" w14:textId="77777777" w:rsidR="005377F9" w:rsidRPr="000670FE" w:rsidRDefault="005377F9" w:rsidP="009A4AAA">
            <w:pPr>
              <w:pStyle w:val="TAH"/>
              <w:keepNext w:val="0"/>
              <w:keepLines w:val="0"/>
              <w:widowControl w:val="0"/>
              <w:rPr>
                <w:bCs/>
              </w:rPr>
            </w:pPr>
            <w:r w:rsidRPr="000670FE">
              <w:rPr>
                <w:bCs/>
              </w:rPr>
              <w:t>Condition</w:t>
            </w:r>
          </w:p>
        </w:tc>
      </w:tr>
      <w:tr w:rsidR="005377F9" w:rsidRPr="000670FE" w14:paraId="6A88E4E6"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548FAD85" w14:textId="77777777" w:rsidR="005377F9" w:rsidRPr="000670FE" w:rsidRDefault="005377F9" w:rsidP="009A4AAA">
            <w:pPr>
              <w:pStyle w:val="TAL"/>
              <w:rPr>
                <w:b/>
                <w:bCs/>
              </w:rPr>
            </w:pPr>
            <w:r w:rsidRPr="000670FE">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2700B1B7"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0AE909F"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23EF071E"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3F0DE32" w14:textId="77777777" w:rsidR="005377F9" w:rsidRPr="000670FE" w:rsidRDefault="005377F9" w:rsidP="009A4AAA">
            <w:pPr>
              <w:pStyle w:val="TAL"/>
            </w:pPr>
          </w:p>
        </w:tc>
      </w:tr>
      <w:tr w:rsidR="005377F9" w:rsidRPr="000670FE" w14:paraId="13F2329A"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0C2495D" w14:textId="77777777" w:rsidR="005377F9" w:rsidRPr="000670FE" w:rsidRDefault="005377F9" w:rsidP="009A4AAA">
            <w:pPr>
              <w:pStyle w:val="TAL"/>
            </w:pPr>
            <w:r w:rsidRPr="000670FE">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8852749"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074105B2"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4843FE6"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944A46" w14:textId="77777777" w:rsidR="005377F9" w:rsidRPr="000670FE" w:rsidRDefault="005377F9" w:rsidP="009A4AAA">
            <w:pPr>
              <w:pStyle w:val="TAL"/>
            </w:pPr>
          </w:p>
        </w:tc>
      </w:tr>
      <w:tr w:rsidR="005377F9" w:rsidRPr="000670FE" w14:paraId="5FA4E23C"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D8C093F" w14:textId="77777777" w:rsidR="005377F9" w:rsidRPr="000670FE" w:rsidRDefault="005377F9" w:rsidP="009A4AAA">
            <w:pPr>
              <w:pStyle w:val="TAL"/>
            </w:pPr>
            <w:r w:rsidRPr="000670FE">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104BA4C9" w14:textId="77777777" w:rsidR="005377F9" w:rsidRPr="000670FE" w:rsidRDefault="005377F9" w:rsidP="009A4AAA">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14:paraId="40FD5FE7"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5354F330"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026335" w14:textId="77777777" w:rsidR="005377F9" w:rsidRPr="000670FE" w:rsidRDefault="005377F9" w:rsidP="009A4AAA">
            <w:pPr>
              <w:pStyle w:val="TAL"/>
            </w:pPr>
          </w:p>
        </w:tc>
      </w:tr>
    </w:tbl>
    <w:p w14:paraId="53880CE9" w14:textId="77777777" w:rsidR="005377F9" w:rsidRPr="000670FE" w:rsidRDefault="005377F9" w:rsidP="005377F9"/>
    <w:p w14:paraId="25641CD0" w14:textId="77777777" w:rsidR="005377F9" w:rsidRPr="000670FE" w:rsidRDefault="005377F9" w:rsidP="005377F9">
      <w:pPr>
        <w:pStyle w:val="TH"/>
      </w:pPr>
      <w:r w:rsidRPr="000670FE">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2A775598" w14:textId="77777777" w:rsidTr="009A4AAA">
        <w:trPr>
          <w:tblHeader/>
        </w:trPr>
        <w:tc>
          <w:tcPr>
            <w:tcW w:w="9517" w:type="dxa"/>
            <w:gridSpan w:val="5"/>
          </w:tcPr>
          <w:p w14:paraId="0CB22D0F" w14:textId="77777777" w:rsidR="005377F9" w:rsidRPr="000670FE" w:rsidRDefault="005377F9" w:rsidP="009A4AAA">
            <w:pPr>
              <w:pStyle w:val="TAL"/>
              <w:keepNext w:val="0"/>
              <w:keepLines w:val="0"/>
              <w:widowControl w:val="0"/>
            </w:pPr>
            <w:r w:rsidRPr="000670FE">
              <w:t>Derivation Path: TS 36.579-1 [2], Table 5.5.2.17.1.2-1, conditions MCVIDEO, INVITE-RSP</w:t>
            </w:r>
          </w:p>
        </w:tc>
      </w:tr>
      <w:tr w:rsidR="005377F9" w:rsidRPr="000670FE" w14:paraId="12BFD651" w14:textId="77777777" w:rsidTr="009A4AAA">
        <w:trPr>
          <w:tblHeader/>
        </w:trPr>
        <w:tc>
          <w:tcPr>
            <w:tcW w:w="2677" w:type="dxa"/>
          </w:tcPr>
          <w:p w14:paraId="3F1B6416" w14:textId="77777777" w:rsidR="005377F9" w:rsidRPr="000670FE" w:rsidRDefault="005377F9" w:rsidP="009A4AAA">
            <w:pPr>
              <w:pStyle w:val="TAH"/>
              <w:keepNext w:val="0"/>
              <w:keepLines w:val="0"/>
              <w:widowControl w:val="0"/>
            </w:pPr>
            <w:r w:rsidRPr="000670FE">
              <w:t>Information Element</w:t>
            </w:r>
          </w:p>
        </w:tc>
        <w:tc>
          <w:tcPr>
            <w:tcW w:w="2160" w:type="dxa"/>
          </w:tcPr>
          <w:p w14:paraId="18DB7EDB" w14:textId="77777777" w:rsidR="005377F9" w:rsidRPr="000670FE" w:rsidRDefault="005377F9" w:rsidP="009A4AAA">
            <w:pPr>
              <w:pStyle w:val="TAH"/>
              <w:keepNext w:val="0"/>
              <w:keepLines w:val="0"/>
              <w:widowControl w:val="0"/>
            </w:pPr>
            <w:r w:rsidRPr="000670FE">
              <w:t>Value/remark</w:t>
            </w:r>
          </w:p>
        </w:tc>
        <w:tc>
          <w:tcPr>
            <w:tcW w:w="2160" w:type="dxa"/>
            <w:tcBorders>
              <w:bottom w:val="single" w:sz="4" w:space="0" w:color="auto"/>
            </w:tcBorders>
          </w:tcPr>
          <w:p w14:paraId="379E4963" w14:textId="77777777" w:rsidR="005377F9" w:rsidRPr="000670FE" w:rsidRDefault="005377F9" w:rsidP="009A4AAA">
            <w:pPr>
              <w:pStyle w:val="TAH"/>
              <w:keepNext w:val="0"/>
              <w:keepLines w:val="0"/>
              <w:widowControl w:val="0"/>
            </w:pPr>
            <w:r w:rsidRPr="000670FE">
              <w:t>Comment</w:t>
            </w:r>
          </w:p>
        </w:tc>
        <w:tc>
          <w:tcPr>
            <w:tcW w:w="1350" w:type="dxa"/>
          </w:tcPr>
          <w:p w14:paraId="4E722CC9" w14:textId="77777777" w:rsidR="005377F9" w:rsidRPr="000670FE" w:rsidRDefault="005377F9" w:rsidP="009A4AAA">
            <w:pPr>
              <w:pStyle w:val="TAH"/>
              <w:keepNext w:val="0"/>
              <w:keepLines w:val="0"/>
              <w:widowControl w:val="0"/>
            </w:pPr>
            <w:r w:rsidRPr="000670FE">
              <w:t>Reference</w:t>
            </w:r>
          </w:p>
        </w:tc>
        <w:tc>
          <w:tcPr>
            <w:tcW w:w="1170" w:type="dxa"/>
          </w:tcPr>
          <w:p w14:paraId="0D2D0259" w14:textId="77777777" w:rsidR="005377F9" w:rsidRPr="000670FE" w:rsidRDefault="005377F9" w:rsidP="009A4AAA">
            <w:pPr>
              <w:pStyle w:val="TAH"/>
              <w:keepNext w:val="0"/>
              <w:keepLines w:val="0"/>
              <w:widowControl w:val="0"/>
            </w:pPr>
            <w:r w:rsidRPr="000670FE">
              <w:t>Condition</w:t>
            </w:r>
          </w:p>
        </w:tc>
      </w:tr>
      <w:tr w:rsidR="005377F9" w:rsidRPr="000670FE" w14:paraId="3F35BD9D" w14:textId="77777777" w:rsidTr="009A4AAA">
        <w:tc>
          <w:tcPr>
            <w:tcW w:w="2677" w:type="dxa"/>
            <w:vAlign w:val="center"/>
          </w:tcPr>
          <w:p w14:paraId="648DADED" w14:textId="77777777" w:rsidR="005377F9" w:rsidRPr="000670FE" w:rsidRDefault="005377F9" w:rsidP="009A4AAA">
            <w:pPr>
              <w:pStyle w:val="TAL"/>
              <w:keepNext w:val="0"/>
              <w:keepLines w:val="0"/>
              <w:widowControl w:val="0"/>
              <w:rPr>
                <w:rFonts w:cs="Arial"/>
                <w:b/>
                <w:szCs w:val="18"/>
              </w:rPr>
            </w:pPr>
            <w:r w:rsidRPr="000670FE">
              <w:rPr>
                <w:rFonts w:cs="Arial"/>
                <w:b/>
                <w:szCs w:val="18"/>
              </w:rPr>
              <w:t>Message-body</w:t>
            </w:r>
          </w:p>
        </w:tc>
        <w:tc>
          <w:tcPr>
            <w:tcW w:w="2160" w:type="dxa"/>
          </w:tcPr>
          <w:p w14:paraId="2A564866" w14:textId="77777777" w:rsidR="005377F9" w:rsidRPr="000670FE" w:rsidRDefault="005377F9" w:rsidP="009A4AAA">
            <w:pPr>
              <w:pStyle w:val="TAL"/>
              <w:keepNext w:val="0"/>
              <w:keepLines w:val="0"/>
              <w:widowControl w:val="0"/>
            </w:pPr>
          </w:p>
        </w:tc>
        <w:tc>
          <w:tcPr>
            <w:tcW w:w="2160" w:type="dxa"/>
            <w:tcBorders>
              <w:top w:val="single" w:sz="4" w:space="0" w:color="auto"/>
              <w:bottom w:val="single" w:sz="4" w:space="0" w:color="auto"/>
            </w:tcBorders>
          </w:tcPr>
          <w:p w14:paraId="4B2428BA" w14:textId="77777777" w:rsidR="005377F9" w:rsidRPr="000670FE" w:rsidRDefault="005377F9" w:rsidP="009A4AAA">
            <w:pPr>
              <w:pStyle w:val="TAL"/>
              <w:keepNext w:val="0"/>
              <w:keepLines w:val="0"/>
              <w:widowControl w:val="0"/>
            </w:pPr>
          </w:p>
        </w:tc>
        <w:tc>
          <w:tcPr>
            <w:tcW w:w="1350" w:type="dxa"/>
          </w:tcPr>
          <w:p w14:paraId="453B3FD6" w14:textId="77777777" w:rsidR="005377F9" w:rsidRPr="000670FE" w:rsidRDefault="005377F9" w:rsidP="009A4AAA">
            <w:pPr>
              <w:pStyle w:val="TAL"/>
              <w:keepNext w:val="0"/>
              <w:keepLines w:val="0"/>
              <w:widowControl w:val="0"/>
            </w:pPr>
          </w:p>
        </w:tc>
        <w:tc>
          <w:tcPr>
            <w:tcW w:w="1170" w:type="dxa"/>
            <w:vAlign w:val="bottom"/>
          </w:tcPr>
          <w:p w14:paraId="0D0CCD89" w14:textId="77777777" w:rsidR="005377F9" w:rsidRPr="000670FE" w:rsidRDefault="005377F9" w:rsidP="009A4AAA">
            <w:pPr>
              <w:pStyle w:val="TAL"/>
              <w:keepNext w:val="0"/>
              <w:keepLines w:val="0"/>
              <w:widowControl w:val="0"/>
            </w:pPr>
          </w:p>
        </w:tc>
      </w:tr>
      <w:tr w:rsidR="005377F9" w:rsidRPr="000670FE" w14:paraId="6C61A5B4" w14:textId="77777777" w:rsidTr="009A4AAA">
        <w:tc>
          <w:tcPr>
            <w:tcW w:w="2677" w:type="dxa"/>
            <w:vAlign w:val="center"/>
          </w:tcPr>
          <w:p w14:paraId="0BB7F665" w14:textId="77777777" w:rsidR="005377F9" w:rsidRPr="000670FE" w:rsidDel="006C0DA3" w:rsidRDefault="005377F9" w:rsidP="009A4AAA">
            <w:pPr>
              <w:pStyle w:val="TAL"/>
            </w:pPr>
            <w:r w:rsidRPr="000670FE">
              <w:t xml:space="preserve">  MIME body part</w:t>
            </w:r>
          </w:p>
        </w:tc>
        <w:tc>
          <w:tcPr>
            <w:tcW w:w="2160" w:type="dxa"/>
            <w:vAlign w:val="center"/>
          </w:tcPr>
          <w:p w14:paraId="2B7449AC" w14:textId="77777777" w:rsidR="005377F9" w:rsidRPr="000670FE" w:rsidRDefault="005377F9" w:rsidP="009A4AAA">
            <w:pPr>
              <w:pStyle w:val="TAL"/>
            </w:pPr>
          </w:p>
        </w:tc>
        <w:tc>
          <w:tcPr>
            <w:tcW w:w="2160" w:type="dxa"/>
            <w:tcBorders>
              <w:top w:val="single" w:sz="4" w:space="0" w:color="auto"/>
              <w:bottom w:val="single" w:sz="4" w:space="0" w:color="auto"/>
            </w:tcBorders>
          </w:tcPr>
          <w:p w14:paraId="273B222E" w14:textId="77777777" w:rsidR="005377F9" w:rsidRPr="000670FE" w:rsidRDefault="005377F9" w:rsidP="009A4AAA">
            <w:pPr>
              <w:pStyle w:val="TAL"/>
            </w:pPr>
            <w:r w:rsidRPr="000670FE">
              <w:t>MCVIDEO-Info</w:t>
            </w:r>
          </w:p>
        </w:tc>
        <w:tc>
          <w:tcPr>
            <w:tcW w:w="1350" w:type="dxa"/>
          </w:tcPr>
          <w:p w14:paraId="229AF842" w14:textId="77777777" w:rsidR="005377F9" w:rsidRPr="000670FE" w:rsidRDefault="005377F9" w:rsidP="009A4AAA">
            <w:pPr>
              <w:pStyle w:val="TAL"/>
            </w:pPr>
          </w:p>
        </w:tc>
        <w:tc>
          <w:tcPr>
            <w:tcW w:w="1170" w:type="dxa"/>
            <w:vAlign w:val="bottom"/>
          </w:tcPr>
          <w:p w14:paraId="2E32C2A3" w14:textId="77777777" w:rsidR="005377F9" w:rsidRPr="000670FE" w:rsidRDefault="005377F9" w:rsidP="009A4AAA">
            <w:pPr>
              <w:pStyle w:val="TAL"/>
            </w:pPr>
          </w:p>
        </w:tc>
      </w:tr>
      <w:tr w:rsidR="005377F9" w:rsidRPr="000670FE" w14:paraId="2FD771CF" w14:textId="77777777" w:rsidTr="009A4AAA">
        <w:tc>
          <w:tcPr>
            <w:tcW w:w="2677" w:type="dxa"/>
            <w:vAlign w:val="center"/>
          </w:tcPr>
          <w:p w14:paraId="791ED6F5" w14:textId="77777777" w:rsidR="005377F9" w:rsidRPr="000670FE" w:rsidRDefault="005377F9" w:rsidP="009A4AAA">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14:paraId="2F297CDA" w14:textId="77777777" w:rsidR="005377F9" w:rsidRPr="000670FE" w:rsidRDefault="005377F9" w:rsidP="009A4AAA">
            <w:pPr>
              <w:pStyle w:val="TAL"/>
              <w:keepNext w:val="0"/>
              <w:keepLines w:val="0"/>
              <w:widowControl w:val="0"/>
            </w:pPr>
          </w:p>
        </w:tc>
        <w:tc>
          <w:tcPr>
            <w:tcW w:w="2160" w:type="dxa"/>
            <w:tcBorders>
              <w:top w:val="single" w:sz="4" w:space="0" w:color="auto"/>
              <w:bottom w:val="single" w:sz="4" w:space="0" w:color="auto"/>
            </w:tcBorders>
          </w:tcPr>
          <w:p w14:paraId="65A776CF" w14:textId="77777777" w:rsidR="005377F9" w:rsidRPr="000670FE" w:rsidRDefault="005377F9" w:rsidP="009A4AAA">
            <w:pPr>
              <w:pStyle w:val="TAL"/>
              <w:keepNext w:val="0"/>
              <w:keepLines w:val="0"/>
              <w:widowControl w:val="0"/>
            </w:pPr>
          </w:p>
        </w:tc>
        <w:tc>
          <w:tcPr>
            <w:tcW w:w="1350" w:type="dxa"/>
          </w:tcPr>
          <w:p w14:paraId="6485C534" w14:textId="77777777" w:rsidR="005377F9" w:rsidRPr="000670FE" w:rsidRDefault="005377F9" w:rsidP="009A4AAA">
            <w:pPr>
              <w:pStyle w:val="TAL"/>
              <w:keepNext w:val="0"/>
              <w:keepLines w:val="0"/>
              <w:widowControl w:val="0"/>
            </w:pPr>
          </w:p>
        </w:tc>
        <w:tc>
          <w:tcPr>
            <w:tcW w:w="1170" w:type="dxa"/>
            <w:vAlign w:val="bottom"/>
          </w:tcPr>
          <w:p w14:paraId="7AEB4C34" w14:textId="77777777" w:rsidR="005377F9" w:rsidRPr="000670FE" w:rsidRDefault="005377F9" w:rsidP="009A4AAA">
            <w:pPr>
              <w:pStyle w:val="TAL"/>
              <w:keepNext w:val="0"/>
              <w:keepLines w:val="0"/>
              <w:widowControl w:val="0"/>
            </w:pPr>
          </w:p>
        </w:tc>
      </w:tr>
      <w:tr w:rsidR="005377F9" w:rsidRPr="000670FE" w14:paraId="631415E5" w14:textId="77777777" w:rsidTr="009A4AAA">
        <w:tc>
          <w:tcPr>
            <w:tcW w:w="2677" w:type="dxa"/>
            <w:vAlign w:val="center"/>
          </w:tcPr>
          <w:p w14:paraId="7735E30B" w14:textId="77777777" w:rsidR="005377F9" w:rsidRPr="000670FE" w:rsidRDefault="005377F9" w:rsidP="009A4AAA">
            <w:pPr>
              <w:pStyle w:val="TAL"/>
              <w:keepNext w:val="0"/>
              <w:keepLines w:val="0"/>
              <w:widowControl w:val="0"/>
              <w:rPr>
                <w:rFonts w:cs="Arial"/>
                <w:szCs w:val="18"/>
              </w:rPr>
            </w:pPr>
            <w:r w:rsidRPr="000670FE">
              <w:t xml:space="preserve">    MIME-part-body</w:t>
            </w:r>
          </w:p>
        </w:tc>
        <w:tc>
          <w:tcPr>
            <w:tcW w:w="2160" w:type="dxa"/>
            <w:vAlign w:val="center"/>
          </w:tcPr>
          <w:p w14:paraId="69541CD2" w14:textId="77777777" w:rsidR="005377F9" w:rsidRPr="000670FE" w:rsidRDefault="005377F9" w:rsidP="009A4AAA">
            <w:pPr>
              <w:pStyle w:val="TAL"/>
              <w:keepNext w:val="0"/>
              <w:keepLines w:val="0"/>
              <w:widowControl w:val="0"/>
            </w:pPr>
            <w:r w:rsidRPr="000670FE">
              <w:t>MCVideo-Info as described in Table 6.1.1.8.3.3-4</w:t>
            </w:r>
          </w:p>
        </w:tc>
        <w:tc>
          <w:tcPr>
            <w:tcW w:w="2160" w:type="dxa"/>
            <w:tcBorders>
              <w:top w:val="single" w:sz="4" w:space="0" w:color="auto"/>
              <w:bottom w:val="single" w:sz="4" w:space="0" w:color="auto"/>
            </w:tcBorders>
          </w:tcPr>
          <w:p w14:paraId="5AE29FFF" w14:textId="77777777" w:rsidR="005377F9" w:rsidRPr="000670FE" w:rsidRDefault="005377F9" w:rsidP="009A4AAA">
            <w:pPr>
              <w:pStyle w:val="TAL"/>
              <w:keepNext w:val="0"/>
              <w:keepLines w:val="0"/>
              <w:widowControl w:val="0"/>
            </w:pPr>
          </w:p>
        </w:tc>
        <w:tc>
          <w:tcPr>
            <w:tcW w:w="1350" w:type="dxa"/>
          </w:tcPr>
          <w:p w14:paraId="4320CF34" w14:textId="77777777" w:rsidR="005377F9" w:rsidRPr="000670FE" w:rsidRDefault="005377F9" w:rsidP="009A4AAA">
            <w:pPr>
              <w:pStyle w:val="TAL"/>
              <w:keepNext w:val="0"/>
              <w:keepLines w:val="0"/>
              <w:widowControl w:val="0"/>
            </w:pPr>
          </w:p>
        </w:tc>
        <w:tc>
          <w:tcPr>
            <w:tcW w:w="1170" w:type="dxa"/>
            <w:vAlign w:val="bottom"/>
          </w:tcPr>
          <w:p w14:paraId="5CB9E85D" w14:textId="77777777" w:rsidR="005377F9" w:rsidRPr="000670FE" w:rsidRDefault="005377F9" w:rsidP="009A4AAA">
            <w:pPr>
              <w:pStyle w:val="TAL"/>
              <w:keepNext w:val="0"/>
              <w:keepLines w:val="0"/>
              <w:widowControl w:val="0"/>
            </w:pPr>
          </w:p>
        </w:tc>
      </w:tr>
    </w:tbl>
    <w:p w14:paraId="1498D16E" w14:textId="77777777" w:rsidR="005377F9" w:rsidRPr="000670FE" w:rsidRDefault="005377F9" w:rsidP="005377F9"/>
    <w:p w14:paraId="45A71744" w14:textId="77777777" w:rsidR="005377F9" w:rsidRPr="000670FE" w:rsidRDefault="005377F9" w:rsidP="005377F9">
      <w:pPr>
        <w:pStyle w:val="TH"/>
      </w:pPr>
      <w:r w:rsidRPr="000670FE">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0670FE" w14:paraId="149E065C"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6346F49" w14:textId="77777777" w:rsidR="005377F9" w:rsidRPr="000670FE" w:rsidRDefault="005377F9" w:rsidP="009A4AAA">
            <w:pPr>
              <w:pStyle w:val="TAL"/>
              <w:keepNext w:val="0"/>
              <w:keepLines w:val="0"/>
              <w:widowControl w:val="0"/>
            </w:pPr>
            <w:r w:rsidRPr="000670FE">
              <w:t>Derivation Path: TS 36.579-1 [2], Table 5.5.3.2.1-2, conditions GROUP-CALL</w:t>
            </w:r>
          </w:p>
        </w:tc>
      </w:tr>
      <w:tr w:rsidR="005377F9" w:rsidRPr="000670FE" w14:paraId="1E0836D0"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D66ABCD" w14:textId="77777777" w:rsidR="005377F9" w:rsidRPr="000670FE" w:rsidRDefault="005377F9" w:rsidP="009A4AAA">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6D989AD" w14:textId="77777777" w:rsidR="005377F9" w:rsidRPr="000670FE" w:rsidRDefault="005377F9" w:rsidP="009A4AAA">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2838026" w14:textId="77777777" w:rsidR="005377F9" w:rsidRPr="000670FE" w:rsidRDefault="005377F9" w:rsidP="009A4AAA">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19D80487" w14:textId="77777777" w:rsidR="005377F9" w:rsidRPr="000670FE" w:rsidRDefault="005377F9" w:rsidP="009A4AAA">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F3276E7" w14:textId="77777777" w:rsidR="005377F9" w:rsidRPr="000670FE" w:rsidRDefault="005377F9" w:rsidP="009A4AAA">
            <w:pPr>
              <w:pStyle w:val="TAH"/>
              <w:keepNext w:val="0"/>
              <w:keepLines w:val="0"/>
              <w:widowControl w:val="0"/>
              <w:rPr>
                <w:bCs/>
              </w:rPr>
            </w:pPr>
            <w:r w:rsidRPr="000670FE">
              <w:rPr>
                <w:bCs/>
              </w:rPr>
              <w:t>Condition</w:t>
            </w:r>
          </w:p>
        </w:tc>
      </w:tr>
      <w:tr w:rsidR="005377F9" w:rsidRPr="000670FE" w14:paraId="63E7724A"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C2B9A8F" w14:textId="77777777" w:rsidR="005377F9" w:rsidRPr="000670FE" w:rsidRDefault="005377F9" w:rsidP="009A4AAA">
            <w:pPr>
              <w:pStyle w:val="TAL"/>
              <w:rPr>
                <w:b/>
                <w:bCs/>
              </w:rPr>
            </w:pPr>
            <w:r w:rsidRPr="000670FE">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6FD54759"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41F14A5"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1767ECC3"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F2C11F" w14:textId="77777777" w:rsidR="005377F9" w:rsidRPr="000670FE" w:rsidRDefault="005377F9" w:rsidP="009A4AAA">
            <w:pPr>
              <w:pStyle w:val="TAL"/>
            </w:pPr>
          </w:p>
        </w:tc>
      </w:tr>
      <w:tr w:rsidR="005377F9" w:rsidRPr="000670FE" w14:paraId="2690708C"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1186B48" w14:textId="77777777" w:rsidR="005377F9" w:rsidRPr="000670FE" w:rsidRDefault="005377F9" w:rsidP="009A4AAA">
            <w:pPr>
              <w:pStyle w:val="TAL"/>
            </w:pPr>
            <w:r w:rsidRPr="000670FE">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0D8804C" w14:textId="77777777" w:rsidR="005377F9" w:rsidRPr="000670FE"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CBEC6F6"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DE3C606"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30BB5B" w14:textId="77777777" w:rsidR="005377F9" w:rsidRPr="000670FE" w:rsidRDefault="005377F9" w:rsidP="009A4AAA">
            <w:pPr>
              <w:pStyle w:val="TAL"/>
            </w:pPr>
          </w:p>
        </w:tc>
      </w:tr>
      <w:tr w:rsidR="005377F9" w:rsidRPr="000670FE" w14:paraId="49ACAEEF"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E3A6036" w14:textId="77777777" w:rsidR="005377F9" w:rsidRPr="000670FE" w:rsidRDefault="005377F9" w:rsidP="009A4AAA">
            <w:pPr>
              <w:pStyle w:val="TAL"/>
            </w:pPr>
            <w:r w:rsidRPr="000670FE">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7089B7AE" w14:textId="77777777" w:rsidR="005377F9" w:rsidRPr="000670FE" w:rsidRDefault="005377F9" w:rsidP="009A4AAA">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14:paraId="6E5873A9" w14:textId="77777777" w:rsidR="005377F9" w:rsidRPr="000670FE"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525A1880" w14:textId="77777777" w:rsidR="005377F9" w:rsidRPr="000670FE"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6AB4F3" w14:textId="77777777" w:rsidR="005377F9" w:rsidRPr="000670FE" w:rsidRDefault="005377F9" w:rsidP="009A4AAA">
            <w:pPr>
              <w:pStyle w:val="TAL"/>
            </w:pPr>
          </w:p>
        </w:tc>
      </w:tr>
    </w:tbl>
    <w:p w14:paraId="00BFECCE" w14:textId="77777777" w:rsidR="005377F9" w:rsidRPr="000670FE" w:rsidRDefault="005377F9" w:rsidP="005377F9"/>
    <w:p w14:paraId="5DEC567A" w14:textId="77777777" w:rsidR="005377F9" w:rsidRPr="000670FE" w:rsidRDefault="005377F9" w:rsidP="005377F9">
      <w:pPr>
        <w:pStyle w:val="TH"/>
      </w:pPr>
      <w:r w:rsidRPr="000670FE">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0670FE" w14:paraId="7BDA3B3B" w14:textId="77777777" w:rsidTr="009A4AAA">
        <w:trPr>
          <w:tblHeader/>
        </w:trPr>
        <w:tc>
          <w:tcPr>
            <w:tcW w:w="9634" w:type="dxa"/>
            <w:gridSpan w:val="5"/>
          </w:tcPr>
          <w:p w14:paraId="4EBE76A3" w14:textId="77777777" w:rsidR="005377F9" w:rsidRPr="000670FE" w:rsidRDefault="005377F9" w:rsidP="009A4AAA">
            <w:pPr>
              <w:pStyle w:val="TAL"/>
              <w:keepLines w:val="0"/>
              <w:widowControl w:val="0"/>
            </w:pPr>
            <w:r w:rsidRPr="000670FE">
              <w:t>Derivation Path: TS 36.579-1 [2], Table 5.5.11.1.4-1</w:t>
            </w:r>
          </w:p>
        </w:tc>
      </w:tr>
      <w:tr w:rsidR="005377F9" w:rsidRPr="000670FE" w14:paraId="4B0E3346" w14:textId="77777777" w:rsidTr="009A4AAA">
        <w:trPr>
          <w:tblHeader/>
        </w:trPr>
        <w:tc>
          <w:tcPr>
            <w:tcW w:w="2794" w:type="dxa"/>
          </w:tcPr>
          <w:p w14:paraId="7E1F3579" w14:textId="77777777" w:rsidR="005377F9" w:rsidRPr="000670FE" w:rsidRDefault="005377F9" w:rsidP="009A4AAA">
            <w:pPr>
              <w:pStyle w:val="TAH"/>
              <w:keepLines w:val="0"/>
              <w:widowControl w:val="0"/>
              <w:rPr>
                <w:bCs/>
              </w:rPr>
            </w:pPr>
            <w:r w:rsidRPr="000670FE">
              <w:rPr>
                <w:bCs/>
              </w:rPr>
              <w:t>Information Element</w:t>
            </w:r>
          </w:p>
        </w:tc>
        <w:tc>
          <w:tcPr>
            <w:tcW w:w="2096" w:type="dxa"/>
          </w:tcPr>
          <w:p w14:paraId="0E536AA8" w14:textId="77777777" w:rsidR="005377F9" w:rsidRPr="000670FE" w:rsidRDefault="005377F9" w:rsidP="009A4AAA">
            <w:pPr>
              <w:pStyle w:val="TAH"/>
              <w:keepLines w:val="0"/>
              <w:widowControl w:val="0"/>
              <w:rPr>
                <w:bCs/>
              </w:rPr>
            </w:pPr>
            <w:r w:rsidRPr="000670FE">
              <w:rPr>
                <w:bCs/>
              </w:rPr>
              <w:t>Value/remark</w:t>
            </w:r>
          </w:p>
        </w:tc>
        <w:tc>
          <w:tcPr>
            <w:tcW w:w="2096" w:type="dxa"/>
            <w:tcBorders>
              <w:bottom w:val="single" w:sz="4" w:space="0" w:color="auto"/>
            </w:tcBorders>
          </w:tcPr>
          <w:p w14:paraId="312F60B6" w14:textId="77777777" w:rsidR="005377F9" w:rsidRPr="000670FE" w:rsidRDefault="005377F9" w:rsidP="009A4AAA">
            <w:pPr>
              <w:pStyle w:val="TAH"/>
              <w:keepLines w:val="0"/>
              <w:widowControl w:val="0"/>
              <w:rPr>
                <w:bCs/>
              </w:rPr>
            </w:pPr>
            <w:r w:rsidRPr="000670FE">
              <w:rPr>
                <w:bCs/>
              </w:rPr>
              <w:t>Comment</w:t>
            </w:r>
          </w:p>
        </w:tc>
        <w:tc>
          <w:tcPr>
            <w:tcW w:w="1399" w:type="dxa"/>
          </w:tcPr>
          <w:p w14:paraId="019DEA02" w14:textId="77777777" w:rsidR="005377F9" w:rsidRPr="000670FE" w:rsidRDefault="005377F9" w:rsidP="009A4AAA">
            <w:pPr>
              <w:pStyle w:val="TAH"/>
              <w:keepLines w:val="0"/>
              <w:widowControl w:val="0"/>
              <w:rPr>
                <w:bCs/>
              </w:rPr>
            </w:pPr>
            <w:r w:rsidRPr="000670FE">
              <w:rPr>
                <w:bCs/>
              </w:rPr>
              <w:t>Reference</w:t>
            </w:r>
          </w:p>
        </w:tc>
        <w:tc>
          <w:tcPr>
            <w:tcW w:w="1249" w:type="dxa"/>
          </w:tcPr>
          <w:p w14:paraId="2226F192" w14:textId="77777777" w:rsidR="005377F9" w:rsidRPr="000670FE" w:rsidRDefault="005377F9" w:rsidP="009A4AAA">
            <w:pPr>
              <w:pStyle w:val="TAH"/>
              <w:keepLines w:val="0"/>
              <w:widowControl w:val="0"/>
              <w:rPr>
                <w:bCs/>
              </w:rPr>
            </w:pPr>
            <w:r w:rsidRPr="000670FE">
              <w:rPr>
                <w:bCs/>
              </w:rPr>
              <w:t>Condition</w:t>
            </w:r>
          </w:p>
        </w:tc>
      </w:tr>
      <w:tr w:rsidR="005377F9" w:rsidRPr="000670FE" w14:paraId="7A739D0B" w14:textId="77777777" w:rsidTr="009A4AAA">
        <w:tc>
          <w:tcPr>
            <w:tcW w:w="2794" w:type="dxa"/>
            <w:shd w:val="clear" w:color="auto" w:fill="auto"/>
          </w:tcPr>
          <w:p w14:paraId="7AD1E379" w14:textId="77777777" w:rsidR="005377F9" w:rsidRPr="000670FE" w:rsidRDefault="005377F9" w:rsidP="009A4AAA">
            <w:pPr>
              <w:pStyle w:val="TAL"/>
              <w:keepNext w:val="0"/>
              <w:keepLines w:val="0"/>
              <w:widowControl w:val="0"/>
              <w:rPr>
                <w:b/>
              </w:rPr>
            </w:pPr>
            <w:r w:rsidRPr="000670FE">
              <w:rPr>
                <w:b/>
              </w:rPr>
              <w:t>Transmission Indicator</w:t>
            </w:r>
          </w:p>
        </w:tc>
        <w:tc>
          <w:tcPr>
            <w:tcW w:w="2096" w:type="dxa"/>
            <w:shd w:val="clear" w:color="auto" w:fill="auto"/>
          </w:tcPr>
          <w:p w14:paraId="611095C9" w14:textId="77777777" w:rsidR="005377F9" w:rsidRPr="000670FE" w:rsidRDefault="005377F9" w:rsidP="009A4AAA">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544F3189" w14:textId="77777777" w:rsidR="005377F9" w:rsidRPr="000670FE" w:rsidRDefault="005377F9" w:rsidP="009A4AAA">
            <w:pPr>
              <w:spacing w:after="0"/>
              <w:rPr>
                <w:rFonts w:ascii="Arial" w:hAnsi="Arial" w:cs="Arial"/>
                <w:sz w:val="18"/>
                <w:szCs w:val="18"/>
                <w:lang w:eastAsia="x-none"/>
              </w:rPr>
            </w:pPr>
          </w:p>
        </w:tc>
        <w:tc>
          <w:tcPr>
            <w:tcW w:w="1399" w:type="dxa"/>
            <w:shd w:val="clear" w:color="auto" w:fill="auto"/>
          </w:tcPr>
          <w:p w14:paraId="7D2C35B9" w14:textId="77777777" w:rsidR="005377F9" w:rsidRPr="000670FE" w:rsidRDefault="005377F9" w:rsidP="009A4AAA">
            <w:pPr>
              <w:pStyle w:val="TAL"/>
              <w:keepNext w:val="0"/>
              <w:keepLines w:val="0"/>
              <w:widowControl w:val="0"/>
              <w:rPr>
                <w:b/>
              </w:rPr>
            </w:pPr>
          </w:p>
        </w:tc>
        <w:tc>
          <w:tcPr>
            <w:tcW w:w="1249" w:type="dxa"/>
            <w:shd w:val="clear" w:color="auto" w:fill="auto"/>
          </w:tcPr>
          <w:p w14:paraId="2415FC0F" w14:textId="77777777" w:rsidR="005377F9" w:rsidRPr="000670FE" w:rsidRDefault="005377F9" w:rsidP="009A4AAA">
            <w:pPr>
              <w:pStyle w:val="B1"/>
              <w:spacing w:after="0"/>
              <w:ind w:left="1" w:hanging="1"/>
              <w:jc w:val="center"/>
              <w:rPr>
                <w:rFonts w:ascii="Arial" w:hAnsi="Arial" w:cs="Arial"/>
                <w:b/>
                <w:sz w:val="18"/>
                <w:szCs w:val="18"/>
              </w:rPr>
            </w:pPr>
          </w:p>
        </w:tc>
      </w:tr>
      <w:tr w:rsidR="005377F9" w:rsidRPr="000670FE" w14:paraId="0BF1BB7C" w14:textId="77777777" w:rsidTr="009A4AAA">
        <w:tc>
          <w:tcPr>
            <w:tcW w:w="2794" w:type="dxa"/>
            <w:shd w:val="clear" w:color="auto" w:fill="auto"/>
          </w:tcPr>
          <w:p w14:paraId="405CA7C8" w14:textId="77777777" w:rsidR="005377F9" w:rsidRPr="000670FE" w:rsidRDefault="005377F9" w:rsidP="009A4AAA">
            <w:pPr>
              <w:pStyle w:val="TAL"/>
              <w:keepNext w:val="0"/>
              <w:keepLines w:val="0"/>
              <w:widowControl w:val="0"/>
              <w:rPr>
                <w:bCs/>
              </w:rPr>
            </w:pPr>
            <w:r w:rsidRPr="000670FE">
              <w:rPr>
                <w:bCs/>
              </w:rPr>
              <w:t xml:space="preserve">  Transmission Indicator</w:t>
            </w:r>
          </w:p>
        </w:tc>
        <w:tc>
          <w:tcPr>
            <w:tcW w:w="2096" w:type="dxa"/>
            <w:shd w:val="clear" w:color="auto" w:fill="auto"/>
          </w:tcPr>
          <w:p w14:paraId="3D9D7601" w14:textId="77777777" w:rsidR="005377F9" w:rsidRPr="000670FE" w:rsidRDefault="005377F9" w:rsidP="009A4AAA">
            <w:pPr>
              <w:pStyle w:val="TAL"/>
              <w:rPr>
                <w:bCs/>
              </w:rPr>
            </w:pPr>
            <w:r w:rsidRPr="000670FE">
              <w:t>'0100000000000000'</w:t>
            </w:r>
          </w:p>
        </w:tc>
        <w:tc>
          <w:tcPr>
            <w:tcW w:w="2096" w:type="dxa"/>
            <w:tcBorders>
              <w:top w:val="single" w:sz="4" w:space="0" w:color="auto"/>
              <w:bottom w:val="single" w:sz="4" w:space="0" w:color="auto"/>
            </w:tcBorders>
            <w:shd w:val="clear" w:color="auto" w:fill="auto"/>
          </w:tcPr>
          <w:p w14:paraId="5CC4CFBD" w14:textId="77777777" w:rsidR="005377F9" w:rsidRPr="000670FE" w:rsidRDefault="005377F9" w:rsidP="009A4AAA">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14:paraId="05627B87" w14:textId="77777777" w:rsidR="005377F9" w:rsidRPr="000670FE" w:rsidRDefault="005377F9" w:rsidP="009A4AAA">
            <w:pPr>
              <w:pStyle w:val="TAL"/>
              <w:keepNext w:val="0"/>
              <w:keepLines w:val="0"/>
              <w:widowControl w:val="0"/>
              <w:rPr>
                <w:b/>
              </w:rPr>
            </w:pPr>
          </w:p>
        </w:tc>
        <w:tc>
          <w:tcPr>
            <w:tcW w:w="1249" w:type="dxa"/>
            <w:shd w:val="clear" w:color="auto" w:fill="auto"/>
          </w:tcPr>
          <w:p w14:paraId="2E2992CE" w14:textId="77777777" w:rsidR="005377F9" w:rsidRPr="000670FE" w:rsidRDefault="005377F9" w:rsidP="009A4AAA">
            <w:pPr>
              <w:pStyle w:val="B1"/>
              <w:spacing w:after="0"/>
              <w:ind w:left="1" w:hanging="1"/>
              <w:jc w:val="center"/>
              <w:rPr>
                <w:rFonts w:ascii="Arial" w:hAnsi="Arial" w:cs="Arial"/>
                <w:b/>
                <w:sz w:val="18"/>
                <w:szCs w:val="18"/>
              </w:rPr>
            </w:pPr>
          </w:p>
        </w:tc>
      </w:tr>
    </w:tbl>
    <w:p w14:paraId="53B244EF" w14:textId="77777777" w:rsidR="005377F9" w:rsidRPr="000670FE" w:rsidRDefault="005377F9" w:rsidP="005377F9"/>
    <w:p w14:paraId="790B6A33" w14:textId="77777777" w:rsidR="005377F9" w:rsidRPr="000670FE" w:rsidRDefault="005377F9" w:rsidP="005377F9">
      <w:pPr>
        <w:pStyle w:val="TH"/>
      </w:pPr>
      <w:r w:rsidRPr="000670FE">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0670FE" w14:paraId="0DD71584" w14:textId="77777777" w:rsidTr="009A4AAA">
        <w:trPr>
          <w:tblHeader/>
        </w:trPr>
        <w:tc>
          <w:tcPr>
            <w:tcW w:w="9634" w:type="dxa"/>
            <w:gridSpan w:val="5"/>
          </w:tcPr>
          <w:p w14:paraId="45F61D83" w14:textId="77777777" w:rsidR="005377F9" w:rsidRPr="000670FE" w:rsidRDefault="005377F9" w:rsidP="009A4AAA">
            <w:pPr>
              <w:pStyle w:val="TAL"/>
              <w:keepLines w:val="0"/>
              <w:widowControl w:val="0"/>
            </w:pPr>
            <w:r w:rsidRPr="000670FE">
              <w:t>Derivation Path: TS 36.579-1 [2], Table 5.5.11.2.9-1</w:t>
            </w:r>
          </w:p>
        </w:tc>
      </w:tr>
      <w:tr w:rsidR="005377F9" w:rsidRPr="000670FE" w14:paraId="4D0CFA5A" w14:textId="77777777" w:rsidTr="009A4AAA">
        <w:trPr>
          <w:tblHeader/>
        </w:trPr>
        <w:tc>
          <w:tcPr>
            <w:tcW w:w="2794" w:type="dxa"/>
          </w:tcPr>
          <w:p w14:paraId="0F612426" w14:textId="77777777" w:rsidR="005377F9" w:rsidRPr="000670FE" w:rsidRDefault="005377F9" w:rsidP="009A4AAA">
            <w:pPr>
              <w:pStyle w:val="TAH"/>
              <w:keepLines w:val="0"/>
              <w:widowControl w:val="0"/>
              <w:rPr>
                <w:bCs/>
              </w:rPr>
            </w:pPr>
            <w:r w:rsidRPr="000670FE">
              <w:rPr>
                <w:bCs/>
              </w:rPr>
              <w:t>Information Element</w:t>
            </w:r>
          </w:p>
        </w:tc>
        <w:tc>
          <w:tcPr>
            <w:tcW w:w="2096" w:type="dxa"/>
          </w:tcPr>
          <w:p w14:paraId="1CB48C51" w14:textId="77777777" w:rsidR="005377F9" w:rsidRPr="000670FE" w:rsidRDefault="005377F9" w:rsidP="009A4AAA">
            <w:pPr>
              <w:pStyle w:val="TAH"/>
              <w:keepLines w:val="0"/>
              <w:widowControl w:val="0"/>
              <w:rPr>
                <w:bCs/>
              </w:rPr>
            </w:pPr>
            <w:r w:rsidRPr="000670FE">
              <w:rPr>
                <w:bCs/>
              </w:rPr>
              <w:t>Value/remark</w:t>
            </w:r>
          </w:p>
        </w:tc>
        <w:tc>
          <w:tcPr>
            <w:tcW w:w="2096" w:type="dxa"/>
            <w:tcBorders>
              <w:bottom w:val="single" w:sz="4" w:space="0" w:color="auto"/>
            </w:tcBorders>
          </w:tcPr>
          <w:p w14:paraId="5577AFFA" w14:textId="77777777" w:rsidR="005377F9" w:rsidRPr="000670FE" w:rsidRDefault="005377F9" w:rsidP="009A4AAA">
            <w:pPr>
              <w:pStyle w:val="TAH"/>
              <w:keepLines w:val="0"/>
              <w:widowControl w:val="0"/>
              <w:rPr>
                <w:bCs/>
              </w:rPr>
            </w:pPr>
            <w:r w:rsidRPr="000670FE">
              <w:rPr>
                <w:bCs/>
              </w:rPr>
              <w:t>Comment</w:t>
            </w:r>
          </w:p>
        </w:tc>
        <w:tc>
          <w:tcPr>
            <w:tcW w:w="1399" w:type="dxa"/>
          </w:tcPr>
          <w:p w14:paraId="6BA6FEA2" w14:textId="77777777" w:rsidR="005377F9" w:rsidRPr="000670FE" w:rsidRDefault="005377F9" w:rsidP="009A4AAA">
            <w:pPr>
              <w:pStyle w:val="TAH"/>
              <w:keepLines w:val="0"/>
              <w:widowControl w:val="0"/>
              <w:rPr>
                <w:bCs/>
              </w:rPr>
            </w:pPr>
            <w:r w:rsidRPr="000670FE">
              <w:rPr>
                <w:bCs/>
              </w:rPr>
              <w:t>Reference</w:t>
            </w:r>
          </w:p>
        </w:tc>
        <w:tc>
          <w:tcPr>
            <w:tcW w:w="1249" w:type="dxa"/>
          </w:tcPr>
          <w:p w14:paraId="00836D83" w14:textId="77777777" w:rsidR="005377F9" w:rsidRPr="000670FE" w:rsidRDefault="005377F9" w:rsidP="009A4AAA">
            <w:pPr>
              <w:pStyle w:val="TAH"/>
              <w:keepLines w:val="0"/>
              <w:widowControl w:val="0"/>
              <w:rPr>
                <w:bCs/>
              </w:rPr>
            </w:pPr>
            <w:r w:rsidRPr="000670FE">
              <w:rPr>
                <w:bCs/>
              </w:rPr>
              <w:t>Condition</w:t>
            </w:r>
          </w:p>
        </w:tc>
      </w:tr>
      <w:tr w:rsidR="005377F9" w:rsidRPr="000670FE" w14:paraId="2C0B5296" w14:textId="77777777" w:rsidTr="009A4AAA">
        <w:tc>
          <w:tcPr>
            <w:tcW w:w="2794" w:type="dxa"/>
            <w:shd w:val="clear" w:color="auto" w:fill="auto"/>
          </w:tcPr>
          <w:p w14:paraId="05ED3EA5" w14:textId="77777777" w:rsidR="005377F9" w:rsidRPr="000670FE" w:rsidRDefault="005377F9" w:rsidP="009A4AAA">
            <w:pPr>
              <w:pStyle w:val="TAL"/>
              <w:keepNext w:val="0"/>
              <w:keepLines w:val="0"/>
              <w:widowControl w:val="0"/>
              <w:rPr>
                <w:b/>
              </w:rPr>
            </w:pPr>
            <w:r w:rsidRPr="000670FE">
              <w:rPr>
                <w:b/>
              </w:rPr>
              <w:t>Transmission Indicator</w:t>
            </w:r>
          </w:p>
        </w:tc>
        <w:tc>
          <w:tcPr>
            <w:tcW w:w="2096" w:type="dxa"/>
            <w:shd w:val="clear" w:color="auto" w:fill="auto"/>
          </w:tcPr>
          <w:p w14:paraId="7988E6C0" w14:textId="77777777" w:rsidR="005377F9" w:rsidRPr="000670FE" w:rsidRDefault="005377F9" w:rsidP="009A4AAA">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14095767" w14:textId="77777777" w:rsidR="005377F9" w:rsidRPr="000670FE" w:rsidRDefault="005377F9" w:rsidP="009A4AAA">
            <w:pPr>
              <w:spacing w:after="0"/>
              <w:rPr>
                <w:rFonts w:ascii="Arial" w:hAnsi="Arial" w:cs="Arial"/>
                <w:sz w:val="18"/>
                <w:szCs w:val="18"/>
                <w:lang w:eastAsia="x-none"/>
              </w:rPr>
            </w:pPr>
          </w:p>
        </w:tc>
        <w:tc>
          <w:tcPr>
            <w:tcW w:w="1399" w:type="dxa"/>
            <w:shd w:val="clear" w:color="auto" w:fill="auto"/>
          </w:tcPr>
          <w:p w14:paraId="456AC370" w14:textId="77777777" w:rsidR="005377F9" w:rsidRPr="000670FE" w:rsidRDefault="005377F9" w:rsidP="009A4AAA">
            <w:pPr>
              <w:pStyle w:val="TAL"/>
              <w:keepNext w:val="0"/>
              <w:keepLines w:val="0"/>
              <w:widowControl w:val="0"/>
              <w:rPr>
                <w:b/>
              </w:rPr>
            </w:pPr>
          </w:p>
        </w:tc>
        <w:tc>
          <w:tcPr>
            <w:tcW w:w="1249" w:type="dxa"/>
            <w:shd w:val="clear" w:color="auto" w:fill="auto"/>
          </w:tcPr>
          <w:p w14:paraId="2BD8824B" w14:textId="77777777" w:rsidR="005377F9" w:rsidRPr="000670FE" w:rsidRDefault="005377F9" w:rsidP="009A4AAA">
            <w:pPr>
              <w:pStyle w:val="B1"/>
              <w:spacing w:after="0"/>
              <w:ind w:left="1" w:hanging="1"/>
              <w:jc w:val="center"/>
              <w:rPr>
                <w:rFonts w:ascii="Arial" w:hAnsi="Arial" w:cs="Arial"/>
                <w:b/>
                <w:sz w:val="18"/>
                <w:szCs w:val="18"/>
              </w:rPr>
            </w:pPr>
          </w:p>
        </w:tc>
      </w:tr>
      <w:tr w:rsidR="005377F9" w:rsidRPr="000670FE" w14:paraId="70DCD67B" w14:textId="77777777" w:rsidTr="009A4AAA">
        <w:tc>
          <w:tcPr>
            <w:tcW w:w="2794" w:type="dxa"/>
            <w:shd w:val="clear" w:color="auto" w:fill="auto"/>
          </w:tcPr>
          <w:p w14:paraId="496C0814" w14:textId="77777777" w:rsidR="005377F9" w:rsidRPr="000670FE" w:rsidRDefault="005377F9" w:rsidP="009A4AAA">
            <w:pPr>
              <w:pStyle w:val="TAL"/>
              <w:keepNext w:val="0"/>
              <w:keepLines w:val="0"/>
              <w:widowControl w:val="0"/>
              <w:rPr>
                <w:bCs/>
              </w:rPr>
            </w:pPr>
            <w:r w:rsidRPr="000670FE">
              <w:rPr>
                <w:bCs/>
              </w:rPr>
              <w:t xml:space="preserve">  Transmission Indicator</w:t>
            </w:r>
          </w:p>
        </w:tc>
        <w:tc>
          <w:tcPr>
            <w:tcW w:w="2096" w:type="dxa"/>
            <w:shd w:val="clear" w:color="auto" w:fill="auto"/>
          </w:tcPr>
          <w:p w14:paraId="507EBAF6" w14:textId="77777777" w:rsidR="005377F9" w:rsidRPr="000670FE" w:rsidRDefault="005377F9" w:rsidP="009A4AAA">
            <w:pPr>
              <w:pStyle w:val="TAL"/>
              <w:rPr>
                <w:bCs/>
              </w:rPr>
            </w:pPr>
            <w:r w:rsidRPr="000670FE">
              <w:t>'0100000000000000'</w:t>
            </w:r>
          </w:p>
        </w:tc>
        <w:tc>
          <w:tcPr>
            <w:tcW w:w="2096" w:type="dxa"/>
            <w:tcBorders>
              <w:top w:val="single" w:sz="4" w:space="0" w:color="auto"/>
              <w:bottom w:val="single" w:sz="4" w:space="0" w:color="auto"/>
            </w:tcBorders>
            <w:shd w:val="clear" w:color="auto" w:fill="auto"/>
          </w:tcPr>
          <w:p w14:paraId="28D74516" w14:textId="77777777" w:rsidR="005377F9" w:rsidRPr="000670FE" w:rsidRDefault="005377F9" w:rsidP="009A4AAA">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14:paraId="65822F09" w14:textId="77777777" w:rsidR="005377F9" w:rsidRPr="000670FE" w:rsidRDefault="005377F9" w:rsidP="009A4AAA">
            <w:pPr>
              <w:pStyle w:val="TAL"/>
              <w:keepNext w:val="0"/>
              <w:keepLines w:val="0"/>
              <w:widowControl w:val="0"/>
              <w:rPr>
                <w:b/>
              </w:rPr>
            </w:pPr>
          </w:p>
        </w:tc>
        <w:tc>
          <w:tcPr>
            <w:tcW w:w="1249" w:type="dxa"/>
            <w:shd w:val="clear" w:color="auto" w:fill="auto"/>
          </w:tcPr>
          <w:p w14:paraId="4E536880" w14:textId="77777777" w:rsidR="005377F9" w:rsidRPr="000670FE" w:rsidRDefault="005377F9" w:rsidP="009A4AAA">
            <w:pPr>
              <w:pStyle w:val="B1"/>
              <w:spacing w:after="0"/>
              <w:ind w:left="1" w:hanging="1"/>
              <w:jc w:val="center"/>
              <w:rPr>
                <w:rFonts w:ascii="Arial" w:hAnsi="Arial" w:cs="Arial"/>
                <w:b/>
                <w:sz w:val="18"/>
                <w:szCs w:val="18"/>
              </w:rPr>
            </w:pPr>
          </w:p>
        </w:tc>
      </w:tr>
    </w:tbl>
    <w:p w14:paraId="631D20AC" w14:textId="77777777" w:rsidR="005377F9" w:rsidRPr="000670FE" w:rsidRDefault="005377F9" w:rsidP="005377F9"/>
    <w:p w14:paraId="6F7B4737" w14:textId="77777777" w:rsidR="005377F9" w:rsidRPr="000670FE" w:rsidRDefault="005377F9" w:rsidP="005377F9">
      <w:pPr>
        <w:pStyle w:val="TH"/>
      </w:pPr>
      <w:r w:rsidRPr="000670FE">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0670FE" w14:paraId="1A526323" w14:textId="77777777" w:rsidTr="009A4AAA">
        <w:trPr>
          <w:tblHeader/>
          <w:jc w:val="center"/>
        </w:trPr>
        <w:tc>
          <w:tcPr>
            <w:tcW w:w="9770" w:type="dxa"/>
            <w:gridSpan w:val="5"/>
          </w:tcPr>
          <w:p w14:paraId="6767F5ED" w14:textId="77777777" w:rsidR="005377F9" w:rsidRPr="000670FE" w:rsidRDefault="005377F9" w:rsidP="009A4AAA">
            <w:pPr>
              <w:pStyle w:val="TAL"/>
              <w:keepLines w:val="0"/>
              <w:widowControl w:val="0"/>
            </w:pPr>
            <w:r w:rsidRPr="000670FE">
              <w:rPr>
                <w:color w:val="000000"/>
              </w:rPr>
              <w:t>Derivation Path: TS 36.579-1 [2], Table 5.5.11.3.4-1</w:t>
            </w:r>
          </w:p>
        </w:tc>
      </w:tr>
      <w:tr w:rsidR="005377F9" w:rsidRPr="000670FE" w14:paraId="2A3E3634" w14:textId="77777777" w:rsidTr="009A4AAA">
        <w:trPr>
          <w:tblHeader/>
          <w:jc w:val="center"/>
        </w:trPr>
        <w:tc>
          <w:tcPr>
            <w:tcW w:w="2835" w:type="dxa"/>
          </w:tcPr>
          <w:p w14:paraId="65B1E79D" w14:textId="77777777" w:rsidR="005377F9" w:rsidRPr="000670FE" w:rsidRDefault="005377F9" w:rsidP="009A4AAA">
            <w:pPr>
              <w:pStyle w:val="TAH"/>
              <w:keepLines w:val="0"/>
              <w:widowControl w:val="0"/>
              <w:rPr>
                <w:bCs/>
              </w:rPr>
            </w:pPr>
            <w:r w:rsidRPr="000670FE">
              <w:rPr>
                <w:bCs/>
              </w:rPr>
              <w:t>Information Element</w:t>
            </w:r>
          </w:p>
        </w:tc>
        <w:tc>
          <w:tcPr>
            <w:tcW w:w="2126" w:type="dxa"/>
          </w:tcPr>
          <w:p w14:paraId="750F7130" w14:textId="77777777" w:rsidR="005377F9" w:rsidRPr="000670FE" w:rsidRDefault="005377F9" w:rsidP="009A4AAA">
            <w:pPr>
              <w:pStyle w:val="TAH"/>
              <w:keepLines w:val="0"/>
              <w:widowControl w:val="0"/>
              <w:rPr>
                <w:bCs/>
              </w:rPr>
            </w:pPr>
            <w:r w:rsidRPr="000670FE">
              <w:rPr>
                <w:bCs/>
              </w:rPr>
              <w:t>Value/remark</w:t>
            </w:r>
          </w:p>
        </w:tc>
        <w:tc>
          <w:tcPr>
            <w:tcW w:w="2126" w:type="dxa"/>
            <w:tcBorders>
              <w:bottom w:val="single" w:sz="4" w:space="0" w:color="auto"/>
            </w:tcBorders>
          </w:tcPr>
          <w:p w14:paraId="6C7621A4" w14:textId="77777777" w:rsidR="005377F9" w:rsidRPr="000670FE" w:rsidRDefault="005377F9" w:rsidP="009A4AAA">
            <w:pPr>
              <w:pStyle w:val="TAH"/>
              <w:keepLines w:val="0"/>
              <w:widowControl w:val="0"/>
              <w:rPr>
                <w:bCs/>
              </w:rPr>
            </w:pPr>
            <w:r w:rsidRPr="000670FE">
              <w:rPr>
                <w:bCs/>
              </w:rPr>
              <w:t>Comment</w:t>
            </w:r>
          </w:p>
        </w:tc>
        <w:tc>
          <w:tcPr>
            <w:tcW w:w="1418" w:type="dxa"/>
          </w:tcPr>
          <w:p w14:paraId="0AF57D4D" w14:textId="77777777" w:rsidR="005377F9" w:rsidRPr="000670FE" w:rsidRDefault="005377F9" w:rsidP="009A4AAA">
            <w:pPr>
              <w:pStyle w:val="TAH"/>
              <w:keepLines w:val="0"/>
              <w:widowControl w:val="0"/>
              <w:rPr>
                <w:bCs/>
              </w:rPr>
            </w:pPr>
            <w:r w:rsidRPr="000670FE">
              <w:rPr>
                <w:bCs/>
              </w:rPr>
              <w:t>Reference</w:t>
            </w:r>
          </w:p>
        </w:tc>
        <w:tc>
          <w:tcPr>
            <w:tcW w:w="1265" w:type="dxa"/>
          </w:tcPr>
          <w:p w14:paraId="06D4BC08" w14:textId="77777777" w:rsidR="005377F9" w:rsidRPr="000670FE" w:rsidRDefault="005377F9" w:rsidP="009A4AAA">
            <w:pPr>
              <w:pStyle w:val="TAH"/>
              <w:keepLines w:val="0"/>
              <w:widowControl w:val="0"/>
              <w:rPr>
                <w:bCs/>
              </w:rPr>
            </w:pPr>
            <w:r w:rsidRPr="000670FE">
              <w:rPr>
                <w:bCs/>
              </w:rPr>
              <w:t>Condition</w:t>
            </w:r>
          </w:p>
        </w:tc>
      </w:tr>
      <w:tr w:rsidR="005377F9" w:rsidRPr="000670FE" w14:paraId="1EE1DBB2" w14:textId="77777777" w:rsidTr="009A4AAA">
        <w:trPr>
          <w:jc w:val="center"/>
        </w:trPr>
        <w:tc>
          <w:tcPr>
            <w:tcW w:w="2835" w:type="dxa"/>
            <w:shd w:val="clear" w:color="auto" w:fill="auto"/>
          </w:tcPr>
          <w:p w14:paraId="2FB244AE" w14:textId="77777777" w:rsidR="005377F9" w:rsidRPr="000670FE" w:rsidRDefault="005377F9" w:rsidP="009A4AAA">
            <w:pPr>
              <w:pStyle w:val="TAL"/>
              <w:keepNext w:val="0"/>
              <w:keepLines w:val="0"/>
              <w:widowControl w:val="0"/>
              <w:rPr>
                <w:b/>
              </w:rPr>
            </w:pPr>
            <w:r w:rsidRPr="000670FE">
              <w:rPr>
                <w:b/>
              </w:rPr>
              <w:t>Transmission Indicator</w:t>
            </w:r>
          </w:p>
        </w:tc>
        <w:tc>
          <w:tcPr>
            <w:tcW w:w="2126" w:type="dxa"/>
            <w:shd w:val="clear" w:color="auto" w:fill="auto"/>
          </w:tcPr>
          <w:p w14:paraId="65018E3E" w14:textId="77777777" w:rsidR="005377F9" w:rsidRPr="000670FE" w:rsidRDefault="005377F9" w:rsidP="009A4AAA">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07BAC1DC" w14:textId="77777777" w:rsidR="005377F9" w:rsidRPr="000670FE" w:rsidRDefault="005377F9" w:rsidP="009A4AAA">
            <w:pPr>
              <w:spacing w:after="0"/>
              <w:rPr>
                <w:rFonts w:ascii="Arial" w:hAnsi="Arial" w:cs="Arial"/>
                <w:sz w:val="18"/>
                <w:szCs w:val="18"/>
                <w:lang w:eastAsia="x-none"/>
              </w:rPr>
            </w:pPr>
          </w:p>
        </w:tc>
        <w:tc>
          <w:tcPr>
            <w:tcW w:w="1418" w:type="dxa"/>
            <w:shd w:val="clear" w:color="auto" w:fill="auto"/>
          </w:tcPr>
          <w:p w14:paraId="22ABC687" w14:textId="77777777" w:rsidR="005377F9" w:rsidRPr="000670FE" w:rsidRDefault="005377F9" w:rsidP="009A4AAA">
            <w:pPr>
              <w:pStyle w:val="TAL"/>
              <w:keepNext w:val="0"/>
              <w:keepLines w:val="0"/>
              <w:widowControl w:val="0"/>
              <w:rPr>
                <w:b/>
              </w:rPr>
            </w:pPr>
          </w:p>
        </w:tc>
        <w:tc>
          <w:tcPr>
            <w:tcW w:w="1265" w:type="dxa"/>
            <w:shd w:val="clear" w:color="auto" w:fill="auto"/>
          </w:tcPr>
          <w:p w14:paraId="32EBE5F6" w14:textId="77777777" w:rsidR="005377F9" w:rsidRPr="000670FE" w:rsidRDefault="005377F9" w:rsidP="009A4AAA">
            <w:pPr>
              <w:pStyle w:val="B1"/>
              <w:spacing w:after="0"/>
              <w:ind w:left="1" w:hanging="1"/>
              <w:jc w:val="center"/>
              <w:rPr>
                <w:rFonts w:ascii="Arial" w:hAnsi="Arial" w:cs="Arial"/>
                <w:b/>
                <w:sz w:val="18"/>
                <w:szCs w:val="18"/>
              </w:rPr>
            </w:pPr>
          </w:p>
        </w:tc>
      </w:tr>
      <w:tr w:rsidR="005377F9" w:rsidRPr="000670FE" w14:paraId="518D6BA1" w14:textId="77777777" w:rsidTr="009A4AAA">
        <w:trPr>
          <w:jc w:val="center"/>
        </w:trPr>
        <w:tc>
          <w:tcPr>
            <w:tcW w:w="2835" w:type="dxa"/>
            <w:shd w:val="clear" w:color="auto" w:fill="auto"/>
          </w:tcPr>
          <w:p w14:paraId="59B60086" w14:textId="77777777" w:rsidR="005377F9" w:rsidRPr="000670FE" w:rsidRDefault="005377F9" w:rsidP="009A4AAA">
            <w:pPr>
              <w:pStyle w:val="TAL"/>
            </w:pPr>
            <w:r w:rsidRPr="000670FE">
              <w:t xml:space="preserve">  Transmission Indicator</w:t>
            </w:r>
          </w:p>
        </w:tc>
        <w:tc>
          <w:tcPr>
            <w:tcW w:w="2126" w:type="dxa"/>
            <w:shd w:val="clear" w:color="auto" w:fill="auto"/>
          </w:tcPr>
          <w:p w14:paraId="363EEBBF" w14:textId="77777777" w:rsidR="005377F9" w:rsidRPr="000670FE" w:rsidRDefault="005377F9" w:rsidP="009A4AAA">
            <w:pPr>
              <w:pStyle w:val="TAL"/>
              <w:rPr>
                <w:rFonts w:cs="Arial"/>
                <w:szCs w:val="18"/>
              </w:rPr>
            </w:pPr>
            <w:r w:rsidRPr="000670FE">
              <w:rPr>
                <w:rFonts w:cs="Arial"/>
                <w:szCs w:val="18"/>
              </w:rPr>
              <w:t>'0100000000000000'</w:t>
            </w:r>
          </w:p>
        </w:tc>
        <w:tc>
          <w:tcPr>
            <w:tcW w:w="2126" w:type="dxa"/>
            <w:tcBorders>
              <w:top w:val="single" w:sz="4" w:space="0" w:color="auto"/>
              <w:bottom w:val="single" w:sz="4" w:space="0" w:color="auto"/>
            </w:tcBorders>
            <w:shd w:val="clear" w:color="auto" w:fill="auto"/>
          </w:tcPr>
          <w:p w14:paraId="26E6DAC6" w14:textId="77777777" w:rsidR="005377F9" w:rsidRPr="000670FE" w:rsidRDefault="005377F9" w:rsidP="009A4AAA">
            <w:pPr>
              <w:pStyle w:val="ZH"/>
              <w:framePr w:wrap="notBeside"/>
              <w:rPr>
                <w:rFonts w:cs="Arial"/>
                <w:noProof w:val="0"/>
                <w:sz w:val="18"/>
                <w:szCs w:val="18"/>
                <w:lang w:eastAsia="x-none"/>
              </w:rPr>
            </w:pPr>
            <w:r w:rsidRPr="000670FE">
              <w:rPr>
                <w:rFonts w:cs="Arial"/>
                <w:noProof w:val="0"/>
                <w:szCs w:val="18"/>
                <w:lang w:eastAsia="x-none"/>
              </w:rPr>
              <w:t>B = Broadcast Call</w:t>
            </w:r>
          </w:p>
        </w:tc>
        <w:tc>
          <w:tcPr>
            <w:tcW w:w="1418" w:type="dxa"/>
            <w:shd w:val="clear" w:color="auto" w:fill="auto"/>
          </w:tcPr>
          <w:p w14:paraId="0163B659" w14:textId="77777777" w:rsidR="005377F9" w:rsidRPr="000670FE" w:rsidRDefault="005377F9" w:rsidP="009A4AAA">
            <w:pPr>
              <w:pStyle w:val="TAL"/>
              <w:rPr>
                <w:b/>
              </w:rPr>
            </w:pPr>
          </w:p>
        </w:tc>
        <w:tc>
          <w:tcPr>
            <w:tcW w:w="1265" w:type="dxa"/>
            <w:shd w:val="clear" w:color="auto" w:fill="auto"/>
          </w:tcPr>
          <w:p w14:paraId="695734B1" w14:textId="77777777" w:rsidR="005377F9" w:rsidRPr="000670FE" w:rsidRDefault="005377F9" w:rsidP="009A4AAA">
            <w:pPr>
              <w:pStyle w:val="TAL"/>
              <w:rPr>
                <w:rFonts w:cs="Arial"/>
                <w:b/>
                <w:szCs w:val="18"/>
              </w:rPr>
            </w:pPr>
          </w:p>
        </w:tc>
      </w:tr>
    </w:tbl>
    <w:p w14:paraId="3966D20F" w14:textId="77777777" w:rsidR="005377F9" w:rsidRPr="000670FE" w:rsidRDefault="005377F9" w:rsidP="005377F9"/>
    <w:p w14:paraId="389569BC" w14:textId="64B44278" w:rsidR="005377F9" w:rsidRPr="000670FE" w:rsidRDefault="005377F9" w:rsidP="005377F9">
      <w:pPr>
        <w:pStyle w:val="TH"/>
      </w:pPr>
      <w:r w:rsidRPr="000670FE">
        <w:t>Table 6.1.1.8.3.3-8: SIP BYE (Step 1</w:t>
      </w:r>
      <w:r>
        <w:t>3</w:t>
      </w:r>
      <w:r w:rsidRPr="000670FE">
        <w:t xml:space="preserve">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0670FE" w14:paraId="1F4AB693" w14:textId="77777777" w:rsidTr="009A4AAA">
        <w:trPr>
          <w:tblHeader/>
          <w:jc w:val="center"/>
        </w:trPr>
        <w:tc>
          <w:tcPr>
            <w:tcW w:w="9770" w:type="dxa"/>
            <w:gridSpan w:val="5"/>
          </w:tcPr>
          <w:p w14:paraId="5706146E" w14:textId="77777777" w:rsidR="005377F9" w:rsidRPr="000670FE" w:rsidRDefault="005377F9" w:rsidP="009A4AAA">
            <w:pPr>
              <w:pStyle w:val="TAL"/>
              <w:keepLines w:val="0"/>
              <w:widowControl w:val="0"/>
            </w:pPr>
            <w:r w:rsidRPr="000670FE">
              <w:rPr>
                <w:color w:val="000000"/>
              </w:rPr>
              <w:t>Derivation Path: TS 36.579-1 [2], Table 5.5.2.2.2-1, condition MO_CALL</w:t>
            </w:r>
          </w:p>
        </w:tc>
      </w:tr>
      <w:tr w:rsidR="005377F9" w:rsidRPr="000670FE" w14:paraId="39B3D8BA" w14:textId="77777777" w:rsidTr="009A4AAA">
        <w:trPr>
          <w:tblHeader/>
          <w:jc w:val="center"/>
        </w:trPr>
        <w:tc>
          <w:tcPr>
            <w:tcW w:w="2835" w:type="dxa"/>
          </w:tcPr>
          <w:p w14:paraId="104AED7D" w14:textId="77777777" w:rsidR="005377F9" w:rsidRPr="000670FE" w:rsidRDefault="005377F9" w:rsidP="009A4AAA">
            <w:pPr>
              <w:pStyle w:val="TAH"/>
              <w:keepLines w:val="0"/>
              <w:widowControl w:val="0"/>
              <w:rPr>
                <w:bCs/>
              </w:rPr>
            </w:pPr>
            <w:r w:rsidRPr="000670FE">
              <w:rPr>
                <w:bCs/>
              </w:rPr>
              <w:t>Information Element</w:t>
            </w:r>
          </w:p>
        </w:tc>
        <w:tc>
          <w:tcPr>
            <w:tcW w:w="2126" w:type="dxa"/>
          </w:tcPr>
          <w:p w14:paraId="25857DD9" w14:textId="77777777" w:rsidR="005377F9" w:rsidRPr="000670FE" w:rsidRDefault="005377F9" w:rsidP="009A4AAA">
            <w:pPr>
              <w:pStyle w:val="TAH"/>
              <w:keepLines w:val="0"/>
              <w:widowControl w:val="0"/>
              <w:rPr>
                <w:bCs/>
              </w:rPr>
            </w:pPr>
            <w:r w:rsidRPr="000670FE">
              <w:rPr>
                <w:bCs/>
              </w:rPr>
              <w:t>Value/remark</w:t>
            </w:r>
          </w:p>
        </w:tc>
        <w:tc>
          <w:tcPr>
            <w:tcW w:w="2126" w:type="dxa"/>
            <w:tcBorders>
              <w:bottom w:val="single" w:sz="4" w:space="0" w:color="auto"/>
            </w:tcBorders>
          </w:tcPr>
          <w:p w14:paraId="0D39B278" w14:textId="77777777" w:rsidR="005377F9" w:rsidRPr="000670FE" w:rsidRDefault="005377F9" w:rsidP="009A4AAA">
            <w:pPr>
              <w:pStyle w:val="TAH"/>
              <w:keepLines w:val="0"/>
              <w:widowControl w:val="0"/>
              <w:rPr>
                <w:bCs/>
              </w:rPr>
            </w:pPr>
            <w:r w:rsidRPr="000670FE">
              <w:rPr>
                <w:bCs/>
              </w:rPr>
              <w:t>Comment</w:t>
            </w:r>
          </w:p>
        </w:tc>
        <w:tc>
          <w:tcPr>
            <w:tcW w:w="1418" w:type="dxa"/>
          </w:tcPr>
          <w:p w14:paraId="798067C1" w14:textId="77777777" w:rsidR="005377F9" w:rsidRPr="000670FE" w:rsidRDefault="005377F9" w:rsidP="009A4AAA">
            <w:pPr>
              <w:pStyle w:val="TAH"/>
              <w:keepLines w:val="0"/>
              <w:widowControl w:val="0"/>
              <w:rPr>
                <w:bCs/>
              </w:rPr>
            </w:pPr>
            <w:r w:rsidRPr="000670FE">
              <w:rPr>
                <w:bCs/>
              </w:rPr>
              <w:t>Reference</w:t>
            </w:r>
          </w:p>
        </w:tc>
        <w:tc>
          <w:tcPr>
            <w:tcW w:w="1265" w:type="dxa"/>
          </w:tcPr>
          <w:p w14:paraId="4E193FDD" w14:textId="77777777" w:rsidR="005377F9" w:rsidRPr="000670FE" w:rsidRDefault="005377F9" w:rsidP="009A4AAA">
            <w:pPr>
              <w:pStyle w:val="TAH"/>
              <w:keepLines w:val="0"/>
              <w:widowControl w:val="0"/>
              <w:rPr>
                <w:bCs/>
              </w:rPr>
            </w:pPr>
            <w:r w:rsidRPr="000670FE">
              <w:rPr>
                <w:bCs/>
              </w:rPr>
              <w:t>Condition</w:t>
            </w:r>
          </w:p>
        </w:tc>
      </w:tr>
    </w:tbl>
    <w:p w14:paraId="438E306F" w14:textId="77777777" w:rsidR="005377F9" w:rsidRPr="000670FE" w:rsidRDefault="005377F9" w:rsidP="005377F9"/>
    <w:p w14:paraId="40E4FC7F" w14:textId="7266E47C" w:rsidR="005377F9" w:rsidRPr="000670FE" w:rsidRDefault="005377F9" w:rsidP="005377F9">
      <w:pPr>
        <w:pStyle w:val="TH"/>
      </w:pPr>
      <w:r w:rsidRPr="000670FE">
        <w:t>Table 6.1.1.8.3.3-9: SIP 200 (OK) (Step 1</w:t>
      </w:r>
      <w:r>
        <w:t>4</w:t>
      </w:r>
      <w:r w:rsidRPr="000670FE">
        <w:t>,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0670FE" w14:paraId="39392804" w14:textId="77777777" w:rsidTr="009A4AAA">
        <w:trPr>
          <w:tblHeader/>
          <w:jc w:val="center"/>
        </w:trPr>
        <w:tc>
          <w:tcPr>
            <w:tcW w:w="9770" w:type="dxa"/>
            <w:gridSpan w:val="5"/>
          </w:tcPr>
          <w:p w14:paraId="2BB77CBD" w14:textId="77777777" w:rsidR="005377F9" w:rsidRPr="000670FE" w:rsidRDefault="005377F9" w:rsidP="009A4AAA">
            <w:pPr>
              <w:pStyle w:val="TAL"/>
              <w:keepLines w:val="0"/>
              <w:widowControl w:val="0"/>
            </w:pPr>
            <w:r w:rsidRPr="000670FE">
              <w:rPr>
                <w:color w:val="000000"/>
              </w:rPr>
              <w:t>Derivation Path: TS 36.579-1 [2], Table 5.5.2.17.1.1-1, condition MO_CALL</w:t>
            </w:r>
          </w:p>
        </w:tc>
      </w:tr>
      <w:tr w:rsidR="005377F9" w:rsidRPr="000670FE" w14:paraId="54FC6AEA" w14:textId="77777777" w:rsidTr="009A4AAA">
        <w:trPr>
          <w:tblHeader/>
          <w:jc w:val="center"/>
        </w:trPr>
        <w:tc>
          <w:tcPr>
            <w:tcW w:w="2835" w:type="dxa"/>
          </w:tcPr>
          <w:p w14:paraId="60C0F49F" w14:textId="77777777" w:rsidR="005377F9" w:rsidRPr="000670FE" w:rsidRDefault="005377F9" w:rsidP="009A4AAA">
            <w:pPr>
              <w:pStyle w:val="TAH"/>
              <w:keepLines w:val="0"/>
              <w:widowControl w:val="0"/>
              <w:rPr>
                <w:bCs/>
              </w:rPr>
            </w:pPr>
            <w:r w:rsidRPr="000670FE">
              <w:rPr>
                <w:bCs/>
              </w:rPr>
              <w:t>Information Element</w:t>
            </w:r>
          </w:p>
        </w:tc>
        <w:tc>
          <w:tcPr>
            <w:tcW w:w="2126" w:type="dxa"/>
          </w:tcPr>
          <w:p w14:paraId="6575696D" w14:textId="77777777" w:rsidR="005377F9" w:rsidRPr="000670FE" w:rsidRDefault="005377F9" w:rsidP="009A4AAA">
            <w:pPr>
              <w:pStyle w:val="TAH"/>
              <w:keepLines w:val="0"/>
              <w:widowControl w:val="0"/>
              <w:rPr>
                <w:bCs/>
              </w:rPr>
            </w:pPr>
            <w:r w:rsidRPr="000670FE">
              <w:rPr>
                <w:bCs/>
              </w:rPr>
              <w:t>Value/remark</w:t>
            </w:r>
          </w:p>
        </w:tc>
        <w:tc>
          <w:tcPr>
            <w:tcW w:w="2126" w:type="dxa"/>
          </w:tcPr>
          <w:p w14:paraId="645A697D" w14:textId="77777777" w:rsidR="005377F9" w:rsidRPr="000670FE" w:rsidRDefault="005377F9" w:rsidP="009A4AAA">
            <w:pPr>
              <w:pStyle w:val="TAH"/>
              <w:keepLines w:val="0"/>
              <w:widowControl w:val="0"/>
              <w:rPr>
                <w:bCs/>
              </w:rPr>
            </w:pPr>
            <w:r w:rsidRPr="000670FE">
              <w:rPr>
                <w:bCs/>
              </w:rPr>
              <w:t>Comment</w:t>
            </w:r>
          </w:p>
        </w:tc>
        <w:tc>
          <w:tcPr>
            <w:tcW w:w="1418" w:type="dxa"/>
          </w:tcPr>
          <w:p w14:paraId="7B8DDA04" w14:textId="77777777" w:rsidR="005377F9" w:rsidRPr="000670FE" w:rsidRDefault="005377F9" w:rsidP="009A4AAA">
            <w:pPr>
              <w:pStyle w:val="TAH"/>
              <w:keepLines w:val="0"/>
              <w:widowControl w:val="0"/>
              <w:rPr>
                <w:bCs/>
              </w:rPr>
            </w:pPr>
            <w:r w:rsidRPr="000670FE">
              <w:rPr>
                <w:bCs/>
              </w:rPr>
              <w:t>Reference</w:t>
            </w:r>
          </w:p>
        </w:tc>
        <w:tc>
          <w:tcPr>
            <w:tcW w:w="1265" w:type="dxa"/>
          </w:tcPr>
          <w:p w14:paraId="0BF1C417" w14:textId="77777777" w:rsidR="005377F9" w:rsidRPr="000670FE" w:rsidRDefault="005377F9" w:rsidP="009A4AAA">
            <w:pPr>
              <w:pStyle w:val="TAH"/>
              <w:keepLines w:val="0"/>
              <w:widowControl w:val="0"/>
              <w:rPr>
                <w:bCs/>
              </w:rPr>
            </w:pPr>
            <w:r w:rsidRPr="000670FE">
              <w:rPr>
                <w:bCs/>
              </w:rPr>
              <w:t>Condition</w:t>
            </w:r>
          </w:p>
        </w:tc>
      </w:tr>
      <w:tr w:rsidR="005377F9" w:rsidRPr="000670FE" w14:paraId="0AE55178" w14:textId="77777777" w:rsidTr="009A4AAA">
        <w:trPr>
          <w:tblHeader/>
          <w:jc w:val="center"/>
        </w:trPr>
        <w:tc>
          <w:tcPr>
            <w:tcW w:w="2835" w:type="dxa"/>
          </w:tcPr>
          <w:p w14:paraId="729E7490" w14:textId="77777777" w:rsidR="005377F9" w:rsidRPr="000670FE" w:rsidRDefault="005377F9" w:rsidP="009A4AAA">
            <w:pPr>
              <w:pStyle w:val="TAL"/>
            </w:pPr>
            <w:r w:rsidRPr="000670FE">
              <w:rPr>
                <w:b/>
                <w:bCs/>
              </w:rPr>
              <w:t>Content-Type</w:t>
            </w:r>
          </w:p>
        </w:tc>
        <w:tc>
          <w:tcPr>
            <w:tcW w:w="2126" w:type="dxa"/>
          </w:tcPr>
          <w:p w14:paraId="43EAA52F" w14:textId="77777777" w:rsidR="005377F9" w:rsidRPr="000670FE" w:rsidRDefault="005377F9" w:rsidP="009A4AAA">
            <w:pPr>
              <w:pStyle w:val="TAL"/>
            </w:pPr>
            <w:r w:rsidRPr="000670FE">
              <w:t>not present</w:t>
            </w:r>
          </w:p>
        </w:tc>
        <w:tc>
          <w:tcPr>
            <w:tcW w:w="2126" w:type="dxa"/>
          </w:tcPr>
          <w:p w14:paraId="1BCFD312" w14:textId="77777777" w:rsidR="005377F9" w:rsidRPr="000670FE" w:rsidRDefault="005377F9" w:rsidP="009A4AAA">
            <w:pPr>
              <w:pStyle w:val="TAL"/>
            </w:pPr>
          </w:p>
        </w:tc>
        <w:tc>
          <w:tcPr>
            <w:tcW w:w="1418" w:type="dxa"/>
          </w:tcPr>
          <w:p w14:paraId="0EE10899" w14:textId="77777777" w:rsidR="005377F9" w:rsidRPr="000670FE" w:rsidRDefault="005377F9" w:rsidP="009A4AAA">
            <w:pPr>
              <w:pStyle w:val="TAL"/>
            </w:pPr>
          </w:p>
        </w:tc>
        <w:tc>
          <w:tcPr>
            <w:tcW w:w="1265" w:type="dxa"/>
          </w:tcPr>
          <w:p w14:paraId="6A138BC1" w14:textId="77777777" w:rsidR="005377F9" w:rsidRPr="000670FE" w:rsidRDefault="005377F9" w:rsidP="009A4AAA">
            <w:pPr>
              <w:pStyle w:val="TAL"/>
            </w:pPr>
          </w:p>
        </w:tc>
      </w:tr>
      <w:tr w:rsidR="005377F9" w:rsidRPr="000670FE" w14:paraId="118A5DDF" w14:textId="77777777" w:rsidTr="009A4AAA">
        <w:trPr>
          <w:tblHeader/>
          <w:jc w:val="center"/>
        </w:trPr>
        <w:tc>
          <w:tcPr>
            <w:tcW w:w="2835" w:type="dxa"/>
          </w:tcPr>
          <w:p w14:paraId="1A7320B8" w14:textId="77777777" w:rsidR="005377F9" w:rsidRPr="000670FE" w:rsidRDefault="005377F9" w:rsidP="009A4AAA">
            <w:pPr>
              <w:pStyle w:val="TAL"/>
            </w:pPr>
            <w:r w:rsidRPr="000670FE">
              <w:rPr>
                <w:b/>
                <w:bCs/>
              </w:rPr>
              <w:t>Content-Length</w:t>
            </w:r>
          </w:p>
        </w:tc>
        <w:tc>
          <w:tcPr>
            <w:tcW w:w="2126" w:type="dxa"/>
          </w:tcPr>
          <w:p w14:paraId="4DBAE831" w14:textId="77777777" w:rsidR="005377F9" w:rsidRPr="000670FE" w:rsidRDefault="005377F9" w:rsidP="009A4AAA">
            <w:pPr>
              <w:pStyle w:val="TAL"/>
            </w:pPr>
          </w:p>
        </w:tc>
        <w:tc>
          <w:tcPr>
            <w:tcW w:w="2126" w:type="dxa"/>
          </w:tcPr>
          <w:p w14:paraId="166A863B" w14:textId="77777777" w:rsidR="005377F9" w:rsidRPr="000670FE" w:rsidRDefault="005377F9" w:rsidP="009A4AAA">
            <w:pPr>
              <w:pStyle w:val="TAL"/>
            </w:pPr>
          </w:p>
        </w:tc>
        <w:tc>
          <w:tcPr>
            <w:tcW w:w="1418" w:type="dxa"/>
          </w:tcPr>
          <w:p w14:paraId="0FAC4487" w14:textId="77777777" w:rsidR="005377F9" w:rsidRPr="000670FE" w:rsidRDefault="005377F9" w:rsidP="009A4AAA">
            <w:pPr>
              <w:pStyle w:val="TAL"/>
            </w:pPr>
          </w:p>
        </w:tc>
        <w:tc>
          <w:tcPr>
            <w:tcW w:w="1265" w:type="dxa"/>
          </w:tcPr>
          <w:p w14:paraId="5ECDA045" w14:textId="77777777" w:rsidR="005377F9" w:rsidRPr="000670FE" w:rsidRDefault="005377F9" w:rsidP="009A4AAA">
            <w:pPr>
              <w:pStyle w:val="TAL"/>
            </w:pPr>
          </w:p>
        </w:tc>
      </w:tr>
      <w:tr w:rsidR="005377F9" w:rsidRPr="000670FE" w14:paraId="599F499F" w14:textId="77777777" w:rsidTr="009A4AAA">
        <w:trPr>
          <w:tblHeader/>
          <w:jc w:val="center"/>
        </w:trPr>
        <w:tc>
          <w:tcPr>
            <w:tcW w:w="2835" w:type="dxa"/>
          </w:tcPr>
          <w:p w14:paraId="043FEF95" w14:textId="77777777" w:rsidR="005377F9" w:rsidRPr="000670FE" w:rsidRDefault="005377F9" w:rsidP="009A4AAA">
            <w:pPr>
              <w:pStyle w:val="TAL"/>
            </w:pPr>
            <w:r w:rsidRPr="000670FE">
              <w:t xml:space="preserve">  value</w:t>
            </w:r>
          </w:p>
        </w:tc>
        <w:tc>
          <w:tcPr>
            <w:tcW w:w="2126" w:type="dxa"/>
          </w:tcPr>
          <w:p w14:paraId="23D6EA1E" w14:textId="77777777" w:rsidR="005377F9" w:rsidRPr="000670FE" w:rsidRDefault="005377F9" w:rsidP="009A4AAA">
            <w:pPr>
              <w:pStyle w:val="TAL"/>
            </w:pPr>
            <w:r w:rsidRPr="000670FE">
              <w:t>'0'</w:t>
            </w:r>
          </w:p>
        </w:tc>
        <w:tc>
          <w:tcPr>
            <w:tcW w:w="2126" w:type="dxa"/>
            <w:tcBorders>
              <w:bottom w:val="single" w:sz="4" w:space="0" w:color="auto"/>
            </w:tcBorders>
          </w:tcPr>
          <w:p w14:paraId="06E04337" w14:textId="77777777" w:rsidR="005377F9" w:rsidRPr="000670FE" w:rsidRDefault="005377F9" w:rsidP="009A4AAA">
            <w:pPr>
              <w:pStyle w:val="TAL"/>
            </w:pPr>
            <w:r w:rsidRPr="000670FE">
              <w:t>No message body included</w:t>
            </w:r>
          </w:p>
        </w:tc>
        <w:tc>
          <w:tcPr>
            <w:tcW w:w="1418" w:type="dxa"/>
          </w:tcPr>
          <w:p w14:paraId="647F3EF0" w14:textId="77777777" w:rsidR="005377F9" w:rsidRPr="000670FE" w:rsidRDefault="005377F9" w:rsidP="009A4AAA">
            <w:pPr>
              <w:pStyle w:val="TAL"/>
            </w:pPr>
          </w:p>
        </w:tc>
        <w:tc>
          <w:tcPr>
            <w:tcW w:w="1265" w:type="dxa"/>
          </w:tcPr>
          <w:p w14:paraId="009E729B" w14:textId="77777777" w:rsidR="005377F9" w:rsidRPr="000670FE" w:rsidRDefault="005377F9" w:rsidP="009A4AAA">
            <w:pPr>
              <w:pStyle w:val="TAL"/>
            </w:pPr>
          </w:p>
        </w:tc>
      </w:tr>
    </w:tbl>
    <w:p w14:paraId="4ED84422" w14:textId="77777777" w:rsidR="005377F9" w:rsidRPr="000670FE" w:rsidRDefault="005377F9" w:rsidP="005377F9"/>
    <w:p w14:paraId="51C27FC8" w14:textId="77777777" w:rsidR="005377F9" w:rsidRPr="000670FE" w:rsidRDefault="005377F9" w:rsidP="005377F9">
      <w:pPr>
        <w:pStyle w:val="Heading4"/>
      </w:pPr>
      <w:r w:rsidRPr="000670FE">
        <w:t>6.1.1.9</w:t>
      </w:r>
      <w:r w:rsidRPr="000670FE">
        <w:tab/>
        <w:t>On-network / On-demand Pre-arranged Group Call / Broadcast Group Call with Temporary Group / Client Originated (CO)</w:t>
      </w:r>
    </w:p>
    <w:p w14:paraId="2DACFDAA" w14:textId="77777777" w:rsidR="005377F9" w:rsidRPr="000670FE" w:rsidRDefault="005377F9" w:rsidP="005377F9">
      <w:pPr>
        <w:pStyle w:val="H6"/>
      </w:pPr>
      <w:bookmarkStart w:id="211" w:name="_Toc52787516"/>
      <w:bookmarkStart w:id="212" w:name="_Toc52787696"/>
      <w:r w:rsidRPr="000670FE">
        <w:t>6.1.1.9.1</w:t>
      </w:r>
      <w:r w:rsidRPr="000670FE">
        <w:tab/>
        <w:t>Test Purpose (TP)</w:t>
      </w:r>
      <w:bookmarkEnd w:id="211"/>
      <w:bookmarkEnd w:id="212"/>
    </w:p>
    <w:p w14:paraId="608C2CB6" w14:textId="77777777" w:rsidR="005377F9" w:rsidRPr="000670FE" w:rsidRDefault="005377F9" w:rsidP="005377F9">
      <w:pPr>
        <w:pStyle w:val="H6"/>
      </w:pPr>
      <w:r w:rsidRPr="000670FE">
        <w:t>(1)</w:t>
      </w:r>
    </w:p>
    <w:p w14:paraId="7C9C26AB"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authorised for MCVideo Service }</w:t>
      </w:r>
    </w:p>
    <w:p w14:paraId="0D846530"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2B2A87AE"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Broadcast Group Call with a Temporary Group }</w:t>
      </w:r>
    </w:p>
    <w:p w14:paraId="19A3DC41" w14:textId="77777777" w:rsidR="005377F9" w:rsidRPr="000670FE" w:rsidRDefault="005377F9" w:rsidP="005377F9">
      <w:pPr>
        <w:pStyle w:val="PL"/>
        <w:rPr>
          <w:rFonts w:cs="Courier New"/>
          <w:noProof w:val="0"/>
          <w:szCs w:val="16"/>
        </w:rPr>
      </w:pPr>
      <w:r w:rsidRPr="000670FE">
        <w:rPr>
          <w:rStyle w:val="PLChar"/>
          <w:noProof w:val="0"/>
        </w:rPr>
        <w:t xml:space="preserve">    </w:t>
      </w:r>
      <w:r w:rsidRPr="000670FE">
        <w:rPr>
          <w:rStyle w:val="PLChar"/>
          <w:b/>
          <w:bCs/>
          <w:noProof w:val="0"/>
        </w:rPr>
        <w:t>then</w:t>
      </w:r>
      <w:r w:rsidRPr="000670FE">
        <w:rPr>
          <w:rStyle w:val="PLChar"/>
          <w:noProof w:val="0"/>
        </w:rPr>
        <w:t xml:space="preserve"> { the UE (MCVideo Client) requests On-demand Pre-arranged Broadcast Group Call by sending a SIP INVITE message and responds to a SIP 200 (OK) message with a SIP ACK message </w:t>
      </w:r>
      <w:r w:rsidRPr="000670FE">
        <w:rPr>
          <w:rFonts w:cs="Courier New"/>
          <w:noProof w:val="0"/>
          <w:szCs w:val="16"/>
        </w:rPr>
        <w:t>}</w:t>
      </w:r>
    </w:p>
    <w:p w14:paraId="3E456C60"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085B72A6" w14:textId="77777777" w:rsidR="005377F9" w:rsidRPr="000670FE" w:rsidRDefault="005377F9" w:rsidP="005377F9">
      <w:pPr>
        <w:pStyle w:val="PL"/>
        <w:rPr>
          <w:rFonts w:cs="Courier New"/>
          <w:noProof w:val="0"/>
          <w:szCs w:val="16"/>
        </w:rPr>
      </w:pPr>
    </w:p>
    <w:p w14:paraId="374A00A1" w14:textId="77777777" w:rsidR="005377F9" w:rsidRPr="000670FE" w:rsidRDefault="005377F9" w:rsidP="005377F9">
      <w:pPr>
        <w:pStyle w:val="H6"/>
      </w:pPr>
      <w:r w:rsidRPr="000670FE">
        <w:t>(2)</w:t>
      </w:r>
    </w:p>
    <w:p w14:paraId="2D06EE6A"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ongoing On-demand Pre-arranged Broadcast Group Call }</w:t>
      </w:r>
    </w:p>
    <w:p w14:paraId="7DF52EBF"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420F5836"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w:t>
      </w:r>
      <w:r>
        <w:rPr>
          <w:noProof w:val="0"/>
        </w:rPr>
        <w:t xml:space="preserve">the </w:t>
      </w:r>
      <w:r w:rsidRPr="000670FE">
        <w:rPr>
          <w:noProof w:val="0"/>
        </w:rPr>
        <w:t>MCVideo User requests to terminate the ongoing MCVideo Broadcast Group Call before the Broadcast has been completed }</w:t>
      </w:r>
    </w:p>
    <w:p w14:paraId="61B7EF26"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UE (MCVideo Client) sends a SIP BYE request and leaves the MCVideo Session }</w:t>
      </w:r>
    </w:p>
    <w:p w14:paraId="685E7558"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0AC8AA6E" w14:textId="77777777" w:rsidR="005377F9" w:rsidRPr="000670FE" w:rsidRDefault="005377F9" w:rsidP="005377F9">
      <w:pPr>
        <w:pStyle w:val="PL"/>
        <w:rPr>
          <w:rFonts w:cs="Courier New"/>
          <w:noProof w:val="0"/>
          <w:szCs w:val="16"/>
        </w:rPr>
      </w:pPr>
    </w:p>
    <w:p w14:paraId="4F3F024C" w14:textId="77777777" w:rsidR="005377F9" w:rsidRPr="000670FE" w:rsidRDefault="005377F9" w:rsidP="005377F9">
      <w:pPr>
        <w:pStyle w:val="H6"/>
      </w:pPr>
      <w:bookmarkStart w:id="213" w:name="_Toc52787517"/>
      <w:bookmarkStart w:id="214" w:name="_Toc52787697"/>
      <w:r w:rsidRPr="000670FE">
        <w:t>6.1.1.9.2</w:t>
      </w:r>
      <w:r w:rsidRPr="000670FE">
        <w:tab/>
        <w:t>Conformance requirements</w:t>
      </w:r>
      <w:bookmarkEnd w:id="213"/>
      <w:bookmarkEnd w:id="214"/>
    </w:p>
    <w:p w14:paraId="3F47EA43" w14:textId="705862A7"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w:t>
      </w:r>
      <w:r>
        <w:t>15</w:t>
      </w:r>
      <w:r w:rsidRPr="000670FE">
        <w:t xml:space="preserve"> requirements.</w:t>
      </w:r>
    </w:p>
    <w:p w14:paraId="44F2DF36" w14:textId="77777777" w:rsidR="005377F9" w:rsidRPr="000670FE" w:rsidRDefault="005377F9" w:rsidP="005377F9">
      <w:r w:rsidRPr="000670FE">
        <w:t>[TS 24.281, clause 9.2.1.2.1.1]</w:t>
      </w:r>
    </w:p>
    <w:p w14:paraId="3469F069" w14:textId="77777777" w:rsidR="005377F9" w:rsidRPr="000670FE" w:rsidRDefault="005377F9" w:rsidP="005377F9">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5F38C528" w14:textId="77777777" w:rsidR="005377F9" w:rsidRPr="000670FE" w:rsidRDefault="005377F9" w:rsidP="005377F9">
      <w:r w:rsidRPr="000670FE">
        <w:t>The MC</w:t>
      </w:r>
      <w:r w:rsidRPr="000670FE">
        <w:rPr>
          <w:lang w:eastAsia="zh-CN"/>
        </w:rPr>
        <w:t>Video</w:t>
      </w:r>
      <w:r w:rsidRPr="000670FE">
        <w:t xml:space="preserve"> client:</w:t>
      </w:r>
    </w:p>
    <w:p w14:paraId="1FF087A5" w14:textId="77777777" w:rsidR="005377F9" w:rsidRPr="000670FE" w:rsidRDefault="005377F9" w:rsidP="005377F9">
      <w:r w:rsidRPr="000670FE">
        <w:t>…</w:t>
      </w:r>
    </w:p>
    <w:p w14:paraId="69907EEF" w14:textId="77777777" w:rsidR="005377F9" w:rsidRPr="000670FE" w:rsidRDefault="005377F9" w:rsidP="005377F9">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6762874A" w14:textId="77777777" w:rsidR="005377F9" w:rsidRPr="000670FE" w:rsidRDefault="005377F9" w:rsidP="005377F9">
      <w:pPr>
        <w:pStyle w:val="B1"/>
      </w:pPr>
      <w:r w:rsidRPr="000670FE">
        <w:t>4)</w:t>
      </w:r>
      <w:r w:rsidRPr="000670FE">
        <w:tab/>
        <w:t>shall include the g.3gpp.mc</w:t>
      </w:r>
      <w:r w:rsidRPr="000670FE">
        <w:rPr>
          <w:lang w:eastAsia="zh-CN"/>
        </w:rPr>
        <w:t>video</w:t>
      </w:r>
      <w:r w:rsidRPr="000670FE">
        <w:t xml:space="preserve"> media feature tag and the </w:t>
      </w:r>
      <w:r w:rsidRPr="000670FE">
        <w:rPr>
          <w:lang w:eastAsia="ko-KR"/>
        </w:rPr>
        <w:t>g.3gpp.icsi-ref media feature tag with the value of "urn:urn-7:3gpp-service.ims.icsi.</w:t>
      </w:r>
      <w:r w:rsidRPr="000670FE">
        <w:t>mc</w:t>
      </w:r>
      <w:r w:rsidRPr="000670FE">
        <w:rPr>
          <w:lang w:eastAsia="zh-CN"/>
        </w:rPr>
        <w:t>video</w:t>
      </w:r>
      <w:r w:rsidRPr="000670FE">
        <w:rPr>
          <w:lang w:eastAsia="ko-KR"/>
        </w:rPr>
        <w:t xml:space="preserve">" </w:t>
      </w:r>
      <w:r w:rsidRPr="000670FE">
        <w:t xml:space="preserve">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49ED145F" w14:textId="77777777" w:rsidR="005377F9" w:rsidRPr="000670FE" w:rsidRDefault="005377F9" w:rsidP="005377F9">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27336F55" w14:textId="77777777" w:rsidR="005377F9" w:rsidRPr="000670FE" w:rsidRDefault="005377F9" w:rsidP="005377F9">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MS Mincho"/>
        </w:rPr>
        <w:t>RFC 6050 [</w:t>
      </w:r>
      <w:r w:rsidRPr="000670FE">
        <w:rPr>
          <w:lang w:eastAsia="zh-CN"/>
        </w:rPr>
        <w:t>14</w:t>
      </w:r>
      <w:r w:rsidRPr="000670FE">
        <w:rPr>
          <w:rFonts w:eastAsia="MS Mincho"/>
        </w:rPr>
        <w:t xml:space="preserve">] </w:t>
      </w:r>
      <w:r w:rsidRPr="000670FE">
        <w:t>in the SIP INVITE request;</w:t>
      </w:r>
    </w:p>
    <w:p w14:paraId="7B42DC27" w14:textId="77777777" w:rsidR="005377F9" w:rsidRPr="000670FE" w:rsidRDefault="005377F9" w:rsidP="005377F9">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4F04C0EC" w14:textId="77777777" w:rsidR="005377F9" w:rsidRPr="000670FE" w:rsidRDefault="005377F9" w:rsidP="005377F9">
      <w:pPr>
        <w:pStyle w:val="B1"/>
      </w:pPr>
      <w:r w:rsidRPr="000670FE">
        <w:t>8)</w:t>
      </w:r>
      <w:r w:rsidRPr="000670FE">
        <w:tab/>
        <w:t>should include the "timer" option tag in the Supported header field;</w:t>
      </w:r>
    </w:p>
    <w:p w14:paraId="046A0836" w14:textId="77777777" w:rsidR="005377F9" w:rsidRPr="000670FE" w:rsidRDefault="005377F9" w:rsidP="005377F9">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72C9B75C" w14:textId="77777777" w:rsidR="005377F9" w:rsidRPr="000670FE" w:rsidRDefault="005377F9" w:rsidP="005377F9">
      <w:pPr>
        <w:pStyle w:val="B1"/>
      </w:pPr>
      <w:r w:rsidRPr="000670FE">
        <w:t>10)</w:t>
      </w:r>
      <w:r w:rsidRPr="000670FE">
        <w:tab/>
        <w:t>shall set the Request-URI of the SIP INVITE request to the public service identity identifying the participating MCVideo function serving the MCVideo user;</w:t>
      </w:r>
    </w:p>
    <w:p w14:paraId="3F8C4A05" w14:textId="77777777" w:rsidR="005377F9" w:rsidRPr="000670FE" w:rsidRDefault="005377F9" w:rsidP="005377F9">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04007690" w14:textId="77777777" w:rsidR="005377F9" w:rsidRPr="000670FE" w:rsidRDefault="005377F9" w:rsidP="005377F9">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20D13680" w14:textId="77777777" w:rsidR="005377F9" w:rsidRPr="000670FE" w:rsidRDefault="005377F9" w:rsidP="005377F9">
      <w:pPr>
        <w:pStyle w:val="B1"/>
      </w:pPr>
      <w:r w:rsidRPr="000670FE">
        <w:t>…</w:t>
      </w:r>
    </w:p>
    <w:p w14:paraId="15248B38" w14:textId="77777777" w:rsidR="005377F9" w:rsidRPr="000670FE" w:rsidRDefault="005377F9" w:rsidP="005377F9">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35FD9818" w14:textId="77777777" w:rsidR="005377F9" w:rsidRPr="000670FE" w:rsidRDefault="005377F9" w:rsidP="005377F9">
      <w:pPr>
        <w:pStyle w:val="B2"/>
      </w:pPr>
      <w:r w:rsidRPr="000670FE">
        <w:t>a)</w:t>
      </w:r>
      <w:r w:rsidRPr="000670FE">
        <w:tab/>
        <w:t>the &lt;session-type&gt; element set to a value of "prearranged";</w:t>
      </w:r>
    </w:p>
    <w:p w14:paraId="5CC0A5C3" w14:textId="77777777" w:rsidR="005377F9" w:rsidRPr="000670FE" w:rsidRDefault="005377F9" w:rsidP="005377F9">
      <w:pPr>
        <w:pStyle w:val="B2"/>
      </w:pPr>
      <w:r w:rsidRPr="000670FE">
        <w:t>b)</w:t>
      </w:r>
      <w:r w:rsidRPr="000670FE">
        <w:tab/>
        <w:t>the &lt;mc</w:t>
      </w:r>
      <w:r w:rsidRPr="000670FE">
        <w:rPr>
          <w:lang w:eastAsia="zh-CN"/>
        </w:rPr>
        <w:t>video</w:t>
      </w:r>
      <w:r w:rsidRPr="000670FE">
        <w:t>-request-uri&gt; element set to the group identity;</w:t>
      </w:r>
    </w:p>
    <w:p w14:paraId="65A409E5" w14:textId="77777777" w:rsidR="005377F9" w:rsidRPr="000670FE" w:rsidRDefault="005377F9" w:rsidP="005377F9">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611C9126" w14:textId="77777777" w:rsidR="005377F9" w:rsidRPr="000670FE" w:rsidRDefault="005377F9" w:rsidP="005377F9">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1FF93B6B" w14:textId="77777777" w:rsidR="005377F9" w:rsidRPr="000670FE" w:rsidRDefault="005377F9" w:rsidP="005377F9">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37693ED4" w14:textId="77777777" w:rsidR="005377F9" w:rsidRPr="000670FE" w:rsidRDefault="005377F9" w:rsidP="005377F9">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5B9C2561" w14:textId="77777777" w:rsidR="005377F9" w:rsidRPr="000670FE" w:rsidRDefault="005377F9" w:rsidP="005377F9">
      <w:pPr>
        <w:pStyle w:val="NO"/>
      </w:pPr>
      <w:r w:rsidRPr="000670FE">
        <w:t>NOTE 4:</w:t>
      </w:r>
      <w:r w:rsidRPr="000670FE">
        <w:tab/>
        <w:t>The MC</w:t>
      </w:r>
      <w:r w:rsidRPr="000670FE">
        <w:rPr>
          <w:lang w:eastAsia="zh-CN"/>
        </w:rPr>
        <w:t>Video</w:t>
      </w:r>
      <w:r w:rsidRPr="000670FE">
        <w:t xml:space="preserve"> client is informed about temporary groups and regouping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1052D654" w14:textId="77777777" w:rsidR="005377F9" w:rsidRPr="000670FE" w:rsidRDefault="005377F9" w:rsidP="005377F9">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54F5110F" w14:textId="77777777" w:rsidR="005377F9" w:rsidRPr="000670FE" w:rsidRDefault="005377F9" w:rsidP="005377F9">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589C3D4C" w14:textId="77777777" w:rsidR="005377F9" w:rsidRPr="000670FE" w:rsidRDefault="005377F9" w:rsidP="005377F9">
      <w:pPr>
        <w:pStyle w:val="B1"/>
      </w:pPr>
      <w:r w:rsidRPr="000670FE">
        <w:t>16)</w:t>
      </w:r>
      <w:r w:rsidRPr="000670FE">
        <w:tab/>
        <w:t>if an implicit transmission request is required, shall indicate this as specified in subclause 6.4; and</w:t>
      </w:r>
    </w:p>
    <w:p w14:paraId="7CE86612" w14:textId="77777777" w:rsidR="005377F9" w:rsidRPr="000670FE" w:rsidRDefault="005377F9" w:rsidP="005377F9">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7AA0BC18" w14:textId="77777777" w:rsidR="005377F9" w:rsidRPr="000670FE" w:rsidRDefault="005377F9" w:rsidP="005377F9">
      <w:r w:rsidRPr="000670FE">
        <w:t>[TS 24.281, clause 6.2.8.2]</w:t>
      </w:r>
    </w:p>
    <w:p w14:paraId="035CD2CB" w14:textId="77777777" w:rsidR="005377F9" w:rsidRPr="000670FE" w:rsidRDefault="005377F9" w:rsidP="005377F9">
      <w:pPr>
        <w:pStyle w:val="NO"/>
      </w:pPr>
      <w:r w:rsidRPr="000670FE">
        <w:t>NOTE:</w:t>
      </w:r>
      <w:r w:rsidRPr="000670FE">
        <w:tab/>
        <w:t>This subclause is referenced from other procedures.</w:t>
      </w:r>
    </w:p>
    <w:p w14:paraId="1B0F62C8" w14:textId="77777777" w:rsidR="005377F9" w:rsidRPr="000670FE" w:rsidRDefault="005377F9" w:rsidP="005377F9">
      <w:r w:rsidRPr="000670FE">
        <w:t>When the MCVideo user initiates a broadcast group call, the MCVideo client:</w:t>
      </w:r>
    </w:p>
    <w:p w14:paraId="384D4C80" w14:textId="77777777" w:rsidR="005377F9" w:rsidRPr="000670FE" w:rsidRDefault="005377F9" w:rsidP="005377F9">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&lt;broadcast-ind&gt; element set to "true" as defined in clause F.1; and</w:t>
      </w:r>
    </w:p>
    <w:p w14:paraId="087CAD09" w14:textId="77777777" w:rsidR="005377F9" w:rsidRPr="000670FE" w:rsidRDefault="005377F9" w:rsidP="005377F9">
      <w:pPr>
        <w:pStyle w:val="B1"/>
      </w:pPr>
      <w:r w:rsidRPr="000670FE">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&lt;broadcast-ind&gt; element set to "true" as defined in clause F.1.</w:t>
      </w:r>
    </w:p>
    <w:p w14:paraId="3206E047" w14:textId="77777777" w:rsidR="005377F9" w:rsidRPr="000670FE" w:rsidRDefault="005377F9" w:rsidP="005377F9">
      <w:r w:rsidRPr="000670FE">
        <w:t>[TS 24.281, clause 6.2.4.1]</w:t>
      </w:r>
    </w:p>
    <w:p w14:paraId="4CD6CB80" w14:textId="77777777" w:rsidR="005377F9" w:rsidRPr="000670FE" w:rsidRDefault="005377F9" w:rsidP="005377F9">
      <w:r w:rsidRPr="000670FE">
        <w:rPr>
          <w:lang w:eastAsia="ko-KR"/>
        </w:rPr>
        <w:t>Upon receiving a request from an MCVideo user to leave an MCVideo session established using on-demand session signalling, the MCVideo client:</w:t>
      </w:r>
    </w:p>
    <w:p w14:paraId="6749C0D1" w14:textId="77777777" w:rsidR="005377F9" w:rsidRPr="000670FE" w:rsidRDefault="005377F9" w:rsidP="005377F9">
      <w:pPr>
        <w:pStyle w:val="B1"/>
        <w:rPr>
          <w:lang w:eastAsia="ko-KR"/>
        </w:rPr>
      </w:pPr>
      <w:r w:rsidRPr="000670FE">
        <w:rPr>
          <w:lang w:eastAsia="ko-KR"/>
        </w:rPr>
        <w:t>1)</w:t>
      </w:r>
      <w:r w:rsidRPr="000670FE">
        <w:rPr>
          <w:lang w:eastAsia="ko-KR"/>
        </w:rPr>
        <w:tab/>
        <w:t>s</w:t>
      </w:r>
      <w:r w:rsidRPr="000670FE">
        <w:t xml:space="preserve">hall interact with the </w:t>
      </w:r>
      <w:r w:rsidRPr="000670FE">
        <w:rPr>
          <w:lang w:eastAsia="ko-KR"/>
        </w:rPr>
        <w:t>media plane as specified in 3GPP TS 24.</w:t>
      </w:r>
      <w:r w:rsidRPr="000670FE">
        <w:rPr>
          <w:lang w:eastAsia="zh-CN"/>
        </w:rPr>
        <w:t>581</w:t>
      </w:r>
      <w:r w:rsidRPr="000670FE">
        <w:rPr>
          <w:lang w:eastAsia="ko-KR"/>
        </w:rPr>
        <w:t> [5];</w:t>
      </w:r>
    </w:p>
    <w:p w14:paraId="13771188" w14:textId="77777777" w:rsidR="005377F9" w:rsidRPr="000670FE" w:rsidRDefault="005377F9" w:rsidP="005377F9">
      <w:pPr>
        <w:pStyle w:val="B1"/>
      </w:pPr>
      <w:r w:rsidRPr="000670FE">
        <w:rPr>
          <w:lang w:eastAsia="ko-KR"/>
        </w:rPr>
        <w:t>2)</w:t>
      </w:r>
      <w:r w:rsidRPr="000670FE">
        <w:rPr>
          <w:lang w:eastAsia="ko-KR"/>
        </w:rPr>
        <w:tab/>
        <w:t>shall generate a SIP BYE request according to 3GPP TS 24.229 [11];</w:t>
      </w:r>
    </w:p>
    <w:p w14:paraId="59E84EB2" w14:textId="77777777" w:rsidR="005377F9" w:rsidRPr="000670FE" w:rsidRDefault="005377F9" w:rsidP="005377F9">
      <w:pPr>
        <w:pStyle w:val="B1"/>
      </w:pPr>
      <w:r w:rsidRPr="000670FE">
        <w:rPr>
          <w:lang w:eastAsia="ko-KR"/>
        </w:rPr>
        <w:t>3)</w:t>
      </w:r>
      <w:r w:rsidRPr="000670FE">
        <w:rPr>
          <w:lang w:eastAsia="ko-KR"/>
        </w:rPr>
        <w:tab/>
        <w:t>shall set the Request-URI to the MCVideo session identity to leave; and</w:t>
      </w:r>
    </w:p>
    <w:p w14:paraId="401FD6A9" w14:textId="77777777" w:rsidR="005377F9" w:rsidRPr="000670FE" w:rsidRDefault="005377F9" w:rsidP="005377F9">
      <w:pPr>
        <w:pStyle w:val="B1"/>
      </w:pPr>
      <w:r w:rsidRPr="000670FE">
        <w:rPr>
          <w:lang w:eastAsia="ko-KR"/>
        </w:rPr>
        <w:t>4)</w:t>
      </w:r>
      <w:r w:rsidRPr="000670FE">
        <w:rPr>
          <w:lang w:eastAsia="ko-KR"/>
        </w:rPr>
        <w:tab/>
        <w:t>shall send a SIP BYE request towards MCVideo server according to 3GPP TS 24.229 [11].</w:t>
      </w:r>
    </w:p>
    <w:p w14:paraId="207ADCA0" w14:textId="77777777" w:rsidR="005377F9" w:rsidRPr="000670FE" w:rsidRDefault="005377F9" w:rsidP="005377F9">
      <w:pPr>
        <w:rPr>
          <w:lang w:eastAsia="ko-KR"/>
        </w:rPr>
      </w:pPr>
      <w:r w:rsidRPr="000670FE">
        <w:t xml:space="preserve">Upon receiving a SIP 200 </w:t>
      </w:r>
      <w:r w:rsidRPr="000670FE">
        <w:rPr>
          <w:lang w:eastAsia="ko-KR"/>
        </w:rPr>
        <w:t>(</w:t>
      </w:r>
      <w:r w:rsidRPr="000670FE">
        <w:t>OK</w:t>
      </w:r>
      <w:r w:rsidRPr="000670FE">
        <w:rPr>
          <w:lang w:eastAsia="ko-KR"/>
        </w:rPr>
        <w:t>)</w:t>
      </w:r>
      <w:r w:rsidRPr="000670FE">
        <w:t xml:space="preserve"> response to the SIP BYE request, the MCVideo client shall interact with the </w:t>
      </w:r>
      <w:r w:rsidRPr="000670FE">
        <w:rPr>
          <w:lang w:eastAsia="ko-KR"/>
        </w:rPr>
        <w:t>media plane as specified in 3GPP TS 24.</w:t>
      </w:r>
      <w:r w:rsidRPr="000670FE">
        <w:rPr>
          <w:lang w:eastAsia="zh-CN"/>
        </w:rPr>
        <w:t>581</w:t>
      </w:r>
      <w:r w:rsidRPr="000670FE">
        <w:rPr>
          <w:lang w:eastAsia="ko-KR"/>
        </w:rPr>
        <w:t> [5].</w:t>
      </w:r>
    </w:p>
    <w:p w14:paraId="246EA7B0" w14:textId="77777777" w:rsidR="005377F9" w:rsidRPr="000670FE" w:rsidRDefault="005377F9" w:rsidP="005377F9">
      <w:r w:rsidRPr="000670FE">
        <w:t>[TS 24.481, clause 6.3.14]</w:t>
      </w:r>
    </w:p>
    <w:p w14:paraId="4423E24E" w14:textId="77777777" w:rsidR="005377F9" w:rsidRPr="000670FE" w:rsidRDefault="005377F9" w:rsidP="005377F9">
      <w:r w:rsidRPr="000670FE">
        <w:t>In order to form a temporary MCS group, a GMC shall send a HTTP POST request according to procedures specified in IETF RFC 2616 [21] and subclause 6.2.3. In the HTTP POST request, the GMC:</w:t>
      </w:r>
    </w:p>
    <w:p w14:paraId="2FAD9C3C" w14:textId="77777777" w:rsidR="005377F9" w:rsidRPr="000670FE" w:rsidRDefault="005377F9" w:rsidP="005377F9">
      <w:pPr>
        <w:pStyle w:val="B1"/>
      </w:pPr>
      <w:r w:rsidRPr="000670FE">
        <w:t>a)</w:t>
      </w:r>
      <w:r w:rsidRPr="000670FE">
        <w:tab/>
        <w:t>shall set the Request-URI to an XCAP URI:</w:t>
      </w:r>
    </w:p>
    <w:p w14:paraId="324F71BB" w14:textId="77777777" w:rsidR="005377F9" w:rsidRPr="000670FE" w:rsidRDefault="005377F9" w:rsidP="005377F9">
      <w:pPr>
        <w:pStyle w:val="B2"/>
      </w:pPr>
      <w:r w:rsidRPr="000670FE">
        <w:t>1)</w:t>
      </w:r>
      <w:r w:rsidRPr="000670FE">
        <w:tab/>
        <w:t>in users tree where the XUI is set to a group creation XUI configuration parameter; and</w:t>
      </w:r>
    </w:p>
    <w:p w14:paraId="2CCAD4CC" w14:textId="77777777" w:rsidR="005377F9" w:rsidRPr="000670FE" w:rsidRDefault="005377F9" w:rsidP="005377F9">
      <w:pPr>
        <w:pStyle w:val="B2"/>
      </w:pPr>
      <w:r w:rsidRPr="000670FE">
        <w:t>2)</w:t>
      </w:r>
      <w:r w:rsidRPr="000670FE">
        <w:tab/>
        <w:t>with the document selector identifying the temporary MCS group to be created; and</w:t>
      </w:r>
    </w:p>
    <w:p w14:paraId="7C5262FC" w14:textId="77777777" w:rsidR="005377F9" w:rsidRPr="000670FE" w:rsidRDefault="005377F9" w:rsidP="005377F9">
      <w:pPr>
        <w:pStyle w:val="B1"/>
      </w:pPr>
      <w:r w:rsidRPr="000670FE">
        <w:t>b)</w:t>
      </w:r>
      <w:r w:rsidRPr="000670FE">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FAC4552" w14:textId="77777777" w:rsidR="005377F9" w:rsidRPr="000670FE" w:rsidRDefault="005377F9" w:rsidP="005377F9">
      <w:r w:rsidRPr="000670FE">
        <w:t>Upon reception of an HTTP 2xx response to the sent HTTP POST request, the GMC shall consider the temporary MCS group formation as successful.</w:t>
      </w:r>
    </w:p>
    <w:p w14:paraId="0EEC4AA9" w14:textId="77777777" w:rsidR="005377F9" w:rsidRPr="000670FE" w:rsidRDefault="005377F9" w:rsidP="005377F9">
      <w:r w:rsidRPr="000670FE">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9F8F037" w14:textId="77777777" w:rsidR="005377F9" w:rsidRPr="000670FE" w:rsidRDefault="005377F9" w:rsidP="005377F9">
      <w:pPr>
        <w:pStyle w:val="H6"/>
      </w:pPr>
      <w:bookmarkStart w:id="215" w:name="_Toc52787518"/>
      <w:bookmarkStart w:id="216" w:name="_Toc52787698"/>
      <w:r w:rsidRPr="000670FE">
        <w:t>6.1.1.9.3</w:t>
      </w:r>
      <w:r w:rsidRPr="000670FE">
        <w:tab/>
        <w:t>Test description</w:t>
      </w:r>
      <w:bookmarkEnd w:id="215"/>
      <w:bookmarkEnd w:id="216"/>
    </w:p>
    <w:p w14:paraId="7E243802" w14:textId="77777777" w:rsidR="005377F9" w:rsidRPr="000670FE" w:rsidRDefault="005377F9" w:rsidP="005377F9">
      <w:pPr>
        <w:pStyle w:val="H6"/>
      </w:pPr>
      <w:r w:rsidRPr="000670FE">
        <w:t>6.1.1.9.3.1</w:t>
      </w:r>
      <w:r w:rsidRPr="000670FE">
        <w:tab/>
        <w:t>Pre-test conditions</w:t>
      </w:r>
    </w:p>
    <w:p w14:paraId="4E859040" w14:textId="77777777" w:rsidR="005377F9" w:rsidRPr="000670FE" w:rsidRDefault="005377F9" w:rsidP="005377F9">
      <w:pPr>
        <w:pStyle w:val="H6"/>
      </w:pPr>
      <w:r w:rsidRPr="000670FE">
        <w:t>System Simulator:</w:t>
      </w:r>
    </w:p>
    <w:p w14:paraId="74FBB3E6" w14:textId="77777777" w:rsidR="005377F9" w:rsidRPr="000670FE" w:rsidRDefault="005377F9" w:rsidP="005377F9">
      <w:pPr>
        <w:pStyle w:val="B1"/>
      </w:pPr>
      <w:r w:rsidRPr="000670FE">
        <w:t>-</w:t>
      </w:r>
      <w:r w:rsidRPr="000670FE">
        <w:tab/>
        <w:t>SS (MCVideo server)</w:t>
      </w:r>
    </w:p>
    <w:p w14:paraId="773177C9"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FCD5653" w14:textId="77777777" w:rsidR="005377F9" w:rsidRPr="000670FE" w:rsidRDefault="005377F9" w:rsidP="005377F9">
      <w:pPr>
        <w:pStyle w:val="H6"/>
      </w:pPr>
      <w:r w:rsidRPr="000670FE">
        <w:t>IUT:</w:t>
      </w:r>
    </w:p>
    <w:p w14:paraId="4375952E" w14:textId="77777777" w:rsidR="005377F9" w:rsidRPr="000670FE" w:rsidRDefault="005377F9" w:rsidP="005377F9">
      <w:pPr>
        <w:pStyle w:val="B1"/>
      </w:pPr>
      <w:r w:rsidRPr="000670FE">
        <w:t>-</w:t>
      </w:r>
      <w:r w:rsidRPr="000670FE">
        <w:tab/>
        <w:t xml:space="preserve">UE (MCVideo client) </w:t>
      </w:r>
    </w:p>
    <w:p w14:paraId="10E8D630" w14:textId="77777777" w:rsidR="005377F9" w:rsidRPr="000670FE" w:rsidRDefault="005377F9" w:rsidP="000C1899">
      <w:pPr>
        <w:pStyle w:val="B1"/>
      </w:pPr>
      <w:r w:rsidRPr="000670FE">
        <w:t>-</w:t>
      </w:r>
      <w:r w:rsidRPr="000670FE">
        <w:tab/>
      </w:r>
      <w:r w:rsidRPr="00F9129F">
        <w:t>The</w:t>
      </w:r>
      <w:r w:rsidRPr="000670FE">
        <w:t xml:space="preserve"> test USIM set as defined in TS 36.579-1 [2], subclause 5.5.10 is inserted.</w:t>
      </w:r>
    </w:p>
    <w:p w14:paraId="4F6DA60F" w14:textId="77777777" w:rsidR="005377F9" w:rsidRPr="000670FE" w:rsidRDefault="005377F9" w:rsidP="005377F9">
      <w:pPr>
        <w:pStyle w:val="H6"/>
      </w:pPr>
      <w:r w:rsidRPr="000670FE">
        <w:t>Preamble:</w:t>
      </w:r>
    </w:p>
    <w:p w14:paraId="3C887740"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5A539802"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53FB62B0" w14:textId="77777777" w:rsidR="005377F9" w:rsidRPr="000670FE" w:rsidRDefault="005377F9" w:rsidP="005377F9">
      <w:pPr>
        <w:pStyle w:val="B1"/>
      </w:pPr>
      <w:r w:rsidRPr="000670FE">
        <w:t>-</w:t>
      </w:r>
      <w:r w:rsidRPr="000670FE">
        <w:tab/>
        <w:t>The UE has affiliated to a MCVideo temporary group identity TGI, identifying a MCVideo temporary group B as a member of MCVideo broadcast group A.</w:t>
      </w:r>
    </w:p>
    <w:p w14:paraId="6E05CB3B" w14:textId="77777777" w:rsidR="005377F9" w:rsidRPr="000670FE" w:rsidRDefault="005377F9" w:rsidP="005377F9">
      <w:pPr>
        <w:pStyle w:val="B1"/>
      </w:pPr>
      <w:r w:rsidRPr="000670FE">
        <w:t>-</w:t>
      </w:r>
      <w:r w:rsidRPr="000670FE">
        <w:tab/>
        <w:t>UE States at the end of the preamble</w:t>
      </w:r>
    </w:p>
    <w:p w14:paraId="6F5299B5" w14:textId="77777777" w:rsidR="005377F9" w:rsidRPr="000670FE" w:rsidRDefault="005377F9" w:rsidP="005377F9">
      <w:pPr>
        <w:pStyle w:val="B2"/>
      </w:pPr>
      <w:r w:rsidRPr="000670FE">
        <w:t>-</w:t>
      </w:r>
      <w:r w:rsidRPr="000670FE">
        <w:tab/>
        <w:t>The UE is in E-UTRA Registered, Idle Mode state.</w:t>
      </w:r>
    </w:p>
    <w:p w14:paraId="4EDF9795"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72C71F72" w14:textId="77777777" w:rsidR="005377F9" w:rsidRPr="000670FE" w:rsidRDefault="005377F9" w:rsidP="005377F9">
      <w:pPr>
        <w:pStyle w:val="H6"/>
      </w:pPr>
      <w:r w:rsidRPr="000670FE">
        <w:t>6.1.1.9.3.2</w:t>
      </w:r>
      <w:r w:rsidRPr="000670FE">
        <w:tab/>
        <w:t>Test procedure sequence</w:t>
      </w:r>
    </w:p>
    <w:p w14:paraId="5C0E3CF7" w14:textId="77777777" w:rsidR="005377F9" w:rsidRPr="000670FE" w:rsidRDefault="005377F9" w:rsidP="005377F9">
      <w:pPr>
        <w:pStyle w:val="TH"/>
      </w:pPr>
      <w:r w:rsidRPr="000670FE">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3"/>
        <w:gridCol w:w="710"/>
        <w:gridCol w:w="2724"/>
        <w:gridCol w:w="547"/>
        <w:gridCol w:w="858"/>
      </w:tblGrid>
      <w:tr w:rsidR="005377F9" w:rsidRPr="000670FE" w14:paraId="597A0662" w14:textId="77777777" w:rsidTr="000C1899">
        <w:trPr>
          <w:trHeight w:val="200"/>
          <w:tblHeader/>
          <w:jc w:val="center"/>
        </w:trPr>
        <w:tc>
          <w:tcPr>
            <w:tcW w:w="618" w:type="dxa"/>
            <w:tcBorders>
              <w:bottom w:val="nil"/>
            </w:tcBorders>
          </w:tcPr>
          <w:p w14:paraId="2945C6F1" w14:textId="77777777" w:rsidR="005377F9" w:rsidRPr="000670FE" w:rsidRDefault="005377F9" w:rsidP="009A4AAA">
            <w:pPr>
              <w:pStyle w:val="TAH"/>
            </w:pPr>
            <w:r w:rsidRPr="000670FE">
              <w:t>St</w:t>
            </w:r>
          </w:p>
        </w:tc>
        <w:tc>
          <w:tcPr>
            <w:tcW w:w="3876" w:type="dxa"/>
            <w:tcBorders>
              <w:bottom w:val="nil"/>
            </w:tcBorders>
          </w:tcPr>
          <w:p w14:paraId="74EDE503" w14:textId="77777777" w:rsidR="005377F9" w:rsidRPr="000670FE" w:rsidRDefault="005377F9" w:rsidP="009A4AAA">
            <w:pPr>
              <w:pStyle w:val="TAH"/>
            </w:pPr>
            <w:r w:rsidRPr="000670FE">
              <w:t>Procedure</w:t>
            </w:r>
          </w:p>
        </w:tc>
        <w:tc>
          <w:tcPr>
            <w:tcW w:w="3394" w:type="dxa"/>
            <w:gridSpan w:val="2"/>
          </w:tcPr>
          <w:p w14:paraId="65779FA5" w14:textId="77777777" w:rsidR="005377F9" w:rsidRPr="000670FE" w:rsidRDefault="005377F9" w:rsidP="009A4AAA">
            <w:pPr>
              <w:pStyle w:val="TAH"/>
            </w:pPr>
            <w:r w:rsidRPr="000670FE">
              <w:t>Message Sequence</w:t>
            </w:r>
          </w:p>
        </w:tc>
        <w:tc>
          <w:tcPr>
            <w:tcW w:w="541" w:type="dxa"/>
            <w:tcBorders>
              <w:bottom w:val="nil"/>
            </w:tcBorders>
          </w:tcPr>
          <w:p w14:paraId="39346B03" w14:textId="77777777" w:rsidR="005377F9" w:rsidRPr="000670FE" w:rsidRDefault="005377F9" w:rsidP="009A4AAA">
            <w:pPr>
              <w:pStyle w:val="TAH"/>
            </w:pPr>
            <w:r w:rsidRPr="000670FE">
              <w:t>TP</w:t>
            </w:r>
          </w:p>
        </w:tc>
        <w:tc>
          <w:tcPr>
            <w:tcW w:w="848" w:type="dxa"/>
            <w:tcBorders>
              <w:bottom w:val="nil"/>
            </w:tcBorders>
          </w:tcPr>
          <w:p w14:paraId="2AFA2569" w14:textId="77777777" w:rsidR="005377F9" w:rsidRPr="000670FE" w:rsidRDefault="005377F9" w:rsidP="009A4AAA">
            <w:pPr>
              <w:pStyle w:val="TAH"/>
            </w:pPr>
            <w:r w:rsidRPr="000670FE">
              <w:t>Verdict</w:t>
            </w:r>
          </w:p>
        </w:tc>
      </w:tr>
      <w:tr w:rsidR="005377F9" w:rsidRPr="000670FE" w14:paraId="5A9D1CB1" w14:textId="77777777" w:rsidTr="000C1899">
        <w:trPr>
          <w:trHeight w:val="200"/>
          <w:tblHeader/>
          <w:jc w:val="center"/>
        </w:trPr>
        <w:tc>
          <w:tcPr>
            <w:tcW w:w="618" w:type="dxa"/>
            <w:tcBorders>
              <w:top w:val="nil"/>
            </w:tcBorders>
          </w:tcPr>
          <w:p w14:paraId="3953C441" w14:textId="77777777" w:rsidR="005377F9" w:rsidRPr="000670FE" w:rsidRDefault="005377F9" w:rsidP="009A4AAA">
            <w:pPr>
              <w:pStyle w:val="TAH"/>
            </w:pPr>
          </w:p>
        </w:tc>
        <w:tc>
          <w:tcPr>
            <w:tcW w:w="3876" w:type="dxa"/>
            <w:tcBorders>
              <w:top w:val="nil"/>
            </w:tcBorders>
          </w:tcPr>
          <w:p w14:paraId="5D9CC59B" w14:textId="77777777" w:rsidR="005377F9" w:rsidRPr="000670FE" w:rsidRDefault="005377F9" w:rsidP="009A4AAA">
            <w:pPr>
              <w:pStyle w:val="TAH"/>
            </w:pPr>
          </w:p>
        </w:tc>
        <w:tc>
          <w:tcPr>
            <w:tcW w:w="702" w:type="dxa"/>
          </w:tcPr>
          <w:p w14:paraId="6255BCE6" w14:textId="77777777" w:rsidR="005377F9" w:rsidRPr="000670FE" w:rsidRDefault="005377F9" w:rsidP="009A4AAA">
            <w:pPr>
              <w:pStyle w:val="TAH"/>
            </w:pPr>
            <w:r w:rsidRPr="000670FE">
              <w:t>U - S</w:t>
            </w:r>
          </w:p>
        </w:tc>
        <w:tc>
          <w:tcPr>
            <w:tcW w:w="2692" w:type="dxa"/>
          </w:tcPr>
          <w:p w14:paraId="0E3CAB7C" w14:textId="77777777" w:rsidR="005377F9" w:rsidRPr="000670FE" w:rsidRDefault="005377F9" w:rsidP="009A4AAA">
            <w:pPr>
              <w:pStyle w:val="TAH"/>
            </w:pPr>
            <w:r w:rsidRPr="000670FE">
              <w:t>Message</w:t>
            </w:r>
          </w:p>
        </w:tc>
        <w:tc>
          <w:tcPr>
            <w:tcW w:w="541" w:type="dxa"/>
            <w:tcBorders>
              <w:top w:val="nil"/>
            </w:tcBorders>
          </w:tcPr>
          <w:p w14:paraId="488B650D" w14:textId="77777777" w:rsidR="005377F9" w:rsidRPr="000670FE" w:rsidRDefault="005377F9" w:rsidP="009A4AAA">
            <w:pPr>
              <w:pStyle w:val="TAH"/>
            </w:pPr>
          </w:p>
        </w:tc>
        <w:tc>
          <w:tcPr>
            <w:tcW w:w="848" w:type="dxa"/>
            <w:tcBorders>
              <w:top w:val="nil"/>
            </w:tcBorders>
          </w:tcPr>
          <w:p w14:paraId="26B0759F" w14:textId="77777777" w:rsidR="005377F9" w:rsidRPr="000670FE" w:rsidRDefault="005377F9" w:rsidP="009A4AAA">
            <w:pPr>
              <w:pStyle w:val="TAH"/>
            </w:pPr>
          </w:p>
        </w:tc>
      </w:tr>
      <w:tr w:rsidR="005377F9" w:rsidRPr="000670FE" w14:paraId="25067999" w14:textId="77777777" w:rsidTr="000C1899">
        <w:trPr>
          <w:trHeight w:val="1511"/>
          <w:jc w:val="center"/>
        </w:trPr>
        <w:tc>
          <w:tcPr>
            <w:tcW w:w="618" w:type="dxa"/>
            <w:shd w:val="clear" w:color="auto" w:fill="auto"/>
          </w:tcPr>
          <w:p w14:paraId="58629A86" w14:textId="77777777" w:rsidR="005377F9" w:rsidRPr="000670FE" w:rsidRDefault="005377F9" w:rsidP="009A4AAA">
            <w:pPr>
              <w:spacing w:after="0"/>
              <w:jc w:val="center"/>
              <w:rPr>
                <w:rFonts w:ascii="Arial" w:hAnsi="Arial" w:cs="Arial"/>
                <w:sz w:val="18"/>
                <w:szCs w:val="18"/>
              </w:rPr>
            </w:pPr>
            <w:r w:rsidRPr="000670FE">
              <w:rPr>
                <w:rFonts w:ascii="Arial" w:hAnsi="Arial" w:cs="Arial"/>
                <w:sz w:val="18"/>
                <w:szCs w:val="18"/>
              </w:rPr>
              <w:t>1</w:t>
            </w:r>
          </w:p>
        </w:tc>
        <w:tc>
          <w:tcPr>
            <w:tcW w:w="3876" w:type="dxa"/>
            <w:shd w:val="clear" w:color="auto" w:fill="auto"/>
          </w:tcPr>
          <w:p w14:paraId="59CEF9EB" w14:textId="09CD9962" w:rsidR="005377F9" w:rsidRPr="000670FE" w:rsidRDefault="005377F9" w:rsidP="009A4AAA">
            <w:pPr>
              <w:pStyle w:val="TAL"/>
            </w:pPr>
            <w:r w:rsidRPr="000670FE">
              <w:t>Make the MCVideo User request the establishment of a MCVideo On-demand Pre-arranged Broadcast Group call for the selected MCVideo temporary group GROUP B as a member of the MCVideo broadcast group GROUP A</w:t>
            </w:r>
            <w:r w:rsidRPr="000670FE">
              <w:rPr>
                <w:color w:val="000000"/>
              </w:rPr>
              <w:t>,</w:t>
            </w:r>
            <w:r w:rsidRPr="000670FE">
              <w:rPr>
                <w:rFonts w:cs="Arial"/>
                <w:color w:val="000000"/>
                <w:szCs w:val="18"/>
              </w:rPr>
              <w:t xml:space="preserve"> with explicit Transmission Control</w:t>
            </w:r>
            <w:r w:rsidRPr="000670FE">
              <w:t>.</w:t>
            </w:r>
          </w:p>
          <w:p w14:paraId="74569425" w14:textId="77777777" w:rsidR="005377F9" w:rsidRPr="000670FE" w:rsidRDefault="005377F9" w:rsidP="009A4AAA">
            <w:pPr>
              <w:pStyle w:val="TAL"/>
              <w:rPr>
                <w:shd w:val="clear" w:color="auto" w:fill="FF0000"/>
              </w:rPr>
            </w:pPr>
            <w:r w:rsidRPr="000670FE">
              <w:t>(NOTE 1)</w:t>
            </w:r>
          </w:p>
        </w:tc>
        <w:tc>
          <w:tcPr>
            <w:tcW w:w="702" w:type="dxa"/>
            <w:shd w:val="clear" w:color="auto" w:fill="auto"/>
          </w:tcPr>
          <w:p w14:paraId="387E3F3C" w14:textId="77777777" w:rsidR="005377F9" w:rsidRPr="000670FE" w:rsidRDefault="005377F9" w:rsidP="009A4AAA">
            <w:pPr>
              <w:pStyle w:val="TAC"/>
            </w:pPr>
            <w:r w:rsidRPr="000670FE">
              <w:t>-</w:t>
            </w:r>
          </w:p>
        </w:tc>
        <w:tc>
          <w:tcPr>
            <w:tcW w:w="2692" w:type="dxa"/>
            <w:shd w:val="clear" w:color="auto" w:fill="auto"/>
          </w:tcPr>
          <w:p w14:paraId="5E4CBAEF" w14:textId="77777777" w:rsidR="005377F9" w:rsidRPr="000670FE" w:rsidRDefault="005377F9" w:rsidP="009A4AAA">
            <w:pPr>
              <w:pStyle w:val="TAL"/>
            </w:pPr>
            <w:r w:rsidRPr="000670FE">
              <w:t>-</w:t>
            </w:r>
          </w:p>
        </w:tc>
        <w:tc>
          <w:tcPr>
            <w:tcW w:w="541" w:type="dxa"/>
            <w:shd w:val="clear" w:color="auto" w:fill="auto"/>
          </w:tcPr>
          <w:p w14:paraId="40AC505F" w14:textId="77777777" w:rsidR="005377F9" w:rsidRPr="000670FE" w:rsidRDefault="005377F9" w:rsidP="009A4AAA">
            <w:pPr>
              <w:pStyle w:val="TAC"/>
            </w:pPr>
            <w:r w:rsidRPr="000670FE">
              <w:t>-</w:t>
            </w:r>
          </w:p>
        </w:tc>
        <w:tc>
          <w:tcPr>
            <w:tcW w:w="848" w:type="dxa"/>
            <w:shd w:val="clear" w:color="auto" w:fill="auto"/>
          </w:tcPr>
          <w:p w14:paraId="2D94156B" w14:textId="77777777" w:rsidR="005377F9" w:rsidRPr="000670FE" w:rsidRDefault="005377F9" w:rsidP="009A4AAA">
            <w:pPr>
              <w:pStyle w:val="TAL"/>
              <w:jc w:val="center"/>
            </w:pPr>
            <w:r w:rsidRPr="000670FE">
              <w:t>-</w:t>
            </w:r>
          </w:p>
        </w:tc>
      </w:tr>
      <w:tr w:rsidR="005377F9" w:rsidRPr="000670FE" w14:paraId="51D9F4DE" w14:textId="77777777" w:rsidTr="000C1899">
        <w:trPr>
          <w:trHeight w:val="1434"/>
          <w:jc w:val="center"/>
        </w:trPr>
        <w:tc>
          <w:tcPr>
            <w:tcW w:w="618" w:type="dxa"/>
            <w:shd w:val="clear" w:color="auto" w:fill="auto"/>
          </w:tcPr>
          <w:p w14:paraId="0473A041" w14:textId="77777777" w:rsidR="005377F9" w:rsidRPr="000670FE" w:rsidRDefault="005377F9" w:rsidP="009A4AAA">
            <w:pPr>
              <w:pStyle w:val="TAC"/>
            </w:pPr>
            <w:r w:rsidRPr="000670FE">
              <w:t>-</w:t>
            </w:r>
          </w:p>
        </w:tc>
        <w:tc>
          <w:tcPr>
            <w:tcW w:w="3876" w:type="dxa"/>
            <w:shd w:val="clear" w:color="auto" w:fill="auto"/>
          </w:tcPr>
          <w:p w14:paraId="62D77D88" w14:textId="2F81E9B1" w:rsidR="005377F9" w:rsidRPr="000670FE" w:rsidRDefault="005377F9" w:rsidP="009A4AAA">
            <w:pPr>
              <w:pStyle w:val="TAL"/>
            </w:pPr>
            <w:r w:rsidRPr="000670FE">
              <w:rPr>
                <w:color w:val="000000"/>
              </w:rPr>
              <w:t xml:space="preserve">EXCEPTION: The E-UTRA/EPC actions </w:t>
            </w:r>
            <w:r>
              <w:rPr>
                <w:color w:val="000000"/>
              </w:rPr>
              <w:t xml:space="preserve">that </w:t>
            </w:r>
            <w:r w:rsidRPr="000670FE">
              <w:rPr>
                <w:color w:val="000000"/>
              </w:rPr>
              <w:t xml:space="preserve"> are related to the </w:t>
            </w:r>
            <w:r w:rsidRPr="000670FE">
              <w:t>MCVIDEO</w:t>
            </w:r>
            <w:r w:rsidRPr="000670FE">
              <w:rPr>
                <w:color w:val="000000"/>
              </w:rPr>
              <w:t xml:space="preserve"> call establishment are described in TS 56.579-1 [2], subclause </w:t>
            </w:r>
            <w:r w:rsidRPr="000670FE">
              <w:t>5.4.3A 'Generic Test Procedure for MCVideo CO communication in E-UTRA'. The test sequence below shows only the MCVideo relevant messages exchanged.</w:t>
            </w:r>
          </w:p>
        </w:tc>
        <w:tc>
          <w:tcPr>
            <w:tcW w:w="702" w:type="dxa"/>
            <w:shd w:val="clear" w:color="auto" w:fill="auto"/>
          </w:tcPr>
          <w:p w14:paraId="7FF7B2C7" w14:textId="77777777" w:rsidR="005377F9" w:rsidRPr="000670FE" w:rsidRDefault="005377F9" w:rsidP="009A4AAA">
            <w:pPr>
              <w:pStyle w:val="TAC"/>
            </w:pPr>
            <w:r w:rsidRPr="000670FE">
              <w:t>-</w:t>
            </w:r>
          </w:p>
        </w:tc>
        <w:tc>
          <w:tcPr>
            <w:tcW w:w="2692" w:type="dxa"/>
            <w:shd w:val="clear" w:color="auto" w:fill="auto"/>
          </w:tcPr>
          <w:p w14:paraId="5C927D78" w14:textId="77777777" w:rsidR="005377F9" w:rsidRPr="000670FE" w:rsidRDefault="005377F9" w:rsidP="009A4AAA">
            <w:pPr>
              <w:pStyle w:val="TAL"/>
            </w:pPr>
            <w:r w:rsidRPr="000670FE">
              <w:t>-</w:t>
            </w:r>
          </w:p>
        </w:tc>
        <w:tc>
          <w:tcPr>
            <w:tcW w:w="541" w:type="dxa"/>
            <w:shd w:val="clear" w:color="auto" w:fill="auto"/>
          </w:tcPr>
          <w:p w14:paraId="7AE44420" w14:textId="77777777" w:rsidR="005377F9" w:rsidRPr="000670FE" w:rsidRDefault="005377F9" w:rsidP="009A4AAA">
            <w:pPr>
              <w:pStyle w:val="TAC"/>
            </w:pPr>
            <w:r w:rsidRPr="000670FE">
              <w:t>-</w:t>
            </w:r>
          </w:p>
        </w:tc>
        <w:tc>
          <w:tcPr>
            <w:tcW w:w="848" w:type="dxa"/>
            <w:shd w:val="clear" w:color="auto" w:fill="auto"/>
          </w:tcPr>
          <w:p w14:paraId="2216702B" w14:textId="77777777" w:rsidR="005377F9" w:rsidRPr="000670FE" w:rsidRDefault="005377F9" w:rsidP="009A4AAA">
            <w:pPr>
              <w:pStyle w:val="TAL"/>
              <w:jc w:val="center"/>
            </w:pPr>
            <w:r w:rsidRPr="000670FE">
              <w:t>-</w:t>
            </w:r>
          </w:p>
        </w:tc>
      </w:tr>
      <w:tr w:rsidR="005377F9" w:rsidRPr="000670FE" w14:paraId="2907C6DB" w14:textId="77777777" w:rsidTr="000C1899">
        <w:trPr>
          <w:trHeight w:val="1034"/>
          <w:jc w:val="center"/>
        </w:trPr>
        <w:tc>
          <w:tcPr>
            <w:tcW w:w="618" w:type="dxa"/>
            <w:shd w:val="clear" w:color="auto" w:fill="auto"/>
          </w:tcPr>
          <w:p w14:paraId="3193BAEC" w14:textId="77777777" w:rsidR="005377F9" w:rsidRPr="000670FE" w:rsidRDefault="005377F9" w:rsidP="009A4AAA">
            <w:pPr>
              <w:jc w:val="center"/>
              <w:rPr>
                <w:rFonts w:ascii="Arial" w:hAnsi="Arial" w:cs="Arial"/>
                <w:sz w:val="18"/>
                <w:szCs w:val="18"/>
              </w:rPr>
            </w:pPr>
            <w:r w:rsidRPr="000670FE">
              <w:rPr>
                <w:rFonts w:ascii="Arial" w:hAnsi="Arial" w:cs="Arial"/>
                <w:sz w:val="18"/>
                <w:szCs w:val="18"/>
              </w:rPr>
              <w:t>2</w:t>
            </w:r>
          </w:p>
        </w:tc>
        <w:tc>
          <w:tcPr>
            <w:tcW w:w="3876" w:type="dxa"/>
            <w:shd w:val="clear" w:color="auto" w:fill="auto"/>
          </w:tcPr>
          <w:p w14:paraId="0B76B426" w14:textId="25EF01C5" w:rsidR="005377F9" w:rsidRPr="000670FE" w:rsidRDefault="005377F9" w:rsidP="009A4AAA">
            <w:pPr>
              <w:pStyle w:val="TAL"/>
            </w:pPr>
            <w:r w:rsidRPr="000670FE">
              <w:t>Check: Does the UE (MCVideo Client) send an initial SIP INVITE requesting the establishment of a MCVideo On-demand pre-arranged broadcast group call with temporary group?</w:t>
            </w:r>
          </w:p>
        </w:tc>
        <w:tc>
          <w:tcPr>
            <w:tcW w:w="702" w:type="dxa"/>
            <w:shd w:val="clear" w:color="auto" w:fill="auto"/>
          </w:tcPr>
          <w:p w14:paraId="63E9C30F" w14:textId="77777777" w:rsidR="005377F9" w:rsidRPr="000670FE" w:rsidRDefault="005377F9" w:rsidP="009A4AAA">
            <w:pPr>
              <w:pStyle w:val="Default"/>
              <w:jc w:val="center"/>
              <w:rPr>
                <w:color w:val="auto"/>
                <w:sz w:val="18"/>
                <w:szCs w:val="18"/>
                <w:lang w:val="en-GB"/>
              </w:rPr>
            </w:pPr>
            <w:r w:rsidRPr="000670FE">
              <w:rPr>
                <w:color w:val="auto"/>
                <w:sz w:val="18"/>
                <w:szCs w:val="18"/>
                <w:lang w:val="en-GB"/>
              </w:rPr>
              <w:t>--&gt;</w:t>
            </w:r>
          </w:p>
        </w:tc>
        <w:tc>
          <w:tcPr>
            <w:tcW w:w="2692" w:type="dxa"/>
            <w:shd w:val="clear" w:color="auto" w:fill="auto"/>
          </w:tcPr>
          <w:p w14:paraId="19ED0B91" w14:textId="77777777" w:rsidR="005377F9" w:rsidRPr="000670FE" w:rsidRDefault="005377F9" w:rsidP="009A4AAA">
            <w:pPr>
              <w:pStyle w:val="TAL"/>
            </w:pPr>
            <w:r w:rsidRPr="000670FE">
              <w:t>SIP INVITE</w:t>
            </w:r>
          </w:p>
        </w:tc>
        <w:tc>
          <w:tcPr>
            <w:tcW w:w="541" w:type="dxa"/>
            <w:shd w:val="clear" w:color="auto" w:fill="auto"/>
          </w:tcPr>
          <w:p w14:paraId="35E1697B" w14:textId="77777777" w:rsidR="005377F9" w:rsidRPr="000670FE" w:rsidRDefault="005377F9" w:rsidP="009A4AAA">
            <w:pPr>
              <w:pStyle w:val="TAC"/>
            </w:pPr>
            <w:r w:rsidRPr="000670FE">
              <w:t>1</w:t>
            </w:r>
          </w:p>
        </w:tc>
        <w:tc>
          <w:tcPr>
            <w:tcW w:w="848" w:type="dxa"/>
            <w:shd w:val="clear" w:color="auto" w:fill="auto"/>
          </w:tcPr>
          <w:p w14:paraId="2398692E" w14:textId="77777777" w:rsidR="005377F9" w:rsidRPr="000670FE" w:rsidRDefault="005377F9" w:rsidP="009A4AAA">
            <w:pPr>
              <w:pStyle w:val="TAC"/>
            </w:pPr>
            <w:r w:rsidRPr="000670FE">
              <w:t>P</w:t>
            </w:r>
          </w:p>
        </w:tc>
      </w:tr>
      <w:tr w:rsidR="005377F9" w:rsidRPr="000670FE" w14:paraId="3926F5A1" w14:textId="77777777" w:rsidTr="000C1899">
        <w:trPr>
          <w:trHeight w:val="417"/>
          <w:jc w:val="center"/>
        </w:trPr>
        <w:tc>
          <w:tcPr>
            <w:tcW w:w="618" w:type="dxa"/>
            <w:shd w:val="clear" w:color="auto" w:fill="auto"/>
          </w:tcPr>
          <w:p w14:paraId="2A647B6E" w14:textId="77777777" w:rsidR="005377F9" w:rsidRPr="000670FE" w:rsidRDefault="005377F9" w:rsidP="009A4AAA">
            <w:pPr>
              <w:pStyle w:val="TAC"/>
              <w:rPr>
                <w:rFonts w:cs="Arial"/>
                <w:szCs w:val="18"/>
              </w:rPr>
            </w:pPr>
            <w:r w:rsidRPr="000670FE">
              <w:rPr>
                <w:rFonts w:cs="Arial"/>
                <w:szCs w:val="18"/>
              </w:rPr>
              <w:t>3</w:t>
            </w:r>
          </w:p>
        </w:tc>
        <w:tc>
          <w:tcPr>
            <w:tcW w:w="3876" w:type="dxa"/>
            <w:shd w:val="clear" w:color="auto" w:fill="auto"/>
          </w:tcPr>
          <w:p w14:paraId="6BDFE374" w14:textId="77777777" w:rsidR="005377F9" w:rsidRPr="000670FE" w:rsidRDefault="005377F9" w:rsidP="009A4AAA">
            <w:pPr>
              <w:pStyle w:val="TAL"/>
            </w:pPr>
            <w:r w:rsidRPr="000670FE">
              <w:t>The SS (MCVideo Server) sends a SIP 100 (Trying) message</w:t>
            </w:r>
          </w:p>
        </w:tc>
        <w:tc>
          <w:tcPr>
            <w:tcW w:w="702" w:type="dxa"/>
            <w:shd w:val="clear" w:color="auto" w:fill="auto"/>
          </w:tcPr>
          <w:p w14:paraId="0725D7B3" w14:textId="77777777" w:rsidR="005377F9" w:rsidRPr="000670FE" w:rsidRDefault="005377F9" w:rsidP="009A4AAA">
            <w:pPr>
              <w:pStyle w:val="TAC"/>
            </w:pPr>
            <w:r w:rsidRPr="000670FE">
              <w:t>&lt;--</w:t>
            </w:r>
          </w:p>
        </w:tc>
        <w:tc>
          <w:tcPr>
            <w:tcW w:w="2692" w:type="dxa"/>
            <w:shd w:val="clear" w:color="auto" w:fill="auto"/>
          </w:tcPr>
          <w:p w14:paraId="51D0998F" w14:textId="77777777" w:rsidR="005377F9" w:rsidRPr="000670FE" w:rsidRDefault="005377F9" w:rsidP="009A4AAA">
            <w:pPr>
              <w:pStyle w:val="TAL"/>
            </w:pPr>
            <w:r w:rsidRPr="000670FE">
              <w:t>SIP 100 (Trying)</w:t>
            </w:r>
          </w:p>
        </w:tc>
        <w:tc>
          <w:tcPr>
            <w:tcW w:w="541" w:type="dxa"/>
            <w:shd w:val="clear" w:color="auto" w:fill="auto"/>
          </w:tcPr>
          <w:p w14:paraId="4A9FF13E" w14:textId="77777777" w:rsidR="005377F9" w:rsidRPr="000670FE" w:rsidRDefault="005377F9" w:rsidP="009A4AAA">
            <w:pPr>
              <w:pStyle w:val="TAC"/>
            </w:pPr>
            <w:r w:rsidRPr="000670FE">
              <w:t>-</w:t>
            </w:r>
          </w:p>
        </w:tc>
        <w:tc>
          <w:tcPr>
            <w:tcW w:w="848" w:type="dxa"/>
            <w:shd w:val="clear" w:color="auto" w:fill="auto"/>
          </w:tcPr>
          <w:p w14:paraId="74F6BFBF" w14:textId="77777777" w:rsidR="005377F9" w:rsidRPr="000670FE" w:rsidRDefault="005377F9" w:rsidP="009A4AAA">
            <w:pPr>
              <w:pStyle w:val="TAC"/>
            </w:pPr>
            <w:r w:rsidRPr="000670FE">
              <w:t>-</w:t>
            </w:r>
          </w:p>
        </w:tc>
      </w:tr>
      <w:tr w:rsidR="005377F9" w:rsidRPr="000670FE" w14:paraId="4B01A167" w14:textId="77777777" w:rsidTr="000C1899">
        <w:trPr>
          <w:trHeight w:val="417"/>
          <w:jc w:val="center"/>
        </w:trPr>
        <w:tc>
          <w:tcPr>
            <w:tcW w:w="618" w:type="dxa"/>
            <w:shd w:val="clear" w:color="auto" w:fill="auto"/>
          </w:tcPr>
          <w:p w14:paraId="26A9E30D" w14:textId="77777777" w:rsidR="005377F9" w:rsidRPr="000670FE" w:rsidRDefault="005377F9" w:rsidP="009A4AAA">
            <w:pPr>
              <w:pStyle w:val="TAC"/>
              <w:rPr>
                <w:rFonts w:cs="Arial"/>
                <w:szCs w:val="18"/>
              </w:rPr>
            </w:pPr>
            <w:r w:rsidRPr="000670FE">
              <w:rPr>
                <w:rFonts w:cs="Arial"/>
                <w:szCs w:val="18"/>
              </w:rPr>
              <w:t>4</w:t>
            </w:r>
          </w:p>
        </w:tc>
        <w:tc>
          <w:tcPr>
            <w:tcW w:w="3876" w:type="dxa"/>
            <w:shd w:val="clear" w:color="auto" w:fill="auto"/>
          </w:tcPr>
          <w:p w14:paraId="5E784116" w14:textId="77777777" w:rsidR="005377F9" w:rsidRPr="000670FE" w:rsidRDefault="005377F9" w:rsidP="009A4AAA">
            <w:pPr>
              <w:pStyle w:val="TAL"/>
            </w:pPr>
            <w:r w:rsidRPr="000670FE">
              <w:t>The SS (MCVideo Server) sends SIP 200 (OK), indicating that the MCVideo call has been established.</w:t>
            </w:r>
          </w:p>
        </w:tc>
        <w:tc>
          <w:tcPr>
            <w:tcW w:w="702" w:type="dxa"/>
            <w:shd w:val="clear" w:color="auto" w:fill="auto"/>
          </w:tcPr>
          <w:p w14:paraId="4665E141" w14:textId="77777777" w:rsidR="005377F9" w:rsidRPr="000670FE" w:rsidRDefault="005377F9" w:rsidP="009A4AAA">
            <w:pPr>
              <w:pStyle w:val="TAC"/>
            </w:pPr>
            <w:r w:rsidRPr="000670FE">
              <w:t>&lt;--</w:t>
            </w:r>
          </w:p>
        </w:tc>
        <w:tc>
          <w:tcPr>
            <w:tcW w:w="2692" w:type="dxa"/>
            <w:shd w:val="clear" w:color="auto" w:fill="auto"/>
          </w:tcPr>
          <w:p w14:paraId="4D7F428B" w14:textId="77777777" w:rsidR="005377F9" w:rsidRPr="000670FE" w:rsidRDefault="005377F9" w:rsidP="009A4AAA">
            <w:pPr>
              <w:pStyle w:val="TAL"/>
            </w:pPr>
            <w:r w:rsidRPr="000670FE">
              <w:t>SIP 200 (OK)</w:t>
            </w:r>
          </w:p>
        </w:tc>
        <w:tc>
          <w:tcPr>
            <w:tcW w:w="541" w:type="dxa"/>
            <w:shd w:val="clear" w:color="auto" w:fill="auto"/>
          </w:tcPr>
          <w:p w14:paraId="2628B6B9" w14:textId="77777777" w:rsidR="005377F9" w:rsidRPr="000670FE" w:rsidRDefault="005377F9" w:rsidP="009A4AAA">
            <w:pPr>
              <w:pStyle w:val="TAC"/>
            </w:pPr>
            <w:r w:rsidRPr="000670FE">
              <w:t>-</w:t>
            </w:r>
          </w:p>
        </w:tc>
        <w:tc>
          <w:tcPr>
            <w:tcW w:w="848" w:type="dxa"/>
            <w:shd w:val="clear" w:color="auto" w:fill="auto"/>
          </w:tcPr>
          <w:p w14:paraId="02F6A416" w14:textId="77777777" w:rsidR="005377F9" w:rsidRPr="000670FE" w:rsidRDefault="005377F9" w:rsidP="009A4AAA">
            <w:pPr>
              <w:pStyle w:val="TAC"/>
            </w:pPr>
            <w:r w:rsidRPr="000670FE">
              <w:t>-</w:t>
            </w:r>
          </w:p>
        </w:tc>
      </w:tr>
      <w:tr w:rsidR="005377F9" w:rsidRPr="000670FE" w14:paraId="4D9C0E18" w14:textId="77777777" w:rsidTr="000C1899">
        <w:trPr>
          <w:trHeight w:val="464"/>
          <w:jc w:val="center"/>
        </w:trPr>
        <w:tc>
          <w:tcPr>
            <w:tcW w:w="618" w:type="dxa"/>
            <w:shd w:val="clear" w:color="auto" w:fill="auto"/>
          </w:tcPr>
          <w:p w14:paraId="1899DC37" w14:textId="77777777" w:rsidR="005377F9" w:rsidRPr="000670FE" w:rsidRDefault="005377F9" w:rsidP="009A4AAA">
            <w:pPr>
              <w:pStyle w:val="TAC"/>
            </w:pPr>
            <w:r w:rsidRPr="000670FE">
              <w:t>5</w:t>
            </w:r>
          </w:p>
        </w:tc>
        <w:tc>
          <w:tcPr>
            <w:tcW w:w="3876" w:type="dxa"/>
            <w:shd w:val="clear" w:color="auto" w:fill="auto"/>
          </w:tcPr>
          <w:p w14:paraId="61A1F4C2" w14:textId="77777777" w:rsidR="005377F9" w:rsidRPr="000670FE" w:rsidRDefault="005377F9" w:rsidP="009A4AAA">
            <w:pPr>
              <w:pStyle w:val="TAL"/>
            </w:pPr>
            <w:r w:rsidRPr="000670FE">
              <w:t>Check: Does the UE (MCVideo Client) send a SIP ACK message in response to the SIP 200 (OK) message?</w:t>
            </w:r>
          </w:p>
        </w:tc>
        <w:tc>
          <w:tcPr>
            <w:tcW w:w="702" w:type="dxa"/>
            <w:shd w:val="clear" w:color="auto" w:fill="auto"/>
          </w:tcPr>
          <w:p w14:paraId="1D379AF5" w14:textId="77777777" w:rsidR="005377F9" w:rsidRPr="000670FE" w:rsidRDefault="005377F9" w:rsidP="009A4AAA">
            <w:pPr>
              <w:pStyle w:val="TAC"/>
            </w:pPr>
            <w:r w:rsidRPr="000670FE">
              <w:t>--&gt;</w:t>
            </w:r>
          </w:p>
        </w:tc>
        <w:tc>
          <w:tcPr>
            <w:tcW w:w="2692" w:type="dxa"/>
            <w:shd w:val="clear" w:color="auto" w:fill="auto"/>
          </w:tcPr>
          <w:p w14:paraId="794072BB" w14:textId="77777777" w:rsidR="005377F9" w:rsidRPr="000670FE" w:rsidRDefault="005377F9" w:rsidP="009A4AAA">
            <w:pPr>
              <w:pStyle w:val="TAL"/>
            </w:pPr>
            <w:r w:rsidRPr="000670FE">
              <w:t>SIP ACK</w:t>
            </w:r>
          </w:p>
        </w:tc>
        <w:tc>
          <w:tcPr>
            <w:tcW w:w="541" w:type="dxa"/>
            <w:shd w:val="clear" w:color="auto" w:fill="auto"/>
          </w:tcPr>
          <w:p w14:paraId="387E65F2" w14:textId="77777777" w:rsidR="005377F9" w:rsidRPr="000670FE" w:rsidRDefault="005377F9" w:rsidP="009A4AAA">
            <w:pPr>
              <w:pStyle w:val="TAC"/>
            </w:pPr>
            <w:r w:rsidRPr="000670FE">
              <w:t>1</w:t>
            </w:r>
          </w:p>
        </w:tc>
        <w:tc>
          <w:tcPr>
            <w:tcW w:w="848" w:type="dxa"/>
            <w:shd w:val="clear" w:color="auto" w:fill="auto"/>
          </w:tcPr>
          <w:p w14:paraId="6419D20C" w14:textId="77777777" w:rsidR="005377F9" w:rsidRPr="000670FE" w:rsidRDefault="005377F9" w:rsidP="009A4AAA">
            <w:pPr>
              <w:pStyle w:val="TAC"/>
            </w:pPr>
            <w:r w:rsidRPr="000670FE">
              <w:t>P</w:t>
            </w:r>
          </w:p>
        </w:tc>
      </w:tr>
      <w:tr w:rsidR="005377F9" w:rsidRPr="000670FE" w14:paraId="5A7AB0FB" w14:textId="77777777" w:rsidTr="000C1899">
        <w:trPr>
          <w:trHeight w:val="464"/>
          <w:jc w:val="center"/>
        </w:trPr>
        <w:tc>
          <w:tcPr>
            <w:tcW w:w="618" w:type="dxa"/>
            <w:shd w:val="clear" w:color="auto" w:fill="auto"/>
          </w:tcPr>
          <w:p w14:paraId="76D59298" w14:textId="77777777" w:rsidR="005377F9" w:rsidRPr="000670FE" w:rsidRDefault="005377F9" w:rsidP="009A4AAA">
            <w:pPr>
              <w:pStyle w:val="TAC"/>
            </w:pPr>
            <w:r w:rsidRPr="000670FE">
              <w:t>6</w:t>
            </w:r>
          </w:p>
        </w:tc>
        <w:tc>
          <w:tcPr>
            <w:tcW w:w="3876" w:type="dxa"/>
            <w:shd w:val="clear" w:color="auto" w:fill="auto"/>
          </w:tcPr>
          <w:p w14:paraId="7A65D64A" w14:textId="77777777" w:rsidR="005377F9" w:rsidRPr="000670FE" w:rsidRDefault="005377F9" w:rsidP="009A4AAA">
            <w:pPr>
              <w:pStyle w:val="TAL"/>
              <w:widowControl w:val="0"/>
              <w:rPr>
                <w:rFonts w:cs="Arial"/>
              </w:rPr>
            </w:pPr>
            <w:r w:rsidRPr="000670FE">
              <w:rPr>
                <w:rFonts w:cs="Arial"/>
              </w:rPr>
              <w:t>Make the MCVideo User request to terminate the Broadcast Group call.</w:t>
            </w:r>
          </w:p>
          <w:p w14:paraId="2FDAC580" w14:textId="77777777" w:rsidR="005377F9" w:rsidRPr="000670FE" w:rsidRDefault="005377F9" w:rsidP="009A4AAA">
            <w:pPr>
              <w:pStyle w:val="TAL"/>
            </w:pPr>
            <w:r w:rsidRPr="000670FE">
              <w:t>(NOTE 1)</w:t>
            </w:r>
          </w:p>
        </w:tc>
        <w:tc>
          <w:tcPr>
            <w:tcW w:w="702" w:type="dxa"/>
            <w:shd w:val="clear" w:color="auto" w:fill="auto"/>
          </w:tcPr>
          <w:p w14:paraId="76D799A3" w14:textId="77777777" w:rsidR="005377F9" w:rsidRPr="000670FE" w:rsidRDefault="005377F9" w:rsidP="009A4AAA">
            <w:pPr>
              <w:pStyle w:val="TAC"/>
            </w:pPr>
            <w:r w:rsidRPr="000670FE">
              <w:t>-</w:t>
            </w:r>
          </w:p>
        </w:tc>
        <w:tc>
          <w:tcPr>
            <w:tcW w:w="2692" w:type="dxa"/>
            <w:shd w:val="clear" w:color="auto" w:fill="auto"/>
          </w:tcPr>
          <w:p w14:paraId="482DEFC3" w14:textId="77777777" w:rsidR="005377F9" w:rsidRPr="000670FE" w:rsidRDefault="005377F9" w:rsidP="009A4AAA">
            <w:pPr>
              <w:pStyle w:val="TAL"/>
            </w:pPr>
            <w:r w:rsidRPr="000670FE">
              <w:t>-</w:t>
            </w:r>
          </w:p>
        </w:tc>
        <w:tc>
          <w:tcPr>
            <w:tcW w:w="541" w:type="dxa"/>
            <w:shd w:val="clear" w:color="auto" w:fill="auto"/>
          </w:tcPr>
          <w:p w14:paraId="2553D4E6" w14:textId="77777777" w:rsidR="005377F9" w:rsidRPr="000670FE" w:rsidRDefault="005377F9" w:rsidP="009A4AAA">
            <w:pPr>
              <w:pStyle w:val="TAC"/>
            </w:pPr>
            <w:r w:rsidRPr="000670FE">
              <w:t>-</w:t>
            </w:r>
          </w:p>
        </w:tc>
        <w:tc>
          <w:tcPr>
            <w:tcW w:w="848" w:type="dxa"/>
            <w:shd w:val="clear" w:color="auto" w:fill="auto"/>
          </w:tcPr>
          <w:p w14:paraId="1C1B32DB" w14:textId="77777777" w:rsidR="005377F9" w:rsidRPr="000670FE" w:rsidRDefault="005377F9" w:rsidP="009A4AAA">
            <w:pPr>
              <w:pStyle w:val="TAC"/>
            </w:pPr>
            <w:r w:rsidRPr="000670FE">
              <w:t>-</w:t>
            </w:r>
          </w:p>
        </w:tc>
      </w:tr>
      <w:tr w:rsidR="005377F9" w:rsidRPr="000670FE" w14:paraId="2BFAEA71" w14:textId="77777777" w:rsidTr="000C1899">
        <w:trPr>
          <w:trHeight w:val="464"/>
          <w:jc w:val="center"/>
        </w:trPr>
        <w:tc>
          <w:tcPr>
            <w:tcW w:w="618" w:type="dxa"/>
            <w:shd w:val="clear" w:color="auto" w:fill="auto"/>
          </w:tcPr>
          <w:p w14:paraId="2FE47A95" w14:textId="77777777" w:rsidR="005377F9" w:rsidRPr="000670FE" w:rsidRDefault="005377F9" w:rsidP="009A4AAA">
            <w:pPr>
              <w:pStyle w:val="TAC"/>
            </w:pPr>
            <w:r w:rsidRPr="000670FE">
              <w:t>7</w:t>
            </w:r>
          </w:p>
        </w:tc>
        <w:tc>
          <w:tcPr>
            <w:tcW w:w="3876" w:type="dxa"/>
            <w:shd w:val="clear" w:color="auto" w:fill="auto"/>
          </w:tcPr>
          <w:p w14:paraId="6B3F6118" w14:textId="5D23AD91" w:rsidR="005377F9" w:rsidRPr="000670FE" w:rsidRDefault="005377F9" w:rsidP="009A4AAA">
            <w:pPr>
              <w:pStyle w:val="TAL"/>
            </w:pPr>
            <w:r w:rsidRPr="000670FE">
              <w:rPr>
                <w:rFonts w:eastAsia="Calibri"/>
              </w:rPr>
              <w:t xml:space="preserve">Check: Does the UE </w:t>
            </w:r>
            <w:r w:rsidRPr="000670FE">
              <w:t>(MCVideo Client) send a SIP BYE request to terminate the MCVideo Broadcast session before the broadcast has been completed</w:t>
            </w:r>
            <w:r>
              <w:t>?</w:t>
            </w:r>
          </w:p>
        </w:tc>
        <w:tc>
          <w:tcPr>
            <w:tcW w:w="702" w:type="dxa"/>
            <w:shd w:val="clear" w:color="auto" w:fill="auto"/>
          </w:tcPr>
          <w:p w14:paraId="797CD40B" w14:textId="77777777" w:rsidR="005377F9" w:rsidRPr="000670FE" w:rsidRDefault="005377F9" w:rsidP="009A4AAA">
            <w:pPr>
              <w:pStyle w:val="TAC"/>
            </w:pPr>
            <w:r w:rsidRPr="000670FE">
              <w:t>--&gt;</w:t>
            </w:r>
          </w:p>
        </w:tc>
        <w:tc>
          <w:tcPr>
            <w:tcW w:w="2692" w:type="dxa"/>
            <w:shd w:val="clear" w:color="auto" w:fill="auto"/>
          </w:tcPr>
          <w:p w14:paraId="44DFB3CA" w14:textId="77777777" w:rsidR="005377F9" w:rsidRPr="000670FE" w:rsidRDefault="005377F9" w:rsidP="009A4AAA">
            <w:pPr>
              <w:pStyle w:val="TAL"/>
            </w:pPr>
            <w:r w:rsidRPr="000670FE">
              <w:t>SIP BYE</w:t>
            </w:r>
          </w:p>
        </w:tc>
        <w:tc>
          <w:tcPr>
            <w:tcW w:w="541" w:type="dxa"/>
            <w:shd w:val="clear" w:color="auto" w:fill="auto"/>
          </w:tcPr>
          <w:p w14:paraId="550127B8" w14:textId="77777777" w:rsidR="005377F9" w:rsidRPr="000670FE" w:rsidRDefault="005377F9" w:rsidP="009A4AAA">
            <w:pPr>
              <w:pStyle w:val="TAC"/>
            </w:pPr>
            <w:r w:rsidRPr="000670FE">
              <w:t>2</w:t>
            </w:r>
          </w:p>
        </w:tc>
        <w:tc>
          <w:tcPr>
            <w:tcW w:w="848" w:type="dxa"/>
            <w:shd w:val="clear" w:color="auto" w:fill="auto"/>
          </w:tcPr>
          <w:p w14:paraId="285DA7CB" w14:textId="77777777" w:rsidR="005377F9" w:rsidRPr="000670FE" w:rsidRDefault="005377F9" w:rsidP="009A4AAA">
            <w:pPr>
              <w:pStyle w:val="TAC"/>
            </w:pPr>
            <w:r w:rsidRPr="000670FE">
              <w:t>P</w:t>
            </w:r>
          </w:p>
        </w:tc>
      </w:tr>
      <w:tr w:rsidR="005377F9" w:rsidRPr="000670FE" w14:paraId="2F314850" w14:textId="77777777" w:rsidTr="000C1899">
        <w:trPr>
          <w:trHeight w:val="215"/>
          <w:jc w:val="center"/>
        </w:trPr>
        <w:tc>
          <w:tcPr>
            <w:tcW w:w="618" w:type="dxa"/>
            <w:shd w:val="clear" w:color="auto" w:fill="auto"/>
          </w:tcPr>
          <w:p w14:paraId="5400C6C5" w14:textId="77777777" w:rsidR="005377F9" w:rsidRPr="000670FE" w:rsidRDefault="005377F9" w:rsidP="009A4AAA">
            <w:pPr>
              <w:pStyle w:val="TAC"/>
            </w:pPr>
            <w:r w:rsidRPr="000670FE">
              <w:t>8</w:t>
            </w:r>
          </w:p>
        </w:tc>
        <w:tc>
          <w:tcPr>
            <w:tcW w:w="3876" w:type="dxa"/>
            <w:shd w:val="clear" w:color="auto" w:fill="auto"/>
          </w:tcPr>
          <w:p w14:paraId="3CD6459D" w14:textId="77777777" w:rsidR="005377F9" w:rsidRPr="000670FE" w:rsidRDefault="005377F9" w:rsidP="009A4AAA">
            <w:pPr>
              <w:pStyle w:val="TAL"/>
            </w:pPr>
            <w:r w:rsidRPr="000670FE">
              <w:t xml:space="preserve">The SS (MCVideo Server) sends a SIP 200 (OK) to </w:t>
            </w:r>
            <w:r>
              <w:t xml:space="preserve">the </w:t>
            </w:r>
            <w:r w:rsidRPr="000670FE">
              <w:t>UE (MCVideo Client).</w:t>
            </w:r>
          </w:p>
        </w:tc>
        <w:tc>
          <w:tcPr>
            <w:tcW w:w="702" w:type="dxa"/>
            <w:shd w:val="clear" w:color="auto" w:fill="auto"/>
          </w:tcPr>
          <w:p w14:paraId="03396DE8" w14:textId="77777777" w:rsidR="005377F9" w:rsidRPr="000670FE" w:rsidRDefault="005377F9" w:rsidP="009A4AAA">
            <w:pPr>
              <w:pStyle w:val="TAC"/>
            </w:pPr>
            <w:r w:rsidRPr="000670FE">
              <w:t>&lt;--</w:t>
            </w:r>
          </w:p>
        </w:tc>
        <w:tc>
          <w:tcPr>
            <w:tcW w:w="2692" w:type="dxa"/>
            <w:shd w:val="clear" w:color="auto" w:fill="auto"/>
          </w:tcPr>
          <w:p w14:paraId="4D3A16E7" w14:textId="77777777" w:rsidR="005377F9" w:rsidRPr="000670FE" w:rsidRDefault="005377F9" w:rsidP="009A4AAA">
            <w:pPr>
              <w:pStyle w:val="TAL"/>
            </w:pPr>
            <w:r w:rsidRPr="000670FE">
              <w:t>SIP 200 (OK)</w:t>
            </w:r>
          </w:p>
        </w:tc>
        <w:tc>
          <w:tcPr>
            <w:tcW w:w="541" w:type="dxa"/>
            <w:shd w:val="clear" w:color="auto" w:fill="auto"/>
          </w:tcPr>
          <w:p w14:paraId="488D698C" w14:textId="77777777" w:rsidR="005377F9" w:rsidRPr="000670FE" w:rsidRDefault="005377F9" w:rsidP="009A4AAA">
            <w:pPr>
              <w:pStyle w:val="TAC"/>
            </w:pPr>
            <w:r w:rsidRPr="000670FE">
              <w:t>-</w:t>
            </w:r>
          </w:p>
        </w:tc>
        <w:tc>
          <w:tcPr>
            <w:tcW w:w="848" w:type="dxa"/>
            <w:shd w:val="clear" w:color="auto" w:fill="auto"/>
          </w:tcPr>
          <w:p w14:paraId="7416F13B" w14:textId="77777777" w:rsidR="005377F9" w:rsidRPr="000670FE" w:rsidRDefault="005377F9" w:rsidP="009A4AAA">
            <w:pPr>
              <w:pStyle w:val="TAC"/>
            </w:pPr>
            <w:r w:rsidRPr="000670FE">
              <w:t>-</w:t>
            </w:r>
          </w:p>
        </w:tc>
      </w:tr>
      <w:tr w:rsidR="005377F9" w:rsidRPr="000670FE" w14:paraId="660ADAA6" w14:textId="77777777" w:rsidTr="000C1899">
        <w:trPr>
          <w:trHeight w:val="417"/>
          <w:jc w:val="center"/>
        </w:trPr>
        <w:tc>
          <w:tcPr>
            <w:tcW w:w="618" w:type="dxa"/>
            <w:shd w:val="clear" w:color="auto" w:fill="auto"/>
          </w:tcPr>
          <w:p w14:paraId="10B003DA" w14:textId="77777777" w:rsidR="005377F9" w:rsidRPr="000670FE" w:rsidRDefault="005377F9" w:rsidP="009A4AAA">
            <w:pPr>
              <w:pStyle w:val="TAC"/>
            </w:pPr>
            <w:r w:rsidRPr="000670FE">
              <w:t>-</w:t>
            </w:r>
          </w:p>
        </w:tc>
        <w:tc>
          <w:tcPr>
            <w:tcW w:w="3876" w:type="dxa"/>
            <w:shd w:val="clear" w:color="auto" w:fill="auto"/>
          </w:tcPr>
          <w:p w14:paraId="4B906D0E" w14:textId="77777777" w:rsidR="005377F9" w:rsidRPr="000670FE" w:rsidRDefault="005377F9" w:rsidP="009A4AAA">
            <w:pPr>
              <w:pStyle w:val="TAL"/>
            </w:pPr>
            <w:r w:rsidRPr="000670FE">
              <w:t xml:space="preserve">EXCEPTION: </w:t>
            </w:r>
            <w:r>
              <w:t xml:space="preserve">The </w:t>
            </w:r>
            <w:r w:rsidRPr="000670FE">
              <w:t xml:space="preserve">SS </w:t>
            </w:r>
            <w:r>
              <w:t xml:space="preserve">(MCVideo Server) </w:t>
            </w:r>
            <w:r w:rsidRPr="000670FE">
              <w:t>releases the E-UTRA connection.</w:t>
            </w:r>
          </w:p>
        </w:tc>
        <w:tc>
          <w:tcPr>
            <w:tcW w:w="702" w:type="dxa"/>
            <w:shd w:val="clear" w:color="auto" w:fill="auto"/>
          </w:tcPr>
          <w:p w14:paraId="7EB48806" w14:textId="77777777" w:rsidR="005377F9" w:rsidRPr="000670FE" w:rsidRDefault="005377F9" w:rsidP="009A4AAA">
            <w:pPr>
              <w:pStyle w:val="TAC"/>
            </w:pPr>
            <w:r w:rsidRPr="000670FE">
              <w:t>-</w:t>
            </w:r>
          </w:p>
        </w:tc>
        <w:tc>
          <w:tcPr>
            <w:tcW w:w="2692" w:type="dxa"/>
            <w:shd w:val="clear" w:color="auto" w:fill="auto"/>
          </w:tcPr>
          <w:p w14:paraId="6ED35B7E" w14:textId="77777777" w:rsidR="005377F9" w:rsidRPr="000670FE" w:rsidRDefault="005377F9" w:rsidP="009A4AAA">
            <w:pPr>
              <w:pStyle w:val="TAL"/>
            </w:pPr>
            <w:r w:rsidRPr="000670FE">
              <w:t>-</w:t>
            </w:r>
          </w:p>
        </w:tc>
        <w:tc>
          <w:tcPr>
            <w:tcW w:w="541" w:type="dxa"/>
            <w:shd w:val="clear" w:color="auto" w:fill="auto"/>
          </w:tcPr>
          <w:p w14:paraId="3D69E0CB" w14:textId="77777777" w:rsidR="005377F9" w:rsidRPr="000670FE" w:rsidRDefault="005377F9" w:rsidP="009A4AAA">
            <w:pPr>
              <w:pStyle w:val="TAC"/>
            </w:pPr>
            <w:r w:rsidRPr="000670FE">
              <w:t>-</w:t>
            </w:r>
          </w:p>
        </w:tc>
        <w:tc>
          <w:tcPr>
            <w:tcW w:w="848" w:type="dxa"/>
            <w:shd w:val="clear" w:color="auto" w:fill="auto"/>
          </w:tcPr>
          <w:p w14:paraId="21E19481" w14:textId="77777777" w:rsidR="005377F9" w:rsidRPr="000670FE" w:rsidRDefault="005377F9" w:rsidP="009A4AAA">
            <w:pPr>
              <w:pStyle w:val="TAC"/>
            </w:pPr>
            <w:r w:rsidRPr="000670FE">
              <w:t>-</w:t>
            </w:r>
          </w:p>
        </w:tc>
      </w:tr>
      <w:tr w:rsidR="005377F9" w:rsidRPr="000670FE" w14:paraId="5B9D394C" w14:textId="77777777" w:rsidTr="000C1899">
        <w:trPr>
          <w:trHeight w:val="417"/>
          <w:jc w:val="center"/>
        </w:trPr>
        <w:tc>
          <w:tcPr>
            <w:tcW w:w="9277" w:type="dxa"/>
            <w:gridSpan w:val="6"/>
            <w:shd w:val="clear" w:color="auto" w:fill="auto"/>
          </w:tcPr>
          <w:p w14:paraId="4972FE93" w14:textId="77777777" w:rsidR="005377F9" w:rsidRPr="000670FE" w:rsidRDefault="005377F9" w:rsidP="000C1899">
            <w:pPr>
              <w:pStyle w:val="TAC"/>
              <w:jc w:val="left"/>
            </w:pPr>
            <w:r w:rsidRPr="000670FE">
              <w:t>NOTE 1: This is expected to be done via a suitable implementation dependent MMI command.</w:t>
            </w:r>
          </w:p>
        </w:tc>
      </w:tr>
    </w:tbl>
    <w:p w14:paraId="39AC0807" w14:textId="77777777" w:rsidR="005377F9" w:rsidRPr="000670FE" w:rsidRDefault="005377F9" w:rsidP="005377F9"/>
    <w:p w14:paraId="17BCD235" w14:textId="77777777" w:rsidR="005377F9" w:rsidRPr="000670FE" w:rsidRDefault="005377F9" w:rsidP="005377F9">
      <w:pPr>
        <w:pStyle w:val="H6"/>
      </w:pPr>
      <w:r w:rsidRPr="000670FE">
        <w:t>6.1.1.9.3.3</w:t>
      </w:r>
      <w:r w:rsidRPr="000670FE">
        <w:tab/>
        <w:t>Specific message contents</w:t>
      </w:r>
    </w:p>
    <w:p w14:paraId="41D8F0AE" w14:textId="77777777" w:rsidR="005377F9" w:rsidRPr="000670FE" w:rsidRDefault="005377F9" w:rsidP="005377F9">
      <w:pPr>
        <w:pStyle w:val="TH"/>
      </w:pPr>
      <w:r w:rsidRPr="000670FE">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0670FE" w14:paraId="2913CDDB" w14:textId="77777777" w:rsidTr="009A4AAA">
        <w:trPr>
          <w:tblHeader/>
        </w:trPr>
        <w:tc>
          <w:tcPr>
            <w:tcW w:w="9504" w:type="dxa"/>
            <w:gridSpan w:val="5"/>
          </w:tcPr>
          <w:p w14:paraId="3A960A3E" w14:textId="77777777" w:rsidR="005377F9" w:rsidRPr="000670FE" w:rsidRDefault="005377F9" w:rsidP="009A4AAA">
            <w:pPr>
              <w:pStyle w:val="TAL"/>
              <w:keepNext w:val="0"/>
              <w:keepLines w:val="0"/>
              <w:widowControl w:val="0"/>
            </w:pPr>
            <w:r w:rsidRPr="000670FE">
              <w:t>Derivation Path: TS 36.579-1 [2], Table 5.5.2.5.1-1, conditions GROUP-CALL, MCVIDEO</w:t>
            </w:r>
          </w:p>
        </w:tc>
      </w:tr>
      <w:tr w:rsidR="005377F9" w:rsidRPr="000670FE" w14:paraId="01A556FB" w14:textId="77777777" w:rsidTr="009A4AAA">
        <w:trPr>
          <w:tblHeader/>
        </w:trPr>
        <w:tc>
          <w:tcPr>
            <w:tcW w:w="2934" w:type="dxa"/>
          </w:tcPr>
          <w:p w14:paraId="77CD2285" w14:textId="77777777" w:rsidR="005377F9" w:rsidRPr="000670FE" w:rsidRDefault="005377F9" w:rsidP="009A4AAA">
            <w:pPr>
              <w:pStyle w:val="TAH"/>
              <w:keepNext w:val="0"/>
              <w:keepLines w:val="0"/>
              <w:widowControl w:val="0"/>
            </w:pPr>
            <w:r w:rsidRPr="000670FE">
              <w:t>Information Element</w:t>
            </w:r>
          </w:p>
        </w:tc>
        <w:tc>
          <w:tcPr>
            <w:tcW w:w="1800" w:type="dxa"/>
          </w:tcPr>
          <w:p w14:paraId="13B251F6" w14:textId="77777777" w:rsidR="005377F9" w:rsidRPr="000670FE" w:rsidRDefault="005377F9" w:rsidP="009A4AAA">
            <w:pPr>
              <w:pStyle w:val="TAH"/>
              <w:keepNext w:val="0"/>
              <w:keepLines w:val="0"/>
              <w:widowControl w:val="0"/>
            </w:pPr>
            <w:r w:rsidRPr="000670FE">
              <w:t>Value/remark</w:t>
            </w:r>
          </w:p>
        </w:tc>
        <w:tc>
          <w:tcPr>
            <w:tcW w:w="2160" w:type="dxa"/>
          </w:tcPr>
          <w:p w14:paraId="3AFF17C5" w14:textId="77777777" w:rsidR="005377F9" w:rsidRPr="000670FE" w:rsidRDefault="005377F9" w:rsidP="009A4AAA">
            <w:pPr>
              <w:pStyle w:val="TAH"/>
              <w:keepNext w:val="0"/>
              <w:keepLines w:val="0"/>
              <w:widowControl w:val="0"/>
            </w:pPr>
            <w:r w:rsidRPr="000670FE">
              <w:t>Comment</w:t>
            </w:r>
          </w:p>
        </w:tc>
        <w:tc>
          <w:tcPr>
            <w:tcW w:w="1440" w:type="dxa"/>
          </w:tcPr>
          <w:p w14:paraId="673FAC64" w14:textId="77777777" w:rsidR="005377F9" w:rsidRPr="000670FE" w:rsidRDefault="005377F9" w:rsidP="009A4AAA">
            <w:pPr>
              <w:pStyle w:val="TAH"/>
              <w:keepNext w:val="0"/>
              <w:keepLines w:val="0"/>
              <w:widowControl w:val="0"/>
            </w:pPr>
            <w:r w:rsidRPr="000670FE">
              <w:t>Reference</w:t>
            </w:r>
          </w:p>
        </w:tc>
        <w:tc>
          <w:tcPr>
            <w:tcW w:w="1170" w:type="dxa"/>
          </w:tcPr>
          <w:p w14:paraId="10C571A4" w14:textId="77777777" w:rsidR="005377F9" w:rsidRPr="000670FE" w:rsidRDefault="005377F9" w:rsidP="009A4AAA">
            <w:pPr>
              <w:pStyle w:val="TAH"/>
              <w:keepNext w:val="0"/>
              <w:keepLines w:val="0"/>
              <w:widowControl w:val="0"/>
            </w:pPr>
            <w:r w:rsidRPr="000670FE">
              <w:t>Condition</w:t>
            </w:r>
          </w:p>
        </w:tc>
      </w:tr>
      <w:tr w:rsidR="005377F9" w:rsidRPr="000670FE" w14:paraId="3551B288" w14:textId="77777777" w:rsidTr="009A4AAA">
        <w:tc>
          <w:tcPr>
            <w:tcW w:w="2934" w:type="dxa"/>
            <w:vAlign w:val="center"/>
          </w:tcPr>
          <w:p w14:paraId="3F0689B7" w14:textId="77777777" w:rsidR="005377F9" w:rsidRPr="000670FE" w:rsidRDefault="005377F9" w:rsidP="009A4AAA">
            <w:pPr>
              <w:pStyle w:val="TAL"/>
              <w:rPr>
                <w:b/>
                <w:bCs/>
                <w:color w:val="000000"/>
              </w:rPr>
            </w:pPr>
            <w:r w:rsidRPr="000670FE">
              <w:rPr>
                <w:b/>
                <w:bCs/>
                <w:color w:val="000000"/>
              </w:rPr>
              <w:t>Message-body</w:t>
            </w:r>
          </w:p>
        </w:tc>
        <w:tc>
          <w:tcPr>
            <w:tcW w:w="1800" w:type="dxa"/>
          </w:tcPr>
          <w:p w14:paraId="78DE039A" w14:textId="77777777" w:rsidR="005377F9" w:rsidRPr="000670FE" w:rsidRDefault="005377F9" w:rsidP="009A4AAA">
            <w:pPr>
              <w:pStyle w:val="TAL"/>
              <w:rPr>
                <w:color w:val="000000"/>
              </w:rPr>
            </w:pPr>
          </w:p>
        </w:tc>
        <w:tc>
          <w:tcPr>
            <w:tcW w:w="2160" w:type="dxa"/>
          </w:tcPr>
          <w:p w14:paraId="783D133E" w14:textId="77777777" w:rsidR="005377F9" w:rsidRPr="000670FE" w:rsidRDefault="005377F9" w:rsidP="009A4AAA">
            <w:pPr>
              <w:pStyle w:val="TAL"/>
              <w:rPr>
                <w:color w:val="000000"/>
              </w:rPr>
            </w:pPr>
          </w:p>
        </w:tc>
        <w:tc>
          <w:tcPr>
            <w:tcW w:w="1440" w:type="dxa"/>
          </w:tcPr>
          <w:p w14:paraId="5A182BBB" w14:textId="77777777" w:rsidR="005377F9" w:rsidRPr="000670FE" w:rsidRDefault="005377F9" w:rsidP="009A4AAA">
            <w:pPr>
              <w:pStyle w:val="TAL"/>
              <w:rPr>
                <w:color w:val="000000"/>
              </w:rPr>
            </w:pPr>
          </w:p>
        </w:tc>
        <w:tc>
          <w:tcPr>
            <w:tcW w:w="1170" w:type="dxa"/>
            <w:vAlign w:val="bottom"/>
          </w:tcPr>
          <w:p w14:paraId="6C5288A9" w14:textId="77777777" w:rsidR="005377F9" w:rsidRPr="000670FE" w:rsidRDefault="005377F9" w:rsidP="009A4AAA">
            <w:pPr>
              <w:pStyle w:val="TAL"/>
              <w:rPr>
                <w:color w:val="000000"/>
              </w:rPr>
            </w:pPr>
          </w:p>
        </w:tc>
      </w:tr>
      <w:tr w:rsidR="005377F9" w:rsidRPr="000670FE" w14:paraId="0FB55D50" w14:textId="77777777" w:rsidTr="009A4AAA">
        <w:tc>
          <w:tcPr>
            <w:tcW w:w="2934" w:type="dxa"/>
            <w:shd w:val="clear" w:color="auto" w:fill="auto"/>
            <w:vAlign w:val="center"/>
          </w:tcPr>
          <w:p w14:paraId="1A3ADE0E" w14:textId="77777777" w:rsidR="005377F9" w:rsidRPr="000670FE" w:rsidRDefault="005377F9" w:rsidP="009A4AAA">
            <w:pPr>
              <w:pStyle w:val="TAL"/>
              <w:rPr>
                <w:color w:val="000000"/>
              </w:rPr>
            </w:pPr>
            <w:r w:rsidRPr="000670FE">
              <w:rPr>
                <w:color w:val="000000"/>
              </w:rPr>
              <w:t xml:space="preserve">  MIME body part</w:t>
            </w:r>
          </w:p>
        </w:tc>
        <w:tc>
          <w:tcPr>
            <w:tcW w:w="1800" w:type="dxa"/>
            <w:shd w:val="clear" w:color="auto" w:fill="auto"/>
            <w:vAlign w:val="center"/>
          </w:tcPr>
          <w:p w14:paraId="5F657FF9" w14:textId="77777777" w:rsidR="005377F9" w:rsidRPr="000670FE" w:rsidRDefault="005377F9" w:rsidP="009A4AAA">
            <w:pPr>
              <w:pStyle w:val="TAL"/>
              <w:rPr>
                <w:color w:val="000000"/>
              </w:rPr>
            </w:pPr>
          </w:p>
        </w:tc>
        <w:tc>
          <w:tcPr>
            <w:tcW w:w="2160" w:type="dxa"/>
            <w:shd w:val="clear" w:color="auto" w:fill="auto"/>
          </w:tcPr>
          <w:p w14:paraId="53EB58D6" w14:textId="77777777" w:rsidR="005377F9" w:rsidRPr="000670FE" w:rsidRDefault="005377F9" w:rsidP="009A4AAA">
            <w:pPr>
              <w:pStyle w:val="TAL"/>
              <w:rPr>
                <w:color w:val="000000"/>
              </w:rPr>
            </w:pPr>
            <w:r w:rsidRPr="000670FE">
              <w:rPr>
                <w:color w:val="000000"/>
              </w:rPr>
              <w:t>MCVideo Info</w:t>
            </w:r>
          </w:p>
        </w:tc>
        <w:tc>
          <w:tcPr>
            <w:tcW w:w="1440" w:type="dxa"/>
            <w:shd w:val="clear" w:color="auto" w:fill="auto"/>
          </w:tcPr>
          <w:p w14:paraId="06BBDA5E" w14:textId="77777777" w:rsidR="005377F9" w:rsidRPr="000670FE" w:rsidRDefault="005377F9" w:rsidP="009A4AAA">
            <w:pPr>
              <w:pStyle w:val="TAL"/>
              <w:rPr>
                <w:color w:val="000000"/>
              </w:rPr>
            </w:pPr>
          </w:p>
        </w:tc>
        <w:tc>
          <w:tcPr>
            <w:tcW w:w="1170" w:type="dxa"/>
            <w:shd w:val="clear" w:color="auto" w:fill="auto"/>
            <w:vAlign w:val="bottom"/>
          </w:tcPr>
          <w:p w14:paraId="6FB50CB5" w14:textId="77777777" w:rsidR="005377F9" w:rsidRPr="000670FE" w:rsidRDefault="005377F9" w:rsidP="009A4AAA">
            <w:pPr>
              <w:pStyle w:val="TAL"/>
              <w:rPr>
                <w:color w:val="000000"/>
              </w:rPr>
            </w:pPr>
          </w:p>
        </w:tc>
      </w:tr>
      <w:tr w:rsidR="005377F9" w:rsidRPr="000670FE" w14:paraId="3831B9D0" w14:textId="77777777" w:rsidTr="009A4AAA">
        <w:tc>
          <w:tcPr>
            <w:tcW w:w="2934" w:type="dxa"/>
            <w:shd w:val="clear" w:color="auto" w:fill="auto"/>
            <w:vAlign w:val="center"/>
          </w:tcPr>
          <w:p w14:paraId="3BC98CB8" w14:textId="77777777" w:rsidR="005377F9" w:rsidRPr="000670FE" w:rsidRDefault="005377F9" w:rsidP="009A4AAA">
            <w:pPr>
              <w:pStyle w:val="TAL"/>
              <w:rPr>
                <w:color w:val="000000"/>
              </w:rPr>
            </w:pPr>
            <w:r w:rsidRPr="000670FE">
              <w:rPr>
                <w:color w:val="000000"/>
              </w:rPr>
              <w:t xml:space="preserve">    MIME-part-headers</w:t>
            </w:r>
          </w:p>
        </w:tc>
        <w:tc>
          <w:tcPr>
            <w:tcW w:w="1800" w:type="dxa"/>
            <w:shd w:val="clear" w:color="auto" w:fill="auto"/>
            <w:vAlign w:val="center"/>
          </w:tcPr>
          <w:p w14:paraId="3E2853B3" w14:textId="77777777" w:rsidR="005377F9" w:rsidRPr="000670FE" w:rsidRDefault="005377F9" w:rsidP="009A4AAA">
            <w:pPr>
              <w:pStyle w:val="TAL"/>
              <w:rPr>
                <w:color w:val="000000"/>
              </w:rPr>
            </w:pPr>
          </w:p>
        </w:tc>
        <w:tc>
          <w:tcPr>
            <w:tcW w:w="2160" w:type="dxa"/>
            <w:shd w:val="clear" w:color="auto" w:fill="auto"/>
          </w:tcPr>
          <w:p w14:paraId="2C1FC03D" w14:textId="77777777" w:rsidR="005377F9" w:rsidRPr="000670FE" w:rsidRDefault="005377F9" w:rsidP="009A4AAA">
            <w:pPr>
              <w:pStyle w:val="TAL"/>
              <w:rPr>
                <w:color w:val="000000"/>
              </w:rPr>
            </w:pPr>
          </w:p>
        </w:tc>
        <w:tc>
          <w:tcPr>
            <w:tcW w:w="1440" w:type="dxa"/>
            <w:shd w:val="clear" w:color="auto" w:fill="auto"/>
          </w:tcPr>
          <w:p w14:paraId="591E9F34" w14:textId="77777777" w:rsidR="005377F9" w:rsidRPr="000670FE" w:rsidRDefault="005377F9" w:rsidP="009A4AAA">
            <w:pPr>
              <w:pStyle w:val="TAL"/>
              <w:rPr>
                <w:color w:val="000000"/>
              </w:rPr>
            </w:pPr>
          </w:p>
        </w:tc>
        <w:tc>
          <w:tcPr>
            <w:tcW w:w="1170" w:type="dxa"/>
            <w:shd w:val="clear" w:color="auto" w:fill="auto"/>
            <w:vAlign w:val="bottom"/>
          </w:tcPr>
          <w:p w14:paraId="06CE6CD4" w14:textId="77777777" w:rsidR="005377F9" w:rsidRPr="000670FE" w:rsidRDefault="005377F9" w:rsidP="009A4AAA">
            <w:pPr>
              <w:pStyle w:val="TAL"/>
              <w:rPr>
                <w:color w:val="000000"/>
              </w:rPr>
            </w:pPr>
          </w:p>
        </w:tc>
      </w:tr>
      <w:tr w:rsidR="005377F9" w:rsidRPr="000670FE" w14:paraId="5B8B5397" w14:textId="77777777" w:rsidTr="009A4AAA">
        <w:tc>
          <w:tcPr>
            <w:tcW w:w="2934" w:type="dxa"/>
            <w:shd w:val="clear" w:color="auto" w:fill="auto"/>
            <w:vAlign w:val="center"/>
          </w:tcPr>
          <w:p w14:paraId="66B22E43" w14:textId="77777777" w:rsidR="005377F9" w:rsidRPr="000670FE" w:rsidRDefault="005377F9" w:rsidP="009A4AAA">
            <w:pPr>
              <w:pStyle w:val="TAL"/>
              <w:rPr>
                <w:b/>
                <w:color w:val="000000"/>
              </w:rPr>
            </w:pPr>
            <w:r w:rsidRPr="000670FE">
              <w:rPr>
                <w:color w:val="000000"/>
              </w:rPr>
              <w:t xml:space="preserve">    MIME-part-body</w:t>
            </w:r>
          </w:p>
        </w:tc>
        <w:tc>
          <w:tcPr>
            <w:tcW w:w="1800" w:type="dxa"/>
            <w:shd w:val="clear" w:color="auto" w:fill="auto"/>
          </w:tcPr>
          <w:p w14:paraId="5CA5A80A" w14:textId="77777777" w:rsidR="005377F9" w:rsidRPr="000670FE" w:rsidRDefault="005377F9" w:rsidP="009A4AAA">
            <w:pPr>
              <w:pStyle w:val="TAL"/>
              <w:rPr>
                <w:color w:val="000000"/>
              </w:rPr>
            </w:pPr>
            <w:r w:rsidRPr="000670FE">
              <w:rPr>
                <w:color w:val="000000"/>
              </w:rPr>
              <w:t>MCVideo-Info as described in Table 6.1.1.9.3.3-2</w:t>
            </w:r>
          </w:p>
        </w:tc>
        <w:tc>
          <w:tcPr>
            <w:tcW w:w="2160" w:type="dxa"/>
            <w:shd w:val="clear" w:color="auto" w:fill="auto"/>
          </w:tcPr>
          <w:p w14:paraId="5A2C7075" w14:textId="77777777" w:rsidR="005377F9" w:rsidRPr="000670FE" w:rsidRDefault="005377F9" w:rsidP="009A4AAA">
            <w:pPr>
              <w:pStyle w:val="TAL"/>
              <w:rPr>
                <w:color w:val="000000"/>
              </w:rPr>
            </w:pPr>
          </w:p>
        </w:tc>
        <w:tc>
          <w:tcPr>
            <w:tcW w:w="1440" w:type="dxa"/>
            <w:shd w:val="clear" w:color="auto" w:fill="auto"/>
          </w:tcPr>
          <w:p w14:paraId="75E316C3" w14:textId="77777777" w:rsidR="005377F9" w:rsidRPr="000670FE" w:rsidRDefault="005377F9" w:rsidP="009A4AAA">
            <w:pPr>
              <w:pStyle w:val="TAL"/>
              <w:rPr>
                <w:color w:val="000000"/>
              </w:rPr>
            </w:pPr>
          </w:p>
        </w:tc>
        <w:tc>
          <w:tcPr>
            <w:tcW w:w="1170" w:type="dxa"/>
            <w:shd w:val="clear" w:color="auto" w:fill="auto"/>
            <w:vAlign w:val="bottom"/>
          </w:tcPr>
          <w:p w14:paraId="23ED2403" w14:textId="77777777" w:rsidR="005377F9" w:rsidRPr="000670FE" w:rsidRDefault="005377F9" w:rsidP="009A4AAA">
            <w:pPr>
              <w:pStyle w:val="TAL"/>
              <w:rPr>
                <w:color w:val="000000"/>
              </w:rPr>
            </w:pPr>
          </w:p>
        </w:tc>
      </w:tr>
    </w:tbl>
    <w:p w14:paraId="0B12B328" w14:textId="77777777" w:rsidR="005377F9" w:rsidRPr="000670FE" w:rsidRDefault="005377F9" w:rsidP="005377F9">
      <w:pPr>
        <w:widowControl w:val="0"/>
        <w:rPr>
          <w:color w:val="000000"/>
        </w:rPr>
      </w:pPr>
    </w:p>
    <w:p w14:paraId="676FBD33" w14:textId="77777777" w:rsidR="005377F9" w:rsidRPr="000670FE" w:rsidRDefault="005377F9" w:rsidP="005377F9">
      <w:pPr>
        <w:pStyle w:val="TH"/>
      </w:pPr>
      <w:r w:rsidRPr="000670FE">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0670FE" w14:paraId="3A087352" w14:textId="77777777" w:rsidTr="009A4AAA">
        <w:tc>
          <w:tcPr>
            <w:tcW w:w="9634" w:type="dxa"/>
            <w:gridSpan w:val="5"/>
          </w:tcPr>
          <w:p w14:paraId="44BA4C28" w14:textId="77777777" w:rsidR="005377F9" w:rsidRPr="000670FE" w:rsidRDefault="005377F9" w:rsidP="009A4AAA">
            <w:pPr>
              <w:pStyle w:val="TAL"/>
              <w:keepLines w:val="0"/>
              <w:widowControl w:val="0"/>
            </w:pPr>
            <w:r w:rsidRPr="000670FE">
              <w:t>Derivation Path: TS 36.579-1 [2], Table 5.5.3.2.1-2, condition GROUP-CALL</w:t>
            </w:r>
          </w:p>
        </w:tc>
      </w:tr>
      <w:tr w:rsidR="005377F9" w:rsidRPr="000670FE" w14:paraId="26B86391" w14:textId="77777777" w:rsidTr="009A4AAA">
        <w:tc>
          <w:tcPr>
            <w:tcW w:w="2820" w:type="dxa"/>
          </w:tcPr>
          <w:p w14:paraId="713CF3FE" w14:textId="77777777" w:rsidR="005377F9" w:rsidRPr="000670FE" w:rsidRDefault="005377F9" w:rsidP="009A4AAA">
            <w:pPr>
              <w:pStyle w:val="TAH"/>
              <w:keepLines w:val="0"/>
              <w:widowControl w:val="0"/>
            </w:pPr>
            <w:r w:rsidRPr="000670FE">
              <w:t>Information Element</w:t>
            </w:r>
          </w:p>
        </w:tc>
        <w:tc>
          <w:tcPr>
            <w:tcW w:w="2183" w:type="dxa"/>
          </w:tcPr>
          <w:p w14:paraId="4A6943FE" w14:textId="77777777" w:rsidR="005377F9" w:rsidRPr="000670FE" w:rsidRDefault="005377F9" w:rsidP="009A4AAA">
            <w:pPr>
              <w:pStyle w:val="TAH"/>
              <w:keepLines w:val="0"/>
              <w:widowControl w:val="0"/>
            </w:pPr>
            <w:r w:rsidRPr="000670FE">
              <w:t>Value/remark</w:t>
            </w:r>
          </w:p>
        </w:tc>
        <w:tc>
          <w:tcPr>
            <w:tcW w:w="2092" w:type="dxa"/>
            <w:tcBorders>
              <w:top w:val="single" w:sz="4" w:space="0" w:color="auto"/>
              <w:bottom w:val="single" w:sz="4" w:space="0" w:color="auto"/>
            </w:tcBorders>
          </w:tcPr>
          <w:p w14:paraId="436256B1" w14:textId="77777777" w:rsidR="005377F9" w:rsidRPr="000670FE" w:rsidRDefault="005377F9" w:rsidP="009A4AAA">
            <w:pPr>
              <w:pStyle w:val="TAH"/>
              <w:keepLines w:val="0"/>
              <w:widowControl w:val="0"/>
            </w:pPr>
            <w:r w:rsidRPr="000670FE">
              <w:t>Comment</w:t>
            </w:r>
          </w:p>
        </w:tc>
        <w:tc>
          <w:tcPr>
            <w:tcW w:w="1365" w:type="dxa"/>
          </w:tcPr>
          <w:p w14:paraId="2EA4A1F6" w14:textId="77777777" w:rsidR="005377F9" w:rsidRPr="000670FE" w:rsidRDefault="005377F9" w:rsidP="009A4AAA">
            <w:pPr>
              <w:pStyle w:val="TAH"/>
              <w:keepLines w:val="0"/>
              <w:widowControl w:val="0"/>
            </w:pPr>
            <w:r w:rsidRPr="000670FE">
              <w:t>Reference</w:t>
            </w:r>
          </w:p>
        </w:tc>
        <w:tc>
          <w:tcPr>
            <w:tcW w:w="1174" w:type="dxa"/>
          </w:tcPr>
          <w:p w14:paraId="7CE63627" w14:textId="77777777" w:rsidR="005377F9" w:rsidRPr="000670FE" w:rsidRDefault="005377F9" w:rsidP="009A4AAA">
            <w:pPr>
              <w:pStyle w:val="TAH"/>
              <w:keepLines w:val="0"/>
              <w:widowControl w:val="0"/>
            </w:pPr>
            <w:r w:rsidRPr="000670FE">
              <w:t>Condition</w:t>
            </w:r>
          </w:p>
        </w:tc>
      </w:tr>
      <w:tr w:rsidR="005377F9" w:rsidRPr="000670FE" w14:paraId="484FAA84" w14:textId="77777777" w:rsidTr="009A4AAA">
        <w:tc>
          <w:tcPr>
            <w:tcW w:w="2820" w:type="dxa"/>
            <w:tcBorders>
              <w:top w:val="single" w:sz="4" w:space="0" w:color="auto"/>
              <w:left w:val="single" w:sz="4" w:space="0" w:color="auto"/>
              <w:bottom w:val="single" w:sz="4" w:space="0" w:color="auto"/>
              <w:right w:val="single" w:sz="4" w:space="0" w:color="auto"/>
            </w:tcBorders>
          </w:tcPr>
          <w:p w14:paraId="0AD06CA6" w14:textId="77777777" w:rsidR="005377F9" w:rsidRPr="000670FE" w:rsidRDefault="005377F9" w:rsidP="009A4AAA">
            <w:pPr>
              <w:pStyle w:val="TAL"/>
            </w:pPr>
            <w:r w:rsidRPr="000670FE">
              <w:t>mcvideoinfo</w:t>
            </w:r>
          </w:p>
        </w:tc>
        <w:tc>
          <w:tcPr>
            <w:tcW w:w="2183" w:type="dxa"/>
            <w:tcBorders>
              <w:top w:val="single" w:sz="4" w:space="0" w:color="auto"/>
              <w:left w:val="single" w:sz="4" w:space="0" w:color="auto"/>
              <w:bottom w:val="single" w:sz="4" w:space="0" w:color="auto"/>
              <w:right w:val="single" w:sz="4" w:space="0" w:color="auto"/>
            </w:tcBorders>
          </w:tcPr>
          <w:p w14:paraId="78E4CDE7" w14:textId="77777777" w:rsidR="005377F9" w:rsidRPr="000670FE" w:rsidRDefault="005377F9" w:rsidP="009A4AAA">
            <w:pPr>
              <w:pStyle w:val="TAL"/>
            </w:pPr>
          </w:p>
        </w:tc>
        <w:tc>
          <w:tcPr>
            <w:tcW w:w="2092" w:type="dxa"/>
            <w:tcBorders>
              <w:top w:val="single" w:sz="4" w:space="0" w:color="auto"/>
              <w:left w:val="single" w:sz="4" w:space="0" w:color="auto"/>
              <w:bottom w:val="single" w:sz="4" w:space="0" w:color="auto"/>
              <w:right w:val="single" w:sz="4" w:space="0" w:color="auto"/>
            </w:tcBorders>
          </w:tcPr>
          <w:p w14:paraId="7CBC208F" w14:textId="77777777" w:rsidR="005377F9" w:rsidRPr="000670FE" w:rsidRDefault="005377F9" w:rsidP="009A4AAA">
            <w:pPr>
              <w:pStyle w:val="TAL"/>
            </w:pPr>
          </w:p>
        </w:tc>
        <w:tc>
          <w:tcPr>
            <w:tcW w:w="1365" w:type="dxa"/>
            <w:tcBorders>
              <w:top w:val="single" w:sz="4" w:space="0" w:color="auto"/>
              <w:left w:val="single" w:sz="4" w:space="0" w:color="auto"/>
              <w:bottom w:val="single" w:sz="4" w:space="0" w:color="auto"/>
              <w:right w:val="single" w:sz="4" w:space="0" w:color="auto"/>
            </w:tcBorders>
          </w:tcPr>
          <w:p w14:paraId="583A01B6" w14:textId="77777777" w:rsidR="005377F9" w:rsidRPr="000670FE" w:rsidRDefault="005377F9" w:rsidP="009A4AAA">
            <w:pPr>
              <w:pStyle w:val="TAL"/>
            </w:pPr>
          </w:p>
        </w:tc>
        <w:tc>
          <w:tcPr>
            <w:tcW w:w="1174" w:type="dxa"/>
            <w:tcBorders>
              <w:top w:val="single" w:sz="4" w:space="0" w:color="auto"/>
              <w:left w:val="single" w:sz="4" w:space="0" w:color="auto"/>
              <w:bottom w:val="single" w:sz="4" w:space="0" w:color="auto"/>
              <w:right w:val="single" w:sz="4" w:space="0" w:color="auto"/>
            </w:tcBorders>
          </w:tcPr>
          <w:p w14:paraId="44609562" w14:textId="77777777" w:rsidR="005377F9" w:rsidRPr="000670FE" w:rsidRDefault="005377F9" w:rsidP="009A4AAA">
            <w:pPr>
              <w:pStyle w:val="TAL"/>
            </w:pPr>
          </w:p>
        </w:tc>
      </w:tr>
      <w:tr w:rsidR="005377F9" w:rsidRPr="000670FE" w14:paraId="09E03D70" w14:textId="77777777" w:rsidTr="009A4AAA">
        <w:tblPrEx>
          <w:tblLook w:val="0060" w:firstRow="1" w:lastRow="1" w:firstColumn="0" w:lastColumn="0" w:noHBand="0" w:noVBand="0"/>
        </w:tblPrEx>
        <w:tc>
          <w:tcPr>
            <w:tcW w:w="2820" w:type="dxa"/>
            <w:tcBorders>
              <w:bottom w:val="single" w:sz="4" w:space="0" w:color="auto"/>
            </w:tcBorders>
            <w:vAlign w:val="center"/>
          </w:tcPr>
          <w:p w14:paraId="334D6298" w14:textId="77777777" w:rsidR="005377F9" w:rsidRPr="000670FE" w:rsidRDefault="005377F9" w:rsidP="009A4AAA">
            <w:pPr>
              <w:pStyle w:val="TAL"/>
              <w:rPr>
                <w:color w:val="000000"/>
              </w:rPr>
            </w:pPr>
            <w:r w:rsidRPr="000670FE">
              <w:rPr>
                <w:color w:val="000000"/>
              </w:rPr>
              <w:t xml:space="preserve">  mcvideo-Params</w:t>
            </w:r>
          </w:p>
        </w:tc>
        <w:tc>
          <w:tcPr>
            <w:tcW w:w="2183" w:type="dxa"/>
          </w:tcPr>
          <w:p w14:paraId="3ACC367D" w14:textId="77777777" w:rsidR="005377F9" w:rsidRPr="000670FE" w:rsidRDefault="005377F9" w:rsidP="009A4AAA">
            <w:pPr>
              <w:pStyle w:val="TAL"/>
              <w:rPr>
                <w:color w:val="000000"/>
              </w:rPr>
            </w:pPr>
          </w:p>
        </w:tc>
        <w:tc>
          <w:tcPr>
            <w:tcW w:w="2092" w:type="dxa"/>
            <w:tcBorders>
              <w:top w:val="single" w:sz="4" w:space="0" w:color="auto"/>
              <w:bottom w:val="single" w:sz="4" w:space="0" w:color="auto"/>
            </w:tcBorders>
          </w:tcPr>
          <w:p w14:paraId="47532803" w14:textId="77777777" w:rsidR="005377F9" w:rsidRPr="000670FE" w:rsidRDefault="005377F9" w:rsidP="009A4AAA">
            <w:pPr>
              <w:pStyle w:val="TAL"/>
              <w:rPr>
                <w:color w:val="000000"/>
              </w:rPr>
            </w:pPr>
          </w:p>
        </w:tc>
        <w:tc>
          <w:tcPr>
            <w:tcW w:w="1365" w:type="dxa"/>
          </w:tcPr>
          <w:p w14:paraId="5C32C352" w14:textId="77777777" w:rsidR="005377F9" w:rsidRPr="000670FE" w:rsidRDefault="005377F9" w:rsidP="009A4AAA">
            <w:pPr>
              <w:pStyle w:val="TAL"/>
              <w:rPr>
                <w:color w:val="000000"/>
              </w:rPr>
            </w:pPr>
          </w:p>
        </w:tc>
        <w:tc>
          <w:tcPr>
            <w:tcW w:w="1174" w:type="dxa"/>
            <w:vAlign w:val="bottom"/>
          </w:tcPr>
          <w:p w14:paraId="227BFE87" w14:textId="77777777" w:rsidR="005377F9" w:rsidRPr="000670FE" w:rsidRDefault="005377F9" w:rsidP="009A4AAA">
            <w:pPr>
              <w:pStyle w:val="TAL"/>
              <w:rPr>
                <w:color w:val="000000"/>
              </w:rPr>
            </w:pPr>
          </w:p>
        </w:tc>
      </w:tr>
      <w:tr w:rsidR="005377F9" w:rsidRPr="000670FE" w14:paraId="49228B9D" w14:textId="77777777" w:rsidTr="009A4AAA">
        <w:tblPrEx>
          <w:tblLook w:val="0060" w:firstRow="1" w:lastRow="1" w:firstColumn="0" w:lastColumn="0" w:noHBand="0" w:noVBand="0"/>
        </w:tblPrEx>
        <w:tc>
          <w:tcPr>
            <w:tcW w:w="2820" w:type="dxa"/>
            <w:vAlign w:val="center"/>
          </w:tcPr>
          <w:p w14:paraId="7AA1B498" w14:textId="77777777" w:rsidR="005377F9" w:rsidRPr="000670FE" w:rsidRDefault="005377F9" w:rsidP="009A4AAA">
            <w:pPr>
              <w:pStyle w:val="TAL"/>
              <w:rPr>
                <w:color w:val="000000"/>
              </w:rPr>
            </w:pPr>
            <w:r w:rsidRPr="000670FE">
              <w:rPr>
                <w:color w:val="000000"/>
              </w:rPr>
              <w:t xml:space="preserve">    broadcast-ind</w:t>
            </w:r>
          </w:p>
        </w:tc>
        <w:tc>
          <w:tcPr>
            <w:tcW w:w="2183" w:type="dxa"/>
          </w:tcPr>
          <w:p w14:paraId="289A334A" w14:textId="77777777" w:rsidR="005377F9" w:rsidRPr="000670FE" w:rsidRDefault="005377F9" w:rsidP="009A4AAA">
            <w:pPr>
              <w:pStyle w:val="TAL"/>
              <w:rPr>
                <w:i/>
                <w:color w:val="000000"/>
              </w:rPr>
            </w:pPr>
            <w:r w:rsidRPr="000670FE">
              <w:rPr>
                <w:color w:val="000000"/>
              </w:rPr>
              <w:t>"True"</w:t>
            </w:r>
          </w:p>
        </w:tc>
        <w:tc>
          <w:tcPr>
            <w:tcW w:w="2092" w:type="dxa"/>
            <w:tcBorders>
              <w:top w:val="single" w:sz="4" w:space="0" w:color="auto"/>
              <w:bottom w:val="single" w:sz="4" w:space="0" w:color="auto"/>
            </w:tcBorders>
          </w:tcPr>
          <w:p w14:paraId="3EAE7254" w14:textId="77777777" w:rsidR="005377F9" w:rsidRPr="000670FE" w:rsidRDefault="005377F9" w:rsidP="009A4AAA">
            <w:pPr>
              <w:pStyle w:val="TAL"/>
              <w:rPr>
                <w:color w:val="000000"/>
              </w:rPr>
            </w:pPr>
          </w:p>
        </w:tc>
        <w:tc>
          <w:tcPr>
            <w:tcW w:w="1365" w:type="dxa"/>
          </w:tcPr>
          <w:p w14:paraId="4564CF31" w14:textId="77777777" w:rsidR="005377F9" w:rsidRPr="000670FE" w:rsidRDefault="005377F9" w:rsidP="009A4AAA">
            <w:pPr>
              <w:pStyle w:val="TAL"/>
              <w:rPr>
                <w:color w:val="000000"/>
              </w:rPr>
            </w:pPr>
          </w:p>
        </w:tc>
        <w:tc>
          <w:tcPr>
            <w:tcW w:w="1174" w:type="dxa"/>
            <w:vAlign w:val="bottom"/>
          </w:tcPr>
          <w:p w14:paraId="476D5A00" w14:textId="77777777" w:rsidR="005377F9" w:rsidRPr="000670FE" w:rsidRDefault="005377F9" w:rsidP="009A4AAA">
            <w:pPr>
              <w:pStyle w:val="TAL"/>
              <w:rPr>
                <w:color w:val="000000"/>
              </w:rPr>
            </w:pPr>
          </w:p>
        </w:tc>
      </w:tr>
      <w:tr w:rsidR="005377F9" w:rsidRPr="000670FE" w14:paraId="6CFF5BF6" w14:textId="77777777" w:rsidTr="009A4AAA">
        <w:tblPrEx>
          <w:tblLook w:val="0060" w:firstRow="1" w:lastRow="1" w:firstColumn="0" w:lastColumn="0" w:noHBand="0" w:noVBand="0"/>
        </w:tblPrEx>
        <w:tc>
          <w:tcPr>
            <w:tcW w:w="2820" w:type="dxa"/>
          </w:tcPr>
          <w:p w14:paraId="4D52E92A" w14:textId="77777777" w:rsidR="005377F9" w:rsidRPr="000670FE" w:rsidRDefault="005377F9" w:rsidP="009A4AAA">
            <w:pPr>
              <w:pStyle w:val="TAL"/>
              <w:rPr>
                <w:color w:val="000000"/>
              </w:rPr>
            </w:pPr>
            <w:r w:rsidRPr="000670FE">
              <w:rPr>
                <w:color w:val="000000"/>
              </w:rPr>
              <w:t xml:space="preserve">    mcvideo-request-uri</w:t>
            </w:r>
          </w:p>
        </w:tc>
        <w:tc>
          <w:tcPr>
            <w:tcW w:w="2183" w:type="dxa"/>
          </w:tcPr>
          <w:p w14:paraId="00C7D604" w14:textId="77777777" w:rsidR="005377F9" w:rsidRPr="000670FE" w:rsidRDefault="005377F9" w:rsidP="009A4AAA">
            <w:pPr>
              <w:pStyle w:val="TAL"/>
              <w:rPr>
                <w:color w:val="000000"/>
              </w:rPr>
            </w:pPr>
            <w:r w:rsidRPr="000670FE">
              <w:rPr>
                <w:color w:val="000000"/>
              </w:rPr>
              <w:t>px_MCVideo_Group_B_ID</w:t>
            </w:r>
          </w:p>
        </w:tc>
        <w:tc>
          <w:tcPr>
            <w:tcW w:w="2092" w:type="dxa"/>
            <w:tcBorders>
              <w:top w:val="single" w:sz="4" w:space="0" w:color="auto"/>
              <w:bottom w:val="single" w:sz="4" w:space="0" w:color="auto"/>
            </w:tcBorders>
          </w:tcPr>
          <w:p w14:paraId="0D69FE32" w14:textId="77777777" w:rsidR="005377F9" w:rsidRPr="000670FE" w:rsidRDefault="005377F9" w:rsidP="009A4AAA">
            <w:pPr>
              <w:pStyle w:val="TAL"/>
              <w:rPr>
                <w:color w:val="000000"/>
              </w:rPr>
            </w:pPr>
          </w:p>
        </w:tc>
        <w:tc>
          <w:tcPr>
            <w:tcW w:w="1365" w:type="dxa"/>
          </w:tcPr>
          <w:p w14:paraId="3649741F" w14:textId="77777777" w:rsidR="005377F9" w:rsidRPr="000670FE" w:rsidRDefault="005377F9" w:rsidP="009A4AAA">
            <w:pPr>
              <w:pStyle w:val="TAL"/>
              <w:rPr>
                <w:color w:val="000000"/>
              </w:rPr>
            </w:pPr>
          </w:p>
        </w:tc>
        <w:tc>
          <w:tcPr>
            <w:tcW w:w="1174" w:type="dxa"/>
            <w:vAlign w:val="bottom"/>
          </w:tcPr>
          <w:p w14:paraId="3AF891D5" w14:textId="77777777" w:rsidR="005377F9" w:rsidRPr="000670FE" w:rsidRDefault="005377F9" w:rsidP="009A4AAA">
            <w:pPr>
              <w:pStyle w:val="TAL"/>
              <w:rPr>
                <w:color w:val="000000"/>
              </w:rPr>
            </w:pPr>
          </w:p>
        </w:tc>
      </w:tr>
      <w:tr w:rsidR="005377F9" w:rsidRPr="000670FE" w14:paraId="103B7915" w14:textId="77777777" w:rsidTr="009A4AAA">
        <w:tblPrEx>
          <w:tblLook w:val="0060" w:firstRow="1" w:lastRow="1" w:firstColumn="0" w:lastColumn="0" w:noHBand="0" w:noVBand="0"/>
        </w:tblPrEx>
        <w:tc>
          <w:tcPr>
            <w:tcW w:w="2820" w:type="dxa"/>
          </w:tcPr>
          <w:p w14:paraId="1B77E66E" w14:textId="77777777" w:rsidR="005377F9" w:rsidRPr="000670FE" w:rsidRDefault="005377F9" w:rsidP="009A4AAA">
            <w:pPr>
              <w:pStyle w:val="TAL"/>
              <w:rPr>
                <w:color w:val="000000"/>
              </w:rPr>
            </w:pPr>
            <w:r w:rsidRPr="000670FE">
              <w:rPr>
                <w:color w:val="000000"/>
              </w:rPr>
              <w:t xml:space="preserve">    </w:t>
            </w:r>
            <w:r w:rsidRPr="000670FE">
              <w:t>associated-group-id</w:t>
            </w:r>
          </w:p>
        </w:tc>
        <w:tc>
          <w:tcPr>
            <w:tcW w:w="2183" w:type="dxa"/>
          </w:tcPr>
          <w:p w14:paraId="61CFB964" w14:textId="77777777" w:rsidR="005377F9" w:rsidRPr="000670FE" w:rsidRDefault="005377F9" w:rsidP="009A4AAA">
            <w:pPr>
              <w:pStyle w:val="TAL"/>
              <w:rPr>
                <w:color w:val="000000"/>
              </w:rPr>
            </w:pPr>
            <w:r w:rsidRPr="000670FE">
              <w:rPr>
                <w:color w:val="000000"/>
              </w:rPr>
              <w:t>px_MCVideo_Group_A_ID</w:t>
            </w:r>
          </w:p>
        </w:tc>
        <w:tc>
          <w:tcPr>
            <w:tcW w:w="2092" w:type="dxa"/>
            <w:tcBorders>
              <w:top w:val="single" w:sz="4" w:space="0" w:color="auto"/>
              <w:bottom w:val="single" w:sz="4" w:space="0" w:color="auto"/>
            </w:tcBorders>
          </w:tcPr>
          <w:p w14:paraId="79080A57" w14:textId="77777777" w:rsidR="005377F9" w:rsidRPr="000670FE" w:rsidRDefault="005377F9" w:rsidP="009A4AAA">
            <w:pPr>
              <w:pStyle w:val="TAL"/>
              <w:rPr>
                <w:color w:val="000000"/>
              </w:rPr>
            </w:pPr>
          </w:p>
        </w:tc>
        <w:tc>
          <w:tcPr>
            <w:tcW w:w="1365" w:type="dxa"/>
          </w:tcPr>
          <w:p w14:paraId="4481A3B7" w14:textId="77777777" w:rsidR="005377F9" w:rsidRPr="000670FE" w:rsidRDefault="005377F9" w:rsidP="009A4AAA">
            <w:pPr>
              <w:pStyle w:val="TAL"/>
              <w:rPr>
                <w:color w:val="000000"/>
              </w:rPr>
            </w:pPr>
          </w:p>
        </w:tc>
        <w:tc>
          <w:tcPr>
            <w:tcW w:w="1174" w:type="dxa"/>
            <w:vAlign w:val="bottom"/>
          </w:tcPr>
          <w:p w14:paraId="3C7283EA" w14:textId="77777777" w:rsidR="005377F9" w:rsidRPr="000670FE" w:rsidRDefault="005377F9" w:rsidP="009A4AAA">
            <w:pPr>
              <w:pStyle w:val="TAL"/>
              <w:rPr>
                <w:color w:val="000000"/>
              </w:rPr>
            </w:pPr>
          </w:p>
        </w:tc>
      </w:tr>
    </w:tbl>
    <w:p w14:paraId="54A0E2A2" w14:textId="77777777" w:rsidR="005377F9" w:rsidRPr="000670FE" w:rsidRDefault="005377F9" w:rsidP="005377F9"/>
    <w:p w14:paraId="3B23500C" w14:textId="77777777" w:rsidR="005377F9" w:rsidRPr="000670FE" w:rsidRDefault="005377F9" w:rsidP="005377F9">
      <w:pPr>
        <w:pStyle w:val="TH"/>
      </w:pPr>
      <w:r w:rsidRPr="000670FE">
        <w:t>Table 6.1.1.9.3.3-3: SIP 200 (OK) (Step 2,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0670FE" w14:paraId="4A4531AF" w14:textId="77777777" w:rsidTr="009A4AAA">
        <w:trPr>
          <w:tblHeader/>
        </w:trPr>
        <w:tc>
          <w:tcPr>
            <w:tcW w:w="9639" w:type="dxa"/>
            <w:gridSpan w:val="5"/>
          </w:tcPr>
          <w:p w14:paraId="54C2A51D" w14:textId="77777777" w:rsidR="005377F9" w:rsidRPr="000670FE" w:rsidRDefault="005377F9" w:rsidP="009A4AAA">
            <w:pPr>
              <w:pStyle w:val="TAL"/>
              <w:keepNext w:val="0"/>
              <w:keepLines w:val="0"/>
              <w:widowControl w:val="0"/>
              <w:rPr>
                <w:rFonts w:cs="Arial"/>
                <w:color w:val="000000"/>
                <w:szCs w:val="18"/>
              </w:rPr>
            </w:pPr>
            <w:r w:rsidRPr="000670FE">
              <w:rPr>
                <w:rFonts w:cs="Arial"/>
                <w:color w:val="000000"/>
                <w:szCs w:val="18"/>
              </w:rPr>
              <w:t>Derivation Path: TS 36.579-1, Table 5.5.2.17.1.2.-1, conditions INVITE-RSP, MCVIDEO</w:t>
            </w:r>
          </w:p>
        </w:tc>
      </w:tr>
      <w:tr w:rsidR="005377F9" w:rsidRPr="000670FE" w14:paraId="4EB299DD" w14:textId="77777777" w:rsidTr="009A4AAA">
        <w:trPr>
          <w:tblHeader/>
        </w:trPr>
        <w:tc>
          <w:tcPr>
            <w:tcW w:w="2835" w:type="dxa"/>
          </w:tcPr>
          <w:p w14:paraId="5B8FF2D8" w14:textId="77777777" w:rsidR="005377F9" w:rsidRPr="000670FE" w:rsidRDefault="005377F9" w:rsidP="009A4AAA">
            <w:pPr>
              <w:pStyle w:val="TAH"/>
              <w:keepNext w:val="0"/>
              <w:keepLines w:val="0"/>
              <w:widowControl w:val="0"/>
              <w:rPr>
                <w:bCs/>
                <w:color w:val="000000"/>
              </w:rPr>
            </w:pPr>
            <w:r w:rsidRPr="000670FE">
              <w:rPr>
                <w:bCs/>
                <w:color w:val="000000"/>
              </w:rPr>
              <w:t>Information Element</w:t>
            </w:r>
          </w:p>
        </w:tc>
        <w:tc>
          <w:tcPr>
            <w:tcW w:w="2126" w:type="dxa"/>
          </w:tcPr>
          <w:p w14:paraId="3C64345E" w14:textId="77777777" w:rsidR="005377F9" w:rsidRPr="000670FE" w:rsidRDefault="005377F9" w:rsidP="009A4AAA">
            <w:pPr>
              <w:pStyle w:val="TAH"/>
              <w:keepNext w:val="0"/>
              <w:keepLines w:val="0"/>
              <w:widowControl w:val="0"/>
              <w:rPr>
                <w:bCs/>
                <w:color w:val="000000"/>
              </w:rPr>
            </w:pPr>
            <w:r w:rsidRPr="000670FE">
              <w:rPr>
                <w:bCs/>
                <w:color w:val="000000"/>
              </w:rPr>
              <w:t>Value/remark</w:t>
            </w:r>
          </w:p>
        </w:tc>
        <w:tc>
          <w:tcPr>
            <w:tcW w:w="2126" w:type="dxa"/>
            <w:tcBorders>
              <w:bottom w:val="single" w:sz="4" w:space="0" w:color="auto"/>
            </w:tcBorders>
          </w:tcPr>
          <w:p w14:paraId="6B39C334" w14:textId="77777777" w:rsidR="005377F9" w:rsidRPr="000670FE" w:rsidRDefault="005377F9" w:rsidP="009A4AAA">
            <w:pPr>
              <w:pStyle w:val="TAH"/>
              <w:keepNext w:val="0"/>
              <w:keepLines w:val="0"/>
              <w:widowControl w:val="0"/>
              <w:rPr>
                <w:bCs/>
                <w:color w:val="000000"/>
              </w:rPr>
            </w:pPr>
            <w:r w:rsidRPr="000670FE">
              <w:rPr>
                <w:bCs/>
                <w:color w:val="000000"/>
              </w:rPr>
              <w:t>Comment</w:t>
            </w:r>
          </w:p>
        </w:tc>
        <w:tc>
          <w:tcPr>
            <w:tcW w:w="1418" w:type="dxa"/>
          </w:tcPr>
          <w:p w14:paraId="22027F8E" w14:textId="77777777" w:rsidR="005377F9" w:rsidRPr="000670FE" w:rsidRDefault="005377F9" w:rsidP="009A4AAA">
            <w:pPr>
              <w:pStyle w:val="TAH"/>
              <w:keepNext w:val="0"/>
              <w:keepLines w:val="0"/>
              <w:widowControl w:val="0"/>
              <w:rPr>
                <w:bCs/>
                <w:color w:val="000000"/>
              </w:rPr>
            </w:pPr>
            <w:r w:rsidRPr="000670FE">
              <w:rPr>
                <w:bCs/>
                <w:color w:val="000000"/>
              </w:rPr>
              <w:t>Reference</w:t>
            </w:r>
          </w:p>
        </w:tc>
        <w:tc>
          <w:tcPr>
            <w:tcW w:w="1134" w:type="dxa"/>
          </w:tcPr>
          <w:p w14:paraId="54E42029" w14:textId="77777777" w:rsidR="005377F9" w:rsidRPr="000670FE" w:rsidRDefault="005377F9" w:rsidP="009A4AAA">
            <w:pPr>
              <w:pStyle w:val="TAH"/>
              <w:keepNext w:val="0"/>
              <w:keepLines w:val="0"/>
              <w:widowControl w:val="0"/>
              <w:rPr>
                <w:bCs/>
                <w:color w:val="000000"/>
              </w:rPr>
            </w:pPr>
            <w:r w:rsidRPr="000670FE">
              <w:rPr>
                <w:bCs/>
                <w:color w:val="000000"/>
              </w:rPr>
              <w:t>Condition</w:t>
            </w:r>
          </w:p>
        </w:tc>
      </w:tr>
      <w:tr w:rsidR="005377F9" w:rsidRPr="000670FE" w14:paraId="03A47E92" w14:textId="77777777" w:rsidTr="009A4AAA">
        <w:tc>
          <w:tcPr>
            <w:tcW w:w="2835" w:type="dxa"/>
            <w:vAlign w:val="center"/>
          </w:tcPr>
          <w:p w14:paraId="34C58C60" w14:textId="77777777" w:rsidR="005377F9" w:rsidRPr="000670FE" w:rsidRDefault="005377F9" w:rsidP="009A4AAA">
            <w:pPr>
              <w:pStyle w:val="TAL"/>
              <w:keepNext w:val="0"/>
              <w:keepLines w:val="0"/>
              <w:widowControl w:val="0"/>
              <w:rPr>
                <w:rFonts w:cs="Arial"/>
                <w:b/>
                <w:color w:val="000000"/>
                <w:szCs w:val="18"/>
              </w:rPr>
            </w:pPr>
            <w:r w:rsidRPr="000670FE">
              <w:rPr>
                <w:rFonts w:cs="Arial"/>
                <w:b/>
                <w:color w:val="000000"/>
                <w:szCs w:val="18"/>
              </w:rPr>
              <w:t>Message-body</w:t>
            </w:r>
          </w:p>
        </w:tc>
        <w:tc>
          <w:tcPr>
            <w:tcW w:w="2126" w:type="dxa"/>
          </w:tcPr>
          <w:p w14:paraId="19A71798" w14:textId="77777777" w:rsidR="005377F9" w:rsidRPr="000670FE" w:rsidRDefault="005377F9" w:rsidP="009A4AAA">
            <w:pPr>
              <w:pStyle w:val="TAL"/>
              <w:keepNext w:val="0"/>
              <w:keepLines w:val="0"/>
              <w:widowControl w:val="0"/>
              <w:rPr>
                <w:color w:val="000000"/>
              </w:rPr>
            </w:pPr>
          </w:p>
        </w:tc>
        <w:tc>
          <w:tcPr>
            <w:tcW w:w="2126" w:type="dxa"/>
            <w:tcBorders>
              <w:top w:val="single" w:sz="4" w:space="0" w:color="auto"/>
              <w:bottom w:val="single" w:sz="4" w:space="0" w:color="auto"/>
            </w:tcBorders>
          </w:tcPr>
          <w:p w14:paraId="3A40D818" w14:textId="77777777" w:rsidR="005377F9" w:rsidRPr="000670FE" w:rsidRDefault="005377F9" w:rsidP="009A4AAA">
            <w:pPr>
              <w:pStyle w:val="TAL"/>
              <w:keepNext w:val="0"/>
              <w:keepLines w:val="0"/>
              <w:widowControl w:val="0"/>
              <w:rPr>
                <w:color w:val="000000"/>
              </w:rPr>
            </w:pPr>
          </w:p>
        </w:tc>
        <w:tc>
          <w:tcPr>
            <w:tcW w:w="1418" w:type="dxa"/>
          </w:tcPr>
          <w:p w14:paraId="64AEDB32" w14:textId="77777777" w:rsidR="005377F9" w:rsidRPr="000670FE" w:rsidRDefault="005377F9" w:rsidP="009A4AAA">
            <w:pPr>
              <w:pStyle w:val="TAL"/>
              <w:keepNext w:val="0"/>
              <w:keepLines w:val="0"/>
              <w:widowControl w:val="0"/>
              <w:rPr>
                <w:color w:val="000000"/>
              </w:rPr>
            </w:pPr>
          </w:p>
        </w:tc>
        <w:tc>
          <w:tcPr>
            <w:tcW w:w="1134" w:type="dxa"/>
            <w:vAlign w:val="bottom"/>
          </w:tcPr>
          <w:p w14:paraId="231BFC23" w14:textId="77777777" w:rsidR="005377F9" w:rsidRPr="000670FE" w:rsidRDefault="005377F9" w:rsidP="009A4AAA">
            <w:pPr>
              <w:pStyle w:val="TAL"/>
              <w:keepNext w:val="0"/>
              <w:keepLines w:val="0"/>
              <w:widowControl w:val="0"/>
              <w:rPr>
                <w:color w:val="000000"/>
              </w:rPr>
            </w:pPr>
          </w:p>
        </w:tc>
      </w:tr>
      <w:tr w:rsidR="005377F9" w:rsidRPr="000670FE" w14:paraId="3047EBCE"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58984ED3" w14:textId="77777777" w:rsidR="005377F9" w:rsidRPr="000670FE" w:rsidRDefault="005377F9" w:rsidP="009A4AAA">
            <w:pPr>
              <w:pStyle w:val="TAL"/>
              <w:keepNext w:val="0"/>
              <w:keepLines w:val="0"/>
              <w:widowControl w:val="0"/>
              <w:rPr>
                <w:rFonts w:cs="Arial"/>
                <w:bCs/>
                <w:color w:val="000000"/>
                <w:szCs w:val="18"/>
              </w:rPr>
            </w:pPr>
            <w:r w:rsidRPr="000670FE">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14DFCC" w14:textId="77777777" w:rsidR="005377F9" w:rsidRPr="000670FE" w:rsidRDefault="005377F9" w:rsidP="009A4AAA">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9DA8B92" w14:textId="77777777" w:rsidR="005377F9" w:rsidRPr="000670FE" w:rsidRDefault="005377F9" w:rsidP="009A4AAA">
            <w:pPr>
              <w:pStyle w:val="TAL"/>
              <w:keepNext w:val="0"/>
              <w:keepLines w:val="0"/>
              <w:widowControl w:val="0"/>
              <w:rPr>
                <w:color w:val="000000"/>
              </w:rPr>
            </w:pPr>
            <w:r w:rsidRPr="000670FE">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14:paraId="6029408C" w14:textId="77777777" w:rsidR="005377F9" w:rsidRPr="000670FE"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99E12E7" w14:textId="77777777" w:rsidR="005377F9" w:rsidRPr="000670FE" w:rsidRDefault="005377F9" w:rsidP="009A4AAA">
            <w:pPr>
              <w:pStyle w:val="TAL"/>
              <w:keepNext w:val="0"/>
              <w:keepLines w:val="0"/>
              <w:widowControl w:val="0"/>
              <w:rPr>
                <w:color w:val="000000"/>
              </w:rPr>
            </w:pPr>
          </w:p>
        </w:tc>
      </w:tr>
      <w:tr w:rsidR="005377F9" w:rsidRPr="000670FE" w14:paraId="0752E6F0"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522E070A" w14:textId="77777777" w:rsidR="005377F9" w:rsidRPr="000670FE" w:rsidRDefault="005377F9" w:rsidP="009A4AAA">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4AD0F63B" w14:textId="77777777" w:rsidR="005377F9" w:rsidRPr="000670FE" w:rsidRDefault="005377F9" w:rsidP="009A4AAA">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D8308FA" w14:textId="77777777" w:rsidR="005377F9" w:rsidRPr="000670FE" w:rsidRDefault="005377F9" w:rsidP="009A4AAA">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36FC4CF7" w14:textId="77777777" w:rsidR="005377F9" w:rsidRPr="000670FE"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8217A06" w14:textId="77777777" w:rsidR="005377F9" w:rsidRPr="000670FE" w:rsidRDefault="005377F9" w:rsidP="009A4AAA">
            <w:pPr>
              <w:pStyle w:val="TAL"/>
              <w:keepNext w:val="0"/>
              <w:keepLines w:val="0"/>
              <w:widowControl w:val="0"/>
              <w:rPr>
                <w:color w:val="000000"/>
              </w:rPr>
            </w:pPr>
          </w:p>
        </w:tc>
      </w:tr>
      <w:tr w:rsidR="005377F9" w:rsidRPr="000670FE" w14:paraId="469141EC"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127245DB" w14:textId="77777777" w:rsidR="005377F9" w:rsidRPr="000670FE" w:rsidRDefault="005377F9" w:rsidP="009A4AAA">
            <w:pPr>
              <w:pStyle w:val="TAL"/>
              <w:keepNext w:val="0"/>
              <w:keepLines w:val="0"/>
              <w:widowControl w:val="0"/>
              <w:rPr>
                <w:color w:val="000000"/>
              </w:rPr>
            </w:pPr>
            <w:r w:rsidRPr="000670FE">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4EE8CAB" w14:textId="77777777" w:rsidR="005377F9" w:rsidRPr="000670FE" w:rsidRDefault="005377F9" w:rsidP="009A4AAA">
            <w:pPr>
              <w:pStyle w:val="TAL"/>
              <w:keepNext w:val="0"/>
              <w:keepLines w:val="0"/>
              <w:widowControl w:val="0"/>
              <w:rPr>
                <w:color w:val="000000"/>
              </w:rPr>
            </w:pPr>
            <w:r w:rsidRPr="000670FE">
              <w:rPr>
                <w:color w:val="000000"/>
              </w:rPr>
              <w:t>MCVideo-Info as described in Table 6.1.1.9.3.3</w:t>
            </w:r>
            <w:r w:rsidRPr="000670FE">
              <w:t>-4</w:t>
            </w:r>
          </w:p>
        </w:tc>
        <w:tc>
          <w:tcPr>
            <w:tcW w:w="2126" w:type="dxa"/>
            <w:tcBorders>
              <w:top w:val="single" w:sz="4" w:space="0" w:color="auto"/>
              <w:left w:val="single" w:sz="4" w:space="0" w:color="auto"/>
              <w:bottom w:val="single" w:sz="4" w:space="0" w:color="auto"/>
              <w:right w:val="single" w:sz="4" w:space="0" w:color="auto"/>
            </w:tcBorders>
          </w:tcPr>
          <w:p w14:paraId="0E97591C" w14:textId="77777777" w:rsidR="005377F9" w:rsidRPr="000670FE" w:rsidRDefault="005377F9" w:rsidP="009A4AAA">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F424A9B" w14:textId="77777777" w:rsidR="005377F9" w:rsidRPr="000670FE"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D35086F" w14:textId="77777777" w:rsidR="005377F9" w:rsidRPr="000670FE" w:rsidRDefault="005377F9" w:rsidP="009A4AAA">
            <w:pPr>
              <w:pStyle w:val="TAL"/>
              <w:keepNext w:val="0"/>
              <w:keepLines w:val="0"/>
              <w:widowControl w:val="0"/>
              <w:rPr>
                <w:color w:val="000000"/>
              </w:rPr>
            </w:pPr>
          </w:p>
        </w:tc>
      </w:tr>
    </w:tbl>
    <w:p w14:paraId="4D9ACC08" w14:textId="77777777" w:rsidR="005377F9" w:rsidRPr="000670FE" w:rsidRDefault="005377F9" w:rsidP="005377F9"/>
    <w:p w14:paraId="46922BD1" w14:textId="77777777" w:rsidR="005377F9" w:rsidRPr="000670FE" w:rsidRDefault="005377F9" w:rsidP="005377F9">
      <w:pPr>
        <w:pStyle w:val="TH"/>
      </w:pPr>
      <w:r w:rsidRPr="000670FE">
        <w:t>Table 6.1.1.9.3.3-4: MCVideo-Info in SIP 200 (OK) (Table 6.1.1.9.3.3-3)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0670FE" w14:paraId="7173835A" w14:textId="77777777" w:rsidTr="009A4AAA">
        <w:tc>
          <w:tcPr>
            <w:tcW w:w="9634" w:type="dxa"/>
            <w:gridSpan w:val="5"/>
          </w:tcPr>
          <w:p w14:paraId="70A7D3C1" w14:textId="77777777" w:rsidR="005377F9" w:rsidRPr="000670FE" w:rsidRDefault="005377F9" w:rsidP="009A4AAA">
            <w:pPr>
              <w:pStyle w:val="TAL"/>
              <w:keepLines w:val="0"/>
              <w:widowControl w:val="0"/>
            </w:pPr>
            <w:r w:rsidRPr="000670FE">
              <w:t>Derivation Path: TS 36.579-1 [2], Table 5.5.3.2.2-2, condition GROUP-CALL</w:t>
            </w:r>
          </w:p>
        </w:tc>
      </w:tr>
      <w:tr w:rsidR="005377F9" w:rsidRPr="000670FE" w14:paraId="5D9F7188" w14:textId="77777777" w:rsidTr="009A4AAA">
        <w:tc>
          <w:tcPr>
            <w:tcW w:w="2820" w:type="dxa"/>
          </w:tcPr>
          <w:p w14:paraId="778317CA" w14:textId="77777777" w:rsidR="005377F9" w:rsidRPr="000670FE" w:rsidRDefault="005377F9" w:rsidP="009A4AAA">
            <w:pPr>
              <w:pStyle w:val="TAH"/>
              <w:keepLines w:val="0"/>
              <w:widowControl w:val="0"/>
            </w:pPr>
            <w:r w:rsidRPr="000670FE">
              <w:t>Information Element</w:t>
            </w:r>
          </w:p>
        </w:tc>
        <w:tc>
          <w:tcPr>
            <w:tcW w:w="2183" w:type="dxa"/>
          </w:tcPr>
          <w:p w14:paraId="7B34A993" w14:textId="77777777" w:rsidR="005377F9" w:rsidRPr="000670FE" w:rsidRDefault="005377F9" w:rsidP="009A4AAA">
            <w:pPr>
              <w:pStyle w:val="TAH"/>
              <w:keepLines w:val="0"/>
              <w:widowControl w:val="0"/>
            </w:pPr>
            <w:r w:rsidRPr="000670FE">
              <w:t>Value/remark</w:t>
            </w:r>
          </w:p>
        </w:tc>
        <w:tc>
          <w:tcPr>
            <w:tcW w:w="2092" w:type="dxa"/>
            <w:tcBorders>
              <w:top w:val="single" w:sz="4" w:space="0" w:color="auto"/>
              <w:bottom w:val="single" w:sz="4" w:space="0" w:color="auto"/>
            </w:tcBorders>
          </w:tcPr>
          <w:p w14:paraId="2E5A5CB9" w14:textId="77777777" w:rsidR="005377F9" w:rsidRPr="000670FE" w:rsidRDefault="005377F9" w:rsidP="009A4AAA">
            <w:pPr>
              <w:pStyle w:val="TAH"/>
              <w:keepLines w:val="0"/>
              <w:widowControl w:val="0"/>
            </w:pPr>
            <w:r w:rsidRPr="000670FE">
              <w:t>Comment</w:t>
            </w:r>
          </w:p>
        </w:tc>
        <w:tc>
          <w:tcPr>
            <w:tcW w:w="1365" w:type="dxa"/>
          </w:tcPr>
          <w:p w14:paraId="5BA3E379" w14:textId="77777777" w:rsidR="005377F9" w:rsidRPr="000670FE" w:rsidRDefault="005377F9" w:rsidP="009A4AAA">
            <w:pPr>
              <w:pStyle w:val="TAH"/>
              <w:keepLines w:val="0"/>
              <w:widowControl w:val="0"/>
            </w:pPr>
            <w:r w:rsidRPr="000670FE">
              <w:t>Reference</w:t>
            </w:r>
          </w:p>
        </w:tc>
        <w:tc>
          <w:tcPr>
            <w:tcW w:w="1174" w:type="dxa"/>
          </w:tcPr>
          <w:p w14:paraId="395A70A0" w14:textId="77777777" w:rsidR="005377F9" w:rsidRPr="000670FE" w:rsidRDefault="005377F9" w:rsidP="009A4AAA">
            <w:pPr>
              <w:pStyle w:val="TAH"/>
              <w:keepLines w:val="0"/>
              <w:widowControl w:val="0"/>
            </w:pPr>
            <w:r w:rsidRPr="000670FE">
              <w:t>Condition</w:t>
            </w:r>
          </w:p>
        </w:tc>
      </w:tr>
      <w:tr w:rsidR="005377F9" w:rsidRPr="000670FE" w14:paraId="6591A905" w14:textId="77777777" w:rsidTr="009A4AAA">
        <w:tc>
          <w:tcPr>
            <w:tcW w:w="2820" w:type="dxa"/>
            <w:tcBorders>
              <w:top w:val="single" w:sz="4" w:space="0" w:color="auto"/>
              <w:left w:val="single" w:sz="4" w:space="0" w:color="auto"/>
              <w:bottom w:val="single" w:sz="4" w:space="0" w:color="auto"/>
              <w:right w:val="single" w:sz="4" w:space="0" w:color="auto"/>
            </w:tcBorders>
          </w:tcPr>
          <w:p w14:paraId="48D34C37" w14:textId="77777777" w:rsidR="005377F9" w:rsidRPr="000670FE" w:rsidRDefault="005377F9" w:rsidP="009A4AAA">
            <w:pPr>
              <w:pStyle w:val="TAL"/>
            </w:pPr>
            <w:r w:rsidRPr="000670FE">
              <w:t>mcvideoinfo</w:t>
            </w:r>
          </w:p>
        </w:tc>
        <w:tc>
          <w:tcPr>
            <w:tcW w:w="2183" w:type="dxa"/>
            <w:tcBorders>
              <w:top w:val="single" w:sz="4" w:space="0" w:color="auto"/>
              <w:left w:val="single" w:sz="4" w:space="0" w:color="auto"/>
              <w:bottom w:val="single" w:sz="4" w:space="0" w:color="auto"/>
              <w:right w:val="single" w:sz="4" w:space="0" w:color="auto"/>
            </w:tcBorders>
          </w:tcPr>
          <w:p w14:paraId="6D1FC3B4" w14:textId="77777777" w:rsidR="005377F9" w:rsidRPr="000670FE" w:rsidRDefault="005377F9" w:rsidP="009A4AAA">
            <w:pPr>
              <w:pStyle w:val="TAL"/>
            </w:pPr>
          </w:p>
        </w:tc>
        <w:tc>
          <w:tcPr>
            <w:tcW w:w="2092" w:type="dxa"/>
            <w:tcBorders>
              <w:top w:val="single" w:sz="4" w:space="0" w:color="auto"/>
              <w:left w:val="single" w:sz="4" w:space="0" w:color="auto"/>
              <w:bottom w:val="single" w:sz="4" w:space="0" w:color="auto"/>
              <w:right w:val="single" w:sz="4" w:space="0" w:color="auto"/>
            </w:tcBorders>
          </w:tcPr>
          <w:p w14:paraId="76A3B58A" w14:textId="77777777" w:rsidR="005377F9" w:rsidRPr="000670FE" w:rsidRDefault="005377F9" w:rsidP="009A4AAA">
            <w:pPr>
              <w:pStyle w:val="TAL"/>
            </w:pPr>
          </w:p>
        </w:tc>
        <w:tc>
          <w:tcPr>
            <w:tcW w:w="1365" w:type="dxa"/>
            <w:tcBorders>
              <w:top w:val="single" w:sz="4" w:space="0" w:color="auto"/>
              <w:left w:val="single" w:sz="4" w:space="0" w:color="auto"/>
              <w:bottom w:val="single" w:sz="4" w:space="0" w:color="auto"/>
              <w:right w:val="single" w:sz="4" w:space="0" w:color="auto"/>
            </w:tcBorders>
          </w:tcPr>
          <w:p w14:paraId="017877BB" w14:textId="77777777" w:rsidR="005377F9" w:rsidRPr="000670FE" w:rsidRDefault="005377F9" w:rsidP="009A4AAA">
            <w:pPr>
              <w:pStyle w:val="TAL"/>
            </w:pPr>
          </w:p>
        </w:tc>
        <w:tc>
          <w:tcPr>
            <w:tcW w:w="1174" w:type="dxa"/>
            <w:tcBorders>
              <w:top w:val="single" w:sz="4" w:space="0" w:color="auto"/>
              <w:left w:val="single" w:sz="4" w:space="0" w:color="auto"/>
              <w:bottom w:val="single" w:sz="4" w:space="0" w:color="auto"/>
              <w:right w:val="single" w:sz="4" w:space="0" w:color="auto"/>
            </w:tcBorders>
          </w:tcPr>
          <w:p w14:paraId="0595F982" w14:textId="77777777" w:rsidR="005377F9" w:rsidRPr="000670FE" w:rsidRDefault="005377F9" w:rsidP="009A4AAA">
            <w:pPr>
              <w:pStyle w:val="TAL"/>
            </w:pPr>
          </w:p>
        </w:tc>
      </w:tr>
      <w:tr w:rsidR="005377F9" w:rsidRPr="000670FE" w14:paraId="12308D0E" w14:textId="77777777" w:rsidTr="009A4AAA">
        <w:tblPrEx>
          <w:tblLook w:val="0060" w:firstRow="1" w:lastRow="1" w:firstColumn="0" w:lastColumn="0" w:noHBand="0" w:noVBand="0"/>
        </w:tblPrEx>
        <w:tc>
          <w:tcPr>
            <w:tcW w:w="2820" w:type="dxa"/>
            <w:tcBorders>
              <w:bottom w:val="single" w:sz="4" w:space="0" w:color="auto"/>
            </w:tcBorders>
            <w:vAlign w:val="center"/>
          </w:tcPr>
          <w:p w14:paraId="200E2461" w14:textId="77777777" w:rsidR="005377F9" w:rsidRPr="000670FE" w:rsidRDefault="005377F9" w:rsidP="009A4AAA">
            <w:pPr>
              <w:pStyle w:val="TAL"/>
              <w:rPr>
                <w:color w:val="000000"/>
              </w:rPr>
            </w:pPr>
            <w:r w:rsidRPr="000670FE">
              <w:rPr>
                <w:color w:val="000000"/>
              </w:rPr>
              <w:t xml:space="preserve">  mcvideo-Params</w:t>
            </w:r>
          </w:p>
        </w:tc>
        <w:tc>
          <w:tcPr>
            <w:tcW w:w="2183" w:type="dxa"/>
          </w:tcPr>
          <w:p w14:paraId="5996659E" w14:textId="77777777" w:rsidR="005377F9" w:rsidRPr="000670FE" w:rsidRDefault="005377F9" w:rsidP="009A4AAA">
            <w:pPr>
              <w:pStyle w:val="TAL"/>
              <w:rPr>
                <w:color w:val="000000"/>
              </w:rPr>
            </w:pPr>
          </w:p>
        </w:tc>
        <w:tc>
          <w:tcPr>
            <w:tcW w:w="2092" w:type="dxa"/>
            <w:tcBorders>
              <w:top w:val="single" w:sz="4" w:space="0" w:color="auto"/>
              <w:bottom w:val="single" w:sz="4" w:space="0" w:color="auto"/>
            </w:tcBorders>
          </w:tcPr>
          <w:p w14:paraId="79C54A11" w14:textId="77777777" w:rsidR="005377F9" w:rsidRPr="000670FE" w:rsidRDefault="005377F9" w:rsidP="009A4AAA">
            <w:pPr>
              <w:pStyle w:val="TAL"/>
              <w:rPr>
                <w:color w:val="000000"/>
              </w:rPr>
            </w:pPr>
          </w:p>
        </w:tc>
        <w:tc>
          <w:tcPr>
            <w:tcW w:w="1365" w:type="dxa"/>
          </w:tcPr>
          <w:p w14:paraId="20B76F0E" w14:textId="77777777" w:rsidR="005377F9" w:rsidRPr="000670FE" w:rsidRDefault="005377F9" w:rsidP="009A4AAA">
            <w:pPr>
              <w:pStyle w:val="TAL"/>
              <w:rPr>
                <w:color w:val="000000"/>
              </w:rPr>
            </w:pPr>
          </w:p>
        </w:tc>
        <w:tc>
          <w:tcPr>
            <w:tcW w:w="1174" w:type="dxa"/>
            <w:vAlign w:val="bottom"/>
          </w:tcPr>
          <w:p w14:paraId="382C2FBF" w14:textId="77777777" w:rsidR="005377F9" w:rsidRPr="000670FE" w:rsidRDefault="005377F9" w:rsidP="009A4AAA">
            <w:pPr>
              <w:pStyle w:val="TAL"/>
              <w:rPr>
                <w:color w:val="000000"/>
              </w:rPr>
            </w:pPr>
          </w:p>
        </w:tc>
      </w:tr>
      <w:tr w:rsidR="005377F9" w:rsidRPr="000670FE" w14:paraId="2ECC8580" w14:textId="77777777" w:rsidTr="009A4AAA">
        <w:tblPrEx>
          <w:tblLook w:val="0060" w:firstRow="1" w:lastRow="1" w:firstColumn="0" w:lastColumn="0" w:noHBand="0" w:noVBand="0"/>
        </w:tblPrEx>
        <w:tc>
          <w:tcPr>
            <w:tcW w:w="2820" w:type="dxa"/>
            <w:vAlign w:val="center"/>
          </w:tcPr>
          <w:p w14:paraId="6B9FFD51" w14:textId="77777777" w:rsidR="005377F9" w:rsidRPr="000670FE" w:rsidRDefault="005377F9" w:rsidP="009A4AAA">
            <w:pPr>
              <w:pStyle w:val="TAL"/>
              <w:rPr>
                <w:color w:val="000000"/>
              </w:rPr>
            </w:pPr>
            <w:r w:rsidRPr="000670FE">
              <w:rPr>
                <w:color w:val="000000"/>
              </w:rPr>
              <w:t xml:space="preserve">    broadcast-ind</w:t>
            </w:r>
          </w:p>
        </w:tc>
        <w:tc>
          <w:tcPr>
            <w:tcW w:w="2183" w:type="dxa"/>
          </w:tcPr>
          <w:p w14:paraId="73C60535" w14:textId="77777777" w:rsidR="005377F9" w:rsidRPr="000670FE" w:rsidRDefault="005377F9" w:rsidP="009A4AAA">
            <w:pPr>
              <w:pStyle w:val="TAL"/>
              <w:rPr>
                <w:i/>
                <w:color w:val="000000"/>
              </w:rPr>
            </w:pPr>
            <w:r w:rsidRPr="000670FE">
              <w:rPr>
                <w:color w:val="000000"/>
              </w:rPr>
              <w:t>"True"</w:t>
            </w:r>
          </w:p>
        </w:tc>
        <w:tc>
          <w:tcPr>
            <w:tcW w:w="2092" w:type="dxa"/>
            <w:tcBorders>
              <w:top w:val="single" w:sz="4" w:space="0" w:color="auto"/>
              <w:bottom w:val="single" w:sz="4" w:space="0" w:color="auto"/>
            </w:tcBorders>
          </w:tcPr>
          <w:p w14:paraId="0EC2BAF7" w14:textId="77777777" w:rsidR="005377F9" w:rsidRPr="000670FE" w:rsidRDefault="005377F9" w:rsidP="009A4AAA">
            <w:pPr>
              <w:pStyle w:val="TAL"/>
              <w:rPr>
                <w:color w:val="000000"/>
              </w:rPr>
            </w:pPr>
          </w:p>
        </w:tc>
        <w:tc>
          <w:tcPr>
            <w:tcW w:w="1365" w:type="dxa"/>
          </w:tcPr>
          <w:p w14:paraId="5F8B612F" w14:textId="77777777" w:rsidR="005377F9" w:rsidRPr="000670FE" w:rsidRDefault="005377F9" w:rsidP="009A4AAA">
            <w:pPr>
              <w:pStyle w:val="TAL"/>
              <w:rPr>
                <w:color w:val="000000"/>
              </w:rPr>
            </w:pPr>
          </w:p>
        </w:tc>
        <w:tc>
          <w:tcPr>
            <w:tcW w:w="1174" w:type="dxa"/>
            <w:vAlign w:val="bottom"/>
          </w:tcPr>
          <w:p w14:paraId="011C1E8C" w14:textId="77777777" w:rsidR="005377F9" w:rsidRPr="000670FE" w:rsidRDefault="005377F9" w:rsidP="009A4AAA">
            <w:pPr>
              <w:pStyle w:val="TAL"/>
              <w:rPr>
                <w:color w:val="000000"/>
              </w:rPr>
            </w:pPr>
          </w:p>
        </w:tc>
      </w:tr>
      <w:tr w:rsidR="005377F9" w:rsidRPr="000670FE" w14:paraId="1B586182" w14:textId="77777777" w:rsidTr="009A4AAA">
        <w:tblPrEx>
          <w:tblLook w:val="0060" w:firstRow="1" w:lastRow="1" w:firstColumn="0" w:lastColumn="0" w:noHBand="0" w:noVBand="0"/>
        </w:tblPrEx>
        <w:tc>
          <w:tcPr>
            <w:tcW w:w="2820" w:type="dxa"/>
          </w:tcPr>
          <w:p w14:paraId="772A5285" w14:textId="77777777" w:rsidR="005377F9" w:rsidRPr="000670FE" w:rsidRDefault="005377F9" w:rsidP="009A4AAA">
            <w:pPr>
              <w:pStyle w:val="TAL"/>
              <w:rPr>
                <w:color w:val="000000"/>
              </w:rPr>
            </w:pPr>
            <w:r w:rsidRPr="000670FE">
              <w:rPr>
                <w:color w:val="000000"/>
              </w:rPr>
              <w:t xml:space="preserve">    mcvideo-request-uri</w:t>
            </w:r>
          </w:p>
        </w:tc>
        <w:tc>
          <w:tcPr>
            <w:tcW w:w="2183" w:type="dxa"/>
          </w:tcPr>
          <w:p w14:paraId="2DACA78D" w14:textId="77777777" w:rsidR="005377F9" w:rsidRPr="000670FE" w:rsidRDefault="005377F9" w:rsidP="009A4AAA">
            <w:pPr>
              <w:pStyle w:val="TAL"/>
              <w:rPr>
                <w:color w:val="000000"/>
              </w:rPr>
            </w:pPr>
            <w:r w:rsidRPr="000670FE">
              <w:rPr>
                <w:color w:val="000000"/>
              </w:rPr>
              <w:t>px_MCVideo_Group_B_ID</w:t>
            </w:r>
          </w:p>
        </w:tc>
        <w:tc>
          <w:tcPr>
            <w:tcW w:w="2092" w:type="dxa"/>
            <w:tcBorders>
              <w:top w:val="single" w:sz="4" w:space="0" w:color="auto"/>
              <w:bottom w:val="single" w:sz="4" w:space="0" w:color="auto"/>
            </w:tcBorders>
          </w:tcPr>
          <w:p w14:paraId="53A48564" w14:textId="77777777" w:rsidR="005377F9" w:rsidRPr="000670FE" w:rsidRDefault="005377F9" w:rsidP="009A4AAA">
            <w:pPr>
              <w:pStyle w:val="TAL"/>
              <w:rPr>
                <w:color w:val="000000"/>
              </w:rPr>
            </w:pPr>
          </w:p>
        </w:tc>
        <w:tc>
          <w:tcPr>
            <w:tcW w:w="1365" w:type="dxa"/>
          </w:tcPr>
          <w:p w14:paraId="699E3DDE" w14:textId="77777777" w:rsidR="005377F9" w:rsidRPr="000670FE" w:rsidRDefault="005377F9" w:rsidP="009A4AAA">
            <w:pPr>
              <w:pStyle w:val="TAL"/>
              <w:rPr>
                <w:color w:val="000000"/>
              </w:rPr>
            </w:pPr>
          </w:p>
        </w:tc>
        <w:tc>
          <w:tcPr>
            <w:tcW w:w="1174" w:type="dxa"/>
            <w:vAlign w:val="bottom"/>
          </w:tcPr>
          <w:p w14:paraId="76B8671B" w14:textId="77777777" w:rsidR="005377F9" w:rsidRPr="000670FE" w:rsidRDefault="005377F9" w:rsidP="009A4AAA">
            <w:pPr>
              <w:pStyle w:val="TAL"/>
              <w:rPr>
                <w:color w:val="000000"/>
              </w:rPr>
            </w:pPr>
          </w:p>
        </w:tc>
      </w:tr>
    </w:tbl>
    <w:p w14:paraId="28A184E1" w14:textId="77777777" w:rsidR="005377F9" w:rsidRPr="000670FE" w:rsidRDefault="005377F9" w:rsidP="005377F9"/>
    <w:p w14:paraId="57737E9C" w14:textId="77777777" w:rsidR="005377F9" w:rsidRPr="000670FE" w:rsidRDefault="005377F9" w:rsidP="005377F9">
      <w:pPr>
        <w:pStyle w:val="TH"/>
      </w:pPr>
      <w:r w:rsidRPr="000670FE">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46FE3A3F" w14:textId="77777777" w:rsidTr="009A4AAA">
        <w:trPr>
          <w:tblHeader/>
        </w:trPr>
        <w:tc>
          <w:tcPr>
            <w:tcW w:w="9504" w:type="dxa"/>
          </w:tcPr>
          <w:p w14:paraId="04CCFC78" w14:textId="77777777" w:rsidR="005377F9" w:rsidRPr="000670FE" w:rsidRDefault="005377F9" w:rsidP="009A4AAA">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14:paraId="220D54A3" w14:textId="77777777" w:rsidR="005377F9" w:rsidRPr="000670FE" w:rsidRDefault="005377F9" w:rsidP="005377F9"/>
    <w:p w14:paraId="7474AB35" w14:textId="77777777" w:rsidR="005377F9" w:rsidRPr="000670FE" w:rsidRDefault="005377F9" w:rsidP="005377F9">
      <w:pPr>
        <w:pStyle w:val="TH"/>
      </w:pPr>
      <w:r w:rsidRPr="000670FE">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0670FE" w14:paraId="31FD8569" w14:textId="77777777" w:rsidTr="009A4AAA">
        <w:trPr>
          <w:tblHeader/>
        </w:trPr>
        <w:tc>
          <w:tcPr>
            <w:tcW w:w="9517" w:type="dxa"/>
            <w:gridSpan w:val="5"/>
          </w:tcPr>
          <w:p w14:paraId="3AD900B9" w14:textId="77777777" w:rsidR="005377F9" w:rsidRPr="000670FE" w:rsidRDefault="005377F9" w:rsidP="009A4AAA">
            <w:pPr>
              <w:pStyle w:val="TAL"/>
              <w:keepLines w:val="0"/>
              <w:widowControl w:val="0"/>
              <w:rPr>
                <w:color w:val="000000"/>
              </w:rPr>
            </w:pPr>
            <w:r w:rsidRPr="000670FE">
              <w:rPr>
                <w:color w:val="000000"/>
              </w:rPr>
              <w:t>Derivation Path: TS 36.579-1 [2], Table 5.5.2.17.1.2-1, condition MCVIDEO</w:t>
            </w:r>
          </w:p>
        </w:tc>
      </w:tr>
      <w:tr w:rsidR="005377F9" w:rsidRPr="000670FE" w14:paraId="098B884F" w14:textId="77777777" w:rsidTr="009A4AAA">
        <w:trPr>
          <w:trHeight w:val="260"/>
          <w:tblHeader/>
        </w:trPr>
        <w:tc>
          <w:tcPr>
            <w:tcW w:w="2677" w:type="dxa"/>
          </w:tcPr>
          <w:p w14:paraId="65F3DC91" w14:textId="77777777" w:rsidR="005377F9" w:rsidRPr="000670FE" w:rsidRDefault="005377F9" w:rsidP="009A4AAA">
            <w:pPr>
              <w:pStyle w:val="TAH"/>
              <w:keepLines w:val="0"/>
              <w:widowControl w:val="0"/>
              <w:rPr>
                <w:color w:val="000000"/>
              </w:rPr>
            </w:pPr>
            <w:r w:rsidRPr="000670FE">
              <w:rPr>
                <w:color w:val="000000"/>
              </w:rPr>
              <w:t>Information Element</w:t>
            </w:r>
          </w:p>
        </w:tc>
        <w:tc>
          <w:tcPr>
            <w:tcW w:w="2160" w:type="dxa"/>
          </w:tcPr>
          <w:p w14:paraId="57619532" w14:textId="77777777" w:rsidR="005377F9" w:rsidRPr="000670FE" w:rsidRDefault="005377F9" w:rsidP="009A4AAA">
            <w:pPr>
              <w:pStyle w:val="TAH"/>
              <w:keepLines w:val="0"/>
              <w:widowControl w:val="0"/>
              <w:rPr>
                <w:color w:val="000000"/>
              </w:rPr>
            </w:pPr>
            <w:r w:rsidRPr="000670FE">
              <w:rPr>
                <w:color w:val="000000"/>
              </w:rPr>
              <w:t>Value/remark</w:t>
            </w:r>
          </w:p>
        </w:tc>
        <w:tc>
          <w:tcPr>
            <w:tcW w:w="2160" w:type="dxa"/>
          </w:tcPr>
          <w:p w14:paraId="55A575EE" w14:textId="77777777" w:rsidR="005377F9" w:rsidRPr="000670FE" w:rsidRDefault="005377F9" w:rsidP="009A4AAA">
            <w:pPr>
              <w:pStyle w:val="TAH"/>
              <w:keepLines w:val="0"/>
              <w:widowControl w:val="0"/>
              <w:rPr>
                <w:color w:val="000000"/>
              </w:rPr>
            </w:pPr>
            <w:r w:rsidRPr="000670FE">
              <w:rPr>
                <w:color w:val="000000"/>
              </w:rPr>
              <w:t>Comment</w:t>
            </w:r>
          </w:p>
        </w:tc>
        <w:tc>
          <w:tcPr>
            <w:tcW w:w="1373" w:type="dxa"/>
          </w:tcPr>
          <w:p w14:paraId="47AA1256" w14:textId="77777777" w:rsidR="005377F9" w:rsidRPr="000670FE" w:rsidRDefault="005377F9" w:rsidP="009A4AAA">
            <w:pPr>
              <w:pStyle w:val="TAH"/>
              <w:keepLines w:val="0"/>
              <w:widowControl w:val="0"/>
              <w:rPr>
                <w:color w:val="000000"/>
              </w:rPr>
            </w:pPr>
            <w:r w:rsidRPr="000670FE">
              <w:rPr>
                <w:color w:val="000000"/>
              </w:rPr>
              <w:t>Reference</w:t>
            </w:r>
          </w:p>
        </w:tc>
        <w:tc>
          <w:tcPr>
            <w:tcW w:w="1147" w:type="dxa"/>
          </w:tcPr>
          <w:p w14:paraId="628E5624" w14:textId="77777777" w:rsidR="005377F9" w:rsidRPr="000670FE" w:rsidRDefault="005377F9" w:rsidP="009A4AAA">
            <w:pPr>
              <w:pStyle w:val="TAH"/>
              <w:keepLines w:val="0"/>
              <w:widowControl w:val="0"/>
              <w:rPr>
                <w:color w:val="000000"/>
              </w:rPr>
            </w:pPr>
            <w:r w:rsidRPr="000670FE">
              <w:rPr>
                <w:color w:val="000000"/>
              </w:rPr>
              <w:t>Condition</w:t>
            </w:r>
          </w:p>
        </w:tc>
      </w:tr>
      <w:tr w:rsidR="005377F9" w:rsidRPr="000670FE" w14:paraId="2E5D228B" w14:textId="77777777" w:rsidTr="009A4AAA">
        <w:tc>
          <w:tcPr>
            <w:tcW w:w="2677" w:type="dxa"/>
          </w:tcPr>
          <w:p w14:paraId="48F90163" w14:textId="77777777" w:rsidR="005377F9" w:rsidRPr="000670FE" w:rsidRDefault="005377F9" w:rsidP="009A4AAA">
            <w:pPr>
              <w:pStyle w:val="TAL"/>
              <w:rPr>
                <w:b/>
                <w:bCs/>
              </w:rPr>
            </w:pPr>
            <w:r w:rsidRPr="000670FE">
              <w:rPr>
                <w:b/>
                <w:bCs/>
              </w:rPr>
              <w:t>Content-Type</w:t>
            </w:r>
          </w:p>
        </w:tc>
        <w:tc>
          <w:tcPr>
            <w:tcW w:w="2160" w:type="dxa"/>
          </w:tcPr>
          <w:p w14:paraId="13B6FFC5" w14:textId="77777777" w:rsidR="005377F9" w:rsidRPr="000670FE" w:rsidRDefault="005377F9" w:rsidP="009A4AAA">
            <w:pPr>
              <w:pStyle w:val="TAL"/>
            </w:pPr>
            <w:r w:rsidRPr="000670FE">
              <w:t>not present</w:t>
            </w:r>
          </w:p>
        </w:tc>
        <w:tc>
          <w:tcPr>
            <w:tcW w:w="2160" w:type="dxa"/>
          </w:tcPr>
          <w:p w14:paraId="6E7EE302" w14:textId="77777777" w:rsidR="005377F9" w:rsidRPr="000670FE" w:rsidRDefault="005377F9" w:rsidP="009A4AAA">
            <w:pPr>
              <w:pStyle w:val="TAL"/>
            </w:pPr>
          </w:p>
        </w:tc>
        <w:tc>
          <w:tcPr>
            <w:tcW w:w="1373" w:type="dxa"/>
          </w:tcPr>
          <w:p w14:paraId="14D7B7A5" w14:textId="77777777" w:rsidR="005377F9" w:rsidRPr="000670FE" w:rsidRDefault="005377F9" w:rsidP="009A4AAA">
            <w:pPr>
              <w:pStyle w:val="TAL"/>
            </w:pPr>
          </w:p>
        </w:tc>
        <w:tc>
          <w:tcPr>
            <w:tcW w:w="1147" w:type="dxa"/>
          </w:tcPr>
          <w:p w14:paraId="32ACE86B" w14:textId="77777777" w:rsidR="005377F9" w:rsidRPr="000670FE" w:rsidRDefault="005377F9" w:rsidP="009A4AAA">
            <w:pPr>
              <w:pStyle w:val="TAL"/>
            </w:pPr>
          </w:p>
        </w:tc>
      </w:tr>
      <w:tr w:rsidR="005377F9" w:rsidRPr="000670FE" w14:paraId="249EAD13" w14:textId="77777777" w:rsidTr="009A4AAA">
        <w:tc>
          <w:tcPr>
            <w:tcW w:w="2677" w:type="dxa"/>
          </w:tcPr>
          <w:p w14:paraId="460307E3" w14:textId="77777777" w:rsidR="005377F9" w:rsidRPr="000670FE" w:rsidRDefault="005377F9" w:rsidP="009A4AAA">
            <w:pPr>
              <w:pStyle w:val="TAL"/>
              <w:rPr>
                <w:b/>
                <w:bCs/>
              </w:rPr>
            </w:pPr>
            <w:r w:rsidRPr="000670FE">
              <w:rPr>
                <w:b/>
                <w:bCs/>
              </w:rPr>
              <w:t>Content-Length</w:t>
            </w:r>
          </w:p>
        </w:tc>
        <w:tc>
          <w:tcPr>
            <w:tcW w:w="2160" w:type="dxa"/>
          </w:tcPr>
          <w:p w14:paraId="7D525DB0" w14:textId="77777777" w:rsidR="005377F9" w:rsidRPr="000670FE" w:rsidRDefault="005377F9" w:rsidP="009A4AAA">
            <w:pPr>
              <w:pStyle w:val="TAL"/>
            </w:pPr>
          </w:p>
        </w:tc>
        <w:tc>
          <w:tcPr>
            <w:tcW w:w="2160" w:type="dxa"/>
          </w:tcPr>
          <w:p w14:paraId="5BE11B0D" w14:textId="77777777" w:rsidR="005377F9" w:rsidRPr="000670FE" w:rsidRDefault="005377F9" w:rsidP="009A4AAA">
            <w:pPr>
              <w:pStyle w:val="TAL"/>
            </w:pPr>
          </w:p>
        </w:tc>
        <w:tc>
          <w:tcPr>
            <w:tcW w:w="1373" w:type="dxa"/>
          </w:tcPr>
          <w:p w14:paraId="65D7B423" w14:textId="77777777" w:rsidR="005377F9" w:rsidRPr="000670FE" w:rsidRDefault="005377F9" w:rsidP="009A4AAA">
            <w:pPr>
              <w:pStyle w:val="TAL"/>
            </w:pPr>
          </w:p>
        </w:tc>
        <w:tc>
          <w:tcPr>
            <w:tcW w:w="1147" w:type="dxa"/>
          </w:tcPr>
          <w:p w14:paraId="1F268A91" w14:textId="77777777" w:rsidR="005377F9" w:rsidRPr="000670FE" w:rsidRDefault="005377F9" w:rsidP="009A4AAA">
            <w:pPr>
              <w:pStyle w:val="TAL"/>
            </w:pPr>
          </w:p>
        </w:tc>
      </w:tr>
      <w:tr w:rsidR="005377F9" w:rsidRPr="000670FE" w14:paraId="2547D7E1" w14:textId="77777777" w:rsidTr="009A4AAA">
        <w:tc>
          <w:tcPr>
            <w:tcW w:w="2677" w:type="dxa"/>
          </w:tcPr>
          <w:p w14:paraId="766287EB" w14:textId="77777777" w:rsidR="005377F9" w:rsidRPr="000670FE" w:rsidRDefault="005377F9" w:rsidP="009A4AAA">
            <w:pPr>
              <w:pStyle w:val="TAL"/>
            </w:pPr>
            <w:r w:rsidRPr="000670FE">
              <w:t xml:space="preserve">  value</w:t>
            </w:r>
          </w:p>
        </w:tc>
        <w:tc>
          <w:tcPr>
            <w:tcW w:w="2160" w:type="dxa"/>
          </w:tcPr>
          <w:p w14:paraId="3D05304B" w14:textId="77777777" w:rsidR="005377F9" w:rsidRPr="000670FE" w:rsidRDefault="005377F9" w:rsidP="009A4AAA">
            <w:pPr>
              <w:pStyle w:val="TAL"/>
            </w:pPr>
            <w:r w:rsidRPr="000670FE">
              <w:t>"0"</w:t>
            </w:r>
          </w:p>
        </w:tc>
        <w:tc>
          <w:tcPr>
            <w:tcW w:w="2160" w:type="dxa"/>
          </w:tcPr>
          <w:p w14:paraId="0B1A72B5" w14:textId="77777777" w:rsidR="005377F9" w:rsidRPr="000670FE" w:rsidRDefault="005377F9" w:rsidP="009A4AAA">
            <w:pPr>
              <w:pStyle w:val="TAL"/>
            </w:pPr>
            <w:r w:rsidRPr="000670FE">
              <w:t>No message body included</w:t>
            </w:r>
          </w:p>
        </w:tc>
        <w:tc>
          <w:tcPr>
            <w:tcW w:w="1373" w:type="dxa"/>
          </w:tcPr>
          <w:p w14:paraId="10AF4BD8" w14:textId="77777777" w:rsidR="005377F9" w:rsidRPr="000670FE" w:rsidRDefault="005377F9" w:rsidP="009A4AAA">
            <w:pPr>
              <w:pStyle w:val="TAL"/>
            </w:pPr>
          </w:p>
        </w:tc>
        <w:tc>
          <w:tcPr>
            <w:tcW w:w="1147" w:type="dxa"/>
          </w:tcPr>
          <w:p w14:paraId="2FFD58E3" w14:textId="77777777" w:rsidR="005377F9" w:rsidRPr="000670FE" w:rsidRDefault="005377F9" w:rsidP="009A4AAA">
            <w:pPr>
              <w:pStyle w:val="TAL"/>
            </w:pPr>
          </w:p>
        </w:tc>
      </w:tr>
    </w:tbl>
    <w:p w14:paraId="50319D4B" w14:textId="77777777" w:rsidR="005377F9" w:rsidRPr="000670FE" w:rsidRDefault="005377F9" w:rsidP="005377F9"/>
    <w:p w14:paraId="3D04B52A" w14:textId="77777777" w:rsidR="005377F9" w:rsidRPr="000670FE" w:rsidRDefault="005377F9" w:rsidP="005377F9">
      <w:pPr>
        <w:pStyle w:val="Heading4"/>
      </w:pPr>
      <w:r w:rsidRPr="000670FE">
        <w:t>6.1.1.10</w:t>
      </w:r>
      <w:r w:rsidRPr="000670FE">
        <w:tab/>
        <w:t>On-network / On-demand Pre-arranged Group Call / Imminent Peril Group Call / Client Originated (CO)</w:t>
      </w:r>
    </w:p>
    <w:p w14:paraId="78A6D708" w14:textId="77777777" w:rsidR="005377F9" w:rsidRPr="000670FE" w:rsidRDefault="005377F9" w:rsidP="005377F9">
      <w:pPr>
        <w:pStyle w:val="H6"/>
      </w:pPr>
      <w:bookmarkStart w:id="217" w:name="_Toc52787700"/>
      <w:r w:rsidRPr="000670FE">
        <w:t>6.1.1.10.1</w:t>
      </w:r>
      <w:r w:rsidRPr="000670FE">
        <w:tab/>
        <w:t>Test Purpose (TP)</w:t>
      </w:r>
      <w:bookmarkEnd w:id="217"/>
    </w:p>
    <w:p w14:paraId="339458C0" w14:textId="77777777" w:rsidR="005377F9" w:rsidRPr="000670FE" w:rsidRDefault="005377F9" w:rsidP="005377F9">
      <w:pPr>
        <w:pStyle w:val="H6"/>
      </w:pPr>
      <w:r w:rsidRPr="000670FE">
        <w:t>(1)</w:t>
      </w:r>
    </w:p>
    <w:p w14:paraId="5D1D878E"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authorised for MCVideo Service }</w:t>
      </w:r>
    </w:p>
    <w:p w14:paraId="50E6293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28C788D5"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Imminent Peril Group Call }</w:t>
      </w:r>
    </w:p>
    <w:p w14:paraId="09D91E29"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UE (MCVideo Client) sends a SIP INVITE message to setup the Imminent Peril Group Call }</w:t>
      </w:r>
    </w:p>
    <w:p w14:paraId="6966C902" w14:textId="77777777" w:rsidR="005377F9" w:rsidRPr="000670FE" w:rsidRDefault="005377F9" w:rsidP="005377F9">
      <w:pPr>
        <w:pStyle w:val="PL"/>
        <w:rPr>
          <w:noProof w:val="0"/>
        </w:rPr>
      </w:pPr>
      <w:r w:rsidRPr="000670FE">
        <w:rPr>
          <w:noProof w:val="0"/>
        </w:rPr>
        <w:t xml:space="preserve">            }</w:t>
      </w:r>
    </w:p>
    <w:p w14:paraId="273A41D2" w14:textId="77777777" w:rsidR="005377F9" w:rsidRPr="000670FE" w:rsidRDefault="005377F9" w:rsidP="005377F9">
      <w:pPr>
        <w:pStyle w:val="PL"/>
        <w:rPr>
          <w:rFonts w:cs="Courier New"/>
          <w:b/>
          <w:noProof w:val="0"/>
          <w:szCs w:val="16"/>
        </w:rPr>
      </w:pPr>
    </w:p>
    <w:p w14:paraId="00FBE4F1" w14:textId="77777777" w:rsidR="005377F9" w:rsidRPr="000670FE" w:rsidRDefault="005377F9" w:rsidP="005377F9">
      <w:pPr>
        <w:pStyle w:val="H6"/>
      </w:pPr>
      <w:r w:rsidRPr="000670FE">
        <w:t>(2)</w:t>
      </w:r>
    </w:p>
    <w:p w14:paraId="5A8AA83F"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established an MCVideo On-demand Pre-arranged Imminent Peril Group Call }</w:t>
      </w:r>
    </w:p>
    <w:p w14:paraId="146569A8"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11931F23"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receives a Transmission Granted message ) }</w:t>
      </w:r>
    </w:p>
    <w:p w14:paraId="541E31AB"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responds with a Transmission Control Ack message </w:t>
      </w:r>
      <w:r w:rsidRPr="000C1899">
        <w:rPr>
          <w:b/>
          <w:bCs/>
          <w:noProof w:val="0"/>
        </w:rPr>
        <w:t>and</w:t>
      </w:r>
      <w:r w:rsidRPr="000670FE">
        <w:rPr>
          <w:noProof w:val="0"/>
        </w:rPr>
        <w:t xml:space="preserve"> provides Transmission granted notification to the MCVideo User</w:t>
      </w:r>
      <w:r>
        <w:rPr>
          <w:noProof w:val="0"/>
        </w:rPr>
        <w:t xml:space="preserve"> </w:t>
      </w:r>
      <w:r w:rsidRPr="000C1899">
        <w:rPr>
          <w:b/>
          <w:bCs/>
          <w:noProof w:val="0"/>
        </w:rPr>
        <w:t>and</w:t>
      </w:r>
      <w:r w:rsidRPr="000670FE">
        <w:rPr>
          <w:noProof w:val="0"/>
        </w:rPr>
        <w:t xml:space="preserve"> </w:t>
      </w:r>
      <w:r>
        <w:rPr>
          <w:noProof w:val="0"/>
        </w:rPr>
        <w:t xml:space="preserve">respects Transmission Control (Transmission Granted, Transmission Control ACK, Transmission End Request, Transmission Control Response) </w:t>
      </w:r>
      <w:r w:rsidRPr="000670FE">
        <w:rPr>
          <w:noProof w:val="0"/>
        </w:rPr>
        <w:t>}</w:t>
      </w:r>
    </w:p>
    <w:p w14:paraId="2564508E" w14:textId="77777777" w:rsidR="005377F9" w:rsidRPr="000670FE" w:rsidRDefault="005377F9" w:rsidP="005377F9">
      <w:pPr>
        <w:pStyle w:val="PL"/>
        <w:rPr>
          <w:noProof w:val="0"/>
        </w:rPr>
      </w:pPr>
      <w:r w:rsidRPr="000670FE">
        <w:rPr>
          <w:noProof w:val="0"/>
        </w:rPr>
        <w:t xml:space="preserve">            }</w:t>
      </w:r>
    </w:p>
    <w:p w14:paraId="14730C7D" w14:textId="77777777" w:rsidR="005377F9" w:rsidRPr="000670FE" w:rsidRDefault="005377F9" w:rsidP="005377F9">
      <w:pPr>
        <w:pStyle w:val="PL"/>
        <w:rPr>
          <w:rFonts w:cs="Courier New"/>
          <w:b/>
          <w:noProof w:val="0"/>
          <w:szCs w:val="16"/>
        </w:rPr>
      </w:pPr>
    </w:p>
    <w:p w14:paraId="1CB2D408" w14:textId="77777777" w:rsidR="005377F9" w:rsidRPr="000670FE" w:rsidRDefault="005377F9" w:rsidP="005377F9">
      <w:pPr>
        <w:pStyle w:val="H6"/>
      </w:pPr>
      <w:r w:rsidRPr="000670FE">
        <w:t>(3)</w:t>
      </w:r>
    </w:p>
    <w:p w14:paraId="137CE85D"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an ongoing MCVideo On-demand Pre-arranged Imminent Peril Group Call }</w:t>
      </w:r>
    </w:p>
    <w:p w14:paraId="39EAE6C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03A3C2C6"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14:paraId="3C73EA0A"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sends a </w:t>
      </w:r>
      <w:r w:rsidRPr="000670FE">
        <w:rPr>
          <w:rFonts w:cs="Arial"/>
          <w:noProof w:val="0"/>
          <w:szCs w:val="18"/>
        </w:rPr>
        <w:t>Transmission End Request</w:t>
      </w:r>
      <w:r w:rsidRPr="000670FE">
        <w:rPr>
          <w:noProof w:val="0"/>
        </w:rPr>
        <w:t xml:space="preserve"> message and then responds to the </w:t>
      </w:r>
      <w:r w:rsidRPr="000670FE">
        <w:rPr>
          <w:rFonts w:cs="Arial"/>
          <w:noProof w:val="0"/>
          <w:szCs w:val="18"/>
        </w:rPr>
        <w:t>Transmission End Response</w:t>
      </w:r>
      <w:r w:rsidRPr="000670FE">
        <w:rPr>
          <w:noProof w:val="0"/>
        </w:rPr>
        <w:t xml:space="preserve"> message with a </w:t>
      </w:r>
      <w:r w:rsidRPr="000670FE">
        <w:rPr>
          <w:rFonts w:cs="Arial"/>
          <w:noProof w:val="0"/>
          <w:szCs w:val="18"/>
        </w:rPr>
        <w:t>Transmission Control ACK</w:t>
      </w:r>
      <w:r w:rsidRPr="000670FE">
        <w:rPr>
          <w:noProof w:val="0"/>
        </w:rPr>
        <w:t xml:space="preserve">  message }</w:t>
      </w:r>
    </w:p>
    <w:p w14:paraId="45E65FBE" w14:textId="77777777" w:rsidR="005377F9" w:rsidRPr="000670FE" w:rsidRDefault="005377F9" w:rsidP="005377F9">
      <w:pPr>
        <w:pStyle w:val="PL"/>
        <w:rPr>
          <w:noProof w:val="0"/>
        </w:rPr>
      </w:pPr>
      <w:r w:rsidRPr="000670FE">
        <w:rPr>
          <w:noProof w:val="0"/>
        </w:rPr>
        <w:t xml:space="preserve">           }</w:t>
      </w:r>
    </w:p>
    <w:p w14:paraId="31F3DB42" w14:textId="77777777" w:rsidR="005377F9" w:rsidRPr="000670FE" w:rsidRDefault="005377F9" w:rsidP="005377F9">
      <w:pPr>
        <w:pStyle w:val="PL"/>
        <w:rPr>
          <w:rFonts w:cs="Courier New"/>
          <w:noProof w:val="0"/>
          <w:szCs w:val="16"/>
        </w:rPr>
      </w:pPr>
    </w:p>
    <w:p w14:paraId="732F47A5" w14:textId="77777777" w:rsidR="005377F9" w:rsidRPr="000670FE" w:rsidRDefault="005377F9" w:rsidP="005377F9">
      <w:pPr>
        <w:pStyle w:val="H6"/>
      </w:pPr>
      <w:r w:rsidRPr="000670FE">
        <w:t>(4)</w:t>
      </w:r>
    </w:p>
    <w:p w14:paraId="77DC6885"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having released Transmission control }</w:t>
      </w:r>
    </w:p>
    <w:p w14:paraId="5DA29F97"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42D145A3"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On-demand Pre-arranged Imminent Peril Group Call }</w:t>
      </w:r>
    </w:p>
    <w:p w14:paraId="716959A0"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UE (MCVideo Client) sends a SIP BYE request and leaves the MCVideo Session }</w:t>
      </w:r>
    </w:p>
    <w:p w14:paraId="71A0400A" w14:textId="77777777" w:rsidR="005377F9" w:rsidRPr="000670FE" w:rsidRDefault="005377F9" w:rsidP="005377F9">
      <w:pPr>
        <w:pStyle w:val="PL"/>
        <w:rPr>
          <w:noProof w:val="0"/>
        </w:rPr>
      </w:pPr>
      <w:r w:rsidRPr="000670FE">
        <w:rPr>
          <w:noProof w:val="0"/>
        </w:rPr>
        <w:t xml:space="preserve">           }</w:t>
      </w:r>
    </w:p>
    <w:p w14:paraId="2BC5B5A5" w14:textId="77777777" w:rsidR="005377F9" w:rsidRPr="000670FE" w:rsidRDefault="005377F9" w:rsidP="005377F9">
      <w:pPr>
        <w:pStyle w:val="PL"/>
        <w:rPr>
          <w:rFonts w:cs="Courier New"/>
          <w:noProof w:val="0"/>
          <w:szCs w:val="16"/>
        </w:rPr>
      </w:pPr>
    </w:p>
    <w:p w14:paraId="5AD65813" w14:textId="77777777" w:rsidR="005377F9" w:rsidRPr="000670FE" w:rsidRDefault="005377F9" w:rsidP="005377F9">
      <w:pPr>
        <w:pStyle w:val="H6"/>
      </w:pPr>
      <w:bookmarkStart w:id="218" w:name="_Toc52787520"/>
      <w:bookmarkStart w:id="219" w:name="_Toc52787701"/>
      <w:r w:rsidRPr="000670FE">
        <w:t>6.1.1.10.2</w:t>
      </w:r>
      <w:r w:rsidRPr="000670FE">
        <w:tab/>
        <w:t>Conformance requirements</w:t>
      </w:r>
      <w:bookmarkEnd w:id="218"/>
      <w:bookmarkEnd w:id="219"/>
    </w:p>
    <w:p w14:paraId="6BFDC8A3" w14:textId="281E5C2E" w:rsidR="005377F9" w:rsidRPr="000670FE" w:rsidRDefault="005377F9" w:rsidP="005377F9">
      <w:r w:rsidRPr="000670FE">
        <w:t>References: The conformance requirements covered in the current T</w:t>
      </w:r>
      <w:r>
        <w:t xml:space="preserve">est </w:t>
      </w:r>
      <w:r w:rsidRPr="000670FE">
        <w:t>C</w:t>
      </w:r>
      <w:r>
        <w:t>ase</w:t>
      </w:r>
      <w:r w:rsidRPr="000670FE">
        <w:t>are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0670FE">
        <w:t xml:space="preserve"> requirements.</w:t>
      </w:r>
    </w:p>
    <w:p w14:paraId="0206F919" w14:textId="77777777" w:rsidR="005377F9" w:rsidRPr="000670FE" w:rsidRDefault="005377F9" w:rsidP="005377F9">
      <w:r w:rsidRPr="000670FE">
        <w:t>[TS 24.281, clause 9.2.1.2.1.1]</w:t>
      </w:r>
    </w:p>
    <w:p w14:paraId="608EEC80" w14:textId="77777777" w:rsidR="005377F9" w:rsidRPr="000670FE" w:rsidRDefault="005377F9" w:rsidP="005377F9">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6613E216" w14:textId="77777777" w:rsidR="005377F9" w:rsidRPr="000670FE" w:rsidRDefault="005377F9" w:rsidP="005377F9">
      <w:r w:rsidRPr="000670FE">
        <w:t>The MC</w:t>
      </w:r>
      <w:r w:rsidRPr="000670FE">
        <w:rPr>
          <w:lang w:eastAsia="zh-CN"/>
        </w:rPr>
        <w:t>Video</w:t>
      </w:r>
      <w:r w:rsidRPr="000670FE">
        <w:t xml:space="preserve"> client:</w:t>
      </w:r>
    </w:p>
    <w:p w14:paraId="23D552F1" w14:textId="77777777" w:rsidR="005377F9" w:rsidRPr="000670FE" w:rsidRDefault="005377F9" w:rsidP="005377F9">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49DB9F13"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0972663C" w14:textId="77777777" w:rsidR="005377F9" w:rsidRPr="000670FE" w:rsidRDefault="005377F9" w:rsidP="005377F9">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04C8C678" w14:textId="77777777" w:rsidR="005377F9" w:rsidRPr="000670FE" w:rsidRDefault="005377F9" w:rsidP="005377F9">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2572A5B0" w14:textId="77777777" w:rsidR="005377F9" w:rsidRPr="000670FE" w:rsidRDefault="005377F9" w:rsidP="005377F9">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3A4B1E57" w14:textId="77777777" w:rsidR="005377F9" w:rsidRPr="000670FE" w:rsidRDefault="005377F9" w:rsidP="005377F9">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ED7BB6E" w14:textId="77777777" w:rsidR="005377F9" w:rsidRPr="000670FE" w:rsidRDefault="005377F9" w:rsidP="005377F9">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653E6445" w14:textId="77777777" w:rsidR="005377F9" w:rsidRPr="000670FE" w:rsidRDefault="005377F9" w:rsidP="005377F9">
      <w:pPr>
        <w:pStyle w:val="B1"/>
      </w:pPr>
      <w:r w:rsidRPr="000670FE">
        <w:t>8)</w:t>
      </w:r>
      <w:r w:rsidRPr="000670FE">
        <w:tab/>
        <w:t>should include the "timer" option tag in the Supported header field;</w:t>
      </w:r>
    </w:p>
    <w:p w14:paraId="259987E8" w14:textId="77777777" w:rsidR="005377F9" w:rsidRPr="000670FE" w:rsidRDefault="005377F9" w:rsidP="005377F9">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0DFF84C9" w14:textId="77777777" w:rsidR="005377F9" w:rsidRPr="000670FE" w:rsidRDefault="005377F9" w:rsidP="005377F9">
      <w:pPr>
        <w:pStyle w:val="B1"/>
      </w:pPr>
      <w:r w:rsidRPr="000670FE">
        <w:t>10)</w:t>
      </w:r>
      <w:r w:rsidRPr="000670FE">
        <w:tab/>
        <w:t>shall set the Request-URI of the SIP INVITE request to the public service identity identifying the participating MCVideo function serving the MCVideo user;</w:t>
      </w:r>
    </w:p>
    <w:p w14:paraId="1E95BAA9" w14:textId="77777777" w:rsidR="005377F9" w:rsidRPr="000670FE" w:rsidRDefault="005377F9" w:rsidP="005377F9">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71269C3D" w14:textId="77777777" w:rsidR="005377F9" w:rsidRPr="000670FE" w:rsidRDefault="005377F9" w:rsidP="005377F9">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7144CEDC" w14:textId="77777777" w:rsidR="005377F9" w:rsidRPr="000670FE" w:rsidRDefault="005377F9" w:rsidP="005377F9">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77C0D41E" w14:textId="77777777" w:rsidR="005377F9" w:rsidRPr="000670FE" w:rsidRDefault="005377F9" w:rsidP="005377F9">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3B966907" w14:textId="77777777" w:rsidR="005377F9" w:rsidRPr="000670FE" w:rsidRDefault="005377F9" w:rsidP="005377F9">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1447FB33" w14:textId="77777777" w:rsidR="005377F9" w:rsidRPr="000670FE" w:rsidRDefault="005377F9" w:rsidP="005377F9">
      <w:pPr>
        <w:pStyle w:val="B2"/>
      </w:pPr>
      <w:r w:rsidRPr="000670FE">
        <w:t>a)</w:t>
      </w:r>
      <w:r w:rsidRPr="000670FE">
        <w:tab/>
        <w:t>the &lt;session-type&gt; element set to a value of "prearranged";</w:t>
      </w:r>
    </w:p>
    <w:p w14:paraId="287C9C36" w14:textId="77777777" w:rsidR="005377F9" w:rsidRPr="000670FE" w:rsidRDefault="005377F9" w:rsidP="005377F9">
      <w:pPr>
        <w:pStyle w:val="B2"/>
      </w:pPr>
      <w:r w:rsidRPr="000670FE">
        <w:t>b)</w:t>
      </w:r>
      <w:r w:rsidRPr="000670FE">
        <w:tab/>
        <w:t>the &lt;mc</w:t>
      </w:r>
      <w:r w:rsidRPr="000670FE">
        <w:rPr>
          <w:lang w:eastAsia="zh-CN"/>
        </w:rPr>
        <w:t>video</w:t>
      </w:r>
      <w:r w:rsidRPr="000670FE">
        <w:t>-request-uri&gt; element set to the group identity;</w:t>
      </w:r>
    </w:p>
    <w:p w14:paraId="4F817E6F" w14:textId="77777777" w:rsidR="005377F9" w:rsidRPr="000670FE" w:rsidRDefault="005377F9" w:rsidP="005377F9">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35DC58B8" w14:textId="77777777" w:rsidR="005377F9" w:rsidRPr="000670FE" w:rsidRDefault="005377F9" w:rsidP="005377F9">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61445000" w14:textId="77777777" w:rsidR="005377F9" w:rsidRPr="000670FE" w:rsidRDefault="005377F9" w:rsidP="005377F9">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14BE02F1" w14:textId="77777777" w:rsidR="005377F9" w:rsidRPr="000670FE" w:rsidRDefault="005377F9" w:rsidP="005377F9">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5883A374" w14:textId="77777777" w:rsidR="005377F9" w:rsidRPr="000670FE" w:rsidRDefault="005377F9" w:rsidP="005377F9">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4D22730E" w14:textId="77777777" w:rsidR="005377F9" w:rsidRPr="000670FE" w:rsidRDefault="005377F9" w:rsidP="005377F9">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3DA4B8BA" w14:textId="77777777" w:rsidR="005377F9" w:rsidRPr="000670FE" w:rsidRDefault="005377F9" w:rsidP="005377F9">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734F8CD6" w14:textId="77777777" w:rsidR="005377F9" w:rsidRPr="000670FE" w:rsidRDefault="005377F9" w:rsidP="005377F9">
      <w:pPr>
        <w:pStyle w:val="B1"/>
      </w:pPr>
      <w:r w:rsidRPr="000670FE">
        <w:t>16)</w:t>
      </w:r>
      <w:r w:rsidRPr="000670FE">
        <w:tab/>
        <w:t>if an implicit transmission request is required, shall indicate this as specified in subclause 6.4; and</w:t>
      </w:r>
    </w:p>
    <w:p w14:paraId="4DDAE2B4" w14:textId="77777777" w:rsidR="005377F9" w:rsidRPr="000670FE" w:rsidRDefault="005377F9" w:rsidP="005377F9">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6138020F" w14:textId="77777777" w:rsidR="005377F9" w:rsidRPr="000670FE" w:rsidRDefault="005377F9" w:rsidP="005377F9">
      <w:r w:rsidRPr="000670FE">
        <w:t>On receiving a SIP 2xx response to the SIP INVITE request, the MCVideo client:</w:t>
      </w:r>
    </w:p>
    <w:p w14:paraId="3CB3DE27" w14:textId="77777777" w:rsidR="005377F9" w:rsidRPr="000670FE" w:rsidRDefault="005377F9" w:rsidP="005377F9">
      <w:pPr>
        <w:pStyle w:val="B1"/>
      </w:pPr>
      <w:r w:rsidRPr="000670FE">
        <w:t>1)</w:t>
      </w:r>
      <w:r w:rsidRPr="000670FE">
        <w:tab/>
        <w:t>shall interact with the user plane as specified in 3GPP TS 24.581 [5] ;</w:t>
      </w:r>
    </w:p>
    <w:p w14:paraId="5B5E5CCD"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4E1B0E1F" w14:textId="77777777" w:rsidR="005377F9" w:rsidRPr="000670FE" w:rsidRDefault="005377F9" w:rsidP="005377F9">
      <w:pPr>
        <w:pStyle w:val="B1"/>
      </w:pPr>
      <w:r w:rsidRPr="000670FE">
        <w:t>3)</w:t>
      </w:r>
      <w:r w:rsidRPr="000670FE">
        <w:tab/>
        <w:t>may subscribe to the conference event package as specified in subclause </w:t>
      </w:r>
      <w:r w:rsidRPr="000670FE">
        <w:rPr>
          <w:lang w:eastAsia="zh-CN"/>
        </w:rPr>
        <w:t>9.1.3.1</w:t>
      </w:r>
      <w:r w:rsidRPr="000670FE">
        <w:t>.</w:t>
      </w:r>
    </w:p>
    <w:p w14:paraId="7EF99971" w14:textId="77777777" w:rsidR="005377F9" w:rsidRPr="000670FE" w:rsidRDefault="005377F9" w:rsidP="005377F9">
      <w:r w:rsidRPr="000670FE">
        <w:t>On receiving a SIP 4xx response, a SIP 5xx response or a SIP 6xx response to the SIP INVITE request:</w:t>
      </w:r>
    </w:p>
    <w:p w14:paraId="4880909E" w14:textId="77777777" w:rsidR="005377F9" w:rsidRPr="000670FE" w:rsidRDefault="005377F9" w:rsidP="005377F9">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0738CDF3" w14:textId="77777777" w:rsidR="005377F9" w:rsidRPr="000670FE" w:rsidRDefault="005377F9" w:rsidP="005377F9">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2941A0DF" w14:textId="77777777" w:rsidR="005377F9" w:rsidRPr="000670FE" w:rsidRDefault="005377F9" w:rsidP="005377F9">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55C54A53" w14:textId="77777777" w:rsidR="005377F9" w:rsidRPr="000670FE" w:rsidRDefault="005377F9" w:rsidP="005377F9">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14:paraId="0CC13EA7" w14:textId="77777777" w:rsidR="005377F9" w:rsidRPr="000670FE" w:rsidRDefault="005377F9" w:rsidP="005377F9">
      <w:r w:rsidRPr="000670FE">
        <w:t>[TS 24.281, clause 6.2.8.1.9]</w:t>
      </w:r>
    </w:p>
    <w:p w14:paraId="6C8D40BE" w14:textId="77777777" w:rsidR="005377F9" w:rsidRPr="000670FE" w:rsidRDefault="005377F9" w:rsidP="005377F9">
      <w:r w:rsidRPr="000670FE">
        <w:t>This subclause is referenced from other procedures.</w:t>
      </w:r>
    </w:p>
    <w:p w14:paraId="01F99C15" w14:textId="77777777" w:rsidR="005377F9" w:rsidRPr="000670FE" w:rsidRDefault="005377F9" w:rsidP="005377F9">
      <w:r w:rsidRPr="000670FE">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FE58A33" w14:textId="77777777" w:rsidR="005377F9" w:rsidRPr="000670FE" w:rsidRDefault="005377F9" w:rsidP="005377F9">
      <w:pPr>
        <w:pStyle w:val="B1"/>
      </w:pPr>
      <w:r w:rsidRPr="000670FE">
        <w:t>1)</w:t>
      </w:r>
      <w:r w:rsidRPr="000670FE">
        <w:tab/>
        <w:t>if the MCVideo client imminent peril group state is set to "MVIGC 1: imminent-peril-capable" and the in-progress emergency state of the group is set to a value of "false":</w:t>
      </w:r>
    </w:p>
    <w:p w14:paraId="03F3A5B1" w14:textId="77777777" w:rsidR="005377F9" w:rsidRPr="000670FE" w:rsidRDefault="005377F9" w:rsidP="005377F9">
      <w:pPr>
        <w:pStyle w:val="B2"/>
      </w:pPr>
      <w:r w:rsidRPr="000670FE">
        <w:t>a)</w:t>
      </w:r>
      <w:r w:rsidRPr="000670FE">
        <w:tab/>
        <w:t>shall include in the SIP request a MIME mc</w:t>
      </w:r>
      <w:r w:rsidRPr="000670FE">
        <w:rPr>
          <w:lang w:eastAsia="zh-CN"/>
        </w:rPr>
        <w:t>video</w:t>
      </w:r>
      <w:r w:rsidRPr="000670FE">
        <w:t>info body as defined in Annex F.1 with the &lt;imminentperil-ind&gt; element set to "true" and set the MCVideo emergency group call state to "MVIGC 2: imminent-peril-call-requested" state; and</w:t>
      </w:r>
    </w:p>
    <w:p w14:paraId="352835A4" w14:textId="77777777" w:rsidR="005377F9" w:rsidRPr="000670FE" w:rsidRDefault="005377F9" w:rsidP="005377F9">
      <w:pPr>
        <w:pStyle w:val="B2"/>
      </w:pPr>
      <w:r w:rsidRPr="000670FE">
        <w:t>b)</w:t>
      </w:r>
      <w:r w:rsidRPr="000670FE">
        <w:tab/>
        <w:t>if the MCVideo client imminent peril group state of the group is set to a value other than "MVIG 2: in-progress" shall set the MCVideo client emergency group state of the MCVideo group to "MVIG 3: confirm-pending".</w:t>
      </w:r>
    </w:p>
    <w:p w14:paraId="629EB336" w14:textId="77777777" w:rsidR="005377F9" w:rsidRPr="000670FE" w:rsidRDefault="005377F9" w:rsidP="005377F9">
      <w:pPr>
        <w:pStyle w:val="NO"/>
      </w:pPr>
      <w:r w:rsidRPr="000670FE">
        <w:t>NOTE:</w:t>
      </w:r>
      <w:r w:rsidRPr="000670FE">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0670FE">
        <w:rPr>
          <w:lang w:eastAsia="zh-CN"/>
        </w:rPr>
        <w:t>video</w:t>
      </w:r>
      <w:r w:rsidRPr="000670FE">
        <w:t>info body does not need to be included in this case, nor do any state changes result and hence no action needs to be taken in this subclause.</w:t>
      </w:r>
    </w:p>
    <w:p w14:paraId="7D4E0843" w14:textId="77777777" w:rsidR="005377F9" w:rsidRPr="000670FE" w:rsidRDefault="005377F9" w:rsidP="005377F9">
      <w:r w:rsidRPr="000670FE">
        <w:t>[TS 24.581, clause 6.2.4.2.2]</w:t>
      </w:r>
    </w:p>
    <w:p w14:paraId="359FF6E4" w14:textId="77777777" w:rsidR="005377F9" w:rsidRPr="000670FE" w:rsidRDefault="005377F9" w:rsidP="005377F9">
      <w:r w:rsidRPr="000670FE">
        <w:t>When a call is initiated as described in 3GPP TS 24.281 [2], the transmission participant:</w:t>
      </w:r>
    </w:p>
    <w:p w14:paraId="54CF48BE" w14:textId="77777777" w:rsidR="005377F9" w:rsidRPr="000670FE" w:rsidRDefault="005377F9" w:rsidP="005377F9">
      <w:pPr>
        <w:pStyle w:val="B1"/>
      </w:pPr>
      <w:r w:rsidRPr="000670FE">
        <w:t>1.</w:t>
      </w:r>
      <w:r w:rsidRPr="000670FE">
        <w:tab/>
        <w:t>shall create an instance of the 'Transmission participant state transition diagram for basic transmission control operation';</w:t>
      </w:r>
    </w:p>
    <w:p w14:paraId="2F26788B" w14:textId="77777777" w:rsidR="005377F9" w:rsidRPr="000670FE" w:rsidRDefault="005377F9" w:rsidP="005377F9">
      <w:pPr>
        <w:pStyle w:val="B1"/>
      </w:pPr>
      <w:r w:rsidRPr="000670FE">
        <w:t>2.</w:t>
      </w:r>
      <w:r w:rsidRPr="000670FE">
        <w:tab/>
        <w:t>if the originating transmission participant receives a transmission control message before it receives the SIP 200 (OK) response, shall store the transmission control message;</w:t>
      </w:r>
    </w:p>
    <w:p w14:paraId="71EB25F7" w14:textId="77777777" w:rsidR="005377F9" w:rsidRPr="000670FE" w:rsidRDefault="005377F9" w:rsidP="005377F9">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651C5AC8" w14:textId="77777777" w:rsidR="005377F9" w:rsidRPr="000670FE" w:rsidRDefault="005377F9" w:rsidP="005377F9">
      <w:pPr>
        <w:pStyle w:val="B1"/>
      </w:pPr>
      <w:r w:rsidRPr="000670FE">
        <w:t>3.</w:t>
      </w:r>
      <w:r w:rsidRPr="000670FE">
        <w:tab/>
        <w:t>if the established MCVideo call is a chat group call and the SIP INVITE request is not an implicit Transmission request, shall enter the 'U: has no permission to transmit' state;</w:t>
      </w:r>
    </w:p>
    <w:p w14:paraId="0BD393C9" w14:textId="77777777" w:rsidR="005377F9" w:rsidRPr="000670FE" w:rsidRDefault="005377F9" w:rsidP="005377F9">
      <w:pPr>
        <w:pStyle w:val="B1"/>
      </w:pPr>
      <w:r w:rsidRPr="000670FE">
        <w:t>4.</w:t>
      </w:r>
      <w:r w:rsidRPr="000670FE">
        <w:tab/>
        <w:t>if for the established MCVideo call the SIP INVITE request is an implicit Transmission request:</w:t>
      </w:r>
    </w:p>
    <w:p w14:paraId="4ED9336D" w14:textId="77777777" w:rsidR="005377F9" w:rsidRPr="000670FE" w:rsidRDefault="005377F9" w:rsidP="005377F9">
      <w:pPr>
        <w:pStyle w:val="B2"/>
      </w:pPr>
      <w:r w:rsidRPr="000670FE">
        <w:t>a.</w:t>
      </w:r>
      <w:r w:rsidRPr="000670FE">
        <w:tab/>
        <w:t>shall start timer T100 (Transmission Request) and initialise counter C100 (Transmission Request) to 1;</w:t>
      </w:r>
    </w:p>
    <w:p w14:paraId="7D96B948" w14:textId="77777777" w:rsidR="005377F9" w:rsidRPr="000670FE" w:rsidRDefault="005377F9" w:rsidP="005377F9">
      <w:pPr>
        <w:pStyle w:val="B2"/>
      </w:pPr>
      <w:r w:rsidRPr="000670FE">
        <w:t>b.</w:t>
      </w:r>
      <w:r w:rsidRPr="000670FE">
        <w:tab/>
        <w:t>shall enter the 'U: pending request to transmit' state; and</w:t>
      </w:r>
    </w:p>
    <w:p w14:paraId="1A4EF373" w14:textId="77777777" w:rsidR="005377F9" w:rsidRPr="000670FE" w:rsidRDefault="005377F9" w:rsidP="005377F9">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1DE32A8" w14:textId="77777777" w:rsidR="005377F9" w:rsidRPr="000670FE" w:rsidRDefault="005377F9" w:rsidP="005377F9">
      <w:pPr>
        <w:pStyle w:val="B1"/>
      </w:pPr>
      <w:r w:rsidRPr="000670FE">
        <w:t>5.</w:t>
      </w:r>
      <w:r w:rsidRPr="000670FE">
        <w:tab/>
        <w:t>if the established MCVideo call is a broadcast group call, shall enter the 'U: has permission to transmit' state.</w:t>
      </w:r>
    </w:p>
    <w:p w14:paraId="244A337F" w14:textId="77777777" w:rsidR="005377F9" w:rsidRPr="000670FE" w:rsidRDefault="005377F9" w:rsidP="005377F9">
      <w:r w:rsidRPr="000670FE">
        <w:t>When the transmission participant is rejoining an ongoing MCVideo call as described in 3GPP TS 24.281 [2] the transmission participant shall enter the 'U: has no permission to transmit' state.</w:t>
      </w:r>
    </w:p>
    <w:p w14:paraId="4DA64828" w14:textId="77777777" w:rsidR="005377F9" w:rsidRPr="000670FE" w:rsidRDefault="005377F9" w:rsidP="005377F9">
      <w:r w:rsidRPr="000670FE">
        <w:t>[TS 24.581, clause 6.2.4.4.6]</w:t>
      </w:r>
    </w:p>
    <w:p w14:paraId="7F2B0922" w14:textId="77777777" w:rsidR="005377F9" w:rsidRPr="000670FE" w:rsidRDefault="005377F9" w:rsidP="005377F9">
      <w:r w:rsidRPr="000670FE">
        <w:t>Upon receiving a Transmission Granted message from the transmission control server, the transmission participant:</w:t>
      </w:r>
    </w:p>
    <w:p w14:paraId="310A5F0E" w14:textId="77777777" w:rsidR="005377F9" w:rsidRPr="000670FE" w:rsidRDefault="005377F9" w:rsidP="005377F9">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75ED5FBE" w14:textId="77777777" w:rsidR="005377F9" w:rsidRPr="000670FE" w:rsidRDefault="005377F9" w:rsidP="005377F9">
      <w:pPr>
        <w:pStyle w:val="B2"/>
      </w:pPr>
      <w:r w:rsidRPr="000670FE">
        <w:t>a.</w:t>
      </w:r>
      <w:r w:rsidRPr="000670FE">
        <w:tab/>
        <w:t>shall include the Message Type field set to '0' (Transmission Granted); and</w:t>
      </w:r>
    </w:p>
    <w:p w14:paraId="2E7EFD0D" w14:textId="77777777" w:rsidR="005377F9" w:rsidRPr="000670FE" w:rsidRDefault="005377F9" w:rsidP="005377F9">
      <w:pPr>
        <w:pStyle w:val="B2"/>
      </w:pPr>
      <w:r w:rsidRPr="000670FE">
        <w:t>b.</w:t>
      </w:r>
      <w:r w:rsidRPr="000670FE">
        <w:tab/>
        <w:t>shall include the Source field set to '0' (the transmission participant is the source);</w:t>
      </w:r>
    </w:p>
    <w:p w14:paraId="58BEAD78" w14:textId="77777777" w:rsidR="005377F9" w:rsidRPr="000670FE" w:rsidRDefault="005377F9" w:rsidP="005377F9">
      <w:pPr>
        <w:pStyle w:val="B1"/>
      </w:pPr>
      <w:r w:rsidRPr="000670FE">
        <w:t>2.</w:t>
      </w:r>
      <w:r w:rsidRPr="000670FE">
        <w:tab/>
        <w:t>shall provide Transmission granted notification to the user, if not already done;</w:t>
      </w:r>
    </w:p>
    <w:p w14:paraId="2611B4F4" w14:textId="77777777" w:rsidR="005377F9" w:rsidRPr="000670FE" w:rsidRDefault="005377F9" w:rsidP="005377F9">
      <w:pPr>
        <w:pStyle w:val="B1"/>
      </w:pPr>
      <w:r w:rsidRPr="000670FE">
        <w:t>3.</w:t>
      </w:r>
      <w:r w:rsidRPr="000670FE">
        <w:tab/>
        <w:t>shall stop timer T100 (Transmission Request); and</w:t>
      </w:r>
    </w:p>
    <w:p w14:paraId="1057BEBF" w14:textId="77777777" w:rsidR="005377F9" w:rsidRPr="000670FE" w:rsidRDefault="005377F9" w:rsidP="005377F9">
      <w:pPr>
        <w:pStyle w:val="B1"/>
      </w:pPr>
      <w:r w:rsidRPr="000670FE">
        <w:t>4.</w:t>
      </w:r>
      <w:r w:rsidRPr="000670FE">
        <w:tab/>
        <w:t>shall enter the 'U: has permission to transmit' state.</w:t>
      </w:r>
    </w:p>
    <w:p w14:paraId="113D7184" w14:textId="77777777" w:rsidR="005377F9" w:rsidRPr="000670FE" w:rsidRDefault="005377F9" w:rsidP="005377F9">
      <w:r w:rsidRPr="000670FE">
        <w:t>[TS 24.581, clause 6.2.4.5.3]</w:t>
      </w:r>
    </w:p>
    <w:p w14:paraId="7D389D68" w14:textId="77777777" w:rsidR="005377F9" w:rsidRPr="000670FE" w:rsidRDefault="005377F9" w:rsidP="005377F9">
      <w:r w:rsidRPr="000670FE">
        <w:t>Upon receiving an indication from the user to end the permission to send RTP media, the transmission participant:</w:t>
      </w:r>
    </w:p>
    <w:p w14:paraId="7FFB916B" w14:textId="77777777" w:rsidR="005377F9" w:rsidRPr="000670FE" w:rsidRDefault="005377F9" w:rsidP="005377F9">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106B2C6" w14:textId="77777777" w:rsidR="005377F9" w:rsidRPr="000670FE" w:rsidRDefault="005377F9" w:rsidP="005377F9">
      <w:pPr>
        <w:pStyle w:val="B1"/>
      </w:pPr>
      <w:r w:rsidRPr="000670FE">
        <w:t>2.</w:t>
      </w:r>
      <w:r w:rsidRPr="000670FE">
        <w:tab/>
        <w:t>shall start timer T101 (Transmission End Request) and initialize counter C101 (Transmission End Request) to 1; and</w:t>
      </w:r>
    </w:p>
    <w:p w14:paraId="29054E57" w14:textId="77777777" w:rsidR="005377F9" w:rsidRPr="000670FE" w:rsidRDefault="005377F9" w:rsidP="005377F9">
      <w:pPr>
        <w:pStyle w:val="B1"/>
      </w:pPr>
      <w:r w:rsidRPr="000670FE">
        <w:t>3.</w:t>
      </w:r>
      <w:r w:rsidRPr="000670FE">
        <w:tab/>
        <w:t>shall enter the 'U: pending end of transmission' state.</w:t>
      </w:r>
    </w:p>
    <w:p w14:paraId="4B9B358C" w14:textId="77777777" w:rsidR="005377F9" w:rsidRPr="000670FE" w:rsidRDefault="005377F9" w:rsidP="005377F9">
      <w:r w:rsidRPr="000670FE">
        <w:t>[TS 24.581, clause 6.2.4.6.4]</w:t>
      </w:r>
    </w:p>
    <w:p w14:paraId="1C6222D0" w14:textId="77777777" w:rsidR="005377F9" w:rsidRPr="000670FE" w:rsidRDefault="005377F9" w:rsidP="005377F9">
      <w:r w:rsidRPr="000670FE">
        <w:t>Upon receiving a Transmission end response message, the transmission participant:</w:t>
      </w:r>
    </w:p>
    <w:p w14:paraId="7BDE4F10" w14:textId="77777777" w:rsidR="005377F9" w:rsidRPr="000670FE" w:rsidRDefault="005377F9" w:rsidP="005377F9">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1A8C2049" w14:textId="77777777" w:rsidR="005377F9" w:rsidRPr="000670FE" w:rsidRDefault="005377F9" w:rsidP="005377F9">
      <w:pPr>
        <w:pStyle w:val="B2"/>
      </w:pPr>
      <w:r w:rsidRPr="000670FE">
        <w:t>a.</w:t>
      </w:r>
      <w:r w:rsidRPr="000670FE">
        <w:tab/>
        <w:t>shall include the Message Type field set to '1' (Transmission end response); and</w:t>
      </w:r>
    </w:p>
    <w:p w14:paraId="0CBF5395" w14:textId="77777777" w:rsidR="005377F9" w:rsidRPr="000670FE" w:rsidRDefault="005377F9" w:rsidP="005377F9">
      <w:pPr>
        <w:pStyle w:val="B2"/>
      </w:pPr>
      <w:r w:rsidRPr="000670FE">
        <w:t>b.</w:t>
      </w:r>
      <w:r w:rsidRPr="000670FE">
        <w:tab/>
        <w:t>shall include the Source field set to '0' (the transmission participant is the source);</w:t>
      </w:r>
    </w:p>
    <w:p w14:paraId="22F64469" w14:textId="77777777" w:rsidR="005377F9" w:rsidRPr="000670FE" w:rsidRDefault="005377F9" w:rsidP="005377F9">
      <w:pPr>
        <w:pStyle w:val="B1"/>
      </w:pPr>
      <w:r w:rsidRPr="000670FE">
        <w:t>2.</w:t>
      </w:r>
      <w:r w:rsidRPr="000670FE">
        <w:tab/>
        <w:t>may provide a Transmission end notification to the MCVideo user;</w:t>
      </w:r>
    </w:p>
    <w:p w14:paraId="5CAB3C58" w14:textId="77777777" w:rsidR="005377F9" w:rsidRPr="000670FE" w:rsidRDefault="005377F9" w:rsidP="005377F9">
      <w:pPr>
        <w:pStyle w:val="B1"/>
      </w:pPr>
      <w:r w:rsidRPr="000670FE">
        <w:t>3.</w:t>
      </w:r>
      <w:r w:rsidRPr="000670FE">
        <w:tab/>
        <w:t>if the Transmission Indicator field is included and the B-bit set to '1' (Broadcast group call), shall provide a notification to the user indicating the type of call;</w:t>
      </w:r>
    </w:p>
    <w:p w14:paraId="3036F1C2" w14:textId="77777777" w:rsidR="005377F9" w:rsidRPr="000670FE" w:rsidRDefault="005377F9" w:rsidP="005377F9">
      <w:pPr>
        <w:pStyle w:val="B1"/>
      </w:pPr>
      <w:r w:rsidRPr="000670FE">
        <w:t>4.</w:t>
      </w:r>
      <w:r w:rsidRPr="000670FE">
        <w:tab/>
        <w:t>shall stop timer T101 (Transmission End Request);</w:t>
      </w:r>
    </w:p>
    <w:p w14:paraId="46E567A2" w14:textId="77777777" w:rsidR="005377F9" w:rsidRPr="000670FE" w:rsidRDefault="005377F9" w:rsidP="005377F9">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69C5889E" w14:textId="77777777" w:rsidR="005377F9" w:rsidRPr="000670FE" w:rsidRDefault="005377F9" w:rsidP="005377F9">
      <w:pPr>
        <w:pStyle w:val="B1"/>
      </w:pPr>
      <w:r w:rsidRPr="000670FE">
        <w:t>6.</w:t>
      </w:r>
      <w:r w:rsidRPr="000670FE">
        <w:tab/>
        <w:t>if the session was initiated as a broadcast group call:</w:t>
      </w:r>
    </w:p>
    <w:p w14:paraId="5A16FC46" w14:textId="77777777" w:rsidR="005377F9" w:rsidRPr="000670FE" w:rsidRDefault="005377F9" w:rsidP="005377F9">
      <w:pPr>
        <w:pStyle w:val="B2"/>
      </w:pPr>
      <w:r w:rsidRPr="000670FE">
        <w:t>a.</w:t>
      </w:r>
      <w:r w:rsidRPr="000670FE">
        <w:tab/>
        <w:t>shall indicate to the MCVideo client the media transmission is completed; and</w:t>
      </w:r>
    </w:p>
    <w:p w14:paraId="3ED8F254" w14:textId="77777777" w:rsidR="005377F9" w:rsidRPr="000670FE" w:rsidRDefault="005377F9" w:rsidP="005377F9">
      <w:pPr>
        <w:pStyle w:val="B2"/>
      </w:pPr>
      <w:r w:rsidRPr="000670FE">
        <w:t>b</w:t>
      </w:r>
      <w:r w:rsidRPr="000670FE">
        <w:tab/>
        <w:t>shall enter the 'Call releasing' state.</w:t>
      </w:r>
    </w:p>
    <w:p w14:paraId="23D565BF" w14:textId="77777777" w:rsidR="005377F9" w:rsidRPr="000670FE" w:rsidRDefault="005377F9" w:rsidP="000C1899">
      <w:pPr>
        <w:pStyle w:val="H6"/>
      </w:pPr>
      <w:bookmarkStart w:id="220" w:name="_Toc52787521"/>
      <w:bookmarkStart w:id="221" w:name="_Toc52787702"/>
      <w:r w:rsidRPr="000670FE">
        <w:t>6.1.1.10.3</w:t>
      </w:r>
      <w:r w:rsidRPr="000670FE">
        <w:tab/>
        <w:t>Test description</w:t>
      </w:r>
      <w:bookmarkEnd w:id="220"/>
      <w:bookmarkEnd w:id="221"/>
    </w:p>
    <w:p w14:paraId="4CAD1313" w14:textId="77777777" w:rsidR="005377F9" w:rsidRPr="000670FE" w:rsidRDefault="005377F9" w:rsidP="005377F9">
      <w:pPr>
        <w:pStyle w:val="H6"/>
      </w:pPr>
      <w:r w:rsidRPr="000670FE">
        <w:t>6.1.1.10.3.1</w:t>
      </w:r>
      <w:r w:rsidRPr="000670FE">
        <w:tab/>
        <w:t xml:space="preserve">Pre-test </w:t>
      </w:r>
      <w:r w:rsidRPr="000E7FE8">
        <w:t>conditions</w:t>
      </w:r>
    </w:p>
    <w:p w14:paraId="26C18CB5" w14:textId="77777777" w:rsidR="005377F9" w:rsidRPr="000670FE" w:rsidRDefault="005377F9" w:rsidP="005377F9">
      <w:pPr>
        <w:pStyle w:val="H6"/>
      </w:pPr>
      <w:r w:rsidRPr="000670FE">
        <w:t>System Simulator:</w:t>
      </w:r>
    </w:p>
    <w:p w14:paraId="6A3FB632" w14:textId="77777777" w:rsidR="005377F9" w:rsidRPr="000670FE" w:rsidRDefault="005377F9" w:rsidP="005377F9">
      <w:pPr>
        <w:pStyle w:val="B1"/>
      </w:pPr>
      <w:r w:rsidRPr="000670FE">
        <w:t>-</w:t>
      </w:r>
      <w:r w:rsidRPr="000670FE">
        <w:tab/>
        <w:t>SS (MCVideo server)</w:t>
      </w:r>
    </w:p>
    <w:p w14:paraId="293D9014"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9CD2908" w14:textId="77777777" w:rsidR="005377F9" w:rsidRPr="000670FE" w:rsidRDefault="005377F9" w:rsidP="005377F9">
      <w:pPr>
        <w:pStyle w:val="H6"/>
      </w:pPr>
      <w:r w:rsidRPr="000670FE">
        <w:t>IUT:</w:t>
      </w:r>
    </w:p>
    <w:p w14:paraId="0EABE29D" w14:textId="77777777" w:rsidR="005377F9" w:rsidRPr="000670FE" w:rsidRDefault="005377F9" w:rsidP="005377F9">
      <w:pPr>
        <w:pStyle w:val="B1"/>
      </w:pPr>
      <w:r w:rsidRPr="000670FE">
        <w:t>-</w:t>
      </w:r>
      <w:r w:rsidRPr="000670FE">
        <w:tab/>
        <w:t xml:space="preserve">UE (MCVideo client) </w:t>
      </w:r>
    </w:p>
    <w:p w14:paraId="7321582E" w14:textId="77777777" w:rsidR="005377F9" w:rsidRPr="000670FE" w:rsidRDefault="005377F9" w:rsidP="005377F9">
      <w:pPr>
        <w:pStyle w:val="B1"/>
        <w:ind w:left="284" w:firstLine="0"/>
        <w:rPr>
          <w:b/>
        </w:rPr>
      </w:pPr>
      <w:r w:rsidRPr="000670FE">
        <w:t>-</w:t>
      </w:r>
      <w:r w:rsidRPr="000670FE">
        <w:tab/>
        <w:t>The test USIM set as defined in TS 36.579-1 [2], subclause 5.5.10 is inserted.</w:t>
      </w:r>
    </w:p>
    <w:p w14:paraId="6140D0EC" w14:textId="77777777" w:rsidR="005377F9" w:rsidRPr="000670FE" w:rsidRDefault="005377F9" w:rsidP="005377F9">
      <w:pPr>
        <w:pStyle w:val="H6"/>
      </w:pPr>
      <w:r w:rsidRPr="000670FE">
        <w:t>Preamble:</w:t>
      </w:r>
    </w:p>
    <w:p w14:paraId="0E9BE373"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0D7173F8" w14:textId="77777777" w:rsidR="005377F9" w:rsidRPr="000670FE" w:rsidRDefault="005377F9" w:rsidP="005377F9">
      <w:pPr>
        <w:pStyle w:val="B1"/>
      </w:pPr>
      <w:r w:rsidRPr="000670FE">
        <w:t>-</w:t>
      </w:r>
      <w:r w:rsidRPr="000670FE">
        <w:tab/>
        <w:t>The MCVideo User performs the Generic Test Procedure for MCVideo Authorization/Configuration and Key Generation as specified in TS 36.579-1 [2], subclause 5.3.2A.</w:t>
      </w:r>
    </w:p>
    <w:p w14:paraId="547AA59E" w14:textId="77777777" w:rsidR="005377F9" w:rsidRPr="000670FE" w:rsidRDefault="005377F9" w:rsidP="005377F9">
      <w:pPr>
        <w:pStyle w:val="B1"/>
      </w:pPr>
      <w:r w:rsidRPr="000670FE">
        <w:t>-</w:t>
      </w:r>
      <w:r w:rsidRPr="000670FE">
        <w:tab/>
        <w:t>UE States at the end of the preamble</w:t>
      </w:r>
    </w:p>
    <w:p w14:paraId="003084E8" w14:textId="77777777" w:rsidR="005377F9" w:rsidRPr="000670FE" w:rsidRDefault="005377F9" w:rsidP="005377F9">
      <w:pPr>
        <w:pStyle w:val="B2"/>
      </w:pPr>
      <w:r w:rsidRPr="000670FE">
        <w:t>-</w:t>
      </w:r>
      <w:r w:rsidRPr="000670FE">
        <w:tab/>
        <w:t>The UE is in E-UTRA Registered, Idle Mode state.</w:t>
      </w:r>
    </w:p>
    <w:p w14:paraId="606757F9"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77A6E54A" w14:textId="77777777" w:rsidR="005377F9" w:rsidRPr="000670FE" w:rsidRDefault="005377F9" w:rsidP="005377F9">
      <w:pPr>
        <w:pStyle w:val="H6"/>
      </w:pPr>
      <w:r w:rsidRPr="000670FE">
        <w:t>6.1.1.10.3.2</w:t>
      </w:r>
      <w:r w:rsidRPr="000670FE">
        <w:tab/>
        <w:t>Test procedure sequence</w:t>
      </w:r>
    </w:p>
    <w:p w14:paraId="58B73D72" w14:textId="77777777" w:rsidR="005377F9" w:rsidRPr="000670FE" w:rsidRDefault="005377F9" w:rsidP="005377F9">
      <w:pPr>
        <w:pStyle w:val="TH"/>
      </w:pPr>
      <w:r w:rsidRPr="000670FE">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5377F9" w:rsidRPr="000670FE" w14:paraId="3E9C9F5E" w14:textId="77777777" w:rsidTr="009A4AAA">
        <w:trPr>
          <w:trHeight w:val="199"/>
          <w:jc w:val="center"/>
        </w:trPr>
        <w:tc>
          <w:tcPr>
            <w:tcW w:w="629" w:type="dxa"/>
            <w:tcBorders>
              <w:top w:val="single" w:sz="4" w:space="0" w:color="auto"/>
              <w:left w:val="single" w:sz="4" w:space="0" w:color="auto"/>
              <w:bottom w:val="nil"/>
              <w:right w:val="single" w:sz="4" w:space="0" w:color="auto"/>
            </w:tcBorders>
            <w:hideMark/>
          </w:tcPr>
          <w:p w14:paraId="08BD181B" w14:textId="77777777" w:rsidR="005377F9" w:rsidRPr="000670FE" w:rsidRDefault="005377F9" w:rsidP="009A4AAA">
            <w:pPr>
              <w:pStyle w:val="TAH"/>
              <w:keepNext w:val="0"/>
              <w:keepLines w:val="0"/>
              <w:widowControl w:val="0"/>
            </w:pPr>
            <w:r w:rsidRPr="000670FE">
              <w:t>St</w:t>
            </w:r>
          </w:p>
        </w:tc>
        <w:tc>
          <w:tcPr>
            <w:tcW w:w="4121" w:type="dxa"/>
            <w:tcBorders>
              <w:top w:val="single" w:sz="4" w:space="0" w:color="auto"/>
              <w:left w:val="single" w:sz="4" w:space="0" w:color="auto"/>
              <w:bottom w:val="nil"/>
              <w:right w:val="single" w:sz="4" w:space="0" w:color="auto"/>
            </w:tcBorders>
            <w:hideMark/>
          </w:tcPr>
          <w:p w14:paraId="5952878B" w14:textId="77777777" w:rsidR="005377F9" w:rsidRPr="000670FE" w:rsidRDefault="005377F9" w:rsidP="009A4AAA">
            <w:pPr>
              <w:pStyle w:val="TAH"/>
              <w:keepNext w:val="0"/>
              <w:keepLines w:val="0"/>
              <w:widowControl w:val="0"/>
            </w:pPr>
            <w:r w:rsidRPr="000670FE">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14:paraId="4E26C121" w14:textId="77777777" w:rsidR="005377F9" w:rsidRPr="000670FE" w:rsidRDefault="005377F9" w:rsidP="009A4AAA">
            <w:pPr>
              <w:pStyle w:val="TAH"/>
              <w:keepNext w:val="0"/>
              <w:keepLines w:val="0"/>
              <w:widowControl w:val="0"/>
            </w:pPr>
            <w:r w:rsidRPr="000670FE">
              <w:t>Message Sequence</w:t>
            </w:r>
          </w:p>
        </w:tc>
        <w:tc>
          <w:tcPr>
            <w:tcW w:w="551" w:type="dxa"/>
            <w:tcBorders>
              <w:top w:val="single" w:sz="4" w:space="0" w:color="auto"/>
              <w:left w:val="single" w:sz="4" w:space="0" w:color="auto"/>
              <w:bottom w:val="nil"/>
              <w:right w:val="single" w:sz="4" w:space="0" w:color="auto"/>
            </w:tcBorders>
            <w:hideMark/>
          </w:tcPr>
          <w:p w14:paraId="3FCBDC77" w14:textId="77777777" w:rsidR="005377F9" w:rsidRPr="000670FE" w:rsidRDefault="005377F9" w:rsidP="009A4AAA">
            <w:pPr>
              <w:pStyle w:val="TAH"/>
              <w:keepNext w:val="0"/>
              <w:keepLines w:val="0"/>
              <w:widowControl w:val="0"/>
            </w:pPr>
            <w:r w:rsidRPr="000670FE">
              <w:t>TP</w:t>
            </w:r>
          </w:p>
        </w:tc>
        <w:tc>
          <w:tcPr>
            <w:tcW w:w="866" w:type="dxa"/>
            <w:tcBorders>
              <w:top w:val="single" w:sz="4" w:space="0" w:color="auto"/>
              <w:left w:val="single" w:sz="4" w:space="0" w:color="auto"/>
              <w:bottom w:val="nil"/>
              <w:right w:val="single" w:sz="4" w:space="0" w:color="auto"/>
            </w:tcBorders>
            <w:hideMark/>
          </w:tcPr>
          <w:p w14:paraId="0AD59408" w14:textId="77777777" w:rsidR="005377F9" w:rsidRPr="000670FE" w:rsidRDefault="005377F9" w:rsidP="009A4AAA">
            <w:pPr>
              <w:pStyle w:val="TAH"/>
              <w:keepNext w:val="0"/>
              <w:keepLines w:val="0"/>
              <w:widowControl w:val="0"/>
            </w:pPr>
            <w:r w:rsidRPr="000670FE">
              <w:t>Verdict</w:t>
            </w:r>
          </w:p>
        </w:tc>
      </w:tr>
      <w:tr w:rsidR="005377F9" w:rsidRPr="000670FE" w14:paraId="1E5E19E7" w14:textId="77777777" w:rsidTr="009A4AAA">
        <w:trPr>
          <w:trHeight w:val="199"/>
          <w:jc w:val="center"/>
        </w:trPr>
        <w:tc>
          <w:tcPr>
            <w:tcW w:w="629" w:type="dxa"/>
            <w:tcBorders>
              <w:top w:val="nil"/>
              <w:left w:val="single" w:sz="4" w:space="0" w:color="auto"/>
              <w:bottom w:val="single" w:sz="4" w:space="0" w:color="auto"/>
              <w:right w:val="single" w:sz="4" w:space="0" w:color="auto"/>
            </w:tcBorders>
          </w:tcPr>
          <w:p w14:paraId="199AB649" w14:textId="77777777" w:rsidR="005377F9" w:rsidRPr="000670FE" w:rsidRDefault="005377F9" w:rsidP="009A4AAA">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14:paraId="5F4FDFE4" w14:textId="77777777" w:rsidR="005377F9" w:rsidRPr="000670FE" w:rsidRDefault="005377F9" w:rsidP="009A4AAA">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164D11B6" w14:textId="77777777" w:rsidR="005377F9" w:rsidRPr="000670FE" w:rsidRDefault="005377F9" w:rsidP="009A4AAA">
            <w:pPr>
              <w:pStyle w:val="TAH"/>
              <w:keepNext w:val="0"/>
              <w:keepLines w:val="0"/>
              <w:widowControl w:val="0"/>
            </w:pPr>
            <w:r w:rsidRPr="000670FE">
              <w:t>U - S</w:t>
            </w:r>
          </w:p>
        </w:tc>
        <w:tc>
          <w:tcPr>
            <w:tcW w:w="2614" w:type="dxa"/>
            <w:tcBorders>
              <w:top w:val="single" w:sz="4" w:space="0" w:color="auto"/>
              <w:left w:val="single" w:sz="4" w:space="0" w:color="auto"/>
              <w:bottom w:val="single" w:sz="4" w:space="0" w:color="auto"/>
              <w:right w:val="single" w:sz="4" w:space="0" w:color="auto"/>
            </w:tcBorders>
            <w:hideMark/>
          </w:tcPr>
          <w:p w14:paraId="25AD2B77" w14:textId="77777777" w:rsidR="005377F9" w:rsidRPr="000670FE" w:rsidRDefault="005377F9" w:rsidP="009A4AAA">
            <w:pPr>
              <w:pStyle w:val="TAH"/>
              <w:keepNext w:val="0"/>
              <w:keepLines w:val="0"/>
              <w:widowControl w:val="0"/>
            </w:pPr>
            <w:r w:rsidRPr="000670FE">
              <w:t>Message</w:t>
            </w:r>
          </w:p>
        </w:tc>
        <w:tc>
          <w:tcPr>
            <w:tcW w:w="551" w:type="dxa"/>
            <w:tcBorders>
              <w:top w:val="nil"/>
              <w:left w:val="single" w:sz="4" w:space="0" w:color="auto"/>
              <w:bottom w:val="single" w:sz="4" w:space="0" w:color="auto"/>
              <w:right w:val="single" w:sz="4" w:space="0" w:color="auto"/>
            </w:tcBorders>
          </w:tcPr>
          <w:p w14:paraId="7F693E7B" w14:textId="77777777" w:rsidR="005377F9" w:rsidRPr="000670FE" w:rsidRDefault="005377F9" w:rsidP="009A4AAA">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14:paraId="038EF51D" w14:textId="77777777" w:rsidR="005377F9" w:rsidRPr="000670FE" w:rsidRDefault="005377F9" w:rsidP="009A4AAA">
            <w:pPr>
              <w:pStyle w:val="TAH"/>
              <w:keepNext w:val="0"/>
              <w:keepLines w:val="0"/>
              <w:widowControl w:val="0"/>
            </w:pPr>
          </w:p>
        </w:tc>
      </w:tr>
      <w:tr w:rsidR="005377F9" w:rsidRPr="000670FE" w14:paraId="26ED30BE" w14:textId="77777777" w:rsidTr="009A4AAA">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1B146785" w14:textId="77777777" w:rsidR="005377F9" w:rsidRPr="000670FE" w:rsidRDefault="005377F9" w:rsidP="009A4AAA">
            <w:pPr>
              <w:pStyle w:val="TAC"/>
              <w:keepNext w:val="0"/>
              <w:keepLines w:val="0"/>
              <w:widowControl w:val="0"/>
            </w:pPr>
            <w:r w:rsidRPr="000670FE">
              <w:t>1</w:t>
            </w:r>
          </w:p>
        </w:tc>
        <w:tc>
          <w:tcPr>
            <w:tcW w:w="4121" w:type="dxa"/>
            <w:tcBorders>
              <w:top w:val="single" w:sz="4" w:space="0" w:color="auto"/>
              <w:left w:val="single" w:sz="4" w:space="0" w:color="auto"/>
              <w:bottom w:val="single" w:sz="4" w:space="0" w:color="auto"/>
              <w:right w:val="single" w:sz="4" w:space="0" w:color="auto"/>
            </w:tcBorders>
            <w:hideMark/>
          </w:tcPr>
          <w:p w14:paraId="78D4206C" w14:textId="2FC3217C" w:rsidR="005377F9" w:rsidRPr="000670FE" w:rsidRDefault="005377F9" w:rsidP="009A4AAA">
            <w:pPr>
              <w:pStyle w:val="TAL"/>
              <w:keepNext w:val="0"/>
              <w:keepLines w:val="0"/>
              <w:widowControl w:val="0"/>
            </w:pPr>
            <w:r w:rsidRPr="000670FE">
              <w:t>Make the MCVideo User request the establishment of a MCVideo On-demand Pre-arranged Imminent Peril Group call for the selected MCVideo Imminent Peril Group g A</w:t>
            </w:r>
            <w:r w:rsidRPr="000670FE">
              <w:rPr>
                <w:color w:val="000000"/>
              </w:rPr>
              <w:t>, with implicit Transmission Control</w:t>
            </w:r>
            <w:r w:rsidRPr="000670FE">
              <w:t>.</w:t>
            </w:r>
          </w:p>
          <w:p w14:paraId="7CECB788" w14:textId="4D6601CF" w:rsidR="005377F9" w:rsidRPr="000670FE" w:rsidRDefault="005377F9" w:rsidP="009A4AAA">
            <w:pPr>
              <w:pStyle w:val="TAL"/>
              <w:keepNext w:val="0"/>
              <w:keepLines w:val="0"/>
              <w:widowControl w:val="0"/>
              <w:rPr>
                <w:shd w:val="clear" w:color="auto" w:fill="FF0000"/>
              </w:rPr>
            </w:pPr>
            <w:r>
              <w:t>(</w:t>
            </w:r>
            <w:r w:rsidRPr="000670FE">
              <w:t>NOTE</w:t>
            </w:r>
            <w:r>
              <w:t xml:space="preserve"> 1)</w:t>
            </w:r>
          </w:p>
        </w:tc>
        <w:tc>
          <w:tcPr>
            <w:tcW w:w="723" w:type="dxa"/>
            <w:tcBorders>
              <w:top w:val="single" w:sz="4" w:space="0" w:color="auto"/>
              <w:left w:val="single" w:sz="4" w:space="0" w:color="auto"/>
              <w:bottom w:val="single" w:sz="4" w:space="0" w:color="auto"/>
              <w:right w:val="single" w:sz="4" w:space="0" w:color="auto"/>
            </w:tcBorders>
            <w:hideMark/>
          </w:tcPr>
          <w:p w14:paraId="2049D69E" w14:textId="77777777" w:rsidR="005377F9" w:rsidRPr="000670FE" w:rsidRDefault="005377F9" w:rsidP="009A4AAA">
            <w:pPr>
              <w:pStyle w:val="TAC"/>
              <w:keepNext w:val="0"/>
              <w:keepLines w:val="0"/>
              <w:widowControl w:val="0"/>
            </w:pPr>
            <w:r w:rsidRPr="000670FE">
              <w:t>-</w:t>
            </w:r>
          </w:p>
        </w:tc>
        <w:tc>
          <w:tcPr>
            <w:tcW w:w="2614" w:type="dxa"/>
            <w:tcBorders>
              <w:top w:val="single" w:sz="4" w:space="0" w:color="auto"/>
              <w:left w:val="single" w:sz="4" w:space="0" w:color="auto"/>
              <w:bottom w:val="single" w:sz="4" w:space="0" w:color="auto"/>
              <w:right w:val="single" w:sz="4" w:space="0" w:color="auto"/>
            </w:tcBorders>
            <w:hideMark/>
          </w:tcPr>
          <w:p w14:paraId="4BBB28C4" w14:textId="77777777" w:rsidR="005377F9" w:rsidRPr="000670FE" w:rsidRDefault="005377F9" w:rsidP="009A4AAA">
            <w:pPr>
              <w:pStyle w:val="TAL"/>
              <w:keepNext w:val="0"/>
              <w:keepLines w:val="0"/>
              <w:widowControl w:val="0"/>
            </w:pPr>
            <w:r w:rsidRPr="000670FE">
              <w:t>-</w:t>
            </w:r>
          </w:p>
        </w:tc>
        <w:tc>
          <w:tcPr>
            <w:tcW w:w="551" w:type="dxa"/>
            <w:tcBorders>
              <w:top w:val="single" w:sz="4" w:space="0" w:color="auto"/>
              <w:left w:val="single" w:sz="4" w:space="0" w:color="auto"/>
              <w:bottom w:val="single" w:sz="4" w:space="0" w:color="auto"/>
              <w:right w:val="single" w:sz="4" w:space="0" w:color="auto"/>
            </w:tcBorders>
          </w:tcPr>
          <w:p w14:paraId="6617B7F9"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36F9C451" w14:textId="77777777" w:rsidR="005377F9" w:rsidRPr="000670FE" w:rsidRDefault="005377F9" w:rsidP="009A4AAA">
            <w:pPr>
              <w:pStyle w:val="TAC"/>
              <w:keepNext w:val="0"/>
              <w:keepLines w:val="0"/>
              <w:widowControl w:val="0"/>
            </w:pPr>
            <w:r w:rsidRPr="000670FE">
              <w:t>-</w:t>
            </w:r>
          </w:p>
        </w:tc>
      </w:tr>
      <w:tr w:rsidR="005377F9" w:rsidRPr="000670FE" w14:paraId="436D2843" w14:textId="77777777" w:rsidTr="009A4AAA">
        <w:trPr>
          <w:trHeight w:val="1432"/>
          <w:jc w:val="center"/>
        </w:trPr>
        <w:tc>
          <w:tcPr>
            <w:tcW w:w="629" w:type="dxa"/>
            <w:tcBorders>
              <w:top w:val="single" w:sz="4" w:space="0" w:color="auto"/>
              <w:left w:val="single" w:sz="4" w:space="0" w:color="auto"/>
              <w:bottom w:val="single" w:sz="4" w:space="0" w:color="auto"/>
              <w:right w:val="single" w:sz="4" w:space="0" w:color="auto"/>
            </w:tcBorders>
            <w:hideMark/>
          </w:tcPr>
          <w:p w14:paraId="7473B047" w14:textId="77777777" w:rsidR="005377F9" w:rsidRPr="000670FE" w:rsidRDefault="005377F9" w:rsidP="009A4AAA">
            <w:pPr>
              <w:pStyle w:val="TAC"/>
              <w:keepNext w:val="0"/>
              <w:keepLines w:val="0"/>
              <w:widowControl w:val="0"/>
              <w:rPr>
                <w:color w:val="000000"/>
              </w:rPr>
            </w:pPr>
            <w:r w:rsidRPr="000670FE">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153E8A08" w14:textId="77777777" w:rsidR="005377F9" w:rsidRPr="000670FE" w:rsidRDefault="005377F9" w:rsidP="009A4AAA">
            <w:pPr>
              <w:pStyle w:val="TAL"/>
              <w:keepNext w:val="0"/>
              <w:keepLines w:val="0"/>
              <w:widowControl w:val="0"/>
              <w:rPr>
                <w:color w:val="000000"/>
              </w:rPr>
            </w:pPr>
            <w:r w:rsidRPr="000670FE">
              <w:rPr>
                <w:color w:val="000000"/>
              </w:rPr>
              <w:t xml:space="preserve">EXCEPTION: </w:t>
            </w:r>
            <w:r w:rsidRPr="000670FE">
              <w:t xml:space="preserve">The E-UTRA/EPC actions which are related to the MCVIDEO call establishment are described in TS 36.579-1 [2], subclause 5.4.3A 'Generic Test Procedure for MCVideo CO communication in E-UTRA'. </w:t>
            </w:r>
            <w:r w:rsidRPr="000670FE">
              <w:rPr>
                <w:color w:val="000000"/>
              </w:rPr>
              <w:t>The test sequence below shows only the MCVideo relevant messages exchanged.</w:t>
            </w:r>
          </w:p>
        </w:tc>
        <w:tc>
          <w:tcPr>
            <w:tcW w:w="723" w:type="dxa"/>
            <w:tcBorders>
              <w:top w:val="single" w:sz="4" w:space="0" w:color="auto"/>
              <w:left w:val="single" w:sz="4" w:space="0" w:color="auto"/>
              <w:bottom w:val="single" w:sz="4" w:space="0" w:color="auto"/>
              <w:right w:val="single" w:sz="4" w:space="0" w:color="auto"/>
            </w:tcBorders>
            <w:hideMark/>
          </w:tcPr>
          <w:p w14:paraId="1B4220A9" w14:textId="77777777" w:rsidR="005377F9" w:rsidRPr="000670FE" w:rsidRDefault="005377F9" w:rsidP="009A4AAA">
            <w:pPr>
              <w:pStyle w:val="TAC"/>
              <w:keepNext w:val="0"/>
              <w:keepLines w:val="0"/>
              <w:widowControl w:val="0"/>
              <w:rPr>
                <w:color w:val="000000"/>
              </w:rPr>
            </w:pPr>
            <w:r w:rsidRPr="000670FE">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52EBBF5F" w14:textId="77777777" w:rsidR="005377F9" w:rsidRPr="000670FE" w:rsidRDefault="005377F9" w:rsidP="009A4AAA">
            <w:pPr>
              <w:pStyle w:val="TAL"/>
              <w:keepNext w:val="0"/>
              <w:keepLines w:val="0"/>
              <w:widowControl w:val="0"/>
              <w:rPr>
                <w:color w:val="000000"/>
              </w:rPr>
            </w:pPr>
            <w:r w:rsidRPr="000670FE">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39198065" w14:textId="77777777" w:rsidR="005377F9" w:rsidRPr="000670FE" w:rsidRDefault="005377F9" w:rsidP="009A4AAA">
            <w:pPr>
              <w:pStyle w:val="TAC"/>
              <w:keepNext w:val="0"/>
              <w:keepLines w:val="0"/>
              <w:widowControl w:val="0"/>
              <w:rPr>
                <w:color w:val="000000"/>
              </w:rPr>
            </w:pPr>
            <w:r w:rsidRPr="000670FE">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225F7736" w14:textId="77777777" w:rsidR="005377F9" w:rsidRPr="000670FE" w:rsidRDefault="005377F9" w:rsidP="009A4AAA">
            <w:pPr>
              <w:pStyle w:val="TAC"/>
              <w:keepNext w:val="0"/>
              <w:keepLines w:val="0"/>
              <w:widowControl w:val="0"/>
              <w:rPr>
                <w:color w:val="000000"/>
              </w:rPr>
            </w:pPr>
            <w:r w:rsidRPr="000670FE">
              <w:rPr>
                <w:color w:val="000000"/>
              </w:rPr>
              <w:t>-</w:t>
            </w:r>
          </w:p>
        </w:tc>
      </w:tr>
      <w:tr w:rsidR="005377F9" w:rsidRPr="000670FE" w14:paraId="1EAF1A50" w14:textId="77777777" w:rsidTr="009A4AAA">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4DAE5D6B" w14:textId="77777777" w:rsidR="005377F9" w:rsidRPr="000670FE" w:rsidRDefault="005377F9" w:rsidP="009A4AAA">
            <w:pPr>
              <w:pStyle w:val="TAC"/>
              <w:keepNext w:val="0"/>
              <w:keepLines w:val="0"/>
              <w:widowControl w:val="0"/>
            </w:pPr>
            <w:r w:rsidRPr="000670FE">
              <w:t>2</w:t>
            </w:r>
          </w:p>
        </w:tc>
        <w:tc>
          <w:tcPr>
            <w:tcW w:w="4121" w:type="dxa"/>
            <w:tcBorders>
              <w:top w:val="single" w:sz="4" w:space="0" w:color="auto"/>
              <w:left w:val="single" w:sz="4" w:space="0" w:color="auto"/>
              <w:bottom w:val="single" w:sz="4" w:space="0" w:color="auto"/>
              <w:right w:val="single" w:sz="4" w:space="0" w:color="auto"/>
            </w:tcBorders>
            <w:hideMark/>
          </w:tcPr>
          <w:p w14:paraId="3542ABDC" w14:textId="77777777" w:rsidR="005377F9" w:rsidRPr="000670FE" w:rsidRDefault="005377F9" w:rsidP="009A4AAA">
            <w:pPr>
              <w:pStyle w:val="TAL"/>
              <w:keepNext w:val="0"/>
              <w:keepLines w:val="0"/>
              <w:widowControl w:val="0"/>
            </w:pPr>
            <w:r w:rsidRPr="000670FE">
              <w:t xml:space="preserve">Check: Does the UE (MCVideo client) send an initial SIP INVITE message requesting the establishment of an MCVideo On-demand pre-arranged Imminent Peril Group Call </w:t>
            </w:r>
            <w:r w:rsidRPr="000670FE">
              <w:rPr>
                <w:color w:val="000000"/>
              </w:rPr>
              <w:t>with implicit Transmission Control</w:t>
            </w:r>
            <w:r w:rsidRPr="000670FE">
              <w:t>?</w:t>
            </w:r>
          </w:p>
        </w:tc>
        <w:tc>
          <w:tcPr>
            <w:tcW w:w="723" w:type="dxa"/>
            <w:tcBorders>
              <w:top w:val="single" w:sz="4" w:space="0" w:color="auto"/>
              <w:left w:val="single" w:sz="4" w:space="0" w:color="auto"/>
              <w:bottom w:val="single" w:sz="4" w:space="0" w:color="auto"/>
              <w:right w:val="single" w:sz="4" w:space="0" w:color="auto"/>
            </w:tcBorders>
            <w:hideMark/>
          </w:tcPr>
          <w:p w14:paraId="59C7F687" w14:textId="77777777" w:rsidR="005377F9" w:rsidRPr="000670FE" w:rsidRDefault="005377F9" w:rsidP="009A4AAA">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hideMark/>
          </w:tcPr>
          <w:p w14:paraId="6749908D" w14:textId="77777777" w:rsidR="005377F9" w:rsidRPr="000670FE" w:rsidRDefault="005377F9" w:rsidP="009A4AAA">
            <w:pPr>
              <w:pStyle w:val="TAL"/>
              <w:keepNext w:val="0"/>
              <w:keepLines w:val="0"/>
              <w:widowControl w:val="0"/>
            </w:pPr>
            <w:r w:rsidRPr="000670FE">
              <w:t>SIP INVITE</w:t>
            </w:r>
          </w:p>
        </w:tc>
        <w:tc>
          <w:tcPr>
            <w:tcW w:w="551" w:type="dxa"/>
            <w:tcBorders>
              <w:top w:val="single" w:sz="4" w:space="0" w:color="auto"/>
              <w:left w:val="single" w:sz="4" w:space="0" w:color="auto"/>
              <w:bottom w:val="single" w:sz="4" w:space="0" w:color="auto"/>
              <w:right w:val="single" w:sz="4" w:space="0" w:color="auto"/>
            </w:tcBorders>
          </w:tcPr>
          <w:p w14:paraId="0C3B6690" w14:textId="77777777" w:rsidR="005377F9" w:rsidRPr="000670FE" w:rsidRDefault="005377F9" w:rsidP="009A4AAA">
            <w:pPr>
              <w:pStyle w:val="TAC"/>
              <w:keepNext w:val="0"/>
              <w:keepLines w:val="0"/>
              <w:widowControl w:val="0"/>
            </w:pPr>
            <w:r w:rsidRPr="000670FE">
              <w:t>1</w:t>
            </w:r>
          </w:p>
        </w:tc>
        <w:tc>
          <w:tcPr>
            <w:tcW w:w="866" w:type="dxa"/>
            <w:tcBorders>
              <w:top w:val="single" w:sz="4" w:space="0" w:color="auto"/>
              <w:left w:val="single" w:sz="4" w:space="0" w:color="auto"/>
              <w:bottom w:val="single" w:sz="4" w:space="0" w:color="auto"/>
              <w:right w:val="single" w:sz="4" w:space="0" w:color="auto"/>
            </w:tcBorders>
          </w:tcPr>
          <w:p w14:paraId="5DDA6705" w14:textId="77777777" w:rsidR="005377F9" w:rsidRPr="000670FE" w:rsidRDefault="005377F9" w:rsidP="009A4AAA">
            <w:pPr>
              <w:pStyle w:val="TAC"/>
              <w:keepNext w:val="0"/>
              <w:keepLines w:val="0"/>
              <w:widowControl w:val="0"/>
            </w:pPr>
            <w:r w:rsidRPr="000670FE">
              <w:t>P</w:t>
            </w:r>
          </w:p>
        </w:tc>
      </w:tr>
      <w:tr w:rsidR="005377F9" w:rsidRPr="000670FE" w14:paraId="596D9DF6" w14:textId="77777777" w:rsidTr="009A4AAA">
        <w:trPr>
          <w:trHeight w:val="260"/>
          <w:jc w:val="center"/>
        </w:trPr>
        <w:tc>
          <w:tcPr>
            <w:tcW w:w="629" w:type="dxa"/>
            <w:tcBorders>
              <w:top w:val="single" w:sz="4" w:space="0" w:color="auto"/>
              <w:left w:val="single" w:sz="4" w:space="0" w:color="auto"/>
              <w:bottom w:val="single" w:sz="4" w:space="0" w:color="auto"/>
              <w:right w:val="single" w:sz="4" w:space="0" w:color="auto"/>
            </w:tcBorders>
          </w:tcPr>
          <w:p w14:paraId="3E912D54" w14:textId="77777777" w:rsidR="005377F9" w:rsidRPr="000670FE" w:rsidRDefault="005377F9" w:rsidP="009A4AAA">
            <w:pPr>
              <w:pStyle w:val="TAC"/>
              <w:keepNext w:val="0"/>
              <w:keepLines w:val="0"/>
              <w:widowControl w:val="0"/>
              <w:rPr>
                <w:rFonts w:cs="Arial"/>
                <w:szCs w:val="18"/>
              </w:rPr>
            </w:pPr>
            <w:r w:rsidRPr="000670FE">
              <w:rPr>
                <w:rFonts w:cs="Arial"/>
                <w:szCs w:val="18"/>
              </w:rPr>
              <w:t>3</w:t>
            </w:r>
          </w:p>
        </w:tc>
        <w:tc>
          <w:tcPr>
            <w:tcW w:w="4121" w:type="dxa"/>
            <w:tcBorders>
              <w:top w:val="single" w:sz="4" w:space="0" w:color="auto"/>
              <w:left w:val="single" w:sz="4" w:space="0" w:color="auto"/>
              <w:bottom w:val="single" w:sz="4" w:space="0" w:color="auto"/>
              <w:right w:val="single" w:sz="4" w:space="0" w:color="auto"/>
            </w:tcBorders>
          </w:tcPr>
          <w:p w14:paraId="6284C72E" w14:textId="77777777" w:rsidR="005377F9" w:rsidRPr="000670FE" w:rsidRDefault="005377F9" w:rsidP="009A4AAA">
            <w:pPr>
              <w:pStyle w:val="TAL"/>
              <w:keepNext w:val="0"/>
              <w:keepLines w:val="0"/>
              <w:widowControl w:val="0"/>
            </w:pPr>
            <w:r w:rsidRPr="000670FE">
              <w:t>The SS (MCVideo Server) sends a SIP 100 (Trying) message</w:t>
            </w:r>
          </w:p>
        </w:tc>
        <w:tc>
          <w:tcPr>
            <w:tcW w:w="723" w:type="dxa"/>
            <w:tcBorders>
              <w:top w:val="single" w:sz="4" w:space="0" w:color="auto"/>
              <w:left w:val="single" w:sz="4" w:space="0" w:color="auto"/>
              <w:bottom w:val="single" w:sz="4" w:space="0" w:color="auto"/>
              <w:right w:val="single" w:sz="4" w:space="0" w:color="auto"/>
            </w:tcBorders>
          </w:tcPr>
          <w:p w14:paraId="1ADA1D7C" w14:textId="77777777" w:rsidR="005377F9" w:rsidRPr="000670FE" w:rsidRDefault="005377F9" w:rsidP="009A4AAA">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tcPr>
          <w:p w14:paraId="3CA9D57F" w14:textId="77777777" w:rsidR="005377F9" w:rsidRPr="000670FE" w:rsidRDefault="005377F9" w:rsidP="009A4AAA">
            <w:pPr>
              <w:pStyle w:val="TAL"/>
              <w:keepNext w:val="0"/>
              <w:keepLines w:val="0"/>
              <w:widowControl w:val="0"/>
            </w:pPr>
            <w:r w:rsidRPr="000670FE">
              <w:t>SIP 100 (Trying)</w:t>
            </w:r>
          </w:p>
        </w:tc>
        <w:tc>
          <w:tcPr>
            <w:tcW w:w="551" w:type="dxa"/>
            <w:tcBorders>
              <w:top w:val="single" w:sz="4" w:space="0" w:color="auto"/>
              <w:left w:val="single" w:sz="4" w:space="0" w:color="auto"/>
              <w:bottom w:val="single" w:sz="4" w:space="0" w:color="auto"/>
              <w:right w:val="single" w:sz="4" w:space="0" w:color="auto"/>
            </w:tcBorders>
          </w:tcPr>
          <w:p w14:paraId="5A702C7F"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1C67E94B" w14:textId="77777777" w:rsidR="005377F9" w:rsidRPr="000670FE" w:rsidRDefault="005377F9" w:rsidP="009A4AAA">
            <w:pPr>
              <w:pStyle w:val="TAC"/>
              <w:keepNext w:val="0"/>
              <w:keepLines w:val="0"/>
              <w:widowControl w:val="0"/>
            </w:pPr>
            <w:r w:rsidRPr="000670FE">
              <w:t>-</w:t>
            </w:r>
          </w:p>
        </w:tc>
      </w:tr>
      <w:tr w:rsidR="005377F9" w:rsidRPr="000670FE" w14:paraId="3F5DDA33" w14:textId="77777777" w:rsidTr="009A4AAA">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D51DDA7" w14:textId="77777777" w:rsidR="005377F9" w:rsidRPr="000670FE" w:rsidRDefault="005377F9" w:rsidP="009A4AAA">
            <w:pPr>
              <w:pStyle w:val="TAC"/>
              <w:keepNext w:val="0"/>
              <w:keepLines w:val="0"/>
              <w:widowControl w:val="0"/>
              <w:rPr>
                <w:rFonts w:cs="Arial"/>
                <w:szCs w:val="18"/>
              </w:rPr>
            </w:pPr>
            <w:r w:rsidRPr="000670FE">
              <w:rPr>
                <w:rFonts w:cs="Arial"/>
                <w:szCs w:val="18"/>
              </w:rPr>
              <w:t>4</w:t>
            </w:r>
          </w:p>
        </w:tc>
        <w:tc>
          <w:tcPr>
            <w:tcW w:w="4121" w:type="dxa"/>
            <w:tcBorders>
              <w:top w:val="single" w:sz="4" w:space="0" w:color="auto"/>
              <w:left w:val="single" w:sz="4" w:space="0" w:color="auto"/>
              <w:bottom w:val="single" w:sz="4" w:space="0" w:color="auto"/>
              <w:right w:val="single" w:sz="4" w:space="0" w:color="auto"/>
            </w:tcBorders>
            <w:hideMark/>
          </w:tcPr>
          <w:p w14:paraId="28B1301A" w14:textId="77777777" w:rsidR="005377F9" w:rsidRPr="000670FE" w:rsidRDefault="005377F9" w:rsidP="009A4AAA">
            <w:pPr>
              <w:pStyle w:val="TAL"/>
              <w:keepNext w:val="0"/>
              <w:keepLines w:val="0"/>
              <w:widowControl w:val="0"/>
            </w:pPr>
            <w:r w:rsidRPr="000670FE">
              <w:t>The SS (MCVideo Server) sends SIP 200 (OK) message, indicating that the MCVideo call has been established.</w:t>
            </w:r>
          </w:p>
        </w:tc>
        <w:tc>
          <w:tcPr>
            <w:tcW w:w="723" w:type="dxa"/>
            <w:tcBorders>
              <w:top w:val="single" w:sz="4" w:space="0" w:color="auto"/>
              <w:left w:val="single" w:sz="4" w:space="0" w:color="auto"/>
              <w:bottom w:val="single" w:sz="4" w:space="0" w:color="auto"/>
              <w:right w:val="single" w:sz="4" w:space="0" w:color="auto"/>
            </w:tcBorders>
            <w:hideMark/>
          </w:tcPr>
          <w:p w14:paraId="308F2685" w14:textId="77777777" w:rsidR="005377F9" w:rsidRPr="000670FE" w:rsidRDefault="005377F9" w:rsidP="009A4AAA">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hideMark/>
          </w:tcPr>
          <w:p w14:paraId="7EC58452" w14:textId="77777777" w:rsidR="005377F9" w:rsidRPr="000670FE" w:rsidRDefault="005377F9" w:rsidP="009A4AAA">
            <w:pPr>
              <w:pStyle w:val="TAL"/>
              <w:keepNext w:val="0"/>
              <w:keepLines w:val="0"/>
              <w:widowControl w:val="0"/>
            </w:pPr>
            <w:r w:rsidRPr="000670FE">
              <w:t>SIP 200 (OK)</w:t>
            </w:r>
          </w:p>
        </w:tc>
        <w:tc>
          <w:tcPr>
            <w:tcW w:w="551" w:type="dxa"/>
            <w:tcBorders>
              <w:top w:val="single" w:sz="4" w:space="0" w:color="auto"/>
              <w:left w:val="single" w:sz="4" w:space="0" w:color="auto"/>
              <w:bottom w:val="single" w:sz="4" w:space="0" w:color="auto"/>
              <w:right w:val="single" w:sz="4" w:space="0" w:color="auto"/>
            </w:tcBorders>
          </w:tcPr>
          <w:p w14:paraId="7A722CFB"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0934884E" w14:textId="77777777" w:rsidR="005377F9" w:rsidRPr="000670FE" w:rsidRDefault="005377F9" w:rsidP="009A4AAA">
            <w:pPr>
              <w:pStyle w:val="TAC"/>
              <w:keepNext w:val="0"/>
              <w:keepLines w:val="0"/>
              <w:widowControl w:val="0"/>
            </w:pPr>
            <w:r w:rsidRPr="000670FE">
              <w:t>-</w:t>
            </w:r>
          </w:p>
        </w:tc>
      </w:tr>
      <w:tr w:rsidR="005377F9" w:rsidRPr="000670FE" w14:paraId="024E8673"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E88A368" w14:textId="77777777" w:rsidR="005377F9" w:rsidRPr="000670FE" w:rsidRDefault="005377F9" w:rsidP="009A4AAA">
            <w:pPr>
              <w:pStyle w:val="TAC"/>
              <w:keepNext w:val="0"/>
              <w:keepLines w:val="0"/>
              <w:widowControl w:val="0"/>
            </w:pPr>
            <w:r w:rsidRPr="000670FE">
              <w:t>5</w:t>
            </w:r>
          </w:p>
        </w:tc>
        <w:tc>
          <w:tcPr>
            <w:tcW w:w="4121" w:type="dxa"/>
            <w:tcBorders>
              <w:top w:val="single" w:sz="4" w:space="0" w:color="auto"/>
              <w:left w:val="single" w:sz="4" w:space="0" w:color="auto"/>
              <w:bottom w:val="single" w:sz="4" w:space="0" w:color="auto"/>
              <w:right w:val="single" w:sz="4" w:space="0" w:color="auto"/>
            </w:tcBorders>
            <w:hideMark/>
          </w:tcPr>
          <w:p w14:paraId="2AF18E32" w14:textId="5D604FD1" w:rsidR="005377F9" w:rsidRPr="000670FE" w:rsidRDefault="005377F9" w:rsidP="009A4AAA">
            <w:pPr>
              <w:pStyle w:val="TAL"/>
              <w:keepNext w:val="0"/>
              <w:keepLines w:val="0"/>
              <w:widowControl w:val="0"/>
            </w:pPr>
            <w:r w:rsidRPr="000670FE">
              <w:t>Check: Does the UE (MCVideo client) send a SIP ACK message in response to the SIP 200 (OK) message?</w:t>
            </w:r>
          </w:p>
        </w:tc>
        <w:tc>
          <w:tcPr>
            <w:tcW w:w="723" w:type="dxa"/>
            <w:tcBorders>
              <w:top w:val="single" w:sz="4" w:space="0" w:color="auto"/>
              <w:left w:val="single" w:sz="4" w:space="0" w:color="auto"/>
              <w:bottom w:val="single" w:sz="4" w:space="0" w:color="auto"/>
              <w:right w:val="single" w:sz="4" w:space="0" w:color="auto"/>
            </w:tcBorders>
            <w:hideMark/>
          </w:tcPr>
          <w:p w14:paraId="0FE8DD99" w14:textId="77777777" w:rsidR="005377F9" w:rsidRPr="000670FE" w:rsidRDefault="005377F9" w:rsidP="009A4AAA">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hideMark/>
          </w:tcPr>
          <w:p w14:paraId="7389EA5B" w14:textId="77777777" w:rsidR="005377F9" w:rsidRPr="000670FE" w:rsidRDefault="005377F9" w:rsidP="009A4AAA">
            <w:pPr>
              <w:pStyle w:val="TAL"/>
              <w:keepNext w:val="0"/>
              <w:keepLines w:val="0"/>
              <w:widowControl w:val="0"/>
            </w:pPr>
            <w:r w:rsidRPr="000670FE">
              <w:t>SIP ACK</w:t>
            </w:r>
          </w:p>
        </w:tc>
        <w:tc>
          <w:tcPr>
            <w:tcW w:w="551" w:type="dxa"/>
            <w:tcBorders>
              <w:top w:val="single" w:sz="4" w:space="0" w:color="auto"/>
              <w:left w:val="single" w:sz="4" w:space="0" w:color="auto"/>
              <w:bottom w:val="single" w:sz="4" w:space="0" w:color="auto"/>
              <w:right w:val="single" w:sz="4" w:space="0" w:color="auto"/>
            </w:tcBorders>
          </w:tcPr>
          <w:p w14:paraId="0CF0929B" w14:textId="52E2FB29" w:rsidR="005377F9" w:rsidRPr="000670FE" w:rsidRDefault="005377F9" w:rsidP="009A4AAA">
            <w:pPr>
              <w:pStyle w:val="TAC"/>
              <w:keepNext w:val="0"/>
              <w:keepLines w:val="0"/>
              <w:widowControl w:val="0"/>
            </w:pPr>
            <w:r>
              <w:t>1</w:t>
            </w:r>
          </w:p>
        </w:tc>
        <w:tc>
          <w:tcPr>
            <w:tcW w:w="866" w:type="dxa"/>
            <w:tcBorders>
              <w:top w:val="single" w:sz="4" w:space="0" w:color="auto"/>
              <w:left w:val="single" w:sz="4" w:space="0" w:color="auto"/>
              <w:bottom w:val="single" w:sz="4" w:space="0" w:color="auto"/>
              <w:right w:val="single" w:sz="4" w:space="0" w:color="auto"/>
            </w:tcBorders>
          </w:tcPr>
          <w:p w14:paraId="04350D5E" w14:textId="68CA45DC" w:rsidR="005377F9" w:rsidRPr="000670FE" w:rsidRDefault="005377F9" w:rsidP="009A4AAA">
            <w:pPr>
              <w:pStyle w:val="TAC"/>
              <w:keepNext w:val="0"/>
              <w:keepLines w:val="0"/>
              <w:widowControl w:val="0"/>
            </w:pPr>
            <w:r>
              <w:t>P</w:t>
            </w:r>
          </w:p>
        </w:tc>
      </w:tr>
      <w:tr w:rsidR="005377F9" w:rsidRPr="000670FE" w14:paraId="1BB1FDE5"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9889F34" w14:textId="77777777" w:rsidR="005377F9" w:rsidRPr="000670FE" w:rsidRDefault="005377F9" w:rsidP="009A4AAA">
            <w:pPr>
              <w:pStyle w:val="TAC"/>
              <w:keepNext w:val="0"/>
              <w:keepLines w:val="0"/>
              <w:widowControl w:val="0"/>
              <w:rPr>
                <w:rFonts w:cs="Arial"/>
                <w:szCs w:val="18"/>
              </w:rPr>
            </w:pPr>
            <w:r w:rsidRPr="000670FE">
              <w:rPr>
                <w:rFonts w:cs="Arial"/>
                <w:szCs w:val="18"/>
              </w:rPr>
              <w:t>6</w:t>
            </w:r>
          </w:p>
        </w:tc>
        <w:tc>
          <w:tcPr>
            <w:tcW w:w="4121" w:type="dxa"/>
            <w:tcBorders>
              <w:top w:val="single" w:sz="4" w:space="0" w:color="auto"/>
              <w:left w:val="single" w:sz="4" w:space="0" w:color="auto"/>
              <w:bottom w:val="single" w:sz="4" w:space="0" w:color="auto"/>
              <w:right w:val="single" w:sz="4" w:space="0" w:color="auto"/>
            </w:tcBorders>
          </w:tcPr>
          <w:p w14:paraId="295054ED" w14:textId="77777777" w:rsidR="005377F9" w:rsidRPr="000670FE" w:rsidRDefault="005377F9" w:rsidP="009A4AAA">
            <w:pPr>
              <w:pStyle w:val="TAL"/>
              <w:keepNext w:val="0"/>
              <w:keepLines w:val="0"/>
              <w:widowControl w:val="0"/>
              <w:rPr>
                <w:rFonts w:cs="Arial"/>
                <w:szCs w:val="18"/>
              </w:rPr>
            </w:pPr>
            <w:r w:rsidRPr="000670FE">
              <w:rPr>
                <w:rFonts w:cs="Arial"/>
                <w:szCs w:val="18"/>
              </w:rPr>
              <w:t>The SS (MCVideo Server) sends a Transmission Granted message.</w:t>
            </w:r>
          </w:p>
        </w:tc>
        <w:tc>
          <w:tcPr>
            <w:tcW w:w="723" w:type="dxa"/>
            <w:tcBorders>
              <w:top w:val="single" w:sz="4" w:space="0" w:color="auto"/>
              <w:left w:val="single" w:sz="4" w:space="0" w:color="auto"/>
              <w:bottom w:val="single" w:sz="4" w:space="0" w:color="auto"/>
              <w:right w:val="single" w:sz="4" w:space="0" w:color="auto"/>
            </w:tcBorders>
          </w:tcPr>
          <w:p w14:paraId="09D6DA13" w14:textId="77777777" w:rsidR="005377F9" w:rsidRPr="000670FE" w:rsidRDefault="005377F9" w:rsidP="009A4AAA">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tcPr>
          <w:p w14:paraId="1278B371" w14:textId="77777777" w:rsidR="005377F9" w:rsidRPr="000670FE" w:rsidRDefault="005377F9" w:rsidP="009A4AAA">
            <w:pPr>
              <w:pStyle w:val="TAL"/>
              <w:keepNext w:val="0"/>
              <w:keepLines w:val="0"/>
              <w:widowControl w:val="0"/>
              <w:rPr>
                <w:rFonts w:cs="Arial"/>
                <w:szCs w:val="18"/>
              </w:rPr>
            </w:pPr>
            <w:r w:rsidRPr="000670FE">
              <w:rPr>
                <w:rFonts w:cs="Arial"/>
                <w:szCs w:val="18"/>
              </w:rPr>
              <w:t>Transmission Granted</w:t>
            </w:r>
          </w:p>
        </w:tc>
        <w:tc>
          <w:tcPr>
            <w:tcW w:w="551" w:type="dxa"/>
            <w:tcBorders>
              <w:top w:val="single" w:sz="4" w:space="0" w:color="auto"/>
              <w:left w:val="single" w:sz="4" w:space="0" w:color="auto"/>
              <w:bottom w:val="single" w:sz="4" w:space="0" w:color="auto"/>
              <w:right w:val="single" w:sz="4" w:space="0" w:color="auto"/>
            </w:tcBorders>
          </w:tcPr>
          <w:p w14:paraId="3B88B3CB"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06664000" w14:textId="77777777" w:rsidR="005377F9" w:rsidRPr="000670FE" w:rsidRDefault="005377F9" w:rsidP="009A4AAA">
            <w:pPr>
              <w:pStyle w:val="TAC"/>
              <w:keepNext w:val="0"/>
              <w:keepLines w:val="0"/>
              <w:widowControl w:val="0"/>
            </w:pPr>
            <w:r w:rsidRPr="000670FE">
              <w:t>-</w:t>
            </w:r>
          </w:p>
        </w:tc>
      </w:tr>
      <w:tr w:rsidR="005377F9" w:rsidRPr="000670FE" w14:paraId="122EB0BA"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665EF05" w14:textId="77777777" w:rsidR="005377F9" w:rsidRPr="000670FE" w:rsidRDefault="005377F9" w:rsidP="009A4AAA">
            <w:pPr>
              <w:pStyle w:val="TAC"/>
              <w:keepNext w:val="0"/>
              <w:keepLines w:val="0"/>
              <w:widowControl w:val="0"/>
              <w:rPr>
                <w:rFonts w:cs="Arial"/>
                <w:szCs w:val="18"/>
              </w:rPr>
            </w:pPr>
            <w:r w:rsidRPr="000670FE">
              <w:rPr>
                <w:rFonts w:cs="Arial"/>
                <w:szCs w:val="18"/>
              </w:rPr>
              <w:t>7</w:t>
            </w:r>
          </w:p>
        </w:tc>
        <w:tc>
          <w:tcPr>
            <w:tcW w:w="4121" w:type="dxa"/>
            <w:tcBorders>
              <w:top w:val="single" w:sz="4" w:space="0" w:color="auto"/>
              <w:left w:val="single" w:sz="4" w:space="0" w:color="auto"/>
              <w:bottom w:val="single" w:sz="4" w:space="0" w:color="auto"/>
              <w:right w:val="single" w:sz="4" w:space="0" w:color="auto"/>
            </w:tcBorders>
          </w:tcPr>
          <w:p w14:paraId="5F8F4877" w14:textId="77777777" w:rsidR="005377F9" w:rsidRPr="000670FE" w:rsidRDefault="005377F9" w:rsidP="009A4AAA">
            <w:pPr>
              <w:pStyle w:val="TAL"/>
              <w:keepNext w:val="0"/>
              <w:keepLines w:val="0"/>
              <w:widowControl w:val="0"/>
              <w:rPr>
                <w:rFonts w:cs="Arial"/>
                <w:szCs w:val="18"/>
              </w:rPr>
            </w:pPr>
            <w:r w:rsidRPr="000670FE">
              <w:rPr>
                <w:rFonts w:cs="Arial"/>
                <w:szCs w:val="18"/>
              </w:rPr>
              <w:t>Check: Does the UE (MCVideo Client) responds with a Transmission Control ACK message?</w:t>
            </w:r>
          </w:p>
        </w:tc>
        <w:tc>
          <w:tcPr>
            <w:tcW w:w="723" w:type="dxa"/>
            <w:tcBorders>
              <w:top w:val="single" w:sz="4" w:space="0" w:color="auto"/>
              <w:left w:val="single" w:sz="4" w:space="0" w:color="auto"/>
              <w:bottom w:val="single" w:sz="4" w:space="0" w:color="auto"/>
              <w:right w:val="single" w:sz="4" w:space="0" w:color="auto"/>
            </w:tcBorders>
          </w:tcPr>
          <w:p w14:paraId="16DBD92C" w14:textId="77777777" w:rsidR="005377F9" w:rsidRPr="000670FE" w:rsidRDefault="005377F9" w:rsidP="009A4AAA">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tcPr>
          <w:p w14:paraId="0B271B98" w14:textId="77777777" w:rsidR="005377F9" w:rsidRPr="000670FE" w:rsidRDefault="005377F9" w:rsidP="009A4AAA">
            <w:pPr>
              <w:pStyle w:val="TAL"/>
              <w:keepNext w:val="0"/>
              <w:keepLines w:val="0"/>
              <w:widowControl w:val="0"/>
              <w:rPr>
                <w:rFonts w:cs="Arial"/>
                <w:szCs w:val="18"/>
              </w:rPr>
            </w:pPr>
            <w:r w:rsidRPr="000670FE">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765A48F1" w14:textId="77777777" w:rsidR="005377F9" w:rsidRPr="000670FE" w:rsidRDefault="005377F9" w:rsidP="009A4AAA">
            <w:pPr>
              <w:pStyle w:val="TAC"/>
              <w:keepNext w:val="0"/>
              <w:keepLines w:val="0"/>
              <w:widowControl w:val="0"/>
            </w:pPr>
            <w:r w:rsidRPr="000670FE">
              <w:t>2</w:t>
            </w:r>
          </w:p>
        </w:tc>
        <w:tc>
          <w:tcPr>
            <w:tcW w:w="866" w:type="dxa"/>
            <w:tcBorders>
              <w:top w:val="single" w:sz="4" w:space="0" w:color="auto"/>
              <w:left w:val="single" w:sz="4" w:space="0" w:color="auto"/>
              <w:bottom w:val="single" w:sz="4" w:space="0" w:color="auto"/>
              <w:right w:val="single" w:sz="4" w:space="0" w:color="auto"/>
            </w:tcBorders>
          </w:tcPr>
          <w:p w14:paraId="00AD44A2" w14:textId="77777777" w:rsidR="005377F9" w:rsidRPr="000670FE" w:rsidRDefault="005377F9" w:rsidP="009A4AAA">
            <w:pPr>
              <w:pStyle w:val="TAC"/>
              <w:keepNext w:val="0"/>
              <w:keepLines w:val="0"/>
              <w:widowControl w:val="0"/>
            </w:pPr>
            <w:r w:rsidRPr="000670FE">
              <w:t>P</w:t>
            </w:r>
          </w:p>
        </w:tc>
      </w:tr>
      <w:tr w:rsidR="005377F9" w:rsidRPr="000670FE" w14:paraId="603F3874"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243E9A0D" w14:textId="77777777" w:rsidR="005377F9" w:rsidRPr="000670FE" w:rsidRDefault="005377F9" w:rsidP="009A4AAA">
            <w:pPr>
              <w:pStyle w:val="TAC"/>
              <w:keepNext w:val="0"/>
              <w:keepLines w:val="0"/>
              <w:widowControl w:val="0"/>
              <w:rPr>
                <w:rFonts w:cs="Arial"/>
                <w:szCs w:val="18"/>
              </w:rPr>
            </w:pPr>
            <w:r w:rsidRPr="000670FE">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14:paraId="10A8B8D5" w14:textId="77777777" w:rsidR="005377F9" w:rsidRPr="000670FE" w:rsidRDefault="005377F9" w:rsidP="009A4AAA">
            <w:pPr>
              <w:pStyle w:val="TAL"/>
              <w:keepNext w:val="0"/>
              <w:keepLines w:val="0"/>
              <w:widowControl w:val="0"/>
            </w:pPr>
            <w:r w:rsidRPr="000670FE">
              <w:rPr>
                <w:rFonts w:cs="Arial"/>
                <w:szCs w:val="18"/>
              </w:rPr>
              <w:t xml:space="preserve">Check: Does the UE (MCVideo Client) </w:t>
            </w:r>
            <w:r w:rsidRPr="000670FE">
              <w:t>provide Transmission granted notification to the user?</w:t>
            </w:r>
          </w:p>
          <w:p w14:paraId="33C785E1" w14:textId="32E6ED54" w:rsidR="005377F9" w:rsidRPr="000670FE" w:rsidRDefault="005377F9" w:rsidP="009A4AAA">
            <w:pPr>
              <w:pStyle w:val="TAL"/>
              <w:keepNext w:val="0"/>
              <w:keepLines w:val="0"/>
              <w:widowControl w:val="0"/>
              <w:rPr>
                <w:rFonts w:cs="Arial"/>
                <w:szCs w:val="18"/>
              </w:rPr>
            </w:pPr>
            <w:r>
              <w:t>(</w:t>
            </w:r>
            <w:r w:rsidRPr="000670FE">
              <w:t>NOTE</w:t>
            </w:r>
            <w:r>
              <w:t xml:space="preserve"> 1)</w:t>
            </w:r>
            <w:r w:rsidRPr="000670FE">
              <w:t>.</w:t>
            </w:r>
          </w:p>
        </w:tc>
        <w:tc>
          <w:tcPr>
            <w:tcW w:w="723" w:type="dxa"/>
            <w:tcBorders>
              <w:top w:val="single" w:sz="4" w:space="0" w:color="auto"/>
              <w:left w:val="single" w:sz="4" w:space="0" w:color="auto"/>
              <w:bottom w:val="single" w:sz="4" w:space="0" w:color="auto"/>
              <w:right w:val="single" w:sz="4" w:space="0" w:color="auto"/>
            </w:tcBorders>
          </w:tcPr>
          <w:p w14:paraId="0867D74E" w14:textId="77777777" w:rsidR="005377F9" w:rsidRPr="000670FE" w:rsidRDefault="005377F9" w:rsidP="009A4AAA">
            <w:pPr>
              <w:pStyle w:val="TAC"/>
              <w:keepNext w:val="0"/>
              <w:keepLines w:val="0"/>
              <w:widowControl w:val="0"/>
            </w:pPr>
            <w:r w:rsidRPr="000670FE">
              <w:t>-</w:t>
            </w:r>
          </w:p>
        </w:tc>
        <w:tc>
          <w:tcPr>
            <w:tcW w:w="2614" w:type="dxa"/>
            <w:tcBorders>
              <w:top w:val="single" w:sz="4" w:space="0" w:color="auto"/>
              <w:left w:val="single" w:sz="4" w:space="0" w:color="auto"/>
              <w:bottom w:val="single" w:sz="4" w:space="0" w:color="auto"/>
              <w:right w:val="single" w:sz="4" w:space="0" w:color="auto"/>
            </w:tcBorders>
          </w:tcPr>
          <w:p w14:paraId="12BB7CE7"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3DB37688" w14:textId="77777777" w:rsidR="005377F9" w:rsidRPr="000670FE" w:rsidRDefault="005377F9" w:rsidP="009A4AAA">
            <w:pPr>
              <w:pStyle w:val="TAC"/>
              <w:keepNext w:val="0"/>
              <w:keepLines w:val="0"/>
              <w:widowControl w:val="0"/>
            </w:pPr>
            <w:r w:rsidRPr="000670FE">
              <w:t>2</w:t>
            </w:r>
          </w:p>
        </w:tc>
        <w:tc>
          <w:tcPr>
            <w:tcW w:w="866" w:type="dxa"/>
            <w:tcBorders>
              <w:top w:val="single" w:sz="4" w:space="0" w:color="auto"/>
              <w:left w:val="single" w:sz="4" w:space="0" w:color="auto"/>
              <w:bottom w:val="single" w:sz="4" w:space="0" w:color="auto"/>
              <w:right w:val="single" w:sz="4" w:space="0" w:color="auto"/>
            </w:tcBorders>
          </w:tcPr>
          <w:p w14:paraId="28D721FA" w14:textId="77777777" w:rsidR="005377F9" w:rsidRPr="000670FE" w:rsidRDefault="005377F9" w:rsidP="009A4AAA">
            <w:pPr>
              <w:pStyle w:val="TAC"/>
              <w:keepNext w:val="0"/>
              <w:keepLines w:val="0"/>
              <w:widowControl w:val="0"/>
            </w:pPr>
            <w:r w:rsidRPr="000670FE">
              <w:t>P</w:t>
            </w:r>
          </w:p>
        </w:tc>
      </w:tr>
      <w:tr w:rsidR="005377F9" w:rsidRPr="000670FE" w14:paraId="022F9821"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465A2AA" w14:textId="77777777" w:rsidR="005377F9" w:rsidRPr="000670FE" w:rsidRDefault="005377F9" w:rsidP="009A4AAA">
            <w:pPr>
              <w:pStyle w:val="TAC"/>
              <w:keepNext w:val="0"/>
              <w:keepLines w:val="0"/>
              <w:widowControl w:val="0"/>
              <w:rPr>
                <w:rFonts w:cs="Arial"/>
                <w:szCs w:val="18"/>
              </w:rPr>
            </w:pPr>
            <w:r w:rsidRPr="000670FE">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14:paraId="7A1E3C81" w14:textId="77777777" w:rsidR="005377F9" w:rsidRPr="000670FE" w:rsidRDefault="005377F9" w:rsidP="009A4AAA">
            <w:pPr>
              <w:pStyle w:val="TAL"/>
              <w:keepNext w:val="0"/>
              <w:keepLines w:val="0"/>
              <w:widowControl w:val="0"/>
              <w:rPr>
                <w:rFonts w:cs="Arial"/>
                <w:szCs w:val="18"/>
              </w:rPr>
            </w:pPr>
            <w:r w:rsidRPr="000670FE">
              <w:rPr>
                <w:rFonts w:cs="Arial"/>
                <w:szCs w:val="18"/>
              </w:rPr>
              <w:t>Make the MCVideo User release Transmission Control.</w:t>
            </w:r>
          </w:p>
          <w:p w14:paraId="75041EAA" w14:textId="602B7246"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23" w:type="dxa"/>
            <w:tcBorders>
              <w:top w:val="single" w:sz="4" w:space="0" w:color="auto"/>
              <w:left w:val="single" w:sz="4" w:space="0" w:color="auto"/>
              <w:bottom w:val="single" w:sz="4" w:space="0" w:color="auto"/>
              <w:right w:val="single" w:sz="4" w:space="0" w:color="auto"/>
            </w:tcBorders>
          </w:tcPr>
          <w:p w14:paraId="3A195F10" w14:textId="77777777" w:rsidR="005377F9" w:rsidRPr="000670FE" w:rsidRDefault="005377F9" w:rsidP="009A4AAA">
            <w:pPr>
              <w:pStyle w:val="TAC"/>
              <w:keepNext w:val="0"/>
              <w:keepLines w:val="0"/>
              <w:widowControl w:val="0"/>
            </w:pPr>
            <w:r w:rsidRPr="000670FE">
              <w:t>-</w:t>
            </w:r>
          </w:p>
        </w:tc>
        <w:tc>
          <w:tcPr>
            <w:tcW w:w="2614" w:type="dxa"/>
            <w:tcBorders>
              <w:top w:val="single" w:sz="4" w:space="0" w:color="auto"/>
              <w:left w:val="single" w:sz="4" w:space="0" w:color="auto"/>
              <w:bottom w:val="single" w:sz="4" w:space="0" w:color="auto"/>
              <w:right w:val="single" w:sz="4" w:space="0" w:color="auto"/>
            </w:tcBorders>
          </w:tcPr>
          <w:p w14:paraId="7A60B3AA"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6AD96C34"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3218F303" w14:textId="77777777" w:rsidR="005377F9" w:rsidRPr="000670FE" w:rsidRDefault="005377F9" w:rsidP="009A4AAA">
            <w:pPr>
              <w:pStyle w:val="TAC"/>
              <w:keepNext w:val="0"/>
              <w:keepLines w:val="0"/>
              <w:widowControl w:val="0"/>
            </w:pPr>
            <w:r w:rsidRPr="000670FE">
              <w:t>-</w:t>
            </w:r>
          </w:p>
        </w:tc>
      </w:tr>
      <w:tr w:rsidR="005377F9" w:rsidRPr="000670FE" w14:paraId="29CDDBE8"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6EBDBE3" w14:textId="77777777" w:rsidR="005377F9" w:rsidRPr="000670FE" w:rsidDel="004D2EAF" w:rsidRDefault="005377F9" w:rsidP="009A4AAA">
            <w:pPr>
              <w:pStyle w:val="TAC"/>
              <w:keepNext w:val="0"/>
              <w:keepLines w:val="0"/>
              <w:widowControl w:val="0"/>
              <w:rPr>
                <w:rFonts w:cs="Arial"/>
                <w:szCs w:val="18"/>
              </w:rPr>
            </w:pPr>
            <w:r w:rsidRPr="000670FE">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14:paraId="515F929F" w14:textId="77777777" w:rsidR="005377F9" w:rsidRPr="000670FE" w:rsidRDefault="005377F9" w:rsidP="009A4AAA">
            <w:pPr>
              <w:pStyle w:val="TAL"/>
              <w:keepNext w:val="0"/>
              <w:keepLines w:val="0"/>
              <w:widowControl w:val="0"/>
              <w:rPr>
                <w:rFonts w:cs="Arial"/>
                <w:szCs w:val="18"/>
              </w:rPr>
            </w:pPr>
            <w:r w:rsidRPr="000670FE">
              <w:rPr>
                <w:rFonts w:cs="Arial"/>
                <w:szCs w:val="18"/>
              </w:rPr>
              <w:t>Check: Does the UE (MCVideo Client send a Transmission End Request message to leave the Group Call?</w:t>
            </w:r>
          </w:p>
        </w:tc>
        <w:tc>
          <w:tcPr>
            <w:tcW w:w="723" w:type="dxa"/>
            <w:tcBorders>
              <w:top w:val="single" w:sz="4" w:space="0" w:color="auto"/>
              <w:left w:val="single" w:sz="4" w:space="0" w:color="auto"/>
              <w:bottom w:val="single" w:sz="4" w:space="0" w:color="auto"/>
              <w:right w:val="single" w:sz="4" w:space="0" w:color="auto"/>
            </w:tcBorders>
          </w:tcPr>
          <w:p w14:paraId="5A88B19B" w14:textId="77777777" w:rsidR="005377F9" w:rsidRPr="000670FE" w:rsidRDefault="005377F9" w:rsidP="009A4AAA">
            <w:pPr>
              <w:pStyle w:val="TAC"/>
              <w:keepNext w:val="0"/>
              <w:keepLines w:val="0"/>
              <w:widowControl w:val="0"/>
              <w:rPr>
                <w:rFonts w:cs="Arial"/>
                <w:szCs w:val="18"/>
              </w:rPr>
            </w:pPr>
            <w:r w:rsidRPr="000670FE">
              <w:t>--&gt;</w:t>
            </w:r>
          </w:p>
        </w:tc>
        <w:tc>
          <w:tcPr>
            <w:tcW w:w="2614" w:type="dxa"/>
            <w:tcBorders>
              <w:top w:val="single" w:sz="4" w:space="0" w:color="auto"/>
              <w:left w:val="single" w:sz="4" w:space="0" w:color="auto"/>
              <w:bottom w:val="single" w:sz="4" w:space="0" w:color="auto"/>
              <w:right w:val="single" w:sz="4" w:space="0" w:color="auto"/>
            </w:tcBorders>
          </w:tcPr>
          <w:p w14:paraId="49126AF7" w14:textId="77777777" w:rsidR="005377F9" w:rsidRPr="000670FE" w:rsidRDefault="005377F9" w:rsidP="009A4AAA">
            <w:pPr>
              <w:pStyle w:val="TAL"/>
              <w:keepNext w:val="0"/>
              <w:keepLines w:val="0"/>
              <w:widowControl w:val="0"/>
              <w:rPr>
                <w:rFonts w:cs="Arial"/>
                <w:szCs w:val="18"/>
              </w:rPr>
            </w:pPr>
            <w:r w:rsidRPr="000670FE">
              <w:rPr>
                <w:rFonts w:cs="Arial"/>
                <w:szCs w:val="18"/>
              </w:rPr>
              <w:t>Transmission End Request</w:t>
            </w:r>
          </w:p>
        </w:tc>
        <w:tc>
          <w:tcPr>
            <w:tcW w:w="551" w:type="dxa"/>
            <w:tcBorders>
              <w:top w:val="single" w:sz="4" w:space="0" w:color="auto"/>
              <w:left w:val="single" w:sz="4" w:space="0" w:color="auto"/>
              <w:bottom w:val="single" w:sz="4" w:space="0" w:color="auto"/>
              <w:right w:val="single" w:sz="4" w:space="0" w:color="auto"/>
            </w:tcBorders>
          </w:tcPr>
          <w:p w14:paraId="629E4F88" w14:textId="77777777" w:rsidR="005377F9" w:rsidRPr="000670FE" w:rsidRDefault="005377F9" w:rsidP="009A4AAA">
            <w:pPr>
              <w:pStyle w:val="TAC"/>
              <w:keepNext w:val="0"/>
              <w:keepLines w:val="0"/>
              <w:widowControl w:val="0"/>
            </w:pPr>
            <w:r w:rsidRPr="000670FE">
              <w:t>3</w:t>
            </w:r>
          </w:p>
        </w:tc>
        <w:tc>
          <w:tcPr>
            <w:tcW w:w="866" w:type="dxa"/>
            <w:tcBorders>
              <w:top w:val="single" w:sz="4" w:space="0" w:color="auto"/>
              <w:left w:val="single" w:sz="4" w:space="0" w:color="auto"/>
              <w:bottom w:val="single" w:sz="4" w:space="0" w:color="auto"/>
              <w:right w:val="single" w:sz="4" w:space="0" w:color="auto"/>
            </w:tcBorders>
          </w:tcPr>
          <w:p w14:paraId="6E5E1162" w14:textId="77777777" w:rsidR="005377F9" w:rsidRPr="000670FE" w:rsidRDefault="005377F9" w:rsidP="009A4AAA">
            <w:pPr>
              <w:pStyle w:val="TAC"/>
              <w:keepNext w:val="0"/>
              <w:keepLines w:val="0"/>
              <w:widowControl w:val="0"/>
            </w:pPr>
            <w:r w:rsidRPr="000670FE">
              <w:t>P</w:t>
            </w:r>
          </w:p>
        </w:tc>
      </w:tr>
      <w:tr w:rsidR="005377F9" w:rsidRPr="000670FE" w14:paraId="2A4F8162"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97A1E22" w14:textId="77777777" w:rsidR="005377F9" w:rsidRPr="000670FE" w:rsidDel="004D2EAF" w:rsidRDefault="005377F9" w:rsidP="009A4AAA">
            <w:pPr>
              <w:pStyle w:val="TAC"/>
              <w:keepNext w:val="0"/>
              <w:keepLines w:val="0"/>
              <w:widowControl w:val="0"/>
              <w:rPr>
                <w:rFonts w:cs="Arial"/>
                <w:szCs w:val="18"/>
              </w:rPr>
            </w:pPr>
            <w:r w:rsidRPr="000670FE">
              <w:rPr>
                <w:rFonts w:cs="Arial"/>
                <w:szCs w:val="18"/>
              </w:rPr>
              <w:t>11</w:t>
            </w:r>
          </w:p>
        </w:tc>
        <w:tc>
          <w:tcPr>
            <w:tcW w:w="4121" w:type="dxa"/>
            <w:tcBorders>
              <w:top w:val="single" w:sz="4" w:space="0" w:color="auto"/>
              <w:left w:val="single" w:sz="4" w:space="0" w:color="auto"/>
              <w:bottom w:val="single" w:sz="4" w:space="0" w:color="auto"/>
              <w:right w:val="single" w:sz="4" w:space="0" w:color="auto"/>
            </w:tcBorders>
          </w:tcPr>
          <w:p w14:paraId="3CE2E9CD" w14:textId="77777777" w:rsidR="005377F9" w:rsidRPr="000670FE" w:rsidRDefault="005377F9" w:rsidP="009A4AAA">
            <w:pPr>
              <w:pStyle w:val="TAL"/>
              <w:keepNext w:val="0"/>
              <w:keepLines w:val="0"/>
              <w:widowControl w:val="0"/>
              <w:rPr>
                <w:rFonts w:cs="Arial"/>
                <w:szCs w:val="18"/>
              </w:rPr>
            </w:pPr>
            <w:r w:rsidRPr="000670FE">
              <w:rPr>
                <w:rFonts w:cs="Arial"/>
                <w:szCs w:val="18"/>
              </w:rPr>
              <w:t xml:space="preserve">The SS </w:t>
            </w:r>
            <w:r w:rsidRPr="000670FE">
              <w:t xml:space="preserve">(MCVideo Server) </w:t>
            </w:r>
            <w:r w:rsidRPr="000670FE">
              <w:rPr>
                <w:rFonts w:cs="Arial"/>
                <w:szCs w:val="18"/>
              </w:rPr>
              <w:t>responds to the Transmission End Request message.</w:t>
            </w:r>
          </w:p>
        </w:tc>
        <w:tc>
          <w:tcPr>
            <w:tcW w:w="723" w:type="dxa"/>
            <w:tcBorders>
              <w:top w:val="single" w:sz="4" w:space="0" w:color="auto"/>
              <w:left w:val="single" w:sz="4" w:space="0" w:color="auto"/>
              <w:bottom w:val="single" w:sz="4" w:space="0" w:color="auto"/>
              <w:right w:val="single" w:sz="4" w:space="0" w:color="auto"/>
            </w:tcBorders>
          </w:tcPr>
          <w:p w14:paraId="68302314" w14:textId="77777777" w:rsidR="005377F9" w:rsidRPr="000670FE" w:rsidRDefault="005377F9" w:rsidP="009A4AAA">
            <w:pPr>
              <w:pStyle w:val="TAC"/>
              <w:keepNext w:val="0"/>
              <w:keepLines w:val="0"/>
              <w:widowControl w:val="0"/>
              <w:rPr>
                <w:rFonts w:cs="Arial"/>
                <w:szCs w:val="18"/>
              </w:rPr>
            </w:pPr>
            <w:r w:rsidRPr="000670FE">
              <w:rPr>
                <w:rFonts w:cs="Arial"/>
                <w:szCs w:val="18"/>
              </w:rPr>
              <w:t>&lt;--</w:t>
            </w:r>
          </w:p>
        </w:tc>
        <w:tc>
          <w:tcPr>
            <w:tcW w:w="2614" w:type="dxa"/>
            <w:tcBorders>
              <w:top w:val="single" w:sz="4" w:space="0" w:color="auto"/>
              <w:left w:val="single" w:sz="4" w:space="0" w:color="auto"/>
              <w:bottom w:val="single" w:sz="4" w:space="0" w:color="auto"/>
              <w:right w:val="single" w:sz="4" w:space="0" w:color="auto"/>
            </w:tcBorders>
          </w:tcPr>
          <w:p w14:paraId="19BEACA8" w14:textId="77777777" w:rsidR="005377F9" w:rsidRPr="000670FE" w:rsidRDefault="005377F9" w:rsidP="009A4AAA">
            <w:pPr>
              <w:pStyle w:val="TAL"/>
              <w:keepNext w:val="0"/>
              <w:keepLines w:val="0"/>
              <w:widowControl w:val="0"/>
              <w:rPr>
                <w:rFonts w:cs="Arial"/>
                <w:szCs w:val="18"/>
              </w:rPr>
            </w:pPr>
            <w:r w:rsidRPr="000670FE">
              <w:rPr>
                <w:rFonts w:cs="Arial"/>
                <w:szCs w:val="18"/>
              </w:rPr>
              <w:t>Transmission End Response</w:t>
            </w:r>
          </w:p>
        </w:tc>
        <w:tc>
          <w:tcPr>
            <w:tcW w:w="551" w:type="dxa"/>
            <w:tcBorders>
              <w:top w:val="single" w:sz="4" w:space="0" w:color="auto"/>
              <w:left w:val="single" w:sz="4" w:space="0" w:color="auto"/>
              <w:bottom w:val="single" w:sz="4" w:space="0" w:color="auto"/>
              <w:right w:val="single" w:sz="4" w:space="0" w:color="auto"/>
            </w:tcBorders>
          </w:tcPr>
          <w:p w14:paraId="42F25C35"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66C8396A" w14:textId="77777777" w:rsidR="005377F9" w:rsidRPr="000670FE" w:rsidRDefault="005377F9" w:rsidP="009A4AAA">
            <w:pPr>
              <w:pStyle w:val="TAC"/>
              <w:keepNext w:val="0"/>
              <w:keepLines w:val="0"/>
              <w:widowControl w:val="0"/>
            </w:pPr>
            <w:r w:rsidRPr="000670FE">
              <w:t>-</w:t>
            </w:r>
          </w:p>
        </w:tc>
      </w:tr>
      <w:tr w:rsidR="005377F9" w:rsidRPr="000670FE" w14:paraId="03097E41"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47235954" w14:textId="77777777" w:rsidR="005377F9" w:rsidRPr="000670FE" w:rsidDel="004D2EAF" w:rsidRDefault="005377F9" w:rsidP="009A4AAA">
            <w:pPr>
              <w:pStyle w:val="TAC"/>
              <w:keepNext w:val="0"/>
              <w:keepLines w:val="0"/>
              <w:widowControl w:val="0"/>
              <w:rPr>
                <w:rFonts w:cs="Arial"/>
                <w:szCs w:val="18"/>
              </w:rPr>
            </w:pPr>
            <w:r w:rsidRPr="000670FE">
              <w:rPr>
                <w:rFonts w:cs="Arial"/>
                <w:szCs w:val="18"/>
              </w:rPr>
              <w:t>12</w:t>
            </w:r>
          </w:p>
        </w:tc>
        <w:tc>
          <w:tcPr>
            <w:tcW w:w="4121" w:type="dxa"/>
            <w:tcBorders>
              <w:top w:val="single" w:sz="4" w:space="0" w:color="auto"/>
              <w:left w:val="single" w:sz="4" w:space="0" w:color="auto"/>
              <w:bottom w:val="single" w:sz="4" w:space="0" w:color="auto"/>
              <w:right w:val="single" w:sz="4" w:space="0" w:color="auto"/>
            </w:tcBorders>
          </w:tcPr>
          <w:p w14:paraId="3226C55B" w14:textId="77777777" w:rsidR="005377F9" w:rsidRPr="000670FE" w:rsidRDefault="005377F9" w:rsidP="009A4AAA">
            <w:pPr>
              <w:pStyle w:val="TAL"/>
              <w:keepNext w:val="0"/>
              <w:keepLines w:val="0"/>
              <w:widowControl w:val="0"/>
              <w:rPr>
                <w:rFonts w:cs="Arial"/>
                <w:szCs w:val="18"/>
              </w:rPr>
            </w:pPr>
            <w:r w:rsidRPr="000670FE">
              <w:rPr>
                <w:rFonts w:cs="Arial"/>
                <w:szCs w:val="18"/>
              </w:rPr>
              <w:t xml:space="preserve">Check: Does the UE (MCVideo Client acknowledge the SS </w:t>
            </w:r>
            <w:r w:rsidRPr="000670FE">
              <w:t xml:space="preserve">(MCVideo Server) </w:t>
            </w:r>
            <w:r w:rsidRPr="000670FE">
              <w:rPr>
                <w:rFonts w:cs="Arial"/>
                <w:szCs w:val="18"/>
              </w:rPr>
              <w:t>Response?</w:t>
            </w:r>
          </w:p>
        </w:tc>
        <w:tc>
          <w:tcPr>
            <w:tcW w:w="723" w:type="dxa"/>
            <w:tcBorders>
              <w:top w:val="single" w:sz="4" w:space="0" w:color="auto"/>
              <w:left w:val="single" w:sz="4" w:space="0" w:color="auto"/>
              <w:bottom w:val="single" w:sz="4" w:space="0" w:color="auto"/>
              <w:right w:val="single" w:sz="4" w:space="0" w:color="auto"/>
            </w:tcBorders>
          </w:tcPr>
          <w:p w14:paraId="146E05BC" w14:textId="77777777" w:rsidR="005377F9" w:rsidRPr="000670FE" w:rsidRDefault="005377F9" w:rsidP="009A4AAA">
            <w:pPr>
              <w:pStyle w:val="TAC"/>
              <w:keepNext w:val="0"/>
              <w:keepLines w:val="0"/>
              <w:widowControl w:val="0"/>
              <w:rPr>
                <w:rFonts w:cs="Arial"/>
                <w:szCs w:val="18"/>
              </w:rPr>
            </w:pPr>
            <w:r w:rsidRPr="000670FE">
              <w:rPr>
                <w:rFonts w:cs="Arial"/>
                <w:szCs w:val="18"/>
              </w:rPr>
              <w:t>--&gt;</w:t>
            </w:r>
          </w:p>
        </w:tc>
        <w:tc>
          <w:tcPr>
            <w:tcW w:w="2614" w:type="dxa"/>
            <w:tcBorders>
              <w:top w:val="single" w:sz="4" w:space="0" w:color="auto"/>
              <w:left w:val="single" w:sz="4" w:space="0" w:color="auto"/>
              <w:bottom w:val="single" w:sz="4" w:space="0" w:color="auto"/>
              <w:right w:val="single" w:sz="4" w:space="0" w:color="auto"/>
            </w:tcBorders>
          </w:tcPr>
          <w:p w14:paraId="5BDEB052" w14:textId="77777777" w:rsidR="005377F9" w:rsidRPr="000670FE" w:rsidRDefault="005377F9" w:rsidP="009A4AAA">
            <w:pPr>
              <w:pStyle w:val="TAL"/>
              <w:keepNext w:val="0"/>
              <w:keepLines w:val="0"/>
              <w:widowControl w:val="0"/>
              <w:rPr>
                <w:rFonts w:cs="Arial"/>
                <w:szCs w:val="18"/>
              </w:rPr>
            </w:pPr>
            <w:r w:rsidRPr="000670FE">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091F2E62" w14:textId="77777777" w:rsidR="005377F9" w:rsidRPr="000670FE" w:rsidRDefault="005377F9" w:rsidP="009A4AAA">
            <w:pPr>
              <w:pStyle w:val="TAC"/>
              <w:keepNext w:val="0"/>
              <w:keepLines w:val="0"/>
              <w:widowControl w:val="0"/>
            </w:pPr>
            <w:r w:rsidRPr="000670FE">
              <w:t>3</w:t>
            </w:r>
          </w:p>
        </w:tc>
        <w:tc>
          <w:tcPr>
            <w:tcW w:w="866" w:type="dxa"/>
            <w:tcBorders>
              <w:top w:val="single" w:sz="4" w:space="0" w:color="auto"/>
              <w:left w:val="single" w:sz="4" w:space="0" w:color="auto"/>
              <w:bottom w:val="single" w:sz="4" w:space="0" w:color="auto"/>
              <w:right w:val="single" w:sz="4" w:space="0" w:color="auto"/>
            </w:tcBorders>
          </w:tcPr>
          <w:p w14:paraId="0C430AFF" w14:textId="77777777" w:rsidR="005377F9" w:rsidRPr="000670FE" w:rsidRDefault="005377F9" w:rsidP="009A4AAA">
            <w:pPr>
              <w:pStyle w:val="TAC"/>
              <w:keepNext w:val="0"/>
              <w:keepLines w:val="0"/>
              <w:widowControl w:val="0"/>
            </w:pPr>
            <w:r w:rsidRPr="000670FE">
              <w:t>P</w:t>
            </w:r>
          </w:p>
        </w:tc>
      </w:tr>
      <w:tr w:rsidR="005377F9" w:rsidRPr="000670FE" w14:paraId="55D98657"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E3D3E22" w14:textId="77777777" w:rsidR="005377F9" w:rsidRPr="000670FE" w:rsidRDefault="005377F9" w:rsidP="009A4AAA">
            <w:pPr>
              <w:pStyle w:val="TAC"/>
              <w:keepNext w:val="0"/>
              <w:keepLines w:val="0"/>
              <w:widowControl w:val="0"/>
              <w:rPr>
                <w:rFonts w:cs="Arial"/>
                <w:szCs w:val="18"/>
              </w:rPr>
            </w:pPr>
            <w:r w:rsidRPr="000670FE">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14:paraId="2E8572E0" w14:textId="77777777" w:rsidR="005377F9" w:rsidRPr="000670FE" w:rsidRDefault="005377F9" w:rsidP="009A4AAA">
            <w:pPr>
              <w:pStyle w:val="TAL"/>
              <w:keepNext w:val="0"/>
              <w:keepLines w:val="0"/>
              <w:widowControl w:val="0"/>
              <w:rPr>
                <w:rFonts w:cs="Arial"/>
                <w:szCs w:val="18"/>
              </w:rPr>
            </w:pPr>
            <w:r w:rsidRPr="000670FE">
              <w:rPr>
                <w:rFonts w:cs="Arial"/>
                <w:szCs w:val="18"/>
              </w:rPr>
              <w:t>Make the MCVideo User end the call.</w:t>
            </w:r>
          </w:p>
          <w:p w14:paraId="5094C1A8" w14:textId="7DCBE18F"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23" w:type="dxa"/>
            <w:tcBorders>
              <w:top w:val="single" w:sz="4" w:space="0" w:color="auto"/>
              <w:left w:val="single" w:sz="4" w:space="0" w:color="auto"/>
              <w:bottom w:val="single" w:sz="4" w:space="0" w:color="auto"/>
              <w:right w:val="single" w:sz="4" w:space="0" w:color="auto"/>
            </w:tcBorders>
          </w:tcPr>
          <w:p w14:paraId="75D63267" w14:textId="77777777" w:rsidR="005377F9" w:rsidRPr="000670FE" w:rsidRDefault="005377F9" w:rsidP="009A4AAA">
            <w:pPr>
              <w:pStyle w:val="TAC"/>
              <w:keepNext w:val="0"/>
              <w:keepLines w:val="0"/>
              <w:widowControl w:val="0"/>
              <w:rPr>
                <w:rFonts w:cs="Arial"/>
                <w:szCs w:val="18"/>
              </w:rPr>
            </w:pPr>
            <w:r w:rsidRPr="000670FE">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14:paraId="35589A98"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232F98C1"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7403EE4A" w14:textId="77777777" w:rsidR="005377F9" w:rsidRPr="000670FE" w:rsidRDefault="005377F9" w:rsidP="009A4AAA">
            <w:pPr>
              <w:pStyle w:val="TAC"/>
              <w:keepNext w:val="0"/>
              <w:keepLines w:val="0"/>
              <w:widowControl w:val="0"/>
            </w:pPr>
            <w:r w:rsidRPr="000670FE">
              <w:t>-</w:t>
            </w:r>
          </w:p>
        </w:tc>
      </w:tr>
      <w:tr w:rsidR="005377F9" w:rsidRPr="000670FE" w14:paraId="2FE47F49"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503A262" w14:textId="77777777" w:rsidR="005377F9" w:rsidRPr="000670FE" w:rsidRDefault="005377F9" w:rsidP="009A4AAA">
            <w:pPr>
              <w:pStyle w:val="TAC"/>
              <w:keepNext w:val="0"/>
              <w:keepLines w:val="0"/>
              <w:widowControl w:val="0"/>
            </w:pPr>
            <w:r w:rsidRPr="000670FE">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14:paraId="477936DC" w14:textId="77777777" w:rsidR="005377F9" w:rsidRPr="000670FE" w:rsidRDefault="005377F9" w:rsidP="009A4AAA">
            <w:pPr>
              <w:pStyle w:val="TAL"/>
              <w:keepNext w:val="0"/>
              <w:keepLines w:val="0"/>
              <w:widowControl w:val="0"/>
            </w:pPr>
            <w:r w:rsidRPr="000670FE">
              <w:t xml:space="preserve">Check: Does the UE </w:t>
            </w:r>
            <w:r w:rsidRPr="000670FE">
              <w:rPr>
                <w:rFonts w:cs="Arial"/>
                <w:szCs w:val="18"/>
              </w:rPr>
              <w:t>(MCVideo Client) send a SIP BYE message?</w:t>
            </w:r>
          </w:p>
        </w:tc>
        <w:tc>
          <w:tcPr>
            <w:tcW w:w="723" w:type="dxa"/>
            <w:tcBorders>
              <w:top w:val="single" w:sz="4" w:space="0" w:color="auto"/>
              <w:left w:val="single" w:sz="4" w:space="0" w:color="auto"/>
              <w:bottom w:val="single" w:sz="4" w:space="0" w:color="auto"/>
              <w:right w:val="single" w:sz="4" w:space="0" w:color="auto"/>
            </w:tcBorders>
            <w:hideMark/>
          </w:tcPr>
          <w:p w14:paraId="103A64AD" w14:textId="77777777" w:rsidR="005377F9" w:rsidRPr="000670FE" w:rsidRDefault="005377F9" w:rsidP="009A4AAA">
            <w:pPr>
              <w:pStyle w:val="TAC"/>
              <w:keepNext w:val="0"/>
              <w:keepLines w:val="0"/>
              <w:widowControl w:val="0"/>
            </w:pPr>
            <w:r w:rsidRPr="000670FE">
              <w:rPr>
                <w:rFonts w:cs="Arial"/>
                <w:szCs w:val="18"/>
              </w:rPr>
              <w:t>--&gt;</w:t>
            </w:r>
          </w:p>
        </w:tc>
        <w:tc>
          <w:tcPr>
            <w:tcW w:w="2614" w:type="dxa"/>
            <w:tcBorders>
              <w:top w:val="single" w:sz="4" w:space="0" w:color="auto"/>
              <w:left w:val="single" w:sz="4" w:space="0" w:color="auto"/>
              <w:bottom w:val="single" w:sz="4" w:space="0" w:color="auto"/>
              <w:right w:val="single" w:sz="4" w:space="0" w:color="auto"/>
            </w:tcBorders>
            <w:hideMark/>
          </w:tcPr>
          <w:p w14:paraId="2B34F0A7" w14:textId="77777777" w:rsidR="005377F9" w:rsidRPr="000670FE" w:rsidRDefault="005377F9" w:rsidP="009A4AAA">
            <w:pPr>
              <w:pStyle w:val="TAL"/>
              <w:keepNext w:val="0"/>
              <w:keepLines w:val="0"/>
              <w:widowControl w:val="0"/>
            </w:pPr>
            <w:r w:rsidRPr="000670FE">
              <w:rPr>
                <w:rFonts w:cs="Arial"/>
                <w:szCs w:val="18"/>
              </w:rPr>
              <w:t>SIP BYE</w:t>
            </w:r>
          </w:p>
        </w:tc>
        <w:tc>
          <w:tcPr>
            <w:tcW w:w="551" w:type="dxa"/>
            <w:tcBorders>
              <w:top w:val="single" w:sz="4" w:space="0" w:color="auto"/>
              <w:left w:val="single" w:sz="4" w:space="0" w:color="auto"/>
              <w:bottom w:val="single" w:sz="4" w:space="0" w:color="auto"/>
              <w:right w:val="single" w:sz="4" w:space="0" w:color="auto"/>
            </w:tcBorders>
          </w:tcPr>
          <w:p w14:paraId="29010C2A" w14:textId="77777777" w:rsidR="005377F9" w:rsidRPr="000670FE" w:rsidRDefault="005377F9" w:rsidP="009A4AAA">
            <w:pPr>
              <w:pStyle w:val="TAC"/>
              <w:keepNext w:val="0"/>
              <w:keepLines w:val="0"/>
              <w:widowControl w:val="0"/>
            </w:pPr>
            <w:r w:rsidRPr="000670FE">
              <w:t>4</w:t>
            </w:r>
          </w:p>
        </w:tc>
        <w:tc>
          <w:tcPr>
            <w:tcW w:w="866" w:type="dxa"/>
            <w:tcBorders>
              <w:top w:val="single" w:sz="4" w:space="0" w:color="auto"/>
              <w:left w:val="single" w:sz="4" w:space="0" w:color="auto"/>
              <w:bottom w:val="single" w:sz="4" w:space="0" w:color="auto"/>
              <w:right w:val="single" w:sz="4" w:space="0" w:color="auto"/>
            </w:tcBorders>
          </w:tcPr>
          <w:p w14:paraId="283C6467" w14:textId="77777777" w:rsidR="005377F9" w:rsidRPr="000670FE" w:rsidRDefault="005377F9" w:rsidP="009A4AAA">
            <w:pPr>
              <w:pStyle w:val="TAC"/>
              <w:keepNext w:val="0"/>
              <w:keepLines w:val="0"/>
              <w:widowControl w:val="0"/>
            </w:pPr>
            <w:r w:rsidRPr="000670FE">
              <w:t>P</w:t>
            </w:r>
          </w:p>
        </w:tc>
      </w:tr>
      <w:tr w:rsidR="005377F9" w:rsidRPr="000670FE" w14:paraId="455B17F3" w14:textId="77777777" w:rsidTr="009A4AAA">
        <w:trPr>
          <w:trHeight w:val="289"/>
          <w:jc w:val="center"/>
        </w:trPr>
        <w:tc>
          <w:tcPr>
            <w:tcW w:w="629" w:type="dxa"/>
            <w:tcBorders>
              <w:top w:val="single" w:sz="4" w:space="0" w:color="auto"/>
              <w:left w:val="single" w:sz="4" w:space="0" w:color="auto"/>
              <w:bottom w:val="single" w:sz="4" w:space="0" w:color="auto"/>
              <w:right w:val="single" w:sz="4" w:space="0" w:color="auto"/>
            </w:tcBorders>
          </w:tcPr>
          <w:p w14:paraId="6BF3F260" w14:textId="77777777" w:rsidR="005377F9" w:rsidRPr="000670FE" w:rsidRDefault="005377F9" w:rsidP="009A4AAA">
            <w:pPr>
              <w:pStyle w:val="TAC"/>
              <w:keepNext w:val="0"/>
              <w:keepLines w:val="0"/>
              <w:widowControl w:val="0"/>
            </w:pPr>
            <w:r w:rsidRPr="000670FE">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14:paraId="08A64B6F" w14:textId="77777777" w:rsidR="005377F9" w:rsidRPr="000670FE" w:rsidRDefault="005377F9" w:rsidP="009A4AAA">
            <w:pPr>
              <w:pStyle w:val="TAL"/>
              <w:keepNext w:val="0"/>
              <w:keepLines w:val="0"/>
              <w:widowControl w:val="0"/>
            </w:pPr>
            <w:r w:rsidRPr="000670FE">
              <w:rPr>
                <w:rFonts w:cs="Arial"/>
                <w:szCs w:val="18"/>
              </w:rPr>
              <w:t>The SS (MCVideo Server) sends a SIP 200 (OK) message.</w:t>
            </w:r>
          </w:p>
        </w:tc>
        <w:tc>
          <w:tcPr>
            <w:tcW w:w="723" w:type="dxa"/>
            <w:tcBorders>
              <w:top w:val="single" w:sz="4" w:space="0" w:color="auto"/>
              <w:left w:val="single" w:sz="4" w:space="0" w:color="auto"/>
              <w:bottom w:val="single" w:sz="4" w:space="0" w:color="auto"/>
              <w:right w:val="single" w:sz="4" w:space="0" w:color="auto"/>
            </w:tcBorders>
            <w:hideMark/>
          </w:tcPr>
          <w:p w14:paraId="6EA88CDB" w14:textId="77777777" w:rsidR="005377F9" w:rsidRPr="000670FE" w:rsidRDefault="005377F9" w:rsidP="009A4AAA">
            <w:pPr>
              <w:pStyle w:val="TAC"/>
              <w:keepNext w:val="0"/>
              <w:keepLines w:val="0"/>
              <w:widowControl w:val="0"/>
            </w:pPr>
            <w:r w:rsidRPr="000670FE">
              <w:rPr>
                <w:rFonts w:cs="Arial"/>
                <w:szCs w:val="18"/>
              </w:rPr>
              <w:t>&lt;--</w:t>
            </w:r>
          </w:p>
        </w:tc>
        <w:tc>
          <w:tcPr>
            <w:tcW w:w="2614" w:type="dxa"/>
            <w:tcBorders>
              <w:top w:val="single" w:sz="4" w:space="0" w:color="auto"/>
              <w:left w:val="single" w:sz="4" w:space="0" w:color="auto"/>
              <w:bottom w:val="single" w:sz="4" w:space="0" w:color="auto"/>
              <w:right w:val="single" w:sz="4" w:space="0" w:color="auto"/>
            </w:tcBorders>
            <w:hideMark/>
          </w:tcPr>
          <w:p w14:paraId="53309BDA" w14:textId="77777777" w:rsidR="005377F9" w:rsidRPr="000670FE" w:rsidRDefault="005377F9" w:rsidP="009A4AAA">
            <w:pPr>
              <w:pStyle w:val="TAL"/>
              <w:keepNext w:val="0"/>
              <w:keepLines w:val="0"/>
              <w:widowControl w:val="0"/>
            </w:pPr>
            <w:r w:rsidRPr="000670FE">
              <w:rPr>
                <w:rFonts w:cs="Arial"/>
                <w:szCs w:val="18"/>
              </w:rPr>
              <w:t>SIP 200 (OK)</w:t>
            </w:r>
          </w:p>
        </w:tc>
        <w:tc>
          <w:tcPr>
            <w:tcW w:w="551" w:type="dxa"/>
            <w:tcBorders>
              <w:top w:val="single" w:sz="4" w:space="0" w:color="auto"/>
              <w:left w:val="single" w:sz="4" w:space="0" w:color="auto"/>
              <w:bottom w:val="single" w:sz="4" w:space="0" w:color="auto"/>
              <w:right w:val="single" w:sz="4" w:space="0" w:color="auto"/>
            </w:tcBorders>
          </w:tcPr>
          <w:p w14:paraId="0AD7E26D" w14:textId="77777777" w:rsidR="005377F9" w:rsidRPr="000670FE" w:rsidRDefault="005377F9" w:rsidP="009A4AAA">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14:paraId="1716161D" w14:textId="77777777" w:rsidR="005377F9" w:rsidRPr="000670FE" w:rsidRDefault="005377F9" w:rsidP="009A4AAA">
            <w:pPr>
              <w:pStyle w:val="TAC"/>
              <w:keepNext w:val="0"/>
              <w:keepLines w:val="0"/>
              <w:widowControl w:val="0"/>
            </w:pPr>
            <w:r w:rsidRPr="000670FE">
              <w:t>-</w:t>
            </w:r>
          </w:p>
        </w:tc>
      </w:tr>
      <w:tr w:rsidR="005377F9" w:rsidRPr="000670FE" w14:paraId="2862905A" w14:textId="77777777" w:rsidTr="009A4AAA">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2B28EB5" w14:textId="77777777" w:rsidR="005377F9" w:rsidRPr="000670FE" w:rsidRDefault="005377F9" w:rsidP="009A4AAA">
            <w:pPr>
              <w:pStyle w:val="TAC"/>
              <w:keepNext w:val="0"/>
              <w:keepLines w:val="0"/>
              <w:widowControl w:val="0"/>
              <w:rPr>
                <w:color w:val="000000"/>
              </w:rPr>
            </w:pPr>
            <w:r w:rsidRPr="000670FE">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27198FE5" w14:textId="77777777" w:rsidR="005377F9" w:rsidRPr="000670FE" w:rsidRDefault="005377F9" w:rsidP="009A4AAA">
            <w:pPr>
              <w:pStyle w:val="TAL"/>
              <w:keepNext w:val="0"/>
              <w:keepLines w:val="0"/>
              <w:widowControl w:val="0"/>
              <w:rPr>
                <w:color w:val="000000"/>
              </w:rPr>
            </w:pPr>
            <w:r w:rsidRPr="000670FE">
              <w:rPr>
                <w:color w:val="000000"/>
              </w:rPr>
              <w:t xml:space="preserve">EXCEPTION: </w:t>
            </w:r>
            <w:r>
              <w:rPr>
                <w:color w:val="000000"/>
              </w:rPr>
              <w:t xml:space="preserve">The </w:t>
            </w:r>
            <w:r w:rsidRPr="000670FE">
              <w:rPr>
                <w:color w:val="000000"/>
              </w:rPr>
              <w:t>SS (MCVideo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14:paraId="1AB20B60" w14:textId="77777777" w:rsidR="005377F9" w:rsidRPr="000670FE" w:rsidRDefault="005377F9" w:rsidP="009A4AAA">
            <w:pPr>
              <w:pStyle w:val="TAC"/>
              <w:keepNext w:val="0"/>
              <w:keepLines w:val="0"/>
              <w:widowControl w:val="0"/>
              <w:rPr>
                <w:color w:val="000000"/>
              </w:rPr>
            </w:pPr>
            <w:r w:rsidRPr="000670FE">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3B6B2AC8" w14:textId="77777777" w:rsidR="005377F9" w:rsidRPr="000670FE" w:rsidRDefault="005377F9" w:rsidP="009A4AAA">
            <w:pPr>
              <w:pStyle w:val="TAL"/>
              <w:keepNext w:val="0"/>
              <w:keepLines w:val="0"/>
              <w:widowControl w:val="0"/>
              <w:rPr>
                <w:color w:val="000000"/>
              </w:rPr>
            </w:pPr>
            <w:r w:rsidRPr="000670FE">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19550A62" w14:textId="77777777" w:rsidR="005377F9" w:rsidRPr="000670FE" w:rsidRDefault="005377F9" w:rsidP="009A4AAA">
            <w:pPr>
              <w:pStyle w:val="TAC"/>
              <w:keepNext w:val="0"/>
              <w:keepLines w:val="0"/>
              <w:widowControl w:val="0"/>
              <w:rPr>
                <w:color w:val="000000"/>
              </w:rPr>
            </w:pPr>
            <w:r w:rsidRPr="000670FE">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6E7C0F44" w14:textId="77777777" w:rsidR="005377F9" w:rsidRPr="000670FE" w:rsidRDefault="005377F9" w:rsidP="009A4AAA">
            <w:pPr>
              <w:pStyle w:val="TAC"/>
              <w:keepNext w:val="0"/>
              <w:keepLines w:val="0"/>
              <w:widowControl w:val="0"/>
              <w:rPr>
                <w:color w:val="000000"/>
              </w:rPr>
            </w:pPr>
            <w:r w:rsidRPr="000670FE">
              <w:rPr>
                <w:color w:val="000000"/>
              </w:rPr>
              <w:t>-</w:t>
            </w:r>
          </w:p>
        </w:tc>
      </w:tr>
      <w:tr w:rsidR="005377F9" w:rsidRPr="000670FE" w14:paraId="429D504F" w14:textId="77777777" w:rsidTr="009A4AAA">
        <w:trPr>
          <w:trHeight w:val="415"/>
          <w:jc w:val="center"/>
        </w:trPr>
        <w:tc>
          <w:tcPr>
            <w:tcW w:w="9504" w:type="dxa"/>
            <w:gridSpan w:val="6"/>
            <w:tcBorders>
              <w:top w:val="single" w:sz="4" w:space="0" w:color="auto"/>
              <w:left w:val="single" w:sz="4" w:space="0" w:color="auto"/>
              <w:bottom w:val="single" w:sz="4" w:space="0" w:color="auto"/>
              <w:right w:val="single" w:sz="4" w:space="0" w:color="auto"/>
            </w:tcBorders>
          </w:tcPr>
          <w:p w14:paraId="68488EDB" w14:textId="77777777" w:rsidR="005377F9" w:rsidRPr="000670FE" w:rsidRDefault="005377F9" w:rsidP="000C1899">
            <w:pPr>
              <w:pStyle w:val="TAC"/>
              <w:keepLines w:val="0"/>
              <w:jc w:val="left"/>
              <w:rPr>
                <w:color w:val="000000"/>
              </w:rPr>
            </w:pPr>
            <w:r>
              <w:rPr>
                <w:color w:val="000000"/>
              </w:rPr>
              <w:t xml:space="preserve">Note 1: </w:t>
            </w:r>
            <w:r w:rsidRPr="000670FE">
              <w:t>On-network / On-demand Pre-arranged Group Call / Imminent Peril Group Call / Client Originated (CO)</w:t>
            </w:r>
          </w:p>
        </w:tc>
      </w:tr>
    </w:tbl>
    <w:p w14:paraId="281EBDFE" w14:textId="77777777" w:rsidR="005377F9" w:rsidRPr="000670FE" w:rsidRDefault="005377F9" w:rsidP="005377F9"/>
    <w:p w14:paraId="3E6B8434" w14:textId="77777777" w:rsidR="005377F9" w:rsidRPr="000670FE" w:rsidRDefault="005377F9" w:rsidP="005377F9">
      <w:pPr>
        <w:pStyle w:val="H6"/>
      </w:pPr>
      <w:r w:rsidRPr="000670FE">
        <w:t>6.1.1.10.3.3</w:t>
      </w:r>
      <w:r w:rsidRPr="000670FE">
        <w:tab/>
        <w:t>Specific message contents</w:t>
      </w:r>
    </w:p>
    <w:p w14:paraId="3DBB8AF1" w14:textId="77777777" w:rsidR="005377F9" w:rsidRPr="000670FE" w:rsidRDefault="005377F9" w:rsidP="005377F9">
      <w:pPr>
        <w:pStyle w:val="TH"/>
      </w:pPr>
      <w:r w:rsidRPr="000670FE">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0670FE" w14:paraId="25CA6AD1" w14:textId="77777777" w:rsidTr="009A4AAA">
        <w:trPr>
          <w:tblHeader/>
        </w:trPr>
        <w:tc>
          <w:tcPr>
            <w:tcW w:w="9504" w:type="dxa"/>
            <w:gridSpan w:val="5"/>
          </w:tcPr>
          <w:p w14:paraId="5ECE2766"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5.5.2.5.1-1, conditions MCVIDEO, IMMINENT PERIL</w:t>
            </w:r>
          </w:p>
        </w:tc>
      </w:tr>
      <w:tr w:rsidR="005377F9" w:rsidRPr="000670FE" w14:paraId="45216F3B" w14:textId="77777777" w:rsidTr="009A4AAA">
        <w:trPr>
          <w:tblHeader/>
        </w:trPr>
        <w:tc>
          <w:tcPr>
            <w:tcW w:w="2934" w:type="dxa"/>
          </w:tcPr>
          <w:p w14:paraId="6170A9F1"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1800" w:type="dxa"/>
          </w:tcPr>
          <w:p w14:paraId="3A347079"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Pr>
          <w:p w14:paraId="08CB9758"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440" w:type="dxa"/>
          </w:tcPr>
          <w:p w14:paraId="0579C617"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2BB11FE5"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50F149A6" w14:textId="77777777" w:rsidTr="009A4AAA">
        <w:trPr>
          <w:tblHeader/>
        </w:trPr>
        <w:tc>
          <w:tcPr>
            <w:tcW w:w="2934" w:type="dxa"/>
          </w:tcPr>
          <w:p w14:paraId="2EB4F883" w14:textId="77777777" w:rsidR="005377F9" w:rsidRPr="000670FE" w:rsidRDefault="005377F9" w:rsidP="009A4AAA">
            <w:pPr>
              <w:pStyle w:val="TAL"/>
              <w:rPr>
                <w:b/>
                <w:bCs/>
              </w:rPr>
            </w:pPr>
            <w:r w:rsidRPr="000670FE">
              <w:rPr>
                <w:b/>
                <w:bCs/>
              </w:rPr>
              <w:t>Message-body</w:t>
            </w:r>
          </w:p>
        </w:tc>
        <w:tc>
          <w:tcPr>
            <w:tcW w:w="1800" w:type="dxa"/>
          </w:tcPr>
          <w:p w14:paraId="6FAE7767" w14:textId="77777777" w:rsidR="005377F9" w:rsidRPr="000670FE" w:rsidRDefault="005377F9" w:rsidP="009A4AAA">
            <w:pPr>
              <w:pStyle w:val="TAL"/>
            </w:pPr>
          </w:p>
        </w:tc>
        <w:tc>
          <w:tcPr>
            <w:tcW w:w="2160" w:type="dxa"/>
          </w:tcPr>
          <w:p w14:paraId="1327A501" w14:textId="77777777" w:rsidR="005377F9" w:rsidRPr="000670FE" w:rsidRDefault="005377F9" w:rsidP="009A4AAA">
            <w:pPr>
              <w:pStyle w:val="TAL"/>
            </w:pPr>
          </w:p>
        </w:tc>
        <w:tc>
          <w:tcPr>
            <w:tcW w:w="1440" w:type="dxa"/>
          </w:tcPr>
          <w:p w14:paraId="72F1D121" w14:textId="77777777" w:rsidR="005377F9" w:rsidRPr="000670FE" w:rsidRDefault="005377F9" w:rsidP="009A4AAA">
            <w:pPr>
              <w:pStyle w:val="TAL"/>
            </w:pPr>
          </w:p>
        </w:tc>
        <w:tc>
          <w:tcPr>
            <w:tcW w:w="1170" w:type="dxa"/>
          </w:tcPr>
          <w:p w14:paraId="41F0E0EA" w14:textId="77777777" w:rsidR="005377F9" w:rsidRPr="000670FE" w:rsidRDefault="005377F9" w:rsidP="009A4AAA">
            <w:pPr>
              <w:pStyle w:val="TAL"/>
            </w:pPr>
          </w:p>
        </w:tc>
      </w:tr>
      <w:tr w:rsidR="005377F9" w:rsidRPr="000670FE" w14:paraId="3DA4A4F8" w14:textId="77777777" w:rsidTr="009A4AAA">
        <w:trPr>
          <w:tblHeader/>
        </w:trPr>
        <w:tc>
          <w:tcPr>
            <w:tcW w:w="2934" w:type="dxa"/>
            <w:shd w:val="clear" w:color="auto" w:fill="auto"/>
          </w:tcPr>
          <w:p w14:paraId="53A33A92" w14:textId="77777777" w:rsidR="005377F9" w:rsidRPr="000670FE" w:rsidRDefault="005377F9" w:rsidP="009A4AAA">
            <w:pPr>
              <w:pStyle w:val="TAL"/>
              <w:rPr>
                <w:bCs/>
              </w:rPr>
            </w:pPr>
            <w:r w:rsidRPr="000670FE">
              <w:rPr>
                <w:bCs/>
              </w:rPr>
              <w:t xml:space="preserve">  MIME body part</w:t>
            </w:r>
          </w:p>
        </w:tc>
        <w:tc>
          <w:tcPr>
            <w:tcW w:w="1800" w:type="dxa"/>
            <w:shd w:val="clear" w:color="auto" w:fill="auto"/>
          </w:tcPr>
          <w:p w14:paraId="380AE801" w14:textId="77777777" w:rsidR="005377F9" w:rsidRPr="000670FE" w:rsidRDefault="005377F9" w:rsidP="009A4AAA">
            <w:pPr>
              <w:pStyle w:val="TAL"/>
              <w:rPr>
                <w:bCs/>
              </w:rPr>
            </w:pPr>
          </w:p>
        </w:tc>
        <w:tc>
          <w:tcPr>
            <w:tcW w:w="2160" w:type="dxa"/>
            <w:shd w:val="clear" w:color="auto" w:fill="auto"/>
          </w:tcPr>
          <w:p w14:paraId="15733699" w14:textId="77777777" w:rsidR="005377F9" w:rsidRPr="000670FE" w:rsidRDefault="005377F9" w:rsidP="009A4AAA">
            <w:pPr>
              <w:pStyle w:val="TAL"/>
              <w:rPr>
                <w:bCs/>
              </w:rPr>
            </w:pPr>
            <w:r w:rsidRPr="000670FE">
              <w:rPr>
                <w:bCs/>
              </w:rPr>
              <w:t>MCVideo Info</w:t>
            </w:r>
          </w:p>
        </w:tc>
        <w:tc>
          <w:tcPr>
            <w:tcW w:w="1440" w:type="dxa"/>
            <w:shd w:val="clear" w:color="auto" w:fill="auto"/>
          </w:tcPr>
          <w:p w14:paraId="000242F5" w14:textId="77777777" w:rsidR="005377F9" w:rsidRPr="000670FE" w:rsidRDefault="005377F9" w:rsidP="009A4AAA">
            <w:pPr>
              <w:pStyle w:val="TAL"/>
              <w:rPr>
                <w:bCs/>
              </w:rPr>
            </w:pPr>
          </w:p>
        </w:tc>
        <w:tc>
          <w:tcPr>
            <w:tcW w:w="1170" w:type="dxa"/>
            <w:shd w:val="clear" w:color="auto" w:fill="auto"/>
          </w:tcPr>
          <w:p w14:paraId="71CF6D65" w14:textId="77777777" w:rsidR="005377F9" w:rsidRPr="000670FE" w:rsidRDefault="005377F9" w:rsidP="009A4AAA">
            <w:pPr>
              <w:pStyle w:val="TAL"/>
              <w:rPr>
                <w:bCs/>
              </w:rPr>
            </w:pPr>
          </w:p>
        </w:tc>
      </w:tr>
      <w:tr w:rsidR="005377F9" w:rsidRPr="000670FE" w14:paraId="56A51C09" w14:textId="77777777" w:rsidTr="009A4AAA">
        <w:trPr>
          <w:tblHeader/>
        </w:trPr>
        <w:tc>
          <w:tcPr>
            <w:tcW w:w="2934" w:type="dxa"/>
            <w:shd w:val="clear" w:color="auto" w:fill="auto"/>
          </w:tcPr>
          <w:p w14:paraId="7059874C" w14:textId="77777777" w:rsidR="005377F9" w:rsidRPr="000670FE" w:rsidRDefault="005377F9" w:rsidP="009A4AAA">
            <w:pPr>
              <w:pStyle w:val="TAL"/>
              <w:rPr>
                <w:bCs/>
              </w:rPr>
            </w:pPr>
            <w:r w:rsidRPr="000670FE">
              <w:rPr>
                <w:bCs/>
              </w:rPr>
              <w:t xml:space="preserve">    MIME-part-headers</w:t>
            </w:r>
          </w:p>
        </w:tc>
        <w:tc>
          <w:tcPr>
            <w:tcW w:w="1800" w:type="dxa"/>
            <w:shd w:val="clear" w:color="auto" w:fill="auto"/>
          </w:tcPr>
          <w:p w14:paraId="35A85A35" w14:textId="77777777" w:rsidR="005377F9" w:rsidRPr="000670FE" w:rsidRDefault="005377F9" w:rsidP="009A4AAA">
            <w:pPr>
              <w:pStyle w:val="TAL"/>
              <w:rPr>
                <w:bCs/>
              </w:rPr>
            </w:pPr>
          </w:p>
        </w:tc>
        <w:tc>
          <w:tcPr>
            <w:tcW w:w="2160" w:type="dxa"/>
            <w:shd w:val="clear" w:color="auto" w:fill="auto"/>
          </w:tcPr>
          <w:p w14:paraId="169976CD" w14:textId="77777777" w:rsidR="005377F9" w:rsidRPr="000670FE" w:rsidRDefault="005377F9" w:rsidP="009A4AAA">
            <w:pPr>
              <w:pStyle w:val="TAL"/>
              <w:rPr>
                <w:bCs/>
              </w:rPr>
            </w:pPr>
          </w:p>
        </w:tc>
        <w:tc>
          <w:tcPr>
            <w:tcW w:w="1440" w:type="dxa"/>
            <w:shd w:val="clear" w:color="auto" w:fill="auto"/>
          </w:tcPr>
          <w:p w14:paraId="186F5E42" w14:textId="77777777" w:rsidR="005377F9" w:rsidRPr="000670FE" w:rsidRDefault="005377F9" w:rsidP="009A4AAA">
            <w:pPr>
              <w:pStyle w:val="TAL"/>
              <w:rPr>
                <w:bCs/>
              </w:rPr>
            </w:pPr>
          </w:p>
        </w:tc>
        <w:tc>
          <w:tcPr>
            <w:tcW w:w="1170" w:type="dxa"/>
            <w:shd w:val="clear" w:color="auto" w:fill="auto"/>
          </w:tcPr>
          <w:p w14:paraId="037FBDE8" w14:textId="77777777" w:rsidR="005377F9" w:rsidRPr="000670FE" w:rsidRDefault="005377F9" w:rsidP="009A4AAA">
            <w:pPr>
              <w:pStyle w:val="TAL"/>
              <w:rPr>
                <w:bCs/>
              </w:rPr>
            </w:pPr>
          </w:p>
        </w:tc>
      </w:tr>
      <w:tr w:rsidR="005377F9" w:rsidRPr="000670FE" w14:paraId="1F3F9176" w14:textId="77777777" w:rsidTr="009A4AAA">
        <w:trPr>
          <w:tblHeader/>
        </w:trPr>
        <w:tc>
          <w:tcPr>
            <w:tcW w:w="2934" w:type="dxa"/>
            <w:shd w:val="clear" w:color="auto" w:fill="auto"/>
          </w:tcPr>
          <w:p w14:paraId="17316C4C" w14:textId="77777777" w:rsidR="005377F9" w:rsidRPr="000670FE" w:rsidRDefault="005377F9" w:rsidP="009A4AAA">
            <w:pPr>
              <w:pStyle w:val="TAL"/>
              <w:rPr>
                <w:bCs/>
              </w:rPr>
            </w:pPr>
            <w:r w:rsidRPr="000670FE">
              <w:rPr>
                <w:bCs/>
              </w:rPr>
              <w:t xml:space="preserve">    MIME-part-body</w:t>
            </w:r>
          </w:p>
        </w:tc>
        <w:tc>
          <w:tcPr>
            <w:tcW w:w="1800" w:type="dxa"/>
            <w:shd w:val="clear" w:color="auto" w:fill="auto"/>
          </w:tcPr>
          <w:p w14:paraId="5E147015" w14:textId="77777777" w:rsidR="005377F9" w:rsidRPr="000670FE" w:rsidRDefault="005377F9" w:rsidP="009A4AAA">
            <w:pPr>
              <w:pStyle w:val="TAL"/>
              <w:rPr>
                <w:bCs/>
              </w:rPr>
            </w:pPr>
            <w:r w:rsidRPr="000670FE">
              <w:rPr>
                <w:bCs/>
              </w:rPr>
              <w:t>MCVideo-Info as described in Table 6.1.1.10.3.3-2</w:t>
            </w:r>
          </w:p>
        </w:tc>
        <w:tc>
          <w:tcPr>
            <w:tcW w:w="2160" w:type="dxa"/>
            <w:shd w:val="clear" w:color="auto" w:fill="auto"/>
          </w:tcPr>
          <w:p w14:paraId="511CB29D" w14:textId="77777777" w:rsidR="005377F9" w:rsidRPr="000670FE" w:rsidRDefault="005377F9" w:rsidP="009A4AAA">
            <w:pPr>
              <w:pStyle w:val="TAL"/>
              <w:rPr>
                <w:bCs/>
              </w:rPr>
            </w:pPr>
          </w:p>
        </w:tc>
        <w:tc>
          <w:tcPr>
            <w:tcW w:w="1440" w:type="dxa"/>
            <w:shd w:val="clear" w:color="auto" w:fill="auto"/>
          </w:tcPr>
          <w:p w14:paraId="54FD1AD5" w14:textId="77777777" w:rsidR="005377F9" w:rsidRPr="000670FE" w:rsidRDefault="005377F9" w:rsidP="009A4AAA">
            <w:pPr>
              <w:pStyle w:val="TAL"/>
              <w:rPr>
                <w:bCs/>
              </w:rPr>
            </w:pPr>
          </w:p>
        </w:tc>
        <w:tc>
          <w:tcPr>
            <w:tcW w:w="1170" w:type="dxa"/>
            <w:shd w:val="clear" w:color="auto" w:fill="auto"/>
          </w:tcPr>
          <w:p w14:paraId="0CFB4981" w14:textId="77777777" w:rsidR="005377F9" w:rsidRPr="000670FE" w:rsidRDefault="005377F9" w:rsidP="009A4AAA">
            <w:pPr>
              <w:pStyle w:val="TAL"/>
              <w:rPr>
                <w:bCs/>
              </w:rPr>
            </w:pPr>
          </w:p>
        </w:tc>
      </w:tr>
    </w:tbl>
    <w:p w14:paraId="64BC2D2A" w14:textId="77777777" w:rsidR="005377F9" w:rsidRPr="000670FE" w:rsidRDefault="005377F9" w:rsidP="005377F9">
      <w:pPr>
        <w:widowControl w:val="0"/>
        <w:rPr>
          <w:color w:val="000000"/>
        </w:rPr>
      </w:pPr>
    </w:p>
    <w:p w14:paraId="221D812C" w14:textId="77777777" w:rsidR="005377F9" w:rsidRPr="000670FE" w:rsidRDefault="005377F9" w:rsidP="005377F9">
      <w:pPr>
        <w:pStyle w:val="TH"/>
      </w:pPr>
      <w:r w:rsidRPr="000670FE">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2002F906" w14:textId="77777777" w:rsidTr="009A4AAA">
        <w:tc>
          <w:tcPr>
            <w:tcW w:w="9504" w:type="dxa"/>
          </w:tcPr>
          <w:p w14:paraId="60F13173"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5.5.3.2.1-2, conditions GROUP-CALL, IMMINENT PERIL</w:t>
            </w:r>
          </w:p>
        </w:tc>
      </w:tr>
    </w:tbl>
    <w:p w14:paraId="2D181267" w14:textId="77777777" w:rsidR="005377F9" w:rsidRPr="000670FE" w:rsidRDefault="005377F9" w:rsidP="005377F9">
      <w:pPr>
        <w:rPr>
          <w:color w:val="000000"/>
        </w:rPr>
      </w:pPr>
    </w:p>
    <w:p w14:paraId="0F86CE3D" w14:textId="77777777" w:rsidR="005377F9" w:rsidRPr="000670FE" w:rsidRDefault="005377F9" w:rsidP="005377F9">
      <w:pPr>
        <w:pStyle w:val="TH"/>
      </w:pPr>
      <w:r w:rsidRPr="000670FE">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1C786F06" w14:textId="77777777" w:rsidTr="009A4AAA">
        <w:trPr>
          <w:tblHeader/>
        </w:trPr>
        <w:tc>
          <w:tcPr>
            <w:tcW w:w="9517" w:type="dxa"/>
            <w:gridSpan w:val="5"/>
          </w:tcPr>
          <w:p w14:paraId="41A2C550"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5.5.2.17.1.2-1, conditions MCVIDEO, INVITE-RSP</w:t>
            </w:r>
          </w:p>
        </w:tc>
      </w:tr>
      <w:tr w:rsidR="005377F9" w:rsidRPr="000670FE" w14:paraId="03B72C7B" w14:textId="77777777" w:rsidTr="009A4AAA">
        <w:trPr>
          <w:tblHeader/>
        </w:trPr>
        <w:tc>
          <w:tcPr>
            <w:tcW w:w="2677" w:type="dxa"/>
          </w:tcPr>
          <w:p w14:paraId="5347EE4E"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098DF7DD"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Pr>
          <w:p w14:paraId="266A7E60"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5E7EFF57"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70" w:type="dxa"/>
          </w:tcPr>
          <w:p w14:paraId="49169DF9"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58807C9C" w14:textId="77777777" w:rsidTr="009A4AAA">
        <w:tc>
          <w:tcPr>
            <w:tcW w:w="2677" w:type="dxa"/>
            <w:vAlign w:val="center"/>
          </w:tcPr>
          <w:p w14:paraId="2532280D" w14:textId="77777777" w:rsidR="005377F9" w:rsidRPr="000670FE" w:rsidRDefault="005377F9" w:rsidP="009A4AAA">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10374B80" w14:textId="77777777" w:rsidR="005377F9" w:rsidRPr="000670FE" w:rsidRDefault="005377F9" w:rsidP="009A4AAA">
            <w:pPr>
              <w:pStyle w:val="TAL"/>
              <w:keepNext w:val="0"/>
              <w:keepLines w:val="0"/>
              <w:widowControl w:val="0"/>
              <w:rPr>
                <w:color w:val="000000"/>
              </w:rPr>
            </w:pPr>
          </w:p>
        </w:tc>
        <w:tc>
          <w:tcPr>
            <w:tcW w:w="2160" w:type="dxa"/>
          </w:tcPr>
          <w:p w14:paraId="345819A2" w14:textId="77777777" w:rsidR="005377F9" w:rsidRPr="000670FE" w:rsidRDefault="005377F9" w:rsidP="009A4AAA">
            <w:pPr>
              <w:pStyle w:val="TAL"/>
              <w:keepNext w:val="0"/>
              <w:keepLines w:val="0"/>
              <w:widowControl w:val="0"/>
              <w:rPr>
                <w:color w:val="000000"/>
              </w:rPr>
            </w:pPr>
          </w:p>
        </w:tc>
        <w:tc>
          <w:tcPr>
            <w:tcW w:w="1350" w:type="dxa"/>
          </w:tcPr>
          <w:p w14:paraId="32DC352B" w14:textId="77777777" w:rsidR="005377F9" w:rsidRPr="000670FE" w:rsidRDefault="005377F9" w:rsidP="009A4AAA">
            <w:pPr>
              <w:pStyle w:val="TAL"/>
              <w:keepNext w:val="0"/>
              <w:keepLines w:val="0"/>
              <w:widowControl w:val="0"/>
              <w:rPr>
                <w:color w:val="000000"/>
              </w:rPr>
            </w:pPr>
          </w:p>
        </w:tc>
        <w:tc>
          <w:tcPr>
            <w:tcW w:w="1170" w:type="dxa"/>
            <w:vAlign w:val="bottom"/>
          </w:tcPr>
          <w:p w14:paraId="44F079E1" w14:textId="77777777" w:rsidR="005377F9" w:rsidRPr="000670FE" w:rsidRDefault="005377F9" w:rsidP="009A4AAA">
            <w:pPr>
              <w:pStyle w:val="TAL"/>
              <w:keepNext w:val="0"/>
              <w:keepLines w:val="0"/>
              <w:widowControl w:val="0"/>
              <w:rPr>
                <w:color w:val="000000"/>
              </w:rPr>
            </w:pPr>
          </w:p>
        </w:tc>
      </w:tr>
      <w:tr w:rsidR="005377F9" w:rsidRPr="000670FE" w14:paraId="26D49828" w14:textId="77777777" w:rsidTr="009A4AAA">
        <w:tc>
          <w:tcPr>
            <w:tcW w:w="2677" w:type="dxa"/>
            <w:vAlign w:val="center"/>
          </w:tcPr>
          <w:p w14:paraId="54395EA3" w14:textId="77777777" w:rsidR="005377F9" w:rsidRPr="000670FE" w:rsidRDefault="005377F9" w:rsidP="009A4AAA">
            <w:pPr>
              <w:pStyle w:val="TAL"/>
              <w:rPr>
                <w:color w:val="000000"/>
              </w:rPr>
            </w:pPr>
            <w:r w:rsidRPr="000670FE">
              <w:rPr>
                <w:color w:val="000000"/>
              </w:rPr>
              <w:t xml:space="preserve">  MIME body part</w:t>
            </w:r>
          </w:p>
        </w:tc>
        <w:tc>
          <w:tcPr>
            <w:tcW w:w="2160" w:type="dxa"/>
            <w:vAlign w:val="center"/>
          </w:tcPr>
          <w:p w14:paraId="37F0779F" w14:textId="77777777" w:rsidR="005377F9" w:rsidRPr="000670FE" w:rsidRDefault="005377F9" w:rsidP="009A4AAA">
            <w:pPr>
              <w:pStyle w:val="TAL"/>
              <w:rPr>
                <w:color w:val="000000"/>
              </w:rPr>
            </w:pPr>
          </w:p>
        </w:tc>
        <w:tc>
          <w:tcPr>
            <w:tcW w:w="2160" w:type="dxa"/>
          </w:tcPr>
          <w:p w14:paraId="1F29D186" w14:textId="77777777" w:rsidR="005377F9" w:rsidRPr="000670FE" w:rsidRDefault="005377F9" w:rsidP="009A4AAA">
            <w:pPr>
              <w:pStyle w:val="TAL"/>
              <w:rPr>
                <w:color w:val="000000"/>
              </w:rPr>
            </w:pPr>
            <w:r w:rsidRPr="000670FE">
              <w:rPr>
                <w:color w:val="000000"/>
              </w:rPr>
              <w:t>MCVIDEO-Info</w:t>
            </w:r>
          </w:p>
        </w:tc>
        <w:tc>
          <w:tcPr>
            <w:tcW w:w="1350" w:type="dxa"/>
          </w:tcPr>
          <w:p w14:paraId="2257D574" w14:textId="77777777" w:rsidR="005377F9" w:rsidRPr="000670FE" w:rsidRDefault="005377F9" w:rsidP="009A4AAA">
            <w:pPr>
              <w:pStyle w:val="TAL"/>
              <w:rPr>
                <w:color w:val="000000"/>
              </w:rPr>
            </w:pPr>
          </w:p>
        </w:tc>
        <w:tc>
          <w:tcPr>
            <w:tcW w:w="1170" w:type="dxa"/>
            <w:vAlign w:val="bottom"/>
          </w:tcPr>
          <w:p w14:paraId="1EA47977" w14:textId="77777777" w:rsidR="005377F9" w:rsidRPr="000670FE" w:rsidRDefault="005377F9" w:rsidP="009A4AAA">
            <w:pPr>
              <w:pStyle w:val="TAL"/>
              <w:rPr>
                <w:color w:val="000000"/>
              </w:rPr>
            </w:pPr>
          </w:p>
        </w:tc>
      </w:tr>
      <w:tr w:rsidR="005377F9" w:rsidRPr="000670FE" w14:paraId="5F5C5585" w14:textId="77777777" w:rsidTr="009A4AAA">
        <w:tc>
          <w:tcPr>
            <w:tcW w:w="2677" w:type="dxa"/>
            <w:vAlign w:val="center"/>
          </w:tcPr>
          <w:p w14:paraId="44DE0CC6" w14:textId="77777777" w:rsidR="005377F9" w:rsidRPr="000670FE" w:rsidRDefault="005377F9" w:rsidP="009A4AAA">
            <w:pPr>
              <w:pStyle w:val="TAL"/>
              <w:rPr>
                <w:color w:val="000000"/>
              </w:rPr>
            </w:pPr>
            <w:r w:rsidRPr="000670FE">
              <w:rPr>
                <w:color w:val="000000"/>
              </w:rPr>
              <w:t xml:space="preserve">    MIME-part-header</w:t>
            </w:r>
          </w:p>
        </w:tc>
        <w:tc>
          <w:tcPr>
            <w:tcW w:w="2160" w:type="dxa"/>
            <w:vAlign w:val="center"/>
          </w:tcPr>
          <w:p w14:paraId="159CE465" w14:textId="77777777" w:rsidR="005377F9" w:rsidRPr="000670FE" w:rsidRDefault="005377F9" w:rsidP="009A4AAA">
            <w:pPr>
              <w:pStyle w:val="TAL"/>
              <w:rPr>
                <w:color w:val="000000"/>
              </w:rPr>
            </w:pPr>
          </w:p>
        </w:tc>
        <w:tc>
          <w:tcPr>
            <w:tcW w:w="2160" w:type="dxa"/>
          </w:tcPr>
          <w:p w14:paraId="3EF2AFB6" w14:textId="77777777" w:rsidR="005377F9" w:rsidRPr="000670FE" w:rsidRDefault="005377F9" w:rsidP="009A4AAA">
            <w:pPr>
              <w:pStyle w:val="TAL"/>
              <w:rPr>
                <w:color w:val="000000"/>
              </w:rPr>
            </w:pPr>
          </w:p>
        </w:tc>
        <w:tc>
          <w:tcPr>
            <w:tcW w:w="1350" w:type="dxa"/>
          </w:tcPr>
          <w:p w14:paraId="7F4BBBB8" w14:textId="77777777" w:rsidR="005377F9" w:rsidRPr="000670FE" w:rsidRDefault="005377F9" w:rsidP="009A4AAA">
            <w:pPr>
              <w:pStyle w:val="TAL"/>
              <w:rPr>
                <w:color w:val="000000"/>
              </w:rPr>
            </w:pPr>
          </w:p>
        </w:tc>
        <w:tc>
          <w:tcPr>
            <w:tcW w:w="1170" w:type="dxa"/>
            <w:vAlign w:val="bottom"/>
          </w:tcPr>
          <w:p w14:paraId="176D838C" w14:textId="77777777" w:rsidR="005377F9" w:rsidRPr="000670FE" w:rsidRDefault="005377F9" w:rsidP="009A4AAA">
            <w:pPr>
              <w:pStyle w:val="TAL"/>
              <w:rPr>
                <w:color w:val="000000"/>
              </w:rPr>
            </w:pPr>
          </w:p>
        </w:tc>
      </w:tr>
      <w:tr w:rsidR="005377F9" w:rsidRPr="000670FE" w14:paraId="5EA81F35" w14:textId="77777777" w:rsidTr="009A4AAA">
        <w:tc>
          <w:tcPr>
            <w:tcW w:w="2677" w:type="dxa"/>
            <w:vAlign w:val="center"/>
          </w:tcPr>
          <w:p w14:paraId="7449A9FA" w14:textId="77777777" w:rsidR="005377F9" w:rsidRPr="000670FE" w:rsidRDefault="005377F9" w:rsidP="009A4AAA">
            <w:pPr>
              <w:pStyle w:val="TAL"/>
              <w:rPr>
                <w:color w:val="000000"/>
              </w:rPr>
            </w:pPr>
            <w:r w:rsidRPr="000670FE">
              <w:rPr>
                <w:color w:val="000000"/>
              </w:rPr>
              <w:t xml:space="preserve">    MIME-part-body</w:t>
            </w:r>
          </w:p>
        </w:tc>
        <w:tc>
          <w:tcPr>
            <w:tcW w:w="2160" w:type="dxa"/>
            <w:vAlign w:val="center"/>
          </w:tcPr>
          <w:p w14:paraId="490AD3C8" w14:textId="77777777" w:rsidR="005377F9" w:rsidRPr="000670FE" w:rsidRDefault="005377F9" w:rsidP="009A4AAA">
            <w:pPr>
              <w:pStyle w:val="TAL"/>
              <w:rPr>
                <w:color w:val="000000"/>
              </w:rPr>
            </w:pPr>
            <w:r w:rsidRPr="000670FE">
              <w:rPr>
                <w:color w:val="000000"/>
              </w:rPr>
              <w:t>MCVideo-Info as described in Table 6.1.1.10.3.3-4</w:t>
            </w:r>
          </w:p>
        </w:tc>
        <w:tc>
          <w:tcPr>
            <w:tcW w:w="2160" w:type="dxa"/>
          </w:tcPr>
          <w:p w14:paraId="3F6B7227" w14:textId="77777777" w:rsidR="005377F9" w:rsidRPr="000670FE" w:rsidRDefault="005377F9" w:rsidP="009A4AAA">
            <w:pPr>
              <w:pStyle w:val="TAL"/>
              <w:rPr>
                <w:color w:val="000000"/>
              </w:rPr>
            </w:pPr>
          </w:p>
        </w:tc>
        <w:tc>
          <w:tcPr>
            <w:tcW w:w="1350" w:type="dxa"/>
          </w:tcPr>
          <w:p w14:paraId="18071B7C" w14:textId="77777777" w:rsidR="005377F9" w:rsidRPr="000670FE" w:rsidRDefault="005377F9" w:rsidP="009A4AAA">
            <w:pPr>
              <w:pStyle w:val="TAL"/>
              <w:rPr>
                <w:color w:val="000000"/>
              </w:rPr>
            </w:pPr>
          </w:p>
        </w:tc>
        <w:tc>
          <w:tcPr>
            <w:tcW w:w="1170" w:type="dxa"/>
            <w:vAlign w:val="bottom"/>
          </w:tcPr>
          <w:p w14:paraId="63B62B4D" w14:textId="77777777" w:rsidR="005377F9" w:rsidRPr="000670FE" w:rsidRDefault="005377F9" w:rsidP="009A4AAA">
            <w:pPr>
              <w:pStyle w:val="TAL"/>
              <w:rPr>
                <w:color w:val="000000"/>
              </w:rPr>
            </w:pPr>
          </w:p>
        </w:tc>
      </w:tr>
    </w:tbl>
    <w:p w14:paraId="72C22638" w14:textId="77777777" w:rsidR="005377F9" w:rsidRPr="000670FE" w:rsidRDefault="005377F9" w:rsidP="005377F9">
      <w:pPr>
        <w:rPr>
          <w:color w:val="000000"/>
        </w:rPr>
      </w:pPr>
    </w:p>
    <w:p w14:paraId="1D4116C0" w14:textId="77777777" w:rsidR="005377F9" w:rsidRPr="000670FE" w:rsidRDefault="005377F9" w:rsidP="005377F9">
      <w:pPr>
        <w:pStyle w:val="TH"/>
      </w:pPr>
      <w:r w:rsidRPr="000670FE">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12BF235D" w14:textId="77777777" w:rsidTr="009A4AAA">
        <w:tc>
          <w:tcPr>
            <w:tcW w:w="9504" w:type="dxa"/>
          </w:tcPr>
          <w:p w14:paraId="65128682"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5.5.3.2.2-2, conditions GROUP-CALL, IMMINENT PERIL</w:t>
            </w:r>
          </w:p>
        </w:tc>
      </w:tr>
    </w:tbl>
    <w:p w14:paraId="49BC5D1C" w14:textId="77777777" w:rsidR="005377F9" w:rsidRPr="000670FE" w:rsidRDefault="005377F9" w:rsidP="005377F9">
      <w:pPr>
        <w:rPr>
          <w:color w:val="000000"/>
        </w:rPr>
      </w:pPr>
    </w:p>
    <w:p w14:paraId="5A4CC919" w14:textId="77777777" w:rsidR="005377F9" w:rsidRPr="000670FE" w:rsidRDefault="005377F9" w:rsidP="005377F9">
      <w:pPr>
        <w:pStyle w:val="TH"/>
      </w:pPr>
      <w:r w:rsidRPr="000670FE">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5377F9" w:rsidRPr="000670FE" w14:paraId="73EC3E9C" w14:textId="77777777" w:rsidTr="009A4AAA">
        <w:trPr>
          <w:trHeight w:val="70"/>
          <w:tblHeader/>
        </w:trPr>
        <w:tc>
          <w:tcPr>
            <w:tcW w:w="9644" w:type="dxa"/>
            <w:gridSpan w:val="6"/>
          </w:tcPr>
          <w:p w14:paraId="4ECB9A53"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5.5.11.2.1-1</w:t>
            </w:r>
          </w:p>
        </w:tc>
      </w:tr>
      <w:tr w:rsidR="005377F9" w:rsidRPr="000670FE" w14:paraId="5C1340C5" w14:textId="77777777" w:rsidTr="009A4AAA">
        <w:trPr>
          <w:tblHeader/>
        </w:trPr>
        <w:tc>
          <w:tcPr>
            <w:tcW w:w="2790" w:type="dxa"/>
          </w:tcPr>
          <w:p w14:paraId="492AEC6B"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60" w:type="dxa"/>
          </w:tcPr>
          <w:p w14:paraId="0EBCA78E"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60" w:type="dxa"/>
          </w:tcPr>
          <w:p w14:paraId="7674AE87"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755856DE"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184" w:type="dxa"/>
            <w:gridSpan w:val="2"/>
          </w:tcPr>
          <w:p w14:paraId="59097D28"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2086994A" w14:textId="77777777" w:rsidTr="009A4AAA">
        <w:trPr>
          <w:gridAfter w:val="1"/>
          <w:wAfter w:w="14" w:type="dxa"/>
        </w:trPr>
        <w:tc>
          <w:tcPr>
            <w:tcW w:w="2790" w:type="dxa"/>
          </w:tcPr>
          <w:p w14:paraId="69A8AC37" w14:textId="77777777" w:rsidR="005377F9" w:rsidRPr="000670FE" w:rsidRDefault="005377F9" w:rsidP="009A4AAA">
            <w:pPr>
              <w:pStyle w:val="TAL"/>
              <w:keepNext w:val="0"/>
              <w:keepLines w:val="0"/>
              <w:widowControl w:val="0"/>
              <w:rPr>
                <w:rFonts w:eastAsia="Yu Gothic"/>
                <w:b/>
                <w:color w:val="000000"/>
              </w:rPr>
            </w:pPr>
            <w:r w:rsidRPr="000670FE">
              <w:rPr>
                <w:rFonts w:eastAsia="Yu Gothic"/>
                <w:b/>
                <w:color w:val="000000"/>
              </w:rPr>
              <w:t>Transmission Indicator</w:t>
            </w:r>
          </w:p>
        </w:tc>
        <w:tc>
          <w:tcPr>
            <w:tcW w:w="2160" w:type="dxa"/>
          </w:tcPr>
          <w:p w14:paraId="06E3B458" w14:textId="77777777" w:rsidR="005377F9" w:rsidRPr="000670FE" w:rsidRDefault="005377F9" w:rsidP="009A4AAA">
            <w:pPr>
              <w:pStyle w:val="TAL"/>
              <w:keepNext w:val="0"/>
              <w:keepLines w:val="0"/>
              <w:widowControl w:val="0"/>
              <w:rPr>
                <w:rFonts w:eastAsia="MS PGothic"/>
                <w:color w:val="000000"/>
              </w:rPr>
            </w:pPr>
          </w:p>
        </w:tc>
        <w:tc>
          <w:tcPr>
            <w:tcW w:w="2160" w:type="dxa"/>
          </w:tcPr>
          <w:p w14:paraId="688A38D5" w14:textId="77777777" w:rsidR="005377F9" w:rsidRPr="000670FE" w:rsidRDefault="005377F9" w:rsidP="009A4AAA">
            <w:pPr>
              <w:pStyle w:val="TAL"/>
              <w:keepNext w:val="0"/>
              <w:keepLines w:val="0"/>
              <w:widowControl w:val="0"/>
              <w:rPr>
                <w:rFonts w:eastAsia="MS PGothic"/>
                <w:color w:val="000000"/>
              </w:rPr>
            </w:pPr>
          </w:p>
        </w:tc>
        <w:tc>
          <w:tcPr>
            <w:tcW w:w="1350" w:type="dxa"/>
          </w:tcPr>
          <w:p w14:paraId="19B32B4F" w14:textId="77777777" w:rsidR="005377F9" w:rsidRPr="000670FE" w:rsidRDefault="005377F9" w:rsidP="009A4AAA">
            <w:pPr>
              <w:pStyle w:val="TAL"/>
              <w:keepNext w:val="0"/>
              <w:keepLines w:val="0"/>
              <w:widowControl w:val="0"/>
              <w:rPr>
                <w:rFonts w:eastAsia="Yu Gothic"/>
                <w:color w:val="000000"/>
              </w:rPr>
            </w:pPr>
          </w:p>
        </w:tc>
        <w:tc>
          <w:tcPr>
            <w:tcW w:w="1170" w:type="dxa"/>
          </w:tcPr>
          <w:p w14:paraId="099126B5" w14:textId="77777777" w:rsidR="005377F9" w:rsidRPr="000670FE" w:rsidRDefault="005377F9" w:rsidP="009A4AAA">
            <w:pPr>
              <w:pStyle w:val="TAL"/>
              <w:keepNext w:val="0"/>
              <w:keepLines w:val="0"/>
              <w:widowControl w:val="0"/>
              <w:rPr>
                <w:rFonts w:eastAsia="Yu Gothic"/>
                <w:color w:val="000000"/>
              </w:rPr>
            </w:pPr>
          </w:p>
        </w:tc>
      </w:tr>
      <w:tr w:rsidR="005377F9" w:rsidRPr="000670FE" w14:paraId="0D0B0682" w14:textId="77777777" w:rsidTr="009A4AAA">
        <w:trPr>
          <w:gridAfter w:val="1"/>
          <w:wAfter w:w="14" w:type="dxa"/>
          <w:trHeight w:val="1745"/>
        </w:trPr>
        <w:tc>
          <w:tcPr>
            <w:tcW w:w="2790" w:type="dxa"/>
          </w:tcPr>
          <w:p w14:paraId="66B373D0" w14:textId="77777777" w:rsidR="005377F9" w:rsidRPr="000670FE" w:rsidRDefault="005377F9" w:rsidP="009A4AAA">
            <w:pPr>
              <w:pStyle w:val="TAL"/>
              <w:keepNext w:val="0"/>
              <w:keepLines w:val="0"/>
              <w:widowControl w:val="0"/>
              <w:rPr>
                <w:rFonts w:eastAsia="Yu Gothic" w:cs="Arial"/>
                <w:b/>
                <w:color w:val="000000"/>
              </w:rPr>
            </w:pPr>
            <w:r w:rsidRPr="000670FE">
              <w:rPr>
                <w:rFonts w:eastAsia="Yu Gothic"/>
                <w:bCs/>
                <w:color w:val="000000"/>
              </w:rPr>
              <w:t xml:space="preserve">  Transmission Indicator</w:t>
            </w:r>
          </w:p>
        </w:tc>
        <w:tc>
          <w:tcPr>
            <w:tcW w:w="2160" w:type="dxa"/>
          </w:tcPr>
          <w:p w14:paraId="0D6EDACB" w14:textId="77777777" w:rsidR="005377F9" w:rsidRPr="000670FE" w:rsidRDefault="005377F9" w:rsidP="009A4AAA">
            <w:pPr>
              <w:pStyle w:val="TAL"/>
              <w:keepNext w:val="0"/>
              <w:keepLines w:val="0"/>
              <w:widowControl w:val="0"/>
              <w:rPr>
                <w:color w:val="000000"/>
              </w:rPr>
            </w:pPr>
            <w:r w:rsidRPr="000670FE">
              <w:rPr>
                <w:bCs/>
                <w:color w:val="000000"/>
              </w:rPr>
              <w:t>"0000100000000000"</w:t>
            </w:r>
          </w:p>
        </w:tc>
        <w:tc>
          <w:tcPr>
            <w:tcW w:w="2160" w:type="dxa"/>
          </w:tcPr>
          <w:p w14:paraId="70CC4442" w14:textId="77777777" w:rsidR="005377F9" w:rsidRPr="000670FE" w:rsidRDefault="005377F9" w:rsidP="009A4AAA">
            <w:pPr>
              <w:pStyle w:val="TAL"/>
              <w:keepNext w:val="0"/>
              <w:keepLines w:val="0"/>
              <w:widowControl w:val="0"/>
              <w:rPr>
                <w:color w:val="000000"/>
              </w:rPr>
            </w:pPr>
            <w:r w:rsidRPr="000670FE">
              <w:rPr>
                <w:color w:val="000000"/>
              </w:rPr>
              <w:t>bit E=1 (Imminent Peril).</w:t>
            </w:r>
          </w:p>
        </w:tc>
        <w:tc>
          <w:tcPr>
            <w:tcW w:w="1350" w:type="dxa"/>
          </w:tcPr>
          <w:p w14:paraId="67637FC0" w14:textId="77777777" w:rsidR="005377F9" w:rsidRPr="000670FE" w:rsidRDefault="005377F9" w:rsidP="009A4AAA">
            <w:pPr>
              <w:pStyle w:val="TAL"/>
              <w:keepNext w:val="0"/>
              <w:keepLines w:val="0"/>
              <w:widowControl w:val="0"/>
              <w:rPr>
                <w:rFonts w:eastAsia="Yu Gothic"/>
                <w:color w:val="000000"/>
              </w:rPr>
            </w:pPr>
          </w:p>
        </w:tc>
        <w:tc>
          <w:tcPr>
            <w:tcW w:w="1170" w:type="dxa"/>
          </w:tcPr>
          <w:p w14:paraId="6F28D89E" w14:textId="77777777" w:rsidR="005377F9" w:rsidRPr="000670FE" w:rsidRDefault="005377F9" w:rsidP="009A4AAA">
            <w:pPr>
              <w:pStyle w:val="TAL"/>
              <w:keepNext w:val="0"/>
              <w:keepLines w:val="0"/>
              <w:widowControl w:val="0"/>
              <w:rPr>
                <w:rFonts w:eastAsia="Yu Gothic"/>
                <w:color w:val="000000"/>
              </w:rPr>
            </w:pPr>
          </w:p>
        </w:tc>
      </w:tr>
    </w:tbl>
    <w:p w14:paraId="7B056C49" w14:textId="77777777" w:rsidR="005377F9" w:rsidRPr="000670FE" w:rsidRDefault="005377F9" w:rsidP="005377F9">
      <w:pPr>
        <w:rPr>
          <w:color w:val="000000"/>
        </w:rPr>
      </w:pPr>
    </w:p>
    <w:p w14:paraId="1A181C2A" w14:textId="77777777" w:rsidR="005377F9" w:rsidRPr="000670FE" w:rsidRDefault="005377F9" w:rsidP="005377F9">
      <w:pPr>
        <w:pStyle w:val="TH"/>
      </w:pPr>
      <w:r w:rsidRPr="000670FE">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5377F9" w:rsidRPr="000670FE" w14:paraId="74179508" w14:textId="77777777" w:rsidTr="009A4AAA">
        <w:trPr>
          <w:trHeight w:val="70"/>
          <w:tblHeader/>
        </w:trPr>
        <w:tc>
          <w:tcPr>
            <w:tcW w:w="9653" w:type="dxa"/>
            <w:gridSpan w:val="5"/>
          </w:tcPr>
          <w:p w14:paraId="29FD439D" w14:textId="77777777" w:rsidR="005377F9" w:rsidRPr="000670FE" w:rsidRDefault="005377F9" w:rsidP="009A4AAA">
            <w:pPr>
              <w:pStyle w:val="TAL"/>
              <w:keepNext w:val="0"/>
              <w:keepLines w:val="0"/>
              <w:widowControl w:val="0"/>
              <w:rPr>
                <w:color w:val="000000"/>
              </w:rPr>
            </w:pPr>
            <w:r w:rsidRPr="000670FE">
              <w:rPr>
                <w:color w:val="000000"/>
              </w:rPr>
              <w:t>Derivation Path: TS 36.579-1 [2], Table 5.5.11.3.2-1</w:t>
            </w:r>
          </w:p>
        </w:tc>
      </w:tr>
      <w:tr w:rsidR="005377F9" w:rsidRPr="000670FE" w14:paraId="44D9CCAB" w14:textId="77777777" w:rsidTr="009A4AAA">
        <w:trPr>
          <w:tblHeader/>
        </w:trPr>
        <w:tc>
          <w:tcPr>
            <w:tcW w:w="2785" w:type="dxa"/>
          </w:tcPr>
          <w:p w14:paraId="47BD3A2F" w14:textId="77777777" w:rsidR="005377F9" w:rsidRPr="000670FE" w:rsidRDefault="005377F9" w:rsidP="009A4AAA">
            <w:pPr>
              <w:pStyle w:val="TAH"/>
              <w:keepNext w:val="0"/>
              <w:keepLines w:val="0"/>
              <w:widowControl w:val="0"/>
              <w:rPr>
                <w:color w:val="000000"/>
              </w:rPr>
            </w:pPr>
            <w:r w:rsidRPr="000670FE">
              <w:rPr>
                <w:color w:val="000000"/>
              </w:rPr>
              <w:t>Information Element</w:t>
            </w:r>
          </w:p>
        </w:tc>
        <w:tc>
          <w:tcPr>
            <w:tcW w:w="2157" w:type="dxa"/>
          </w:tcPr>
          <w:p w14:paraId="416DF4AA" w14:textId="77777777" w:rsidR="005377F9" w:rsidRPr="000670FE" w:rsidRDefault="005377F9" w:rsidP="009A4AAA">
            <w:pPr>
              <w:pStyle w:val="TAH"/>
              <w:keepNext w:val="0"/>
              <w:keepLines w:val="0"/>
              <w:widowControl w:val="0"/>
              <w:rPr>
                <w:color w:val="000000"/>
              </w:rPr>
            </w:pPr>
            <w:r w:rsidRPr="000670FE">
              <w:rPr>
                <w:color w:val="000000"/>
              </w:rPr>
              <w:t>Value/remark</w:t>
            </w:r>
          </w:p>
        </w:tc>
        <w:tc>
          <w:tcPr>
            <w:tcW w:w="2157" w:type="dxa"/>
          </w:tcPr>
          <w:p w14:paraId="32500490" w14:textId="77777777" w:rsidR="005377F9" w:rsidRPr="000670FE" w:rsidRDefault="005377F9" w:rsidP="009A4AAA">
            <w:pPr>
              <w:pStyle w:val="TAH"/>
              <w:keepNext w:val="0"/>
              <w:keepLines w:val="0"/>
              <w:widowControl w:val="0"/>
              <w:rPr>
                <w:color w:val="000000"/>
              </w:rPr>
            </w:pPr>
            <w:r w:rsidRPr="000670FE">
              <w:rPr>
                <w:color w:val="000000"/>
              </w:rPr>
              <w:t>Comment</w:t>
            </w:r>
          </w:p>
        </w:tc>
        <w:tc>
          <w:tcPr>
            <w:tcW w:w="1350" w:type="dxa"/>
          </w:tcPr>
          <w:p w14:paraId="42CBC3E1" w14:textId="77777777" w:rsidR="005377F9" w:rsidRPr="000670FE" w:rsidRDefault="005377F9" w:rsidP="009A4AAA">
            <w:pPr>
              <w:pStyle w:val="TAH"/>
              <w:keepNext w:val="0"/>
              <w:keepLines w:val="0"/>
              <w:widowControl w:val="0"/>
              <w:rPr>
                <w:color w:val="000000"/>
              </w:rPr>
            </w:pPr>
            <w:r w:rsidRPr="000670FE">
              <w:rPr>
                <w:color w:val="000000"/>
              </w:rPr>
              <w:t>Reference</w:t>
            </w:r>
          </w:p>
        </w:tc>
        <w:tc>
          <w:tcPr>
            <w:tcW w:w="1204" w:type="dxa"/>
          </w:tcPr>
          <w:p w14:paraId="1E267817" w14:textId="77777777" w:rsidR="005377F9" w:rsidRPr="000670FE" w:rsidRDefault="005377F9" w:rsidP="009A4AAA">
            <w:pPr>
              <w:pStyle w:val="TAH"/>
              <w:keepNext w:val="0"/>
              <w:keepLines w:val="0"/>
              <w:widowControl w:val="0"/>
              <w:rPr>
                <w:color w:val="000000"/>
              </w:rPr>
            </w:pPr>
            <w:r w:rsidRPr="000670FE">
              <w:rPr>
                <w:color w:val="000000"/>
              </w:rPr>
              <w:t>Condition</w:t>
            </w:r>
          </w:p>
        </w:tc>
      </w:tr>
      <w:tr w:rsidR="005377F9" w:rsidRPr="000670FE" w14:paraId="605590D4" w14:textId="77777777" w:rsidTr="009A4AAA">
        <w:tc>
          <w:tcPr>
            <w:tcW w:w="2785" w:type="dxa"/>
          </w:tcPr>
          <w:p w14:paraId="728D8C71" w14:textId="77777777" w:rsidR="005377F9" w:rsidRPr="000670FE" w:rsidRDefault="005377F9" w:rsidP="009A4AAA">
            <w:pPr>
              <w:pStyle w:val="TAL"/>
              <w:keepNext w:val="0"/>
              <w:keepLines w:val="0"/>
              <w:widowControl w:val="0"/>
              <w:rPr>
                <w:rFonts w:eastAsia="Yu Gothic"/>
                <w:b/>
                <w:color w:val="000000"/>
              </w:rPr>
            </w:pPr>
            <w:r w:rsidRPr="000670FE">
              <w:rPr>
                <w:rFonts w:eastAsia="Yu Gothic"/>
                <w:b/>
                <w:color w:val="000000"/>
              </w:rPr>
              <w:t>Subtype</w:t>
            </w:r>
          </w:p>
        </w:tc>
        <w:tc>
          <w:tcPr>
            <w:tcW w:w="2157" w:type="dxa"/>
          </w:tcPr>
          <w:p w14:paraId="3B51C077" w14:textId="77777777" w:rsidR="005377F9" w:rsidRPr="000670FE" w:rsidRDefault="005377F9" w:rsidP="009A4AAA">
            <w:pPr>
              <w:pStyle w:val="TAL"/>
              <w:keepNext w:val="0"/>
              <w:keepLines w:val="0"/>
              <w:widowControl w:val="0"/>
              <w:rPr>
                <w:rFonts w:eastAsia="MS PGothic"/>
                <w:color w:val="000000"/>
              </w:rPr>
            </w:pPr>
            <w:r w:rsidRPr="000670FE">
              <w:rPr>
                <w:rFonts w:eastAsia="MS PGothic"/>
                <w:color w:val="000000"/>
              </w:rPr>
              <w:t>"10001"</w:t>
            </w:r>
          </w:p>
        </w:tc>
        <w:tc>
          <w:tcPr>
            <w:tcW w:w="2157" w:type="dxa"/>
          </w:tcPr>
          <w:p w14:paraId="4A5160FC" w14:textId="77777777" w:rsidR="005377F9" w:rsidRPr="000670FE" w:rsidRDefault="005377F9" w:rsidP="009A4AAA">
            <w:pPr>
              <w:pStyle w:val="TAL"/>
              <w:keepNext w:val="0"/>
              <w:keepLines w:val="0"/>
              <w:widowControl w:val="0"/>
              <w:rPr>
                <w:rFonts w:eastAsia="MS PGothic"/>
                <w:color w:val="000000"/>
              </w:rPr>
            </w:pPr>
            <w:r>
              <w:rPr>
                <w:rFonts w:eastAsia="MS PGothic"/>
                <w:color w:val="000000"/>
              </w:rPr>
              <w:t>A ‘1’ in the first bit = Acknowledgement Required</w:t>
            </w:r>
          </w:p>
        </w:tc>
        <w:tc>
          <w:tcPr>
            <w:tcW w:w="1350" w:type="dxa"/>
          </w:tcPr>
          <w:p w14:paraId="2F026F87" w14:textId="77777777" w:rsidR="005377F9" w:rsidRPr="000670FE" w:rsidRDefault="005377F9" w:rsidP="009A4AAA">
            <w:pPr>
              <w:pStyle w:val="TAL"/>
              <w:keepNext w:val="0"/>
              <w:keepLines w:val="0"/>
              <w:widowControl w:val="0"/>
              <w:rPr>
                <w:rFonts w:eastAsia="Yu Gothic"/>
                <w:color w:val="000000"/>
              </w:rPr>
            </w:pPr>
          </w:p>
        </w:tc>
        <w:tc>
          <w:tcPr>
            <w:tcW w:w="1204" w:type="dxa"/>
          </w:tcPr>
          <w:p w14:paraId="0B7D4891" w14:textId="77777777" w:rsidR="005377F9" w:rsidRPr="000670FE" w:rsidRDefault="005377F9" w:rsidP="009A4AAA">
            <w:pPr>
              <w:pStyle w:val="TAL"/>
              <w:keepNext w:val="0"/>
              <w:keepLines w:val="0"/>
              <w:widowControl w:val="0"/>
              <w:rPr>
                <w:rFonts w:eastAsia="Yu Gothic"/>
                <w:color w:val="000000"/>
              </w:rPr>
            </w:pPr>
          </w:p>
        </w:tc>
      </w:tr>
    </w:tbl>
    <w:p w14:paraId="4DA21105" w14:textId="77777777" w:rsidR="005377F9" w:rsidRPr="000670FE" w:rsidRDefault="005377F9" w:rsidP="005377F9">
      <w:pPr>
        <w:rPr>
          <w:color w:val="000000"/>
        </w:rPr>
      </w:pPr>
    </w:p>
    <w:p w14:paraId="5D73DE42" w14:textId="77777777" w:rsidR="005377F9" w:rsidRPr="0012712B" w:rsidRDefault="005377F9" w:rsidP="005377F9">
      <w:pPr>
        <w:pStyle w:val="TH"/>
      </w:pPr>
      <w:r w:rsidRPr="0012712B">
        <w:t xml:space="preserve">Table: </w:t>
      </w:r>
      <w:r>
        <w:t>6.1.1.10.3.3-6A</w:t>
      </w:r>
      <w:r w:rsidRPr="0012712B">
        <w:t>: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5377F9" w:rsidRPr="0012712B" w14:paraId="5F61DA56" w14:textId="77777777" w:rsidTr="000C1899">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412263F7" w14:textId="77777777" w:rsidR="005377F9" w:rsidRPr="0012712B" w:rsidRDefault="005377F9" w:rsidP="009A4AAA">
            <w:pPr>
              <w:pStyle w:val="TAL"/>
              <w:keepNext w:val="0"/>
              <w:keepLines w:val="0"/>
              <w:widowControl w:val="0"/>
            </w:pPr>
            <w:r w:rsidRPr="0012712B">
              <w:t>Derivation Path: TS 24.581 [88] Table 9.2.31-1</w:t>
            </w:r>
          </w:p>
        </w:tc>
      </w:tr>
      <w:tr w:rsidR="005377F9" w:rsidRPr="0012712B" w14:paraId="462F3666" w14:textId="77777777" w:rsidTr="000C1899">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48020CC1" w14:textId="77777777" w:rsidR="005377F9" w:rsidRPr="0012712B" w:rsidRDefault="005377F9" w:rsidP="009A4AAA">
            <w:pPr>
              <w:pStyle w:val="TAH"/>
              <w:keepNext w:val="0"/>
              <w:keepLines w:val="0"/>
              <w:widowControl w:val="0"/>
            </w:pPr>
            <w:r w:rsidRPr="0012712B">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1B01717" w14:textId="77777777" w:rsidR="005377F9" w:rsidRPr="0012712B" w:rsidRDefault="005377F9" w:rsidP="009A4AAA">
            <w:pPr>
              <w:pStyle w:val="TAH"/>
              <w:keepNext w:val="0"/>
              <w:keepLines w:val="0"/>
              <w:widowControl w:val="0"/>
            </w:pPr>
            <w:r w:rsidRPr="0012712B">
              <w:t>Value/remark</w:t>
            </w:r>
          </w:p>
        </w:tc>
        <w:tc>
          <w:tcPr>
            <w:tcW w:w="2250" w:type="dxa"/>
            <w:tcBorders>
              <w:top w:val="single" w:sz="4" w:space="0" w:color="auto"/>
              <w:left w:val="single" w:sz="4" w:space="0" w:color="auto"/>
              <w:bottom w:val="single" w:sz="4" w:space="0" w:color="auto"/>
              <w:right w:val="single" w:sz="4" w:space="0" w:color="auto"/>
            </w:tcBorders>
            <w:hideMark/>
          </w:tcPr>
          <w:p w14:paraId="2B729211" w14:textId="77777777" w:rsidR="005377F9" w:rsidRPr="0012712B" w:rsidRDefault="005377F9" w:rsidP="009A4AAA">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655A5F4E" w14:textId="77777777" w:rsidR="005377F9" w:rsidRPr="0012712B" w:rsidRDefault="005377F9" w:rsidP="009A4AAA">
            <w:pPr>
              <w:pStyle w:val="TAH"/>
              <w:keepNext w:val="0"/>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570717F7" w14:textId="77777777" w:rsidR="005377F9" w:rsidRPr="0012712B" w:rsidRDefault="005377F9" w:rsidP="009A4AAA">
            <w:pPr>
              <w:pStyle w:val="TAH"/>
              <w:keepNext w:val="0"/>
              <w:keepLines w:val="0"/>
              <w:widowControl w:val="0"/>
            </w:pPr>
            <w:r w:rsidRPr="0012712B">
              <w:t>Condition</w:t>
            </w:r>
          </w:p>
        </w:tc>
      </w:tr>
      <w:tr w:rsidR="005377F9" w:rsidRPr="0012712B" w14:paraId="2EE66A07" w14:textId="77777777" w:rsidTr="000C189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C46AE77" w14:textId="77777777" w:rsidR="005377F9" w:rsidRPr="0012712B" w:rsidRDefault="005377F9" w:rsidP="009A4AAA">
            <w:pPr>
              <w:pStyle w:val="TAL"/>
              <w:keepNext w:val="0"/>
              <w:keepLines w:val="0"/>
              <w:widowControl w:val="0"/>
              <w:rPr>
                <w:rFonts w:eastAsia="MS Mincho"/>
              </w:rPr>
            </w:pPr>
            <w:r w:rsidRPr="0012712B">
              <w:rPr>
                <w:rFonts w:eastAsia="MS Mincho"/>
              </w:rPr>
              <w:t>Message type</w:t>
            </w:r>
          </w:p>
        </w:tc>
        <w:tc>
          <w:tcPr>
            <w:tcW w:w="2070" w:type="dxa"/>
            <w:tcBorders>
              <w:top w:val="single" w:sz="4" w:space="0" w:color="auto"/>
              <w:left w:val="single" w:sz="4" w:space="0" w:color="auto"/>
              <w:bottom w:val="single" w:sz="4" w:space="0" w:color="auto"/>
              <w:right w:val="single" w:sz="4" w:space="0" w:color="auto"/>
            </w:tcBorders>
          </w:tcPr>
          <w:p w14:paraId="5E9FC2AD" w14:textId="77777777" w:rsidR="005377F9" w:rsidRPr="0012712B" w:rsidRDefault="005377F9" w:rsidP="009A4AAA">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1FC5093" w14:textId="77777777" w:rsidR="005377F9" w:rsidRPr="0012712B" w:rsidRDefault="005377F9" w:rsidP="009A4AAA">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7ABD631" w14:textId="77777777" w:rsidR="005377F9" w:rsidRPr="0012712B" w:rsidRDefault="005377F9" w:rsidP="009A4AAA">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644F7E2" w14:textId="77777777" w:rsidR="005377F9" w:rsidRPr="0012712B" w:rsidRDefault="005377F9" w:rsidP="009A4AAA">
            <w:pPr>
              <w:pStyle w:val="TAL"/>
              <w:keepNext w:val="0"/>
              <w:keepLines w:val="0"/>
              <w:widowControl w:val="0"/>
              <w:rPr>
                <w:rFonts w:eastAsia="MS Mincho"/>
              </w:rPr>
            </w:pPr>
          </w:p>
        </w:tc>
      </w:tr>
      <w:tr w:rsidR="005377F9" w:rsidRPr="0012712B" w14:paraId="788E294A" w14:textId="77777777" w:rsidTr="000C1899">
        <w:trPr>
          <w:cantSplit/>
          <w:jc w:val="center"/>
        </w:trPr>
        <w:tc>
          <w:tcPr>
            <w:tcW w:w="2880" w:type="dxa"/>
            <w:tcBorders>
              <w:top w:val="single" w:sz="4" w:space="0" w:color="auto"/>
              <w:left w:val="single" w:sz="4" w:space="0" w:color="auto"/>
              <w:bottom w:val="single" w:sz="4" w:space="0" w:color="auto"/>
              <w:right w:val="single" w:sz="4" w:space="0" w:color="auto"/>
            </w:tcBorders>
          </w:tcPr>
          <w:p w14:paraId="587E489C" w14:textId="77777777" w:rsidR="005377F9" w:rsidRPr="0012712B" w:rsidRDefault="005377F9" w:rsidP="009A4AAA">
            <w:pPr>
              <w:pStyle w:val="TAL"/>
              <w:keepNext w:val="0"/>
              <w:keepLines w:val="0"/>
              <w:widowControl w:val="0"/>
              <w:rPr>
                <w:rFonts w:eastAsia="MS Mincho" w:cs="Arial"/>
                <w:szCs w:val="18"/>
              </w:rPr>
            </w:pPr>
            <w:r w:rsidRPr="0012712B">
              <w:rPr>
                <w:rFonts w:eastAsia="MS Mincho" w:cs="Arial"/>
                <w:szCs w:val="18"/>
              </w:rPr>
              <w:t xml:space="preserve">  </w:t>
            </w:r>
            <w:r w:rsidRPr="0012712B">
              <w:t>Message Type</w:t>
            </w:r>
          </w:p>
        </w:tc>
        <w:tc>
          <w:tcPr>
            <w:tcW w:w="2070" w:type="dxa"/>
            <w:tcBorders>
              <w:top w:val="single" w:sz="4" w:space="0" w:color="auto"/>
              <w:left w:val="single" w:sz="4" w:space="0" w:color="auto"/>
              <w:bottom w:val="single" w:sz="4" w:space="0" w:color="auto"/>
              <w:right w:val="single" w:sz="4" w:space="0" w:color="auto"/>
            </w:tcBorders>
          </w:tcPr>
          <w:p w14:paraId="7FB4801B" w14:textId="77777777" w:rsidR="005377F9" w:rsidRPr="0012712B" w:rsidRDefault="005377F9" w:rsidP="009A4AAA">
            <w:pPr>
              <w:pStyle w:val="TAL"/>
              <w:keepNext w:val="0"/>
              <w:keepLines w:val="0"/>
              <w:widowControl w:val="0"/>
              <w:rPr>
                <w:rFonts w:eastAsia="MS Mincho" w:cs="Arial"/>
                <w:szCs w:val="18"/>
              </w:rPr>
            </w:pPr>
            <w:r w:rsidRPr="0012712B">
              <w:t>"</w:t>
            </w:r>
            <w:r>
              <w:t>0001</w:t>
            </w:r>
            <w:r w:rsidRPr="0012712B">
              <w:t>00</w:t>
            </w:r>
            <w:r>
              <w:t>01</w:t>
            </w:r>
            <w:r w:rsidRPr="0012712B">
              <w:t>"</w:t>
            </w:r>
          </w:p>
        </w:tc>
        <w:tc>
          <w:tcPr>
            <w:tcW w:w="2250" w:type="dxa"/>
            <w:tcBorders>
              <w:top w:val="single" w:sz="4" w:space="0" w:color="auto"/>
              <w:left w:val="single" w:sz="4" w:space="0" w:color="auto"/>
              <w:bottom w:val="single" w:sz="4" w:space="0" w:color="auto"/>
              <w:right w:val="single" w:sz="4" w:space="0" w:color="auto"/>
            </w:tcBorders>
          </w:tcPr>
          <w:p w14:paraId="4AA37A2D" w14:textId="77777777" w:rsidR="005377F9" w:rsidRPr="0012712B" w:rsidRDefault="005377F9" w:rsidP="009A4AAA">
            <w:pPr>
              <w:pStyle w:val="TAL"/>
              <w:keepNext w:val="0"/>
              <w:keepLines w:val="0"/>
              <w:widowControl w:val="0"/>
              <w:rPr>
                <w:rFonts w:eastAsia="MS PGothic" w:cs="Arial"/>
                <w:szCs w:val="18"/>
              </w:rPr>
            </w:pPr>
            <w:r w:rsidRPr="0012712B">
              <w: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t>
            </w:r>
          </w:p>
        </w:tc>
        <w:tc>
          <w:tcPr>
            <w:tcW w:w="1350" w:type="dxa"/>
            <w:tcBorders>
              <w:top w:val="single" w:sz="4" w:space="0" w:color="auto"/>
              <w:left w:val="single" w:sz="4" w:space="0" w:color="auto"/>
              <w:bottom w:val="single" w:sz="4" w:space="0" w:color="auto"/>
              <w:right w:val="single" w:sz="4" w:space="0" w:color="auto"/>
            </w:tcBorders>
          </w:tcPr>
          <w:p w14:paraId="7C92FF9D" w14:textId="77777777" w:rsidR="005377F9" w:rsidRPr="0012712B" w:rsidRDefault="005377F9" w:rsidP="009A4AAA">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2E652020" w14:textId="77777777" w:rsidR="005377F9" w:rsidRPr="0012712B" w:rsidRDefault="005377F9" w:rsidP="009A4AAA">
            <w:pPr>
              <w:pStyle w:val="TAL"/>
              <w:keepNext w:val="0"/>
              <w:keepLines w:val="0"/>
              <w:widowControl w:val="0"/>
              <w:rPr>
                <w:rFonts w:eastAsia="MS Mincho" w:cs="Arial"/>
                <w:szCs w:val="18"/>
              </w:rPr>
            </w:pPr>
          </w:p>
        </w:tc>
      </w:tr>
    </w:tbl>
    <w:p w14:paraId="00D2E888" w14:textId="77777777" w:rsidR="005377F9" w:rsidRPr="0012712B" w:rsidRDefault="005377F9" w:rsidP="005377F9"/>
    <w:p w14:paraId="362F6B92" w14:textId="77777777" w:rsidR="005377F9" w:rsidRPr="000670FE" w:rsidRDefault="005377F9" w:rsidP="005377F9">
      <w:pPr>
        <w:pStyle w:val="TH"/>
      </w:pPr>
      <w:r w:rsidRPr="000670FE">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0670FE" w14:paraId="7D1E725A" w14:textId="77777777" w:rsidTr="009A4AAA">
        <w:trPr>
          <w:tblHeader/>
        </w:trPr>
        <w:tc>
          <w:tcPr>
            <w:tcW w:w="9504" w:type="dxa"/>
          </w:tcPr>
          <w:p w14:paraId="543E826D" w14:textId="77777777" w:rsidR="005377F9" w:rsidRPr="000670FE" w:rsidRDefault="005377F9" w:rsidP="009A4AAA">
            <w:pPr>
              <w:pStyle w:val="TAL"/>
              <w:keepLines w:val="0"/>
              <w:widowControl w:val="0"/>
              <w:ind w:right="-108"/>
              <w:rPr>
                <w:color w:val="000000"/>
              </w:rPr>
            </w:pPr>
            <w:r w:rsidRPr="000670FE">
              <w:rPr>
                <w:color w:val="000000"/>
              </w:rPr>
              <w:t>Derivation Path: 36.579-1 [2], Table 5.5.2.2.1-1, condition MO_CALL</w:t>
            </w:r>
          </w:p>
        </w:tc>
      </w:tr>
    </w:tbl>
    <w:p w14:paraId="1415CFF9" w14:textId="77777777" w:rsidR="005377F9" w:rsidRPr="000670FE" w:rsidRDefault="005377F9" w:rsidP="005377F9">
      <w:pPr>
        <w:rPr>
          <w:color w:val="000000"/>
        </w:rPr>
      </w:pPr>
    </w:p>
    <w:p w14:paraId="23D83EE1" w14:textId="77777777" w:rsidR="005377F9" w:rsidRPr="000670FE" w:rsidRDefault="005377F9" w:rsidP="005377F9">
      <w:pPr>
        <w:pStyle w:val="TH"/>
      </w:pPr>
      <w:r w:rsidRPr="000670FE">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5377F9" w:rsidRPr="000670FE" w14:paraId="6B9EF9EF" w14:textId="77777777" w:rsidTr="009A4AAA">
        <w:trPr>
          <w:tblHeader/>
        </w:trPr>
        <w:tc>
          <w:tcPr>
            <w:tcW w:w="9517" w:type="dxa"/>
            <w:gridSpan w:val="5"/>
          </w:tcPr>
          <w:p w14:paraId="39F0F2CA" w14:textId="77777777" w:rsidR="005377F9" w:rsidRPr="000670FE" w:rsidRDefault="005377F9" w:rsidP="009A4AAA">
            <w:pPr>
              <w:pStyle w:val="TAL"/>
              <w:keepLines w:val="0"/>
              <w:widowControl w:val="0"/>
              <w:rPr>
                <w:color w:val="000000"/>
              </w:rPr>
            </w:pPr>
            <w:r w:rsidRPr="000670FE">
              <w:rPr>
                <w:color w:val="000000"/>
              </w:rPr>
              <w:t>Derivation Path: TS 36.579-1 [2], Table 5.5.2.17.1.2-1, condition MCVIDEO</w:t>
            </w:r>
          </w:p>
        </w:tc>
      </w:tr>
      <w:tr w:rsidR="005377F9" w:rsidRPr="000670FE" w14:paraId="152ECE0B" w14:textId="77777777" w:rsidTr="009A4AAA">
        <w:trPr>
          <w:trHeight w:val="260"/>
          <w:tblHeader/>
        </w:trPr>
        <w:tc>
          <w:tcPr>
            <w:tcW w:w="2677" w:type="dxa"/>
          </w:tcPr>
          <w:p w14:paraId="4CE73BC3" w14:textId="77777777" w:rsidR="005377F9" w:rsidRPr="000670FE" w:rsidRDefault="005377F9" w:rsidP="009A4AAA">
            <w:pPr>
              <w:pStyle w:val="TAH"/>
              <w:keepLines w:val="0"/>
              <w:widowControl w:val="0"/>
              <w:rPr>
                <w:color w:val="000000"/>
              </w:rPr>
            </w:pPr>
            <w:r w:rsidRPr="000670FE">
              <w:rPr>
                <w:color w:val="000000"/>
              </w:rPr>
              <w:t>Information Element</w:t>
            </w:r>
          </w:p>
        </w:tc>
        <w:tc>
          <w:tcPr>
            <w:tcW w:w="2160" w:type="dxa"/>
          </w:tcPr>
          <w:p w14:paraId="5DEC7E15" w14:textId="77777777" w:rsidR="005377F9" w:rsidRPr="000670FE" w:rsidRDefault="005377F9" w:rsidP="009A4AAA">
            <w:pPr>
              <w:pStyle w:val="TAH"/>
              <w:keepLines w:val="0"/>
              <w:widowControl w:val="0"/>
              <w:rPr>
                <w:color w:val="000000"/>
              </w:rPr>
            </w:pPr>
            <w:r w:rsidRPr="000670FE">
              <w:rPr>
                <w:color w:val="000000"/>
              </w:rPr>
              <w:t>Value/remark</w:t>
            </w:r>
          </w:p>
        </w:tc>
        <w:tc>
          <w:tcPr>
            <w:tcW w:w="2160" w:type="dxa"/>
          </w:tcPr>
          <w:p w14:paraId="54ADC817" w14:textId="77777777" w:rsidR="005377F9" w:rsidRPr="000670FE" w:rsidRDefault="005377F9" w:rsidP="009A4AAA">
            <w:pPr>
              <w:pStyle w:val="TAH"/>
              <w:keepLines w:val="0"/>
              <w:widowControl w:val="0"/>
              <w:rPr>
                <w:color w:val="000000"/>
              </w:rPr>
            </w:pPr>
            <w:r w:rsidRPr="000670FE">
              <w:rPr>
                <w:color w:val="000000"/>
              </w:rPr>
              <w:t>Comment</w:t>
            </w:r>
          </w:p>
        </w:tc>
        <w:tc>
          <w:tcPr>
            <w:tcW w:w="1283" w:type="dxa"/>
          </w:tcPr>
          <w:p w14:paraId="29E1F9BE" w14:textId="77777777" w:rsidR="005377F9" w:rsidRPr="000670FE" w:rsidRDefault="005377F9" w:rsidP="009A4AAA">
            <w:pPr>
              <w:pStyle w:val="TAH"/>
              <w:keepLines w:val="0"/>
              <w:widowControl w:val="0"/>
              <w:rPr>
                <w:color w:val="000000"/>
              </w:rPr>
            </w:pPr>
            <w:r w:rsidRPr="000670FE">
              <w:rPr>
                <w:color w:val="000000"/>
              </w:rPr>
              <w:t>Reference</w:t>
            </w:r>
          </w:p>
        </w:tc>
        <w:tc>
          <w:tcPr>
            <w:tcW w:w="1237" w:type="dxa"/>
          </w:tcPr>
          <w:p w14:paraId="5D36AA44" w14:textId="77777777" w:rsidR="005377F9" w:rsidRPr="000670FE" w:rsidRDefault="005377F9" w:rsidP="009A4AAA">
            <w:pPr>
              <w:pStyle w:val="TAH"/>
              <w:keepLines w:val="0"/>
              <w:widowControl w:val="0"/>
              <w:rPr>
                <w:color w:val="000000"/>
              </w:rPr>
            </w:pPr>
            <w:r w:rsidRPr="000670FE">
              <w:rPr>
                <w:color w:val="000000"/>
              </w:rPr>
              <w:t>Condition</w:t>
            </w:r>
          </w:p>
        </w:tc>
      </w:tr>
      <w:tr w:rsidR="005377F9" w:rsidRPr="000670FE" w14:paraId="696BF4E8" w14:textId="77777777" w:rsidTr="009A4AAA">
        <w:tc>
          <w:tcPr>
            <w:tcW w:w="2677" w:type="dxa"/>
          </w:tcPr>
          <w:p w14:paraId="3FA33F95" w14:textId="77777777" w:rsidR="005377F9" w:rsidRPr="000670FE" w:rsidRDefault="005377F9" w:rsidP="009A4AAA">
            <w:pPr>
              <w:pStyle w:val="TAL"/>
              <w:rPr>
                <w:b/>
                <w:bCs/>
              </w:rPr>
            </w:pPr>
            <w:r w:rsidRPr="000670FE">
              <w:rPr>
                <w:b/>
                <w:bCs/>
              </w:rPr>
              <w:t>Content-Type</w:t>
            </w:r>
          </w:p>
        </w:tc>
        <w:tc>
          <w:tcPr>
            <w:tcW w:w="2160" w:type="dxa"/>
          </w:tcPr>
          <w:p w14:paraId="74CB0AD2" w14:textId="77777777" w:rsidR="005377F9" w:rsidRPr="000670FE" w:rsidRDefault="005377F9" w:rsidP="009A4AAA">
            <w:pPr>
              <w:pStyle w:val="TAL"/>
            </w:pPr>
            <w:r w:rsidRPr="000670FE">
              <w:t>not present</w:t>
            </w:r>
          </w:p>
        </w:tc>
        <w:tc>
          <w:tcPr>
            <w:tcW w:w="2160" w:type="dxa"/>
          </w:tcPr>
          <w:p w14:paraId="2C6B165F" w14:textId="77777777" w:rsidR="005377F9" w:rsidRPr="000670FE" w:rsidRDefault="005377F9" w:rsidP="009A4AAA">
            <w:pPr>
              <w:pStyle w:val="TAL"/>
            </w:pPr>
          </w:p>
        </w:tc>
        <w:tc>
          <w:tcPr>
            <w:tcW w:w="1283" w:type="dxa"/>
          </w:tcPr>
          <w:p w14:paraId="23460C8F" w14:textId="77777777" w:rsidR="005377F9" w:rsidRPr="000670FE" w:rsidRDefault="005377F9" w:rsidP="009A4AAA">
            <w:pPr>
              <w:pStyle w:val="TAL"/>
            </w:pPr>
          </w:p>
        </w:tc>
        <w:tc>
          <w:tcPr>
            <w:tcW w:w="1237" w:type="dxa"/>
          </w:tcPr>
          <w:p w14:paraId="515C9FD1" w14:textId="77777777" w:rsidR="005377F9" w:rsidRPr="000670FE" w:rsidRDefault="005377F9" w:rsidP="009A4AAA">
            <w:pPr>
              <w:pStyle w:val="TAL"/>
            </w:pPr>
          </w:p>
        </w:tc>
      </w:tr>
      <w:tr w:rsidR="005377F9" w:rsidRPr="000670FE" w14:paraId="55227641" w14:textId="77777777" w:rsidTr="009A4AAA">
        <w:tc>
          <w:tcPr>
            <w:tcW w:w="2677" w:type="dxa"/>
          </w:tcPr>
          <w:p w14:paraId="6D9F5C45" w14:textId="77777777" w:rsidR="005377F9" w:rsidRPr="000670FE" w:rsidRDefault="005377F9" w:rsidP="009A4AAA">
            <w:pPr>
              <w:pStyle w:val="TAL"/>
              <w:rPr>
                <w:b/>
                <w:bCs/>
              </w:rPr>
            </w:pPr>
            <w:r w:rsidRPr="000670FE">
              <w:rPr>
                <w:b/>
                <w:bCs/>
              </w:rPr>
              <w:t>Content-Length</w:t>
            </w:r>
          </w:p>
        </w:tc>
        <w:tc>
          <w:tcPr>
            <w:tcW w:w="2160" w:type="dxa"/>
          </w:tcPr>
          <w:p w14:paraId="15A3A3CD" w14:textId="77777777" w:rsidR="005377F9" w:rsidRPr="000670FE" w:rsidRDefault="005377F9" w:rsidP="009A4AAA">
            <w:pPr>
              <w:pStyle w:val="TAL"/>
            </w:pPr>
          </w:p>
        </w:tc>
        <w:tc>
          <w:tcPr>
            <w:tcW w:w="2160" w:type="dxa"/>
          </w:tcPr>
          <w:p w14:paraId="41CFB621" w14:textId="77777777" w:rsidR="005377F9" w:rsidRPr="000670FE" w:rsidRDefault="005377F9" w:rsidP="009A4AAA">
            <w:pPr>
              <w:pStyle w:val="TAL"/>
            </w:pPr>
          </w:p>
        </w:tc>
        <w:tc>
          <w:tcPr>
            <w:tcW w:w="1283" w:type="dxa"/>
          </w:tcPr>
          <w:p w14:paraId="588AF4D7" w14:textId="77777777" w:rsidR="005377F9" w:rsidRPr="000670FE" w:rsidRDefault="005377F9" w:rsidP="009A4AAA">
            <w:pPr>
              <w:pStyle w:val="TAL"/>
            </w:pPr>
          </w:p>
        </w:tc>
        <w:tc>
          <w:tcPr>
            <w:tcW w:w="1237" w:type="dxa"/>
          </w:tcPr>
          <w:p w14:paraId="65DFC8AD" w14:textId="77777777" w:rsidR="005377F9" w:rsidRPr="000670FE" w:rsidRDefault="005377F9" w:rsidP="009A4AAA">
            <w:pPr>
              <w:pStyle w:val="TAL"/>
            </w:pPr>
          </w:p>
        </w:tc>
      </w:tr>
      <w:tr w:rsidR="005377F9" w:rsidRPr="000670FE" w14:paraId="46BEA708" w14:textId="77777777" w:rsidTr="009A4AAA">
        <w:tc>
          <w:tcPr>
            <w:tcW w:w="2677" w:type="dxa"/>
          </w:tcPr>
          <w:p w14:paraId="261F7A8D" w14:textId="77777777" w:rsidR="005377F9" w:rsidRPr="000670FE" w:rsidRDefault="005377F9" w:rsidP="009A4AAA">
            <w:pPr>
              <w:pStyle w:val="TAL"/>
            </w:pPr>
            <w:r w:rsidRPr="000670FE">
              <w:t xml:space="preserve">  value</w:t>
            </w:r>
          </w:p>
        </w:tc>
        <w:tc>
          <w:tcPr>
            <w:tcW w:w="2160" w:type="dxa"/>
          </w:tcPr>
          <w:p w14:paraId="20AD2C05" w14:textId="77777777" w:rsidR="005377F9" w:rsidRPr="000670FE" w:rsidRDefault="005377F9" w:rsidP="009A4AAA">
            <w:pPr>
              <w:pStyle w:val="TAL"/>
            </w:pPr>
            <w:r w:rsidRPr="000670FE">
              <w:t>"0"</w:t>
            </w:r>
          </w:p>
        </w:tc>
        <w:tc>
          <w:tcPr>
            <w:tcW w:w="2160" w:type="dxa"/>
          </w:tcPr>
          <w:p w14:paraId="2E7E8985" w14:textId="77777777" w:rsidR="005377F9" w:rsidRPr="000670FE" w:rsidRDefault="005377F9" w:rsidP="009A4AAA">
            <w:pPr>
              <w:pStyle w:val="TAL"/>
            </w:pPr>
            <w:r w:rsidRPr="000670FE">
              <w:t>No message body included</w:t>
            </w:r>
          </w:p>
        </w:tc>
        <w:tc>
          <w:tcPr>
            <w:tcW w:w="1283" w:type="dxa"/>
          </w:tcPr>
          <w:p w14:paraId="476E74A7" w14:textId="77777777" w:rsidR="005377F9" w:rsidRPr="000670FE" w:rsidRDefault="005377F9" w:rsidP="009A4AAA">
            <w:pPr>
              <w:pStyle w:val="TAL"/>
            </w:pPr>
          </w:p>
        </w:tc>
        <w:tc>
          <w:tcPr>
            <w:tcW w:w="1237" w:type="dxa"/>
          </w:tcPr>
          <w:p w14:paraId="737E137D" w14:textId="77777777" w:rsidR="005377F9" w:rsidRPr="000670FE" w:rsidRDefault="005377F9" w:rsidP="009A4AAA">
            <w:pPr>
              <w:pStyle w:val="TAL"/>
            </w:pPr>
          </w:p>
        </w:tc>
      </w:tr>
    </w:tbl>
    <w:p w14:paraId="1B1ACB3B" w14:textId="77777777" w:rsidR="005377F9" w:rsidRPr="000670FE" w:rsidRDefault="005377F9" w:rsidP="005377F9">
      <w:pPr>
        <w:rPr>
          <w:color w:val="000000"/>
        </w:rPr>
      </w:pPr>
    </w:p>
    <w:p w14:paraId="5573A505" w14:textId="77777777" w:rsidR="005377F9" w:rsidRPr="000670FE" w:rsidRDefault="005377F9" w:rsidP="005377F9">
      <w:pPr>
        <w:pStyle w:val="Heading4"/>
      </w:pPr>
      <w:r w:rsidRPr="000670FE">
        <w:t>6.1.1.11</w:t>
      </w:r>
      <w:r w:rsidRPr="000670FE">
        <w:tab/>
        <w:t>On-network / On-demand Pre-arranged Group Call / Imminent Peril Group Call / Client Terminated (CT)</w:t>
      </w:r>
    </w:p>
    <w:p w14:paraId="508E8D5A" w14:textId="77777777" w:rsidR="005377F9" w:rsidRPr="000670FE" w:rsidRDefault="005377F9" w:rsidP="005377F9">
      <w:pPr>
        <w:pStyle w:val="H6"/>
      </w:pPr>
      <w:bookmarkStart w:id="222" w:name="_Toc52787523"/>
      <w:bookmarkStart w:id="223" w:name="_Toc52787704"/>
      <w:r w:rsidRPr="000670FE">
        <w:t>6.1.1.11.1</w:t>
      </w:r>
      <w:r w:rsidRPr="000670FE">
        <w:tab/>
        <w:t>Test Purpose (TP)</w:t>
      </w:r>
      <w:bookmarkEnd w:id="222"/>
      <w:bookmarkEnd w:id="223"/>
    </w:p>
    <w:p w14:paraId="07D19C0D" w14:textId="77777777" w:rsidR="005377F9" w:rsidRPr="000670FE" w:rsidRDefault="005377F9" w:rsidP="005377F9">
      <w:pPr>
        <w:pStyle w:val="H6"/>
      </w:pPr>
      <w:r w:rsidRPr="000670FE">
        <w:t>(1)</w:t>
      </w:r>
    </w:p>
    <w:p w14:paraId="0F5C56D9" w14:textId="77777777" w:rsidR="005377F9" w:rsidRPr="000670FE" w:rsidRDefault="005377F9" w:rsidP="005377F9">
      <w:pPr>
        <w:pStyle w:val="PL"/>
        <w:rPr>
          <w:noProof w:val="0"/>
        </w:rPr>
      </w:pPr>
      <w:r w:rsidRPr="000670FE">
        <w:rPr>
          <w:b/>
          <w:noProof w:val="0"/>
        </w:rPr>
        <w:t>with</w:t>
      </w:r>
      <w:r w:rsidRPr="000670FE">
        <w:rPr>
          <w:noProof w:val="0"/>
        </w:rPr>
        <w:t xml:space="preserve"> { </w:t>
      </w:r>
      <w:r>
        <w:rPr>
          <w:noProof w:val="0"/>
        </w:rPr>
        <w:t xml:space="preserve">the </w:t>
      </w:r>
      <w:r w:rsidRPr="000670FE">
        <w:rPr>
          <w:noProof w:val="0"/>
        </w:rPr>
        <w:t>UE (MCVideo Client) registered and authorized for MCVideo Service }</w:t>
      </w:r>
    </w:p>
    <w:p w14:paraId="647C782E"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161B6324"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 the MCVideo Client receives a SIP INVITE message of an MCVideo On-demand Pre-arranged Imminent Peril Group Call and the MCVideo User answers the call }</w:t>
      </w:r>
    </w:p>
    <w:p w14:paraId="33B71B2B" w14:textId="77777777" w:rsidR="005377F9" w:rsidRPr="000670FE" w:rsidRDefault="005377F9" w:rsidP="005377F9">
      <w:pPr>
        <w:pStyle w:val="PL"/>
        <w:ind w:firstLine="390"/>
        <w:rPr>
          <w:noProof w:val="0"/>
        </w:rPr>
      </w:pPr>
      <w:r w:rsidRPr="000670FE">
        <w:rPr>
          <w:b/>
          <w:noProof w:val="0"/>
        </w:rPr>
        <w:t>then</w:t>
      </w:r>
      <w:r w:rsidRPr="000670FE">
        <w:rPr>
          <w:noProof w:val="0"/>
        </w:rPr>
        <w:t xml:space="preserve"> { the MCVideo Client responds to the SS (MCVideo Server) with a SIP 200 (OK) message }</w:t>
      </w:r>
    </w:p>
    <w:p w14:paraId="129A1837" w14:textId="77777777" w:rsidR="005377F9" w:rsidRPr="000670FE" w:rsidRDefault="005377F9" w:rsidP="005377F9">
      <w:pPr>
        <w:pStyle w:val="PL"/>
        <w:rPr>
          <w:noProof w:val="0"/>
        </w:rPr>
      </w:pPr>
      <w:r w:rsidRPr="000670FE">
        <w:rPr>
          <w:noProof w:val="0"/>
        </w:rPr>
        <w:t xml:space="preserve">           }</w:t>
      </w:r>
    </w:p>
    <w:p w14:paraId="3C9FB66B" w14:textId="77777777" w:rsidR="005377F9" w:rsidRPr="000670FE" w:rsidRDefault="005377F9" w:rsidP="005377F9">
      <w:pPr>
        <w:pStyle w:val="PL"/>
        <w:rPr>
          <w:rFonts w:cs="Courier New"/>
          <w:noProof w:val="0"/>
          <w:szCs w:val="16"/>
        </w:rPr>
      </w:pPr>
    </w:p>
    <w:p w14:paraId="562608CD" w14:textId="77777777" w:rsidR="005377F9" w:rsidRPr="000670FE" w:rsidRDefault="005377F9" w:rsidP="005377F9">
      <w:pPr>
        <w:pStyle w:val="PL"/>
        <w:spacing w:before="120" w:after="180"/>
        <w:rPr>
          <w:rFonts w:ascii="Arial" w:hAnsi="Arial" w:cs="Arial"/>
          <w:noProof w:val="0"/>
          <w:sz w:val="20"/>
        </w:rPr>
      </w:pPr>
      <w:r w:rsidRPr="000670FE">
        <w:rPr>
          <w:rFonts w:ascii="Arial" w:hAnsi="Arial" w:cs="Arial"/>
          <w:noProof w:val="0"/>
          <w:sz w:val="20"/>
        </w:rPr>
        <w:t>(2)</w:t>
      </w:r>
    </w:p>
    <w:p w14:paraId="0C2C89D3" w14:textId="77777777" w:rsidR="005377F9" w:rsidRPr="000670FE" w:rsidRDefault="005377F9" w:rsidP="005377F9">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 </w:t>
      </w:r>
      <w:r>
        <w:rPr>
          <w:rFonts w:cs="Courier New"/>
          <w:noProof w:val="0"/>
          <w:szCs w:val="16"/>
        </w:rPr>
        <w:t xml:space="preserve">the </w:t>
      </w:r>
      <w:r w:rsidRPr="000670FE">
        <w:rPr>
          <w:rFonts w:cs="Courier New"/>
          <w:noProof w:val="0"/>
          <w:szCs w:val="16"/>
        </w:rPr>
        <w:t>UE (MCVideo Client) having an ongoing MCVideo Pre-arranged Imminent Peril Group Call }</w:t>
      </w:r>
    </w:p>
    <w:p w14:paraId="23B025F7" w14:textId="77777777" w:rsidR="005377F9" w:rsidRPr="000670FE" w:rsidRDefault="005377F9" w:rsidP="005377F9">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37AD450E"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 the UE (MCVideo Client) receives a Media Transmission Notification message from the SS (MCVideo Server) }</w:t>
      </w:r>
    </w:p>
    <w:p w14:paraId="0D3EF924"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w:t>
      </w:r>
      <w:r>
        <w:rPr>
          <w:rFonts w:cs="Courier New"/>
          <w:noProof w:val="0"/>
          <w:szCs w:val="16"/>
        </w:rPr>
        <w:t xml:space="preserve"> the </w:t>
      </w:r>
      <w:r w:rsidRPr="000670FE">
        <w:rPr>
          <w:rFonts w:cs="Courier New"/>
          <w:noProof w:val="0"/>
          <w:szCs w:val="16"/>
        </w:rPr>
        <w:t xml:space="preserve">UE (MCVideo Client) </w:t>
      </w:r>
      <w:r w:rsidRPr="000670FE">
        <w:rPr>
          <w:noProof w:val="0"/>
        </w:rPr>
        <w:t>provides media transmission notification to the MCVideo User</w:t>
      </w:r>
      <w:r w:rsidRPr="000670FE">
        <w:rPr>
          <w:rFonts w:cs="Courier New"/>
          <w:noProof w:val="0"/>
          <w:szCs w:val="16"/>
        </w:rPr>
        <w:t xml:space="preserve"> </w:t>
      </w:r>
      <w:r w:rsidRPr="000670FE">
        <w:rPr>
          <w:rFonts w:cs="Courier New"/>
          <w:b/>
          <w:bCs/>
          <w:noProof w:val="0"/>
          <w:szCs w:val="16"/>
        </w:rPr>
        <w:t>and</w:t>
      </w:r>
      <w:r w:rsidRPr="000670FE">
        <w:rPr>
          <w:rFonts w:cs="Courier New"/>
          <w:noProof w:val="0"/>
          <w:szCs w:val="16"/>
        </w:rPr>
        <w:t xml:space="preserve"> sends a Receive Media Request message to the SS (MCVideo Server) }</w:t>
      </w:r>
    </w:p>
    <w:p w14:paraId="43E87F64" w14:textId="77777777" w:rsidR="005377F9" w:rsidRPr="000670FE" w:rsidRDefault="005377F9" w:rsidP="005377F9">
      <w:pPr>
        <w:pStyle w:val="PL"/>
        <w:rPr>
          <w:rFonts w:cs="Courier New"/>
          <w:noProof w:val="0"/>
          <w:szCs w:val="16"/>
        </w:rPr>
      </w:pPr>
      <w:r w:rsidRPr="000670FE">
        <w:rPr>
          <w:rFonts w:cs="Courier New"/>
          <w:noProof w:val="0"/>
          <w:szCs w:val="16"/>
        </w:rPr>
        <w:t xml:space="preserve">           </w:t>
      </w:r>
    </w:p>
    <w:p w14:paraId="496C0AB3" w14:textId="77777777" w:rsidR="005377F9" w:rsidRPr="000670FE" w:rsidRDefault="005377F9" w:rsidP="005377F9">
      <w:pPr>
        <w:pStyle w:val="PL"/>
        <w:rPr>
          <w:rFonts w:cs="Courier New"/>
          <w:noProof w:val="0"/>
          <w:szCs w:val="16"/>
        </w:rPr>
      </w:pPr>
    </w:p>
    <w:p w14:paraId="50E35A08" w14:textId="77777777" w:rsidR="005377F9" w:rsidRPr="000670FE" w:rsidRDefault="005377F9" w:rsidP="005377F9">
      <w:pPr>
        <w:pStyle w:val="H6"/>
      </w:pPr>
      <w:r w:rsidRPr="000670FE">
        <w:t>(3)</w:t>
      </w:r>
    </w:p>
    <w:p w14:paraId="3D01B90D" w14:textId="77777777" w:rsidR="005377F9" w:rsidRPr="000670FE" w:rsidRDefault="005377F9" w:rsidP="005377F9">
      <w:pPr>
        <w:pStyle w:val="PL"/>
        <w:rPr>
          <w:noProof w:val="0"/>
        </w:rPr>
      </w:pPr>
      <w:r w:rsidRPr="000670FE">
        <w:rPr>
          <w:b/>
          <w:noProof w:val="0"/>
        </w:rPr>
        <w:t>with</w:t>
      </w:r>
      <w:r w:rsidRPr="000670FE">
        <w:rPr>
          <w:noProof w:val="0"/>
        </w:rPr>
        <w:t xml:space="preserve"> {</w:t>
      </w:r>
      <w:r>
        <w:rPr>
          <w:noProof w:val="0"/>
        </w:rPr>
        <w:t xml:space="preserve"> the </w:t>
      </w:r>
      <w:r w:rsidRPr="000670FE">
        <w:rPr>
          <w:noProof w:val="0"/>
        </w:rPr>
        <w:t>UE (MCVideo Client) having an ongoing MCVideo On-network Pre-arranged Imminent Peril Group Call }</w:t>
      </w:r>
    </w:p>
    <w:p w14:paraId="062500E4"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549FE426"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w:t>
      </w:r>
      <w:r>
        <w:rPr>
          <w:noProof w:val="0"/>
        </w:rPr>
        <w:t xml:space="preserve"> </w:t>
      </w:r>
      <w:r w:rsidRPr="000670FE">
        <w:rPr>
          <w:noProof w:val="0"/>
        </w:rPr>
        <w:t>the MCVideo User requests to end the RTP media reception }</w:t>
      </w:r>
    </w:p>
    <w:p w14:paraId="15005DEC"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UE (MCVideo Client) sends a Media Reception End Request message }</w:t>
      </w:r>
    </w:p>
    <w:p w14:paraId="4A1FF196" w14:textId="77777777" w:rsidR="005377F9" w:rsidRPr="000670FE" w:rsidRDefault="005377F9" w:rsidP="005377F9">
      <w:pPr>
        <w:pStyle w:val="PL"/>
        <w:rPr>
          <w:noProof w:val="0"/>
        </w:rPr>
      </w:pPr>
      <w:r w:rsidRPr="000670FE">
        <w:rPr>
          <w:noProof w:val="0"/>
        </w:rPr>
        <w:t xml:space="preserve">           }</w:t>
      </w:r>
    </w:p>
    <w:p w14:paraId="4683F2F0" w14:textId="77777777" w:rsidR="005377F9" w:rsidRPr="000670FE" w:rsidRDefault="005377F9" w:rsidP="005377F9">
      <w:pPr>
        <w:pStyle w:val="PL"/>
        <w:rPr>
          <w:rFonts w:cs="Courier New"/>
          <w:noProof w:val="0"/>
          <w:szCs w:val="16"/>
        </w:rPr>
      </w:pPr>
    </w:p>
    <w:p w14:paraId="4F0BCD29" w14:textId="77777777" w:rsidR="005377F9" w:rsidRPr="000670FE" w:rsidRDefault="005377F9" w:rsidP="005377F9">
      <w:pPr>
        <w:pStyle w:val="H6"/>
      </w:pPr>
      <w:r w:rsidRPr="000670FE">
        <w:t>(4)</w:t>
      </w:r>
    </w:p>
    <w:p w14:paraId="12CA6DEC" w14:textId="77777777" w:rsidR="005377F9" w:rsidRPr="000670FE" w:rsidRDefault="005377F9" w:rsidP="005377F9">
      <w:pPr>
        <w:pStyle w:val="PL"/>
        <w:rPr>
          <w:noProof w:val="0"/>
        </w:rPr>
      </w:pPr>
      <w:r w:rsidRPr="000670FE">
        <w:rPr>
          <w:b/>
          <w:noProof w:val="0"/>
        </w:rPr>
        <w:t>with</w:t>
      </w:r>
      <w:r w:rsidRPr="000670FE">
        <w:rPr>
          <w:noProof w:val="0"/>
        </w:rPr>
        <w:t xml:space="preserve"> {</w:t>
      </w:r>
      <w:r>
        <w:rPr>
          <w:noProof w:val="0"/>
        </w:rPr>
        <w:t xml:space="preserve"> the </w:t>
      </w:r>
      <w:r w:rsidRPr="000670FE">
        <w:rPr>
          <w:noProof w:val="0"/>
        </w:rPr>
        <w:t>UE (MCVideo Client) having an ongoing MCVideo On-demand Pre-arranged Imminent Peril Group Call }</w:t>
      </w:r>
    </w:p>
    <w:p w14:paraId="7AE7A9E8" w14:textId="77777777" w:rsidR="005377F9" w:rsidRPr="000670FE" w:rsidRDefault="005377F9" w:rsidP="005377F9">
      <w:pPr>
        <w:pStyle w:val="PL"/>
        <w:rPr>
          <w:noProof w:val="0"/>
        </w:rPr>
      </w:pPr>
      <w:r w:rsidRPr="000670FE">
        <w:rPr>
          <w:b/>
          <w:noProof w:val="0"/>
        </w:rPr>
        <w:t>ensure that</w:t>
      </w:r>
      <w:r w:rsidRPr="000670FE">
        <w:rPr>
          <w:noProof w:val="0"/>
        </w:rPr>
        <w:t xml:space="preserve"> {</w:t>
      </w:r>
    </w:p>
    <w:p w14:paraId="246E2BCF" w14:textId="77777777" w:rsidR="005377F9" w:rsidRPr="000670FE" w:rsidRDefault="005377F9" w:rsidP="005377F9">
      <w:pPr>
        <w:pStyle w:val="PL"/>
        <w:rPr>
          <w:noProof w:val="0"/>
        </w:rPr>
      </w:pPr>
      <w:r w:rsidRPr="000670FE">
        <w:rPr>
          <w:noProof w:val="0"/>
        </w:rPr>
        <w:t xml:space="preserve">  </w:t>
      </w:r>
      <w:r w:rsidRPr="000670FE">
        <w:rPr>
          <w:b/>
          <w:noProof w:val="0"/>
        </w:rPr>
        <w:t>when</w:t>
      </w:r>
      <w:r w:rsidRPr="000670FE">
        <w:rPr>
          <w:noProof w:val="0"/>
        </w:rPr>
        <w:t xml:space="preserve"> {</w:t>
      </w:r>
      <w:r>
        <w:rPr>
          <w:noProof w:val="0"/>
        </w:rPr>
        <w:t xml:space="preserve"> </w:t>
      </w:r>
      <w:r w:rsidRPr="000670FE">
        <w:rPr>
          <w:noProof w:val="0"/>
        </w:rPr>
        <w:t>the MCVideo User requests to terminate the On-demand Pre-arranged Imminent Peril Group Call }</w:t>
      </w:r>
    </w:p>
    <w:p w14:paraId="319367DC" w14:textId="77777777" w:rsidR="005377F9" w:rsidRPr="000670FE" w:rsidRDefault="005377F9" w:rsidP="005377F9">
      <w:pPr>
        <w:pStyle w:val="PL"/>
        <w:rPr>
          <w:noProof w:val="0"/>
        </w:rPr>
      </w:pPr>
      <w:r w:rsidRPr="000670FE">
        <w:rPr>
          <w:noProof w:val="0"/>
        </w:rPr>
        <w:t xml:space="preserve">    </w:t>
      </w:r>
      <w:r w:rsidRPr="000670FE">
        <w:rPr>
          <w:b/>
          <w:noProof w:val="0"/>
        </w:rPr>
        <w:t>then</w:t>
      </w:r>
      <w:r w:rsidRPr="000670FE">
        <w:rPr>
          <w:noProof w:val="0"/>
        </w:rPr>
        <w:t xml:space="preserve"> {</w:t>
      </w:r>
      <w:r>
        <w:rPr>
          <w:noProof w:val="0"/>
        </w:rPr>
        <w:t xml:space="preserve"> the </w:t>
      </w:r>
      <w:r w:rsidRPr="000670FE">
        <w:rPr>
          <w:noProof w:val="0"/>
        </w:rPr>
        <w:t>UE (MCVideo Client) sends a SIP BYE message and leaves the MCVideo Session }</w:t>
      </w:r>
    </w:p>
    <w:p w14:paraId="7F043D95" w14:textId="77777777" w:rsidR="005377F9" w:rsidRPr="000670FE" w:rsidRDefault="005377F9" w:rsidP="005377F9">
      <w:pPr>
        <w:pStyle w:val="PL"/>
        <w:rPr>
          <w:noProof w:val="0"/>
        </w:rPr>
      </w:pPr>
      <w:r w:rsidRPr="000670FE">
        <w:rPr>
          <w:noProof w:val="0"/>
        </w:rPr>
        <w:t xml:space="preserve">           }</w:t>
      </w:r>
    </w:p>
    <w:p w14:paraId="60BB7516" w14:textId="77777777" w:rsidR="005377F9" w:rsidRPr="000670FE" w:rsidRDefault="005377F9" w:rsidP="005377F9">
      <w:pPr>
        <w:pStyle w:val="PL"/>
        <w:rPr>
          <w:rFonts w:cs="Courier New"/>
          <w:noProof w:val="0"/>
          <w:szCs w:val="16"/>
        </w:rPr>
      </w:pPr>
    </w:p>
    <w:p w14:paraId="1287C5DB" w14:textId="77777777" w:rsidR="005377F9" w:rsidRPr="000670FE" w:rsidRDefault="005377F9" w:rsidP="005377F9">
      <w:pPr>
        <w:pStyle w:val="H6"/>
      </w:pPr>
      <w:bookmarkStart w:id="224" w:name="_Toc52787524"/>
      <w:bookmarkStart w:id="225" w:name="_Toc52787705"/>
      <w:r w:rsidRPr="000670FE">
        <w:t>6.1.1.11.2</w:t>
      </w:r>
      <w:r w:rsidRPr="000670FE">
        <w:tab/>
        <w:t>Conformance requirements</w:t>
      </w:r>
      <w:bookmarkEnd w:id="224"/>
      <w:bookmarkEnd w:id="225"/>
    </w:p>
    <w:p w14:paraId="7DBE1582" w14:textId="3C868400" w:rsidR="005377F9" w:rsidRPr="000670FE" w:rsidRDefault="005377F9" w:rsidP="005377F9">
      <w:r w:rsidRPr="000670FE">
        <w:t>References: The conformance requirements covered in the current T</w:t>
      </w:r>
      <w:r>
        <w:t xml:space="preserve">est </w:t>
      </w:r>
      <w:r w:rsidRPr="000670FE">
        <w:t>C</w:t>
      </w:r>
      <w:r>
        <w:t>ase</w:t>
      </w:r>
      <w:r w:rsidRPr="000670FE">
        <w:t xml:space="preserve"> are specified in TS 24.281, clauses 9.2.1</w:t>
      </w:r>
      <w:r>
        <w:t>.2.1.2</w:t>
      </w:r>
      <w:r w:rsidRPr="000670FE">
        <w:t>,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w:t>
      </w:r>
      <w:r>
        <w:t>15</w:t>
      </w:r>
      <w:r w:rsidRPr="000670FE">
        <w:t xml:space="preserve"> requirements.</w:t>
      </w:r>
    </w:p>
    <w:p w14:paraId="004C09DA" w14:textId="77777777" w:rsidR="005377F9" w:rsidRPr="000670FE" w:rsidRDefault="005377F9" w:rsidP="005377F9">
      <w:r w:rsidRPr="000670FE">
        <w:t>[TS 24.281, clause 9.2.1.2.1.2]</w:t>
      </w:r>
    </w:p>
    <w:p w14:paraId="002299C9" w14:textId="77777777" w:rsidR="005377F9" w:rsidRPr="000670FE" w:rsidRDefault="005377F9" w:rsidP="005377F9">
      <w:r w:rsidRPr="000670FE">
        <w:t>In the procedures in this subclause:</w:t>
      </w:r>
    </w:p>
    <w:p w14:paraId="4A72603A" w14:textId="77777777" w:rsidR="005377F9" w:rsidRPr="000670FE" w:rsidRDefault="005377F9" w:rsidP="005377F9">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20E27FBB" w14:textId="77777777" w:rsidR="005377F9" w:rsidRPr="000670FE" w:rsidRDefault="005377F9" w:rsidP="005377F9">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2C4AE1A8" w14:textId="77777777" w:rsidR="005377F9" w:rsidRPr="000670FE" w:rsidRDefault="005377F9" w:rsidP="005377F9">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4FBFB0C3" w14:textId="77777777" w:rsidR="005377F9" w:rsidRPr="000670FE" w:rsidRDefault="005377F9" w:rsidP="005377F9">
      <w:r w:rsidRPr="000670FE">
        <w:t>The MCVideo client:</w:t>
      </w:r>
    </w:p>
    <w:p w14:paraId="07ED14AA" w14:textId="77777777" w:rsidR="005377F9" w:rsidRPr="000670FE" w:rsidRDefault="005377F9" w:rsidP="005377F9">
      <w:pPr>
        <w:pStyle w:val="B1"/>
      </w:pPr>
      <w:r w:rsidRPr="000670FE">
        <w:t>1)</w:t>
      </w:r>
      <w:r w:rsidRPr="000670FE">
        <w:tab/>
        <w:t>may reject the SIP INVITE request if either of the following conditions are met:</w:t>
      </w:r>
    </w:p>
    <w:p w14:paraId="2D3E7FD9" w14:textId="77777777" w:rsidR="005377F9" w:rsidRPr="000670FE" w:rsidRDefault="005377F9" w:rsidP="005377F9">
      <w:pPr>
        <w:pStyle w:val="B2"/>
      </w:pPr>
      <w:r w:rsidRPr="000670FE">
        <w:t>a)</w:t>
      </w:r>
      <w:r w:rsidRPr="000670FE">
        <w:tab/>
        <w:t>MCVideo client does not have enough resources to handle the call; or</w:t>
      </w:r>
    </w:p>
    <w:p w14:paraId="51BB6340" w14:textId="77777777" w:rsidR="005377F9" w:rsidRPr="000670FE" w:rsidRDefault="005377F9" w:rsidP="005377F9">
      <w:pPr>
        <w:pStyle w:val="B2"/>
      </w:pPr>
      <w:r w:rsidRPr="000670FE">
        <w:t>b)</w:t>
      </w:r>
      <w:r w:rsidRPr="000670FE">
        <w:tab/>
        <w:t>any other reason outside the scope of this specification;</w:t>
      </w:r>
    </w:p>
    <w:p w14:paraId="1CDB69AA" w14:textId="77777777" w:rsidR="005377F9" w:rsidRPr="000670FE" w:rsidRDefault="005377F9" w:rsidP="005377F9">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28716950" w14:textId="77777777" w:rsidR="005377F9" w:rsidRPr="000670FE" w:rsidRDefault="005377F9" w:rsidP="005377F9">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21E1F1A3" w14:textId="77777777" w:rsidR="005377F9" w:rsidRPr="000670FE" w:rsidRDefault="005377F9" w:rsidP="005377F9">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73FFD04E" w14:textId="77777777" w:rsidR="005377F9" w:rsidRPr="000670FE" w:rsidRDefault="005377F9" w:rsidP="005377F9">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37E7353A" w14:textId="77777777" w:rsidR="005377F9" w:rsidRPr="000670FE" w:rsidRDefault="005377F9" w:rsidP="005377F9">
      <w:pPr>
        <w:pStyle w:val="B2"/>
      </w:pPr>
      <w:r w:rsidRPr="000670FE">
        <w:t>a)</w:t>
      </w:r>
      <w:r w:rsidRPr="000670FE">
        <w:tab/>
        <w:t>should display to the MCVideo user an indication that this is a SIP INVITE request for an MCVideo emergency group call and:</w:t>
      </w:r>
    </w:p>
    <w:p w14:paraId="3BF1B355" w14:textId="77777777" w:rsidR="005377F9" w:rsidRPr="000670FE" w:rsidRDefault="005377F9" w:rsidP="005377F9">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4279A5BC" w14:textId="77777777" w:rsidR="005377F9" w:rsidRPr="000670FE" w:rsidRDefault="005377F9" w:rsidP="005377F9">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4FD7FFAD" w14:textId="77777777" w:rsidR="005377F9" w:rsidRPr="000670FE" w:rsidRDefault="005377F9" w:rsidP="005377F9">
      <w:pPr>
        <w:pStyle w:val="B3"/>
      </w:pPr>
      <w:r w:rsidRPr="000670FE">
        <w:t>iii)</w:t>
      </w:r>
      <w:r w:rsidRPr="000670FE">
        <w:tab/>
        <w:t>if the &lt;alert-ind&gt; element is set to "true", should display to the MCVideo user an indication of the MCVideo emergency alert and associated information;</w:t>
      </w:r>
    </w:p>
    <w:p w14:paraId="2C787CA5" w14:textId="77777777" w:rsidR="005377F9" w:rsidRPr="000670FE" w:rsidRDefault="005377F9" w:rsidP="005377F9">
      <w:pPr>
        <w:pStyle w:val="B2"/>
      </w:pPr>
      <w:r w:rsidRPr="000670FE">
        <w:t>b)</w:t>
      </w:r>
      <w:r w:rsidRPr="000670FE">
        <w:tab/>
        <w:t>shall set the MCVideo emergency group state to "MVEG 2: in-progress";</w:t>
      </w:r>
    </w:p>
    <w:p w14:paraId="255295E4" w14:textId="77777777" w:rsidR="005377F9" w:rsidRPr="000670FE" w:rsidRDefault="005377F9" w:rsidP="005377F9">
      <w:pPr>
        <w:pStyle w:val="B2"/>
      </w:pPr>
      <w:r w:rsidRPr="000670FE">
        <w:t>c)</w:t>
      </w:r>
      <w:r w:rsidRPr="000670FE">
        <w:tab/>
        <w:t>shall set the MCVideo imminent peril group state to "MVIG 1: no-imminent-peril"; and</w:t>
      </w:r>
    </w:p>
    <w:p w14:paraId="6C4D1E66" w14:textId="77777777" w:rsidR="005377F9" w:rsidRPr="000670FE" w:rsidRDefault="005377F9" w:rsidP="005377F9">
      <w:pPr>
        <w:pStyle w:val="B2"/>
      </w:pPr>
      <w:r w:rsidRPr="000670FE">
        <w:t>d)</w:t>
      </w:r>
      <w:r w:rsidRPr="000670FE">
        <w:tab/>
        <w:t>shall set the MCVideo imminent peril group call state to "MVIGC 1: imminent-peril-gc-capable"; otherwise</w:t>
      </w:r>
    </w:p>
    <w:p w14:paraId="65940F56" w14:textId="77777777" w:rsidR="005377F9" w:rsidRPr="000670FE" w:rsidRDefault="005377F9" w:rsidP="005377F9">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7C1D3FD0" w14:textId="77777777" w:rsidR="005377F9" w:rsidRPr="000670FE" w:rsidRDefault="005377F9" w:rsidP="005377F9">
      <w:pPr>
        <w:pStyle w:val="B2"/>
      </w:pPr>
      <w:r w:rsidRPr="000670FE">
        <w:t>a)</w:t>
      </w:r>
      <w:r w:rsidRPr="000670FE">
        <w:tab/>
        <w:t>should display to the MCVideo user an indication that this is a SIP INVITE request for an MCVideo imminent peril group call and:</w:t>
      </w:r>
    </w:p>
    <w:p w14:paraId="09260C25" w14:textId="77777777" w:rsidR="005377F9" w:rsidRPr="000670FE" w:rsidRDefault="005377F9" w:rsidP="005377F9">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13ACAB68" w14:textId="77777777" w:rsidR="005377F9" w:rsidRPr="000670FE" w:rsidRDefault="005377F9" w:rsidP="005377F9">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62385E97" w14:textId="77777777" w:rsidR="005377F9" w:rsidRPr="000670FE" w:rsidRDefault="005377F9" w:rsidP="005377F9">
      <w:pPr>
        <w:pStyle w:val="B2"/>
      </w:pPr>
      <w:r w:rsidRPr="000670FE">
        <w:t>b)</w:t>
      </w:r>
      <w:r w:rsidRPr="000670FE">
        <w:tab/>
        <w:t>shall set the MCVideo imminent peril group state to "MVIG 2: in-progress";</w:t>
      </w:r>
    </w:p>
    <w:p w14:paraId="2791AE55" w14:textId="77777777" w:rsidR="005377F9" w:rsidRPr="000670FE" w:rsidRDefault="005377F9" w:rsidP="005377F9">
      <w:pPr>
        <w:pStyle w:val="B1"/>
      </w:pPr>
      <w:r w:rsidRPr="000670FE">
        <w:t>6)</w:t>
      </w:r>
      <w:r w:rsidRPr="000670FE">
        <w:tab/>
        <w:t>may display to the MCVideo user the MCVideo ID of the inviting MCVideo user;</w:t>
      </w:r>
    </w:p>
    <w:p w14:paraId="1AD9C6CD" w14:textId="77777777" w:rsidR="005377F9" w:rsidRPr="000670FE" w:rsidRDefault="005377F9" w:rsidP="005377F9">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2FAC6ABC" w14:textId="77777777" w:rsidR="005377F9" w:rsidRPr="000670FE" w:rsidRDefault="005377F9" w:rsidP="005377F9">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048773FC" w14:textId="77777777" w:rsidR="005377F9" w:rsidRPr="000670FE" w:rsidRDefault="005377F9" w:rsidP="005377F9">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B793B2D" w14:textId="77777777" w:rsidR="005377F9" w:rsidRPr="000670FE" w:rsidRDefault="005377F9" w:rsidP="005377F9">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54E002C4" w14:textId="77777777" w:rsidR="005377F9" w:rsidRPr="000670FE" w:rsidRDefault="005377F9" w:rsidP="005377F9">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30D6F5BE" w14:textId="77777777" w:rsidR="005377F9" w:rsidRPr="000670FE" w:rsidRDefault="005377F9" w:rsidP="005377F9">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19E3A03" w14:textId="77777777" w:rsidR="005377F9" w:rsidRPr="000670FE" w:rsidRDefault="005377F9" w:rsidP="005377F9">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2AFE876C" w14:textId="66BDEB31" w:rsidR="005377F9" w:rsidRPr="000670FE" w:rsidRDefault="005377F9" w:rsidP="005377F9">
      <w:r w:rsidRPr="000670FE" w:rsidDel="00005CAA">
        <w:t xml:space="preserve"> </w:t>
      </w:r>
      <w:r w:rsidRPr="000670FE">
        <w:t>[TS 24.581, clause 6.2.5.2.2]</w:t>
      </w:r>
    </w:p>
    <w:p w14:paraId="019E1640" w14:textId="77777777" w:rsidR="005377F9" w:rsidRPr="000670FE" w:rsidRDefault="005377F9" w:rsidP="005377F9">
      <w:r w:rsidRPr="000670FE">
        <w:t>When an MCVideo call is established, the terminating transmission participant:</w:t>
      </w:r>
    </w:p>
    <w:p w14:paraId="28C84AD3" w14:textId="77777777" w:rsidR="005377F9" w:rsidRPr="000670FE" w:rsidRDefault="005377F9" w:rsidP="005377F9">
      <w:pPr>
        <w:pStyle w:val="B1"/>
      </w:pPr>
      <w:r w:rsidRPr="000670FE">
        <w:t>1.</w:t>
      </w:r>
      <w:r w:rsidRPr="000670FE">
        <w:tab/>
        <w:t>shall create an instance of a 'Transmission participant state transition diagram for general reception control operation'; and</w:t>
      </w:r>
    </w:p>
    <w:p w14:paraId="26EB55A0" w14:textId="77777777" w:rsidR="005377F9" w:rsidRPr="000670FE" w:rsidRDefault="005377F9" w:rsidP="005377F9">
      <w:pPr>
        <w:pStyle w:val="B1"/>
      </w:pPr>
      <w:r w:rsidRPr="000670FE">
        <w:t>2.</w:t>
      </w:r>
      <w:r w:rsidRPr="000670FE">
        <w:tab/>
        <w:t>shall enter the 'U: reception controller' state.</w:t>
      </w:r>
    </w:p>
    <w:p w14:paraId="2D40995B" w14:textId="77777777" w:rsidR="005377F9" w:rsidRPr="000670FE" w:rsidRDefault="005377F9" w:rsidP="005377F9">
      <w:pPr>
        <w:pStyle w:val="NO"/>
      </w:pPr>
      <w:r w:rsidRPr="000670FE">
        <w:t>NOTE:</w:t>
      </w:r>
      <w:r w:rsidRPr="000670FE">
        <w:tab/>
        <w:t>From a transmission participant perspective the MCVideo call is established when the application and signalling plane sends the SIP 200 (OK) response.</w:t>
      </w:r>
    </w:p>
    <w:p w14:paraId="2247F910" w14:textId="77777777" w:rsidR="005377F9" w:rsidRPr="000670FE" w:rsidRDefault="005377F9" w:rsidP="005377F9">
      <w:r w:rsidRPr="000670FE">
        <w:t>[TS 24.581, clause 6.2.5.3.2]</w:t>
      </w:r>
    </w:p>
    <w:p w14:paraId="3E2A9119" w14:textId="77777777" w:rsidR="005377F9" w:rsidRPr="000670FE" w:rsidRDefault="005377F9" w:rsidP="005377F9">
      <w:r w:rsidRPr="000670FE">
        <w:t>Upon receiving the media transmission notification from the transmission control server, the transmission participant:</w:t>
      </w:r>
    </w:p>
    <w:p w14:paraId="020D49B6" w14:textId="77777777" w:rsidR="005377F9" w:rsidRPr="000670FE" w:rsidRDefault="005377F9" w:rsidP="005377F9">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14:paraId="52D169D6" w14:textId="77777777" w:rsidR="005377F9" w:rsidRPr="000670FE" w:rsidRDefault="005377F9" w:rsidP="005377F9">
      <w:pPr>
        <w:pStyle w:val="B2"/>
      </w:pPr>
      <w:r w:rsidRPr="000670FE">
        <w:t>a.</w:t>
      </w:r>
      <w:r w:rsidRPr="000670FE">
        <w:tab/>
        <w:t>shall include the Message Type field set to '6' (Media transmission notification); and</w:t>
      </w:r>
    </w:p>
    <w:p w14:paraId="46D622B7" w14:textId="77777777" w:rsidR="005377F9" w:rsidRPr="000670FE" w:rsidRDefault="005377F9" w:rsidP="005377F9">
      <w:pPr>
        <w:pStyle w:val="B2"/>
      </w:pPr>
      <w:r w:rsidRPr="000670FE">
        <w:t>b.</w:t>
      </w:r>
      <w:r w:rsidRPr="000670FE">
        <w:tab/>
        <w:t>shall include the Source field set to '0' (the transmission participant is the source);</w:t>
      </w:r>
    </w:p>
    <w:p w14:paraId="1FFEAD82" w14:textId="77777777" w:rsidR="005377F9" w:rsidRPr="000670FE" w:rsidRDefault="005377F9" w:rsidP="005377F9">
      <w:pPr>
        <w:pStyle w:val="B1"/>
      </w:pPr>
      <w:r w:rsidRPr="000670FE">
        <w:t>2.</w:t>
      </w:r>
      <w:r w:rsidRPr="000670FE">
        <w:tab/>
        <w:t>shall provide media transmission notification to the user;</w:t>
      </w:r>
    </w:p>
    <w:p w14:paraId="085324B4" w14:textId="77777777" w:rsidR="005377F9" w:rsidRPr="000670FE" w:rsidRDefault="005377F9" w:rsidP="005377F9">
      <w:pPr>
        <w:pStyle w:val="B1"/>
      </w:pPr>
      <w:r w:rsidRPr="000670FE">
        <w:t>3.</w:t>
      </w:r>
      <w:r w:rsidRPr="000670FE">
        <w:tab/>
        <w:t>shall store the User ID and the SSRC of the user transmitting the media;</w:t>
      </w:r>
    </w:p>
    <w:p w14:paraId="78B3C403" w14:textId="77777777" w:rsidR="005377F9" w:rsidRPr="000670FE" w:rsidRDefault="005377F9" w:rsidP="005377F9">
      <w:pPr>
        <w:pStyle w:val="B1"/>
      </w:pPr>
      <w:r w:rsidRPr="000670FE">
        <w:t>4.</w:t>
      </w:r>
      <w:r w:rsidRPr="000670FE">
        <w:tab/>
        <w:t>may display the details of the incoming media to the user; and</w:t>
      </w:r>
    </w:p>
    <w:p w14:paraId="237390E4" w14:textId="77777777" w:rsidR="005377F9" w:rsidRPr="000670FE" w:rsidRDefault="005377F9" w:rsidP="005377F9">
      <w:pPr>
        <w:pStyle w:val="B1"/>
      </w:pPr>
      <w:r w:rsidRPr="000670FE">
        <w:t>5.</w:t>
      </w:r>
      <w:r w:rsidRPr="000670FE">
        <w:tab/>
        <w:t>shall remain in the 'U: reception controller' state.</w:t>
      </w:r>
    </w:p>
    <w:p w14:paraId="238A4097" w14:textId="77777777" w:rsidR="005377F9" w:rsidRPr="000670FE" w:rsidRDefault="005377F9" w:rsidP="005377F9">
      <w:r w:rsidRPr="000670FE">
        <w:t>[TS 24.581, clause 6.2.5.3.3]</w:t>
      </w:r>
    </w:p>
    <w:p w14:paraId="09DC9875" w14:textId="77777777" w:rsidR="005377F9" w:rsidRPr="000670FE" w:rsidRDefault="005377F9" w:rsidP="005377F9">
      <w:r w:rsidRPr="000670FE">
        <w:t>Upon receiving an indication from the user to request permission to receive media, the transmission participant:</w:t>
      </w:r>
    </w:p>
    <w:p w14:paraId="6ED16B6F" w14:textId="77777777" w:rsidR="005377F9" w:rsidRPr="000670FE" w:rsidRDefault="005377F9" w:rsidP="005377F9">
      <w:pPr>
        <w:pStyle w:val="B1"/>
      </w:pPr>
      <w:r w:rsidRPr="000670FE">
        <w:t>1.</w:t>
      </w:r>
      <w:r w:rsidRPr="000670FE">
        <w:tab/>
        <w:t>shall send the Receive Media Request message toward the transmission control server; The Receive Media Request message:</w:t>
      </w:r>
    </w:p>
    <w:p w14:paraId="73138499" w14:textId="77777777" w:rsidR="005377F9" w:rsidRPr="000670FE" w:rsidRDefault="005377F9" w:rsidP="005377F9">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4ED2C469" w14:textId="77777777" w:rsidR="005377F9" w:rsidRPr="000670FE" w:rsidRDefault="005377F9" w:rsidP="005377F9">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06C5E077" w14:textId="77777777" w:rsidR="005377F9" w:rsidRPr="000670FE" w:rsidRDefault="005377F9" w:rsidP="005377F9">
      <w:pPr>
        <w:pStyle w:val="B1"/>
      </w:pPr>
      <w:r w:rsidRPr="000670FE">
        <w:t>2.</w:t>
      </w:r>
      <w:r w:rsidRPr="000670FE">
        <w:tab/>
        <w:t>shall create an instance of the 'Transmission participant state transition diagram for basic reception control operation';</w:t>
      </w:r>
    </w:p>
    <w:p w14:paraId="7040F36B" w14:textId="77777777" w:rsidR="005377F9" w:rsidRPr="000670FE" w:rsidRDefault="005377F9" w:rsidP="005377F9">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06C746F0" w14:textId="77777777" w:rsidR="005377F9" w:rsidRPr="000670FE" w:rsidRDefault="005377F9" w:rsidP="005377F9">
      <w:pPr>
        <w:pStyle w:val="B1"/>
      </w:pPr>
      <w:r w:rsidRPr="000670FE">
        <w:t>4.</w:t>
      </w:r>
      <w:r w:rsidRPr="000670FE">
        <w:tab/>
        <w:t>shall remain in the 'U: reception controller' state.</w:t>
      </w:r>
    </w:p>
    <w:p w14:paraId="25F90A6E" w14:textId="77777777" w:rsidR="005377F9" w:rsidRPr="000670FE" w:rsidRDefault="005377F9" w:rsidP="005377F9">
      <w:r w:rsidRPr="000670FE">
        <w:t>[TS 24.581, clause 6.2.5.4.5]</w:t>
      </w:r>
    </w:p>
    <w:p w14:paraId="5E11DC00" w14:textId="77777777" w:rsidR="005377F9" w:rsidRPr="000670FE" w:rsidRDefault="005377F9" w:rsidP="005377F9">
      <w:r w:rsidRPr="000670FE">
        <w:t>Upon receiving a granted response for Receive media request message, the transmission participant:</w:t>
      </w:r>
    </w:p>
    <w:p w14:paraId="6E31D51F" w14:textId="77777777" w:rsidR="005377F9" w:rsidRPr="000670FE" w:rsidRDefault="005377F9" w:rsidP="005377F9">
      <w:pPr>
        <w:pStyle w:val="B1"/>
      </w:pPr>
      <w:r w:rsidRPr="000670FE">
        <w:t>1.</w:t>
      </w:r>
      <w:r w:rsidRPr="000670FE">
        <w:tab/>
        <w:t>if the first bit in the subtype of the Receive media response message is set to '1' (Acknowledgment is required) as described in subclause 9.2.2.1, shall send a Transmission control Ack message. The Transmission control Ack message:</w:t>
      </w:r>
    </w:p>
    <w:p w14:paraId="08CA0066" w14:textId="77777777" w:rsidR="005377F9" w:rsidRPr="000670FE" w:rsidRDefault="005377F9" w:rsidP="005377F9">
      <w:pPr>
        <w:pStyle w:val="B2"/>
      </w:pPr>
      <w:r w:rsidRPr="000670FE">
        <w:t>a.</w:t>
      </w:r>
      <w:r w:rsidRPr="000670FE">
        <w:tab/>
        <w:t>shall include the Message Type field set to '7' (Receive media response); and</w:t>
      </w:r>
    </w:p>
    <w:p w14:paraId="487DFF87" w14:textId="77777777" w:rsidR="005377F9" w:rsidRPr="000670FE" w:rsidRDefault="005377F9" w:rsidP="005377F9">
      <w:pPr>
        <w:pStyle w:val="B2"/>
      </w:pPr>
      <w:r w:rsidRPr="000670FE">
        <w:t>b.</w:t>
      </w:r>
      <w:r w:rsidRPr="000670FE">
        <w:tab/>
        <w:t>shall include the Source field set to '0' (the transmission participant is the source);</w:t>
      </w:r>
    </w:p>
    <w:p w14:paraId="24C0B9E8" w14:textId="77777777" w:rsidR="005377F9" w:rsidRPr="000670FE" w:rsidRDefault="005377F9" w:rsidP="005377F9">
      <w:pPr>
        <w:pStyle w:val="B1"/>
      </w:pPr>
      <w:r w:rsidRPr="000670FE">
        <w:t>2.</w:t>
      </w:r>
      <w:r w:rsidRPr="000670FE">
        <w:tab/>
        <w:t>shall provide receive media success notification to the user;</w:t>
      </w:r>
    </w:p>
    <w:p w14:paraId="10A8C749" w14:textId="77777777" w:rsidR="005377F9" w:rsidRPr="000670FE" w:rsidRDefault="005377F9" w:rsidP="005377F9">
      <w:pPr>
        <w:pStyle w:val="B1"/>
      </w:pPr>
      <w:r w:rsidRPr="000670FE">
        <w:t>3.</w:t>
      </w:r>
      <w:r w:rsidRPr="000670FE">
        <w:tab/>
        <w:t>if the Receive Media Indicator field is included and the B-bit is set to '1' (Broadcast group call), shall provide a notification to the user indicating the type of call;</w:t>
      </w:r>
    </w:p>
    <w:p w14:paraId="35F1F25E" w14:textId="77777777" w:rsidR="005377F9" w:rsidRPr="000670FE" w:rsidRDefault="005377F9" w:rsidP="005377F9">
      <w:pPr>
        <w:pStyle w:val="B1"/>
      </w:pPr>
      <w:r w:rsidRPr="000670FE">
        <w:t>4.</w:t>
      </w:r>
      <w:r w:rsidRPr="000670FE">
        <w:tab/>
        <w:t>shall stop timer T103 (Receive Media Request); and</w:t>
      </w:r>
    </w:p>
    <w:p w14:paraId="1DEBD87E" w14:textId="77777777" w:rsidR="005377F9" w:rsidRPr="000670FE" w:rsidRDefault="005377F9" w:rsidP="005377F9">
      <w:pPr>
        <w:pStyle w:val="B1"/>
      </w:pPr>
      <w:r w:rsidRPr="000670FE">
        <w:t>5.</w:t>
      </w:r>
      <w:r w:rsidRPr="000670FE">
        <w:tab/>
        <w:t>shall enter the 'U: has permission to receive' state.</w:t>
      </w:r>
    </w:p>
    <w:p w14:paraId="7BDD132A" w14:textId="77777777" w:rsidR="005377F9" w:rsidRPr="000670FE" w:rsidRDefault="005377F9" w:rsidP="005377F9">
      <w:r w:rsidRPr="000670FE">
        <w:t>[TS 24.581, clause 6.2.5.5.3]</w:t>
      </w:r>
    </w:p>
    <w:p w14:paraId="6B3537B4" w14:textId="77777777" w:rsidR="005377F9" w:rsidRPr="000670FE" w:rsidRDefault="005377F9" w:rsidP="005377F9">
      <w:r w:rsidRPr="000670FE">
        <w:t>Upon receiving an indication from the user to end the RTP media reception, the transmission participant:</w:t>
      </w:r>
    </w:p>
    <w:p w14:paraId="73A6E18F" w14:textId="77777777" w:rsidR="005377F9" w:rsidRPr="000670FE" w:rsidRDefault="005377F9" w:rsidP="005377F9">
      <w:pPr>
        <w:pStyle w:val="B1"/>
      </w:pPr>
      <w:r w:rsidRPr="000670FE">
        <w:t>1.</w:t>
      </w:r>
      <w:r w:rsidRPr="000670FE">
        <w:tab/>
        <w:t>shall send a Media reception end request message towards the transmission control server The Media reception end request message:</w:t>
      </w:r>
    </w:p>
    <w:p w14:paraId="64281DD0" w14:textId="77777777" w:rsidR="005377F9" w:rsidRPr="000670FE" w:rsidRDefault="005377F9" w:rsidP="005377F9">
      <w:pPr>
        <w:pStyle w:val="B2"/>
      </w:pPr>
      <w:r w:rsidRPr="000670FE">
        <w:t>a.</w:t>
      </w:r>
      <w:r w:rsidRPr="000670FE">
        <w:tab/>
        <w:t>if the session is a broadcast call and if the session was established as a normal call, shall include the Transmission Indicator with the A-bit set to '1' (Normal call); and</w:t>
      </w:r>
    </w:p>
    <w:p w14:paraId="720C9FEF" w14:textId="77777777" w:rsidR="005377F9" w:rsidRPr="000670FE" w:rsidRDefault="005377F9" w:rsidP="005377F9">
      <w:pPr>
        <w:pStyle w:val="B2"/>
      </w:pPr>
      <w:r w:rsidRPr="000670FE">
        <w:t>b.</w:t>
      </w:r>
      <w:r w:rsidRPr="000670FE">
        <w:tab/>
        <w:t>shall include the SSRC of user transmitting the media in the Media reception end request message;</w:t>
      </w:r>
    </w:p>
    <w:p w14:paraId="696078D3" w14:textId="77777777" w:rsidR="005377F9" w:rsidRPr="000670FE" w:rsidRDefault="005377F9" w:rsidP="005377F9">
      <w:pPr>
        <w:pStyle w:val="B1"/>
      </w:pPr>
      <w:r w:rsidRPr="000670FE">
        <w:t>2.</w:t>
      </w:r>
      <w:r w:rsidRPr="000670FE">
        <w:tab/>
        <w:t>shall remove the indication that the participant is overriding without revoke if this indication is stored;</w:t>
      </w:r>
    </w:p>
    <w:p w14:paraId="35083129" w14:textId="77777777" w:rsidR="005377F9" w:rsidRPr="000670FE" w:rsidRDefault="005377F9" w:rsidP="005377F9">
      <w:pPr>
        <w:pStyle w:val="B1"/>
      </w:pPr>
      <w:r w:rsidRPr="000670FE">
        <w:t>3.</w:t>
      </w:r>
      <w:r w:rsidRPr="000670FE">
        <w:tab/>
        <w:t>shall remove the indication that the participant is overridden without revoke if this indication is stored;</w:t>
      </w:r>
    </w:p>
    <w:p w14:paraId="1652CB10" w14:textId="77777777" w:rsidR="005377F9" w:rsidRPr="000670FE" w:rsidRDefault="005377F9" w:rsidP="005377F9">
      <w:pPr>
        <w:pStyle w:val="B1"/>
      </w:pPr>
      <w:r w:rsidRPr="000670FE">
        <w:t>4.</w:t>
      </w:r>
      <w:r w:rsidRPr="000670FE">
        <w:tab/>
        <w:t>shall start timer T104 (Receive Media Release) and initialize counter C104 (Receive Media Release) to 1; and</w:t>
      </w:r>
    </w:p>
    <w:p w14:paraId="0144DE23" w14:textId="77777777" w:rsidR="005377F9" w:rsidRPr="000670FE" w:rsidRDefault="005377F9" w:rsidP="005377F9">
      <w:pPr>
        <w:pStyle w:val="B1"/>
      </w:pPr>
      <w:r w:rsidRPr="000670FE">
        <w:t>5.</w:t>
      </w:r>
      <w:r w:rsidRPr="000670FE">
        <w:tab/>
        <w:t>shall enter the 'U: pending reception release' state.</w:t>
      </w:r>
    </w:p>
    <w:p w14:paraId="4A0A9678" w14:textId="77777777" w:rsidR="005377F9" w:rsidRPr="000670FE" w:rsidRDefault="005377F9" w:rsidP="005377F9">
      <w:r w:rsidRPr="000670FE">
        <w:t>[TS 24.581, clause 6.2.5.6.4]</w:t>
      </w:r>
    </w:p>
    <w:p w14:paraId="133B4474" w14:textId="77777777" w:rsidR="005377F9" w:rsidRPr="000670FE" w:rsidRDefault="005377F9" w:rsidP="005377F9">
      <w:r w:rsidRPr="000670FE">
        <w:t>Upon receiving a MRE response message, the transmission participant:</w:t>
      </w:r>
    </w:p>
    <w:p w14:paraId="63BDC053" w14:textId="77777777" w:rsidR="005377F9" w:rsidRPr="000670FE" w:rsidRDefault="005377F9" w:rsidP="005377F9">
      <w:pPr>
        <w:pStyle w:val="B1"/>
      </w:pPr>
      <w:r w:rsidRPr="000670FE">
        <w:t>1.</w:t>
      </w:r>
      <w:r w:rsidRPr="000670FE">
        <w:tab/>
        <w:t>if the first bit in the subtype of the MRE response message to '1' (Acknowledgment is required) as described in subclause 9.2.2.1, shall send a Transmission control Ack message. The Transmission control Ack message:</w:t>
      </w:r>
    </w:p>
    <w:p w14:paraId="0188141C" w14:textId="77777777" w:rsidR="005377F9" w:rsidRPr="000670FE" w:rsidRDefault="005377F9" w:rsidP="005377F9">
      <w:pPr>
        <w:pStyle w:val="B2"/>
      </w:pPr>
      <w:r w:rsidRPr="000670FE">
        <w:t>a.</w:t>
      </w:r>
      <w:r w:rsidRPr="000670FE">
        <w:tab/>
        <w:t>shall include the Message Type field set to '3' (Media reception end response); and</w:t>
      </w:r>
    </w:p>
    <w:p w14:paraId="5C78357C" w14:textId="77777777" w:rsidR="005377F9" w:rsidRPr="000670FE" w:rsidRDefault="005377F9" w:rsidP="005377F9">
      <w:pPr>
        <w:pStyle w:val="B2"/>
      </w:pPr>
      <w:r w:rsidRPr="000670FE">
        <w:t>b.</w:t>
      </w:r>
      <w:r w:rsidRPr="000670FE">
        <w:tab/>
        <w:t>shall include the Source field set to '0' (the transmission participant is the source);</w:t>
      </w:r>
    </w:p>
    <w:p w14:paraId="0AA8C28C" w14:textId="77777777" w:rsidR="005377F9" w:rsidRPr="000670FE" w:rsidRDefault="005377F9" w:rsidP="005377F9">
      <w:pPr>
        <w:pStyle w:val="B1"/>
      </w:pPr>
      <w:r w:rsidRPr="000670FE">
        <w:t>2.</w:t>
      </w:r>
      <w:r w:rsidRPr="000670FE">
        <w:tab/>
        <w:t>may provide a Media reception end notification to the MCVideo user;</w:t>
      </w:r>
    </w:p>
    <w:p w14:paraId="073C3467" w14:textId="77777777" w:rsidR="005377F9" w:rsidRPr="000670FE" w:rsidRDefault="005377F9" w:rsidP="005377F9">
      <w:pPr>
        <w:pStyle w:val="B1"/>
      </w:pPr>
      <w:r w:rsidRPr="000670FE">
        <w:t>3.</w:t>
      </w:r>
      <w:r w:rsidRPr="000670FE">
        <w:tab/>
        <w:t>if the Receive Media Indicator field is included and the B-bit set to '1' (Broadcast group call), shall provide a notification to the user indicating the type of call;</w:t>
      </w:r>
    </w:p>
    <w:p w14:paraId="2BB30818" w14:textId="77777777" w:rsidR="005377F9" w:rsidRPr="000670FE" w:rsidRDefault="005377F9" w:rsidP="005377F9">
      <w:pPr>
        <w:pStyle w:val="B1"/>
      </w:pPr>
      <w:r w:rsidRPr="000670FE">
        <w:t>4.</w:t>
      </w:r>
      <w:r w:rsidRPr="000670FE">
        <w:tab/>
        <w:t>shall stop timer T104 (Receive Media Release); and</w:t>
      </w:r>
    </w:p>
    <w:p w14:paraId="0E4A4ECC" w14:textId="77777777" w:rsidR="005377F9" w:rsidRPr="000670FE" w:rsidRDefault="005377F9" w:rsidP="005377F9">
      <w:pPr>
        <w:pStyle w:val="B1"/>
      </w:pPr>
      <w:r w:rsidRPr="000670FE">
        <w:t>5.</w:t>
      </w:r>
      <w:r w:rsidRPr="000670FE">
        <w:tab/>
        <w:t>shall enter the 'terminated' state.</w:t>
      </w:r>
    </w:p>
    <w:p w14:paraId="53BDA5ED" w14:textId="77777777" w:rsidR="005377F9" w:rsidRPr="000670FE" w:rsidRDefault="005377F9" w:rsidP="005377F9">
      <w:pPr>
        <w:pStyle w:val="H6"/>
      </w:pPr>
      <w:bookmarkStart w:id="226" w:name="_Toc52787525"/>
      <w:bookmarkStart w:id="227" w:name="_Toc52787706"/>
      <w:r w:rsidRPr="000670FE">
        <w:t>6.1.1.11.3</w:t>
      </w:r>
      <w:r w:rsidRPr="000670FE">
        <w:tab/>
        <w:t>Test description</w:t>
      </w:r>
      <w:bookmarkEnd w:id="226"/>
      <w:bookmarkEnd w:id="227"/>
    </w:p>
    <w:p w14:paraId="2D934952" w14:textId="77777777" w:rsidR="005377F9" w:rsidRPr="000670FE" w:rsidRDefault="005377F9" w:rsidP="005377F9">
      <w:pPr>
        <w:pStyle w:val="H6"/>
      </w:pPr>
      <w:r w:rsidRPr="000670FE">
        <w:t>6.1.1.11.3.1</w:t>
      </w:r>
      <w:r w:rsidRPr="000670FE">
        <w:tab/>
        <w:t>Pre-test conditions</w:t>
      </w:r>
    </w:p>
    <w:p w14:paraId="06708890" w14:textId="77777777" w:rsidR="005377F9" w:rsidRPr="000670FE" w:rsidRDefault="005377F9" w:rsidP="005377F9">
      <w:pPr>
        <w:pStyle w:val="H6"/>
      </w:pPr>
      <w:r w:rsidRPr="000670FE">
        <w:t>System Simulator:</w:t>
      </w:r>
    </w:p>
    <w:p w14:paraId="2633B183" w14:textId="77777777" w:rsidR="005377F9" w:rsidRPr="000670FE" w:rsidRDefault="005377F9" w:rsidP="005377F9">
      <w:pPr>
        <w:pStyle w:val="B1"/>
      </w:pPr>
      <w:r w:rsidRPr="000670FE">
        <w:t>-</w:t>
      </w:r>
      <w:r w:rsidRPr="000670FE">
        <w:tab/>
        <w:t>SS (MCVideo server)</w:t>
      </w:r>
    </w:p>
    <w:p w14:paraId="282DC715" w14:textId="77777777" w:rsidR="005377F9" w:rsidRPr="000670FE" w:rsidRDefault="005377F9" w:rsidP="005377F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3B37F5" w14:textId="77777777" w:rsidR="005377F9" w:rsidRPr="000670FE" w:rsidRDefault="005377F9" w:rsidP="005377F9">
      <w:pPr>
        <w:pStyle w:val="H6"/>
      </w:pPr>
      <w:r w:rsidRPr="000670FE">
        <w:t>IUT:</w:t>
      </w:r>
    </w:p>
    <w:p w14:paraId="1DDEAF36" w14:textId="77777777" w:rsidR="005377F9" w:rsidRPr="000670FE" w:rsidRDefault="005377F9" w:rsidP="005377F9">
      <w:pPr>
        <w:pStyle w:val="B1"/>
      </w:pPr>
      <w:r w:rsidRPr="000670FE">
        <w:t>-</w:t>
      </w:r>
      <w:r w:rsidRPr="000670FE">
        <w:tab/>
        <w:t>UE (MCVideo client)</w:t>
      </w:r>
    </w:p>
    <w:p w14:paraId="02F4722E" w14:textId="77777777" w:rsidR="005377F9" w:rsidRPr="000670FE" w:rsidRDefault="005377F9" w:rsidP="005377F9">
      <w:pPr>
        <w:pStyle w:val="B1"/>
        <w:ind w:left="284" w:firstLine="0"/>
      </w:pPr>
      <w:r w:rsidRPr="000670FE">
        <w:t>-</w:t>
      </w:r>
      <w:r w:rsidRPr="000670FE">
        <w:tab/>
        <w:t>The test USIM set as defined in TS 36.579-1 [2], subclause 5.5.10 is inserted.</w:t>
      </w:r>
    </w:p>
    <w:p w14:paraId="76CCEDBA" w14:textId="77777777" w:rsidR="005377F9" w:rsidRPr="000670FE" w:rsidRDefault="005377F9" w:rsidP="005377F9">
      <w:pPr>
        <w:pStyle w:val="H6"/>
      </w:pPr>
      <w:r w:rsidRPr="000670FE">
        <w:t>Preamble:</w:t>
      </w:r>
    </w:p>
    <w:p w14:paraId="2EC9006B" w14:textId="77777777" w:rsidR="005377F9" w:rsidRPr="000670FE" w:rsidRDefault="005377F9" w:rsidP="005377F9">
      <w:pPr>
        <w:pStyle w:val="B1"/>
      </w:pPr>
      <w:r w:rsidRPr="000670FE">
        <w:t>-</w:t>
      </w:r>
      <w:r w:rsidRPr="000670FE">
        <w:tab/>
        <w:t>The UE has performed the Generic Test Procedure for MCVideo UE registration as specified in TS 36.579-1 [2], subclause 5.4.2A.</w:t>
      </w:r>
    </w:p>
    <w:p w14:paraId="7021DF69" w14:textId="77777777" w:rsidR="005377F9" w:rsidRPr="000670FE" w:rsidRDefault="005377F9" w:rsidP="005377F9">
      <w:pPr>
        <w:pStyle w:val="B1"/>
      </w:pPr>
      <w:r w:rsidRPr="000670FE">
        <w:t>-</w:t>
      </w:r>
      <w:r w:rsidRPr="000670FE">
        <w:tab/>
        <w:t>The MCPTT User performs the Generic Test Procedure for MCVideo Authorization/Configuration and Key Generation as specified in TS 36.579-1 [2], subclause 5.3.2A.</w:t>
      </w:r>
    </w:p>
    <w:p w14:paraId="5E84B77A" w14:textId="77777777" w:rsidR="005377F9" w:rsidRPr="000670FE" w:rsidRDefault="005377F9" w:rsidP="005377F9">
      <w:pPr>
        <w:pStyle w:val="B1"/>
      </w:pPr>
      <w:r w:rsidRPr="000670FE">
        <w:t>-</w:t>
      </w:r>
      <w:r w:rsidRPr="000670FE">
        <w:tab/>
        <w:t>UE States at the end of the preamble</w:t>
      </w:r>
    </w:p>
    <w:p w14:paraId="247FB8BC" w14:textId="77777777" w:rsidR="005377F9" w:rsidRPr="000670FE" w:rsidRDefault="005377F9" w:rsidP="005377F9">
      <w:pPr>
        <w:pStyle w:val="B2"/>
      </w:pPr>
      <w:r w:rsidRPr="000670FE">
        <w:t>-</w:t>
      </w:r>
      <w:r w:rsidRPr="000670FE">
        <w:tab/>
        <w:t>The UE is in E-UTRA Registered, Idle Mode state.</w:t>
      </w:r>
    </w:p>
    <w:p w14:paraId="52DECFF9" w14:textId="77777777" w:rsidR="005377F9" w:rsidRPr="000670FE" w:rsidRDefault="005377F9" w:rsidP="005377F9">
      <w:pPr>
        <w:pStyle w:val="B2"/>
      </w:pPr>
      <w:r w:rsidRPr="000670FE">
        <w:t>-</w:t>
      </w:r>
      <w:r w:rsidRPr="000670FE">
        <w:tab/>
        <w:t>The MCVideo Client Application has been activated and User has registered-in as the MCVideo User with the Server as active user at the Client.</w:t>
      </w:r>
    </w:p>
    <w:p w14:paraId="48DD6ED4" w14:textId="77777777" w:rsidR="005377F9" w:rsidRPr="000670FE" w:rsidRDefault="005377F9" w:rsidP="005377F9">
      <w:pPr>
        <w:pStyle w:val="H6"/>
      </w:pPr>
      <w:r w:rsidRPr="000670FE">
        <w:t>6.1.1.11.3.2</w:t>
      </w:r>
      <w:r w:rsidRPr="000670FE">
        <w:tab/>
        <w:t>Test procedure sequence</w:t>
      </w:r>
    </w:p>
    <w:p w14:paraId="71F1A004" w14:textId="77777777" w:rsidR="005377F9" w:rsidRPr="000670FE" w:rsidRDefault="005377F9" w:rsidP="005377F9">
      <w:pPr>
        <w:pStyle w:val="TH"/>
      </w:pPr>
      <w:r w:rsidRPr="000670FE">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5377F9" w:rsidRPr="000670FE" w14:paraId="18D83005" w14:textId="77777777" w:rsidTr="009A4AAA">
        <w:trPr>
          <w:cantSplit/>
          <w:tblHeader/>
          <w:jc w:val="center"/>
        </w:trPr>
        <w:tc>
          <w:tcPr>
            <w:tcW w:w="623" w:type="dxa"/>
            <w:tcBorders>
              <w:top w:val="single" w:sz="4" w:space="0" w:color="auto"/>
              <w:left w:val="single" w:sz="4" w:space="0" w:color="auto"/>
              <w:bottom w:val="nil"/>
              <w:right w:val="single" w:sz="4" w:space="0" w:color="auto"/>
            </w:tcBorders>
            <w:hideMark/>
          </w:tcPr>
          <w:p w14:paraId="5D94B3F6" w14:textId="77777777" w:rsidR="005377F9" w:rsidRPr="000670FE" w:rsidRDefault="005377F9" w:rsidP="009A4AAA">
            <w:pPr>
              <w:pStyle w:val="TAH"/>
              <w:keepNext w:val="0"/>
              <w:keepLines w:val="0"/>
              <w:widowControl w:val="0"/>
            </w:pPr>
            <w:r w:rsidRPr="000670FE">
              <w:t>St</w:t>
            </w:r>
          </w:p>
        </w:tc>
        <w:tc>
          <w:tcPr>
            <w:tcW w:w="3782" w:type="dxa"/>
            <w:tcBorders>
              <w:top w:val="single" w:sz="4" w:space="0" w:color="auto"/>
              <w:left w:val="single" w:sz="4" w:space="0" w:color="auto"/>
              <w:bottom w:val="nil"/>
              <w:right w:val="single" w:sz="4" w:space="0" w:color="auto"/>
            </w:tcBorders>
            <w:hideMark/>
          </w:tcPr>
          <w:p w14:paraId="2CC8BD9C" w14:textId="77777777" w:rsidR="005377F9" w:rsidRPr="000670FE" w:rsidRDefault="005377F9" w:rsidP="009A4AAA">
            <w:pPr>
              <w:pStyle w:val="TAH"/>
              <w:keepNext w:val="0"/>
              <w:keepLines w:val="0"/>
              <w:widowControl w:val="0"/>
            </w:pPr>
            <w:r w:rsidRPr="000670FE">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C1EC9F6" w14:textId="77777777" w:rsidR="005377F9" w:rsidRPr="000670FE" w:rsidRDefault="005377F9" w:rsidP="009A4AAA">
            <w:pPr>
              <w:pStyle w:val="TAH"/>
              <w:keepNext w:val="0"/>
              <w:keepLines w:val="0"/>
              <w:widowControl w:val="0"/>
            </w:pPr>
            <w:r w:rsidRPr="000670FE">
              <w:t>Message Sequence</w:t>
            </w:r>
          </w:p>
        </w:tc>
        <w:tc>
          <w:tcPr>
            <w:tcW w:w="540" w:type="dxa"/>
            <w:tcBorders>
              <w:top w:val="single" w:sz="4" w:space="0" w:color="auto"/>
              <w:left w:val="single" w:sz="4" w:space="0" w:color="auto"/>
              <w:bottom w:val="nil"/>
              <w:right w:val="single" w:sz="4" w:space="0" w:color="auto"/>
            </w:tcBorders>
            <w:hideMark/>
          </w:tcPr>
          <w:p w14:paraId="3436B65D" w14:textId="77777777" w:rsidR="005377F9" w:rsidRPr="000670FE" w:rsidRDefault="005377F9" w:rsidP="009A4AAA">
            <w:pPr>
              <w:pStyle w:val="TAH"/>
              <w:keepNext w:val="0"/>
              <w:keepLines w:val="0"/>
              <w:widowControl w:val="0"/>
            </w:pPr>
            <w:r w:rsidRPr="000670FE">
              <w:t>TP</w:t>
            </w:r>
          </w:p>
        </w:tc>
        <w:tc>
          <w:tcPr>
            <w:tcW w:w="990" w:type="dxa"/>
            <w:tcBorders>
              <w:top w:val="single" w:sz="4" w:space="0" w:color="auto"/>
              <w:left w:val="single" w:sz="4" w:space="0" w:color="auto"/>
              <w:bottom w:val="nil"/>
              <w:right w:val="single" w:sz="4" w:space="0" w:color="auto"/>
            </w:tcBorders>
            <w:hideMark/>
          </w:tcPr>
          <w:p w14:paraId="31FED904" w14:textId="77777777" w:rsidR="005377F9" w:rsidRPr="000670FE" w:rsidRDefault="005377F9" w:rsidP="009A4AAA">
            <w:pPr>
              <w:pStyle w:val="TAH"/>
              <w:keepNext w:val="0"/>
              <w:keepLines w:val="0"/>
              <w:widowControl w:val="0"/>
            </w:pPr>
            <w:r w:rsidRPr="000670FE">
              <w:t>Verdict</w:t>
            </w:r>
          </w:p>
        </w:tc>
      </w:tr>
      <w:tr w:rsidR="005377F9" w:rsidRPr="000670FE" w14:paraId="4AA66579" w14:textId="77777777" w:rsidTr="009A4AAA">
        <w:trPr>
          <w:cantSplit/>
          <w:tblHeader/>
          <w:jc w:val="center"/>
        </w:trPr>
        <w:tc>
          <w:tcPr>
            <w:tcW w:w="623" w:type="dxa"/>
            <w:tcBorders>
              <w:top w:val="nil"/>
              <w:left w:val="single" w:sz="4" w:space="0" w:color="auto"/>
              <w:bottom w:val="single" w:sz="4" w:space="0" w:color="auto"/>
              <w:right w:val="single" w:sz="4" w:space="0" w:color="auto"/>
            </w:tcBorders>
          </w:tcPr>
          <w:p w14:paraId="38B6E0D2" w14:textId="77777777" w:rsidR="005377F9" w:rsidRPr="000670FE" w:rsidRDefault="005377F9" w:rsidP="009A4AAA">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5ADBAA2F" w14:textId="77777777" w:rsidR="005377F9" w:rsidRPr="000670FE" w:rsidRDefault="005377F9" w:rsidP="009A4AAA">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81CBB5F" w14:textId="77777777" w:rsidR="005377F9" w:rsidRPr="000670FE" w:rsidRDefault="005377F9" w:rsidP="009A4AAA">
            <w:pPr>
              <w:pStyle w:val="TAH"/>
              <w:keepNext w:val="0"/>
              <w:keepLines w:val="0"/>
              <w:widowControl w:val="0"/>
            </w:pPr>
            <w:r w:rsidRPr="000670FE">
              <w:t>U - S</w:t>
            </w:r>
          </w:p>
        </w:tc>
        <w:tc>
          <w:tcPr>
            <w:tcW w:w="3071" w:type="dxa"/>
            <w:tcBorders>
              <w:top w:val="single" w:sz="4" w:space="0" w:color="auto"/>
              <w:left w:val="single" w:sz="4" w:space="0" w:color="auto"/>
              <w:bottom w:val="single" w:sz="4" w:space="0" w:color="auto"/>
              <w:right w:val="single" w:sz="4" w:space="0" w:color="auto"/>
            </w:tcBorders>
            <w:hideMark/>
          </w:tcPr>
          <w:p w14:paraId="414CED60" w14:textId="77777777" w:rsidR="005377F9" w:rsidRPr="000670FE" w:rsidRDefault="005377F9" w:rsidP="009A4AAA">
            <w:pPr>
              <w:pStyle w:val="TAH"/>
              <w:keepNext w:val="0"/>
              <w:keepLines w:val="0"/>
              <w:widowControl w:val="0"/>
            </w:pPr>
            <w:r w:rsidRPr="000670FE">
              <w:t>Message</w:t>
            </w:r>
          </w:p>
        </w:tc>
        <w:tc>
          <w:tcPr>
            <w:tcW w:w="540" w:type="dxa"/>
            <w:tcBorders>
              <w:top w:val="nil"/>
              <w:left w:val="single" w:sz="4" w:space="0" w:color="auto"/>
              <w:bottom w:val="single" w:sz="4" w:space="0" w:color="auto"/>
              <w:right w:val="single" w:sz="4" w:space="0" w:color="auto"/>
            </w:tcBorders>
          </w:tcPr>
          <w:p w14:paraId="3F3B48C0" w14:textId="77777777" w:rsidR="005377F9" w:rsidRPr="000670FE" w:rsidRDefault="005377F9" w:rsidP="009A4AAA">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6062D586" w14:textId="77777777" w:rsidR="005377F9" w:rsidRPr="000670FE" w:rsidRDefault="005377F9" w:rsidP="009A4AAA">
            <w:pPr>
              <w:pStyle w:val="TAH"/>
              <w:keepNext w:val="0"/>
              <w:keepLines w:val="0"/>
              <w:widowControl w:val="0"/>
            </w:pPr>
          </w:p>
        </w:tc>
      </w:tr>
      <w:tr w:rsidR="005377F9" w:rsidRPr="000670FE" w14:paraId="51D15786"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C8FAD18" w14:textId="77777777" w:rsidR="005377F9" w:rsidRPr="000670FE" w:rsidRDefault="005377F9" w:rsidP="009A4AAA">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14:paraId="5EF05F43" w14:textId="1EF4B5A8" w:rsidR="005377F9" w:rsidRPr="000670FE" w:rsidRDefault="005377F9" w:rsidP="009A4AAA">
            <w:pPr>
              <w:pStyle w:val="TAL"/>
              <w:keepNext w:val="0"/>
              <w:keepLines w:val="0"/>
              <w:widowControl w:val="0"/>
            </w:pPr>
            <w:r w:rsidRPr="000670FE">
              <w:t xml:space="preserve">EXCEPTION: The E-UTRA/EPC actions </w:t>
            </w:r>
            <w:r>
              <w:t>that</w:t>
            </w:r>
            <w:r w:rsidRPr="000670FE">
              <w:t xml:space="preserve">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46837CC2" w14:textId="77777777" w:rsidR="005377F9" w:rsidRPr="000670FE" w:rsidRDefault="005377F9" w:rsidP="009A4AAA">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14:paraId="3D55FC23" w14:textId="77777777" w:rsidR="005377F9" w:rsidRPr="000670FE" w:rsidRDefault="005377F9" w:rsidP="009A4AAA">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14:paraId="26B6A681"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481E69E5" w14:textId="77777777" w:rsidR="005377F9" w:rsidRPr="000670FE" w:rsidRDefault="005377F9" w:rsidP="009A4AAA">
            <w:pPr>
              <w:pStyle w:val="TAC"/>
              <w:keepNext w:val="0"/>
              <w:keepLines w:val="0"/>
              <w:widowControl w:val="0"/>
            </w:pPr>
            <w:r w:rsidRPr="000670FE">
              <w:t>-</w:t>
            </w:r>
          </w:p>
        </w:tc>
      </w:tr>
      <w:tr w:rsidR="005377F9" w:rsidRPr="000670FE" w14:paraId="45F3821D"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71787A5" w14:textId="77777777" w:rsidR="005377F9" w:rsidRPr="000670FE" w:rsidRDefault="005377F9" w:rsidP="009A4AAA">
            <w:pPr>
              <w:pStyle w:val="TAC"/>
              <w:keepNext w:val="0"/>
              <w:keepLines w:val="0"/>
              <w:widowControl w:val="0"/>
              <w:rPr>
                <w:szCs w:val="18"/>
              </w:rPr>
            </w:pPr>
            <w:r w:rsidRPr="000670FE">
              <w:t>1</w:t>
            </w:r>
          </w:p>
        </w:tc>
        <w:tc>
          <w:tcPr>
            <w:tcW w:w="3782" w:type="dxa"/>
            <w:tcBorders>
              <w:top w:val="single" w:sz="4" w:space="0" w:color="auto"/>
              <w:left w:val="single" w:sz="4" w:space="0" w:color="auto"/>
              <w:bottom w:val="single" w:sz="4" w:space="0" w:color="auto"/>
              <w:right w:val="single" w:sz="4" w:space="0" w:color="auto"/>
            </w:tcBorders>
          </w:tcPr>
          <w:p w14:paraId="0CBBA83A" w14:textId="2CE9B55D" w:rsidR="005377F9" w:rsidRPr="000670FE" w:rsidRDefault="005377F9" w:rsidP="009A4AAA">
            <w:pPr>
              <w:pStyle w:val="TAL"/>
              <w:keepNext w:val="0"/>
              <w:keepLines w:val="0"/>
              <w:widowControl w:val="0"/>
              <w:rPr>
                <w:szCs w:val="18"/>
              </w:rPr>
            </w:pPr>
            <w:r w:rsidRPr="000670FE">
              <w:t>The SS (MCVideo Server) initiates an on-demand Imminent Peril group call with implicit Transmission Control.</w:t>
            </w:r>
          </w:p>
        </w:tc>
        <w:tc>
          <w:tcPr>
            <w:tcW w:w="709" w:type="dxa"/>
            <w:tcBorders>
              <w:top w:val="single" w:sz="4" w:space="0" w:color="auto"/>
              <w:left w:val="single" w:sz="4" w:space="0" w:color="auto"/>
              <w:bottom w:val="single" w:sz="4" w:space="0" w:color="auto"/>
              <w:right w:val="single" w:sz="4" w:space="0" w:color="auto"/>
            </w:tcBorders>
          </w:tcPr>
          <w:p w14:paraId="16316009" w14:textId="77777777" w:rsidR="005377F9" w:rsidRPr="000670FE" w:rsidRDefault="005377F9" w:rsidP="009A4AAA">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7F3DFE20" w14:textId="77777777" w:rsidR="005377F9" w:rsidRPr="000670FE" w:rsidRDefault="005377F9" w:rsidP="009A4AAA">
            <w:pPr>
              <w:pStyle w:val="TAL"/>
              <w:keepNext w:val="0"/>
              <w:keepLines w:val="0"/>
              <w:widowControl w:val="0"/>
            </w:pPr>
            <w:r w:rsidRPr="000670FE">
              <w:t>SIP INVITE</w:t>
            </w:r>
          </w:p>
        </w:tc>
        <w:tc>
          <w:tcPr>
            <w:tcW w:w="540" w:type="dxa"/>
            <w:tcBorders>
              <w:top w:val="single" w:sz="4" w:space="0" w:color="auto"/>
              <w:left w:val="single" w:sz="4" w:space="0" w:color="auto"/>
              <w:bottom w:val="single" w:sz="4" w:space="0" w:color="auto"/>
              <w:right w:val="single" w:sz="4" w:space="0" w:color="auto"/>
            </w:tcBorders>
          </w:tcPr>
          <w:p w14:paraId="084B0F0F"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428D689F" w14:textId="77777777" w:rsidR="005377F9" w:rsidRPr="000670FE" w:rsidRDefault="005377F9" w:rsidP="009A4AAA">
            <w:pPr>
              <w:pStyle w:val="TAC"/>
              <w:keepNext w:val="0"/>
              <w:keepLines w:val="0"/>
              <w:widowControl w:val="0"/>
            </w:pPr>
            <w:r w:rsidRPr="000670FE">
              <w:t>-</w:t>
            </w:r>
          </w:p>
        </w:tc>
      </w:tr>
      <w:tr w:rsidR="005377F9" w:rsidRPr="000670FE" w14:paraId="2670071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9D37105" w14:textId="77777777" w:rsidR="005377F9" w:rsidRPr="000670FE" w:rsidRDefault="005377F9" w:rsidP="009A4AAA">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14:paraId="2FA3A888" w14:textId="77777777" w:rsidR="005377F9" w:rsidRPr="000670FE" w:rsidRDefault="005377F9" w:rsidP="009A4AAA">
            <w:pPr>
              <w:pStyle w:val="TAL"/>
              <w:keepNext w:val="0"/>
              <w:keepLines w:val="0"/>
              <w:widowControl w:val="0"/>
            </w:pPr>
            <w:r w:rsidRPr="000670FE">
              <w:t>EXCEPTION: Steps 2a1 through 2a4 describe behaviour that depends on the UE</w:t>
            </w:r>
            <w:r>
              <w:t xml:space="preserve"> (MCVideo Client)</w:t>
            </w:r>
            <w:r w:rsidRPr="000670FE">
              <w:t xml:space="preserve"> implementation; the "lower case letter" identifies a step sequence that take place if the UE</w:t>
            </w:r>
            <w:r>
              <w:t xml:space="preserve"> (MCVideo Client)</w:t>
            </w:r>
            <w:r w:rsidRPr="000670FE">
              <w:t xml:space="preserve">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34852979" w14:textId="77777777" w:rsidR="005377F9" w:rsidRPr="000670FE" w:rsidRDefault="005377F9" w:rsidP="009A4AAA">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14:paraId="7394C60B" w14:textId="77777777" w:rsidR="005377F9" w:rsidRPr="000670FE" w:rsidRDefault="005377F9" w:rsidP="009A4AAA">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14:paraId="2D7E91F4"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6BB1FE27" w14:textId="77777777" w:rsidR="005377F9" w:rsidRPr="000670FE" w:rsidRDefault="005377F9" w:rsidP="009A4AAA">
            <w:pPr>
              <w:pStyle w:val="TAC"/>
              <w:keepNext w:val="0"/>
              <w:keepLines w:val="0"/>
              <w:widowControl w:val="0"/>
            </w:pPr>
            <w:r w:rsidRPr="000670FE">
              <w:t>-</w:t>
            </w:r>
          </w:p>
        </w:tc>
      </w:tr>
      <w:tr w:rsidR="005377F9" w:rsidRPr="000670FE" w14:paraId="50F9C8FC"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32CBFC68" w14:textId="77777777" w:rsidR="005377F9" w:rsidRPr="000670FE" w:rsidRDefault="005377F9" w:rsidP="009A4AAA">
            <w:pPr>
              <w:pStyle w:val="TAC"/>
              <w:keepNext w:val="0"/>
              <w:keepLines w:val="0"/>
              <w:widowControl w:val="0"/>
            </w:pPr>
            <w:r w:rsidRPr="000670FE">
              <w:t>2a1</w:t>
            </w:r>
          </w:p>
        </w:tc>
        <w:tc>
          <w:tcPr>
            <w:tcW w:w="3782" w:type="dxa"/>
            <w:tcBorders>
              <w:top w:val="single" w:sz="4" w:space="0" w:color="auto"/>
              <w:left w:val="single" w:sz="4" w:space="0" w:color="auto"/>
              <w:bottom w:val="single" w:sz="4" w:space="0" w:color="auto"/>
              <w:right w:val="single" w:sz="4" w:space="0" w:color="auto"/>
            </w:tcBorders>
          </w:tcPr>
          <w:p w14:paraId="569EE477" w14:textId="77777777" w:rsidR="005377F9" w:rsidRPr="000670FE" w:rsidRDefault="005377F9" w:rsidP="009A4AAA">
            <w:pPr>
              <w:pStyle w:val="TAL"/>
              <w:keepNext w:val="0"/>
              <w:keepLines w:val="0"/>
              <w:widowControl w:val="0"/>
            </w:pPr>
            <w:r w:rsidRPr="000670FE">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28AF9C66" w14:textId="77777777" w:rsidR="005377F9" w:rsidRPr="000670FE" w:rsidRDefault="005377F9" w:rsidP="009A4AAA">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740FAF7F" w14:textId="77777777" w:rsidR="005377F9" w:rsidRPr="000670FE" w:rsidRDefault="005377F9" w:rsidP="009A4AAA">
            <w:pPr>
              <w:pStyle w:val="TAL"/>
              <w:keepNext w:val="0"/>
              <w:keepLines w:val="0"/>
              <w:widowControl w:val="0"/>
            </w:pPr>
            <w:r w:rsidRPr="000670FE">
              <w:t>SIP 100 (Trying)</w:t>
            </w:r>
          </w:p>
        </w:tc>
        <w:tc>
          <w:tcPr>
            <w:tcW w:w="540" w:type="dxa"/>
            <w:tcBorders>
              <w:top w:val="single" w:sz="4" w:space="0" w:color="auto"/>
              <w:left w:val="single" w:sz="4" w:space="0" w:color="auto"/>
              <w:bottom w:val="single" w:sz="4" w:space="0" w:color="auto"/>
              <w:right w:val="single" w:sz="4" w:space="0" w:color="auto"/>
            </w:tcBorders>
          </w:tcPr>
          <w:p w14:paraId="18CC8F0E"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7A98BF8F" w14:textId="77777777" w:rsidR="005377F9" w:rsidRPr="000670FE" w:rsidRDefault="005377F9" w:rsidP="009A4AAA">
            <w:pPr>
              <w:pStyle w:val="TAC"/>
              <w:keepNext w:val="0"/>
              <w:keepLines w:val="0"/>
              <w:widowControl w:val="0"/>
            </w:pPr>
            <w:r w:rsidRPr="000670FE">
              <w:t>-</w:t>
            </w:r>
          </w:p>
        </w:tc>
      </w:tr>
      <w:tr w:rsidR="005377F9" w:rsidRPr="000670FE" w14:paraId="68F63E4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19A04517" w14:textId="77777777" w:rsidR="005377F9" w:rsidRPr="000670FE" w:rsidRDefault="005377F9" w:rsidP="009A4AAA">
            <w:pPr>
              <w:pStyle w:val="TAC"/>
              <w:keepNext w:val="0"/>
              <w:keepLines w:val="0"/>
              <w:widowControl w:val="0"/>
            </w:pPr>
            <w:r w:rsidRPr="000670FE">
              <w:t>2a2</w:t>
            </w:r>
          </w:p>
        </w:tc>
        <w:tc>
          <w:tcPr>
            <w:tcW w:w="3782" w:type="dxa"/>
            <w:tcBorders>
              <w:top w:val="single" w:sz="4" w:space="0" w:color="auto"/>
              <w:left w:val="single" w:sz="4" w:space="0" w:color="auto"/>
              <w:bottom w:val="single" w:sz="4" w:space="0" w:color="auto"/>
              <w:right w:val="single" w:sz="4" w:space="0" w:color="auto"/>
            </w:tcBorders>
          </w:tcPr>
          <w:p w14:paraId="34873928" w14:textId="77777777" w:rsidR="005377F9" w:rsidRPr="000670FE" w:rsidRDefault="005377F9" w:rsidP="009A4AAA">
            <w:pPr>
              <w:pStyle w:val="TAL"/>
              <w:keepNext w:val="0"/>
              <w:keepLines w:val="0"/>
              <w:widowControl w:val="0"/>
            </w:pPr>
            <w:r w:rsidRPr="000670FE">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42A8770B" w14:textId="77777777" w:rsidR="005377F9" w:rsidRPr="000670FE" w:rsidRDefault="005377F9" w:rsidP="009A4AAA">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53EBADB9" w14:textId="77777777" w:rsidR="005377F9" w:rsidRPr="000670FE" w:rsidRDefault="005377F9" w:rsidP="009A4AAA">
            <w:pPr>
              <w:pStyle w:val="TAL"/>
              <w:keepNext w:val="0"/>
              <w:keepLines w:val="0"/>
              <w:widowControl w:val="0"/>
            </w:pPr>
            <w:r w:rsidRPr="000670FE">
              <w:t>SIP 183 (Session Progress)</w:t>
            </w:r>
          </w:p>
        </w:tc>
        <w:tc>
          <w:tcPr>
            <w:tcW w:w="540" w:type="dxa"/>
            <w:tcBorders>
              <w:top w:val="single" w:sz="4" w:space="0" w:color="auto"/>
              <w:left w:val="single" w:sz="4" w:space="0" w:color="auto"/>
              <w:bottom w:val="single" w:sz="4" w:space="0" w:color="auto"/>
              <w:right w:val="single" w:sz="4" w:space="0" w:color="auto"/>
            </w:tcBorders>
          </w:tcPr>
          <w:p w14:paraId="13746C0D"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7461DA07" w14:textId="77777777" w:rsidR="005377F9" w:rsidRPr="000670FE" w:rsidRDefault="005377F9" w:rsidP="009A4AAA">
            <w:pPr>
              <w:pStyle w:val="TAC"/>
              <w:keepNext w:val="0"/>
              <w:keepLines w:val="0"/>
              <w:widowControl w:val="0"/>
              <w:rPr>
                <w:szCs w:val="18"/>
              </w:rPr>
            </w:pPr>
            <w:r w:rsidRPr="000670FE">
              <w:t>-</w:t>
            </w:r>
          </w:p>
        </w:tc>
      </w:tr>
      <w:tr w:rsidR="005377F9" w:rsidRPr="000670FE" w14:paraId="0ACC3FF7"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49C0B7E9" w14:textId="77777777" w:rsidR="005377F9" w:rsidRPr="000670FE" w:rsidRDefault="005377F9" w:rsidP="009A4AAA">
            <w:pPr>
              <w:pStyle w:val="TAC"/>
              <w:keepNext w:val="0"/>
              <w:keepLines w:val="0"/>
              <w:widowControl w:val="0"/>
            </w:pPr>
            <w:r w:rsidRPr="000670FE">
              <w:t>2a3</w:t>
            </w:r>
          </w:p>
        </w:tc>
        <w:tc>
          <w:tcPr>
            <w:tcW w:w="3782" w:type="dxa"/>
            <w:tcBorders>
              <w:top w:val="single" w:sz="4" w:space="0" w:color="auto"/>
              <w:left w:val="single" w:sz="4" w:space="0" w:color="auto"/>
              <w:bottom w:val="single" w:sz="4" w:space="0" w:color="auto"/>
              <w:right w:val="single" w:sz="4" w:space="0" w:color="auto"/>
            </w:tcBorders>
          </w:tcPr>
          <w:p w14:paraId="015C385F" w14:textId="77777777" w:rsidR="005377F9" w:rsidRPr="000670FE" w:rsidRDefault="005377F9" w:rsidP="009A4AAA">
            <w:pPr>
              <w:pStyle w:val="TAL"/>
              <w:keepNext w:val="0"/>
              <w:keepLines w:val="0"/>
              <w:widowControl w:val="0"/>
            </w:pPr>
            <w:r w:rsidRPr="000670FE">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49EB3601" w14:textId="77777777" w:rsidR="005377F9" w:rsidRPr="000670FE" w:rsidRDefault="005377F9" w:rsidP="009A4AAA">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5F83A59F" w14:textId="77777777" w:rsidR="005377F9" w:rsidRPr="000670FE" w:rsidRDefault="005377F9" w:rsidP="009A4AAA">
            <w:pPr>
              <w:pStyle w:val="TAL"/>
              <w:keepNext w:val="0"/>
              <w:keepLines w:val="0"/>
              <w:widowControl w:val="0"/>
            </w:pPr>
            <w:r w:rsidRPr="000670FE">
              <w:t>SIP PRACK</w:t>
            </w:r>
          </w:p>
        </w:tc>
        <w:tc>
          <w:tcPr>
            <w:tcW w:w="540" w:type="dxa"/>
            <w:tcBorders>
              <w:top w:val="single" w:sz="4" w:space="0" w:color="auto"/>
              <w:left w:val="single" w:sz="4" w:space="0" w:color="auto"/>
              <w:bottom w:val="single" w:sz="4" w:space="0" w:color="auto"/>
              <w:right w:val="single" w:sz="4" w:space="0" w:color="auto"/>
            </w:tcBorders>
          </w:tcPr>
          <w:p w14:paraId="5875A139"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33B6E718" w14:textId="77777777" w:rsidR="005377F9" w:rsidRPr="000670FE" w:rsidRDefault="005377F9" w:rsidP="009A4AAA">
            <w:pPr>
              <w:pStyle w:val="TAC"/>
              <w:keepNext w:val="0"/>
              <w:keepLines w:val="0"/>
              <w:widowControl w:val="0"/>
            </w:pPr>
            <w:r w:rsidRPr="000670FE">
              <w:t>-</w:t>
            </w:r>
          </w:p>
        </w:tc>
      </w:tr>
      <w:tr w:rsidR="005377F9" w:rsidRPr="000670FE" w14:paraId="2AE32A83"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8BE9BB4" w14:textId="77777777" w:rsidR="005377F9" w:rsidRPr="000670FE" w:rsidRDefault="005377F9" w:rsidP="009A4AAA">
            <w:pPr>
              <w:pStyle w:val="TAC"/>
              <w:keepNext w:val="0"/>
              <w:keepLines w:val="0"/>
              <w:widowControl w:val="0"/>
            </w:pPr>
            <w:r w:rsidRPr="000670FE">
              <w:t>2a4</w:t>
            </w:r>
          </w:p>
        </w:tc>
        <w:tc>
          <w:tcPr>
            <w:tcW w:w="3782" w:type="dxa"/>
            <w:tcBorders>
              <w:top w:val="single" w:sz="4" w:space="0" w:color="auto"/>
              <w:left w:val="single" w:sz="4" w:space="0" w:color="auto"/>
              <w:bottom w:val="single" w:sz="4" w:space="0" w:color="auto"/>
              <w:right w:val="single" w:sz="4" w:space="0" w:color="auto"/>
            </w:tcBorders>
          </w:tcPr>
          <w:p w14:paraId="23683257" w14:textId="77777777" w:rsidR="005377F9" w:rsidRPr="000670FE" w:rsidRDefault="005377F9" w:rsidP="009A4AAA">
            <w:pPr>
              <w:pStyle w:val="TAL"/>
              <w:keepNext w:val="0"/>
              <w:keepLines w:val="0"/>
              <w:widowControl w:val="0"/>
            </w:pPr>
            <w:r w:rsidRPr="000670FE">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F60074C" w14:textId="77777777" w:rsidR="005377F9" w:rsidRPr="000670FE" w:rsidRDefault="005377F9" w:rsidP="009A4AAA">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5204EAB1" w14:textId="77777777" w:rsidR="005377F9" w:rsidRPr="000670FE" w:rsidRDefault="005377F9" w:rsidP="009A4AAA">
            <w:pPr>
              <w:pStyle w:val="TAL"/>
              <w:keepNext w:val="0"/>
              <w:keepLines w:val="0"/>
              <w:widowControl w:val="0"/>
            </w:pPr>
            <w:r w:rsidRPr="000670FE">
              <w:t>SIP 200 (OK)</w:t>
            </w:r>
          </w:p>
        </w:tc>
        <w:tc>
          <w:tcPr>
            <w:tcW w:w="540" w:type="dxa"/>
            <w:tcBorders>
              <w:top w:val="single" w:sz="4" w:space="0" w:color="auto"/>
              <w:left w:val="single" w:sz="4" w:space="0" w:color="auto"/>
              <w:bottom w:val="single" w:sz="4" w:space="0" w:color="auto"/>
              <w:right w:val="single" w:sz="4" w:space="0" w:color="auto"/>
            </w:tcBorders>
          </w:tcPr>
          <w:p w14:paraId="21AC5A59" w14:textId="77777777" w:rsidR="005377F9" w:rsidRPr="000670FE" w:rsidRDefault="005377F9" w:rsidP="009A4AAA">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6C12DE33" w14:textId="77777777" w:rsidR="005377F9" w:rsidRPr="000670FE" w:rsidRDefault="005377F9" w:rsidP="009A4AAA">
            <w:pPr>
              <w:pStyle w:val="TAC"/>
              <w:keepNext w:val="0"/>
              <w:keepLines w:val="0"/>
              <w:widowControl w:val="0"/>
            </w:pPr>
            <w:r w:rsidRPr="000670FE">
              <w:t>-</w:t>
            </w:r>
          </w:p>
        </w:tc>
      </w:tr>
      <w:tr w:rsidR="005377F9" w:rsidRPr="000670FE" w14:paraId="37006376"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7E2B14A" w14:textId="77777777" w:rsidR="005377F9" w:rsidRPr="000670FE" w:rsidRDefault="005377F9" w:rsidP="009A4AAA">
            <w:pPr>
              <w:pStyle w:val="TAC"/>
              <w:keepNext w:val="0"/>
              <w:keepLines w:val="0"/>
              <w:widowControl w:val="0"/>
              <w:rPr>
                <w:rFonts w:cs="Arial"/>
                <w:szCs w:val="18"/>
              </w:rPr>
            </w:pPr>
            <w:r w:rsidRPr="000670FE">
              <w:t>3</w:t>
            </w:r>
          </w:p>
        </w:tc>
        <w:tc>
          <w:tcPr>
            <w:tcW w:w="3782" w:type="dxa"/>
            <w:tcBorders>
              <w:top w:val="single" w:sz="4" w:space="0" w:color="auto"/>
              <w:left w:val="single" w:sz="4" w:space="0" w:color="auto"/>
              <w:bottom w:val="single" w:sz="4" w:space="0" w:color="auto"/>
              <w:right w:val="single" w:sz="4" w:space="0" w:color="auto"/>
            </w:tcBorders>
          </w:tcPr>
          <w:p w14:paraId="7EB84B94" w14:textId="77777777" w:rsidR="005377F9" w:rsidRPr="000670FE" w:rsidRDefault="005377F9" w:rsidP="009A4AAA">
            <w:pPr>
              <w:pStyle w:val="TAL"/>
            </w:pPr>
            <w:r w:rsidRPr="000670FE">
              <w:t>Make the MCVideo User answer the call.</w:t>
            </w:r>
          </w:p>
          <w:p w14:paraId="7F387BF3" w14:textId="1CDF87A1"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09" w:type="dxa"/>
            <w:tcBorders>
              <w:top w:val="single" w:sz="4" w:space="0" w:color="auto"/>
              <w:left w:val="single" w:sz="4" w:space="0" w:color="auto"/>
              <w:bottom w:val="single" w:sz="4" w:space="0" w:color="auto"/>
              <w:right w:val="single" w:sz="4" w:space="0" w:color="auto"/>
            </w:tcBorders>
          </w:tcPr>
          <w:p w14:paraId="34F81DFA" w14:textId="77777777" w:rsidR="005377F9" w:rsidRPr="000670FE" w:rsidRDefault="005377F9" w:rsidP="009A4AAA">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2DA2CDAC" w14:textId="77777777" w:rsidR="005377F9" w:rsidRPr="000670FE" w:rsidRDefault="005377F9" w:rsidP="009A4AAA">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59B90EC2" w14:textId="77777777" w:rsidR="005377F9" w:rsidRPr="000670FE" w:rsidRDefault="005377F9" w:rsidP="009A4AAA">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2B780910" w14:textId="77777777" w:rsidR="005377F9" w:rsidRPr="000670FE" w:rsidRDefault="005377F9" w:rsidP="009A4AAA">
            <w:pPr>
              <w:pStyle w:val="TAC"/>
              <w:keepNext w:val="0"/>
              <w:keepLines w:val="0"/>
              <w:widowControl w:val="0"/>
              <w:rPr>
                <w:szCs w:val="18"/>
              </w:rPr>
            </w:pPr>
            <w:r w:rsidRPr="000670FE">
              <w:t>-</w:t>
            </w:r>
          </w:p>
        </w:tc>
      </w:tr>
      <w:tr w:rsidR="005377F9" w:rsidRPr="000670FE" w14:paraId="344A5B5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4F465A2" w14:textId="77777777" w:rsidR="005377F9" w:rsidRPr="000670FE" w:rsidRDefault="005377F9" w:rsidP="009A4AAA">
            <w:pPr>
              <w:pStyle w:val="TAC"/>
              <w:keepNext w:val="0"/>
              <w:keepLines w:val="0"/>
              <w:widowControl w:val="0"/>
              <w:rPr>
                <w:rFonts w:cs="Arial"/>
                <w:szCs w:val="18"/>
              </w:rPr>
            </w:pPr>
            <w:r w:rsidRPr="000670FE">
              <w:t>4</w:t>
            </w:r>
          </w:p>
        </w:tc>
        <w:tc>
          <w:tcPr>
            <w:tcW w:w="3782" w:type="dxa"/>
            <w:tcBorders>
              <w:top w:val="single" w:sz="4" w:space="0" w:color="auto"/>
              <w:left w:val="single" w:sz="4" w:space="0" w:color="auto"/>
              <w:bottom w:val="single" w:sz="4" w:space="0" w:color="auto"/>
              <w:right w:val="single" w:sz="4" w:space="0" w:color="auto"/>
            </w:tcBorders>
          </w:tcPr>
          <w:p w14:paraId="4EEBC16E" w14:textId="77777777" w:rsidR="005377F9" w:rsidRPr="000670FE" w:rsidRDefault="005377F9" w:rsidP="009A4AAA">
            <w:pPr>
              <w:pStyle w:val="TAL"/>
              <w:keepNext w:val="0"/>
              <w:keepLines w:val="0"/>
              <w:widowControl w:val="0"/>
              <w:rPr>
                <w:rFonts w:cs="Arial"/>
                <w:szCs w:val="18"/>
              </w:rPr>
            </w:pPr>
            <w:r w:rsidRPr="000670FE">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14:paraId="45688109" w14:textId="77777777" w:rsidR="005377F9" w:rsidRPr="000670FE" w:rsidRDefault="005377F9" w:rsidP="009A4AAA">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552B1B92" w14:textId="77777777" w:rsidR="005377F9" w:rsidRPr="000670FE" w:rsidRDefault="005377F9" w:rsidP="009A4AAA">
            <w:pPr>
              <w:pStyle w:val="TAL"/>
              <w:keepNext w:val="0"/>
              <w:keepLines w:val="0"/>
              <w:widowControl w:val="0"/>
              <w:rPr>
                <w:rFonts w:cs="Arial"/>
                <w:szCs w:val="18"/>
              </w:rPr>
            </w:pPr>
            <w:r w:rsidRPr="000670FE">
              <w:t>SIP 200 (OK)</w:t>
            </w:r>
          </w:p>
        </w:tc>
        <w:tc>
          <w:tcPr>
            <w:tcW w:w="540" w:type="dxa"/>
            <w:tcBorders>
              <w:top w:val="single" w:sz="4" w:space="0" w:color="auto"/>
              <w:left w:val="single" w:sz="4" w:space="0" w:color="auto"/>
              <w:bottom w:val="single" w:sz="4" w:space="0" w:color="auto"/>
              <w:right w:val="single" w:sz="4" w:space="0" w:color="auto"/>
            </w:tcBorders>
          </w:tcPr>
          <w:p w14:paraId="71CDA00E" w14:textId="77777777" w:rsidR="005377F9" w:rsidRPr="000670FE" w:rsidRDefault="005377F9" w:rsidP="009A4AAA">
            <w:pPr>
              <w:pStyle w:val="TAC"/>
              <w:keepNext w:val="0"/>
              <w:keepLines w:val="0"/>
              <w:widowControl w:val="0"/>
              <w:rPr>
                <w:szCs w:val="18"/>
              </w:rPr>
            </w:pPr>
            <w:r w:rsidRPr="000670FE">
              <w:t>1</w:t>
            </w:r>
          </w:p>
        </w:tc>
        <w:tc>
          <w:tcPr>
            <w:tcW w:w="990" w:type="dxa"/>
            <w:tcBorders>
              <w:top w:val="single" w:sz="4" w:space="0" w:color="auto"/>
              <w:left w:val="single" w:sz="4" w:space="0" w:color="auto"/>
              <w:bottom w:val="single" w:sz="4" w:space="0" w:color="auto"/>
              <w:right w:val="single" w:sz="4" w:space="0" w:color="auto"/>
            </w:tcBorders>
          </w:tcPr>
          <w:p w14:paraId="78822820" w14:textId="77777777" w:rsidR="005377F9" w:rsidRPr="000670FE" w:rsidRDefault="005377F9" w:rsidP="009A4AAA">
            <w:pPr>
              <w:pStyle w:val="TAC"/>
              <w:keepNext w:val="0"/>
              <w:keepLines w:val="0"/>
              <w:widowControl w:val="0"/>
              <w:rPr>
                <w:szCs w:val="18"/>
              </w:rPr>
            </w:pPr>
            <w:r w:rsidRPr="000670FE">
              <w:t>P</w:t>
            </w:r>
          </w:p>
        </w:tc>
      </w:tr>
      <w:tr w:rsidR="005377F9" w:rsidRPr="000670FE" w14:paraId="3F1BC669"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39E30D5" w14:textId="77777777" w:rsidR="005377F9" w:rsidRPr="000670FE" w:rsidRDefault="005377F9" w:rsidP="009A4AAA">
            <w:pPr>
              <w:pStyle w:val="TAC"/>
              <w:keepNext w:val="0"/>
              <w:keepLines w:val="0"/>
              <w:widowControl w:val="0"/>
              <w:rPr>
                <w:rFonts w:cs="Arial"/>
                <w:szCs w:val="18"/>
              </w:rPr>
            </w:pPr>
            <w:r w:rsidRPr="000670FE">
              <w:t>5</w:t>
            </w:r>
          </w:p>
        </w:tc>
        <w:tc>
          <w:tcPr>
            <w:tcW w:w="3782" w:type="dxa"/>
            <w:tcBorders>
              <w:top w:val="single" w:sz="4" w:space="0" w:color="auto"/>
              <w:left w:val="single" w:sz="4" w:space="0" w:color="auto"/>
              <w:bottom w:val="single" w:sz="4" w:space="0" w:color="auto"/>
              <w:right w:val="single" w:sz="4" w:space="0" w:color="auto"/>
            </w:tcBorders>
          </w:tcPr>
          <w:p w14:paraId="06C41F45" w14:textId="77777777" w:rsidR="005377F9" w:rsidRPr="000670FE" w:rsidRDefault="005377F9" w:rsidP="009A4AAA">
            <w:pPr>
              <w:pStyle w:val="TAL"/>
              <w:keepNext w:val="0"/>
              <w:keepLines w:val="0"/>
              <w:widowControl w:val="0"/>
              <w:rPr>
                <w:rFonts w:cs="Arial"/>
                <w:szCs w:val="18"/>
              </w:rPr>
            </w:pPr>
            <w:r w:rsidRPr="000670FE">
              <w:t xml:space="preserve">The SS </w:t>
            </w:r>
            <w:r w:rsidRPr="000670FE">
              <w:rPr>
                <w:color w:val="000000"/>
              </w:rPr>
              <w:t xml:space="preserve">(MCVideo Server) </w:t>
            </w:r>
            <w:r w:rsidRPr="000670FE">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14:paraId="2CF03CE9" w14:textId="77777777" w:rsidR="005377F9" w:rsidRPr="000670FE" w:rsidRDefault="005377F9" w:rsidP="009A4AAA">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175D7BE2" w14:textId="77777777" w:rsidR="005377F9" w:rsidRPr="000670FE" w:rsidRDefault="005377F9" w:rsidP="009A4AAA">
            <w:pPr>
              <w:pStyle w:val="TAL"/>
              <w:keepNext w:val="0"/>
              <w:keepLines w:val="0"/>
              <w:widowControl w:val="0"/>
              <w:rPr>
                <w:rFonts w:cs="Arial"/>
                <w:szCs w:val="18"/>
              </w:rPr>
            </w:pPr>
            <w:r w:rsidRPr="000670FE">
              <w:t>SIP ACK</w:t>
            </w:r>
          </w:p>
        </w:tc>
        <w:tc>
          <w:tcPr>
            <w:tcW w:w="540" w:type="dxa"/>
            <w:tcBorders>
              <w:top w:val="single" w:sz="4" w:space="0" w:color="auto"/>
              <w:left w:val="single" w:sz="4" w:space="0" w:color="auto"/>
              <w:bottom w:val="single" w:sz="4" w:space="0" w:color="auto"/>
              <w:right w:val="single" w:sz="4" w:space="0" w:color="auto"/>
            </w:tcBorders>
          </w:tcPr>
          <w:p w14:paraId="78663A48" w14:textId="77777777" w:rsidR="005377F9" w:rsidRPr="000670FE" w:rsidRDefault="005377F9" w:rsidP="009A4AAA">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04D6CA4E" w14:textId="77777777" w:rsidR="005377F9" w:rsidRPr="000670FE" w:rsidRDefault="005377F9" w:rsidP="009A4AAA">
            <w:pPr>
              <w:pStyle w:val="TAC"/>
              <w:keepNext w:val="0"/>
              <w:keepLines w:val="0"/>
              <w:widowControl w:val="0"/>
              <w:rPr>
                <w:szCs w:val="18"/>
              </w:rPr>
            </w:pPr>
            <w:r w:rsidRPr="000670FE">
              <w:t>-</w:t>
            </w:r>
          </w:p>
        </w:tc>
      </w:tr>
      <w:tr w:rsidR="005377F9" w:rsidRPr="000670FE" w14:paraId="29BFFED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7978D34" w14:textId="77777777" w:rsidR="005377F9" w:rsidRPr="000670FE" w:rsidRDefault="005377F9" w:rsidP="009A4AAA">
            <w:pPr>
              <w:pStyle w:val="TAC"/>
              <w:keepNext w:val="0"/>
              <w:keepLines w:val="0"/>
              <w:widowControl w:val="0"/>
              <w:rPr>
                <w:rFonts w:cs="Arial"/>
                <w:szCs w:val="18"/>
              </w:rPr>
            </w:pPr>
            <w:r w:rsidRPr="000670FE">
              <w:t>6</w:t>
            </w:r>
          </w:p>
        </w:tc>
        <w:tc>
          <w:tcPr>
            <w:tcW w:w="3782" w:type="dxa"/>
            <w:tcBorders>
              <w:top w:val="single" w:sz="4" w:space="0" w:color="auto"/>
              <w:left w:val="single" w:sz="4" w:space="0" w:color="auto"/>
              <w:bottom w:val="single" w:sz="4" w:space="0" w:color="auto"/>
              <w:right w:val="single" w:sz="4" w:space="0" w:color="auto"/>
            </w:tcBorders>
          </w:tcPr>
          <w:p w14:paraId="7C10BC4F" w14:textId="77777777" w:rsidR="005377F9" w:rsidRPr="000670FE" w:rsidRDefault="005377F9" w:rsidP="009A4AAA">
            <w:pPr>
              <w:pStyle w:val="TAL"/>
              <w:keepNext w:val="0"/>
              <w:keepLines w:val="0"/>
              <w:widowControl w:val="0"/>
              <w:rPr>
                <w:rFonts w:cs="Arial"/>
                <w:szCs w:val="18"/>
              </w:rPr>
            </w:pPr>
            <w:r w:rsidRPr="000670FE">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29151A49" w14:textId="77777777" w:rsidR="005377F9" w:rsidRPr="000670FE" w:rsidRDefault="005377F9" w:rsidP="009A4AAA">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299E3877" w14:textId="77777777" w:rsidR="005377F9" w:rsidRPr="000670FE" w:rsidRDefault="005377F9" w:rsidP="009A4AAA">
            <w:pPr>
              <w:pStyle w:val="TAL"/>
              <w:keepNext w:val="0"/>
              <w:keepLines w:val="0"/>
              <w:widowControl w:val="0"/>
              <w:rPr>
                <w:rFonts w:cs="Arial"/>
                <w:szCs w:val="18"/>
              </w:rPr>
            </w:pPr>
            <w:r w:rsidRPr="000670FE">
              <w:t>Media Transmission Notification</w:t>
            </w:r>
          </w:p>
        </w:tc>
        <w:tc>
          <w:tcPr>
            <w:tcW w:w="540" w:type="dxa"/>
            <w:tcBorders>
              <w:top w:val="single" w:sz="4" w:space="0" w:color="auto"/>
              <w:left w:val="single" w:sz="4" w:space="0" w:color="auto"/>
              <w:bottom w:val="single" w:sz="4" w:space="0" w:color="auto"/>
              <w:right w:val="single" w:sz="4" w:space="0" w:color="auto"/>
            </w:tcBorders>
          </w:tcPr>
          <w:p w14:paraId="35E8EDD2" w14:textId="77777777" w:rsidR="005377F9" w:rsidRPr="000670FE" w:rsidRDefault="005377F9" w:rsidP="009A4AAA">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43F85ACB" w14:textId="77777777" w:rsidR="005377F9" w:rsidRPr="000670FE" w:rsidRDefault="005377F9" w:rsidP="009A4AAA">
            <w:pPr>
              <w:pStyle w:val="TAC"/>
              <w:keepNext w:val="0"/>
              <w:keepLines w:val="0"/>
              <w:widowControl w:val="0"/>
              <w:rPr>
                <w:szCs w:val="18"/>
              </w:rPr>
            </w:pPr>
            <w:r w:rsidRPr="000670FE">
              <w:t>-</w:t>
            </w:r>
          </w:p>
        </w:tc>
      </w:tr>
      <w:tr w:rsidR="005377F9" w:rsidRPr="000670FE" w14:paraId="21051C27"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45A0DA9F" w14:textId="77777777" w:rsidR="005377F9" w:rsidRPr="000670FE" w:rsidRDefault="005377F9" w:rsidP="009A4AAA">
            <w:pPr>
              <w:pStyle w:val="TAC"/>
              <w:keepNext w:val="0"/>
              <w:keepLines w:val="0"/>
              <w:widowControl w:val="0"/>
              <w:rPr>
                <w:rFonts w:cs="Arial"/>
                <w:szCs w:val="18"/>
              </w:rPr>
            </w:pPr>
            <w:r w:rsidRPr="000670FE">
              <w:t>7</w:t>
            </w:r>
          </w:p>
        </w:tc>
        <w:tc>
          <w:tcPr>
            <w:tcW w:w="3782" w:type="dxa"/>
            <w:tcBorders>
              <w:top w:val="single" w:sz="4" w:space="0" w:color="auto"/>
              <w:left w:val="single" w:sz="4" w:space="0" w:color="auto"/>
              <w:bottom w:val="single" w:sz="4" w:space="0" w:color="auto"/>
              <w:right w:val="single" w:sz="4" w:space="0" w:color="auto"/>
            </w:tcBorders>
          </w:tcPr>
          <w:p w14:paraId="46EFCF0B" w14:textId="77777777" w:rsidR="005377F9" w:rsidRPr="000670FE" w:rsidRDefault="005377F9" w:rsidP="009A4AAA">
            <w:pPr>
              <w:pStyle w:val="TAL"/>
              <w:keepNext w:val="0"/>
              <w:keepLines w:val="0"/>
              <w:widowControl w:val="0"/>
            </w:pPr>
            <w:r w:rsidRPr="000670FE">
              <w:t>Check: Does the UE (MCVideo Client) provide media transmission notification to the MCVideo User?</w:t>
            </w:r>
          </w:p>
          <w:p w14:paraId="78E6A532" w14:textId="4662F2F8" w:rsidR="005377F9" w:rsidRPr="000670FE" w:rsidRDefault="005377F9" w:rsidP="009A4AAA">
            <w:pPr>
              <w:pStyle w:val="TAL"/>
              <w:keepNext w:val="0"/>
              <w:keepLines w:val="0"/>
              <w:widowControl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35C64F4" w14:textId="77777777" w:rsidR="005377F9" w:rsidRPr="000670FE" w:rsidRDefault="005377F9" w:rsidP="009A4AAA">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4A99ACCC" w14:textId="77777777" w:rsidR="005377F9" w:rsidRPr="000670FE" w:rsidRDefault="005377F9" w:rsidP="009A4AAA">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0486E4E1" w14:textId="77777777" w:rsidR="005377F9" w:rsidRPr="000670FE" w:rsidRDefault="005377F9" w:rsidP="009A4AAA">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14:paraId="46074C40" w14:textId="77777777" w:rsidR="005377F9" w:rsidRPr="000670FE" w:rsidRDefault="005377F9" w:rsidP="009A4AAA">
            <w:pPr>
              <w:pStyle w:val="TAC"/>
              <w:keepNext w:val="0"/>
              <w:keepLines w:val="0"/>
              <w:widowControl w:val="0"/>
              <w:rPr>
                <w:szCs w:val="18"/>
              </w:rPr>
            </w:pPr>
            <w:r w:rsidRPr="000670FE">
              <w:t>P</w:t>
            </w:r>
          </w:p>
        </w:tc>
      </w:tr>
      <w:tr w:rsidR="005377F9" w:rsidRPr="000670FE" w14:paraId="6C32D540"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C15C308" w14:textId="77777777" w:rsidR="005377F9" w:rsidRPr="000670FE" w:rsidRDefault="005377F9" w:rsidP="009A4AAA">
            <w:pPr>
              <w:pStyle w:val="TAC"/>
              <w:keepNext w:val="0"/>
              <w:keepLines w:val="0"/>
              <w:widowControl w:val="0"/>
              <w:rPr>
                <w:rFonts w:cs="Arial"/>
                <w:szCs w:val="18"/>
              </w:rPr>
            </w:pPr>
            <w:r w:rsidRPr="000670FE">
              <w:t>8</w:t>
            </w:r>
          </w:p>
        </w:tc>
        <w:tc>
          <w:tcPr>
            <w:tcW w:w="3782" w:type="dxa"/>
            <w:tcBorders>
              <w:top w:val="single" w:sz="4" w:space="0" w:color="auto"/>
              <w:left w:val="single" w:sz="4" w:space="0" w:color="auto"/>
              <w:bottom w:val="single" w:sz="4" w:space="0" w:color="auto"/>
              <w:right w:val="single" w:sz="4" w:space="0" w:color="auto"/>
            </w:tcBorders>
          </w:tcPr>
          <w:p w14:paraId="49E7F2F5" w14:textId="77777777" w:rsidR="005377F9" w:rsidRPr="000670FE" w:rsidRDefault="005377F9" w:rsidP="009A4AAA">
            <w:pPr>
              <w:pStyle w:val="TAL"/>
              <w:keepNext w:val="0"/>
              <w:keepLines w:val="0"/>
              <w:widowControl w:val="0"/>
            </w:pPr>
            <w:r w:rsidRPr="000670FE">
              <w:t>Make the MCVideo User request permission to receive media.</w:t>
            </w:r>
          </w:p>
          <w:p w14:paraId="62606DCE" w14:textId="48CB689D"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09" w:type="dxa"/>
            <w:tcBorders>
              <w:top w:val="single" w:sz="4" w:space="0" w:color="auto"/>
              <w:left w:val="single" w:sz="4" w:space="0" w:color="auto"/>
              <w:bottom w:val="single" w:sz="4" w:space="0" w:color="auto"/>
              <w:right w:val="single" w:sz="4" w:space="0" w:color="auto"/>
            </w:tcBorders>
          </w:tcPr>
          <w:p w14:paraId="286158A5" w14:textId="77777777" w:rsidR="005377F9" w:rsidRPr="000670FE" w:rsidRDefault="005377F9" w:rsidP="009A4AAA">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39927F7E" w14:textId="77777777" w:rsidR="005377F9" w:rsidRPr="000670FE" w:rsidRDefault="005377F9" w:rsidP="009A4AAA">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4431DE8A" w14:textId="77777777" w:rsidR="005377F9" w:rsidRPr="000670FE" w:rsidRDefault="005377F9" w:rsidP="009A4AAA">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48331ED6" w14:textId="77777777" w:rsidR="005377F9" w:rsidRPr="000670FE" w:rsidRDefault="005377F9" w:rsidP="009A4AAA">
            <w:pPr>
              <w:pStyle w:val="TAC"/>
              <w:keepNext w:val="0"/>
              <w:keepLines w:val="0"/>
              <w:widowControl w:val="0"/>
              <w:rPr>
                <w:szCs w:val="18"/>
              </w:rPr>
            </w:pPr>
            <w:r w:rsidRPr="000670FE">
              <w:t>-</w:t>
            </w:r>
          </w:p>
        </w:tc>
      </w:tr>
      <w:tr w:rsidR="005377F9" w:rsidRPr="000670FE" w14:paraId="40C2058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752BEC76" w14:textId="77777777" w:rsidR="005377F9" w:rsidRPr="000670FE" w:rsidRDefault="005377F9" w:rsidP="009A4AAA">
            <w:pPr>
              <w:pStyle w:val="TAC"/>
              <w:keepNext w:val="0"/>
              <w:keepLines w:val="0"/>
              <w:widowControl w:val="0"/>
              <w:rPr>
                <w:rFonts w:cs="Arial"/>
                <w:szCs w:val="18"/>
              </w:rPr>
            </w:pPr>
            <w:r w:rsidRPr="000670FE">
              <w:t>9</w:t>
            </w:r>
          </w:p>
        </w:tc>
        <w:tc>
          <w:tcPr>
            <w:tcW w:w="3782" w:type="dxa"/>
            <w:tcBorders>
              <w:top w:val="single" w:sz="4" w:space="0" w:color="auto"/>
              <w:left w:val="single" w:sz="4" w:space="0" w:color="auto"/>
              <w:bottom w:val="single" w:sz="4" w:space="0" w:color="auto"/>
              <w:right w:val="single" w:sz="4" w:space="0" w:color="auto"/>
            </w:tcBorders>
          </w:tcPr>
          <w:p w14:paraId="311B6095" w14:textId="77777777" w:rsidR="005377F9" w:rsidRPr="000670FE" w:rsidRDefault="005377F9" w:rsidP="009A4AAA">
            <w:pPr>
              <w:pStyle w:val="TAL"/>
              <w:keepNext w:val="0"/>
              <w:keepLines w:val="0"/>
              <w:widowControl w:val="0"/>
              <w:rPr>
                <w:rFonts w:cs="Arial"/>
                <w:szCs w:val="18"/>
              </w:rPr>
            </w:pPr>
            <w:r w:rsidRPr="000670FE">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0254F565" w14:textId="77777777" w:rsidR="005377F9" w:rsidRPr="000670FE" w:rsidRDefault="005377F9" w:rsidP="009A4AAA">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1056DF30" w14:textId="77777777" w:rsidR="005377F9" w:rsidRPr="000670FE" w:rsidRDefault="005377F9" w:rsidP="009A4AAA">
            <w:pPr>
              <w:pStyle w:val="TAL"/>
              <w:keepNext w:val="0"/>
              <w:keepLines w:val="0"/>
              <w:widowControl w:val="0"/>
              <w:rPr>
                <w:rFonts w:cs="Arial"/>
                <w:szCs w:val="18"/>
              </w:rPr>
            </w:pPr>
            <w:r w:rsidRPr="000670FE">
              <w:t>Receive Media Request</w:t>
            </w:r>
          </w:p>
        </w:tc>
        <w:tc>
          <w:tcPr>
            <w:tcW w:w="540" w:type="dxa"/>
            <w:tcBorders>
              <w:top w:val="single" w:sz="4" w:space="0" w:color="auto"/>
              <w:left w:val="single" w:sz="4" w:space="0" w:color="auto"/>
              <w:bottom w:val="single" w:sz="4" w:space="0" w:color="auto"/>
              <w:right w:val="single" w:sz="4" w:space="0" w:color="auto"/>
            </w:tcBorders>
          </w:tcPr>
          <w:p w14:paraId="6FBCF074" w14:textId="77777777" w:rsidR="005377F9" w:rsidRPr="000670FE" w:rsidRDefault="005377F9" w:rsidP="009A4AAA">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14:paraId="3E6195F1" w14:textId="77777777" w:rsidR="005377F9" w:rsidRPr="000670FE" w:rsidRDefault="005377F9" w:rsidP="009A4AAA">
            <w:pPr>
              <w:pStyle w:val="TAC"/>
              <w:keepNext w:val="0"/>
              <w:keepLines w:val="0"/>
              <w:widowControl w:val="0"/>
              <w:rPr>
                <w:szCs w:val="18"/>
              </w:rPr>
            </w:pPr>
            <w:r w:rsidRPr="000670FE">
              <w:t>P</w:t>
            </w:r>
          </w:p>
        </w:tc>
      </w:tr>
      <w:tr w:rsidR="005377F9" w:rsidRPr="000670FE" w14:paraId="6895A881"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E5A2696" w14:textId="77777777" w:rsidR="005377F9" w:rsidRPr="000670FE" w:rsidRDefault="005377F9" w:rsidP="009A4AAA">
            <w:pPr>
              <w:pStyle w:val="TAC"/>
              <w:keepNext w:val="0"/>
              <w:keepLines w:val="0"/>
              <w:widowControl w:val="0"/>
              <w:rPr>
                <w:rFonts w:cs="Arial"/>
                <w:szCs w:val="18"/>
              </w:rPr>
            </w:pPr>
            <w:r w:rsidRPr="000670FE">
              <w:t>10</w:t>
            </w:r>
          </w:p>
        </w:tc>
        <w:tc>
          <w:tcPr>
            <w:tcW w:w="3782" w:type="dxa"/>
            <w:tcBorders>
              <w:top w:val="single" w:sz="4" w:space="0" w:color="auto"/>
              <w:left w:val="single" w:sz="4" w:space="0" w:color="auto"/>
              <w:bottom w:val="single" w:sz="4" w:space="0" w:color="auto"/>
              <w:right w:val="single" w:sz="4" w:space="0" w:color="auto"/>
            </w:tcBorders>
          </w:tcPr>
          <w:p w14:paraId="13874AF2" w14:textId="77777777" w:rsidR="005377F9" w:rsidRPr="000670FE" w:rsidRDefault="005377F9" w:rsidP="009A4AAA">
            <w:pPr>
              <w:pStyle w:val="TAL"/>
              <w:keepNext w:val="0"/>
              <w:keepLines w:val="0"/>
              <w:widowControl w:val="0"/>
              <w:rPr>
                <w:rFonts w:cs="Arial"/>
                <w:szCs w:val="18"/>
              </w:rPr>
            </w:pPr>
            <w:r w:rsidRPr="000670FE">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4852E288" w14:textId="77777777" w:rsidR="005377F9" w:rsidRPr="000670FE" w:rsidRDefault="005377F9" w:rsidP="009A4AAA">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2EC95339" w14:textId="77777777" w:rsidR="005377F9" w:rsidRPr="000670FE" w:rsidRDefault="005377F9" w:rsidP="009A4AAA">
            <w:pPr>
              <w:pStyle w:val="TAL"/>
              <w:keepNext w:val="0"/>
              <w:keepLines w:val="0"/>
              <w:widowControl w:val="0"/>
              <w:rPr>
                <w:rFonts w:cs="Arial"/>
                <w:szCs w:val="18"/>
              </w:rPr>
            </w:pPr>
            <w:r w:rsidRPr="000670FE">
              <w:t>Receive Media Response</w:t>
            </w:r>
          </w:p>
        </w:tc>
        <w:tc>
          <w:tcPr>
            <w:tcW w:w="540" w:type="dxa"/>
            <w:tcBorders>
              <w:top w:val="single" w:sz="4" w:space="0" w:color="auto"/>
              <w:left w:val="single" w:sz="4" w:space="0" w:color="auto"/>
              <w:bottom w:val="single" w:sz="4" w:space="0" w:color="auto"/>
              <w:right w:val="single" w:sz="4" w:space="0" w:color="auto"/>
            </w:tcBorders>
          </w:tcPr>
          <w:p w14:paraId="7C8A870C" w14:textId="77777777" w:rsidR="005377F9" w:rsidRPr="000670FE" w:rsidRDefault="005377F9" w:rsidP="009A4AAA">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696BD34A" w14:textId="77777777" w:rsidR="005377F9" w:rsidRPr="000670FE" w:rsidRDefault="005377F9" w:rsidP="009A4AAA">
            <w:pPr>
              <w:pStyle w:val="TAC"/>
              <w:keepNext w:val="0"/>
              <w:keepLines w:val="0"/>
              <w:widowControl w:val="0"/>
              <w:rPr>
                <w:szCs w:val="18"/>
              </w:rPr>
            </w:pPr>
            <w:r w:rsidRPr="000670FE">
              <w:t>-</w:t>
            </w:r>
          </w:p>
        </w:tc>
      </w:tr>
      <w:tr w:rsidR="005377F9" w:rsidRPr="000670FE" w14:paraId="63C03A5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06E48E9" w14:textId="77777777" w:rsidR="005377F9" w:rsidRPr="000670FE" w:rsidRDefault="005377F9" w:rsidP="009A4AAA">
            <w:pPr>
              <w:pStyle w:val="TAC"/>
              <w:keepNext w:val="0"/>
              <w:keepLines w:val="0"/>
              <w:widowControl w:val="0"/>
              <w:rPr>
                <w:rFonts w:cs="Arial"/>
                <w:szCs w:val="18"/>
              </w:rPr>
            </w:pPr>
            <w:r w:rsidRPr="000670FE">
              <w:t>11</w:t>
            </w:r>
          </w:p>
        </w:tc>
        <w:tc>
          <w:tcPr>
            <w:tcW w:w="3782" w:type="dxa"/>
            <w:tcBorders>
              <w:top w:val="single" w:sz="4" w:space="0" w:color="auto"/>
              <w:left w:val="single" w:sz="4" w:space="0" w:color="auto"/>
              <w:bottom w:val="single" w:sz="4" w:space="0" w:color="auto"/>
              <w:right w:val="single" w:sz="4" w:space="0" w:color="auto"/>
            </w:tcBorders>
          </w:tcPr>
          <w:p w14:paraId="31EFE9A3" w14:textId="77777777" w:rsidR="005377F9" w:rsidRPr="000670FE" w:rsidRDefault="005377F9" w:rsidP="009A4AAA">
            <w:pPr>
              <w:pStyle w:val="TAL"/>
              <w:keepNext w:val="0"/>
              <w:keepLines w:val="0"/>
              <w:widowControl w:val="0"/>
              <w:rPr>
                <w:rFonts w:cs="Arial"/>
                <w:szCs w:val="18"/>
              </w:rPr>
            </w:pPr>
            <w:r w:rsidRPr="000670FE">
              <w:rPr>
                <w:rFonts w:cs="Arial"/>
                <w:szCs w:val="18"/>
              </w:rPr>
              <w:t>Make the MCVideo User request to end the RTP media reception.</w:t>
            </w:r>
          </w:p>
          <w:p w14:paraId="5BE2E7A2" w14:textId="3E793490"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09" w:type="dxa"/>
            <w:tcBorders>
              <w:top w:val="single" w:sz="4" w:space="0" w:color="auto"/>
              <w:left w:val="single" w:sz="4" w:space="0" w:color="auto"/>
              <w:bottom w:val="single" w:sz="4" w:space="0" w:color="auto"/>
              <w:right w:val="single" w:sz="4" w:space="0" w:color="auto"/>
            </w:tcBorders>
          </w:tcPr>
          <w:p w14:paraId="2ADD0E64" w14:textId="77777777" w:rsidR="005377F9" w:rsidRPr="000670FE" w:rsidRDefault="005377F9" w:rsidP="009A4AAA">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14:paraId="7D7DD250"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5EFA4BE9" w14:textId="77777777" w:rsidR="005377F9" w:rsidRPr="000670FE" w:rsidRDefault="005377F9" w:rsidP="009A4AAA">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433F056F"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1727EC28"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08B9664" w14:textId="77777777" w:rsidR="005377F9" w:rsidRPr="000670FE" w:rsidRDefault="005377F9" w:rsidP="009A4AAA">
            <w:pPr>
              <w:pStyle w:val="TAC"/>
              <w:keepNext w:val="0"/>
              <w:keepLines w:val="0"/>
              <w:widowControl w:val="0"/>
              <w:rPr>
                <w:rFonts w:cs="Arial"/>
                <w:szCs w:val="18"/>
              </w:rPr>
            </w:pPr>
            <w:r w:rsidRPr="000670FE">
              <w:t>12</w:t>
            </w:r>
          </w:p>
        </w:tc>
        <w:tc>
          <w:tcPr>
            <w:tcW w:w="3782" w:type="dxa"/>
            <w:tcBorders>
              <w:top w:val="single" w:sz="4" w:space="0" w:color="auto"/>
              <w:left w:val="single" w:sz="4" w:space="0" w:color="auto"/>
              <w:bottom w:val="single" w:sz="4" w:space="0" w:color="auto"/>
              <w:right w:val="single" w:sz="4" w:space="0" w:color="auto"/>
            </w:tcBorders>
          </w:tcPr>
          <w:p w14:paraId="6615524B" w14:textId="77777777" w:rsidR="005377F9" w:rsidRPr="000670FE" w:rsidRDefault="005377F9" w:rsidP="009A4AAA">
            <w:pPr>
              <w:pStyle w:val="TAL"/>
              <w:keepNext w:val="0"/>
              <w:keepLines w:val="0"/>
              <w:widowControl w:val="0"/>
              <w:rPr>
                <w:rFonts w:cs="Arial"/>
                <w:szCs w:val="18"/>
              </w:rPr>
            </w:pPr>
            <w:r w:rsidRPr="000670FE">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5B02EA86" w14:textId="77777777" w:rsidR="005377F9" w:rsidRPr="000670FE" w:rsidRDefault="005377F9" w:rsidP="009A4AAA">
            <w:pPr>
              <w:pStyle w:val="TAC"/>
              <w:keepNext w:val="0"/>
              <w:keepLines w:val="0"/>
              <w:widowControl w:val="0"/>
              <w:rPr>
                <w:rFonts w:cs="Arial"/>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tcPr>
          <w:p w14:paraId="19EC0A5F" w14:textId="77777777" w:rsidR="005377F9" w:rsidRPr="000670FE" w:rsidRDefault="005377F9" w:rsidP="009A4AAA">
            <w:pPr>
              <w:pStyle w:val="TAL"/>
              <w:keepNext w:val="0"/>
              <w:keepLines w:val="0"/>
              <w:widowControl w:val="0"/>
              <w:rPr>
                <w:rFonts w:cs="Arial"/>
                <w:szCs w:val="18"/>
              </w:rPr>
            </w:pPr>
            <w:r w:rsidRPr="000670FE">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14:paraId="0F56A360" w14:textId="77777777" w:rsidR="005377F9" w:rsidRPr="000670FE" w:rsidRDefault="005377F9" w:rsidP="009A4AAA">
            <w:pPr>
              <w:pStyle w:val="TAC"/>
              <w:keepNext w:val="0"/>
              <w:keepLines w:val="0"/>
              <w:widowControl w:val="0"/>
              <w:rPr>
                <w:szCs w:val="18"/>
              </w:rPr>
            </w:pPr>
            <w:r w:rsidRPr="000670FE">
              <w:rPr>
                <w:szCs w:val="18"/>
              </w:rPr>
              <w:t>3</w:t>
            </w:r>
          </w:p>
        </w:tc>
        <w:tc>
          <w:tcPr>
            <w:tcW w:w="990" w:type="dxa"/>
            <w:tcBorders>
              <w:top w:val="single" w:sz="4" w:space="0" w:color="auto"/>
              <w:left w:val="single" w:sz="4" w:space="0" w:color="auto"/>
              <w:bottom w:val="single" w:sz="4" w:space="0" w:color="auto"/>
              <w:right w:val="single" w:sz="4" w:space="0" w:color="auto"/>
            </w:tcBorders>
          </w:tcPr>
          <w:p w14:paraId="09C64A95"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33CF568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719B6C95" w14:textId="77777777" w:rsidR="005377F9" w:rsidRPr="000670FE" w:rsidRDefault="005377F9" w:rsidP="009A4AAA">
            <w:pPr>
              <w:pStyle w:val="TAC"/>
              <w:keepNext w:val="0"/>
              <w:keepLines w:val="0"/>
              <w:widowControl w:val="0"/>
              <w:rPr>
                <w:rFonts w:cs="Arial"/>
                <w:szCs w:val="18"/>
              </w:rPr>
            </w:pPr>
            <w:r w:rsidRPr="000670FE">
              <w:t>13</w:t>
            </w:r>
          </w:p>
        </w:tc>
        <w:tc>
          <w:tcPr>
            <w:tcW w:w="3782" w:type="dxa"/>
            <w:tcBorders>
              <w:top w:val="single" w:sz="4" w:space="0" w:color="auto"/>
              <w:left w:val="single" w:sz="4" w:space="0" w:color="auto"/>
              <w:bottom w:val="single" w:sz="4" w:space="0" w:color="auto"/>
              <w:right w:val="single" w:sz="4" w:space="0" w:color="auto"/>
            </w:tcBorders>
          </w:tcPr>
          <w:p w14:paraId="72A176DA" w14:textId="77777777" w:rsidR="005377F9" w:rsidRPr="000670FE" w:rsidRDefault="005377F9" w:rsidP="009A4AAA">
            <w:pPr>
              <w:pStyle w:val="TAL"/>
              <w:keepNext w:val="0"/>
              <w:keepLines w:val="0"/>
              <w:widowControl w:val="0"/>
              <w:rPr>
                <w:rFonts w:cs="Arial"/>
                <w:szCs w:val="18"/>
              </w:rPr>
            </w:pPr>
            <w:r w:rsidRPr="000670FE">
              <w:rPr>
                <w:rFonts w:cs="Arial"/>
                <w:szCs w:val="18"/>
              </w:rPr>
              <w:t xml:space="preserve">The SS </w:t>
            </w:r>
            <w:r w:rsidRPr="000670FE">
              <w:rPr>
                <w:color w:val="000000"/>
              </w:rPr>
              <w:t xml:space="preserve">(MCVideo Server) </w:t>
            </w:r>
            <w:r w:rsidRPr="000670FE">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14:paraId="37598A99" w14:textId="77777777" w:rsidR="005377F9" w:rsidRPr="000670FE" w:rsidRDefault="005377F9" w:rsidP="009A4AAA">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14:paraId="0126DDBD" w14:textId="77777777" w:rsidR="005377F9" w:rsidRPr="000670FE" w:rsidRDefault="005377F9" w:rsidP="009A4AAA">
            <w:pPr>
              <w:pStyle w:val="TAL"/>
              <w:keepNext w:val="0"/>
              <w:keepLines w:val="0"/>
              <w:widowControl w:val="0"/>
              <w:rPr>
                <w:rFonts w:cs="Arial"/>
                <w:szCs w:val="18"/>
              </w:rPr>
            </w:pPr>
            <w:r w:rsidRPr="000670FE">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14:paraId="4B153A15" w14:textId="77777777" w:rsidR="005377F9" w:rsidRPr="000670FE" w:rsidRDefault="005377F9" w:rsidP="009A4AAA">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086207BB"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6C6F9D88"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3437E285" w14:textId="77777777" w:rsidR="005377F9" w:rsidRPr="000670FE" w:rsidRDefault="005377F9" w:rsidP="009A4AAA">
            <w:pPr>
              <w:pStyle w:val="TAC"/>
              <w:keepNext w:val="0"/>
              <w:keepLines w:val="0"/>
              <w:widowControl w:val="0"/>
              <w:rPr>
                <w:rFonts w:cs="Arial"/>
                <w:szCs w:val="18"/>
              </w:rPr>
            </w:pPr>
            <w:r w:rsidRPr="000670FE">
              <w:t>14</w:t>
            </w:r>
          </w:p>
        </w:tc>
        <w:tc>
          <w:tcPr>
            <w:tcW w:w="3782" w:type="dxa"/>
            <w:tcBorders>
              <w:top w:val="single" w:sz="4" w:space="0" w:color="auto"/>
              <w:left w:val="single" w:sz="4" w:space="0" w:color="auto"/>
              <w:bottom w:val="single" w:sz="4" w:space="0" w:color="auto"/>
              <w:right w:val="single" w:sz="4" w:space="0" w:color="auto"/>
            </w:tcBorders>
          </w:tcPr>
          <w:p w14:paraId="5EF9E1DB" w14:textId="77777777" w:rsidR="005377F9" w:rsidRPr="000670FE" w:rsidRDefault="005377F9" w:rsidP="009A4AAA">
            <w:pPr>
              <w:pStyle w:val="TAL"/>
              <w:keepNext w:val="0"/>
              <w:keepLines w:val="0"/>
              <w:widowControl w:val="0"/>
              <w:rPr>
                <w:rFonts w:cs="Arial"/>
                <w:szCs w:val="18"/>
              </w:rPr>
            </w:pPr>
            <w:r w:rsidRPr="000670FE">
              <w:rPr>
                <w:rFonts w:cs="Arial"/>
                <w:szCs w:val="18"/>
              </w:rPr>
              <w:t>Make the MCVideo User end the call.</w:t>
            </w:r>
          </w:p>
          <w:p w14:paraId="335A6AB9" w14:textId="4AE256DF" w:rsidR="005377F9" w:rsidRPr="000670FE" w:rsidRDefault="005377F9" w:rsidP="009A4AAA">
            <w:pPr>
              <w:pStyle w:val="TAL"/>
              <w:keepNext w:val="0"/>
              <w:keepLines w:val="0"/>
              <w:widowControl w:val="0"/>
              <w:rPr>
                <w:rFonts w:cs="Arial"/>
                <w:szCs w:val="18"/>
              </w:rPr>
            </w:pPr>
            <w:r>
              <w:t>(</w:t>
            </w:r>
            <w:r w:rsidRPr="000670FE">
              <w:t>NOTE</w:t>
            </w:r>
            <w:r>
              <w:t xml:space="preserve"> 1)</w:t>
            </w:r>
          </w:p>
        </w:tc>
        <w:tc>
          <w:tcPr>
            <w:tcW w:w="709" w:type="dxa"/>
            <w:tcBorders>
              <w:top w:val="single" w:sz="4" w:space="0" w:color="auto"/>
              <w:left w:val="single" w:sz="4" w:space="0" w:color="auto"/>
              <w:bottom w:val="single" w:sz="4" w:space="0" w:color="auto"/>
              <w:right w:val="single" w:sz="4" w:space="0" w:color="auto"/>
            </w:tcBorders>
          </w:tcPr>
          <w:p w14:paraId="2EBCFEB8" w14:textId="77777777" w:rsidR="005377F9" w:rsidRPr="000670FE" w:rsidRDefault="005377F9" w:rsidP="009A4AAA">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14:paraId="2384A593" w14:textId="77777777" w:rsidR="005377F9" w:rsidRPr="000670FE" w:rsidRDefault="005377F9" w:rsidP="009A4AAA">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32D0ABE1" w14:textId="77777777" w:rsidR="005377F9" w:rsidRPr="000670FE" w:rsidRDefault="005377F9" w:rsidP="009A4AAA">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0A5EA86A"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487AD98A"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10FB5EFF" w14:textId="77777777" w:rsidR="005377F9" w:rsidRPr="000670FE" w:rsidRDefault="005377F9" w:rsidP="009A4AAA">
            <w:pPr>
              <w:pStyle w:val="TAC"/>
              <w:keepNext w:val="0"/>
              <w:keepLines w:val="0"/>
              <w:widowControl w:val="0"/>
              <w:rPr>
                <w:szCs w:val="18"/>
              </w:rPr>
            </w:pPr>
            <w:r w:rsidRPr="000670FE">
              <w:t>15</w:t>
            </w:r>
          </w:p>
        </w:tc>
        <w:tc>
          <w:tcPr>
            <w:tcW w:w="3782" w:type="dxa"/>
            <w:tcBorders>
              <w:top w:val="single" w:sz="4" w:space="0" w:color="auto"/>
              <w:left w:val="single" w:sz="4" w:space="0" w:color="auto"/>
              <w:bottom w:val="single" w:sz="4" w:space="0" w:color="auto"/>
              <w:right w:val="single" w:sz="4" w:space="0" w:color="auto"/>
            </w:tcBorders>
            <w:hideMark/>
          </w:tcPr>
          <w:p w14:paraId="16782864" w14:textId="77777777" w:rsidR="005377F9" w:rsidRPr="000670FE" w:rsidRDefault="005377F9" w:rsidP="009A4AAA">
            <w:pPr>
              <w:pStyle w:val="TAL"/>
              <w:keepNext w:val="0"/>
              <w:keepLines w:val="0"/>
              <w:widowControl w:val="0"/>
              <w:rPr>
                <w:szCs w:val="18"/>
              </w:rPr>
            </w:pPr>
            <w:r w:rsidRPr="000670FE">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14:paraId="1AB2504F" w14:textId="77777777" w:rsidR="005377F9" w:rsidRPr="000670FE" w:rsidRDefault="005377F9" w:rsidP="009A4AAA">
            <w:pPr>
              <w:pStyle w:val="TAC"/>
              <w:keepNext w:val="0"/>
              <w:keepLines w:val="0"/>
              <w:widowControl w:val="0"/>
              <w:rPr>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14:paraId="45BFA138" w14:textId="77777777" w:rsidR="005377F9" w:rsidRPr="000670FE" w:rsidRDefault="005377F9" w:rsidP="009A4AAA">
            <w:pPr>
              <w:pStyle w:val="TAL"/>
              <w:keepNext w:val="0"/>
              <w:keepLines w:val="0"/>
              <w:widowControl w:val="0"/>
              <w:rPr>
                <w:szCs w:val="18"/>
              </w:rPr>
            </w:pPr>
            <w:r w:rsidRPr="000670FE">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6398B5DC" w14:textId="77777777" w:rsidR="005377F9" w:rsidRPr="000670FE" w:rsidRDefault="005377F9" w:rsidP="009A4AAA">
            <w:pPr>
              <w:pStyle w:val="TAC"/>
              <w:keepNext w:val="0"/>
              <w:keepLines w:val="0"/>
              <w:widowControl w:val="0"/>
              <w:rPr>
                <w:szCs w:val="18"/>
              </w:rPr>
            </w:pPr>
            <w:r w:rsidRPr="000670FE">
              <w:rPr>
                <w:szCs w:val="18"/>
              </w:rPr>
              <w:t>4</w:t>
            </w:r>
          </w:p>
        </w:tc>
        <w:tc>
          <w:tcPr>
            <w:tcW w:w="990" w:type="dxa"/>
            <w:tcBorders>
              <w:top w:val="single" w:sz="4" w:space="0" w:color="auto"/>
              <w:left w:val="single" w:sz="4" w:space="0" w:color="auto"/>
              <w:bottom w:val="single" w:sz="4" w:space="0" w:color="auto"/>
              <w:right w:val="single" w:sz="4" w:space="0" w:color="auto"/>
            </w:tcBorders>
          </w:tcPr>
          <w:p w14:paraId="7485B4ED" w14:textId="77777777" w:rsidR="005377F9" w:rsidRPr="000670FE" w:rsidRDefault="005377F9" w:rsidP="009A4AAA">
            <w:pPr>
              <w:pStyle w:val="TAC"/>
              <w:keepNext w:val="0"/>
              <w:keepLines w:val="0"/>
              <w:widowControl w:val="0"/>
              <w:rPr>
                <w:szCs w:val="18"/>
              </w:rPr>
            </w:pPr>
            <w:r w:rsidRPr="000670FE">
              <w:rPr>
                <w:szCs w:val="18"/>
              </w:rPr>
              <w:t>P</w:t>
            </w:r>
          </w:p>
        </w:tc>
      </w:tr>
      <w:tr w:rsidR="005377F9" w:rsidRPr="000670FE" w14:paraId="6B9ABD6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BF85D46" w14:textId="77777777" w:rsidR="005377F9" w:rsidRPr="000670FE" w:rsidRDefault="005377F9" w:rsidP="009A4AAA">
            <w:pPr>
              <w:pStyle w:val="TAC"/>
              <w:keepNext w:val="0"/>
              <w:keepLines w:val="0"/>
              <w:widowControl w:val="0"/>
              <w:rPr>
                <w:szCs w:val="18"/>
              </w:rPr>
            </w:pPr>
            <w:r w:rsidRPr="000670FE">
              <w:t>16</w:t>
            </w:r>
          </w:p>
        </w:tc>
        <w:tc>
          <w:tcPr>
            <w:tcW w:w="3782" w:type="dxa"/>
            <w:tcBorders>
              <w:top w:val="single" w:sz="4" w:space="0" w:color="auto"/>
              <w:left w:val="single" w:sz="4" w:space="0" w:color="auto"/>
              <w:bottom w:val="single" w:sz="4" w:space="0" w:color="auto"/>
              <w:right w:val="single" w:sz="4" w:space="0" w:color="auto"/>
            </w:tcBorders>
            <w:hideMark/>
          </w:tcPr>
          <w:p w14:paraId="721F0D9C" w14:textId="77777777" w:rsidR="005377F9" w:rsidRPr="000670FE" w:rsidRDefault="005377F9" w:rsidP="009A4AAA">
            <w:pPr>
              <w:pStyle w:val="TAL"/>
              <w:keepNext w:val="0"/>
              <w:keepLines w:val="0"/>
              <w:widowControl w:val="0"/>
              <w:rPr>
                <w:szCs w:val="18"/>
              </w:rPr>
            </w:pPr>
            <w:r w:rsidRPr="000670FE">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14:paraId="2C5A08F1" w14:textId="77777777" w:rsidR="005377F9" w:rsidRPr="000670FE" w:rsidRDefault="005377F9" w:rsidP="009A4AAA">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14:paraId="1515D55A" w14:textId="77777777" w:rsidR="005377F9" w:rsidRPr="000670FE" w:rsidRDefault="005377F9" w:rsidP="009A4AAA">
            <w:pPr>
              <w:pStyle w:val="TAL"/>
              <w:keepNext w:val="0"/>
              <w:keepLines w:val="0"/>
              <w:widowControl w:val="0"/>
              <w:rPr>
                <w:szCs w:val="18"/>
              </w:rPr>
            </w:pPr>
            <w:r w:rsidRPr="000670FE">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01A6A255" w14:textId="77777777" w:rsidR="005377F9" w:rsidRPr="000670FE" w:rsidRDefault="005377F9" w:rsidP="009A4AAA">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70AE590A" w14:textId="77777777" w:rsidR="005377F9" w:rsidRPr="000670FE" w:rsidRDefault="005377F9" w:rsidP="009A4AAA">
            <w:pPr>
              <w:pStyle w:val="TAC"/>
              <w:keepNext w:val="0"/>
              <w:keepLines w:val="0"/>
              <w:widowControl w:val="0"/>
              <w:rPr>
                <w:szCs w:val="18"/>
              </w:rPr>
            </w:pPr>
            <w:r w:rsidRPr="000670FE">
              <w:rPr>
                <w:szCs w:val="18"/>
              </w:rPr>
              <w:t>-</w:t>
            </w:r>
          </w:p>
        </w:tc>
      </w:tr>
      <w:tr w:rsidR="005377F9" w:rsidRPr="000670FE" w14:paraId="33091AB9"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A603B6F" w14:textId="77777777" w:rsidR="005377F9" w:rsidRPr="000670FE" w:rsidRDefault="005377F9" w:rsidP="009A4AAA">
            <w:pPr>
              <w:pStyle w:val="TAC"/>
              <w:keepNext w:val="0"/>
              <w:keepLines w:val="0"/>
              <w:widowControl w:val="0"/>
              <w:rPr>
                <w:color w:val="000000"/>
              </w:rPr>
            </w:pPr>
            <w:r w:rsidRPr="000670FE">
              <w:rPr>
                <w:color w:val="000000"/>
              </w:rPr>
              <w:t>-</w:t>
            </w:r>
          </w:p>
        </w:tc>
        <w:tc>
          <w:tcPr>
            <w:tcW w:w="3782" w:type="dxa"/>
            <w:tcBorders>
              <w:top w:val="single" w:sz="4" w:space="0" w:color="auto"/>
              <w:left w:val="single" w:sz="4" w:space="0" w:color="auto"/>
              <w:bottom w:val="single" w:sz="4" w:space="0" w:color="auto"/>
              <w:right w:val="single" w:sz="4" w:space="0" w:color="auto"/>
            </w:tcBorders>
            <w:hideMark/>
          </w:tcPr>
          <w:p w14:paraId="48D4DB47" w14:textId="77777777" w:rsidR="005377F9" w:rsidRPr="000670FE" w:rsidRDefault="005377F9" w:rsidP="009A4AAA">
            <w:pPr>
              <w:pStyle w:val="TAL"/>
              <w:keepNext w:val="0"/>
              <w:keepLines w:val="0"/>
              <w:widowControl w:val="0"/>
              <w:rPr>
                <w:color w:val="000000"/>
              </w:rPr>
            </w:pPr>
            <w:r w:rsidRPr="000670FE">
              <w:rPr>
                <w:color w:val="000000"/>
              </w:rPr>
              <w:t xml:space="preserve">EXCEPTION: </w:t>
            </w:r>
            <w:r>
              <w:rPr>
                <w:color w:val="000000"/>
              </w:rPr>
              <w:t xml:space="preserve">The </w:t>
            </w:r>
            <w:r w:rsidRPr="000670FE">
              <w:rPr>
                <w:color w:val="000000"/>
              </w:rPr>
              <w:t>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8ED1759" w14:textId="77777777" w:rsidR="005377F9" w:rsidRPr="000670FE" w:rsidRDefault="005377F9" w:rsidP="009A4AAA">
            <w:pPr>
              <w:pStyle w:val="TAC"/>
              <w:keepNext w:val="0"/>
              <w:keepLines w:val="0"/>
              <w:widowControl w:val="0"/>
              <w:rPr>
                <w:color w:val="000000"/>
              </w:rPr>
            </w:pPr>
            <w:r w:rsidRPr="000670FE">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14:paraId="2AA58208" w14:textId="77777777" w:rsidR="005377F9" w:rsidRPr="000670FE" w:rsidRDefault="005377F9" w:rsidP="009A4AAA">
            <w:pPr>
              <w:pStyle w:val="TAL"/>
              <w:keepNext w:val="0"/>
              <w:keepLines w:val="0"/>
              <w:widowControl w:val="0"/>
              <w:rPr>
                <w:color w:val="000000"/>
              </w:rPr>
            </w:pPr>
            <w:r w:rsidRPr="000670FE">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2A7A3870" w14:textId="77777777" w:rsidR="005377F9" w:rsidRPr="000670FE" w:rsidRDefault="005377F9" w:rsidP="009A4AAA">
            <w:pPr>
              <w:pStyle w:val="TAC"/>
              <w:keepNext w:val="0"/>
              <w:keepLines w:val="0"/>
              <w:widowControl w:val="0"/>
              <w:rPr>
                <w:color w:val="000000"/>
              </w:rPr>
            </w:pPr>
            <w:r w:rsidRPr="000670FE">
              <w:rPr>
                <w:color w:val="000000"/>
              </w:rPr>
              <w:t>-</w:t>
            </w:r>
          </w:p>
        </w:tc>
        <w:tc>
          <w:tcPr>
            <w:tcW w:w="990" w:type="dxa"/>
            <w:tcBorders>
              <w:top w:val="single" w:sz="4" w:space="0" w:color="auto"/>
              <w:left w:val="single" w:sz="4" w:space="0" w:color="auto"/>
              <w:bottom w:val="single" w:sz="4" w:space="0" w:color="auto"/>
              <w:right w:val="single" w:sz="4" w:space="0" w:color="auto"/>
            </w:tcBorders>
          </w:tcPr>
          <w:p w14:paraId="2DD3D7C3" w14:textId="77777777" w:rsidR="005377F9" w:rsidRPr="000670FE" w:rsidRDefault="005377F9" w:rsidP="009A4AAA">
            <w:pPr>
              <w:pStyle w:val="TAC"/>
              <w:keepNext w:val="0"/>
              <w:keepLines w:val="0"/>
              <w:widowControl w:val="0"/>
              <w:rPr>
                <w:color w:val="000000"/>
              </w:rPr>
            </w:pPr>
            <w:r w:rsidRPr="000670FE">
              <w:rPr>
                <w:color w:val="000000"/>
              </w:rPr>
              <w:t>-</w:t>
            </w:r>
          </w:p>
        </w:tc>
      </w:tr>
      <w:tr w:rsidR="005377F9" w:rsidRPr="000670FE" w14:paraId="2DFE3A28" w14:textId="77777777" w:rsidTr="009A4AAA">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7F52FE99" w14:textId="77777777" w:rsidR="005377F9" w:rsidRPr="000670FE" w:rsidRDefault="005377F9" w:rsidP="000C1899">
            <w:pPr>
              <w:pStyle w:val="TAC"/>
              <w:keepLines w:val="0"/>
              <w:jc w:val="left"/>
              <w:rPr>
                <w:color w:val="000000"/>
              </w:rPr>
            </w:pPr>
            <w:r w:rsidRPr="000670FE">
              <w:t>NOTE</w:t>
            </w:r>
            <w:r>
              <w:t xml:space="preserve"> 1: This is expected to be done via a suitable implementation dependent MMI.</w:t>
            </w:r>
          </w:p>
        </w:tc>
      </w:tr>
    </w:tbl>
    <w:p w14:paraId="0D09CCB4" w14:textId="77777777" w:rsidR="005377F9" w:rsidRPr="000670FE" w:rsidRDefault="005377F9" w:rsidP="005377F9"/>
    <w:p w14:paraId="4BFEC365" w14:textId="77777777" w:rsidR="005377F9" w:rsidRPr="000670FE" w:rsidRDefault="005377F9" w:rsidP="005377F9">
      <w:pPr>
        <w:pStyle w:val="H6"/>
      </w:pPr>
      <w:r w:rsidRPr="000670FE">
        <w:t>6.1.1.11.3.3</w:t>
      </w:r>
      <w:r w:rsidRPr="000670FE">
        <w:tab/>
        <w:t>Specific message contents</w:t>
      </w:r>
    </w:p>
    <w:p w14:paraId="079AE7C4" w14:textId="77777777" w:rsidR="005377F9" w:rsidRPr="000670FE" w:rsidRDefault="005377F9" w:rsidP="005377F9">
      <w:pPr>
        <w:pStyle w:val="TH"/>
      </w:pPr>
      <w:r w:rsidRPr="000670FE">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0670FE" w14:paraId="654BB922" w14:textId="77777777" w:rsidTr="009A4AAA">
        <w:trPr>
          <w:tblHeader/>
        </w:trPr>
        <w:tc>
          <w:tcPr>
            <w:tcW w:w="9639" w:type="dxa"/>
            <w:gridSpan w:val="5"/>
            <w:vAlign w:val="center"/>
          </w:tcPr>
          <w:p w14:paraId="5CB9F729" w14:textId="77777777" w:rsidR="005377F9" w:rsidRPr="000670FE" w:rsidRDefault="005377F9" w:rsidP="009A4AAA">
            <w:pPr>
              <w:pStyle w:val="TAL"/>
            </w:pPr>
            <w:r w:rsidRPr="000670FE">
              <w:t>Derivation Path: TS 56.379-1 [2], Table 5.5.2.5.2-1, conditions GROUP-CALL, IMMPERIL-CALL, MANUAL</w:t>
            </w:r>
          </w:p>
        </w:tc>
      </w:tr>
      <w:tr w:rsidR="005377F9" w:rsidRPr="000670FE" w14:paraId="0D26EA5F" w14:textId="77777777" w:rsidTr="009A4AAA">
        <w:trPr>
          <w:tblHeader/>
        </w:trPr>
        <w:tc>
          <w:tcPr>
            <w:tcW w:w="2835" w:type="dxa"/>
          </w:tcPr>
          <w:p w14:paraId="250A3401" w14:textId="77777777" w:rsidR="005377F9" w:rsidRPr="000670FE" w:rsidRDefault="005377F9" w:rsidP="009A4AAA">
            <w:pPr>
              <w:pStyle w:val="TAH"/>
              <w:keepNext w:val="0"/>
              <w:rPr>
                <w:bCs/>
              </w:rPr>
            </w:pPr>
            <w:r w:rsidRPr="000670FE">
              <w:rPr>
                <w:bCs/>
              </w:rPr>
              <w:t>Information Element</w:t>
            </w:r>
          </w:p>
        </w:tc>
        <w:tc>
          <w:tcPr>
            <w:tcW w:w="2126" w:type="dxa"/>
          </w:tcPr>
          <w:p w14:paraId="1379DE5C" w14:textId="77777777" w:rsidR="005377F9" w:rsidRPr="000670FE" w:rsidRDefault="005377F9" w:rsidP="009A4AAA">
            <w:pPr>
              <w:pStyle w:val="TAH"/>
              <w:keepNext w:val="0"/>
              <w:rPr>
                <w:bCs/>
              </w:rPr>
            </w:pPr>
            <w:r w:rsidRPr="000670FE">
              <w:rPr>
                <w:bCs/>
              </w:rPr>
              <w:t>Value/remark</w:t>
            </w:r>
          </w:p>
        </w:tc>
        <w:tc>
          <w:tcPr>
            <w:tcW w:w="2126" w:type="dxa"/>
          </w:tcPr>
          <w:p w14:paraId="45543AA6" w14:textId="77777777" w:rsidR="005377F9" w:rsidRPr="000670FE" w:rsidRDefault="005377F9" w:rsidP="009A4AAA">
            <w:pPr>
              <w:pStyle w:val="TAH"/>
              <w:keepNext w:val="0"/>
              <w:rPr>
                <w:bCs/>
              </w:rPr>
            </w:pPr>
            <w:r w:rsidRPr="000670FE">
              <w:rPr>
                <w:bCs/>
              </w:rPr>
              <w:t>Comment</w:t>
            </w:r>
          </w:p>
        </w:tc>
        <w:tc>
          <w:tcPr>
            <w:tcW w:w="1418" w:type="dxa"/>
          </w:tcPr>
          <w:p w14:paraId="4B5ADA3B" w14:textId="77777777" w:rsidR="005377F9" w:rsidRPr="000670FE" w:rsidRDefault="005377F9" w:rsidP="009A4AAA">
            <w:pPr>
              <w:pStyle w:val="TAH"/>
              <w:keepNext w:val="0"/>
              <w:rPr>
                <w:bCs/>
              </w:rPr>
            </w:pPr>
            <w:r w:rsidRPr="000670FE">
              <w:rPr>
                <w:bCs/>
              </w:rPr>
              <w:t>Reference</w:t>
            </w:r>
          </w:p>
        </w:tc>
        <w:tc>
          <w:tcPr>
            <w:tcW w:w="1134" w:type="dxa"/>
          </w:tcPr>
          <w:p w14:paraId="7772E0CC" w14:textId="77777777" w:rsidR="005377F9" w:rsidRPr="000670FE" w:rsidRDefault="005377F9" w:rsidP="009A4AAA">
            <w:pPr>
              <w:pStyle w:val="TAH"/>
              <w:keepNext w:val="0"/>
              <w:rPr>
                <w:bCs/>
              </w:rPr>
            </w:pPr>
            <w:r w:rsidRPr="000670FE">
              <w:rPr>
                <w:bCs/>
              </w:rPr>
              <w:t>Condition</w:t>
            </w:r>
          </w:p>
        </w:tc>
      </w:tr>
      <w:tr w:rsidR="005377F9" w:rsidRPr="000670FE" w14:paraId="0EE06498" w14:textId="77777777" w:rsidTr="009A4AAA">
        <w:trPr>
          <w:tblHeader/>
        </w:trPr>
        <w:tc>
          <w:tcPr>
            <w:tcW w:w="2835" w:type="dxa"/>
          </w:tcPr>
          <w:p w14:paraId="28FA0685" w14:textId="77777777" w:rsidR="005377F9" w:rsidRPr="000670FE" w:rsidRDefault="005377F9" w:rsidP="009A4AAA">
            <w:pPr>
              <w:pStyle w:val="TAL"/>
            </w:pPr>
            <w:r w:rsidRPr="000670FE">
              <w:rPr>
                <w:b/>
                <w:bCs/>
              </w:rPr>
              <w:t>Message-body</w:t>
            </w:r>
          </w:p>
        </w:tc>
        <w:tc>
          <w:tcPr>
            <w:tcW w:w="2126" w:type="dxa"/>
          </w:tcPr>
          <w:p w14:paraId="1AD8E526" w14:textId="77777777" w:rsidR="005377F9" w:rsidRPr="000670FE" w:rsidRDefault="005377F9" w:rsidP="009A4AAA">
            <w:pPr>
              <w:pStyle w:val="TAL"/>
            </w:pPr>
          </w:p>
        </w:tc>
        <w:tc>
          <w:tcPr>
            <w:tcW w:w="2126" w:type="dxa"/>
          </w:tcPr>
          <w:p w14:paraId="0DDBAB90" w14:textId="77777777" w:rsidR="005377F9" w:rsidRPr="000670FE" w:rsidRDefault="005377F9" w:rsidP="009A4AAA">
            <w:pPr>
              <w:pStyle w:val="TAL"/>
            </w:pPr>
          </w:p>
        </w:tc>
        <w:tc>
          <w:tcPr>
            <w:tcW w:w="1418" w:type="dxa"/>
          </w:tcPr>
          <w:p w14:paraId="3F51751A" w14:textId="77777777" w:rsidR="005377F9" w:rsidRPr="000670FE" w:rsidRDefault="005377F9" w:rsidP="009A4AAA">
            <w:pPr>
              <w:pStyle w:val="TAL"/>
            </w:pPr>
          </w:p>
        </w:tc>
        <w:tc>
          <w:tcPr>
            <w:tcW w:w="1134" w:type="dxa"/>
          </w:tcPr>
          <w:p w14:paraId="33062C5B" w14:textId="77777777" w:rsidR="005377F9" w:rsidRPr="000670FE" w:rsidRDefault="005377F9" w:rsidP="009A4AAA">
            <w:pPr>
              <w:pStyle w:val="TAL"/>
            </w:pPr>
          </w:p>
        </w:tc>
      </w:tr>
      <w:tr w:rsidR="005377F9" w:rsidRPr="000670FE" w14:paraId="4E804CD9" w14:textId="77777777" w:rsidTr="009A4AAA">
        <w:trPr>
          <w:tblHeader/>
        </w:trPr>
        <w:tc>
          <w:tcPr>
            <w:tcW w:w="2835" w:type="dxa"/>
          </w:tcPr>
          <w:p w14:paraId="517FE446" w14:textId="77777777" w:rsidR="005377F9" w:rsidRPr="000670FE" w:rsidRDefault="005377F9" w:rsidP="009A4AAA">
            <w:pPr>
              <w:pStyle w:val="TAL"/>
            </w:pPr>
            <w:r w:rsidRPr="000670FE">
              <w:rPr>
                <w:bCs/>
              </w:rPr>
              <w:t xml:space="preserve">  MIME body part</w:t>
            </w:r>
          </w:p>
        </w:tc>
        <w:tc>
          <w:tcPr>
            <w:tcW w:w="2126" w:type="dxa"/>
          </w:tcPr>
          <w:p w14:paraId="32652F17" w14:textId="77777777" w:rsidR="005377F9" w:rsidRPr="000670FE" w:rsidRDefault="005377F9" w:rsidP="009A4AAA">
            <w:pPr>
              <w:pStyle w:val="TAL"/>
            </w:pPr>
          </w:p>
        </w:tc>
        <w:tc>
          <w:tcPr>
            <w:tcW w:w="2126" w:type="dxa"/>
          </w:tcPr>
          <w:p w14:paraId="6ECC6124" w14:textId="77777777" w:rsidR="005377F9" w:rsidRPr="000670FE" w:rsidRDefault="005377F9" w:rsidP="009A4AAA">
            <w:pPr>
              <w:pStyle w:val="TAL"/>
            </w:pPr>
            <w:r w:rsidRPr="000670FE">
              <w:rPr>
                <w:bCs/>
              </w:rPr>
              <w:t>MCVideo Info</w:t>
            </w:r>
          </w:p>
        </w:tc>
        <w:tc>
          <w:tcPr>
            <w:tcW w:w="1418" w:type="dxa"/>
          </w:tcPr>
          <w:p w14:paraId="31B78F7A" w14:textId="77777777" w:rsidR="005377F9" w:rsidRPr="000670FE" w:rsidRDefault="005377F9" w:rsidP="009A4AAA">
            <w:pPr>
              <w:pStyle w:val="TAL"/>
            </w:pPr>
          </w:p>
        </w:tc>
        <w:tc>
          <w:tcPr>
            <w:tcW w:w="1134" w:type="dxa"/>
          </w:tcPr>
          <w:p w14:paraId="6A07F649" w14:textId="77777777" w:rsidR="005377F9" w:rsidRPr="000670FE" w:rsidRDefault="005377F9" w:rsidP="009A4AAA">
            <w:pPr>
              <w:pStyle w:val="TAL"/>
            </w:pPr>
          </w:p>
        </w:tc>
      </w:tr>
      <w:tr w:rsidR="005377F9" w:rsidRPr="000670FE" w14:paraId="63674473" w14:textId="77777777" w:rsidTr="009A4AAA">
        <w:trPr>
          <w:tblHeader/>
        </w:trPr>
        <w:tc>
          <w:tcPr>
            <w:tcW w:w="2835" w:type="dxa"/>
          </w:tcPr>
          <w:p w14:paraId="2B11041D" w14:textId="77777777" w:rsidR="005377F9" w:rsidRPr="000670FE" w:rsidRDefault="005377F9" w:rsidP="009A4AAA">
            <w:pPr>
              <w:pStyle w:val="TAL"/>
            </w:pPr>
            <w:r w:rsidRPr="000670FE">
              <w:rPr>
                <w:bCs/>
              </w:rPr>
              <w:t xml:space="preserve">    MIME-part-headers</w:t>
            </w:r>
          </w:p>
        </w:tc>
        <w:tc>
          <w:tcPr>
            <w:tcW w:w="2126" w:type="dxa"/>
          </w:tcPr>
          <w:p w14:paraId="46D799DC" w14:textId="77777777" w:rsidR="005377F9" w:rsidRPr="000670FE" w:rsidRDefault="005377F9" w:rsidP="009A4AAA">
            <w:pPr>
              <w:pStyle w:val="TAL"/>
            </w:pPr>
          </w:p>
        </w:tc>
        <w:tc>
          <w:tcPr>
            <w:tcW w:w="2126" w:type="dxa"/>
          </w:tcPr>
          <w:p w14:paraId="58367825" w14:textId="77777777" w:rsidR="005377F9" w:rsidRPr="000670FE" w:rsidRDefault="005377F9" w:rsidP="009A4AAA">
            <w:pPr>
              <w:pStyle w:val="TAL"/>
            </w:pPr>
          </w:p>
        </w:tc>
        <w:tc>
          <w:tcPr>
            <w:tcW w:w="1418" w:type="dxa"/>
          </w:tcPr>
          <w:p w14:paraId="3CABFA82" w14:textId="77777777" w:rsidR="005377F9" w:rsidRPr="000670FE" w:rsidRDefault="005377F9" w:rsidP="009A4AAA">
            <w:pPr>
              <w:pStyle w:val="TAL"/>
            </w:pPr>
          </w:p>
        </w:tc>
        <w:tc>
          <w:tcPr>
            <w:tcW w:w="1134" w:type="dxa"/>
          </w:tcPr>
          <w:p w14:paraId="2CB6299D" w14:textId="77777777" w:rsidR="005377F9" w:rsidRPr="000670FE" w:rsidRDefault="005377F9" w:rsidP="009A4AAA">
            <w:pPr>
              <w:pStyle w:val="TAL"/>
            </w:pPr>
          </w:p>
        </w:tc>
      </w:tr>
      <w:tr w:rsidR="005377F9" w:rsidRPr="000670FE" w14:paraId="62CB0214" w14:textId="77777777" w:rsidTr="009A4AAA">
        <w:trPr>
          <w:tblHeader/>
        </w:trPr>
        <w:tc>
          <w:tcPr>
            <w:tcW w:w="2835" w:type="dxa"/>
          </w:tcPr>
          <w:p w14:paraId="0BB9D682" w14:textId="77777777" w:rsidR="005377F9" w:rsidRPr="000670FE" w:rsidRDefault="005377F9" w:rsidP="009A4AAA">
            <w:pPr>
              <w:pStyle w:val="TAL"/>
            </w:pPr>
            <w:r w:rsidRPr="000670FE">
              <w:rPr>
                <w:bCs/>
              </w:rPr>
              <w:t xml:space="preserve">    MIME-part-body</w:t>
            </w:r>
          </w:p>
        </w:tc>
        <w:tc>
          <w:tcPr>
            <w:tcW w:w="2126" w:type="dxa"/>
          </w:tcPr>
          <w:p w14:paraId="7366EDD3" w14:textId="77777777" w:rsidR="005377F9" w:rsidRPr="000670FE" w:rsidRDefault="005377F9" w:rsidP="009A4AAA">
            <w:pPr>
              <w:pStyle w:val="TAL"/>
            </w:pPr>
            <w:r w:rsidRPr="000670FE">
              <w:rPr>
                <w:bCs/>
              </w:rPr>
              <w:t>MCVideo-Info as described in Table 6.1.1.11.3.3-2</w:t>
            </w:r>
          </w:p>
        </w:tc>
        <w:tc>
          <w:tcPr>
            <w:tcW w:w="2126" w:type="dxa"/>
          </w:tcPr>
          <w:p w14:paraId="4EBEA51F" w14:textId="77777777" w:rsidR="005377F9" w:rsidRPr="000670FE" w:rsidRDefault="005377F9" w:rsidP="009A4AAA">
            <w:pPr>
              <w:pStyle w:val="TAL"/>
            </w:pPr>
          </w:p>
        </w:tc>
        <w:tc>
          <w:tcPr>
            <w:tcW w:w="1418" w:type="dxa"/>
          </w:tcPr>
          <w:p w14:paraId="02D17EA4" w14:textId="77777777" w:rsidR="005377F9" w:rsidRPr="000670FE" w:rsidRDefault="005377F9" w:rsidP="009A4AAA">
            <w:pPr>
              <w:pStyle w:val="TAL"/>
            </w:pPr>
          </w:p>
        </w:tc>
        <w:tc>
          <w:tcPr>
            <w:tcW w:w="1134" w:type="dxa"/>
          </w:tcPr>
          <w:p w14:paraId="39F40E07" w14:textId="77777777" w:rsidR="005377F9" w:rsidRPr="000670FE" w:rsidRDefault="005377F9" w:rsidP="009A4AAA">
            <w:pPr>
              <w:pStyle w:val="TAL"/>
            </w:pPr>
          </w:p>
        </w:tc>
      </w:tr>
    </w:tbl>
    <w:p w14:paraId="211B9A73" w14:textId="77777777" w:rsidR="005377F9" w:rsidRPr="000670FE" w:rsidRDefault="005377F9" w:rsidP="005377F9"/>
    <w:p w14:paraId="3B00F7CF" w14:textId="77777777" w:rsidR="005377F9" w:rsidRPr="000670FE" w:rsidRDefault="005377F9" w:rsidP="005377F9">
      <w:pPr>
        <w:pStyle w:val="TH"/>
      </w:pPr>
      <w:r w:rsidRPr="000670FE">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0670FE" w14:paraId="4D1BE700" w14:textId="77777777" w:rsidTr="009A4AAA">
        <w:trPr>
          <w:tblHeader/>
        </w:trPr>
        <w:tc>
          <w:tcPr>
            <w:tcW w:w="9504" w:type="dxa"/>
            <w:vAlign w:val="center"/>
          </w:tcPr>
          <w:p w14:paraId="2F2F855C" w14:textId="77777777" w:rsidR="005377F9" w:rsidRPr="000670FE" w:rsidRDefault="005377F9" w:rsidP="009A4AAA">
            <w:pPr>
              <w:pStyle w:val="TAL"/>
              <w:keepNext w:val="0"/>
              <w:keepLines w:val="0"/>
              <w:widowControl w:val="0"/>
            </w:pPr>
            <w:r w:rsidRPr="000670FE">
              <w:t>Derivation Path: TS 56.379-1 [2], Table 5.5.3.2.2-2, conditions GROUP-CALL, IMMPERIL-CALL</w:t>
            </w:r>
          </w:p>
        </w:tc>
      </w:tr>
    </w:tbl>
    <w:p w14:paraId="4279B6E7" w14:textId="77777777" w:rsidR="005377F9" w:rsidRPr="000670FE" w:rsidRDefault="005377F9" w:rsidP="005377F9"/>
    <w:p w14:paraId="526A95D5" w14:textId="77777777" w:rsidR="005377F9" w:rsidRPr="000670FE" w:rsidRDefault="005377F9" w:rsidP="005377F9">
      <w:pPr>
        <w:pStyle w:val="TH"/>
      </w:pPr>
      <w:r w:rsidRPr="000670FE">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0670FE" w14:paraId="3018C616" w14:textId="77777777" w:rsidTr="009A4AAA">
        <w:trPr>
          <w:tblHeader/>
        </w:trPr>
        <w:tc>
          <w:tcPr>
            <w:tcW w:w="9504" w:type="dxa"/>
            <w:tcBorders>
              <w:top w:val="single" w:sz="4" w:space="0" w:color="auto"/>
              <w:left w:val="single" w:sz="4" w:space="0" w:color="auto"/>
              <w:bottom w:val="single" w:sz="4" w:space="0" w:color="auto"/>
              <w:right w:val="single" w:sz="4" w:space="0" w:color="auto"/>
            </w:tcBorders>
            <w:vAlign w:val="center"/>
          </w:tcPr>
          <w:p w14:paraId="5E02E504" w14:textId="77777777" w:rsidR="005377F9" w:rsidRPr="000670FE" w:rsidRDefault="005377F9" w:rsidP="009A4AAA">
            <w:pPr>
              <w:pStyle w:val="TAL"/>
              <w:keepNext w:val="0"/>
              <w:keepLines w:val="0"/>
              <w:widowControl w:val="0"/>
            </w:pPr>
            <w:r w:rsidRPr="000670FE">
              <w:t>Derivation Path: TS 56.379-1 [2], Table 5.5.2.16.3.1-1, conditions MCVIDEO</w:t>
            </w:r>
          </w:p>
        </w:tc>
      </w:tr>
    </w:tbl>
    <w:p w14:paraId="41740898" w14:textId="77777777" w:rsidR="005377F9" w:rsidRPr="000670FE" w:rsidRDefault="005377F9" w:rsidP="005377F9"/>
    <w:p w14:paraId="1B7A7774" w14:textId="77777777" w:rsidR="005377F9" w:rsidRPr="000670FE" w:rsidRDefault="005377F9" w:rsidP="005377F9">
      <w:pPr>
        <w:pStyle w:val="TH"/>
      </w:pPr>
      <w:r w:rsidRPr="000670FE">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0670FE" w14:paraId="32C80859" w14:textId="77777777" w:rsidTr="009A4AAA">
        <w:trPr>
          <w:tblHeader/>
        </w:trPr>
        <w:tc>
          <w:tcPr>
            <w:tcW w:w="9517" w:type="dxa"/>
            <w:gridSpan w:val="5"/>
          </w:tcPr>
          <w:p w14:paraId="44455483" w14:textId="77777777" w:rsidR="005377F9" w:rsidRPr="000670FE" w:rsidRDefault="005377F9" w:rsidP="009A4AAA">
            <w:pPr>
              <w:pStyle w:val="TAL"/>
              <w:keepLines w:val="0"/>
              <w:widowControl w:val="0"/>
            </w:pPr>
            <w:r w:rsidRPr="000670FE">
              <w:t>Derivation Path: TS 36.579-1 [2], Table 5.5.2.17.1.1-1, condition MCVIDEO</w:t>
            </w:r>
          </w:p>
        </w:tc>
      </w:tr>
      <w:tr w:rsidR="005377F9" w:rsidRPr="000670FE" w14:paraId="33AFAC5F" w14:textId="77777777" w:rsidTr="009A4AAA">
        <w:trPr>
          <w:trHeight w:val="260"/>
          <w:tblHeader/>
        </w:trPr>
        <w:tc>
          <w:tcPr>
            <w:tcW w:w="2677" w:type="dxa"/>
          </w:tcPr>
          <w:p w14:paraId="3EF5013E" w14:textId="77777777" w:rsidR="005377F9" w:rsidRPr="000670FE" w:rsidRDefault="005377F9" w:rsidP="009A4AAA">
            <w:pPr>
              <w:pStyle w:val="TAH"/>
            </w:pPr>
            <w:r w:rsidRPr="000670FE">
              <w:t>Information Element</w:t>
            </w:r>
          </w:p>
        </w:tc>
        <w:tc>
          <w:tcPr>
            <w:tcW w:w="2160" w:type="dxa"/>
          </w:tcPr>
          <w:p w14:paraId="583D893B" w14:textId="77777777" w:rsidR="005377F9" w:rsidRPr="000670FE" w:rsidRDefault="005377F9" w:rsidP="009A4AAA">
            <w:pPr>
              <w:pStyle w:val="TAH"/>
            </w:pPr>
            <w:r w:rsidRPr="000670FE">
              <w:t>Value/remark</w:t>
            </w:r>
          </w:p>
        </w:tc>
        <w:tc>
          <w:tcPr>
            <w:tcW w:w="2160" w:type="dxa"/>
          </w:tcPr>
          <w:p w14:paraId="4BC670E1" w14:textId="77777777" w:rsidR="005377F9" w:rsidRPr="000670FE" w:rsidRDefault="005377F9" w:rsidP="009A4AAA">
            <w:pPr>
              <w:pStyle w:val="TAH"/>
            </w:pPr>
            <w:r w:rsidRPr="000670FE">
              <w:t>Comment</w:t>
            </w:r>
          </w:p>
        </w:tc>
        <w:tc>
          <w:tcPr>
            <w:tcW w:w="1463" w:type="dxa"/>
          </w:tcPr>
          <w:p w14:paraId="16E5366A" w14:textId="77777777" w:rsidR="005377F9" w:rsidRPr="000670FE" w:rsidRDefault="005377F9" w:rsidP="009A4AAA">
            <w:pPr>
              <w:pStyle w:val="TAH"/>
            </w:pPr>
            <w:r w:rsidRPr="000670FE">
              <w:t>Reference</w:t>
            </w:r>
          </w:p>
        </w:tc>
        <w:tc>
          <w:tcPr>
            <w:tcW w:w="1057" w:type="dxa"/>
          </w:tcPr>
          <w:p w14:paraId="72654FB4" w14:textId="77777777" w:rsidR="005377F9" w:rsidRPr="000670FE" w:rsidRDefault="005377F9" w:rsidP="009A4AAA">
            <w:pPr>
              <w:pStyle w:val="TAH"/>
            </w:pPr>
            <w:r w:rsidRPr="000670FE">
              <w:t>Condition</w:t>
            </w:r>
          </w:p>
        </w:tc>
      </w:tr>
      <w:tr w:rsidR="005377F9" w:rsidRPr="000670FE" w14:paraId="548E82C6" w14:textId="77777777" w:rsidTr="009A4AAA">
        <w:tc>
          <w:tcPr>
            <w:tcW w:w="2677" w:type="dxa"/>
          </w:tcPr>
          <w:p w14:paraId="75747547" w14:textId="77777777" w:rsidR="005377F9" w:rsidRPr="000670FE" w:rsidRDefault="005377F9" w:rsidP="009A4AAA">
            <w:pPr>
              <w:pStyle w:val="TAL"/>
              <w:rPr>
                <w:b/>
                <w:bCs/>
              </w:rPr>
            </w:pPr>
            <w:r w:rsidRPr="000670FE">
              <w:rPr>
                <w:b/>
                <w:bCs/>
              </w:rPr>
              <w:t>Content-Type</w:t>
            </w:r>
          </w:p>
        </w:tc>
        <w:tc>
          <w:tcPr>
            <w:tcW w:w="2160" w:type="dxa"/>
          </w:tcPr>
          <w:p w14:paraId="0FC40A8D" w14:textId="77777777" w:rsidR="005377F9" w:rsidRPr="000670FE" w:rsidRDefault="005377F9" w:rsidP="009A4AAA">
            <w:pPr>
              <w:pStyle w:val="TAL"/>
            </w:pPr>
            <w:r w:rsidRPr="000670FE">
              <w:t>not present</w:t>
            </w:r>
          </w:p>
        </w:tc>
        <w:tc>
          <w:tcPr>
            <w:tcW w:w="2160" w:type="dxa"/>
          </w:tcPr>
          <w:p w14:paraId="6ED56A1C" w14:textId="77777777" w:rsidR="005377F9" w:rsidRPr="000670FE" w:rsidRDefault="005377F9" w:rsidP="009A4AAA">
            <w:pPr>
              <w:pStyle w:val="TAL"/>
            </w:pPr>
          </w:p>
        </w:tc>
        <w:tc>
          <w:tcPr>
            <w:tcW w:w="1463" w:type="dxa"/>
          </w:tcPr>
          <w:p w14:paraId="0C54986E" w14:textId="77777777" w:rsidR="005377F9" w:rsidRPr="000670FE" w:rsidRDefault="005377F9" w:rsidP="009A4AAA">
            <w:pPr>
              <w:pStyle w:val="TAL"/>
            </w:pPr>
          </w:p>
        </w:tc>
        <w:tc>
          <w:tcPr>
            <w:tcW w:w="1057" w:type="dxa"/>
          </w:tcPr>
          <w:p w14:paraId="246868F0" w14:textId="77777777" w:rsidR="005377F9" w:rsidRPr="000670FE" w:rsidRDefault="005377F9" w:rsidP="009A4AAA">
            <w:pPr>
              <w:pStyle w:val="TAL"/>
            </w:pPr>
          </w:p>
        </w:tc>
      </w:tr>
      <w:tr w:rsidR="005377F9" w:rsidRPr="000670FE" w14:paraId="13A5BC0F" w14:textId="77777777" w:rsidTr="009A4AAA">
        <w:tc>
          <w:tcPr>
            <w:tcW w:w="2677" w:type="dxa"/>
          </w:tcPr>
          <w:p w14:paraId="7A3BB99F" w14:textId="77777777" w:rsidR="005377F9" w:rsidRPr="000670FE" w:rsidRDefault="005377F9" w:rsidP="009A4AAA">
            <w:pPr>
              <w:pStyle w:val="TAL"/>
              <w:rPr>
                <w:b/>
                <w:bCs/>
              </w:rPr>
            </w:pPr>
            <w:r w:rsidRPr="000670FE">
              <w:rPr>
                <w:b/>
                <w:bCs/>
              </w:rPr>
              <w:t>Content-Length</w:t>
            </w:r>
          </w:p>
        </w:tc>
        <w:tc>
          <w:tcPr>
            <w:tcW w:w="2160" w:type="dxa"/>
          </w:tcPr>
          <w:p w14:paraId="604D04D7" w14:textId="77777777" w:rsidR="005377F9" w:rsidRPr="000670FE" w:rsidRDefault="005377F9" w:rsidP="009A4AAA">
            <w:pPr>
              <w:pStyle w:val="TAL"/>
            </w:pPr>
          </w:p>
        </w:tc>
        <w:tc>
          <w:tcPr>
            <w:tcW w:w="2160" w:type="dxa"/>
          </w:tcPr>
          <w:p w14:paraId="05BFA485" w14:textId="77777777" w:rsidR="005377F9" w:rsidRPr="000670FE" w:rsidRDefault="005377F9" w:rsidP="009A4AAA">
            <w:pPr>
              <w:pStyle w:val="TAL"/>
            </w:pPr>
          </w:p>
        </w:tc>
        <w:tc>
          <w:tcPr>
            <w:tcW w:w="1463" w:type="dxa"/>
          </w:tcPr>
          <w:p w14:paraId="241731D3" w14:textId="77777777" w:rsidR="005377F9" w:rsidRPr="000670FE" w:rsidRDefault="005377F9" w:rsidP="009A4AAA">
            <w:pPr>
              <w:pStyle w:val="TAL"/>
            </w:pPr>
          </w:p>
        </w:tc>
        <w:tc>
          <w:tcPr>
            <w:tcW w:w="1057" w:type="dxa"/>
          </w:tcPr>
          <w:p w14:paraId="28DF2546" w14:textId="77777777" w:rsidR="005377F9" w:rsidRPr="000670FE" w:rsidRDefault="005377F9" w:rsidP="009A4AAA">
            <w:pPr>
              <w:pStyle w:val="TAL"/>
            </w:pPr>
          </w:p>
        </w:tc>
      </w:tr>
      <w:tr w:rsidR="005377F9" w:rsidRPr="000670FE" w14:paraId="735E4DCE" w14:textId="77777777" w:rsidTr="009A4AAA">
        <w:tc>
          <w:tcPr>
            <w:tcW w:w="2677" w:type="dxa"/>
          </w:tcPr>
          <w:p w14:paraId="582C45D1" w14:textId="77777777" w:rsidR="005377F9" w:rsidRPr="000670FE" w:rsidRDefault="005377F9" w:rsidP="009A4AAA">
            <w:pPr>
              <w:pStyle w:val="TAL"/>
            </w:pPr>
            <w:r w:rsidRPr="000670FE">
              <w:t xml:space="preserve">  value</w:t>
            </w:r>
          </w:p>
        </w:tc>
        <w:tc>
          <w:tcPr>
            <w:tcW w:w="2160" w:type="dxa"/>
          </w:tcPr>
          <w:p w14:paraId="357F4FDF" w14:textId="77777777" w:rsidR="005377F9" w:rsidRPr="000670FE" w:rsidRDefault="005377F9" w:rsidP="009A4AAA">
            <w:pPr>
              <w:pStyle w:val="TAL"/>
            </w:pPr>
            <w:r w:rsidRPr="000670FE">
              <w:t>'0'</w:t>
            </w:r>
          </w:p>
        </w:tc>
        <w:tc>
          <w:tcPr>
            <w:tcW w:w="2160" w:type="dxa"/>
          </w:tcPr>
          <w:p w14:paraId="7027FBE5" w14:textId="77777777" w:rsidR="005377F9" w:rsidRPr="000670FE" w:rsidRDefault="005377F9" w:rsidP="009A4AAA">
            <w:pPr>
              <w:pStyle w:val="TAL"/>
            </w:pPr>
            <w:r w:rsidRPr="000670FE">
              <w:t>No message body included</w:t>
            </w:r>
          </w:p>
        </w:tc>
        <w:tc>
          <w:tcPr>
            <w:tcW w:w="1463" w:type="dxa"/>
          </w:tcPr>
          <w:p w14:paraId="48F770E2" w14:textId="77777777" w:rsidR="005377F9" w:rsidRPr="000670FE" w:rsidRDefault="005377F9" w:rsidP="009A4AAA">
            <w:pPr>
              <w:pStyle w:val="TAL"/>
            </w:pPr>
          </w:p>
        </w:tc>
        <w:tc>
          <w:tcPr>
            <w:tcW w:w="1057" w:type="dxa"/>
          </w:tcPr>
          <w:p w14:paraId="57B26F22" w14:textId="77777777" w:rsidR="005377F9" w:rsidRPr="000670FE" w:rsidRDefault="005377F9" w:rsidP="009A4AAA">
            <w:pPr>
              <w:pStyle w:val="TAL"/>
            </w:pPr>
          </w:p>
        </w:tc>
      </w:tr>
    </w:tbl>
    <w:p w14:paraId="03DBCB9B" w14:textId="77777777" w:rsidR="005377F9" w:rsidRPr="000670FE" w:rsidRDefault="005377F9" w:rsidP="005377F9"/>
    <w:p w14:paraId="49CE4328" w14:textId="3D4687C5" w:rsidR="005377F9" w:rsidRPr="000670FE" w:rsidRDefault="005377F9" w:rsidP="005377F9">
      <w:r w:rsidRPr="000670FE">
        <w:t xml:space="preserve">Table 6.1.1.11.3.3-5: </w:t>
      </w:r>
      <w:r>
        <w:t>Void</w:t>
      </w:r>
    </w:p>
    <w:p w14:paraId="71549EAF" w14:textId="5A0E112E" w:rsidR="005377F9" w:rsidRPr="000670FE" w:rsidRDefault="005377F9" w:rsidP="005377F9">
      <w:pPr>
        <w:pStyle w:val="TH"/>
      </w:pPr>
      <w:r w:rsidRPr="000670FE">
        <w:t xml:space="preserve">Table 6.1.1.11.3.3-6: </w:t>
      </w:r>
      <w:r>
        <w:t>Void</w:t>
      </w:r>
      <w:r w:rsidRPr="000670FE">
        <w:t>Table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1F8C3756" w14:textId="77777777" w:rsidTr="009A4AAA">
        <w:trPr>
          <w:tblHeader/>
        </w:trPr>
        <w:tc>
          <w:tcPr>
            <w:tcW w:w="9634" w:type="dxa"/>
            <w:gridSpan w:val="5"/>
          </w:tcPr>
          <w:p w14:paraId="56589656" w14:textId="77777777" w:rsidR="005377F9" w:rsidRPr="000670FE" w:rsidRDefault="005377F9" w:rsidP="009A4AAA">
            <w:pPr>
              <w:pStyle w:val="TAL"/>
              <w:keepNext w:val="0"/>
              <w:keepLines w:val="0"/>
              <w:widowControl w:val="0"/>
            </w:pPr>
            <w:r w:rsidRPr="000670FE">
              <w:rPr>
                <w:rFonts w:cs="Arial"/>
                <w:bCs/>
                <w:szCs w:val="18"/>
              </w:rPr>
              <w:t>Derivation</w:t>
            </w:r>
            <w:r w:rsidRPr="000670FE">
              <w:rPr>
                <w:rFonts w:cs="Arial"/>
                <w:szCs w:val="18"/>
              </w:rPr>
              <w:t xml:space="preserve"> Path: TS 36.579-1 [2], Table 5.5.11.1.4-1</w:t>
            </w:r>
          </w:p>
        </w:tc>
      </w:tr>
      <w:tr w:rsidR="005377F9" w:rsidRPr="000670FE" w14:paraId="14615594" w14:textId="77777777" w:rsidTr="009A4AAA">
        <w:trPr>
          <w:tblHeader/>
        </w:trPr>
        <w:tc>
          <w:tcPr>
            <w:tcW w:w="2709" w:type="dxa"/>
          </w:tcPr>
          <w:p w14:paraId="6133ACC4" w14:textId="77777777" w:rsidR="005377F9" w:rsidRPr="000670FE" w:rsidRDefault="005377F9" w:rsidP="009A4AAA">
            <w:pPr>
              <w:pStyle w:val="TAH"/>
            </w:pPr>
            <w:r w:rsidRPr="000670FE">
              <w:t>Information Element</w:t>
            </w:r>
          </w:p>
        </w:tc>
        <w:tc>
          <w:tcPr>
            <w:tcW w:w="2187" w:type="dxa"/>
          </w:tcPr>
          <w:p w14:paraId="1677C2D5" w14:textId="77777777" w:rsidR="005377F9" w:rsidRPr="000670FE" w:rsidRDefault="005377F9" w:rsidP="009A4AAA">
            <w:pPr>
              <w:pStyle w:val="TAH"/>
            </w:pPr>
            <w:r w:rsidRPr="000670FE">
              <w:t>Value/remark</w:t>
            </w:r>
          </w:p>
        </w:tc>
        <w:tc>
          <w:tcPr>
            <w:tcW w:w="2187" w:type="dxa"/>
          </w:tcPr>
          <w:p w14:paraId="0B7A20E0" w14:textId="77777777" w:rsidR="005377F9" w:rsidRPr="000670FE" w:rsidRDefault="005377F9" w:rsidP="009A4AAA">
            <w:pPr>
              <w:pStyle w:val="TAH"/>
            </w:pPr>
            <w:r w:rsidRPr="000670FE">
              <w:t>Comment</w:t>
            </w:r>
          </w:p>
        </w:tc>
        <w:tc>
          <w:tcPr>
            <w:tcW w:w="1367" w:type="dxa"/>
          </w:tcPr>
          <w:p w14:paraId="674BED64" w14:textId="77777777" w:rsidR="005377F9" w:rsidRPr="000670FE" w:rsidRDefault="005377F9" w:rsidP="009A4AAA">
            <w:pPr>
              <w:pStyle w:val="TAH"/>
            </w:pPr>
            <w:r w:rsidRPr="000670FE">
              <w:t>Reference</w:t>
            </w:r>
          </w:p>
        </w:tc>
        <w:tc>
          <w:tcPr>
            <w:tcW w:w="1184" w:type="dxa"/>
          </w:tcPr>
          <w:p w14:paraId="66DF021F" w14:textId="77777777" w:rsidR="005377F9" w:rsidRPr="000670FE" w:rsidRDefault="005377F9" w:rsidP="009A4AAA">
            <w:pPr>
              <w:pStyle w:val="TAH"/>
            </w:pPr>
            <w:r w:rsidRPr="000670FE">
              <w:t>Condition</w:t>
            </w:r>
          </w:p>
        </w:tc>
      </w:tr>
      <w:tr w:rsidR="005377F9" w:rsidRPr="000670FE" w14:paraId="405246AE" w14:textId="77777777" w:rsidTr="009A4AAA">
        <w:tc>
          <w:tcPr>
            <w:tcW w:w="2709" w:type="dxa"/>
          </w:tcPr>
          <w:p w14:paraId="751CBAF8" w14:textId="77777777" w:rsidR="005377F9" w:rsidRPr="000670FE" w:rsidRDefault="005377F9" w:rsidP="009A4AAA">
            <w:pPr>
              <w:pStyle w:val="TAL"/>
              <w:keepNext w:val="0"/>
              <w:keepLines w:val="0"/>
              <w:widowControl w:val="0"/>
              <w:rPr>
                <w:rFonts w:cs="Arial"/>
                <w:b/>
                <w:szCs w:val="18"/>
              </w:rPr>
            </w:pPr>
            <w:r w:rsidRPr="000670FE">
              <w:rPr>
                <w:rFonts w:cs="Arial"/>
                <w:b/>
                <w:szCs w:val="18"/>
              </w:rPr>
              <w:t>Transmission Indicator</w:t>
            </w:r>
          </w:p>
        </w:tc>
        <w:tc>
          <w:tcPr>
            <w:tcW w:w="2187" w:type="dxa"/>
          </w:tcPr>
          <w:p w14:paraId="6A3DC2BD" w14:textId="77777777" w:rsidR="005377F9" w:rsidRPr="000670FE" w:rsidRDefault="005377F9" w:rsidP="009A4AAA">
            <w:pPr>
              <w:pStyle w:val="TAL"/>
              <w:keepNext w:val="0"/>
              <w:keepLines w:val="0"/>
              <w:widowControl w:val="0"/>
              <w:rPr>
                <w:rFonts w:cs="Arial"/>
                <w:bCs/>
                <w:szCs w:val="18"/>
              </w:rPr>
            </w:pPr>
          </w:p>
        </w:tc>
        <w:tc>
          <w:tcPr>
            <w:tcW w:w="2187" w:type="dxa"/>
          </w:tcPr>
          <w:p w14:paraId="5E64B63C" w14:textId="77777777" w:rsidR="005377F9" w:rsidRPr="000670FE" w:rsidRDefault="005377F9" w:rsidP="009A4AAA">
            <w:pPr>
              <w:spacing w:after="0"/>
              <w:rPr>
                <w:rFonts w:ascii="Arial" w:hAnsi="Arial" w:cs="Arial"/>
                <w:sz w:val="18"/>
                <w:szCs w:val="18"/>
                <w:lang w:eastAsia="x-none"/>
              </w:rPr>
            </w:pPr>
          </w:p>
        </w:tc>
        <w:tc>
          <w:tcPr>
            <w:tcW w:w="1367" w:type="dxa"/>
          </w:tcPr>
          <w:p w14:paraId="58AFF303" w14:textId="77777777" w:rsidR="005377F9" w:rsidRPr="000670FE" w:rsidRDefault="005377F9" w:rsidP="009A4AAA">
            <w:pPr>
              <w:pStyle w:val="TAL"/>
              <w:keepNext w:val="0"/>
              <w:keepLines w:val="0"/>
              <w:widowControl w:val="0"/>
            </w:pPr>
          </w:p>
        </w:tc>
        <w:tc>
          <w:tcPr>
            <w:tcW w:w="1184" w:type="dxa"/>
            <w:vAlign w:val="bottom"/>
          </w:tcPr>
          <w:p w14:paraId="710AA469" w14:textId="77777777" w:rsidR="005377F9" w:rsidRPr="000670FE" w:rsidRDefault="005377F9" w:rsidP="009A4AAA">
            <w:pPr>
              <w:pStyle w:val="TAL"/>
              <w:keepNext w:val="0"/>
              <w:keepLines w:val="0"/>
              <w:widowControl w:val="0"/>
            </w:pPr>
          </w:p>
        </w:tc>
      </w:tr>
      <w:tr w:rsidR="005377F9" w:rsidRPr="000670FE" w14:paraId="0AB9E2D4" w14:textId="77777777" w:rsidTr="009A4AAA">
        <w:tc>
          <w:tcPr>
            <w:tcW w:w="2709" w:type="dxa"/>
          </w:tcPr>
          <w:p w14:paraId="2F6E68D7" w14:textId="77777777" w:rsidR="005377F9" w:rsidRPr="000670FE" w:rsidRDefault="005377F9" w:rsidP="009A4AAA">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39B8BB99" w14:textId="77777777" w:rsidR="005377F9" w:rsidRPr="000670FE" w:rsidRDefault="005377F9" w:rsidP="009A4AAA">
            <w:pPr>
              <w:pStyle w:val="TAL"/>
              <w:keepNext w:val="0"/>
              <w:keepLines w:val="0"/>
              <w:widowControl w:val="0"/>
            </w:pPr>
            <w:r w:rsidRPr="000670FE">
              <w:rPr>
                <w:rFonts w:cs="Arial"/>
                <w:bCs/>
                <w:szCs w:val="18"/>
              </w:rPr>
              <w:t>'0000100000000000'</w:t>
            </w:r>
          </w:p>
        </w:tc>
        <w:tc>
          <w:tcPr>
            <w:tcW w:w="2187" w:type="dxa"/>
          </w:tcPr>
          <w:p w14:paraId="7F01BEF6" w14:textId="77777777" w:rsidR="005377F9" w:rsidRPr="000670FE" w:rsidRDefault="005377F9" w:rsidP="009A4AAA">
            <w:pPr>
              <w:pStyle w:val="TAL"/>
            </w:pPr>
            <w:r w:rsidRPr="000670FE">
              <w:t>E = Imminent Peril</w:t>
            </w:r>
          </w:p>
        </w:tc>
        <w:tc>
          <w:tcPr>
            <w:tcW w:w="1367" w:type="dxa"/>
          </w:tcPr>
          <w:p w14:paraId="0107D02B" w14:textId="77777777" w:rsidR="005377F9" w:rsidRPr="000670FE" w:rsidRDefault="005377F9" w:rsidP="009A4AAA">
            <w:pPr>
              <w:pStyle w:val="TAL"/>
              <w:keepNext w:val="0"/>
              <w:keepLines w:val="0"/>
              <w:widowControl w:val="0"/>
            </w:pPr>
          </w:p>
        </w:tc>
        <w:tc>
          <w:tcPr>
            <w:tcW w:w="1184" w:type="dxa"/>
            <w:vAlign w:val="bottom"/>
          </w:tcPr>
          <w:p w14:paraId="23C9AB35" w14:textId="77777777" w:rsidR="005377F9" w:rsidRPr="000670FE" w:rsidRDefault="005377F9" w:rsidP="009A4AAA">
            <w:pPr>
              <w:pStyle w:val="TAL"/>
              <w:keepNext w:val="0"/>
              <w:keepLines w:val="0"/>
              <w:widowControl w:val="0"/>
            </w:pPr>
          </w:p>
        </w:tc>
      </w:tr>
    </w:tbl>
    <w:p w14:paraId="183FA470" w14:textId="77777777" w:rsidR="005377F9" w:rsidRPr="000670FE" w:rsidRDefault="005377F9" w:rsidP="005377F9"/>
    <w:p w14:paraId="5C942E78" w14:textId="77777777" w:rsidR="005377F9" w:rsidRPr="000670FE" w:rsidRDefault="005377F9" w:rsidP="005377F9">
      <w:pPr>
        <w:pStyle w:val="TH"/>
      </w:pPr>
      <w:r w:rsidRPr="000670FE">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759C90A8" w14:textId="77777777" w:rsidTr="009A4AAA">
        <w:trPr>
          <w:tblHeader/>
        </w:trPr>
        <w:tc>
          <w:tcPr>
            <w:tcW w:w="9634" w:type="dxa"/>
            <w:gridSpan w:val="5"/>
          </w:tcPr>
          <w:p w14:paraId="3BC7A89E" w14:textId="77777777" w:rsidR="005377F9" w:rsidRPr="000670FE" w:rsidRDefault="005377F9" w:rsidP="009A4AAA">
            <w:pPr>
              <w:pStyle w:val="TAL"/>
              <w:keepNext w:val="0"/>
              <w:keepLines w:val="0"/>
              <w:widowControl w:val="0"/>
            </w:pPr>
            <w:r w:rsidRPr="000670FE">
              <w:rPr>
                <w:rFonts w:cs="Arial"/>
                <w:bCs/>
                <w:szCs w:val="18"/>
              </w:rPr>
              <w:t>Derivation</w:t>
            </w:r>
            <w:r w:rsidRPr="000670FE">
              <w:rPr>
                <w:rFonts w:cs="Arial"/>
                <w:szCs w:val="18"/>
              </w:rPr>
              <w:t xml:space="preserve"> Path: TS 36.579-1 [2], Table 5.5.11.2.8-1</w:t>
            </w:r>
          </w:p>
        </w:tc>
      </w:tr>
      <w:tr w:rsidR="005377F9" w:rsidRPr="000670FE" w14:paraId="0FCD27CE" w14:textId="77777777" w:rsidTr="009A4AAA">
        <w:trPr>
          <w:tblHeader/>
        </w:trPr>
        <w:tc>
          <w:tcPr>
            <w:tcW w:w="2709" w:type="dxa"/>
          </w:tcPr>
          <w:p w14:paraId="12668661" w14:textId="77777777" w:rsidR="005377F9" w:rsidRPr="000670FE" w:rsidRDefault="005377F9" w:rsidP="009A4AAA">
            <w:pPr>
              <w:pStyle w:val="TAH"/>
            </w:pPr>
            <w:r w:rsidRPr="000670FE">
              <w:t>Information Element</w:t>
            </w:r>
          </w:p>
        </w:tc>
        <w:tc>
          <w:tcPr>
            <w:tcW w:w="2187" w:type="dxa"/>
          </w:tcPr>
          <w:p w14:paraId="023DE8C5" w14:textId="77777777" w:rsidR="005377F9" w:rsidRPr="000670FE" w:rsidRDefault="005377F9" w:rsidP="009A4AAA">
            <w:pPr>
              <w:pStyle w:val="TAH"/>
            </w:pPr>
            <w:r w:rsidRPr="000670FE">
              <w:t>Value/remark</w:t>
            </w:r>
          </w:p>
        </w:tc>
        <w:tc>
          <w:tcPr>
            <w:tcW w:w="2187" w:type="dxa"/>
          </w:tcPr>
          <w:p w14:paraId="1C178384" w14:textId="77777777" w:rsidR="005377F9" w:rsidRPr="000670FE" w:rsidRDefault="005377F9" w:rsidP="009A4AAA">
            <w:pPr>
              <w:pStyle w:val="TAH"/>
            </w:pPr>
            <w:r w:rsidRPr="000670FE">
              <w:t>Comment</w:t>
            </w:r>
          </w:p>
        </w:tc>
        <w:tc>
          <w:tcPr>
            <w:tcW w:w="1367" w:type="dxa"/>
          </w:tcPr>
          <w:p w14:paraId="4D1D3067" w14:textId="77777777" w:rsidR="005377F9" w:rsidRPr="000670FE" w:rsidRDefault="005377F9" w:rsidP="009A4AAA">
            <w:pPr>
              <w:pStyle w:val="TAH"/>
            </w:pPr>
            <w:r w:rsidRPr="000670FE">
              <w:t>Reference</w:t>
            </w:r>
          </w:p>
        </w:tc>
        <w:tc>
          <w:tcPr>
            <w:tcW w:w="1184" w:type="dxa"/>
          </w:tcPr>
          <w:p w14:paraId="73D6BAE7" w14:textId="77777777" w:rsidR="005377F9" w:rsidRPr="000670FE" w:rsidRDefault="005377F9" w:rsidP="009A4AAA">
            <w:pPr>
              <w:pStyle w:val="TAH"/>
            </w:pPr>
            <w:r w:rsidRPr="000670FE">
              <w:t>Condition</w:t>
            </w:r>
          </w:p>
        </w:tc>
      </w:tr>
      <w:tr w:rsidR="005377F9" w:rsidRPr="000670FE" w14:paraId="32580405" w14:textId="77777777" w:rsidTr="009A4AAA">
        <w:tc>
          <w:tcPr>
            <w:tcW w:w="2709" w:type="dxa"/>
          </w:tcPr>
          <w:p w14:paraId="4C7CD54A" w14:textId="77777777" w:rsidR="005377F9" w:rsidRPr="000670FE" w:rsidRDefault="005377F9" w:rsidP="009A4AAA">
            <w:pPr>
              <w:pStyle w:val="TAL"/>
              <w:keepNext w:val="0"/>
              <w:keepLines w:val="0"/>
              <w:widowControl w:val="0"/>
              <w:rPr>
                <w:rFonts w:cs="Arial"/>
                <w:b/>
                <w:szCs w:val="18"/>
              </w:rPr>
            </w:pPr>
            <w:r w:rsidRPr="000670FE">
              <w:rPr>
                <w:rFonts w:cs="Arial"/>
                <w:b/>
                <w:szCs w:val="18"/>
              </w:rPr>
              <w:t>Transmission Indicator</w:t>
            </w:r>
          </w:p>
        </w:tc>
        <w:tc>
          <w:tcPr>
            <w:tcW w:w="2187" w:type="dxa"/>
          </w:tcPr>
          <w:p w14:paraId="6C0F4E59" w14:textId="77777777" w:rsidR="005377F9" w:rsidRPr="000670FE" w:rsidRDefault="005377F9" w:rsidP="009A4AAA">
            <w:pPr>
              <w:pStyle w:val="TAL"/>
              <w:keepNext w:val="0"/>
              <w:keepLines w:val="0"/>
              <w:widowControl w:val="0"/>
              <w:rPr>
                <w:rFonts w:cs="Arial"/>
                <w:bCs/>
                <w:szCs w:val="18"/>
              </w:rPr>
            </w:pPr>
          </w:p>
        </w:tc>
        <w:tc>
          <w:tcPr>
            <w:tcW w:w="2187" w:type="dxa"/>
          </w:tcPr>
          <w:p w14:paraId="223D9DB3" w14:textId="77777777" w:rsidR="005377F9" w:rsidRPr="000670FE" w:rsidRDefault="005377F9" w:rsidP="009A4AAA">
            <w:pPr>
              <w:spacing w:after="0"/>
              <w:rPr>
                <w:rFonts w:ascii="Arial" w:hAnsi="Arial" w:cs="Arial"/>
                <w:sz w:val="18"/>
                <w:szCs w:val="18"/>
                <w:lang w:eastAsia="x-none"/>
              </w:rPr>
            </w:pPr>
          </w:p>
        </w:tc>
        <w:tc>
          <w:tcPr>
            <w:tcW w:w="1367" w:type="dxa"/>
          </w:tcPr>
          <w:p w14:paraId="30D7AF20" w14:textId="77777777" w:rsidR="005377F9" w:rsidRPr="000670FE" w:rsidRDefault="005377F9" w:rsidP="009A4AAA">
            <w:pPr>
              <w:pStyle w:val="TAL"/>
              <w:keepNext w:val="0"/>
              <w:keepLines w:val="0"/>
              <w:widowControl w:val="0"/>
            </w:pPr>
          </w:p>
        </w:tc>
        <w:tc>
          <w:tcPr>
            <w:tcW w:w="1184" w:type="dxa"/>
            <w:vAlign w:val="bottom"/>
          </w:tcPr>
          <w:p w14:paraId="5D6622F5" w14:textId="77777777" w:rsidR="005377F9" w:rsidRPr="000670FE" w:rsidRDefault="005377F9" w:rsidP="009A4AAA">
            <w:pPr>
              <w:pStyle w:val="TAL"/>
              <w:keepNext w:val="0"/>
              <w:keepLines w:val="0"/>
              <w:widowControl w:val="0"/>
            </w:pPr>
          </w:p>
        </w:tc>
      </w:tr>
      <w:tr w:rsidR="005377F9" w:rsidRPr="000670FE" w14:paraId="243F6555" w14:textId="77777777" w:rsidTr="009A4AAA">
        <w:tc>
          <w:tcPr>
            <w:tcW w:w="2709" w:type="dxa"/>
          </w:tcPr>
          <w:p w14:paraId="759F06AF" w14:textId="77777777" w:rsidR="005377F9" w:rsidRPr="000670FE" w:rsidRDefault="005377F9" w:rsidP="009A4AAA">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70D063BA" w14:textId="77777777" w:rsidR="005377F9" w:rsidRPr="000670FE" w:rsidRDefault="005377F9" w:rsidP="009A4AAA">
            <w:pPr>
              <w:pStyle w:val="TAL"/>
              <w:keepNext w:val="0"/>
              <w:keepLines w:val="0"/>
              <w:widowControl w:val="0"/>
            </w:pPr>
            <w:r w:rsidRPr="000670FE">
              <w:rPr>
                <w:rFonts w:cs="Arial"/>
                <w:bCs/>
                <w:szCs w:val="18"/>
              </w:rPr>
              <w:t>'0000100000000000'</w:t>
            </w:r>
          </w:p>
        </w:tc>
        <w:tc>
          <w:tcPr>
            <w:tcW w:w="2187" w:type="dxa"/>
          </w:tcPr>
          <w:p w14:paraId="058ED607" w14:textId="77777777" w:rsidR="005377F9" w:rsidRPr="000670FE" w:rsidRDefault="005377F9" w:rsidP="009A4AAA">
            <w:pPr>
              <w:pStyle w:val="TAL"/>
              <w:keepNext w:val="0"/>
              <w:keepLines w:val="0"/>
              <w:widowControl w:val="0"/>
            </w:pPr>
            <w:r w:rsidRPr="000670FE">
              <w:t>E = Imminent Peril</w:t>
            </w:r>
          </w:p>
        </w:tc>
        <w:tc>
          <w:tcPr>
            <w:tcW w:w="1367" w:type="dxa"/>
          </w:tcPr>
          <w:p w14:paraId="53B57CF8" w14:textId="77777777" w:rsidR="005377F9" w:rsidRPr="000670FE" w:rsidRDefault="005377F9" w:rsidP="009A4AAA">
            <w:pPr>
              <w:pStyle w:val="TAL"/>
              <w:keepNext w:val="0"/>
              <w:keepLines w:val="0"/>
              <w:widowControl w:val="0"/>
            </w:pPr>
          </w:p>
        </w:tc>
        <w:tc>
          <w:tcPr>
            <w:tcW w:w="1184" w:type="dxa"/>
            <w:vAlign w:val="bottom"/>
          </w:tcPr>
          <w:p w14:paraId="7488194C" w14:textId="77777777" w:rsidR="005377F9" w:rsidRPr="000670FE" w:rsidRDefault="005377F9" w:rsidP="009A4AAA">
            <w:pPr>
              <w:pStyle w:val="TAL"/>
              <w:keepNext w:val="0"/>
              <w:keepLines w:val="0"/>
              <w:widowControl w:val="0"/>
            </w:pPr>
          </w:p>
        </w:tc>
      </w:tr>
    </w:tbl>
    <w:p w14:paraId="2F1F36EF" w14:textId="77777777" w:rsidR="005377F9" w:rsidRPr="000670FE" w:rsidRDefault="005377F9" w:rsidP="005377F9"/>
    <w:p w14:paraId="5B8B4C7C" w14:textId="77777777" w:rsidR="005377F9" w:rsidRPr="000670FE" w:rsidRDefault="005377F9" w:rsidP="005377F9">
      <w:pPr>
        <w:pStyle w:val="TH"/>
      </w:pPr>
      <w:r w:rsidRPr="000670FE">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0670FE" w14:paraId="0BB334C7" w14:textId="77777777" w:rsidTr="009A4AAA">
        <w:trPr>
          <w:tblHeader/>
        </w:trPr>
        <w:tc>
          <w:tcPr>
            <w:tcW w:w="9634" w:type="dxa"/>
            <w:gridSpan w:val="5"/>
          </w:tcPr>
          <w:p w14:paraId="0A020CD6" w14:textId="77777777" w:rsidR="005377F9" w:rsidRPr="000670FE" w:rsidRDefault="005377F9" w:rsidP="009A4AAA">
            <w:pPr>
              <w:pStyle w:val="TAL"/>
              <w:keepNext w:val="0"/>
              <w:keepLines w:val="0"/>
              <w:widowControl w:val="0"/>
            </w:pPr>
            <w:r w:rsidRPr="000670FE">
              <w:rPr>
                <w:rFonts w:cs="Arial"/>
                <w:bCs/>
                <w:szCs w:val="18"/>
              </w:rPr>
              <w:t>Derivation</w:t>
            </w:r>
            <w:r w:rsidRPr="000670FE">
              <w:rPr>
                <w:rFonts w:cs="Arial"/>
                <w:szCs w:val="18"/>
              </w:rPr>
              <w:t xml:space="preserve"> Path: TS 36.579-1 [2], Table 5.5.11.3.3-1</w:t>
            </w:r>
          </w:p>
        </w:tc>
      </w:tr>
      <w:tr w:rsidR="005377F9" w:rsidRPr="000670FE" w14:paraId="40274F6F" w14:textId="77777777" w:rsidTr="009A4AAA">
        <w:trPr>
          <w:tblHeader/>
        </w:trPr>
        <w:tc>
          <w:tcPr>
            <w:tcW w:w="2709" w:type="dxa"/>
          </w:tcPr>
          <w:p w14:paraId="74FC7142" w14:textId="77777777" w:rsidR="005377F9" w:rsidRPr="000670FE" w:rsidRDefault="005377F9" w:rsidP="009A4AAA">
            <w:pPr>
              <w:pStyle w:val="TAH"/>
            </w:pPr>
            <w:r w:rsidRPr="000670FE">
              <w:t>Information Element</w:t>
            </w:r>
          </w:p>
        </w:tc>
        <w:tc>
          <w:tcPr>
            <w:tcW w:w="2187" w:type="dxa"/>
          </w:tcPr>
          <w:p w14:paraId="1391EF4F" w14:textId="77777777" w:rsidR="005377F9" w:rsidRPr="000670FE" w:rsidRDefault="005377F9" w:rsidP="009A4AAA">
            <w:pPr>
              <w:pStyle w:val="TAH"/>
            </w:pPr>
            <w:r w:rsidRPr="000670FE">
              <w:t>Value/remark</w:t>
            </w:r>
          </w:p>
        </w:tc>
        <w:tc>
          <w:tcPr>
            <w:tcW w:w="2187" w:type="dxa"/>
          </w:tcPr>
          <w:p w14:paraId="609666C4" w14:textId="77777777" w:rsidR="005377F9" w:rsidRPr="000670FE" w:rsidRDefault="005377F9" w:rsidP="009A4AAA">
            <w:pPr>
              <w:pStyle w:val="TAH"/>
            </w:pPr>
            <w:r w:rsidRPr="000670FE">
              <w:t>Comment</w:t>
            </w:r>
          </w:p>
        </w:tc>
        <w:tc>
          <w:tcPr>
            <w:tcW w:w="1367" w:type="dxa"/>
          </w:tcPr>
          <w:p w14:paraId="04F14878" w14:textId="77777777" w:rsidR="005377F9" w:rsidRPr="000670FE" w:rsidRDefault="005377F9" w:rsidP="009A4AAA">
            <w:pPr>
              <w:pStyle w:val="TAH"/>
            </w:pPr>
            <w:r w:rsidRPr="000670FE">
              <w:t>Reference</w:t>
            </w:r>
          </w:p>
        </w:tc>
        <w:tc>
          <w:tcPr>
            <w:tcW w:w="1184" w:type="dxa"/>
          </w:tcPr>
          <w:p w14:paraId="3775E036" w14:textId="77777777" w:rsidR="005377F9" w:rsidRPr="000670FE" w:rsidRDefault="005377F9" w:rsidP="009A4AAA">
            <w:pPr>
              <w:pStyle w:val="TAH"/>
            </w:pPr>
            <w:r w:rsidRPr="000670FE">
              <w:t>Condition</w:t>
            </w:r>
          </w:p>
        </w:tc>
      </w:tr>
      <w:tr w:rsidR="005377F9" w:rsidRPr="000670FE" w14:paraId="7471C880" w14:textId="77777777" w:rsidTr="009A4AAA">
        <w:tc>
          <w:tcPr>
            <w:tcW w:w="2709" w:type="dxa"/>
          </w:tcPr>
          <w:p w14:paraId="3F1F2AAB" w14:textId="77777777" w:rsidR="005377F9" w:rsidRPr="000670FE" w:rsidRDefault="005377F9" w:rsidP="009A4AAA">
            <w:pPr>
              <w:pStyle w:val="TAL"/>
              <w:keepNext w:val="0"/>
              <w:keepLines w:val="0"/>
              <w:widowControl w:val="0"/>
              <w:rPr>
                <w:rFonts w:cs="Arial"/>
                <w:b/>
                <w:szCs w:val="18"/>
              </w:rPr>
            </w:pPr>
            <w:r w:rsidRPr="000670FE">
              <w:rPr>
                <w:rFonts w:cs="Arial"/>
                <w:b/>
                <w:szCs w:val="18"/>
              </w:rPr>
              <w:t>Transmission Indicator</w:t>
            </w:r>
          </w:p>
        </w:tc>
        <w:tc>
          <w:tcPr>
            <w:tcW w:w="2187" w:type="dxa"/>
          </w:tcPr>
          <w:p w14:paraId="29B4B7B1" w14:textId="77777777" w:rsidR="005377F9" w:rsidRPr="000670FE" w:rsidRDefault="005377F9" w:rsidP="009A4AAA">
            <w:pPr>
              <w:pStyle w:val="TAL"/>
              <w:keepNext w:val="0"/>
              <w:keepLines w:val="0"/>
              <w:widowControl w:val="0"/>
              <w:rPr>
                <w:rFonts w:cs="Arial"/>
                <w:bCs/>
                <w:szCs w:val="18"/>
              </w:rPr>
            </w:pPr>
          </w:p>
        </w:tc>
        <w:tc>
          <w:tcPr>
            <w:tcW w:w="2187" w:type="dxa"/>
          </w:tcPr>
          <w:p w14:paraId="14F7C56A" w14:textId="77777777" w:rsidR="005377F9" w:rsidRPr="000670FE" w:rsidRDefault="005377F9" w:rsidP="009A4AAA">
            <w:pPr>
              <w:spacing w:after="0"/>
              <w:rPr>
                <w:rFonts w:ascii="Arial" w:hAnsi="Arial" w:cs="Arial"/>
                <w:sz w:val="18"/>
                <w:szCs w:val="18"/>
                <w:lang w:eastAsia="x-none"/>
              </w:rPr>
            </w:pPr>
          </w:p>
        </w:tc>
        <w:tc>
          <w:tcPr>
            <w:tcW w:w="1367" w:type="dxa"/>
          </w:tcPr>
          <w:p w14:paraId="005D2B42" w14:textId="77777777" w:rsidR="005377F9" w:rsidRPr="000670FE" w:rsidRDefault="005377F9" w:rsidP="009A4AAA">
            <w:pPr>
              <w:pStyle w:val="TAL"/>
              <w:keepNext w:val="0"/>
              <w:keepLines w:val="0"/>
              <w:widowControl w:val="0"/>
            </w:pPr>
          </w:p>
        </w:tc>
        <w:tc>
          <w:tcPr>
            <w:tcW w:w="1184" w:type="dxa"/>
            <w:vAlign w:val="bottom"/>
          </w:tcPr>
          <w:p w14:paraId="11513BDA" w14:textId="77777777" w:rsidR="005377F9" w:rsidRPr="000670FE" w:rsidRDefault="005377F9" w:rsidP="009A4AAA">
            <w:pPr>
              <w:pStyle w:val="TAL"/>
              <w:keepNext w:val="0"/>
              <w:keepLines w:val="0"/>
              <w:widowControl w:val="0"/>
            </w:pPr>
          </w:p>
        </w:tc>
      </w:tr>
      <w:tr w:rsidR="005377F9" w:rsidRPr="000670FE" w14:paraId="7C10E689" w14:textId="77777777" w:rsidTr="009A4AAA">
        <w:tc>
          <w:tcPr>
            <w:tcW w:w="2709" w:type="dxa"/>
          </w:tcPr>
          <w:p w14:paraId="4C25C872" w14:textId="77777777" w:rsidR="005377F9" w:rsidRPr="000670FE" w:rsidRDefault="005377F9" w:rsidP="009A4AAA">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6087A9AF" w14:textId="77777777" w:rsidR="005377F9" w:rsidRPr="000670FE" w:rsidRDefault="005377F9" w:rsidP="009A4AAA">
            <w:pPr>
              <w:pStyle w:val="TAL"/>
              <w:keepNext w:val="0"/>
              <w:keepLines w:val="0"/>
              <w:widowControl w:val="0"/>
            </w:pPr>
            <w:r w:rsidRPr="000670FE">
              <w:rPr>
                <w:rFonts w:cs="Arial"/>
                <w:bCs/>
                <w:szCs w:val="18"/>
              </w:rPr>
              <w:t>'0000100000000000'</w:t>
            </w:r>
          </w:p>
        </w:tc>
        <w:tc>
          <w:tcPr>
            <w:tcW w:w="2187" w:type="dxa"/>
          </w:tcPr>
          <w:p w14:paraId="4F858A78" w14:textId="77777777" w:rsidR="005377F9" w:rsidRPr="000670FE" w:rsidRDefault="005377F9" w:rsidP="009A4AAA">
            <w:pPr>
              <w:pStyle w:val="TAL"/>
              <w:keepNext w:val="0"/>
              <w:keepLines w:val="0"/>
              <w:widowControl w:val="0"/>
            </w:pPr>
            <w:r w:rsidRPr="000670FE">
              <w:t>E = Imminent Peril</w:t>
            </w:r>
          </w:p>
        </w:tc>
        <w:tc>
          <w:tcPr>
            <w:tcW w:w="1367" w:type="dxa"/>
          </w:tcPr>
          <w:p w14:paraId="511E0D03" w14:textId="77777777" w:rsidR="005377F9" w:rsidRPr="000670FE" w:rsidRDefault="005377F9" w:rsidP="009A4AAA">
            <w:pPr>
              <w:pStyle w:val="TAL"/>
              <w:keepNext w:val="0"/>
              <w:keepLines w:val="0"/>
              <w:widowControl w:val="0"/>
            </w:pPr>
          </w:p>
        </w:tc>
        <w:tc>
          <w:tcPr>
            <w:tcW w:w="1184" w:type="dxa"/>
            <w:vAlign w:val="bottom"/>
          </w:tcPr>
          <w:p w14:paraId="08E609C1" w14:textId="77777777" w:rsidR="005377F9" w:rsidRPr="000670FE" w:rsidRDefault="005377F9" w:rsidP="009A4AAA">
            <w:pPr>
              <w:pStyle w:val="TAL"/>
              <w:keepNext w:val="0"/>
              <w:keepLines w:val="0"/>
              <w:widowControl w:val="0"/>
            </w:pPr>
          </w:p>
        </w:tc>
      </w:tr>
    </w:tbl>
    <w:p w14:paraId="2F69032B" w14:textId="77777777" w:rsidR="005377F9" w:rsidRPr="000670FE" w:rsidRDefault="005377F9" w:rsidP="005377F9"/>
    <w:p w14:paraId="6AAB4396" w14:textId="77777777" w:rsidR="005377F9" w:rsidRPr="000670FE" w:rsidRDefault="005377F9" w:rsidP="005377F9">
      <w:pPr>
        <w:pStyle w:val="TH"/>
      </w:pPr>
      <w:r w:rsidRPr="000670FE">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5377F9" w:rsidRPr="000670FE" w14:paraId="68CD8E91" w14:textId="77777777" w:rsidTr="009A4AAA">
        <w:trPr>
          <w:tblHeader/>
        </w:trPr>
        <w:tc>
          <w:tcPr>
            <w:tcW w:w="9504" w:type="dxa"/>
          </w:tcPr>
          <w:p w14:paraId="474CCFD2" w14:textId="77777777" w:rsidR="005377F9" w:rsidRPr="000670FE" w:rsidRDefault="005377F9" w:rsidP="009A4AAA">
            <w:pPr>
              <w:pStyle w:val="TAL"/>
              <w:keepNext w:val="0"/>
              <w:keepLines w:val="0"/>
              <w:widowControl w:val="0"/>
            </w:pPr>
            <w:r w:rsidRPr="000670FE">
              <w:t>Derivation Path: TS 36.579-1 [2], Table 5.5.2.2-1, condition MO-CALL</w:t>
            </w:r>
          </w:p>
        </w:tc>
      </w:tr>
    </w:tbl>
    <w:p w14:paraId="30E3445E" w14:textId="77777777" w:rsidR="005377F9" w:rsidRPr="000670FE" w:rsidRDefault="005377F9" w:rsidP="005377F9"/>
    <w:p w14:paraId="19C28F03" w14:textId="77777777" w:rsidR="005377F9" w:rsidRPr="000670FE" w:rsidRDefault="005377F9" w:rsidP="005377F9">
      <w:pPr>
        <w:pStyle w:val="TH"/>
      </w:pPr>
      <w:r w:rsidRPr="000670FE">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0670FE" w14:paraId="70784621" w14:textId="77777777" w:rsidTr="009A4AAA">
        <w:trPr>
          <w:tblHeader/>
        </w:trPr>
        <w:tc>
          <w:tcPr>
            <w:tcW w:w="9517" w:type="dxa"/>
            <w:gridSpan w:val="5"/>
          </w:tcPr>
          <w:p w14:paraId="57F516CB" w14:textId="77777777" w:rsidR="005377F9" w:rsidRPr="000670FE" w:rsidRDefault="005377F9" w:rsidP="009A4AAA">
            <w:pPr>
              <w:pStyle w:val="TAL"/>
              <w:keepLines w:val="0"/>
              <w:widowControl w:val="0"/>
            </w:pPr>
            <w:r w:rsidRPr="000670FE">
              <w:t>Derivation Path: TS 36.579-1 [2], Table 5.5.2.17.1.2-1, condition MCVIDEO</w:t>
            </w:r>
          </w:p>
        </w:tc>
      </w:tr>
      <w:tr w:rsidR="005377F9" w:rsidRPr="000670FE" w14:paraId="38B7DAED" w14:textId="77777777" w:rsidTr="009A4AAA">
        <w:trPr>
          <w:trHeight w:val="260"/>
          <w:tblHeader/>
        </w:trPr>
        <w:tc>
          <w:tcPr>
            <w:tcW w:w="2677" w:type="dxa"/>
          </w:tcPr>
          <w:p w14:paraId="51275EC4" w14:textId="77777777" w:rsidR="005377F9" w:rsidRPr="000670FE" w:rsidRDefault="005377F9" w:rsidP="009A4AAA">
            <w:pPr>
              <w:pStyle w:val="TAH"/>
              <w:keepLines w:val="0"/>
              <w:widowControl w:val="0"/>
            </w:pPr>
            <w:r w:rsidRPr="000670FE">
              <w:t>Information Element</w:t>
            </w:r>
          </w:p>
        </w:tc>
        <w:tc>
          <w:tcPr>
            <w:tcW w:w="2160" w:type="dxa"/>
          </w:tcPr>
          <w:p w14:paraId="6E6B6BED" w14:textId="77777777" w:rsidR="005377F9" w:rsidRPr="000670FE" w:rsidRDefault="005377F9" w:rsidP="009A4AAA">
            <w:pPr>
              <w:pStyle w:val="TAH"/>
              <w:keepLines w:val="0"/>
              <w:widowControl w:val="0"/>
            </w:pPr>
            <w:r w:rsidRPr="000670FE">
              <w:t>Value/remark</w:t>
            </w:r>
          </w:p>
        </w:tc>
        <w:tc>
          <w:tcPr>
            <w:tcW w:w="2160" w:type="dxa"/>
            <w:tcBorders>
              <w:bottom w:val="single" w:sz="4" w:space="0" w:color="auto"/>
            </w:tcBorders>
          </w:tcPr>
          <w:p w14:paraId="2A18646D" w14:textId="77777777" w:rsidR="005377F9" w:rsidRPr="000670FE" w:rsidRDefault="005377F9" w:rsidP="009A4AAA">
            <w:pPr>
              <w:pStyle w:val="TAH"/>
              <w:keepLines w:val="0"/>
              <w:widowControl w:val="0"/>
            </w:pPr>
            <w:r w:rsidRPr="000670FE">
              <w:t>Comment</w:t>
            </w:r>
          </w:p>
        </w:tc>
        <w:tc>
          <w:tcPr>
            <w:tcW w:w="1463" w:type="dxa"/>
          </w:tcPr>
          <w:p w14:paraId="04D170DC" w14:textId="77777777" w:rsidR="005377F9" w:rsidRPr="000670FE" w:rsidRDefault="005377F9" w:rsidP="009A4AAA">
            <w:pPr>
              <w:pStyle w:val="TAH"/>
              <w:keepLines w:val="0"/>
              <w:widowControl w:val="0"/>
            </w:pPr>
            <w:r w:rsidRPr="000670FE">
              <w:t>Reference</w:t>
            </w:r>
          </w:p>
        </w:tc>
        <w:tc>
          <w:tcPr>
            <w:tcW w:w="1057" w:type="dxa"/>
          </w:tcPr>
          <w:p w14:paraId="71E3516E" w14:textId="77777777" w:rsidR="005377F9" w:rsidRPr="000670FE" w:rsidRDefault="005377F9" w:rsidP="009A4AAA">
            <w:pPr>
              <w:pStyle w:val="TAH"/>
              <w:keepLines w:val="0"/>
              <w:widowControl w:val="0"/>
            </w:pPr>
            <w:r w:rsidRPr="000670FE">
              <w:t>Condition</w:t>
            </w:r>
          </w:p>
        </w:tc>
      </w:tr>
      <w:tr w:rsidR="005377F9" w:rsidRPr="000670FE" w14:paraId="464B1B69" w14:textId="77777777" w:rsidTr="009A4AAA">
        <w:tc>
          <w:tcPr>
            <w:tcW w:w="2677" w:type="dxa"/>
          </w:tcPr>
          <w:p w14:paraId="00569A95" w14:textId="77777777" w:rsidR="005377F9" w:rsidRPr="000670FE" w:rsidRDefault="005377F9" w:rsidP="009A4AAA">
            <w:pPr>
              <w:pStyle w:val="TAL"/>
              <w:rPr>
                <w:b/>
                <w:bCs/>
              </w:rPr>
            </w:pPr>
            <w:r w:rsidRPr="000670FE">
              <w:rPr>
                <w:b/>
                <w:bCs/>
              </w:rPr>
              <w:t>Content-Type</w:t>
            </w:r>
          </w:p>
        </w:tc>
        <w:tc>
          <w:tcPr>
            <w:tcW w:w="2160" w:type="dxa"/>
          </w:tcPr>
          <w:p w14:paraId="1574E97F" w14:textId="77777777" w:rsidR="005377F9" w:rsidRPr="000670FE" w:rsidRDefault="005377F9" w:rsidP="009A4AAA">
            <w:pPr>
              <w:pStyle w:val="TAL"/>
            </w:pPr>
            <w:r w:rsidRPr="000670FE">
              <w:t>not present</w:t>
            </w:r>
          </w:p>
        </w:tc>
        <w:tc>
          <w:tcPr>
            <w:tcW w:w="2160" w:type="dxa"/>
            <w:tcBorders>
              <w:bottom w:val="single" w:sz="4" w:space="0" w:color="auto"/>
            </w:tcBorders>
          </w:tcPr>
          <w:p w14:paraId="412E7CCA" w14:textId="77777777" w:rsidR="005377F9" w:rsidRPr="000670FE" w:rsidRDefault="005377F9" w:rsidP="009A4AAA">
            <w:pPr>
              <w:pStyle w:val="TAL"/>
            </w:pPr>
          </w:p>
        </w:tc>
        <w:tc>
          <w:tcPr>
            <w:tcW w:w="1463" w:type="dxa"/>
          </w:tcPr>
          <w:p w14:paraId="2F761673" w14:textId="77777777" w:rsidR="005377F9" w:rsidRPr="000670FE" w:rsidRDefault="005377F9" w:rsidP="009A4AAA">
            <w:pPr>
              <w:pStyle w:val="TAL"/>
            </w:pPr>
          </w:p>
        </w:tc>
        <w:tc>
          <w:tcPr>
            <w:tcW w:w="1057" w:type="dxa"/>
          </w:tcPr>
          <w:p w14:paraId="60480740" w14:textId="77777777" w:rsidR="005377F9" w:rsidRPr="000670FE" w:rsidRDefault="005377F9" w:rsidP="009A4AAA">
            <w:pPr>
              <w:pStyle w:val="TAL"/>
            </w:pPr>
          </w:p>
        </w:tc>
      </w:tr>
      <w:tr w:rsidR="005377F9" w:rsidRPr="000670FE" w14:paraId="1659EAD7" w14:textId="77777777" w:rsidTr="009A4AAA">
        <w:tc>
          <w:tcPr>
            <w:tcW w:w="2677" w:type="dxa"/>
          </w:tcPr>
          <w:p w14:paraId="4A6759F8" w14:textId="77777777" w:rsidR="005377F9" w:rsidRPr="000670FE" w:rsidRDefault="005377F9" w:rsidP="009A4AAA">
            <w:pPr>
              <w:pStyle w:val="TAL"/>
              <w:rPr>
                <w:b/>
                <w:bCs/>
              </w:rPr>
            </w:pPr>
            <w:r w:rsidRPr="000670FE">
              <w:rPr>
                <w:b/>
                <w:bCs/>
              </w:rPr>
              <w:t>Content-Length</w:t>
            </w:r>
          </w:p>
        </w:tc>
        <w:tc>
          <w:tcPr>
            <w:tcW w:w="2160" w:type="dxa"/>
          </w:tcPr>
          <w:p w14:paraId="79F35C3A" w14:textId="77777777" w:rsidR="005377F9" w:rsidRPr="000670FE" w:rsidRDefault="005377F9" w:rsidP="009A4AAA">
            <w:pPr>
              <w:pStyle w:val="TAL"/>
            </w:pPr>
          </w:p>
        </w:tc>
        <w:tc>
          <w:tcPr>
            <w:tcW w:w="2160" w:type="dxa"/>
            <w:tcBorders>
              <w:top w:val="single" w:sz="4" w:space="0" w:color="auto"/>
              <w:bottom w:val="single" w:sz="4" w:space="0" w:color="auto"/>
            </w:tcBorders>
          </w:tcPr>
          <w:p w14:paraId="082614CF" w14:textId="77777777" w:rsidR="005377F9" w:rsidRPr="000670FE" w:rsidRDefault="005377F9" w:rsidP="009A4AAA">
            <w:pPr>
              <w:pStyle w:val="TAL"/>
            </w:pPr>
          </w:p>
        </w:tc>
        <w:tc>
          <w:tcPr>
            <w:tcW w:w="1463" w:type="dxa"/>
          </w:tcPr>
          <w:p w14:paraId="37F906DE" w14:textId="77777777" w:rsidR="005377F9" w:rsidRPr="000670FE" w:rsidRDefault="005377F9" w:rsidP="009A4AAA">
            <w:pPr>
              <w:pStyle w:val="TAL"/>
            </w:pPr>
          </w:p>
        </w:tc>
        <w:tc>
          <w:tcPr>
            <w:tcW w:w="1057" w:type="dxa"/>
          </w:tcPr>
          <w:p w14:paraId="678938EE" w14:textId="77777777" w:rsidR="005377F9" w:rsidRPr="000670FE" w:rsidRDefault="005377F9" w:rsidP="009A4AAA">
            <w:pPr>
              <w:pStyle w:val="TAL"/>
            </w:pPr>
          </w:p>
        </w:tc>
      </w:tr>
      <w:tr w:rsidR="005377F9" w:rsidRPr="000670FE" w14:paraId="7352B9BA" w14:textId="77777777" w:rsidTr="009A4AAA">
        <w:tc>
          <w:tcPr>
            <w:tcW w:w="2677" w:type="dxa"/>
          </w:tcPr>
          <w:p w14:paraId="1292EE8F" w14:textId="77777777" w:rsidR="005377F9" w:rsidRPr="000670FE" w:rsidRDefault="005377F9" w:rsidP="009A4AAA">
            <w:pPr>
              <w:pStyle w:val="TAL"/>
              <w:rPr>
                <w:sz w:val="20"/>
              </w:rPr>
            </w:pPr>
            <w:r w:rsidRPr="000670FE">
              <w:rPr>
                <w:sz w:val="20"/>
              </w:rPr>
              <w:t xml:space="preserve">  value</w:t>
            </w:r>
          </w:p>
        </w:tc>
        <w:tc>
          <w:tcPr>
            <w:tcW w:w="2160" w:type="dxa"/>
          </w:tcPr>
          <w:p w14:paraId="29D69D1F" w14:textId="77777777" w:rsidR="005377F9" w:rsidRPr="000670FE" w:rsidRDefault="005377F9" w:rsidP="009A4AAA">
            <w:pPr>
              <w:pStyle w:val="TAL"/>
              <w:rPr>
                <w:sz w:val="20"/>
              </w:rPr>
            </w:pPr>
            <w:r w:rsidRPr="000670FE">
              <w:rPr>
                <w:sz w:val="20"/>
              </w:rPr>
              <w:t>'0'</w:t>
            </w:r>
          </w:p>
        </w:tc>
        <w:tc>
          <w:tcPr>
            <w:tcW w:w="2160" w:type="dxa"/>
            <w:tcBorders>
              <w:top w:val="single" w:sz="4" w:space="0" w:color="auto"/>
              <w:bottom w:val="single" w:sz="4" w:space="0" w:color="auto"/>
            </w:tcBorders>
          </w:tcPr>
          <w:p w14:paraId="29567871" w14:textId="77777777" w:rsidR="005377F9" w:rsidRPr="000670FE" w:rsidRDefault="005377F9" w:rsidP="009A4AAA">
            <w:pPr>
              <w:pStyle w:val="TAL"/>
            </w:pPr>
            <w:r w:rsidRPr="000670FE">
              <w:t>No message body included</w:t>
            </w:r>
          </w:p>
        </w:tc>
        <w:tc>
          <w:tcPr>
            <w:tcW w:w="1463" w:type="dxa"/>
          </w:tcPr>
          <w:p w14:paraId="75575A25" w14:textId="77777777" w:rsidR="005377F9" w:rsidRPr="000670FE" w:rsidRDefault="005377F9" w:rsidP="009A4AAA">
            <w:pPr>
              <w:pStyle w:val="TAL"/>
              <w:rPr>
                <w:sz w:val="20"/>
              </w:rPr>
            </w:pPr>
          </w:p>
        </w:tc>
        <w:tc>
          <w:tcPr>
            <w:tcW w:w="1057" w:type="dxa"/>
          </w:tcPr>
          <w:p w14:paraId="332A2824" w14:textId="77777777" w:rsidR="005377F9" w:rsidRPr="000670FE" w:rsidRDefault="005377F9" w:rsidP="009A4AAA">
            <w:pPr>
              <w:pStyle w:val="TAL"/>
              <w:rPr>
                <w:sz w:val="20"/>
              </w:rPr>
            </w:pPr>
          </w:p>
        </w:tc>
      </w:tr>
    </w:tbl>
    <w:p w14:paraId="47AC0DCE" w14:textId="77777777" w:rsidR="005377F9" w:rsidRPr="000670FE" w:rsidRDefault="005377F9" w:rsidP="005377F9"/>
    <w:p w14:paraId="24CF5D18" w14:textId="77777777" w:rsidR="00784A32" w:rsidRPr="000670FE" w:rsidRDefault="00784A32" w:rsidP="00784A32">
      <w:pPr>
        <w:pStyle w:val="Heading3"/>
      </w:pPr>
      <w:r w:rsidRPr="000670FE">
        <w:t>6.1.2</w:t>
      </w:r>
      <w:r w:rsidRPr="000670FE">
        <w:tab/>
        <w:t>Chat Group Call</w:t>
      </w:r>
      <w:bookmarkEnd w:id="181"/>
      <w:bookmarkEnd w:id="182"/>
    </w:p>
    <w:p w14:paraId="423326CE" w14:textId="77777777" w:rsidR="00784A32" w:rsidRPr="000670FE" w:rsidRDefault="00784A32" w:rsidP="00784A32">
      <w:pPr>
        <w:pStyle w:val="Heading4"/>
      </w:pPr>
      <w:bookmarkStart w:id="228" w:name="_Toc52787527"/>
      <w:bookmarkStart w:id="229" w:name="_Toc52787708"/>
      <w:r w:rsidRPr="000670FE">
        <w:t>6.1.2.1</w:t>
      </w:r>
      <w:r w:rsidRPr="000670FE">
        <w:tab/>
        <w:t>On-network / Chat Group Call / Join Chat Group Session / End Chat Group Call / Client Originated (CO)</w:t>
      </w:r>
      <w:bookmarkEnd w:id="228"/>
      <w:bookmarkEnd w:id="229"/>
    </w:p>
    <w:p w14:paraId="3F647272" w14:textId="77777777" w:rsidR="00784A32" w:rsidRPr="000670FE" w:rsidRDefault="00784A32" w:rsidP="00D35E6A">
      <w:pPr>
        <w:pStyle w:val="Heading5"/>
      </w:pPr>
      <w:bookmarkStart w:id="230" w:name="_Toc52787528"/>
      <w:bookmarkStart w:id="231" w:name="_Toc52787709"/>
      <w:r w:rsidRPr="000670FE">
        <w:t>6.1.2.1.1</w:t>
      </w:r>
      <w:r w:rsidRPr="000670FE">
        <w:tab/>
        <w:t>Test Purpose (TP)</w:t>
      </w:r>
      <w:bookmarkEnd w:id="230"/>
      <w:bookmarkEnd w:id="231"/>
    </w:p>
    <w:p w14:paraId="0B874F71" w14:textId="77777777" w:rsidR="00784A32" w:rsidRPr="000670FE" w:rsidRDefault="00784A32" w:rsidP="00784A32">
      <w:pPr>
        <w:pStyle w:val="H6"/>
      </w:pPr>
      <w:r w:rsidRPr="000670FE">
        <w:t>(1)</w:t>
      </w:r>
    </w:p>
    <w:p w14:paraId="60FF553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3E756E3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12B74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on-demand MCVideo group session using a MCVideo group identity identifying a chat MCVideo group }</w:t>
      </w:r>
    </w:p>
    <w:p w14:paraId="7B0F1E6C"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requests to join the Chat Group Call by generating a SIP INVITE message </w:t>
      </w:r>
      <w:r w:rsidRPr="000670FE">
        <w:rPr>
          <w:b/>
          <w:noProof w:val="0"/>
        </w:rPr>
        <w:t>and</w:t>
      </w:r>
      <w:r w:rsidRPr="000670FE">
        <w:rPr>
          <w:noProof w:val="0"/>
        </w:rPr>
        <w:t>, after indication from the MCVideo server that Transmission is granted, the UE (MCVideo Client) provides transmission granted notification to the user and respects Transmission Control }</w:t>
      </w:r>
    </w:p>
    <w:p w14:paraId="0E0F1571" w14:textId="77777777" w:rsidR="00784A32" w:rsidRPr="000670FE" w:rsidRDefault="00784A32" w:rsidP="00784A32">
      <w:pPr>
        <w:pStyle w:val="PL"/>
        <w:rPr>
          <w:noProof w:val="0"/>
        </w:rPr>
      </w:pPr>
      <w:r w:rsidRPr="000670FE">
        <w:rPr>
          <w:noProof w:val="0"/>
        </w:rPr>
        <w:t xml:space="preserve">            }</w:t>
      </w:r>
    </w:p>
    <w:p w14:paraId="73B63B6E" w14:textId="77777777" w:rsidR="00784A32" w:rsidRPr="000670FE" w:rsidRDefault="00784A32" w:rsidP="00784A32">
      <w:pPr>
        <w:pStyle w:val="PL"/>
        <w:rPr>
          <w:noProof w:val="0"/>
        </w:rPr>
      </w:pPr>
    </w:p>
    <w:p w14:paraId="3112F1AF" w14:textId="77777777" w:rsidR="00784A32" w:rsidRPr="000670FE" w:rsidRDefault="00784A32" w:rsidP="00784A32">
      <w:pPr>
        <w:pStyle w:val="H6"/>
      </w:pPr>
      <w:r w:rsidRPr="000670FE">
        <w:t>(2)</w:t>
      </w:r>
    </w:p>
    <w:p w14:paraId="3ECE90D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Chat Group</w:t>
      </w:r>
      <w:r w:rsidRPr="000670FE">
        <w:rPr>
          <w:noProof w:val="0"/>
          <w:color w:val="FF0000"/>
        </w:rPr>
        <w:t xml:space="preserve"> </w:t>
      </w:r>
      <w:r w:rsidRPr="000670FE">
        <w:rPr>
          <w:noProof w:val="0"/>
        </w:rPr>
        <w:t>Call }</w:t>
      </w:r>
    </w:p>
    <w:p w14:paraId="1596EF1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A5EB8D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14:paraId="7EE6037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Transmission End Request, and respects Transmission Control (Transmission Granted, Transmission Control ACK, Transmission End Request, Transmission End Response, Transmission Idle) }</w:t>
      </w:r>
    </w:p>
    <w:p w14:paraId="5920EE7C" w14:textId="77777777" w:rsidR="00784A32" w:rsidRPr="000670FE" w:rsidRDefault="00784A32" w:rsidP="00784A32">
      <w:pPr>
        <w:pStyle w:val="PL"/>
        <w:rPr>
          <w:noProof w:val="0"/>
        </w:rPr>
      </w:pPr>
      <w:r w:rsidRPr="000670FE">
        <w:rPr>
          <w:noProof w:val="0"/>
        </w:rPr>
        <w:t xml:space="preserve">            }</w:t>
      </w:r>
    </w:p>
    <w:p w14:paraId="5F69F2AC" w14:textId="77777777" w:rsidR="00784A32" w:rsidRPr="000670FE" w:rsidRDefault="00784A32" w:rsidP="00784A32">
      <w:pPr>
        <w:pStyle w:val="PL"/>
        <w:rPr>
          <w:noProof w:val="0"/>
        </w:rPr>
      </w:pPr>
    </w:p>
    <w:p w14:paraId="7E8F9256" w14:textId="77777777" w:rsidR="00784A32" w:rsidRPr="000670FE" w:rsidRDefault="00784A32" w:rsidP="00784A32">
      <w:pPr>
        <w:pStyle w:val="H6"/>
      </w:pPr>
      <w:r w:rsidRPr="000670FE">
        <w:t>(3)</w:t>
      </w:r>
    </w:p>
    <w:p w14:paraId="64EDF5F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Chat Group</w:t>
      </w:r>
      <w:r w:rsidRPr="000670FE">
        <w:rPr>
          <w:noProof w:val="0"/>
          <w:color w:val="FF0000"/>
        </w:rPr>
        <w:t xml:space="preserve"> </w:t>
      </w:r>
      <w:r w:rsidRPr="000670FE">
        <w:rPr>
          <w:noProof w:val="0"/>
        </w:rPr>
        <w:t>Call }</w:t>
      </w:r>
    </w:p>
    <w:p w14:paraId="1802B16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5D2CC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end the ongoing MCVideo Chat Group Call }</w:t>
      </w:r>
    </w:p>
    <w:p w14:paraId="238C0FD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w:t>
      </w:r>
    </w:p>
    <w:p w14:paraId="4F483F09" w14:textId="77777777" w:rsidR="00784A32" w:rsidRPr="000670FE" w:rsidRDefault="00784A32" w:rsidP="00784A32">
      <w:pPr>
        <w:pStyle w:val="PL"/>
        <w:rPr>
          <w:noProof w:val="0"/>
        </w:rPr>
      </w:pPr>
      <w:r w:rsidRPr="000670FE">
        <w:rPr>
          <w:noProof w:val="0"/>
        </w:rPr>
        <w:t xml:space="preserve">            }</w:t>
      </w:r>
    </w:p>
    <w:p w14:paraId="21A72240" w14:textId="77777777" w:rsidR="00784A32" w:rsidRPr="000670FE" w:rsidRDefault="00784A32" w:rsidP="00784A32">
      <w:pPr>
        <w:pStyle w:val="PL"/>
        <w:rPr>
          <w:noProof w:val="0"/>
        </w:rPr>
      </w:pPr>
    </w:p>
    <w:p w14:paraId="23D9ACE5" w14:textId="77777777" w:rsidR="00784A32" w:rsidRPr="000670FE" w:rsidRDefault="00784A32" w:rsidP="00784A32">
      <w:pPr>
        <w:pStyle w:val="H6"/>
      </w:pPr>
      <w:r w:rsidRPr="000670FE">
        <w:t>6.1.2.1.2</w:t>
      </w:r>
      <w:r w:rsidRPr="000670FE">
        <w:tab/>
        <w:t>Conformance requirements</w:t>
      </w:r>
    </w:p>
    <w:p w14:paraId="70CA9725" w14:textId="77777777" w:rsidR="00784A32" w:rsidRPr="000670FE" w:rsidRDefault="00784A32" w:rsidP="00784A32">
      <w:r w:rsidRPr="000670FE">
        <w:t xml:space="preserve">References: The conformance requirements covered in the present TC are specified in: TS 24.281, clause 9.2.2.2.1.1; Also, TS 24.581, clause 6.2.1, 6.2.4.1, 6.2.4.4.6, 6.2.4.5.3, 6.2.4.6.4.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27154AFF" w14:textId="77777777" w:rsidR="00784A32" w:rsidRPr="000670FE" w:rsidRDefault="00784A32" w:rsidP="00784A32">
      <w:r w:rsidRPr="000670FE">
        <w:t>[TS 24.281 clause 9.2.2.2.1.1]</w:t>
      </w:r>
    </w:p>
    <w:p w14:paraId="76EAE97B" w14:textId="77777777" w:rsidR="00784A32" w:rsidRPr="000670FE" w:rsidRDefault="00784A32" w:rsidP="00784A32">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D0C1383" w14:textId="77777777" w:rsidR="00784A32" w:rsidRPr="000670FE" w:rsidRDefault="00784A32" w:rsidP="00784A32">
      <w:r w:rsidRPr="000670FE">
        <w:t>The MCVideo client:</w:t>
      </w:r>
    </w:p>
    <w:p w14:paraId="43555DEF" w14:textId="77777777" w:rsidR="00784A32" w:rsidRPr="000670FE" w:rsidRDefault="00784A32" w:rsidP="00784A32">
      <w:pPr>
        <w:pStyle w:val="B1"/>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0670FE" w:rsidRDefault="00784A32" w:rsidP="00784A32">
      <w:pPr>
        <w:pStyle w:val="B1"/>
      </w:pPr>
      <w:r w:rsidRPr="000670FE">
        <w:t>2)</w:t>
      </w:r>
      <w:r w:rsidRPr="000670FE">
        <w:tab/>
        <w:t>if the MCVideo user has requested the origination of an MCVideo imminent peril group call, the MCVideo client shall comply with the procedures in subclause 6.2.8.1.9;</w:t>
      </w:r>
    </w:p>
    <w:p w14:paraId="7B1B39CC"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5E854B95"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r w:rsidRPr="000670FE">
        <w:t>];</w:t>
      </w:r>
    </w:p>
    <w:p w14:paraId="3AB1725D" w14:textId="77777777" w:rsidR="00784A32" w:rsidRPr="000670FE" w:rsidRDefault="00784A32" w:rsidP="00784A32">
      <w:pPr>
        <w:pStyle w:val="B1"/>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447D2E74" w14:textId="77777777" w:rsidR="00784A32" w:rsidRPr="000670FE" w:rsidRDefault="00784A32" w:rsidP="00784A32">
      <w:pPr>
        <w:pStyle w:val="B1"/>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116BFBB9" w14:textId="77777777" w:rsidR="00784A32" w:rsidRPr="000670FE" w:rsidRDefault="00784A32" w:rsidP="00784A32">
      <w:pPr>
        <w:pStyle w:val="B1"/>
      </w:pPr>
      <w:r w:rsidRPr="000670FE">
        <w:t>7)</w:t>
      </w:r>
      <w:r w:rsidRPr="000670FE">
        <w:tab/>
        <w:t>should include the "timer" option tag in the Supported header field;</w:t>
      </w:r>
    </w:p>
    <w:p w14:paraId="76A4AB0A" w14:textId="77777777" w:rsidR="00784A32" w:rsidRPr="000670FE" w:rsidRDefault="00784A32" w:rsidP="00784A32">
      <w:pPr>
        <w:pStyle w:val="B1"/>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"uac";</w:t>
      </w:r>
    </w:p>
    <w:p w14:paraId="26429FBC" w14:textId="77777777" w:rsidR="00784A32" w:rsidRPr="000670FE" w:rsidRDefault="00784A32" w:rsidP="00784A32">
      <w:pPr>
        <w:pStyle w:val="B1"/>
      </w:pPr>
      <w:r w:rsidRPr="000670FE">
        <w:t>9)</w:t>
      </w:r>
      <w:r w:rsidRPr="000670FE">
        <w:tab/>
        <w:t>shall set the Request-URI of the SIP INVITE request to the public service identity identifying the participating MCVideo function serving the MCVideo user;</w:t>
      </w:r>
    </w:p>
    <w:p w14:paraId="64F6C7EF"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6A611774" w14:textId="77777777" w:rsidR="00784A32" w:rsidRPr="000670FE" w:rsidRDefault="00784A32" w:rsidP="00784A32">
      <w:pPr>
        <w:pStyle w:val="B1"/>
      </w:pPr>
      <w:r w:rsidRPr="000670FE">
        <w:t>10)</w:t>
      </w:r>
      <w:r w:rsidRPr="000670FE">
        <w:tab/>
        <w:t>may include a P-Preferred-Identity header field in the SIP INVITE request containing a public user identity as specified in 3GPP TS 24.229 [</w:t>
      </w:r>
      <w:r w:rsidRPr="000670FE">
        <w:rPr>
          <w:lang w:eastAsia="zh-CN"/>
        </w:rPr>
        <w:t>11</w:t>
      </w:r>
      <w:r w:rsidRPr="000670FE">
        <w:t>];</w:t>
      </w:r>
    </w:p>
    <w:p w14:paraId="29CDB21B" w14:textId="77777777" w:rsidR="00784A32" w:rsidRPr="000670FE" w:rsidRDefault="00784A32" w:rsidP="00784A32">
      <w:pPr>
        <w:pStyle w:val="B1"/>
      </w:pPr>
      <w:r w:rsidRPr="000670FE">
        <w:t>11)</w:t>
      </w:r>
      <w:r w:rsidRPr="000670FE">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0670FE" w:rsidRDefault="00784A32" w:rsidP="00784A32">
      <w:pPr>
        <w:pStyle w:val="B1"/>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0670FE" w:rsidRDefault="00784A32" w:rsidP="00784A32">
      <w:pPr>
        <w:pStyle w:val="B1"/>
      </w:pPr>
      <w:r w:rsidRPr="000670FE">
        <w:t>13)</w:t>
      </w:r>
      <w:r w:rsidRPr="000670FE">
        <w:tab/>
        <w:t>shall contain an application/vnd.3gpp.mcvideo-info+xml MIME body with the &lt;mcvideoinfo&gt; element containing the &lt;mcvideo-Params&gt; element with:</w:t>
      </w:r>
    </w:p>
    <w:p w14:paraId="23EFAFE8" w14:textId="77777777" w:rsidR="00784A32" w:rsidRPr="000670FE" w:rsidRDefault="00784A32" w:rsidP="00784A32">
      <w:pPr>
        <w:pStyle w:val="B2"/>
      </w:pPr>
      <w:r w:rsidRPr="000670FE">
        <w:t>a)</w:t>
      </w:r>
      <w:r w:rsidRPr="000670FE">
        <w:tab/>
        <w:t>the &lt;session-type&gt; element set to a value of "chat";</w:t>
      </w:r>
    </w:p>
    <w:p w14:paraId="3D3C1A58" w14:textId="77777777" w:rsidR="00784A32" w:rsidRPr="000670FE" w:rsidRDefault="00784A32" w:rsidP="00784A32">
      <w:pPr>
        <w:pStyle w:val="B2"/>
        <w:rPr>
          <w:rFonts w:eastAsia="Malgun Gothic"/>
        </w:rPr>
      </w:pPr>
      <w:r w:rsidRPr="000670FE">
        <w:rPr>
          <w:rFonts w:eastAsia="Malgun Gothic"/>
        </w:rPr>
        <w:t>b)</w:t>
      </w:r>
      <w:r w:rsidRPr="000670FE">
        <w:rPr>
          <w:rFonts w:eastAsia="Malgun Gothic"/>
        </w:rPr>
        <w:tab/>
        <w:t>the &lt;mcvideo-request-uri&gt; element set to the group identity; and</w:t>
      </w:r>
    </w:p>
    <w:p w14:paraId="45CB6B40" w14:textId="77777777" w:rsidR="00784A32" w:rsidRPr="000670FE" w:rsidRDefault="00784A32" w:rsidP="00784A32">
      <w:pPr>
        <w:pStyle w:val="B2"/>
        <w:rPr>
          <w:rFonts w:eastAsia="Malgun Gothic"/>
        </w:rPr>
      </w:pPr>
      <w:r w:rsidRPr="000670FE">
        <w:rPr>
          <w:rFonts w:eastAsia="Malgun Gothic"/>
        </w:rPr>
        <w:t>c)</w:t>
      </w:r>
      <w:r w:rsidRPr="000670FE">
        <w:rPr>
          <w:rFonts w:eastAsia="Malgun Gothic"/>
        </w:rPr>
        <w:tab/>
      </w:r>
      <w:r w:rsidRPr="000670FE">
        <w:t>the &lt;mcvideo-client-id&gt; element set to the MCVideo client ID of the originating MCVideo client;</w:t>
      </w:r>
    </w:p>
    <w:p w14:paraId="27DE4274" w14:textId="77777777" w:rsidR="00784A32" w:rsidRPr="000670FE" w:rsidRDefault="00784A32" w:rsidP="00784A32">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0670FE" w:rsidRDefault="00784A32" w:rsidP="00784A32">
      <w:pPr>
        <w:pStyle w:val="B1"/>
      </w:pPr>
      <w:r w:rsidRPr="000670FE">
        <w:t>14)</w:t>
      </w:r>
      <w:r w:rsidRPr="000670FE">
        <w:tab/>
        <w:t>shall include in the SIP INVITE request an SDP offer according to 3GPP TS 24.229 [</w:t>
      </w:r>
      <w:r w:rsidRPr="000670FE">
        <w:rPr>
          <w:lang w:eastAsia="zh-CN"/>
        </w:rPr>
        <w:t>11</w:t>
      </w:r>
      <w:r w:rsidRPr="000670FE">
        <w:t>] with the clarifications specified in subclause 6.2.1;</w:t>
      </w:r>
    </w:p>
    <w:p w14:paraId="129C21D6" w14:textId="77777777" w:rsidR="00784A32" w:rsidRPr="000670FE" w:rsidRDefault="00784A32" w:rsidP="00784A32">
      <w:pPr>
        <w:pStyle w:val="B1"/>
      </w:pPr>
      <w:r w:rsidRPr="000670FE">
        <w:t>15)</w:t>
      </w:r>
      <w:r w:rsidRPr="000670FE">
        <w:tab/>
        <w:t>if an implicit transmission request is required, shall indicate this as specified in subclause 6.4; and</w:t>
      </w:r>
    </w:p>
    <w:p w14:paraId="0ACABF26" w14:textId="77777777" w:rsidR="00784A32" w:rsidRPr="000670FE" w:rsidRDefault="00784A32" w:rsidP="00784A32">
      <w:pPr>
        <w:pStyle w:val="B1"/>
      </w:pPr>
      <w:r w:rsidRPr="000670FE">
        <w:t>16)</w:t>
      </w:r>
      <w:r w:rsidRPr="000670FE">
        <w:tab/>
        <w:t>shall send the SIP INVITE request according to 3GPP TS 24.229 [</w:t>
      </w:r>
      <w:r w:rsidRPr="000670FE">
        <w:rPr>
          <w:lang w:eastAsia="zh-CN"/>
        </w:rPr>
        <w:t>11</w:t>
      </w:r>
      <w:r w:rsidRPr="000670FE">
        <w:t>].</w:t>
      </w:r>
    </w:p>
    <w:p w14:paraId="1F13D552" w14:textId="77777777" w:rsidR="00784A32" w:rsidRPr="000670FE" w:rsidRDefault="00784A32" w:rsidP="00784A32">
      <w:r w:rsidRPr="000670FE">
        <w:t>On receiving a SIP 2xx response to the SIP INVITE request, the MCVideo client:</w:t>
      </w:r>
    </w:p>
    <w:p w14:paraId="56EB6D53"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20CDEE62" w14:textId="77777777" w:rsidR="00784A32" w:rsidRPr="000670FE" w:rsidRDefault="00784A32" w:rsidP="00784A32">
      <w:pPr>
        <w:pStyle w:val="B1"/>
      </w:pPr>
      <w:r w:rsidRPr="000670FE">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0670FE" w:rsidRDefault="00784A32" w:rsidP="00784A32">
      <w:r w:rsidRPr="000670FE">
        <w:t>On receiving a SIP 4xx response, a SIP 5xx response or a SIP 6xx response to the SIP INVITE request:</w:t>
      </w:r>
    </w:p>
    <w:p w14:paraId="63622BAF" w14:textId="77777777" w:rsidR="00784A32" w:rsidRPr="000670FE" w:rsidRDefault="00784A32" w:rsidP="00784A32">
      <w:pPr>
        <w:pStyle w:val="B1"/>
      </w:pPr>
      <w:r w:rsidRPr="000670FE">
        <w:t>1)</w:t>
      </w:r>
      <w:r w:rsidRPr="000670FE">
        <w:tab/>
        <w:t>if the MCVideo emergency group call state is set to "MVEGC 2: emergency-call-requested" or "MVEGC 3: emergency-call-granted"; or</w:t>
      </w:r>
    </w:p>
    <w:p w14:paraId="4832B962" w14:textId="77777777" w:rsidR="00784A32" w:rsidRPr="000670FE" w:rsidRDefault="00784A32" w:rsidP="00784A32">
      <w:pPr>
        <w:pStyle w:val="B1"/>
      </w:pPr>
      <w:r w:rsidRPr="000670FE">
        <w:t>2)</w:t>
      </w:r>
      <w:r w:rsidRPr="000670FE">
        <w:tab/>
        <w:t>if the MCVideo imminent peril group call state is set to "MVIGC 2: imminent-peril-call-requested" or "MVIGC 3: imminent-peril-call-granted";</w:t>
      </w:r>
    </w:p>
    <w:p w14:paraId="5CFEB227" w14:textId="77777777" w:rsidR="00784A32" w:rsidRPr="000670FE" w:rsidRDefault="00784A32" w:rsidP="00784A32">
      <w:pPr>
        <w:pStyle w:val="B1"/>
        <w:ind w:left="0" w:firstLine="0"/>
      </w:pPr>
      <w:r w:rsidRPr="000670FE">
        <w:t>the MCVideo client shall perform the actions specified in subclause 6.2.8.1.5.</w:t>
      </w:r>
    </w:p>
    <w:p w14:paraId="32055BEF"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12A4AA88" w14:textId="77777777" w:rsidR="00784A32" w:rsidRPr="000670FE" w:rsidRDefault="00784A32" w:rsidP="00784A32">
      <w:r w:rsidRPr="000670FE">
        <w:t>[TS 24.581, clause 6.2.1]</w:t>
      </w:r>
    </w:p>
    <w:p w14:paraId="522EDA8D"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0670FE" w:rsidRDefault="00784A32" w:rsidP="00784A32">
      <w:r w:rsidRPr="000670FE">
        <w:t>The SIP INVITE request sent by the application and signalling plane:</w:t>
      </w:r>
    </w:p>
    <w:p w14:paraId="495862F6"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5ED957F3" w14:textId="77777777" w:rsidR="00784A32" w:rsidRPr="000670FE" w:rsidRDefault="00784A32" w:rsidP="00784A32">
      <w:pPr>
        <w:pStyle w:val="B1"/>
      </w:pPr>
      <w:r w:rsidRPr="000670FE">
        <w:t>2.</w:t>
      </w:r>
      <w:r w:rsidRPr="000670FE">
        <w:tab/>
        <w:t>shall not be regarded as an implicit Transmission request in case of a rejoin to an already on-going group call.</w:t>
      </w:r>
    </w:p>
    <w:p w14:paraId="530FE449"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0670FE" w:rsidRDefault="00784A32" w:rsidP="00784A32">
      <w:r w:rsidRPr="000670FE">
        <w:t>[TS 24.581, clause 6.2.4.1]</w:t>
      </w:r>
    </w:p>
    <w:p w14:paraId="0B606BE3" w14:textId="77777777" w:rsidR="00784A32" w:rsidRPr="000670FE" w:rsidRDefault="00784A32" w:rsidP="00784A32">
      <w:r w:rsidRPr="000670FE">
        <w:t>The transmission participant shall behave according to the state diagram and the state transitions specified in this subclause.</w:t>
      </w:r>
    </w:p>
    <w:p w14:paraId="0D17A52E" w14:textId="77777777" w:rsidR="00784A32" w:rsidRPr="000670FE" w:rsidRDefault="00784A32" w:rsidP="00784A32">
      <w:r w:rsidRPr="000670FE">
        <w:t>Figure 6.2.4.1-1 shows the state diagram for 'Transmission participant state transition diagram for basic transmission control operation'.</w:t>
      </w:r>
    </w:p>
    <w:p w14:paraId="5F2894A6" w14:textId="77777777" w:rsidR="00784A32" w:rsidRPr="000670FE" w:rsidRDefault="00784A32" w:rsidP="00784A32">
      <w:r w:rsidRPr="000670FE">
        <w:t>…</w:t>
      </w:r>
    </w:p>
    <w:p w14:paraId="32DB9453" w14:textId="77777777" w:rsidR="00784A32" w:rsidRPr="000670FE" w:rsidRDefault="00784A32" w:rsidP="00784A32">
      <w:r w:rsidRPr="000670FE">
        <w:t>State details are explained in the following subclauses.</w:t>
      </w:r>
    </w:p>
    <w:p w14:paraId="2CD5FCD6" w14:textId="77777777" w:rsidR="00784A32" w:rsidRPr="000670FE" w:rsidRDefault="00784A32" w:rsidP="00784A32">
      <w:r w:rsidRPr="000670F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0670FE" w:rsidRDefault="00784A32" w:rsidP="00784A32">
      <w:pPr>
        <w:pStyle w:val="NO"/>
      </w:pPr>
      <w:r w:rsidRPr="000670FE">
        <w:t>NOTE:</w:t>
      </w:r>
      <w:r w:rsidRPr="000670FE">
        <w:tab/>
        <w:t>A badly formatted transmission control message received in any state is ignored by the transmission participant and does not cause any change of the current state.</w:t>
      </w:r>
    </w:p>
    <w:p w14:paraId="53BF5657" w14:textId="77777777" w:rsidR="00784A32" w:rsidRPr="000670FE" w:rsidRDefault="00784A32" w:rsidP="00784A32">
      <w:r w:rsidRPr="000670FE">
        <w:t>[TS 24.581, clause 6.2.4.4.6]</w:t>
      </w:r>
    </w:p>
    <w:p w14:paraId="6E603320" w14:textId="77777777" w:rsidR="00784A32" w:rsidRPr="000670FE" w:rsidRDefault="00784A32" w:rsidP="00784A32">
      <w:r w:rsidRPr="000670FE">
        <w:t>Upon receiving a Transmission Granted message from the transmission control server, the transmission participant:</w:t>
      </w:r>
    </w:p>
    <w:p w14:paraId="7B964590" w14:textId="77777777" w:rsidR="00784A32" w:rsidRPr="000670FE" w:rsidRDefault="00784A32" w:rsidP="00784A32">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0670FE" w:rsidRDefault="00784A32" w:rsidP="00784A32">
      <w:pPr>
        <w:pStyle w:val="B2"/>
      </w:pPr>
      <w:r w:rsidRPr="000670FE">
        <w:t>a.</w:t>
      </w:r>
      <w:r w:rsidRPr="000670FE">
        <w:tab/>
        <w:t>shall include the Message Type field set to '0' (Transmission Granted); and</w:t>
      </w:r>
    </w:p>
    <w:p w14:paraId="0B84A280" w14:textId="77777777" w:rsidR="00784A32" w:rsidRPr="000670FE" w:rsidRDefault="00784A32" w:rsidP="00784A32">
      <w:pPr>
        <w:pStyle w:val="B2"/>
      </w:pPr>
      <w:r w:rsidRPr="000670FE">
        <w:t>b.</w:t>
      </w:r>
      <w:r w:rsidRPr="000670FE">
        <w:tab/>
        <w:t>shall include the Source field set to '0' (the transmission participant is the source);</w:t>
      </w:r>
    </w:p>
    <w:p w14:paraId="7A5AB980" w14:textId="77777777" w:rsidR="00784A32" w:rsidRPr="000670FE" w:rsidRDefault="00784A32" w:rsidP="00784A32">
      <w:pPr>
        <w:pStyle w:val="B1"/>
      </w:pPr>
      <w:r w:rsidRPr="000670FE">
        <w:t>2.</w:t>
      </w:r>
      <w:r w:rsidRPr="000670FE">
        <w:tab/>
        <w:t xml:space="preserve">shall store the SSRC of granted transmission participant received in the Transmission Granted message and use it in the RTP media packets until the transmission is </w:t>
      </w:r>
      <w:r w:rsidR="00530C26" w:rsidRPr="000670FE">
        <w:t>released</w:t>
      </w:r>
      <w:r w:rsidRPr="000670FE">
        <w:t>;</w:t>
      </w:r>
    </w:p>
    <w:p w14:paraId="058B5BC4" w14:textId="77777777" w:rsidR="00784A32" w:rsidRPr="000670FE" w:rsidRDefault="00784A32" w:rsidP="00784A32">
      <w:pPr>
        <w:pStyle w:val="B1"/>
      </w:pPr>
      <w:r w:rsidRPr="000670FE">
        <w:t>3.</w:t>
      </w:r>
      <w:r w:rsidRPr="000670FE">
        <w:tab/>
        <w:t>shall provide Transmission granted notification to the user, if not already done;</w:t>
      </w:r>
    </w:p>
    <w:p w14:paraId="4E4C0FD8" w14:textId="77777777" w:rsidR="00784A32" w:rsidRPr="000670FE" w:rsidRDefault="00784A32" w:rsidP="00784A32">
      <w:pPr>
        <w:pStyle w:val="B1"/>
      </w:pPr>
      <w:r w:rsidRPr="000670FE">
        <w:t>4.</w:t>
      </w:r>
      <w:r w:rsidRPr="000670FE">
        <w:tab/>
        <w:t>shall stop timer T100 (Transmission Request); and</w:t>
      </w:r>
    </w:p>
    <w:p w14:paraId="5708C0A9" w14:textId="77777777" w:rsidR="00784A32" w:rsidRPr="000670FE" w:rsidRDefault="00784A32" w:rsidP="00784A32">
      <w:pPr>
        <w:pStyle w:val="B1"/>
      </w:pPr>
      <w:r w:rsidRPr="000670FE">
        <w:t>5.</w:t>
      </w:r>
      <w:r w:rsidRPr="000670FE">
        <w:tab/>
        <w:t>shall enter the 'U: has permission to transmit' state.</w:t>
      </w:r>
    </w:p>
    <w:p w14:paraId="05D40284" w14:textId="77777777" w:rsidR="00784A32" w:rsidRPr="000670FE" w:rsidRDefault="00784A32" w:rsidP="00784A32">
      <w:r w:rsidRPr="000670FE">
        <w:t>[TS 24.581, clause 6.2.4.5.3]</w:t>
      </w:r>
    </w:p>
    <w:p w14:paraId="317143BE" w14:textId="77777777" w:rsidR="00784A32" w:rsidRPr="000670FE" w:rsidRDefault="00784A32" w:rsidP="00784A32">
      <w:r w:rsidRPr="000670FE">
        <w:t>Upon receiving an indication from the user to end the permission to send RTP media, the transmission participant:</w:t>
      </w:r>
    </w:p>
    <w:p w14:paraId="614095EE" w14:textId="77777777" w:rsidR="00784A32" w:rsidRPr="000670FE" w:rsidRDefault="00784A32" w:rsidP="00784A32">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0670FE" w:rsidRDefault="00784A32" w:rsidP="00784A32">
      <w:pPr>
        <w:pStyle w:val="B1"/>
      </w:pPr>
      <w:r w:rsidRPr="000670FE">
        <w:t>2.</w:t>
      </w:r>
      <w:r w:rsidRPr="000670FE">
        <w:tab/>
        <w:t>shall start timer T101 (Transmission End Request) and initialize counter C101 (Transmission End Request) to 1; and</w:t>
      </w:r>
    </w:p>
    <w:p w14:paraId="66BB0D7A" w14:textId="77777777" w:rsidR="00784A32" w:rsidRPr="000670FE" w:rsidRDefault="00784A32" w:rsidP="00784A32">
      <w:pPr>
        <w:pStyle w:val="B1"/>
      </w:pPr>
      <w:r w:rsidRPr="000670FE">
        <w:t>3.</w:t>
      </w:r>
      <w:r w:rsidRPr="000670FE">
        <w:tab/>
        <w:t>shall enter the 'U: pending end of transmission' state.</w:t>
      </w:r>
    </w:p>
    <w:p w14:paraId="3100DEFB" w14:textId="77777777" w:rsidR="00784A32" w:rsidRPr="000670FE" w:rsidRDefault="00784A32" w:rsidP="00784A32">
      <w:r w:rsidRPr="000670FE">
        <w:t>[TS 24.581, clause 6.2.4.6.4]</w:t>
      </w:r>
    </w:p>
    <w:p w14:paraId="09771EF9" w14:textId="77777777" w:rsidR="00784A32" w:rsidRPr="000670FE" w:rsidRDefault="00784A32" w:rsidP="00784A32">
      <w:r w:rsidRPr="000670FE">
        <w:t>Upon receiving a Transmission end response message, the transmission participant:</w:t>
      </w:r>
    </w:p>
    <w:p w14:paraId="39EBFD7D" w14:textId="77777777" w:rsidR="00784A32" w:rsidRPr="000670FE" w:rsidRDefault="00784A32" w:rsidP="00784A32">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2D6885BE" w14:textId="77777777" w:rsidR="00784A32" w:rsidRPr="000670FE" w:rsidRDefault="00784A32" w:rsidP="00784A32">
      <w:pPr>
        <w:pStyle w:val="B2"/>
      </w:pPr>
      <w:r w:rsidRPr="000670FE">
        <w:t>a.</w:t>
      </w:r>
      <w:r w:rsidRPr="000670FE">
        <w:tab/>
        <w:t>shall include the Message Type field set to '1' (Transmission end response); and</w:t>
      </w:r>
    </w:p>
    <w:p w14:paraId="1DDFA1FE" w14:textId="77777777" w:rsidR="00784A32" w:rsidRPr="000670FE" w:rsidRDefault="00784A32" w:rsidP="00784A32">
      <w:pPr>
        <w:pStyle w:val="B2"/>
      </w:pPr>
      <w:r w:rsidRPr="000670FE">
        <w:t>b.</w:t>
      </w:r>
      <w:r w:rsidRPr="000670FE">
        <w:tab/>
        <w:t>shall include the Source field set to '0' (the transmission participant is the source);</w:t>
      </w:r>
    </w:p>
    <w:p w14:paraId="27564A31" w14:textId="77777777" w:rsidR="00784A32" w:rsidRPr="000670FE" w:rsidRDefault="00784A32" w:rsidP="00784A32">
      <w:pPr>
        <w:pStyle w:val="B1"/>
      </w:pPr>
      <w:r w:rsidRPr="000670FE">
        <w:t>2.</w:t>
      </w:r>
      <w:r w:rsidRPr="000670FE">
        <w:tab/>
        <w:t>may provide a Transmission end notification to the MCVideo user;</w:t>
      </w:r>
    </w:p>
    <w:p w14:paraId="34690721" w14:textId="77777777" w:rsidR="00784A32" w:rsidRPr="000670FE" w:rsidRDefault="00784A32" w:rsidP="00784A32">
      <w:pPr>
        <w:pStyle w:val="B1"/>
      </w:pPr>
      <w:r w:rsidRPr="000670FE">
        <w:t>3.</w:t>
      </w:r>
      <w:r w:rsidRPr="000670FE">
        <w:tab/>
        <w:t>if the Transmission Indicator field is included and the B-bit set to '1' (Broadcast group call), shall provide a notification to the user indicating the type of call;</w:t>
      </w:r>
    </w:p>
    <w:p w14:paraId="3C4341D9" w14:textId="77777777" w:rsidR="00784A32" w:rsidRPr="000670FE" w:rsidRDefault="00784A32" w:rsidP="00784A32">
      <w:pPr>
        <w:pStyle w:val="B1"/>
      </w:pPr>
      <w:r w:rsidRPr="000670FE">
        <w:t>4.</w:t>
      </w:r>
      <w:r w:rsidRPr="000670FE">
        <w:tab/>
        <w:t>shall stop timer T101 (Transmission End Request);</w:t>
      </w:r>
    </w:p>
    <w:p w14:paraId="7B41F8E5" w14:textId="77777777" w:rsidR="00784A32" w:rsidRPr="000670FE" w:rsidRDefault="00784A32" w:rsidP="00784A32">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2CF66BF1" w14:textId="77777777" w:rsidR="00784A32" w:rsidRPr="000670FE" w:rsidRDefault="00784A32" w:rsidP="00784A32">
      <w:pPr>
        <w:pStyle w:val="B1"/>
      </w:pPr>
      <w:r w:rsidRPr="000670FE">
        <w:t>6.</w:t>
      </w:r>
      <w:r w:rsidRPr="000670FE">
        <w:tab/>
        <w:t>if the session was initiated as a broadcast group call:</w:t>
      </w:r>
    </w:p>
    <w:p w14:paraId="0497D50C" w14:textId="77777777" w:rsidR="00784A32" w:rsidRPr="000670FE" w:rsidRDefault="00784A32" w:rsidP="00784A32">
      <w:pPr>
        <w:pStyle w:val="B2"/>
      </w:pPr>
      <w:r w:rsidRPr="000670FE">
        <w:t>a.</w:t>
      </w:r>
      <w:r w:rsidRPr="000670FE">
        <w:tab/>
        <w:t>shall indicate to the MCVideo client the media transmission is completed; and</w:t>
      </w:r>
    </w:p>
    <w:p w14:paraId="4FD4CE54" w14:textId="77777777" w:rsidR="00784A32" w:rsidRPr="000670FE" w:rsidRDefault="00784A32" w:rsidP="00784A32">
      <w:pPr>
        <w:pStyle w:val="B2"/>
      </w:pPr>
      <w:r w:rsidRPr="000670FE">
        <w:t>b</w:t>
      </w:r>
      <w:r w:rsidRPr="000670FE">
        <w:tab/>
        <w:t>shall enter the 'Call releasing' state.</w:t>
      </w:r>
    </w:p>
    <w:p w14:paraId="31FC435C" w14:textId="77777777" w:rsidR="00784A32" w:rsidRPr="000670FE" w:rsidRDefault="00784A32" w:rsidP="00D35E6A">
      <w:pPr>
        <w:pStyle w:val="Heading5"/>
      </w:pPr>
      <w:bookmarkStart w:id="232" w:name="_Toc52787529"/>
      <w:bookmarkStart w:id="233" w:name="_Toc52787710"/>
      <w:r w:rsidRPr="000670FE">
        <w:t>6.1.2.1.3</w:t>
      </w:r>
      <w:r w:rsidRPr="000670FE">
        <w:tab/>
        <w:t>Test description</w:t>
      </w:r>
      <w:bookmarkEnd w:id="232"/>
      <w:bookmarkEnd w:id="233"/>
    </w:p>
    <w:p w14:paraId="35B0E7E8" w14:textId="77777777" w:rsidR="00784A32" w:rsidRPr="000670FE" w:rsidRDefault="00784A32" w:rsidP="00784A32">
      <w:pPr>
        <w:pStyle w:val="H6"/>
      </w:pPr>
      <w:r w:rsidRPr="000670FE">
        <w:t>6.1.2.1.3.1</w:t>
      </w:r>
      <w:r w:rsidRPr="000670FE">
        <w:tab/>
        <w:t>Pre-test conditions</w:t>
      </w:r>
    </w:p>
    <w:p w14:paraId="5EBD6DB2" w14:textId="77777777" w:rsidR="00784A32" w:rsidRPr="000670FE" w:rsidRDefault="00784A32" w:rsidP="00784A32">
      <w:pPr>
        <w:pStyle w:val="H6"/>
      </w:pPr>
      <w:r w:rsidRPr="000670FE">
        <w:t>System Simulator:</w:t>
      </w:r>
    </w:p>
    <w:p w14:paraId="24262B45" w14:textId="77777777" w:rsidR="00784A32" w:rsidRPr="000670FE" w:rsidRDefault="00784A32" w:rsidP="00784A32">
      <w:pPr>
        <w:pStyle w:val="B1"/>
      </w:pPr>
      <w:r w:rsidRPr="000670FE">
        <w:t>-</w:t>
      </w:r>
      <w:r w:rsidRPr="000670FE">
        <w:tab/>
        <w:t>SS (MCVideo server).</w:t>
      </w:r>
    </w:p>
    <w:p w14:paraId="6756B53B"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[24] subclause 4.4.</w:t>
      </w:r>
    </w:p>
    <w:p w14:paraId="047376FF" w14:textId="77777777" w:rsidR="00784A32" w:rsidRPr="000670FE" w:rsidRDefault="00784A32" w:rsidP="00784A32">
      <w:pPr>
        <w:pStyle w:val="H6"/>
      </w:pPr>
      <w:r w:rsidRPr="000670FE">
        <w:t>IUT:</w:t>
      </w:r>
    </w:p>
    <w:p w14:paraId="5CA8D0F4" w14:textId="77777777" w:rsidR="00784A32" w:rsidRPr="000670FE" w:rsidRDefault="00784A32" w:rsidP="00784A32">
      <w:pPr>
        <w:pStyle w:val="B1"/>
      </w:pPr>
      <w:r w:rsidRPr="000670FE">
        <w:t>-</w:t>
      </w:r>
      <w:r w:rsidRPr="000670FE">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0670FE" w:rsidRDefault="00784A32" w:rsidP="00784A32">
      <w:pPr>
        <w:pStyle w:val="B1"/>
      </w:pPr>
      <w:r w:rsidRPr="000670FE">
        <w:t>-</w:t>
      </w:r>
      <w:r w:rsidRPr="000670FE">
        <w:tab/>
        <w:t>The test USIM set as defined in TS 36.579-1 [2], subclause 5.5.10 is inserted.</w:t>
      </w:r>
    </w:p>
    <w:p w14:paraId="652EE3BD" w14:textId="77777777" w:rsidR="00784A32" w:rsidRPr="000670FE" w:rsidRDefault="00784A32" w:rsidP="00784A32">
      <w:pPr>
        <w:pStyle w:val="H6"/>
      </w:pPr>
      <w:r w:rsidRPr="000670FE">
        <w:t>Preamble:</w:t>
      </w:r>
    </w:p>
    <w:p w14:paraId="52E3C41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6E69EE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86B5AD0" w14:textId="77777777" w:rsidR="00784A32" w:rsidRPr="000670FE" w:rsidRDefault="00784A32" w:rsidP="00784A32">
      <w:pPr>
        <w:pStyle w:val="B1"/>
      </w:pPr>
      <w:r w:rsidRPr="000670FE">
        <w:t>-</w:t>
      </w:r>
      <w:r w:rsidRPr="000670FE">
        <w:tab/>
        <w:t>UE States at the end of the preamble:</w:t>
      </w:r>
    </w:p>
    <w:p w14:paraId="2987B54E" w14:textId="77777777" w:rsidR="00784A32" w:rsidRPr="000670FE" w:rsidRDefault="00784A32" w:rsidP="00784A32">
      <w:pPr>
        <w:pStyle w:val="B2"/>
      </w:pPr>
      <w:r w:rsidRPr="000670FE">
        <w:t>-</w:t>
      </w:r>
      <w:r w:rsidRPr="000670FE">
        <w:tab/>
        <w:t>The UE is in E-UTRA Registered, Idle Mode state.</w:t>
      </w:r>
    </w:p>
    <w:p w14:paraId="56433FB6"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CF002CE" w14:textId="77777777" w:rsidR="00784A32" w:rsidRPr="000670FE" w:rsidRDefault="00784A32" w:rsidP="00784A32">
      <w:pPr>
        <w:pStyle w:val="H6"/>
      </w:pPr>
      <w:r w:rsidRPr="000670FE">
        <w:t>6.1.2.1.3.2</w:t>
      </w:r>
      <w:r w:rsidRPr="000670FE">
        <w:tab/>
        <w:t>Test procedure sequence</w:t>
      </w:r>
    </w:p>
    <w:p w14:paraId="4EA882EF" w14:textId="77777777" w:rsidR="00784A32" w:rsidRPr="000670FE" w:rsidRDefault="00784A32" w:rsidP="00784A32">
      <w:pPr>
        <w:pStyle w:val="TH"/>
      </w:pPr>
      <w:r w:rsidRPr="000670FE">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784A32" w:rsidRPr="000670FE" w14:paraId="7BEAACA7" w14:textId="77777777" w:rsidTr="00354887">
        <w:trPr>
          <w:tblHeader/>
        </w:trPr>
        <w:tc>
          <w:tcPr>
            <w:tcW w:w="534" w:type="dxa"/>
            <w:tcBorders>
              <w:bottom w:val="nil"/>
            </w:tcBorders>
            <w:shd w:val="clear" w:color="auto" w:fill="auto"/>
          </w:tcPr>
          <w:p w14:paraId="31B3EC75"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5E8311FA" w14:textId="77777777" w:rsidR="00784A32" w:rsidRPr="000670FE" w:rsidRDefault="00784A32" w:rsidP="00354887">
            <w:pPr>
              <w:pStyle w:val="TAC"/>
              <w:keepNext w:val="0"/>
              <w:keepLines w:val="0"/>
              <w:widowControl w:val="0"/>
            </w:pPr>
            <w:r w:rsidRPr="000670FE">
              <w:rPr>
                <w:b/>
              </w:rPr>
              <w:t>Procedure</w:t>
            </w:r>
          </w:p>
        </w:tc>
        <w:tc>
          <w:tcPr>
            <w:tcW w:w="3686" w:type="dxa"/>
            <w:gridSpan w:val="2"/>
            <w:shd w:val="clear" w:color="auto" w:fill="auto"/>
          </w:tcPr>
          <w:p w14:paraId="65559CFA" w14:textId="77777777" w:rsidR="00784A32" w:rsidRPr="000670FE" w:rsidRDefault="00784A32" w:rsidP="00354887">
            <w:pPr>
              <w:pStyle w:val="TAC"/>
              <w:keepNext w:val="0"/>
              <w:keepLines w:val="0"/>
              <w:widowControl w:val="0"/>
            </w:pPr>
            <w:r w:rsidRPr="000670FE">
              <w:rPr>
                <w:b/>
              </w:rPr>
              <w:t>Message Sequence</w:t>
            </w:r>
          </w:p>
        </w:tc>
        <w:tc>
          <w:tcPr>
            <w:tcW w:w="565" w:type="dxa"/>
            <w:tcBorders>
              <w:bottom w:val="nil"/>
            </w:tcBorders>
            <w:shd w:val="clear" w:color="auto" w:fill="auto"/>
          </w:tcPr>
          <w:p w14:paraId="20741803" w14:textId="77777777" w:rsidR="00784A32" w:rsidRPr="000670FE" w:rsidRDefault="00784A32" w:rsidP="00354887">
            <w:pPr>
              <w:pStyle w:val="TAC"/>
              <w:keepNext w:val="0"/>
              <w:keepLines w:val="0"/>
              <w:widowControl w:val="0"/>
            </w:pPr>
            <w:r w:rsidRPr="000670FE">
              <w:rPr>
                <w:b/>
              </w:rPr>
              <w:t>TP</w:t>
            </w:r>
          </w:p>
        </w:tc>
        <w:tc>
          <w:tcPr>
            <w:tcW w:w="850" w:type="dxa"/>
            <w:tcBorders>
              <w:bottom w:val="nil"/>
            </w:tcBorders>
            <w:shd w:val="clear" w:color="auto" w:fill="auto"/>
          </w:tcPr>
          <w:p w14:paraId="20C9E1DD" w14:textId="77777777" w:rsidR="00784A32" w:rsidRPr="000670FE" w:rsidRDefault="00784A32" w:rsidP="00354887">
            <w:pPr>
              <w:pStyle w:val="TAC"/>
              <w:keepNext w:val="0"/>
              <w:keepLines w:val="0"/>
              <w:widowControl w:val="0"/>
            </w:pPr>
            <w:r w:rsidRPr="000670FE">
              <w:rPr>
                <w:b/>
              </w:rPr>
              <w:t>Verdict</w:t>
            </w:r>
          </w:p>
        </w:tc>
      </w:tr>
      <w:tr w:rsidR="00784A32" w:rsidRPr="000670FE" w14:paraId="40C748F6" w14:textId="77777777" w:rsidTr="00354887">
        <w:trPr>
          <w:tblHeader/>
        </w:trPr>
        <w:tc>
          <w:tcPr>
            <w:tcW w:w="534" w:type="dxa"/>
            <w:tcBorders>
              <w:top w:val="nil"/>
            </w:tcBorders>
            <w:shd w:val="clear" w:color="auto" w:fill="auto"/>
          </w:tcPr>
          <w:p w14:paraId="74EE8CE8"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0670FE" w:rsidRDefault="00784A32" w:rsidP="00354887">
            <w:pPr>
              <w:pStyle w:val="TAC"/>
              <w:keepNext w:val="0"/>
              <w:keepLines w:val="0"/>
              <w:widowControl w:val="0"/>
            </w:pPr>
          </w:p>
        </w:tc>
        <w:tc>
          <w:tcPr>
            <w:tcW w:w="708" w:type="dxa"/>
            <w:shd w:val="clear" w:color="auto" w:fill="auto"/>
          </w:tcPr>
          <w:p w14:paraId="73F73E41" w14:textId="77777777" w:rsidR="00784A32" w:rsidRPr="000670FE" w:rsidRDefault="00784A32" w:rsidP="00354887">
            <w:pPr>
              <w:pStyle w:val="TAC"/>
              <w:keepNext w:val="0"/>
              <w:keepLines w:val="0"/>
              <w:widowControl w:val="0"/>
            </w:pPr>
            <w:r w:rsidRPr="000670FE">
              <w:rPr>
                <w:b/>
              </w:rPr>
              <w:t>U - S</w:t>
            </w:r>
          </w:p>
        </w:tc>
        <w:tc>
          <w:tcPr>
            <w:tcW w:w="2978" w:type="dxa"/>
            <w:shd w:val="clear" w:color="auto" w:fill="auto"/>
          </w:tcPr>
          <w:p w14:paraId="6F1C46F6" w14:textId="77777777" w:rsidR="00784A32" w:rsidRPr="000670FE" w:rsidRDefault="00784A32" w:rsidP="00354887">
            <w:pPr>
              <w:pStyle w:val="TAC"/>
              <w:keepNext w:val="0"/>
              <w:keepLines w:val="0"/>
              <w:widowControl w:val="0"/>
            </w:pPr>
            <w:r w:rsidRPr="000670FE">
              <w:rPr>
                <w:b/>
              </w:rPr>
              <w:t>Message</w:t>
            </w:r>
          </w:p>
        </w:tc>
        <w:tc>
          <w:tcPr>
            <w:tcW w:w="565" w:type="dxa"/>
            <w:tcBorders>
              <w:top w:val="nil"/>
            </w:tcBorders>
            <w:shd w:val="clear" w:color="auto" w:fill="auto"/>
          </w:tcPr>
          <w:p w14:paraId="2ADB353E" w14:textId="77777777" w:rsidR="00784A32" w:rsidRPr="000670FE"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0670FE" w:rsidRDefault="00784A32" w:rsidP="00354887">
            <w:pPr>
              <w:pStyle w:val="TAC"/>
              <w:keepNext w:val="0"/>
              <w:keepLines w:val="0"/>
              <w:widowControl w:val="0"/>
            </w:pPr>
          </w:p>
        </w:tc>
      </w:tr>
      <w:tr w:rsidR="00784A32" w:rsidRPr="000670FE" w14:paraId="5817105D" w14:textId="77777777" w:rsidTr="00354887">
        <w:tc>
          <w:tcPr>
            <w:tcW w:w="534" w:type="dxa"/>
            <w:shd w:val="clear" w:color="auto" w:fill="auto"/>
          </w:tcPr>
          <w:p w14:paraId="3846D2EB"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10165B23" w14:textId="77777777" w:rsidR="00784A32" w:rsidRPr="000670FE" w:rsidRDefault="00784A32" w:rsidP="00354887">
            <w:pPr>
              <w:pStyle w:val="TAL"/>
              <w:keepNext w:val="0"/>
              <w:keepLines w:val="0"/>
              <w:widowControl w:val="0"/>
            </w:pPr>
            <w:r w:rsidRPr="000670FE">
              <w:t>Make the MCVideo User initiate an On-demand Chat Group Call.</w:t>
            </w:r>
          </w:p>
          <w:p w14:paraId="44B3186B" w14:textId="77777777" w:rsidR="00784A32" w:rsidRPr="000670FE" w:rsidRDefault="00784A32" w:rsidP="00354887">
            <w:pPr>
              <w:pStyle w:val="TAN"/>
              <w:keepNext w:val="0"/>
              <w:keepLines w:val="0"/>
              <w:widowControl w:val="0"/>
              <w:ind w:left="-14" w:firstLine="14"/>
              <w:rPr>
                <w:b/>
                <w:lang w:eastAsia="ja-JP"/>
              </w:rPr>
            </w:pPr>
            <w:r w:rsidRPr="000670FE">
              <w:t>NOTE: This is expected to be done via a suitable implementation-dependent MMI.</w:t>
            </w:r>
          </w:p>
        </w:tc>
        <w:tc>
          <w:tcPr>
            <w:tcW w:w="708" w:type="dxa"/>
            <w:shd w:val="clear" w:color="auto" w:fill="auto"/>
          </w:tcPr>
          <w:p w14:paraId="25BC9E6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014E37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C66A86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57CB18" w14:textId="77777777" w:rsidR="00784A32" w:rsidRPr="000670FE" w:rsidRDefault="00784A32" w:rsidP="00354887">
            <w:pPr>
              <w:pStyle w:val="TAC"/>
              <w:keepNext w:val="0"/>
              <w:keepLines w:val="0"/>
              <w:widowControl w:val="0"/>
            </w:pPr>
            <w:r w:rsidRPr="000670FE">
              <w:t>-</w:t>
            </w:r>
          </w:p>
        </w:tc>
      </w:tr>
      <w:tr w:rsidR="00784A32" w:rsidRPr="000670FE" w14:paraId="06822235" w14:textId="77777777" w:rsidTr="00354887">
        <w:trPr>
          <w:trHeight w:val="1484"/>
        </w:trPr>
        <w:tc>
          <w:tcPr>
            <w:tcW w:w="534" w:type="dxa"/>
            <w:shd w:val="clear" w:color="auto" w:fill="auto"/>
          </w:tcPr>
          <w:p w14:paraId="07DBA5EB"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078CB97"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93F9CFB" w14:textId="77777777" w:rsidR="00784A32" w:rsidRPr="000670FE" w:rsidRDefault="00784A32" w:rsidP="00354887">
            <w:pPr>
              <w:pStyle w:val="TAL"/>
              <w:keepNext w:val="0"/>
              <w:keepLines w:val="0"/>
              <w:widowControl w:val="0"/>
            </w:pPr>
          </w:p>
        </w:tc>
        <w:tc>
          <w:tcPr>
            <w:tcW w:w="565" w:type="dxa"/>
            <w:shd w:val="clear" w:color="auto" w:fill="auto"/>
          </w:tcPr>
          <w:p w14:paraId="287612D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BD8AC9" w14:textId="77777777" w:rsidR="00784A32" w:rsidRPr="000670FE" w:rsidRDefault="00784A32" w:rsidP="00354887">
            <w:pPr>
              <w:pStyle w:val="TAC"/>
              <w:keepNext w:val="0"/>
              <w:keepLines w:val="0"/>
              <w:widowControl w:val="0"/>
            </w:pPr>
            <w:r w:rsidRPr="000670FE">
              <w:t>-</w:t>
            </w:r>
          </w:p>
        </w:tc>
      </w:tr>
      <w:tr w:rsidR="00784A32" w:rsidRPr="000670FE" w14:paraId="6EE677EA" w14:textId="77777777" w:rsidTr="00354887">
        <w:tc>
          <w:tcPr>
            <w:tcW w:w="534" w:type="dxa"/>
            <w:shd w:val="clear" w:color="auto" w:fill="auto"/>
          </w:tcPr>
          <w:p w14:paraId="4966EEEB"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0CE898E6" w14:textId="77777777" w:rsidR="00784A32" w:rsidRPr="000670FE" w:rsidRDefault="00784A32" w:rsidP="00354887">
            <w:pPr>
              <w:pStyle w:val="TAL"/>
              <w:keepNext w:val="0"/>
              <w:keepLines w:val="0"/>
              <w:widowControl w:val="0"/>
            </w:pPr>
            <w:r w:rsidRPr="000670FE">
              <w:t>Check: Does the UE (MCVideo Client) send a SIP INVITE message to the Server?</w:t>
            </w:r>
          </w:p>
        </w:tc>
        <w:tc>
          <w:tcPr>
            <w:tcW w:w="708" w:type="dxa"/>
            <w:shd w:val="clear" w:color="auto" w:fill="auto"/>
          </w:tcPr>
          <w:p w14:paraId="523E55C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C6D327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4435FF82" w14:textId="77777777" w:rsidR="00784A32" w:rsidRPr="000670FE" w:rsidRDefault="00784A32" w:rsidP="00354887">
            <w:pPr>
              <w:pStyle w:val="TAC"/>
              <w:keepNext w:val="0"/>
              <w:keepLines w:val="0"/>
              <w:widowControl w:val="0"/>
              <w:rPr>
                <w:rStyle w:val="CommentReference"/>
                <w:rFonts w:eastAsia="Calibri" w:cs="Arial"/>
                <w:szCs w:val="18"/>
              </w:rPr>
            </w:pPr>
            <w:r w:rsidRPr="000670FE">
              <w:rPr>
                <w:rStyle w:val="CommentReference"/>
                <w:rFonts w:eastAsia="Calibri" w:cs="Arial"/>
                <w:szCs w:val="18"/>
              </w:rPr>
              <w:t>1</w:t>
            </w:r>
          </w:p>
        </w:tc>
        <w:tc>
          <w:tcPr>
            <w:tcW w:w="850" w:type="dxa"/>
            <w:shd w:val="clear" w:color="auto" w:fill="auto"/>
          </w:tcPr>
          <w:p w14:paraId="6697F6DD" w14:textId="77777777" w:rsidR="00784A32" w:rsidRPr="000670FE" w:rsidRDefault="00784A32" w:rsidP="00354887">
            <w:pPr>
              <w:pStyle w:val="TAC"/>
              <w:keepNext w:val="0"/>
              <w:keepLines w:val="0"/>
              <w:widowControl w:val="0"/>
            </w:pPr>
            <w:r w:rsidRPr="000670FE">
              <w:t>P</w:t>
            </w:r>
          </w:p>
        </w:tc>
      </w:tr>
      <w:tr w:rsidR="00784A32" w:rsidRPr="000670FE" w14:paraId="3C6D0542" w14:textId="77777777" w:rsidTr="00354887">
        <w:tc>
          <w:tcPr>
            <w:tcW w:w="534" w:type="dxa"/>
            <w:shd w:val="clear" w:color="auto" w:fill="auto"/>
          </w:tcPr>
          <w:p w14:paraId="1A9340F9"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1E3058C4" w14:textId="77777777" w:rsidR="00784A32" w:rsidRPr="000670FE" w:rsidRDefault="00784A32" w:rsidP="00354887">
            <w:pPr>
              <w:pStyle w:val="TAL"/>
              <w:keepNext w:val="0"/>
              <w:keepLines w:val="0"/>
              <w:widowControl w:val="0"/>
            </w:pPr>
            <w:r w:rsidRPr="000670FE">
              <w:t>The SS (MCVideo Server) sends a SIP 100 (Trying) message in response.</w:t>
            </w:r>
          </w:p>
        </w:tc>
        <w:tc>
          <w:tcPr>
            <w:tcW w:w="708" w:type="dxa"/>
            <w:shd w:val="clear" w:color="auto" w:fill="auto"/>
          </w:tcPr>
          <w:p w14:paraId="3FCA158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6A95421"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90D5FA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1ACE66" w14:textId="77777777" w:rsidR="00784A32" w:rsidRPr="000670FE" w:rsidRDefault="00784A32" w:rsidP="00354887">
            <w:pPr>
              <w:pStyle w:val="TAC"/>
              <w:keepNext w:val="0"/>
              <w:keepLines w:val="0"/>
              <w:widowControl w:val="0"/>
            </w:pPr>
            <w:r w:rsidRPr="000670FE">
              <w:t>-</w:t>
            </w:r>
          </w:p>
        </w:tc>
      </w:tr>
      <w:tr w:rsidR="00784A32" w:rsidRPr="000670FE" w14:paraId="739607B4" w14:textId="77777777" w:rsidTr="00354887">
        <w:tc>
          <w:tcPr>
            <w:tcW w:w="534" w:type="dxa"/>
            <w:shd w:val="clear" w:color="auto" w:fill="auto"/>
          </w:tcPr>
          <w:p w14:paraId="3D6F8586"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7A6249A1" w14:textId="77777777" w:rsidR="00784A32" w:rsidRPr="000670FE" w:rsidRDefault="00784A32" w:rsidP="00354887">
            <w:pPr>
              <w:pStyle w:val="TAL"/>
              <w:keepNext w:val="0"/>
              <w:keepLines w:val="0"/>
              <w:widowControl w:val="0"/>
            </w:pPr>
            <w:r w:rsidRPr="000670FE">
              <w:t xml:space="preserve">The SS (MCVideo Server) sends a SIP 200 (OK) from the Server. </w:t>
            </w:r>
          </w:p>
        </w:tc>
        <w:tc>
          <w:tcPr>
            <w:tcW w:w="708" w:type="dxa"/>
            <w:shd w:val="clear" w:color="auto" w:fill="auto"/>
          </w:tcPr>
          <w:p w14:paraId="27AFB188"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3A749E"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F988C7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A50A9FD" w14:textId="77777777" w:rsidR="00784A32" w:rsidRPr="000670FE" w:rsidRDefault="00784A32" w:rsidP="00354887">
            <w:pPr>
              <w:pStyle w:val="TAC"/>
              <w:keepNext w:val="0"/>
              <w:keepLines w:val="0"/>
              <w:widowControl w:val="0"/>
            </w:pPr>
            <w:r w:rsidRPr="000670FE">
              <w:t>-</w:t>
            </w:r>
          </w:p>
        </w:tc>
      </w:tr>
      <w:tr w:rsidR="00784A32" w:rsidRPr="000670FE" w14:paraId="463A24F9" w14:textId="77777777" w:rsidTr="00354887">
        <w:tc>
          <w:tcPr>
            <w:tcW w:w="534" w:type="dxa"/>
            <w:shd w:val="clear" w:color="auto" w:fill="auto"/>
          </w:tcPr>
          <w:p w14:paraId="5DB27874"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22C3E1EB" w14:textId="77777777" w:rsidR="00784A32" w:rsidRPr="000670FE" w:rsidRDefault="00784A32" w:rsidP="00354887">
            <w:pPr>
              <w:pStyle w:val="TAL"/>
              <w:keepNext w:val="0"/>
              <w:keepLines w:val="0"/>
              <w:widowControl w:val="0"/>
            </w:pPr>
            <w:r w:rsidRPr="000670FE">
              <w:t>The UE (MCVideo Client) acknowledges the SIP 200 (OK) message.</w:t>
            </w:r>
          </w:p>
        </w:tc>
        <w:tc>
          <w:tcPr>
            <w:tcW w:w="708" w:type="dxa"/>
            <w:shd w:val="clear" w:color="auto" w:fill="auto"/>
          </w:tcPr>
          <w:p w14:paraId="4FBEBDC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3843B9C"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2EFBD3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23AD640" w14:textId="77777777" w:rsidR="00784A32" w:rsidRPr="000670FE" w:rsidRDefault="00784A32" w:rsidP="00354887">
            <w:pPr>
              <w:pStyle w:val="TAC"/>
              <w:keepNext w:val="0"/>
              <w:keepLines w:val="0"/>
              <w:widowControl w:val="0"/>
            </w:pPr>
            <w:r w:rsidRPr="000670FE">
              <w:t>-</w:t>
            </w:r>
          </w:p>
        </w:tc>
      </w:tr>
      <w:tr w:rsidR="00784A32" w:rsidRPr="000670FE" w14:paraId="367CD28C" w14:textId="77777777" w:rsidTr="00354887">
        <w:tc>
          <w:tcPr>
            <w:tcW w:w="534" w:type="dxa"/>
            <w:shd w:val="clear" w:color="auto" w:fill="auto"/>
          </w:tcPr>
          <w:p w14:paraId="3FA9487D"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5C4EA9B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50D0D3AD"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6556EA8"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468328E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0C5FCB7" w14:textId="77777777" w:rsidR="00784A32" w:rsidRPr="000670FE" w:rsidRDefault="00784A32" w:rsidP="00354887">
            <w:pPr>
              <w:pStyle w:val="TAC"/>
              <w:keepNext w:val="0"/>
              <w:keepLines w:val="0"/>
              <w:widowControl w:val="0"/>
            </w:pPr>
            <w:r w:rsidRPr="000670FE">
              <w:t>-</w:t>
            </w:r>
          </w:p>
        </w:tc>
      </w:tr>
      <w:tr w:rsidR="00784A32" w:rsidRPr="000670FE" w14:paraId="0343C2E8" w14:textId="77777777" w:rsidTr="00354887">
        <w:tc>
          <w:tcPr>
            <w:tcW w:w="534" w:type="dxa"/>
            <w:shd w:val="clear" w:color="auto" w:fill="auto"/>
          </w:tcPr>
          <w:p w14:paraId="6DA60512"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151D76EE" w14:textId="77777777" w:rsidR="00784A32" w:rsidRPr="000670FE" w:rsidRDefault="00784A32" w:rsidP="00354887">
            <w:pPr>
              <w:pStyle w:val="TAL"/>
              <w:keepNext w:val="0"/>
              <w:keepLines w:val="0"/>
              <w:widowControl w:val="0"/>
            </w:pPr>
            <w:r w:rsidRPr="000670FE">
              <w:t xml:space="preserve">Check: Does the UE (MCVideo Client) </w:t>
            </w:r>
            <w:r w:rsidRPr="000670FE">
              <w:rPr>
                <w:rFonts w:eastAsia="Calibri"/>
              </w:rPr>
              <w:t>send a Transmission Control Ack message in response to the Transmission Granted message?</w:t>
            </w:r>
          </w:p>
        </w:tc>
        <w:tc>
          <w:tcPr>
            <w:tcW w:w="708" w:type="dxa"/>
            <w:shd w:val="clear" w:color="auto" w:fill="auto"/>
          </w:tcPr>
          <w:p w14:paraId="266857D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BFD87C1" w14:textId="77777777" w:rsidR="00784A32" w:rsidRPr="000670FE" w:rsidRDefault="00784A32" w:rsidP="00354887">
            <w:pPr>
              <w:pStyle w:val="TAL"/>
              <w:keepNext w:val="0"/>
              <w:keepLines w:val="0"/>
              <w:widowControl w:val="0"/>
            </w:pPr>
            <w:r w:rsidRPr="000670FE">
              <w:t xml:space="preserve">Transmission Control Ack </w:t>
            </w:r>
          </w:p>
        </w:tc>
        <w:tc>
          <w:tcPr>
            <w:tcW w:w="565" w:type="dxa"/>
            <w:shd w:val="clear" w:color="auto" w:fill="auto"/>
          </w:tcPr>
          <w:p w14:paraId="184DABA4" w14:textId="77777777" w:rsidR="00784A32" w:rsidRPr="000670FE" w:rsidRDefault="00784A32" w:rsidP="00354887">
            <w:pPr>
              <w:pStyle w:val="TAC"/>
              <w:keepNext w:val="0"/>
              <w:keepLines w:val="0"/>
              <w:widowControl w:val="0"/>
              <w:rPr>
                <w:rStyle w:val="CommentReference"/>
                <w:rFonts w:eastAsia="Calibri" w:cs="Arial"/>
                <w:szCs w:val="18"/>
              </w:rPr>
            </w:pPr>
            <w:r w:rsidRPr="000670FE">
              <w:t>1</w:t>
            </w:r>
          </w:p>
        </w:tc>
        <w:tc>
          <w:tcPr>
            <w:tcW w:w="850" w:type="dxa"/>
            <w:shd w:val="clear" w:color="auto" w:fill="auto"/>
          </w:tcPr>
          <w:p w14:paraId="76BE72B7" w14:textId="77777777" w:rsidR="00784A32" w:rsidRPr="000670FE" w:rsidRDefault="00784A32" w:rsidP="00354887">
            <w:pPr>
              <w:pStyle w:val="TAC"/>
              <w:keepNext w:val="0"/>
              <w:keepLines w:val="0"/>
              <w:widowControl w:val="0"/>
            </w:pPr>
            <w:r w:rsidRPr="000670FE">
              <w:t>P</w:t>
            </w:r>
          </w:p>
        </w:tc>
      </w:tr>
      <w:tr w:rsidR="00784A32" w:rsidRPr="000670FE" w14:paraId="0A945F0F" w14:textId="77777777" w:rsidTr="00354887">
        <w:tc>
          <w:tcPr>
            <w:tcW w:w="534" w:type="dxa"/>
            <w:shd w:val="clear" w:color="auto" w:fill="auto"/>
          </w:tcPr>
          <w:p w14:paraId="5998EB76"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5A8DFC03"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1409F062" w14:textId="77777777" w:rsidR="00784A32" w:rsidRPr="000670FE" w:rsidRDefault="00784A32" w:rsidP="00354887">
            <w:pPr>
              <w:pStyle w:val="TAN"/>
              <w:keepNext w:val="0"/>
              <w:keepLines w:val="0"/>
              <w:widowControl w:val="0"/>
              <w:ind w:left="-14" w:firstLine="14"/>
            </w:pPr>
            <w:r w:rsidRPr="000670FE">
              <w:t>NOTE: This is expected to be done via a suitable implementation-dependent MMI.</w:t>
            </w:r>
          </w:p>
        </w:tc>
        <w:tc>
          <w:tcPr>
            <w:tcW w:w="708" w:type="dxa"/>
            <w:shd w:val="clear" w:color="auto" w:fill="auto"/>
          </w:tcPr>
          <w:p w14:paraId="5C57ABA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610D8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5077B6" w14:textId="77777777" w:rsidR="00784A32" w:rsidRPr="000670FE" w:rsidRDefault="00784A32" w:rsidP="00354887">
            <w:pPr>
              <w:pStyle w:val="TAC"/>
              <w:keepNext w:val="0"/>
              <w:keepLines w:val="0"/>
              <w:widowControl w:val="0"/>
            </w:pPr>
            <w:r w:rsidRPr="000670FE">
              <w:rPr>
                <w:rStyle w:val="CommentReference"/>
                <w:rFonts w:eastAsia="Calibri" w:cs="Arial"/>
                <w:szCs w:val="18"/>
              </w:rPr>
              <w:t>1</w:t>
            </w:r>
          </w:p>
        </w:tc>
        <w:tc>
          <w:tcPr>
            <w:tcW w:w="850" w:type="dxa"/>
            <w:shd w:val="clear" w:color="auto" w:fill="auto"/>
          </w:tcPr>
          <w:p w14:paraId="720D7D7F" w14:textId="77777777" w:rsidR="00784A32" w:rsidRPr="000670FE" w:rsidRDefault="00784A32" w:rsidP="00354887">
            <w:pPr>
              <w:pStyle w:val="TAC"/>
              <w:keepNext w:val="0"/>
              <w:keepLines w:val="0"/>
              <w:widowControl w:val="0"/>
            </w:pPr>
            <w:r w:rsidRPr="000670FE">
              <w:t>P</w:t>
            </w:r>
          </w:p>
        </w:tc>
      </w:tr>
      <w:tr w:rsidR="00784A32" w:rsidRPr="000670FE" w14:paraId="6897A034" w14:textId="77777777" w:rsidTr="00354887">
        <w:tc>
          <w:tcPr>
            <w:tcW w:w="534" w:type="dxa"/>
            <w:shd w:val="clear" w:color="auto" w:fill="auto"/>
          </w:tcPr>
          <w:p w14:paraId="790F87E8"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63DDB7BB" w14:textId="77777777" w:rsidR="00784A32" w:rsidRPr="000670FE" w:rsidRDefault="00784A32" w:rsidP="00354887">
            <w:pPr>
              <w:pStyle w:val="TAL"/>
              <w:keepNext w:val="0"/>
              <w:keepLines w:val="0"/>
              <w:widowControl w:val="0"/>
            </w:pPr>
            <w:r w:rsidRPr="000670FE">
              <w:t>Make the MCVideo User release Transmission Control.</w:t>
            </w:r>
          </w:p>
          <w:p w14:paraId="4BDE62DD" w14:textId="77777777" w:rsidR="00784A32" w:rsidRPr="000670FE" w:rsidRDefault="00784A32" w:rsidP="00354887">
            <w:pPr>
              <w:pStyle w:val="TAN"/>
              <w:keepNext w:val="0"/>
              <w:keepLines w:val="0"/>
              <w:widowControl w:val="0"/>
              <w:ind w:left="0" w:firstLine="21"/>
            </w:pPr>
            <w:r w:rsidRPr="000670FE">
              <w:t>NOTE: This is expected to be done via a suitable implementation-dependent MMI.</w:t>
            </w:r>
          </w:p>
        </w:tc>
        <w:tc>
          <w:tcPr>
            <w:tcW w:w="708" w:type="dxa"/>
            <w:shd w:val="clear" w:color="auto" w:fill="auto"/>
          </w:tcPr>
          <w:p w14:paraId="2D83A1A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DDCAC8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5D387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EFCF033" w14:textId="77777777" w:rsidR="00784A32" w:rsidRPr="000670FE" w:rsidRDefault="00784A32" w:rsidP="00354887">
            <w:pPr>
              <w:pStyle w:val="TAC"/>
              <w:keepNext w:val="0"/>
              <w:keepLines w:val="0"/>
              <w:widowControl w:val="0"/>
            </w:pPr>
            <w:r w:rsidRPr="000670FE">
              <w:t>-</w:t>
            </w:r>
          </w:p>
        </w:tc>
      </w:tr>
      <w:tr w:rsidR="00784A32" w:rsidRPr="000670FE" w14:paraId="12EFE299" w14:textId="77777777" w:rsidTr="00354887">
        <w:tc>
          <w:tcPr>
            <w:tcW w:w="534" w:type="dxa"/>
            <w:shd w:val="clear" w:color="auto" w:fill="auto"/>
          </w:tcPr>
          <w:p w14:paraId="1BE9D644"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74CDAD57"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End Request message?</w:t>
            </w:r>
          </w:p>
        </w:tc>
        <w:tc>
          <w:tcPr>
            <w:tcW w:w="708" w:type="dxa"/>
            <w:shd w:val="clear" w:color="auto" w:fill="auto"/>
          </w:tcPr>
          <w:p w14:paraId="117FDD1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1527AC6"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043CE496"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2F19FC46" w14:textId="77777777" w:rsidR="00784A32" w:rsidRPr="000670FE" w:rsidRDefault="00784A32" w:rsidP="00354887">
            <w:pPr>
              <w:pStyle w:val="TAC"/>
              <w:keepNext w:val="0"/>
              <w:keepLines w:val="0"/>
              <w:widowControl w:val="0"/>
            </w:pPr>
            <w:r w:rsidRPr="000670FE">
              <w:t>P</w:t>
            </w:r>
          </w:p>
        </w:tc>
      </w:tr>
      <w:tr w:rsidR="00784A32" w:rsidRPr="000670FE" w14:paraId="7AB308C2" w14:textId="77777777" w:rsidTr="00354887">
        <w:trPr>
          <w:trHeight w:val="638"/>
        </w:trPr>
        <w:tc>
          <w:tcPr>
            <w:tcW w:w="534" w:type="dxa"/>
            <w:shd w:val="clear" w:color="auto" w:fill="auto"/>
          </w:tcPr>
          <w:p w14:paraId="17D4C0E8"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57F93608" w14:textId="77777777" w:rsidR="00784A32" w:rsidRPr="000670FE" w:rsidRDefault="00784A32" w:rsidP="00354887">
            <w:pPr>
              <w:pStyle w:val="TAL"/>
              <w:keepNext w:val="0"/>
              <w:keepLines w:val="0"/>
              <w:widowControl w:val="0"/>
              <w:rPr>
                <w:color w:val="FF0000"/>
              </w:rPr>
            </w:pPr>
            <w:r w:rsidRPr="000670FE">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2160AB5"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02A5ADB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068898" w14:textId="77777777" w:rsidR="00784A32" w:rsidRPr="000670FE" w:rsidRDefault="00784A32" w:rsidP="00354887">
            <w:pPr>
              <w:pStyle w:val="TAC"/>
              <w:keepNext w:val="0"/>
              <w:keepLines w:val="0"/>
              <w:widowControl w:val="0"/>
            </w:pPr>
            <w:r w:rsidRPr="000670FE">
              <w:t>-</w:t>
            </w:r>
          </w:p>
        </w:tc>
      </w:tr>
      <w:tr w:rsidR="00784A32" w:rsidRPr="000670FE" w14:paraId="3D3BF529" w14:textId="77777777" w:rsidTr="00354887">
        <w:tc>
          <w:tcPr>
            <w:tcW w:w="534" w:type="dxa"/>
            <w:shd w:val="clear" w:color="auto" w:fill="auto"/>
          </w:tcPr>
          <w:p w14:paraId="4163EDA4"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31A08D76" w14:textId="77777777" w:rsidR="00784A32" w:rsidRPr="000670FE" w:rsidRDefault="00784A32" w:rsidP="00354887">
            <w:pPr>
              <w:pStyle w:val="TAN"/>
              <w:keepNext w:val="0"/>
              <w:keepLines w:val="0"/>
              <w:widowControl w:val="0"/>
              <w:ind w:left="-14" w:firstLine="14"/>
            </w:pPr>
            <w:r w:rsidRPr="000670FE">
              <w:t>Check: Does the</w:t>
            </w:r>
            <w:r w:rsidRPr="000670FE">
              <w:rPr>
                <w:rFonts w:eastAsia="Calibri"/>
              </w:rPr>
              <w:t xml:space="preserve"> UE </w:t>
            </w:r>
            <w:r w:rsidRPr="000670FE">
              <w:t xml:space="preserve">(MCVideo Client) </w:t>
            </w:r>
            <w:r w:rsidRPr="000670FE">
              <w:rPr>
                <w:rFonts w:eastAsia="Calibri"/>
              </w:rPr>
              <w:t>send a Transmission Control Ack message in response to the Transmission End Response?</w:t>
            </w:r>
          </w:p>
        </w:tc>
        <w:tc>
          <w:tcPr>
            <w:tcW w:w="708" w:type="dxa"/>
            <w:shd w:val="clear" w:color="auto" w:fill="auto"/>
          </w:tcPr>
          <w:p w14:paraId="775FBC6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ECAF79C" w14:textId="77777777" w:rsidR="00784A32" w:rsidRPr="000670FE" w:rsidRDefault="00784A32" w:rsidP="00354887">
            <w:pPr>
              <w:pStyle w:val="TAL"/>
              <w:keepNext w:val="0"/>
              <w:keepLines w:val="0"/>
              <w:widowControl w:val="0"/>
            </w:pPr>
            <w:r w:rsidRPr="000670FE">
              <w:t xml:space="preserve">Transmission Control Ack </w:t>
            </w:r>
          </w:p>
        </w:tc>
        <w:tc>
          <w:tcPr>
            <w:tcW w:w="565" w:type="dxa"/>
            <w:shd w:val="clear" w:color="auto" w:fill="auto"/>
          </w:tcPr>
          <w:p w14:paraId="3B89E6D3"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34690D9C" w14:textId="77777777" w:rsidR="00784A32" w:rsidRPr="000670FE" w:rsidRDefault="00784A32" w:rsidP="00354887">
            <w:pPr>
              <w:pStyle w:val="TAC"/>
              <w:keepNext w:val="0"/>
              <w:keepLines w:val="0"/>
              <w:widowControl w:val="0"/>
            </w:pPr>
            <w:r w:rsidRPr="000670FE">
              <w:t>P</w:t>
            </w:r>
          </w:p>
        </w:tc>
      </w:tr>
      <w:tr w:rsidR="00784A32" w:rsidRPr="000670FE" w14:paraId="120157A2" w14:textId="77777777" w:rsidTr="00354887">
        <w:tc>
          <w:tcPr>
            <w:tcW w:w="534" w:type="dxa"/>
            <w:shd w:val="clear" w:color="auto" w:fill="auto"/>
          </w:tcPr>
          <w:p w14:paraId="4038F76B" w14:textId="77777777" w:rsidR="00784A32" w:rsidRPr="000670FE" w:rsidRDefault="00784A32" w:rsidP="00354887">
            <w:pPr>
              <w:pStyle w:val="TAC"/>
              <w:keepNext w:val="0"/>
              <w:keepLines w:val="0"/>
              <w:widowControl w:val="0"/>
            </w:pPr>
            <w:r w:rsidRPr="000670FE">
              <w:t>13</w:t>
            </w:r>
          </w:p>
        </w:tc>
        <w:tc>
          <w:tcPr>
            <w:tcW w:w="3968" w:type="dxa"/>
            <w:shd w:val="clear" w:color="auto" w:fill="auto"/>
          </w:tcPr>
          <w:p w14:paraId="64788F52" w14:textId="77777777" w:rsidR="00784A32" w:rsidRPr="000670FE" w:rsidRDefault="00784A32" w:rsidP="00354887">
            <w:pPr>
              <w:pStyle w:val="TAL"/>
              <w:keepNext w:val="0"/>
              <w:keepLines w:val="0"/>
              <w:widowControl w:val="0"/>
            </w:pPr>
            <w:r w:rsidRPr="000670FE">
              <w:t xml:space="preserve">The SS </w:t>
            </w:r>
            <w:r w:rsidRPr="000670FE">
              <w:rPr>
                <w:rFonts w:eastAsia="Calibri"/>
              </w:rPr>
              <w:t xml:space="preserve">(MCVideo Server) </w:t>
            </w:r>
            <w:r w:rsidRPr="000670FE">
              <w:t>sends a Transmission Idle.</w:t>
            </w:r>
          </w:p>
        </w:tc>
        <w:tc>
          <w:tcPr>
            <w:tcW w:w="708" w:type="dxa"/>
            <w:shd w:val="clear" w:color="auto" w:fill="auto"/>
          </w:tcPr>
          <w:p w14:paraId="001F39A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8F253C4"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384593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75FD1D2" w14:textId="77777777" w:rsidR="00784A32" w:rsidRPr="000670FE" w:rsidRDefault="00784A32" w:rsidP="00354887">
            <w:pPr>
              <w:pStyle w:val="TAC"/>
              <w:keepNext w:val="0"/>
              <w:keepLines w:val="0"/>
              <w:widowControl w:val="0"/>
            </w:pPr>
            <w:r w:rsidRPr="000670FE">
              <w:t>-</w:t>
            </w:r>
          </w:p>
        </w:tc>
      </w:tr>
      <w:tr w:rsidR="00784A32" w:rsidRPr="000670FE" w14:paraId="6826FFA3" w14:textId="77777777" w:rsidTr="00354887">
        <w:tc>
          <w:tcPr>
            <w:tcW w:w="534" w:type="dxa"/>
            <w:shd w:val="clear" w:color="auto" w:fill="auto"/>
          </w:tcPr>
          <w:p w14:paraId="588B9C5F"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7EFABD07" w14:textId="77777777" w:rsidR="00784A32" w:rsidRPr="000670FE" w:rsidRDefault="00784A32" w:rsidP="00354887">
            <w:pPr>
              <w:pStyle w:val="TAL"/>
              <w:keepNext w:val="0"/>
              <w:keepLines w:val="0"/>
              <w:widowControl w:val="0"/>
            </w:pPr>
            <w:r w:rsidRPr="000670FE">
              <w:t>Make the MCVideo User end the on-demand chat group call.</w:t>
            </w:r>
          </w:p>
          <w:p w14:paraId="7432B18C"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8" w:type="dxa"/>
            <w:shd w:val="clear" w:color="auto" w:fill="auto"/>
          </w:tcPr>
          <w:p w14:paraId="57D2396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6EFF8E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F2CBEB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29E260F" w14:textId="77777777" w:rsidR="00784A32" w:rsidRPr="000670FE" w:rsidRDefault="00784A32" w:rsidP="00354887">
            <w:pPr>
              <w:pStyle w:val="TAC"/>
              <w:keepNext w:val="0"/>
              <w:keepLines w:val="0"/>
              <w:widowControl w:val="0"/>
            </w:pPr>
            <w:r w:rsidRPr="000670FE">
              <w:t>-</w:t>
            </w:r>
          </w:p>
        </w:tc>
      </w:tr>
      <w:tr w:rsidR="00784A32" w:rsidRPr="000670FE" w14:paraId="3067847C" w14:textId="77777777" w:rsidTr="00354887">
        <w:trPr>
          <w:trHeight w:val="458"/>
        </w:trPr>
        <w:tc>
          <w:tcPr>
            <w:tcW w:w="534" w:type="dxa"/>
            <w:shd w:val="clear" w:color="auto" w:fill="auto"/>
          </w:tcPr>
          <w:p w14:paraId="3B2A0986" w14:textId="77777777" w:rsidR="00784A32" w:rsidRPr="000670FE" w:rsidRDefault="00784A32" w:rsidP="00354887">
            <w:pPr>
              <w:pStyle w:val="TAC"/>
              <w:keepNext w:val="0"/>
              <w:keepLines w:val="0"/>
              <w:widowControl w:val="0"/>
            </w:pPr>
            <w:r w:rsidRPr="000670FE">
              <w:t>15</w:t>
            </w:r>
          </w:p>
        </w:tc>
        <w:tc>
          <w:tcPr>
            <w:tcW w:w="3968" w:type="dxa"/>
            <w:shd w:val="clear" w:color="auto" w:fill="auto"/>
          </w:tcPr>
          <w:p w14:paraId="56BC3671" w14:textId="77777777" w:rsidR="00784A32" w:rsidRPr="000670FE" w:rsidRDefault="00784A32" w:rsidP="00354887">
            <w:pPr>
              <w:pStyle w:val="TAL"/>
              <w:keepNext w:val="0"/>
              <w:keepLines w:val="0"/>
              <w:widowControl w:val="0"/>
            </w:pPr>
            <w:r w:rsidRPr="000670FE">
              <w:t>Check: Does the</w:t>
            </w:r>
            <w:r w:rsidRPr="000670FE">
              <w:rPr>
                <w:rFonts w:eastAsia="Calibri"/>
              </w:rPr>
              <w:t xml:space="preserve"> UE </w:t>
            </w:r>
            <w:r w:rsidRPr="000670FE">
              <w:t>(MCVideo Client) send a SIP BYE message?</w:t>
            </w:r>
          </w:p>
        </w:tc>
        <w:tc>
          <w:tcPr>
            <w:tcW w:w="708" w:type="dxa"/>
            <w:shd w:val="clear" w:color="auto" w:fill="auto"/>
          </w:tcPr>
          <w:p w14:paraId="0D8161F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797530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43595D1B"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5655B0AB" w14:textId="77777777" w:rsidR="00784A32" w:rsidRPr="000670FE" w:rsidRDefault="00784A32" w:rsidP="00354887">
            <w:pPr>
              <w:pStyle w:val="TAC"/>
              <w:keepNext w:val="0"/>
              <w:keepLines w:val="0"/>
              <w:widowControl w:val="0"/>
            </w:pPr>
            <w:r w:rsidRPr="000670FE">
              <w:t>P</w:t>
            </w:r>
          </w:p>
        </w:tc>
      </w:tr>
      <w:tr w:rsidR="00784A32" w:rsidRPr="000670FE" w14:paraId="6AF3CE88" w14:textId="77777777" w:rsidTr="00354887">
        <w:tc>
          <w:tcPr>
            <w:tcW w:w="534" w:type="dxa"/>
            <w:shd w:val="clear" w:color="auto" w:fill="auto"/>
          </w:tcPr>
          <w:p w14:paraId="0E526643"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0A29CA52" w14:textId="77777777" w:rsidR="00784A32" w:rsidRPr="000670FE" w:rsidRDefault="00784A32" w:rsidP="00354887">
            <w:pPr>
              <w:pStyle w:val="TAL"/>
              <w:keepNext w:val="0"/>
              <w:keepLines w:val="0"/>
              <w:widowControl w:val="0"/>
            </w:pPr>
            <w:r w:rsidRPr="000670FE">
              <w:t>The SS (MCVideo Server) sends SIP 200 (OK).</w:t>
            </w:r>
          </w:p>
        </w:tc>
        <w:tc>
          <w:tcPr>
            <w:tcW w:w="708" w:type="dxa"/>
            <w:shd w:val="clear" w:color="auto" w:fill="auto"/>
          </w:tcPr>
          <w:p w14:paraId="0043653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48D9B2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7863AA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3840656" w14:textId="77777777" w:rsidR="00784A32" w:rsidRPr="000670FE" w:rsidRDefault="00784A32" w:rsidP="00354887">
            <w:pPr>
              <w:pStyle w:val="TAC"/>
              <w:keepNext w:val="0"/>
              <w:keepLines w:val="0"/>
              <w:widowControl w:val="0"/>
            </w:pPr>
            <w:r w:rsidRPr="000670FE">
              <w:t>-</w:t>
            </w:r>
          </w:p>
        </w:tc>
      </w:tr>
      <w:tr w:rsidR="00784A32" w:rsidRPr="000670FE" w14:paraId="5F0FD855" w14:textId="77777777" w:rsidTr="00354887">
        <w:tc>
          <w:tcPr>
            <w:tcW w:w="534" w:type="dxa"/>
            <w:shd w:val="clear" w:color="auto" w:fill="auto"/>
          </w:tcPr>
          <w:p w14:paraId="26472793"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2C60919" w14:textId="77777777" w:rsidR="00784A32" w:rsidRPr="000670FE" w:rsidRDefault="00784A32" w:rsidP="00354887">
            <w:pPr>
              <w:pStyle w:val="TAL"/>
              <w:keepNext w:val="0"/>
              <w:keepLines w:val="0"/>
              <w:widowControl w:val="0"/>
            </w:pPr>
            <w:r w:rsidRPr="000670FE">
              <w:t>EXCEPTION: The SS (MCVideo Server) releases the E-UTRA connection.</w:t>
            </w:r>
          </w:p>
        </w:tc>
        <w:tc>
          <w:tcPr>
            <w:tcW w:w="708" w:type="dxa"/>
            <w:shd w:val="clear" w:color="auto" w:fill="auto"/>
          </w:tcPr>
          <w:p w14:paraId="5257BDA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B12902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230C04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34DE9D2" w14:textId="77777777" w:rsidR="00784A32" w:rsidRPr="000670FE" w:rsidRDefault="00784A32" w:rsidP="00354887">
            <w:pPr>
              <w:pStyle w:val="TAC"/>
              <w:keepNext w:val="0"/>
              <w:keepLines w:val="0"/>
              <w:widowControl w:val="0"/>
            </w:pPr>
            <w:r w:rsidRPr="000670FE">
              <w:t>-</w:t>
            </w:r>
          </w:p>
        </w:tc>
      </w:tr>
    </w:tbl>
    <w:p w14:paraId="7DEB13D0" w14:textId="77777777" w:rsidR="00784A32" w:rsidRPr="000670FE" w:rsidRDefault="00784A32" w:rsidP="00784A32"/>
    <w:p w14:paraId="3E6408BA" w14:textId="77777777" w:rsidR="00784A32" w:rsidRPr="000670FE" w:rsidRDefault="00784A32" w:rsidP="00784A32">
      <w:pPr>
        <w:pStyle w:val="H6"/>
      </w:pPr>
      <w:r w:rsidRPr="000670FE">
        <w:t>6.1.2.1.3.3</w:t>
      </w:r>
      <w:r w:rsidRPr="000670FE">
        <w:tab/>
        <w:t>Specific message contents</w:t>
      </w:r>
    </w:p>
    <w:p w14:paraId="1EAF8C48" w14:textId="77777777" w:rsidR="00784A32" w:rsidRPr="000670FE" w:rsidRDefault="00784A32" w:rsidP="00784A32">
      <w:pPr>
        <w:pStyle w:val="TH"/>
      </w:pPr>
      <w:r w:rsidRPr="000670FE">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18AB2827" w14:textId="77777777" w:rsidTr="00354887">
        <w:trPr>
          <w:tblHeader/>
        </w:trPr>
        <w:tc>
          <w:tcPr>
            <w:tcW w:w="9504" w:type="dxa"/>
            <w:gridSpan w:val="5"/>
          </w:tcPr>
          <w:p w14:paraId="4FA56F49"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6C280CAC" w14:textId="77777777" w:rsidTr="00354887">
        <w:trPr>
          <w:tblHeader/>
        </w:trPr>
        <w:tc>
          <w:tcPr>
            <w:tcW w:w="2934" w:type="dxa"/>
          </w:tcPr>
          <w:p w14:paraId="79301178" w14:textId="77777777" w:rsidR="00784A32" w:rsidRPr="000670FE" w:rsidRDefault="00784A32" w:rsidP="00354887">
            <w:pPr>
              <w:pStyle w:val="TAH"/>
              <w:keepNext w:val="0"/>
              <w:keepLines w:val="0"/>
              <w:widowControl w:val="0"/>
            </w:pPr>
            <w:r w:rsidRPr="000670FE">
              <w:t>Information Element</w:t>
            </w:r>
          </w:p>
        </w:tc>
        <w:tc>
          <w:tcPr>
            <w:tcW w:w="1800" w:type="dxa"/>
          </w:tcPr>
          <w:p w14:paraId="441B165D"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5E35CBAB" w14:textId="77777777" w:rsidR="00784A32" w:rsidRPr="000670FE" w:rsidRDefault="00784A32" w:rsidP="00354887">
            <w:pPr>
              <w:pStyle w:val="TAH"/>
              <w:keepNext w:val="0"/>
              <w:keepLines w:val="0"/>
              <w:widowControl w:val="0"/>
            </w:pPr>
            <w:r w:rsidRPr="000670FE">
              <w:t>Comment</w:t>
            </w:r>
          </w:p>
        </w:tc>
        <w:tc>
          <w:tcPr>
            <w:tcW w:w="1440" w:type="dxa"/>
          </w:tcPr>
          <w:p w14:paraId="50D34FD0" w14:textId="77777777" w:rsidR="00784A32" w:rsidRPr="000670FE" w:rsidRDefault="00784A32" w:rsidP="00354887">
            <w:pPr>
              <w:pStyle w:val="TAH"/>
              <w:keepNext w:val="0"/>
              <w:keepLines w:val="0"/>
              <w:widowControl w:val="0"/>
            </w:pPr>
            <w:r w:rsidRPr="000670FE">
              <w:t>Reference</w:t>
            </w:r>
          </w:p>
        </w:tc>
        <w:tc>
          <w:tcPr>
            <w:tcW w:w="1170" w:type="dxa"/>
          </w:tcPr>
          <w:p w14:paraId="55A9BF98" w14:textId="77777777" w:rsidR="00784A32" w:rsidRPr="000670FE" w:rsidRDefault="00784A32" w:rsidP="00354887">
            <w:pPr>
              <w:pStyle w:val="TAH"/>
              <w:keepNext w:val="0"/>
              <w:keepLines w:val="0"/>
              <w:widowControl w:val="0"/>
            </w:pPr>
            <w:r w:rsidRPr="000670FE">
              <w:t>Condition</w:t>
            </w:r>
          </w:p>
        </w:tc>
      </w:tr>
      <w:tr w:rsidR="00784A32" w:rsidRPr="000670FE" w14:paraId="1FC5C6D8" w14:textId="77777777" w:rsidTr="00354887">
        <w:tc>
          <w:tcPr>
            <w:tcW w:w="2934" w:type="dxa"/>
            <w:vAlign w:val="center"/>
          </w:tcPr>
          <w:p w14:paraId="577B163F"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2811612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0670FE" w:rsidRDefault="00784A32" w:rsidP="00354887">
            <w:pPr>
              <w:pStyle w:val="TAL"/>
              <w:keepNext w:val="0"/>
              <w:keepLines w:val="0"/>
              <w:widowControl w:val="0"/>
            </w:pPr>
          </w:p>
        </w:tc>
        <w:tc>
          <w:tcPr>
            <w:tcW w:w="1440" w:type="dxa"/>
          </w:tcPr>
          <w:p w14:paraId="6088D144" w14:textId="77777777" w:rsidR="00784A32" w:rsidRPr="000670FE" w:rsidRDefault="00784A32" w:rsidP="00354887">
            <w:pPr>
              <w:pStyle w:val="TAL"/>
              <w:keepNext w:val="0"/>
              <w:keepLines w:val="0"/>
              <w:widowControl w:val="0"/>
            </w:pPr>
          </w:p>
        </w:tc>
        <w:tc>
          <w:tcPr>
            <w:tcW w:w="1170" w:type="dxa"/>
            <w:vAlign w:val="bottom"/>
          </w:tcPr>
          <w:p w14:paraId="7BD11955" w14:textId="77777777" w:rsidR="00784A32" w:rsidRPr="000670FE" w:rsidRDefault="00784A32" w:rsidP="00354887">
            <w:pPr>
              <w:pStyle w:val="TAL"/>
              <w:keepNext w:val="0"/>
              <w:keepLines w:val="0"/>
              <w:widowControl w:val="0"/>
            </w:pPr>
          </w:p>
        </w:tc>
      </w:tr>
      <w:tr w:rsidR="00784A32" w:rsidRPr="000670FE" w14:paraId="7411914E" w14:textId="77777777" w:rsidTr="00354887">
        <w:tc>
          <w:tcPr>
            <w:tcW w:w="2934" w:type="dxa"/>
            <w:shd w:val="clear" w:color="auto" w:fill="auto"/>
            <w:vAlign w:val="center"/>
          </w:tcPr>
          <w:p w14:paraId="016A14C7"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5DABD4A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0E896F2A" w14:textId="77777777" w:rsidR="00784A32" w:rsidRPr="000670FE"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0670FE" w:rsidRDefault="00784A32" w:rsidP="00354887">
            <w:pPr>
              <w:pStyle w:val="TAL"/>
              <w:keepNext w:val="0"/>
              <w:keepLines w:val="0"/>
              <w:widowControl w:val="0"/>
            </w:pPr>
          </w:p>
        </w:tc>
      </w:tr>
      <w:tr w:rsidR="00784A32" w:rsidRPr="000670FE" w14:paraId="3C31CC99" w14:textId="77777777" w:rsidTr="00354887">
        <w:tc>
          <w:tcPr>
            <w:tcW w:w="2934" w:type="dxa"/>
            <w:shd w:val="clear" w:color="auto" w:fill="auto"/>
            <w:vAlign w:val="center"/>
          </w:tcPr>
          <w:p w14:paraId="610040D7"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61C45A56"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0670FE" w:rsidRDefault="00784A32" w:rsidP="00354887">
            <w:pPr>
              <w:pStyle w:val="TAL"/>
              <w:keepNext w:val="0"/>
              <w:keepLines w:val="0"/>
              <w:widowControl w:val="0"/>
            </w:pPr>
          </w:p>
        </w:tc>
        <w:tc>
          <w:tcPr>
            <w:tcW w:w="1440" w:type="dxa"/>
            <w:shd w:val="clear" w:color="auto" w:fill="auto"/>
          </w:tcPr>
          <w:p w14:paraId="25D4E1A3" w14:textId="77777777" w:rsidR="00784A32" w:rsidRPr="000670FE"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0670FE" w:rsidRDefault="00784A32" w:rsidP="00354887">
            <w:pPr>
              <w:pStyle w:val="TAL"/>
              <w:keepNext w:val="0"/>
              <w:keepLines w:val="0"/>
              <w:widowControl w:val="0"/>
            </w:pPr>
          </w:p>
        </w:tc>
      </w:tr>
      <w:tr w:rsidR="00784A32" w:rsidRPr="000670FE" w14:paraId="52C81A73" w14:textId="77777777" w:rsidTr="00354887">
        <w:tc>
          <w:tcPr>
            <w:tcW w:w="2934" w:type="dxa"/>
            <w:shd w:val="clear" w:color="auto" w:fill="auto"/>
            <w:vAlign w:val="center"/>
          </w:tcPr>
          <w:p w14:paraId="5D82CFA3"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7E649A0B"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0670FE" w:rsidRDefault="00784A32" w:rsidP="00354887">
            <w:pPr>
              <w:pStyle w:val="TAL"/>
              <w:keepNext w:val="0"/>
              <w:keepLines w:val="0"/>
              <w:widowControl w:val="0"/>
            </w:pPr>
          </w:p>
        </w:tc>
        <w:tc>
          <w:tcPr>
            <w:tcW w:w="1440" w:type="dxa"/>
            <w:shd w:val="clear" w:color="auto" w:fill="auto"/>
          </w:tcPr>
          <w:p w14:paraId="06B95742" w14:textId="77777777" w:rsidR="00784A32" w:rsidRPr="000670FE"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0670FE" w:rsidRDefault="00784A32" w:rsidP="00354887">
            <w:pPr>
              <w:pStyle w:val="TAL"/>
              <w:keepNext w:val="0"/>
              <w:keepLines w:val="0"/>
              <w:widowControl w:val="0"/>
            </w:pPr>
          </w:p>
        </w:tc>
      </w:tr>
      <w:tr w:rsidR="00784A32" w:rsidRPr="000670FE" w14:paraId="5416B863" w14:textId="77777777" w:rsidTr="00354887">
        <w:tc>
          <w:tcPr>
            <w:tcW w:w="2934" w:type="dxa"/>
            <w:shd w:val="clear" w:color="auto" w:fill="auto"/>
            <w:vAlign w:val="center"/>
          </w:tcPr>
          <w:p w14:paraId="61AB8F1C"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0D9DFD24" w14:textId="77777777" w:rsidR="00784A32" w:rsidRPr="000670FE" w:rsidRDefault="00784A32" w:rsidP="00354887">
            <w:pPr>
              <w:pStyle w:val="TAL"/>
              <w:keepNext w:val="0"/>
              <w:keepLines w:val="0"/>
              <w:widowControl w:val="0"/>
            </w:pPr>
            <w:r w:rsidRPr="000670FE">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0670FE" w:rsidRDefault="00784A32" w:rsidP="00354887">
            <w:pPr>
              <w:pStyle w:val="TAL"/>
              <w:keepNext w:val="0"/>
              <w:keepLines w:val="0"/>
              <w:widowControl w:val="0"/>
            </w:pPr>
          </w:p>
        </w:tc>
        <w:tc>
          <w:tcPr>
            <w:tcW w:w="1440" w:type="dxa"/>
            <w:shd w:val="clear" w:color="auto" w:fill="auto"/>
          </w:tcPr>
          <w:p w14:paraId="3983A5F7" w14:textId="77777777" w:rsidR="00784A32" w:rsidRPr="000670FE"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0670FE" w:rsidRDefault="00784A32" w:rsidP="00354887">
            <w:pPr>
              <w:pStyle w:val="TAL"/>
              <w:keepNext w:val="0"/>
              <w:keepLines w:val="0"/>
              <w:widowControl w:val="0"/>
            </w:pPr>
          </w:p>
        </w:tc>
      </w:tr>
    </w:tbl>
    <w:p w14:paraId="06AC8257" w14:textId="77777777" w:rsidR="00784A32" w:rsidRPr="000670FE" w:rsidRDefault="00784A32" w:rsidP="00784A32">
      <w:pPr>
        <w:widowControl w:val="0"/>
      </w:pPr>
    </w:p>
    <w:p w14:paraId="2310E4F3" w14:textId="77777777" w:rsidR="00784A32" w:rsidRPr="000670FE" w:rsidRDefault="00784A32" w:rsidP="00784A32">
      <w:pPr>
        <w:pStyle w:val="TH"/>
      </w:pPr>
      <w:r w:rsidRPr="000670FE">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0670FE" w14:paraId="67ABF3D2" w14:textId="77777777" w:rsidTr="00354887">
        <w:tc>
          <w:tcPr>
            <w:tcW w:w="9634" w:type="dxa"/>
            <w:gridSpan w:val="5"/>
          </w:tcPr>
          <w:p w14:paraId="5A2C1199" w14:textId="77777777" w:rsidR="00784A32" w:rsidRPr="000670FE" w:rsidRDefault="00784A32" w:rsidP="00354887">
            <w:pPr>
              <w:pStyle w:val="TAL"/>
              <w:keepNext w:val="0"/>
              <w:keepLines w:val="0"/>
              <w:widowControl w:val="0"/>
            </w:pPr>
            <w:r w:rsidRPr="000670FE">
              <w:t>Derivation Path: TS 36.579-1 [2], Table 5.5.3.2.1-1, condition GROUP-CALL</w:t>
            </w:r>
          </w:p>
        </w:tc>
      </w:tr>
      <w:tr w:rsidR="00784A32" w:rsidRPr="000670FE" w14:paraId="35ABA58F" w14:textId="77777777" w:rsidTr="00354887">
        <w:tc>
          <w:tcPr>
            <w:tcW w:w="2820" w:type="dxa"/>
          </w:tcPr>
          <w:p w14:paraId="4AB5A5F1" w14:textId="77777777" w:rsidR="00784A32" w:rsidRPr="000670FE" w:rsidRDefault="00784A32" w:rsidP="00354887">
            <w:pPr>
              <w:pStyle w:val="TAH"/>
              <w:keepNext w:val="0"/>
              <w:keepLines w:val="0"/>
              <w:widowControl w:val="0"/>
            </w:pPr>
            <w:r w:rsidRPr="000670FE">
              <w:t>Information Element</w:t>
            </w:r>
          </w:p>
        </w:tc>
        <w:tc>
          <w:tcPr>
            <w:tcW w:w="2063" w:type="dxa"/>
          </w:tcPr>
          <w:p w14:paraId="35ABE28C" w14:textId="77777777" w:rsidR="00784A32" w:rsidRPr="000670FE" w:rsidRDefault="00784A32" w:rsidP="00354887">
            <w:pPr>
              <w:pStyle w:val="TAH"/>
              <w:keepNext w:val="0"/>
              <w:keepLines w:val="0"/>
              <w:widowControl w:val="0"/>
            </w:pPr>
            <w:r w:rsidRPr="000670FE">
              <w:t>Value/remark</w:t>
            </w:r>
          </w:p>
        </w:tc>
        <w:tc>
          <w:tcPr>
            <w:tcW w:w="2212" w:type="dxa"/>
            <w:tcBorders>
              <w:top w:val="single" w:sz="4" w:space="0" w:color="auto"/>
              <w:bottom w:val="single" w:sz="4" w:space="0" w:color="auto"/>
            </w:tcBorders>
          </w:tcPr>
          <w:p w14:paraId="1E1EE017" w14:textId="77777777" w:rsidR="00784A32" w:rsidRPr="000670FE" w:rsidRDefault="00784A32" w:rsidP="00354887">
            <w:pPr>
              <w:pStyle w:val="TAH"/>
              <w:keepNext w:val="0"/>
              <w:keepLines w:val="0"/>
              <w:widowControl w:val="0"/>
            </w:pPr>
            <w:r w:rsidRPr="000670FE">
              <w:t>Comment</w:t>
            </w:r>
          </w:p>
        </w:tc>
        <w:tc>
          <w:tcPr>
            <w:tcW w:w="1365" w:type="dxa"/>
          </w:tcPr>
          <w:p w14:paraId="218793EB" w14:textId="77777777" w:rsidR="00784A32" w:rsidRPr="000670FE" w:rsidRDefault="00784A32" w:rsidP="00354887">
            <w:pPr>
              <w:pStyle w:val="TAH"/>
              <w:keepNext w:val="0"/>
              <w:keepLines w:val="0"/>
              <w:widowControl w:val="0"/>
            </w:pPr>
            <w:r w:rsidRPr="000670FE">
              <w:t>Reference</w:t>
            </w:r>
          </w:p>
        </w:tc>
        <w:tc>
          <w:tcPr>
            <w:tcW w:w="1174" w:type="dxa"/>
          </w:tcPr>
          <w:p w14:paraId="694275BC" w14:textId="77777777" w:rsidR="00784A32" w:rsidRPr="000670FE" w:rsidRDefault="00784A32" w:rsidP="00354887">
            <w:pPr>
              <w:pStyle w:val="TAH"/>
              <w:keepNext w:val="0"/>
              <w:keepLines w:val="0"/>
              <w:widowControl w:val="0"/>
            </w:pPr>
            <w:r w:rsidRPr="000670FE">
              <w:t>Condition</w:t>
            </w:r>
          </w:p>
        </w:tc>
      </w:tr>
      <w:tr w:rsidR="00784A32" w:rsidRPr="000670FE" w14:paraId="16E9E1AC" w14:textId="77777777" w:rsidTr="00354887">
        <w:tc>
          <w:tcPr>
            <w:tcW w:w="2820" w:type="dxa"/>
            <w:vAlign w:val="center"/>
          </w:tcPr>
          <w:p w14:paraId="14FB26E2" w14:textId="77777777" w:rsidR="00784A32" w:rsidRPr="000670FE" w:rsidRDefault="00784A32" w:rsidP="00354887">
            <w:pPr>
              <w:pStyle w:val="TAL"/>
              <w:keepNext w:val="0"/>
              <w:keepLines w:val="0"/>
              <w:widowControl w:val="0"/>
            </w:pPr>
            <w:r w:rsidRPr="000670FE">
              <w:t>mcvideoinfo</w:t>
            </w:r>
          </w:p>
        </w:tc>
        <w:tc>
          <w:tcPr>
            <w:tcW w:w="2063" w:type="dxa"/>
          </w:tcPr>
          <w:p w14:paraId="020F6DF8" w14:textId="77777777" w:rsidR="00784A32" w:rsidRPr="000670FE"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0670FE" w:rsidRDefault="00784A32" w:rsidP="00354887">
            <w:pPr>
              <w:pStyle w:val="TAL"/>
              <w:keepNext w:val="0"/>
              <w:keepLines w:val="0"/>
              <w:widowControl w:val="0"/>
            </w:pPr>
          </w:p>
        </w:tc>
        <w:tc>
          <w:tcPr>
            <w:tcW w:w="1365" w:type="dxa"/>
          </w:tcPr>
          <w:p w14:paraId="35B24716" w14:textId="77777777" w:rsidR="00784A32" w:rsidRPr="000670FE" w:rsidRDefault="00784A32" w:rsidP="00354887">
            <w:pPr>
              <w:pStyle w:val="TAL"/>
              <w:keepNext w:val="0"/>
              <w:keepLines w:val="0"/>
              <w:widowControl w:val="0"/>
            </w:pPr>
          </w:p>
        </w:tc>
        <w:tc>
          <w:tcPr>
            <w:tcW w:w="1174" w:type="dxa"/>
            <w:vAlign w:val="bottom"/>
          </w:tcPr>
          <w:p w14:paraId="135DF76E" w14:textId="77777777" w:rsidR="00784A32" w:rsidRPr="000670FE" w:rsidRDefault="00784A32" w:rsidP="00354887">
            <w:pPr>
              <w:pStyle w:val="TAL"/>
              <w:keepNext w:val="0"/>
              <w:keepLines w:val="0"/>
              <w:widowControl w:val="0"/>
            </w:pPr>
          </w:p>
        </w:tc>
      </w:tr>
      <w:tr w:rsidR="00784A32" w:rsidRPr="000670FE" w14:paraId="42DA2993" w14:textId="77777777" w:rsidTr="00354887">
        <w:tc>
          <w:tcPr>
            <w:tcW w:w="2820" w:type="dxa"/>
            <w:tcBorders>
              <w:bottom w:val="single" w:sz="4" w:space="0" w:color="auto"/>
            </w:tcBorders>
            <w:vAlign w:val="center"/>
          </w:tcPr>
          <w:p w14:paraId="25834B7E" w14:textId="77777777" w:rsidR="00784A32" w:rsidRPr="000670FE" w:rsidRDefault="00784A32" w:rsidP="00354887">
            <w:pPr>
              <w:pStyle w:val="TAL"/>
              <w:keepNext w:val="0"/>
              <w:keepLines w:val="0"/>
              <w:widowControl w:val="0"/>
            </w:pPr>
            <w:r w:rsidRPr="000670FE">
              <w:t xml:space="preserve">  mcvideo-Params</w:t>
            </w:r>
          </w:p>
        </w:tc>
        <w:tc>
          <w:tcPr>
            <w:tcW w:w="2063" w:type="dxa"/>
            <w:tcBorders>
              <w:bottom w:val="single" w:sz="4" w:space="0" w:color="auto"/>
            </w:tcBorders>
          </w:tcPr>
          <w:p w14:paraId="38F3E99B" w14:textId="77777777" w:rsidR="00784A32" w:rsidRPr="000670FE"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0670FE"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0670FE"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0670FE" w:rsidRDefault="00784A32" w:rsidP="00354887">
            <w:pPr>
              <w:pStyle w:val="TAL"/>
              <w:keepNext w:val="0"/>
              <w:keepLines w:val="0"/>
              <w:widowControl w:val="0"/>
            </w:pPr>
          </w:p>
        </w:tc>
      </w:tr>
      <w:tr w:rsidR="00784A32" w:rsidRPr="000670FE" w14:paraId="5FED0DA5" w14:textId="77777777" w:rsidTr="00354887">
        <w:tc>
          <w:tcPr>
            <w:tcW w:w="2820" w:type="dxa"/>
            <w:tcBorders>
              <w:bottom w:val="single" w:sz="4" w:space="0" w:color="auto"/>
            </w:tcBorders>
            <w:vAlign w:val="center"/>
          </w:tcPr>
          <w:p w14:paraId="4679B7A1" w14:textId="77777777" w:rsidR="00784A32" w:rsidRPr="000670FE" w:rsidRDefault="00784A32" w:rsidP="00354887">
            <w:pPr>
              <w:pStyle w:val="TAL"/>
              <w:keepNext w:val="0"/>
              <w:keepLines w:val="0"/>
              <w:widowControl w:val="0"/>
            </w:pPr>
            <w:r w:rsidRPr="000670FE">
              <w:t xml:space="preserve">    session-type</w:t>
            </w:r>
          </w:p>
        </w:tc>
        <w:tc>
          <w:tcPr>
            <w:tcW w:w="2063" w:type="dxa"/>
            <w:tcBorders>
              <w:bottom w:val="single" w:sz="4" w:space="0" w:color="auto"/>
            </w:tcBorders>
            <w:vAlign w:val="center"/>
          </w:tcPr>
          <w:p w14:paraId="4686836A" w14:textId="77777777" w:rsidR="00784A32" w:rsidRPr="000670FE" w:rsidRDefault="00784A32" w:rsidP="00354887">
            <w:pPr>
              <w:pStyle w:val="TAL"/>
              <w:keepNext w:val="0"/>
              <w:keepLines w:val="0"/>
              <w:widowControl w:val="0"/>
            </w:pPr>
            <w:r w:rsidRPr="000670FE">
              <w:t>"chat"</w:t>
            </w:r>
          </w:p>
        </w:tc>
        <w:tc>
          <w:tcPr>
            <w:tcW w:w="2212" w:type="dxa"/>
            <w:tcBorders>
              <w:top w:val="single" w:sz="4" w:space="0" w:color="auto"/>
              <w:bottom w:val="single" w:sz="4" w:space="0" w:color="auto"/>
            </w:tcBorders>
          </w:tcPr>
          <w:p w14:paraId="316C50E0" w14:textId="77777777" w:rsidR="00784A32" w:rsidRPr="000670FE"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0670FE"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0670FE" w:rsidRDefault="00784A32" w:rsidP="00354887">
            <w:pPr>
              <w:pStyle w:val="TAL"/>
              <w:keepNext w:val="0"/>
              <w:keepLines w:val="0"/>
              <w:widowControl w:val="0"/>
            </w:pPr>
          </w:p>
        </w:tc>
      </w:tr>
    </w:tbl>
    <w:p w14:paraId="2431662F" w14:textId="77777777" w:rsidR="00784A32" w:rsidRPr="000670FE" w:rsidRDefault="00784A32" w:rsidP="00784A32"/>
    <w:p w14:paraId="1629DA7D" w14:textId="77777777" w:rsidR="00784A32" w:rsidRPr="000670FE" w:rsidRDefault="00784A32" w:rsidP="00784A32">
      <w:pPr>
        <w:pStyle w:val="TH"/>
      </w:pPr>
      <w:r w:rsidRPr="000670FE">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1606303F" w14:textId="77777777" w:rsidTr="00354887">
        <w:trPr>
          <w:tblHeader/>
        </w:trPr>
        <w:tc>
          <w:tcPr>
            <w:tcW w:w="9517" w:type="dxa"/>
            <w:gridSpan w:val="5"/>
          </w:tcPr>
          <w:p w14:paraId="5EAFB6D7"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066F5780" w14:textId="77777777" w:rsidTr="00354887">
        <w:trPr>
          <w:tblHeader/>
        </w:trPr>
        <w:tc>
          <w:tcPr>
            <w:tcW w:w="2677" w:type="dxa"/>
          </w:tcPr>
          <w:p w14:paraId="0675A813" w14:textId="77777777" w:rsidR="00784A32" w:rsidRPr="000670FE" w:rsidRDefault="00784A32" w:rsidP="00354887">
            <w:pPr>
              <w:pStyle w:val="TAH"/>
              <w:keepLines w:val="0"/>
              <w:widowControl w:val="0"/>
            </w:pPr>
            <w:r w:rsidRPr="000670FE">
              <w:t>Information Element</w:t>
            </w:r>
          </w:p>
        </w:tc>
        <w:tc>
          <w:tcPr>
            <w:tcW w:w="2160" w:type="dxa"/>
          </w:tcPr>
          <w:p w14:paraId="6ABD8371"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3687C24" w14:textId="77777777" w:rsidR="00784A32" w:rsidRPr="000670FE" w:rsidRDefault="00784A32" w:rsidP="00354887">
            <w:pPr>
              <w:pStyle w:val="TAH"/>
              <w:keepLines w:val="0"/>
              <w:widowControl w:val="0"/>
            </w:pPr>
            <w:r w:rsidRPr="000670FE">
              <w:t>Comment</w:t>
            </w:r>
          </w:p>
        </w:tc>
        <w:tc>
          <w:tcPr>
            <w:tcW w:w="1350" w:type="dxa"/>
          </w:tcPr>
          <w:p w14:paraId="5A6F2EBE" w14:textId="77777777" w:rsidR="00784A32" w:rsidRPr="000670FE" w:rsidRDefault="00784A32" w:rsidP="00354887">
            <w:pPr>
              <w:pStyle w:val="TAH"/>
              <w:keepLines w:val="0"/>
              <w:widowControl w:val="0"/>
            </w:pPr>
            <w:r w:rsidRPr="000670FE">
              <w:t>Reference</w:t>
            </w:r>
          </w:p>
        </w:tc>
        <w:tc>
          <w:tcPr>
            <w:tcW w:w="1170" w:type="dxa"/>
          </w:tcPr>
          <w:p w14:paraId="76611BAB" w14:textId="77777777" w:rsidR="00784A32" w:rsidRPr="000670FE" w:rsidRDefault="00784A32" w:rsidP="00354887">
            <w:pPr>
              <w:pStyle w:val="TAH"/>
              <w:keepLines w:val="0"/>
              <w:widowControl w:val="0"/>
            </w:pPr>
            <w:r w:rsidRPr="000670FE">
              <w:t>Condition</w:t>
            </w:r>
          </w:p>
        </w:tc>
      </w:tr>
      <w:tr w:rsidR="00784A32" w:rsidRPr="000670FE" w14:paraId="35E6F787" w14:textId="77777777" w:rsidTr="00354887">
        <w:tc>
          <w:tcPr>
            <w:tcW w:w="2677" w:type="dxa"/>
            <w:vAlign w:val="center"/>
          </w:tcPr>
          <w:p w14:paraId="787C7E0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5AFB92AE"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0670FE" w:rsidRDefault="00784A32" w:rsidP="00354887">
            <w:pPr>
              <w:pStyle w:val="TAL"/>
              <w:keepNext w:val="0"/>
              <w:keepLines w:val="0"/>
              <w:widowControl w:val="0"/>
            </w:pPr>
          </w:p>
        </w:tc>
        <w:tc>
          <w:tcPr>
            <w:tcW w:w="1350" w:type="dxa"/>
          </w:tcPr>
          <w:p w14:paraId="5A795F52" w14:textId="77777777" w:rsidR="00784A32" w:rsidRPr="000670FE" w:rsidRDefault="00784A32" w:rsidP="00354887">
            <w:pPr>
              <w:pStyle w:val="TAL"/>
              <w:keepNext w:val="0"/>
              <w:keepLines w:val="0"/>
              <w:widowControl w:val="0"/>
            </w:pPr>
          </w:p>
        </w:tc>
        <w:tc>
          <w:tcPr>
            <w:tcW w:w="1170" w:type="dxa"/>
            <w:vAlign w:val="bottom"/>
          </w:tcPr>
          <w:p w14:paraId="7D4AB3F7" w14:textId="77777777" w:rsidR="00784A32" w:rsidRPr="000670FE" w:rsidRDefault="00784A32" w:rsidP="00354887">
            <w:pPr>
              <w:pStyle w:val="TAL"/>
              <w:keepNext w:val="0"/>
              <w:keepLines w:val="0"/>
              <w:widowControl w:val="0"/>
            </w:pPr>
          </w:p>
        </w:tc>
      </w:tr>
      <w:tr w:rsidR="00784A32" w:rsidRPr="000670FE" w14:paraId="3950EBE1" w14:textId="77777777" w:rsidTr="00354887">
        <w:tc>
          <w:tcPr>
            <w:tcW w:w="2677" w:type="dxa"/>
            <w:vAlign w:val="center"/>
          </w:tcPr>
          <w:p w14:paraId="78B2C5FD"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D6273D7" w14:textId="77777777" w:rsidR="00784A32" w:rsidRPr="000670FE" w:rsidRDefault="00784A32" w:rsidP="00354887">
            <w:pPr>
              <w:pStyle w:val="TAL"/>
            </w:pPr>
          </w:p>
        </w:tc>
        <w:tc>
          <w:tcPr>
            <w:tcW w:w="2160" w:type="dxa"/>
            <w:tcBorders>
              <w:top w:val="single" w:sz="4" w:space="0" w:color="auto"/>
              <w:bottom w:val="single" w:sz="4" w:space="0" w:color="auto"/>
            </w:tcBorders>
          </w:tcPr>
          <w:p w14:paraId="450305E7" w14:textId="77777777" w:rsidR="00784A32" w:rsidRPr="000670FE" w:rsidRDefault="00784A32" w:rsidP="00354887">
            <w:pPr>
              <w:pStyle w:val="TAL"/>
            </w:pPr>
            <w:r w:rsidRPr="000670FE">
              <w:t>MCVideo-info</w:t>
            </w:r>
          </w:p>
        </w:tc>
        <w:tc>
          <w:tcPr>
            <w:tcW w:w="1350" w:type="dxa"/>
          </w:tcPr>
          <w:p w14:paraId="20064011" w14:textId="77777777" w:rsidR="00784A32" w:rsidRPr="000670FE" w:rsidRDefault="00784A32" w:rsidP="00354887">
            <w:pPr>
              <w:pStyle w:val="TAL"/>
            </w:pPr>
          </w:p>
        </w:tc>
        <w:tc>
          <w:tcPr>
            <w:tcW w:w="1170" w:type="dxa"/>
            <w:vAlign w:val="bottom"/>
          </w:tcPr>
          <w:p w14:paraId="2AD49B27" w14:textId="77777777" w:rsidR="00784A32" w:rsidRPr="000670FE" w:rsidRDefault="00784A32" w:rsidP="00354887">
            <w:pPr>
              <w:pStyle w:val="TAL"/>
            </w:pPr>
          </w:p>
        </w:tc>
      </w:tr>
      <w:tr w:rsidR="00784A32" w:rsidRPr="000670FE" w:rsidDel="007060CE" w14:paraId="104ECFFB" w14:textId="77777777" w:rsidTr="00354887">
        <w:tc>
          <w:tcPr>
            <w:tcW w:w="2677" w:type="dxa"/>
            <w:vAlign w:val="center"/>
          </w:tcPr>
          <w:p w14:paraId="7075DFDE"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751A2C46"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0670FE" w:rsidDel="007060CE" w:rsidRDefault="00784A32" w:rsidP="00354887">
            <w:pPr>
              <w:pStyle w:val="TAL"/>
            </w:pPr>
          </w:p>
        </w:tc>
        <w:tc>
          <w:tcPr>
            <w:tcW w:w="1350" w:type="dxa"/>
          </w:tcPr>
          <w:p w14:paraId="06F39139" w14:textId="77777777" w:rsidR="00784A32" w:rsidRPr="000670FE" w:rsidDel="007060CE" w:rsidRDefault="00784A32" w:rsidP="00354887">
            <w:pPr>
              <w:pStyle w:val="TAL"/>
            </w:pPr>
          </w:p>
        </w:tc>
        <w:tc>
          <w:tcPr>
            <w:tcW w:w="1170" w:type="dxa"/>
            <w:vAlign w:val="bottom"/>
          </w:tcPr>
          <w:p w14:paraId="4916F200" w14:textId="77777777" w:rsidR="00784A32" w:rsidRPr="000670FE" w:rsidDel="007060CE" w:rsidRDefault="00784A32" w:rsidP="00354887">
            <w:pPr>
              <w:pStyle w:val="TAL"/>
            </w:pPr>
          </w:p>
        </w:tc>
      </w:tr>
      <w:tr w:rsidR="00784A32" w:rsidRPr="000670FE" w14:paraId="38777144" w14:textId="77777777" w:rsidTr="00354887">
        <w:tc>
          <w:tcPr>
            <w:tcW w:w="2677" w:type="dxa"/>
            <w:vAlign w:val="center"/>
          </w:tcPr>
          <w:p w14:paraId="3A8D8BD4" w14:textId="77777777" w:rsidR="00784A32" w:rsidRPr="000670FE" w:rsidRDefault="00784A32" w:rsidP="00354887">
            <w:pPr>
              <w:pStyle w:val="TAL"/>
            </w:pPr>
            <w:r w:rsidRPr="000670FE">
              <w:t xml:space="preserve">    MIME-part-body</w:t>
            </w:r>
          </w:p>
        </w:tc>
        <w:tc>
          <w:tcPr>
            <w:tcW w:w="2160" w:type="dxa"/>
            <w:vAlign w:val="center"/>
          </w:tcPr>
          <w:p w14:paraId="633A0DF8" w14:textId="77777777" w:rsidR="00784A32" w:rsidRPr="000670FE" w:rsidRDefault="00784A32" w:rsidP="00354887">
            <w:pPr>
              <w:pStyle w:val="TAL"/>
            </w:pPr>
            <w:r w:rsidRPr="000670FE">
              <w:t>MCVideo-Info as described in Table 6.1.2.1.3.3-2</w:t>
            </w:r>
          </w:p>
        </w:tc>
        <w:tc>
          <w:tcPr>
            <w:tcW w:w="2160" w:type="dxa"/>
            <w:tcBorders>
              <w:top w:val="single" w:sz="4" w:space="0" w:color="auto"/>
              <w:bottom w:val="single" w:sz="4" w:space="0" w:color="auto"/>
            </w:tcBorders>
          </w:tcPr>
          <w:p w14:paraId="4536C7A6" w14:textId="77777777" w:rsidR="00784A32" w:rsidRPr="000670FE" w:rsidDel="00D16089" w:rsidRDefault="00784A32" w:rsidP="00354887">
            <w:pPr>
              <w:pStyle w:val="TAL"/>
            </w:pPr>
          </w:p>
        </w:tc>
        <w:tc>
          <w:tcPr>
            <w:tcW w:w="1350" w:type="dxa"/>
          </w:tcPr>
          <w:p w14:paraId="6195FC00" w14:textId="77777777" w:rsidR="00784A32" w:rsidRPr="000670FE" w:rsidRDefault="00784A32" w:rsidP="00354887">
            <w:pPr>
              <w:pStyle w:val="TAL"/>
            </w:pPr>
          </w:p>
        </w:tc>
        <w:tc>
          <w:tcPr>
            <w:tcW w:w="1170" w:type="dxa"/>
            <w:vAlign w:val="bottom"/>
          </w:tcPr>
          <w:p w14:paraId="51F17DE4" w14:textId="77777777" w:rsidR="00784A32" w:rsidRPr="000670FE" w:rsidRDefault="00784A32" w:rsidP="00354887">
            <w:pPr>
              <w:pStyle w:val="TAL"/>
            </w:pPr>
          </w:p>
        </w:tc>
      </w:tr>
    </w:tbl>
    <w:p w14:paraId="59410496" w14:textId="77777777" w:rsidR="00784A32" w:rsidRPr="000670FE" w:rsidRDefault="00784A32" w:rsidP="00784A32"/>
    <w:p w14:paraId="2E59C1E4" w14:textId="77777777" w:rsidR="00784A32" w:rsidRPr="000670FE" w:rsidRDefault="00784A32" w:rsidP="00784A32">
      <w:pPr>
        <w:pStyle w:val="TH"/>
        <w:spacing w:before="0"/>
      </w:pPr>
      <w:r w:rsidRPr="000670FE">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7FD0605" w14:textId="77777777" w:rsidTr="00354887">
        <w:trPr>
          <w:tblHeader/>
        </w:trPr>
        <w:tc>
          <w:tcPr>
            <w:tcW w:w="9531" w:type="dxa"/>
            <w:gridSpan w:val="5"/>
          </w:tcPr>
          <w:p w14:paraId="447001AC"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16E14745" w14:textId="77777777" w:rsidTr="00354887">
        <w:trPr>
          <w:tblHeader/>
        </w:trPr>
        <w:tc>
          <w:tcPr>
            <w:tcW w:w="2381" w:type="dxa"/>
          </w:tcPr>
          <w:p w14:paraId="60DC9BD2" w14:textId="77777777" w:rsidR="00784A32" w:rsidRPr="000670FE" w:rsidDel="00127C5D" w:rsidRDefault="00784A32" w:rsidP="00354887">
            <w:pPr>
              <w:pStyle w:val="TAH"/>
            </w:pPr>
            <w:r w:rsidRPr="000670FE">
              <w:t>Information Element</w:t>
            </w:r>
          </w:p>
        </w:tc>
        <w:tc>
          <w:tcPr>
            <w:tcW w:w="2382" w:type="dxa"/>
          </w:tcPr>
          <w:p w14:paraId="0A52B55D" w14:textId="77777777" w:rsidR="00784A32" w:rsidRPr="000670FE" w:rsidDel="00127C5D" w:rsidRDefault="00784A32" w:rsidP="00354887">
            <w:pPr>
              <w:pStyle w:val="TAH"/>
            </w:pPr>
            <w:r w:rsidRPr="000670FE">
              <w:t>Value/remark</w:t>
            </w:r>
          </w:p>
        </w:tc>
        <w:tc>
          <w:tcPr>
            <w:tcW w:w="2254" w:type="dxa"/>
          </w:tcPr>
          <w:p w14:paraId="22045DBF" w14:textId="77777777" w:rsidR="00784A32" w:rsidRPr="000670FE" w:rsidDel="00127C5D" w:rsidRDefault="00784A32" w:rsidP="00354887">
            <w:pPr>
              <w:pStyle w:val="TAH"/>
            </w:pPr>
            <w:r w:rsidRPr="000670FE">
              <w:t>Comment</w:t>
            </w:r>
          </w:p>
        </w:tc>
        <w:tc>
          <w:tcPr>
            <w:tcW w:w="1322" w:type="dxa"/>
          </w:tcPr>
          <w:p w14:paraId="1C8D1B44" w14:textId="77777777" w:rsidR="00784A32" w:rsidRPr="000670FE" w:rsidDel="00127C5D" w:rsidRDefault="00784A32" w:rsidP="00354887">
            <w:pPr>
              <w:pStyle w:val="TAH"/>
            </w:pPr>
            <w:r w:rsidRPr="000670FE">
              <w:t>Reference</w:t>
            </w:r>
          </w:p>
        </w:tc>
        <w:tc>
          <w:tcPr>
            <w:tcW w:w="1192" w:type="dxa"/>
          </w:tcPr>
          <w:p w14:paraId="6C5BBFFD" w14:textId="77777777" w:rsidR="00784A32" w:rsidRPr="000670FE" w:rsidDel="00127C5D" w:rsidRDefault="00784A32" w:rsidP="00354887">
            <w:pPr>
              <w:pStyle w:val="TAH"/>
            </w:pPr>
            <w:r w:rsidRPr="000670FE">
              <w:t>Condition</w:t>
            </w:r>
          </w:p>
        </w:tc>
      </w:tr>
      <w:tr w:rsidR="00784A32" w:rsidRPr="000670FE"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0670FE" w:rsidRDefault="00784A32" w:rsidP="00354887">
            <w:pPr>
              <w:pStyle w:val="TAL"/>
              <w:keepNext w:val="0"/>
              <w:keepLines w:val="0"/>
              <w:widowControl w:val="0"/>
              <w:rPr>
                <w:b/>
                <w:bCs/>
              </w:rPr>
            </w:pPr>
            <w:r w:rsidRPr="000670FE">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0670FE" w:rsidRDefault="00784A32" w:rsidP="00354887">
            <w:pPr>
              <w:pStyle w:val="TAL"/>
              <w:keepNext w:val="0"/>
              <w:keepLines w:val="0"/>
              <w:widowControl w:val="0"/>
            </w:pPr>
          </w:p>
        </w:tc>
      </w:tr>
      <w:tr w:rsidR="00784A32" w:rsidRPr="000670FE"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0670FE" w:rsidRDefault="00784A32" w:rsidP="00354887">
            <w:pPr>
              <w:pStyle w:val="TAL"/>
              <w:keepNext w:val="0"/>
              <w:keepLines w:val="0"/>
              <w:widowControl w:val="0"/>
            </w:pPr>
            <w:r w:rsidRPr="000670FE">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0670FE" w:rsidRDefault="00784A32" w:rsidP="00354887">
            <w:pPr>
              <w:pStyle w:val="TAL"/>
              <w:keepNext w:val="0"/>
              <w:keepLines w:val="0"/>
              <w:widowControl w:val="0"/>
            </w:pPr>
          </w:p>
        </w:tc>
      </w:tr>
    </w:tbl>
    <w:p w14:paraId="14379939" w14:textId="77777777" w:rsidR="00784A32" w:rsidRPr="000670FE" w:rsidRDefault="00784A32" w:rsidP="00784A32"/>
    <w:p w14:paraId="33FDD91A" w14:textId="77777777" w:rsidR="00784A32" w:rsidRPr="000670FE" w:rsidRDefault="00784A32" w:rsidP="00784A32">
      <w:pPr>
        <w:pStyle w:val="TH"/>
        <w:spacing w:before="0"/>
      </w:pPr>
      <w:r w:rsidRPr="000670FE">
        <w:t>Table 6.1.2.1.3.3-5: Transmission Control Ack (Step 7,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FD4BD24" w14:textId="77777777" w:rsidTr="00354887">
        <w:trPr>
          <w:tblHeader/>
        </w:trPr>
        <w:tc>
          <w:tcPr>
            <w:tcW w:w="9531" w:type="dxa"/>
            <w:gridSpan w:val="5"/>
          </w:tcPr>
          <w:p w14:paraId="2C7E9988"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7276C76A" w14:textId="77777777" w:rsidTr="00354887">
        <w:trPr>
          <w:tblHeader/>
        </w:trPr>
        <w:tc>
          <w:tcPr>
            <w:tcW w:w="2381" w:type="dxa"/>
          </w:tcPr>
          <w:p w14:paraId="6F68D389" w14:textId="77777777" w:rsidR="00784A32" w:rsidRPr="000670FE" w:rsidDel="00127C5D" w:rsidRDefault="00784A32" w:rsidP="00354887">
            <w:pPr>
              <w:pStyle w:val="TAH"/>
            </w:pPr>
            <w:r w:rsidRPr="000670FE">
              <w:t>Information Element</w:t>
            </w:r>
          </w:p>
        </w:tc>
        <w:tc>
          <w:tcPr>
            <w:tcW w:w="2382" w:type="dxa"/>
          </w:tcPr>
          <w:p w14:paraId="23881739" w14:textId="77777777" w:rsidR="00784A32" w:rsidRPr="000670FE" w:rsidDel="00127C5D" w:rsidRDefault="00784A32" w:rsidP="00354887">
            <w:pPr>
              <w:pStyle w:val="TAH"/>
            </w:pPr>
            <w:r w:rsidRPr="000670FE">
              <w:t>Value/remark</w:t>
            </w:r>
          </w:p>
        </w:tc>
        <w:tc>
          <w:tcPr>
            <w:tcW w:w="2254" w:type="dxa"/>
          </w:tcPr>
          <w:p w14:paraId="36EFA147" w14:textId="77777777" w:rsidR="00784A32" w:rsidRPr="000670FE" w:rsidDel="00127C5D" w:rsidRDefault="00784A32" w:rsidP="00354887">
            <w:pPr>
              <w:pStyle w:val="TAH"/>
            </w:pPr>
            <w:r w:rsidRPr="000670FE">
              <w:t>Comment</w:t>
            </w:r>
          </w:p>
        </w:tc>
        <w:tc>
          <w:tcPr>
            <w:tcW w:w="1322" w:type="dxa"/>
          </w:tcPr>
          <w:p w14:paraId="220AE3C8" w14:textId="77777777" w:rsidR="00784A32" w:rsidRPr="000670FE" w:rsidDel="00127C5D" w:rsidRDefault="00784A32" w:rsidP="00354887">
            <w:pPr>
              <w:pStyle w:val="TAH"/>
            </w:pPr>
            <w:r w:rsidRPr="000670FE">
              <w:t>Reference</w:t>
            </w:r>
          </w:p>
        </w:tc>
        <w:tc>
          <w:tcPr>
            <w:tcW w:w="1192" w:type="dxa"/>
          </w:tcPr>
          <w:p w14:paraId="16D131F8" w14:textId="77777777" w:rsidR="00784A32" w:rsidRPr="000670FE" w:rsidDel="00127C5D" w:rsidRDefault="00784A32" w:rsidP="00354887">
            <w:pPr>
              <w:pStyle w:val="TAH"/>
            </w:pPr>
            <w:r w:rsidRPr="000670FE">
              <w:t>Condition</w:t>
            </w:r>
          </w:p>
        </w:tc>
      </w:tr>
      <w:tr w:rsidR="00784A32" w:rsidRPr="000670FE" w:rsidDel="00127C5D" w14:paraId="5AB02357" w14:textId="77777777" w:rsidTr="00354887">
        <w:trPr>
          <w:tblHeader/>
        </w:trPr>
        <w:tc>
          <w:tcPr>
            <w:tcW w:w="2381" w:type="dxa"/>
          </w:tcPr>
          <w:p w14:paraId="51CD22EB" w14:textId="77777777" w:rsidR="00784A32" w:rsidRPr="000670FE" w:rsidRDefault="00784A32" w:rsidP="00354887">
            <w:pPr>
              <w:pStyle w:val="TAL"/>
              <w:keepNext w:val="0"/>
              <w:keepLines w:val="0"/>
              <w:widowControl w:val="0"/>
              <w:rPr>
                <w:rFonts w:eastAsia="Yu Gothic"/>
                <w:b/>
                <w:bCs/>
              </w:rPr>
            </w:pPr>
            <w:r w:rsidRPr="000670FE">
              <w:rPr>
                <w:rFonts w:eastAsia="Yu Gothic"/>
                <w:b/>
                <w:bCs/>
              </w:rPr>
              <w:t>Message Type</w:t>
            </w:r>
          </w:p>
        </w:tc>
        <w:tc>
          <w:tcPr>
            <w:tcW w:w="2382" w:type="dxa"/>
          </w:tcPr>
          <w:p w14:paraId="45C1837D" w14:textId="77777777" w:rsidR="00784A32" w:rsidRPr="000670FE" w:rsidRDefault="00784A32" w:rsidP="00354887">
            <w:pPr>
              <w:pStyle w:val="TAL"/>
              <w:keepNext w:val="0"/>
              <w:keepLines w:val="0"/>
              <w:widowControl w:val="0"/>
              <w:rPr>
                <w:rFonts w:eastAsia="Yu Gothic"/>
              </w:rPr>
            </w:pPr>
          </w:p>
        </w:tc>
        <w:tc>
          <w:tcPr>
            <w:tcW w:w="2254" w:type="dxa"/>
          </w:tcPr>
          <w:p w14:paraId="2BDE1E64" w14:textId="77777777" w:rsidR="00784A32" w:rsidRPr="000670FE" w:rsidRDefault="00784A32" w:rsidP="00354887">
            <w:pPr>
              <w:pStyle w:val="TAL"/>
              <w:keepNext w:val="0"/>
              <w:keepLines w:val="0"/>
              <w:widowControl w:val="0"/>
              <w:rPr>
                <w:rFonts w:eastAsia="MS PGothic"/>
              </w:rPr>
            </w:pPr>
          </w:p>
        </w:tc>
        <w:tc>
          <w:tcPr>
            <w:tcW w:w="1322" w:type="dxa"/>
          </w:tcPr>
          <w:p w14:paraId="03409CDA" w14:textId="77777777" w:rsidR="00784A32" w:rsidRPr="000670FE" w:rsidRDefault="00784A32" w:rsidP="00354887">
            <w:pPr>
              <w:pStyle w:val="TAL"/>
              <w:keepNext w:val="0"/>
              <w:keepLines w:val="0"/>
              <w:widowControl w:val="0"/>
              <w:rPr>
                <w:rFonts w:eastAsia="Yu Gothic"/>
              </w:rPr>
            </w:pPr>
          </w:p>
        </w:tc>
        <w:tc>
          <w:tcPr>
            <w:tcW w:w="1192" w:type="dxa"/>
          </w:tcPr>
          <w:p w14:paraId="60CE0559" w14:textId="77777777" w:rsidR="00784A32" w:rsidRPr="000670FE" w:rsidRDefault="00784A32" w:rsidP="00354887">
            <w:pPr>
              <w:pStyle w:val="TAL"/>
              <w:keepNext w:val="0"/>
              <w:keepLines w:val="0"/>
              <w:widowControl w:val="0"/>
              <w:rPr>
                <w:rFonts w:eastAsia="Yu Gothic"/>
              </w:rPr>
            </w:pPr>
          </w:p>
        </w:tc>
      </w:tr>
      <w:tr w:rsidR="00784A32" w:rsidRPr="000670FE" w:rsidDel="00127C5D" w14:paraId="436B6841" w14:textId="77777777" w:rsidTr="00354887">
        <w:trPr>
          <w:tblHeader/>
        </w:trPr>
        <w:tc>
          <w:tcPr>
            <w:tcW w:w="2381" w:type="dxa"/>
          </w:tcPr>
          <w:p w14:paraId="3248A2B0"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27960ADD" w14:textId="77777777" w:rsidR="00784A32" w:rsidRPr="000670FE" w:rsidRDefault="00784A32" w:rsidP="00354887">
            <w:pPr>
              <w:pStyle w:val="TAL"/>
              <w:keepNext w:val="0"/>
              <w:keepLines w:val="0"/>
              <w:widowControl w:val="0"/>
              <w:rPr>
                <w:rFonts w:eastAsia="Yu Gothic"/>
              </w:rPr>
            </w:pPr>
            <w:r w:rsidRPr="000670FE">
              <w:rPr>
                <w:rFonts w:eastAsia="Yu Gothic"/>
              </w:rPr>
              <w:t>'000</w:t>
            </w:r>
            <w:r w:rsidRPr="000670FE">
              <w:t>10001'</w:t>
            </w:r>
          </w:p>
        </w:tc>
        <w:tc>
          <w:tcPr>
            <w:tcW w:w="2254" w:type="dxa"/>
          </w:tcPr>
          <w:p w14:paraId="422B7A5B"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1901C622" w14:textId="77777777" w:rsidR="00784A32" w:rsidRPr="000670FE" w:rsidRDefault="00784A32" w:rsidP="00354887">
            <w:pPr>
              <w:pStyle w:val="TAL"/>
              <w:keepNext w:val="0"/>
              <w:keepLines w:val="0"/>
              <w:widowControl w:val="0"/>
              <w:rPr>
                <w:rFonts w:eastAsia="Yu Gothic"/>
              </w:rPr>
            </w:pPr>
          </w:p>
        </w:tc>
        <w:tc>
          <w:tcPr>
            <w:tcW w:w="1192" w:type="dxa"/>
          </w:tcPr>
          <w:p w14:paraId="741ACE5B" w14:textId="77777777" w:rsidR="00784A32" w:rsidRPr="000670FE" w:rsidRDefault="00784A32" w:rsidP="00354887">
            <w:pPr>
              <w:pStyle w:val="TAL"/>
              <w:keepNext w:val="0"/>
              <w:keepLines w:val="0"/>
              <w:widowControl w:val="0"/>
              <w:rPr>
                <w:rFonts w:eastAsia="Yu Gothic"/>
              </w:rPr>
            </w:pPr>
          </w:p>
        </w:tc>
      </w:tr>
    </w:tbl>
    <w:p w14:paraId="0A8B4E5F" w14:textId="77777777" w:rsidR="00784A32" w:rsidRPr="000670FE" w:rsidRDefault="00784A32" w:rsidP="00784A32"/>
    <w:p w14:paraId="1D4A544D" w14:textId="77777777" w:rsidR="00784A32" w:rsidRPr="000670FE" w:rsidRDefault="00784A32" w:rsidP="00784A32">
      <w:pPr>
        <w:pStyle w:val="TH"/>
        <w:spacing w:before="0"/>
      </w:pPr>
      <w:r w:rsidRPr="000670FE">
        <w:t>Table 6.1.2.1.3.3-6: Transmission Control Ack (Step 12,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A1D4AA3" w14:textId="77777777" w:rsidTr="00354887">
        <w:trPr>
          <w:tblHeader/>
        </w:trPr>
        <w:tc>
          <w:tcPr>
            <w:tcW w:w="9531" w:type="dxa"/>
            <w:gridSpan w:val="5"/>
          </w:tcPr>
          <w:p w14:paraId="4790D3E1" w14:textId="77777777" w:rsidR="00784A32" w:rsidRPr="000670FE" w:rsidDel="00127C5D" w:rsidRDefault="00784A32" w:rsidP="00354887">
            <w:pPr>
              <w:pStyle w:val="TAL"/>
              <w:keepNext w:val="0"/>
              <w:keepLines w:val="0"/>
              <w:widowControl w:val="0"/>
            </w:pPr>
            <w:r w:rsidRPr="000670FE">
              <w:t>Derivation Path: TS 24.581 [88], Table 5.5.11.3.5-1</w:t>
            </w:r>
          </w:p>
        </w:tc>
      </w:tr>
      <w:tr w:rsidR="00784A32" w:rsidRPr="000670FE" w:rsidDel="00127C5D" w14:paraId="30AB5454" w14:textId="77777777" w:rsidTr="00354887">
        <w:trPr>
          <w:tblHeader/>
        </w:trPr>
        <w:tc>
          <w:tcPr>
            <w:tcW w:w="2381" w:type="dxa"/>
          </w:tcPr>
          <w:p w14:paraId="70C51844"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5440ECBA"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59C67782"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2DE38B32"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0D5FD642" w14:textId="77777777" w:rsidR="00784A32" w:rsidRPr="000670FE" w:rsidDel="00127C5D" w:rsidRDefault="00784A32" w:rsidP="00354887">
            <w:pPr>
              <w:pStyle w:val="TAL"/>
              <w:keepNext w:val="0"/>
              <w:keepLines w:val="0"/>
              <w:widowControl w:val="0"/>
              <w:rPr>
                <w:b/>
              </w:rPr>
            </w:pPr>
            <w:r w:rsidRPr="000670FE">
              <w:rPr>
                <w:b/>
              </w:rPr>
              <w:t>Condition</w:t>
            </w:r>
          </w:p>
        </w:tc>
      </w:tr>
      <w:tr w:rsidR="00784A32" w:rsidRPr="000670FE" w:rsidDel="00127C5D" w14:paraId="41095E42" w14:textId="77777777" w:rsidTr="00354887">
        <w:trPr>
          <w:tblHeader/>
        </w:trPr>
        <w:tc>
          <w:tcPr>
            <w:tcW w:w="2381" w:type="dxa"/>
          </w:tcPr>
          <w:p w14:paraId="37CEF6C1" w14:textId="77777777" w:rsidR="00784A32" w:rsidRPr="000670FE" w:rsidRDefault="00784A32" w:rsidP="00354887">
            <w:pPr>
              <w:pStyle w:val="TAL"/>
              <w:keepNext w:val="0"/>
              <w:keepLines w:val="0"/>
              <w:widowControl w:val="0"/>
              <w:rPr>
                <w:rFonts w:eastAsia="Yu Gothic"/>
                <w:b/>
                <w:bCs/>
              </w:rPr>
            </w:pPr>
            <w:r w:rsidRPr="000670FE">
              <w:rPr>
                <w:rFonts w:eastAsia="Yu Gothic"/>
                <w:b/>
                <w:bCs/>
              </w:rPr>
              <w:t>Message Type</w:t>
            </w:r>
          </w:p>
        </w:tc>
        <w:tc>
          <w:tcPr>
            <w:tcW w:w="2382" w:type="dxa"/>
          </w:tcPr>
          <w:p w14:paraId="19DD1498" w14:textId="77777777" w:rsidR="00784A32" w:rsidRPr="000670FE" w:rsidRDefault="00784A32" w:rsidP="00354887">
            <w:pPr>
              <w:pStyle w:val="TAL"/>
              <w:keepNext w:val="0"/>
              <w:keepLines w:val="0"/>
              <w:widowControl w:val="0"/>
              <w:rPr>
                <w:rFonts w:eastAsia="Yu Gothic"/>
              </w:rPr>
            </w:pPr>
          </w:p>
        </w:tc>
        <w:tc>
          <w:tcPr>
            <w:tcW w:w="2254" w:type="dxa"/>
          </w:tcPr>
          <w:p w14:paraId="516BD3D3" w14:textId="77777777" w:rsidR="00784A32" w:rsidRPr="000670FE" w:rsidRDefault="00784A32" w:rsidP="00354887">
            <w:pPr>
              <w:pStyle w:val="TAL"/>
              <w:keepNext w:val="0"/>
              <w:keepLines w:val="0"/>
              <w:widowControl w:val="0"/>
              <w:rPr>
                <w:rFonts w:eastAsia="MS PGothic"/>
              </w:rPr>
            </w:pPr>
          </w:p>
        </w:tc>
        <w:tc>
          <w:tcPr>
            <w:tcW w:w="1322" w:type="dxa"/>
          </w:tcPr>
          <w:p w14:paraId="30AA1FDE" w14:textId="77777777" w:rsidR="00784A32" w:rsidRPr="000670FE" w:rsidRDefault="00784A32" w:rsidP="00354887">
            <w:pPr>
              <w:pStyle w:val="TAL"/>
              <w:keepNext w:val="0"/>
              <w:keepLines w:val="0"/>
              <w:widowControl w:val="0"/>
              <w:rPr>
                <w:rFonts w:eastAsia="Yu Gothic"/>
              </w:rPr>
            </w:pPr>
          </w:p>
        </w:tc>
        <w:tc>
          <w:tcPr>
            <w:tcW w:w="1192" w:type="dxa"/>
          </w:tcPr>
          <w:p w14:paraId="099555CD" w14:textId="77777777" w:rsidR="00784A32" w:rsidRPr="000670FE" w:rsidRDefault="00784A32" w:rsidP="00354887">
            <w:pPr>
              <w:pStyle w:val="TAL"/>
              <w:keepNext w:val="0"/>
              <w:keepLines w:val="0"/>
              <w:widowControl w:val="0"/>
              <w:rPr>
                <w:rFonts w:eastAsia="Yu Gothic"/>
              </w:rPr>
            </w:pPr>
          </w:p>
        </w:tc>
      </w:tr>
      <w:tr w:rsidR="00784A32" w:rsidRPr="000670FE" w:rsidDel="00127C5D" w14:paraId="307FC98C" w14:textId="77777777" w:rsidTr="00354887">
        <w:trPr>
          <w:tblHeader/>
        </w:trPr>
        <w:tc>
          <w:tcPr>
            <w:tcW w:w="2381" w:type="dxa"/>
          </w:tcPr>
          <w:p w14:paraId="1F71DA14"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6DC7EB68" w14:textId="77777777" w:rsidR="00784A32" w:rsidRPr="000670FE" w:rsidRDefault="00784A32" w:rsidP="00354887">
            <w:pPr>
              <w:pStyle w:val="TAL"/>
              <w:keepNext w:val="0"/>
              <w:keepLines w:val="0"/>
              <w:widowControl w:val="0"/>
              <w:rPr>
                <w:rFonts w:eastAsia="Yu Gothic"/>
              </w:rPr>
            </w:pPr>
            <w:r w:rsidRPr="000670FE">
              <w:rPr>
                <w:rFonts w:eastAsia="Yu Gothic"/>
              </w:rPr>
              <w:t>'00010001'</w:t>
            </w:r>
          </w:p>
        </w:tc>
        <w:tc>
          <w:tcPr>
            <w:tcW w:w="2254" w:type="dxa"/>
          </w:tcPr>
          <w:p w14:paraId="299EF330"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End Response message which requested acknowledgment.</w:t>
            </w:r>
          </w:p>
        </w:tc>
        <w:tc>
          <w:tcPr>
            <w:tcW w:w="1322" w:type="dxa"/>
          </w:tcPr>
          <w:p w14:paraId="51E43C66" w14:textId="77777777" w:rsidR="00784A32" w:rsidRPr="000670FE" w:rsidRDefault="00784A32" w:rsidP="00354887">
            <w:pPr>
              <w:pStyle w:val="TAL"/>
              <w:keepNext w:val="0"/>
              <w:keepLines w:val="0"/>
              <w:widowControl w:val="0"/>
              <w:rPr>
                <w:rFonts w:eastAsia="Yu Gothic"/>
              </w:rPr>
            </w:pPr>
          </w:p>
        </w:tc>
        <w:tc>
          <w:tcPr>
            <w:tcW w:w="1192" w:type="dxa"/>
          </w:tcPr>
          <w:p w14:paraId="3BEDE53B" w14:textId="77777777" w:rsidR="00784A32" w:rsidRPr="000670FE" w:rsidRDefault="00784A32" w:rsidP="00354887">
            <w:pPr>
              <w:pStyle w:val="TAL"/>
              <w:keepNext w:val="0"/>
              <w:keepLines w:val="0"/>
              <w:widowControl w:val="0"/>
              <w:rPr>
                <w:rFonts w:eastAsia="Yu Gothic"/>
              </w:rPr>
            </w:pPr>
          </w:p>
        </w:tc>
      </w:tr>
    </w:tbl>
    <w:p w14:paraId="3163D3C8" w14:textId="77777777" w:rsidR="00784A32" w:rsidRPr="000670FE" w:rsidRDefault="00784A32" w:rsidP="00784A32"/>
    <w:p w14:paraId="5DC063EA" w14:textId="77777777" w:rsidR="00784A32" w:rsidRPr="000670FE" w:rsidRDefault="00784A32" w:rsidP="00784A32">
      <w:pPr>
        <w:pStyle w:val="TH"/>
        <w:spacing w:before="0"/>
      </w:pPr>
      <w:r w:rsidRPr="000670FE">
        <w:t>Table 6.1.2.1.3.3-7: SIP BYE (Step 15,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1D309415" w14:textId="77777777" w:rsidTr="00354887">
        <w:trPr>
          <w:tblHeader/>
        </w:trPr>
        <w:tc>
          <w:tcPr>
            <w:tcW w:w="9634" w:type="dxa"/>
          </w:tcPr>
          <w:p w14:paraId="38C5F40E"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bl>
    <w:p w14:paraId="6BAD98AE" w14:textId="77777777" w:rsidR="00784A32" w:rsidRPr="000670FE" w:rsidRDefault="00784A32" w:rsidP="00784A32"/>
    <w:p w14:paraId="7DC74E1B" w14:textId="77777777" w:rsidR="00784A32" w:rsidRPr="000670FE" w:rsidRDefault="00784A32" w:rsidP="00784A32">
      <w:pPr>
        <w:pStyle w:val="TH"/>
      </w:pPr>
      <w:r w:rsidRPr="000670FE">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11FBC91D" w14:textId="77777777" w:rsidTr="00354887">
        <w:trPr>
          <w:tblHeader/>
        </w:trPr>
        <w:tc>
          <w:tcPr>
            <w:tcW w:w="9517" w:type="dxa"/>
            <w:gridSpan w:val="5"/>
          </w:tcPr>
          <w:p w14:paraId="620C6E99"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71115FE3" w14:textId="77777777" w:rsidTr="00354887">
        <w:trPr>
          <w:trHeight w:val="260"/>
          <w:tblHeader/>
        </w:trPr>
        <w:tc>
          <w:tcPr>
            <w:tcW w:w="2677" w:type="dxa"/>
          </w:tcPr>
          <w:p w14:paraId="035F15BC" w14:textId="77777777" w:rsidR="00784A32" w:rsidRPr="000670FE" w:rsidRDefault="00784A32" w:rsidP="00354887">
            <w:pPr>
              <w:pStyle w:val="TAH"/>
              <w:keepLines w:val="0"/>
              <w:widowControl w:val="0"/>
            </w:pPr>
            <w:r w:rsidRPr="000670FE">
              <w:t>Information Element</w:t>
            </w:r>
          </w:p>
        </w:tc>
        <w:tc>
          <w:tcPr>
            <w:tcW w:w="2160" w:type="dxa"/>
          </w:tcPr>
          <w:p w14:paraId="71D1899D"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E992E58" w14:textId="77777777" w:rsidR="00784A32" w:rsidRPr="000670FE" w:rsidRDefault="00784A32" w:rsidP="00354887">
            <w:pPr>
              <w:pStyle w:val="TAH"/>
              <w:keepLines w:val="0"/>
              <w:widowControl w:val="0"/>
            </w:pPr>
            <w:r w:rsidRPr="000670FE">
              <w:t>Comment</w:t>
            </w:r>
          </w:p>
        </w:tc>
        <w:tc>
          <w:tcPr>
            <w:tcW w:w="1373" w:type="dxa"/>
          </w:tcPr>
          <w:p w14:paraId="2593A56F" w14:textId="77777777" w:rsidR="00784A32" w:rsidRPr="000670FE" w:rsidRDefault="00784A32" w:rsidP="00354887">
            <w:pPr>
              <w:pStyle w:val="TAH"/>
              <w:keepLines w:val="0"/>
              <w:widowControl w:val="0"/>
            </w:pPr>
            <w:r w:rsidRPr="000670FE">
              <w:t>Reference</w:t>
            </w:r>
          </w:p>
        </w:tc>
        <w:tc>
          <w:tcPr>
            <w:tcW w:w="1147" w:type="dxa"/>
          </w:tcPr>
          <w:p w14:paraId="2C3E6765" w14:textId="77777777" w:rsidR="00784A32" w:rsidRPr="000670FE" w:rsidRDefault="00784A32" w:rsidP="00354887">
            <w:pPr>
              <w:pStyle w:val="TAH"/>
              <w:keepLines w:val="0"/>
              <w:widowControl w:val="0"/>
            </w:pPr>
            <w:r w:rsidRPr="000670FE">
              <w:t>Condition</w:t>
            </w:r>
          </w:p>
        </w:tc>
      </w:tr>
      <w:tr w:rsidR="00784A32" w:rsidRPr="000670FE" w14:paraId="5694E88D" w14:textId="77777777" w:rsidTr="00354887">
        <w:tc>
          <w:tcPr>
            <w:tcW w:w="2677" w:type="dxa"/>
          </w:tcPr>
          <w:p w14:paraId="42986B45" w14:textId="77777777" w:rsidR="00784A32" w:rsidRPr="000670FE" w:rsidRDefault="00784A32" w:rsidP="00354887">
            <w:pPr>
              <w:pStyle w:val="TAL"/>
              <w:rPr>
                <w:b/>
                <w:bCs/>
              </w:rPr>
            </w:pPr>
            <w:r w:rsidRPr="000670FE">
              <w:rPr>
                <w:b/>
                <w:bCs/>
              </w:rPr>
              <w:t>Content-Type</w:t>
            </w:r>
          </w:p>
        </w:tc>
        <w:tc>
          <w:tcPr>
            <w:tcW w:w="2160" w:type="dxa"/>
          </w:tcPr>
          <w:p w14:paraId="6C580DCE" w14:textId="77777777" w:rsidR="00784A32" w:rsidRPr="000670FE" w:rsidRDefault="00784A32" w:rsidP="00354887">
            <w:pPr>
              <w:pStyle w:val="TAL"/>
            </w:pPr>
            <w:r w:rsidRPr="000670FE">
              <w:t>not present</w:t>
            </w:r>
          </w:p>
        </w:tc>
        <w:tc>
          <w:tcPr>
            <w:tcW w:w="2160" w:type="dxa"/>
            <w:tcBorders>
              <w:bottom w:val="single" w:sz="4" w:space="0" w:color="auto"/>
            </w:tcBorders>
          </w:tcPr>
          <w:p w14:paraId="09168C94" w14:textId="77777777" w:rsidR="00784A32" w:rsidRPr="000670FE" w:rsidRDefault="00784A32" w:rsidP="00354887">
            <w:pPr>
              <w:pStyle w:val="TAL"/>
            </w:pPr>
          </w:p>
        </w:tc>
        <w:tc>
          <w:tcPr>
            <w:tcW w:w="1373" w:type="dxa"/>
          </w:tcPr>
          <w:p w14:paraId="411BBD3E" w14:textId="77777777" w:rsidR="00784A32" w:rsidRPr="000670FE" w:rsidRDefault="00784A32" w:rsidP="00354887">
            <w:pPr>
              <w:pStyle w:val="TAL"/>
            </w:pPr>
          </w:p>
        </w:tc>
        <w:tc>
          <w:tcPr>
            <w:tcW w:w="1147" w:type="dxa"/>
          </w:tcPr>
          <w:p w14:paraId="6037C532" w14:textId="77777777" w:rsidR="00784A32" w:rsidRPr="000670FE" w:rsidRDefault="00784A32" w:rsidP="00354887">
            <w:pPr>
              <w:pStyle w:val="TAL"/>
            </w:pPr>
          </w:p>
        </w:tc>
      </w:tr>
      <w:tr w:rsidR="00784A32" w:rsidRPr="000670FE" w14:paraId="14B7186B" w14:textId="77777777" w:rsidTr="00354887">
        <w:tc>
          <w:tcPr>
            <w:tcW w:w="2677" w:type="dxa"/>
          </w:tcPr>
          <w:p w14:paraId="29AA5DD0" w14:textId="77777777" w:rsidR="00784A32" w:rsidRPr="000670FE" w:rsidRDefault="00784A32" w:rsidP="00354887">
            <w:pPr>
              <w:pStyle w:val="TAL"/>
              <w:rPr>
                <w:b/>
                <w:bCs/>
              </w:rPr>
            </w:pPr>
            <w:r w:rsidRPr="000670FE">
              <w:rPr>
                <w:b/>
                <w:bCs/>
              </w:rPr>
              <w:t>Content-Length</w:t>
            </w:r>
          </w:p>
        </w:tc>
        <w:tc>
          <w:tcPr>
            <w:tcW w:w="2160" w:type="dxa"/>
          </w:tcPr>
          <w:p w14:paraId="07DDC052" w14:textId="77777777" w:rsidR="00784A32" w:rsidRPr="000670FE" w:rsidRDefault="00784A32" w:rsidP="00354887">
            <w:pPr>
              <w:pStyle w:val="TAL"/>
            </w:pPr>
          </w:p>
        </w:tc>
        <w:tc>
          <w:tcPr>
            <w:tcW w:w="2160" w:type="dxa"/>
            <w:tcBorders>
              <w:top w:val="single" w:sz="4" w:space="0" w:color="auto"/>
              <w:bottom w:val="single" w:sz="4" w:space="0" w:color="auto"/>
            </w:tcBorders>
          </w:tcPr>
          <w:p w14:paraId="6127AF67" w14:textId="77777777" w:rsidR="00784A32" w:rsidRPr="000670FE" w:rsidRDefault="00784A32" w:rsidP="00354887">
            <w:pPr>
              <w:pStyle w:val="TAL"/>
            </w:pPr>
          </w:p>
        </w:tc>
        <w:tc>
          <w:tcPr>
            <w:tcW w:w="1373" w:type="dxa"/>
          </w:tcPr>
          <w:p w14:paraId="4A80E34D" w14:textId="77777777" w:rsidR="00784A32" w:rsidRPr="000670FE" w:rsidRDefault="00784A32" w:rsidP="00354887">
            <w:pPr>
              <w:pStyle w:val="TAL"/>
            </w:pPr>
          </w:p>
        </w:tc>
        <w:tc>
          <w:tcPr>
            <w:tcW w:w="1147" w:type="dxa"/>
          </w:tcPr>
          <w:p w14:paraId="4D9CD57E" w14:textId="77777777" w:rsidR="00784A32" w:rsidRPr="000670FE" w:rsidRDefault="00784A32" w:rsidP="00354887">
            <w:pPr>
              <w:pStyle w:val="TAL"/>
            </w:pPr>
          </w:p>
        </w:tc>
      </w:tr>
      <w:tr w:rsidR="00784A32" w:rsidRPr="000670FE" w14:paraId="05FB5AEF" w14:textId="77777777" w:rsidTr="00354887">
        <w:tc>
          <w:tcPr>
            <w:tcW w:w="2677" w:type="dxa"/>
          </w:tcPr>
          <w:p w14:paraId="4F308BF3" w14:textId="77777777" w:rsidR="00784A32" w:rsidRPr="000670FE" w:rsidRDefault="00784A32" w:rsidP="00354887">
            <w:pPr>
              <w:pStyle w:val="TAL"/>
            </w:pPr>
            <w:r w:rsidRPr="000670FE">
              <w:t xml:space="preserve">  value</w:t>
            </w:r>
          </w:p>
        </w:tc>
        <w:tc>
          <w:tcPr>
            <w:tcW w:w="2160" w:type="dxa"/>
          </w:tcPr>
          <w:p w14:paraId="1475C34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4D0E751" w14:textId="77777777" w:rsidR="00784A32" w:rsidRPr="000670FE" w:rsidRDefault="00784A32" w:rsidP="00354887">
            <w:pPr>
              <w:pStyle w:val="TAL"/>
            </w:pPr>
            <w:r w:rsidRPr="000670FE">
              <w:t>No message body included</w:t>
            </w:r>
          </w:p>
        </w:tc>
        <w:tc>
          <w:tcPr>
            <w:tcW w:w="1373" w:type="dxa"/>
          </w:tcPr>
          <w:p w14:paraId="5D46B935" w14:textId="77777777" w:rsidR="00784A32" w:rsidRPr="000670FE" w:rsidRDefault="00784A32" w:rsidP="00354887">
            <w:pPr>
              <w:pStyle w:val="TAL"/>
            </w:pPr>
          </w:p>
        </w:tc>
        <w:tc>
          <w:tcPr>
            <w:tcW w:w="1147" w:type="dxa"/>
          </w:tcPr>
          <w:p w14:paraId="7D3C1B97" w14:textId="77777777" w:rsidR="00784A32" w:rsidRPr="000670FE" w:rsidRDefault="00784A32" w:rsidP="00354887">
            <w:pPr>
              <w:pStyle w:val="TAL"/>
            </w:pPr>
          </w:p>
        </w:tc>
      </w:tr>
    </w:tbl>
    <w:p w14:paraId="16DC25AB" w14:textId="77777777" w:rsidR="00784A32" w:rsidRPr="000670FE" w:rsidRDefault="00784A32" w:rsidP="00784A32"/>
    <w:p w14:paraId="169DD65C" w14:textId="77777777" w:rsidR="00784A32" w:rsidRPr="000670FE" w:rsidRDefault="00784A32" w:rsidP="00784A32">
      <w:pPr>
        <w:pStyle w:val="Heading4"/>
      </w:pPr>
      <w:bookmarkStart w:id="234" w:name="_Toc52787530"/>
      <w:bookmarkStart w:id="235" w:name="_Toc52787711"/>
      <w:r w:rsidRPr="000670FE">
        <w:t>6.1.2.2</w:t>
      </w:r>
      <w:r w:rsidRPr="000670FE">
        <w:tab/>
        <w:t>On-network / Chat Group Call / Upgrade to Emergency Chat Group Call / Cancel Emergency Chat Group Call / Upgrade to Imminent Peril Chat Group Call / Cancel Imminent Peril Chat Group Call / Client Origination (CO)</w:t>
      </w:r>
      <w:bookmarkEnd w:id="234"/>
      <w:bookmarkEnd w:id="235"/>
    </w:p>
    <w:p w14:paraId="4035349B" w14:textId="77777777" w:rsidR="00784A32" w:rsidRPr="000670FE" w:rsidRDefault="00784A32" w:rsidP="00D35E6A">
      <w:pPr>
        <w:pStyle w:val="Heading5"/>
      </w:pPr>
      <w:bookmarkStart w:id="236" w:name="_Toc52787531"/>
      <w:bookmarkStart w:id="237" w:name="_Toc52787712"/>
      <w:r w:rsidRPr="000670FE">
        <w:t>6.1.2.2.1</w:t>
      </w:r>
      <w:r w:rsidRPr="000670FE">
        <w:tab/>
        <w:t>Test Purpose (TP)</w:t>
      </w:r>
      <w:bookmarkEnd w:id="236"/>
      <w:bookmarkEnd w:id="237"/>
    </w:p>
    <w:p w14:paraId="542FE617" w14:textId="77777777" w:rsidR="00784A32" w:rsidRPr="000670FE" w:rsidRDefault="00784A32" w:rsidP="00784A32">
      <w:pPr>
        <w:pStyle w:val="H6"/>
      </w:pPr>
      <w:r w:rsidRPr="000670FE">
        <w:t>(1)</w:t>
      </w:r>
    </w:p>
    <w:p w14:paraId="4C9ADAA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6BC2C10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975437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on-demand MCVideo group session using a MCVideo group identity identifying a chat MCVideo group }</w:t>
      </w:r>
    </w:p>
    <w:p w14:paraId="12AA6FD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requests to join the Chat Group Call by generating a SIP INVITE message </w:t>
      </w:r>
      <w:r w:rsidRPr="000670FE">
        <w:rPr>
          <w:b/>
          <w:noProof w:val="0"/>
        </w:rPr>
        <w:t>and</w:t>
      </w:r>
      <w:r w:rsidRPr="000670FE">
        <w:rPr>
          <w:noProof w:val="0"/>
        </w:rPr>
        <w:t>, after indication from the MCVideo server that Transmission is granted, the UE (MCVideo Client) provides transmission granted notification to the user and respects Transmission Control }</w:t>
      </w:r>
    </w:p>
    <w:p w14:paraId="2F927B9B" w14:textId="77777777" w:rsidR="00784A32" w:rsidRPr="000670FE" w:rsidRDefault="00784A32" w:rsidP="00784A32">
      <w:pPr>
        <w:pStyle w:val="PL"/>
        <w:rPr>
          <w:noProof w:val="0"/>
        </w:rPr>
      </w:pPr>
      <w:r w:rsidRPr="000670FE">
        <w:rPr>
          <w:noProof w:val="0"/>
        </w:rPr>
        <w:t xml:space="preserve">         }</w:t>
      </w:r>
    </w:p>
    <w:p w14:paraId="219CA8A0" w14:textId="77777777" w:rsidR="00784A32" w:rsidRPr="000670FE" w:rsidRDefault="00784A32" w:rsidP="00784A32">
      <w:pPr>
        <w:pStyle w:val="PL"/>
        <w:rPr>
          <w:noProof w:val="0"/>
        </w:rPr>
      </w:pPr>
    </w:p>
    <w:p w14:paraId="11FDC843" w14:textId="77777777" w:rsidR="00784A32" w:rsidRPr="000670FE" w:rsidRDefault="00784A32" w:rsidP="00784A32">
      <w:pPr>
        <w:pStyle w:val="H6"/>
      </w:pPr>
      <w:r w:rsidRPr="000670FE" w:rsidDel="00467DEC">
        <w:rPr>
          <w:b/>
        </w:rPr>
        <w:t xml:space="preserve"> </w:t>
      </w:r>
      <w:r w:rsidRPr="000670FE">
        <w:t>(2)</w:t>
      </w:r>
    </w:p>
    <w:p w14:paraId="4FF8666A" w14:textId="77777777" w:rsidR="00784A32" w:rsidRPr="000670FE" w:rsidRDefault="00784A32" w:rsidP="00784A32">
      <w:pPr>
        <w:pStyle w:val="PL"/>
        <w:rPr>
          <w:noProof w:val="0"/>
        </w:rPr>
      </w:pPr>
      <w:r w:rsidRPr="000670FE">
        <w:rPr>
          <w:b/>
          <w:noProof w:val="0"/>
        </w:rPr>
        <w:t xml:space="preserve"> with</w:t>
      </w:r>
      <w:r w:rsidRPr="000670FE">
        <w:rPr>
          <w:noProof w:val="0"/>
        </w:rPr>
        <w:t xml:space="preserve"> { UE (MCVideo Client) having established a Chat </w:t>
      </w:r>
      <w:r w:rsidRPr="000670FE">
        <w:rPr>
          <w:noProof w:val="0"/>
          <w:color w:val="000000"/>
        </w:rPr>
        <w:t>Group Call</w:t>
      </w:r>
      <w:r w:rsidRPr="000670FE">
        <w:rPr>
          <w:noProof w:val="0"/>
        </w:rPr>
        <w:t xml:space="preserve"> and the MCVideo User being authorized for initiating an MCVideo Emergency Group Call }</w:t>
      </w:r>
    </w:p>
    <w:p w14:paraId="077DD39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12A1A1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 to upgrade the ongoing MCVideo Group Call to an MCVideo Emergency Group Call with Transmission Control }</w:t>
      </w:r>
    </w:p>
    <w:p w14:paraId="4738024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Emergency Group Call </w:t>
      </w:r>
      <w:r w:rsidRPr="000670FE">
        <w:rPr>
          <w:b/>
          <w:bCs/>
          <w:noProof w:val="0"/>
        </w:rPr>
        <w:t>and</w:t>
      </w:r>
      <w:r w:rsidRPr="000670FE">
        <w:rPr>
          <w:noProof w:val="0"/>
        </w:rPr>
        <w:t xml:space="preserve"> notifies the user that the call has been upgraded }</w:t>
      </w:r>
    </w:p>
    <w:p w14:paraId="4ABD4048" w14:textId="77777777" w:rsidR="00784A32" w:rsidRPr="000670FE" w:rsidRDefault="00784A32" w:rsidP="00784A32">
      <w:pPr>
        <w:pStyle w:val="PL"/>
        <w:rPr>
          <w:noProof w:val="0"/>
        </w:rPr>
      </w:pPr>
      <w:r w:rsidRPr="000670FE">
        <w:rPr>
          <w:noProof w:val="0"/>
        </w:rPr>
        <w:t xml:space="preserve">            }</w:t>
      </w:r>
    </w:p>
    <w:p w14:paraId="5957D635" w14:textId="77777777" w:rsidR="00784A32" w:rsidRPr="000670FE" w:rsidRDefault="00784A32" w:rsidP="00784A32">
      <w:pPr>
        <w:pStyle w:val="PL"/>
        <w:rPr>
          <w:noProof w:val="0"/>
        </w:rPr>
      </w:pPr>
    </w:p>
    <w:p w14:paraId="19C1971B" w14:textId="77777777" w:rsidR="00784A32" w:rsidRPr="000670FE" w:rsidRDefault="00784A32" w:rsidP="00784A32">
      <w:pPr>
        <w:pStyle w:val="H6"/>
      </w:pPr>
      <w:r w:rsidRPr="000670FE">
        <w:t>(3)</w:t>
      </w:r>
    </w:p>
    <w:p w14:paraId="32CEB73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Chat </w:t>
      </w:r>
      <w:r w:rsidRPr="000670FE">
        <w:rPr>
          <w:noProof w:val="0"/>
          <w:color w:val="000000"/>
        </w:rPr>
        <w:t>Group Call</w:t>
      </w:r>
      <w:r w:rsidRPr="000670FE">
        <w:rPr>
          <w:noProof w:val="0"/>
        </w:rPr>
        <w:t xml:space="preserve"> }</w:t>
      </w:r>
    </w:p>
    <w:p w14:paraId="3F57424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1963EF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User(s) }</w:t>
      </w:r>
    </w:p>
    <w:p w14:paraId="4BFB354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SS (MCVideo Server) }</w:t>
      </w:r>
    </w:p>
    <w:p w14:paraId="7F385FB9" w14:textId="77777777" w:rsidR="00784A32" w:rsidRPr="000670FE" w:rsidRDefault="00784A32" w:rsidP="00784A32">
      <w:pPr>
        <w:pStyle w:val="PL"/>
        <w:rPr>
          <w:noProof w:val="0"/>
        </w:rPr>
      </w:pPr>
      <w:r w:rsidRPr="000670FE">
        <w:rPr>
          <w:noProof w:val="0"/>
        </w:rPr>
        <w:t xml:space="preserve">            }</w:t>
      </w:r>
    </w:p>
    <w:p w14:paraId="30BD4879" w14:textId="77777777" w:rsidR="00784A32" w:rsidRPr="000670FE" w:rsidRDefault="00784A32" w:rsidP="00784A32">
      <w:pPr>
        <w:pStyle w:val="PL"/>
        <w:rPr>
          <w:noProof w:val="0"/>
        </w:rPr>
      </w:pPr>
    </w:p>
    <w:p w14:paraId="689224FE" w14:textId="77777777" w:rsidR="00784A32" w:rsidRPr="000670FE" w:rsidRDefault="00784A32" w:rsidP="00784A32">
      <w:pPr>
        <w:pStyle w:val="H6"/>
      </w:pPr>
      <w:r w:rsidRPr="000670FE">
        <w:t>(4)</w:t>
      </w:r>
    </w:p>
    <w:p w14:paraId="49A218B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an On-demand Pre-arranged Group Call to an Emergency Chat Group Call and the MCVideo User being authorized for cancelling an MCVideo Emergency state (MCVideo in-progress emergency cancel) }</w:t>
      </w:r>
    </w:p>
    <w:p w14:paraId="6A9AE24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E851D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wants to cancel the ongoing McVideo Emergency state }</w:t>
      </w:r>
    </w:p>
    <w:p w14:paraId="3598122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emergency condition cancelled </w:t>
      </w:r>
      <w:r w:rsidRPr="000670FE">
        <w:rPr>
          <w:b/>
          <w:bCs/>
          <w:noProof w:val="0"/>
        </w:rPr>
        <w:t>and</w:t>
      </w:r>
      <w:r w:rsidRPr="000670FE">
        <w:rPr>
          <w:noProof w:val="0"/>
        </w:rPr>
        <w:t xml:space="preserve"> notifies the user that the call has been downgraded }</w:t>
      </w:r>
    </w:p>
    <w:p w14:paraId="25FD175E" w14:textId="77777777" w:rsidR="00784A32" w:rsidRPr="000670FE" w:rsidRDefault="00784A32" w:rsidP="00784A32">
      <w:pPr>
        <w:pStyle w:val="PL"/>
        <w:rPr>
          <w:noProof w:val="0"/>
        </w:rPr>
      </w:pPr>
      <w:r w:rsidRPr="000670FE">
        <w:rPr>
          <w:noProof w:val="0"/>
        </w:rPr>
        <w:t xml:space="preserve">            }</w:t>
      </w:r>
    </w:p>
    <w:p w14:paraId="797649A3" w14:textId="77777777" w:rsidR="00784A32" w:rsidRPr="000670FE" w:rsidRDefault="00784A32" w:rsidP="00784A32">
      <w:pPr>
        <w:pStyle w:val="PL"/>
        <w:rPr>
          <w:b/>
          <w:noProof w:val="0"/>
        </w:rPr>
      </w:pPr>
    </w:p>
    <w:p w14:paraId="49F3DFE9" w14:textId="77777777" w:rsidR="00784A32" w:rsidRPr="000670FE" w:rsidRDefault="00784A32" w:rsidP="00784A32">
      <w:pPr>
        <w:pStyle w:val="H6"/>
      </w:pPr>
      <w:r w:rsidRPr="000670FE">
        <w:t>(5)</w:t>
      </w:r>
    </w:p>
    <w:p w14:paraId="2BE1C47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a Chat Group</w:t>
      </w:r>
      <w:r w:rsidRPr="000670FE">
        <w:rPr>
          <w:noProof w:val="0"/>
          <w:color w:val="FF0000"/>
        </w:rPr>
        <w:t xml:space="preserve"> </w:t>
      </w:r>
      <w:r w:rsidRPr="000670FE">
        <w:rPr>
          <w:noProof w:val="0"/>
        </w:rPr>
        <w:t>Call and the MCVideo User being authorized for initiating an MCVideo Imminent Peril Chat Group Call  }</w:t>
      </w:r>
    </w:p>
    <w:p w14:paraId="0F3BB6E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0E42D9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Chat Group Call to an MCVideo Imminent Peril Chat Group Call with Transmission Control }</w:t>
      </w:r>
    </w:p>
    <w:p w14:paraId="4CB678E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Imminent Peril Chat Group Call </w:t>
      </w:r>
      <w:r w:rsidRPr="000670FE">
        <w:rPr>
          <w:b/>
          <w:bCs/>
          <w:noProof w:val="0"/>
        </w:rPr>
        <w:t>and</w:t>
      </w:r>
      <w:r w:rsidRPr="000670FE">
        <w:rPr>
          <w:noProof w:val="0"/>
        </w:rPr>
        <w:t xml:space="preserve"> notifies the user that the call has been upgraded }</w:t>
      </w:r>
    </w:p>
    <w:p w14:paraId="0F49682D" w14:textId="77777777" w:rsidR="00784A32" w:rsidRPr="000670FE" w:rsidRDefault="00784A32" w:rsidP="00784A32">
      <w:pPr>
        <w:pStyle w:val="PL"/>
        <w:rPr>
          <w:noProof w:val="0"/>
        </w:rPr>
      </w:pPr>
      <w:r w:rsidRPr="000670FE">
        <w:rPr>
          <w:noProof w:val="0"/>
        </w:rPr>
        <w:t xml:space="preserve">            }</w:t>
      </w:r>
    </w:p>
    <w:p w14:paraId="0E2E4A03" w14:textId="77777777" w:rsidR="00784A32" w:rsidRPr="000670FE" w:rsidRDefault="00784A32" w:rsidP="00784A32">
      <w:pPr>
        <w:pStyle w:val="PL"/>
        <w:rPr>
          <w:noProof w:val="0"/>
        </w:rPr>
      </w:pPr>
    </w:p>
    <w:p w14:paraId="20DA0964" w14:textId="77777777" w:rsidR="00784A32" w:rsidRPr="000670FE" w:rsidRDefault="00784A32" w:rsidP="00784A32">
      <w:pPr>
        <w:pStyle w:val="H6"/>
      </w:pPr>
      <w:r w:rsidRPr="000670FE">
        <w:t>(6)</w:t>
      </w:r>
    </w:p>
    <w:p w14:paraId="67A712E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0EB20A9" w14:textId="77777777" w:rsidR="00784A32" w:rsidRPr="000670FE" w:rsidRDefault="00784A32" w:rsidP="00784A32">
      <w:pPr>
        <w:pStyle w:val="PL"/>
        <w:rPr>
          <w:bCs/>
          <w:noProof w:val="0"/>
        </w:rPr>
      </w:pPr>
      <w:r w:rsidRPr="000670FE">
        <w:rPr>
          <w:noProof w:val="0"/>
        </w:rPr>
        <w:t xml:space="preserve">  </w:t>
      </w:r>
      <w:r w:rsidRPr="000670FE">
        <w:rPr>
          <w:bCs/>
          <w:noProof w:val="0"/>
        </w:rPr>
        <w:t>when { the MCVideo User requests to cancel the ongoing MCVideo Imminent Peril state }</w:t>
      </w:r>
    </w:p>
    <w:p w14:paraId="6750E522" w14:textId="77777777" w:rsidR="00784A32" w:rsidRPr="000670FE" w:rsidRDefault="00784A32" w:rsidP="00784A32">
      <w:pPr>
        <w:pStyle w:val="PL"/>
        <w:rPr>
          <w:bCs/>
          <w:noProof w:val="0"/>
        </w:rPr>
      </w:pPr>
      <w:r w:rsidRPr="000670FE">
        <w:rPr>
          <w:bCs/>
          <w:noProof w:val="0"/>
        </w:rPr>
        <w:t xml:space="preserve">    then { UE (MCVideo Client) sends a SIP re-INVITE request and upon receipt of a SIP 2xx response considers the imminent peril condition cancelled }</w:t>
      </w:r>
    </w:p>
    <w:p w14:paraId="25733F37" w14:textId="77777777" w:rsidR="00784A32" w:rsidRPr="000670FE" w:rsidRDefault="00784A32" w:rsidP="00784A32">
      <w:pPr>
        <w:pStyle w:val="PL"/>
        <w:rPr>
          <w:bCs/>
          <w:noProof w:val="0"/>
        </w:rPr>
      </w:pPr>
      <w:r w:rsidRPr="000670FE">
        <w:rPr>
          <w:bCs/>
          <w:noProof w:val="0"/>
        </w:rPr>
        <w:t xml:space="preserve">            }</w:t>
      </w:r>
    </w:p>
    <w:p w14:paraId="514CF01B" w14:textId="77777777" w:rsidR="00784A32" w:rsidRPr="000670FE" w:rsidRDefault="00784A32" w:rsidP="00784A32">
      <w:pPr>
        <w:pStyle w:val="PL"/>
        <w:rPr>
          <w:bCs/>
          <w:noProof w:val="0"/>
        </w:rPr>
      </w:pPr>
    </w:p>
    <w:p w14:paraId="0FA40E75" w14:textId="77777777" w:rsidR="00784A32" w:rsidRPr="000670FE" w:rsidRDefault="00784A32" w:rsidP="00784A32">
      <w:pPr>
        <w:pStyle w:val="H6"/>
        <w:rPr>
          <w:bCs/>
        </w:rPr>
      </w:pPr>
      <w:r w:rsidRPr="000670FE">
        <w:rPr>
          <w:bCs/>
        </w:rPr>
        <w:t>(7)</w:t>
      </w:r>
    </w:p>
    <w:p w14:paraId="23CB5F65" w14:textId="77777777" w:rsidR="00784A32" w:rsidRPr="000670FE" w:rsidRDefault="00784A32" w:rsidP="00784A32">
      <w:pPr>
        <w:pStyle w:val="PL"/>
        <w:rPr>
          <w:bCs/>
          <w:noProof w:val="0"/>
        </w:rPr>
      </w:pPr>
      <w:r w:rsidRPr="000670FE">
        <w:rPr>
          <w:bCs/>
          <w:noProof w:val="0"/>
        </w:rPr>
        <w:t>with { UE (MCVideo Client) having an ongoing On-demand Chat Group</w:t>
      </w:r>
      <w:r w:rsidRPr="000670FE">
        <w:rPr>
          <w:bCs/>
          <w:noProof w:val="0"/>
          <w:color w:val="FF0000"/>
        </w:rPr>
        <w:t xml:space="preserve"> </w:t>
      </w:r>
      <w:r w:rsidRPr="000670FE">
        <w:rPr>
          <w:bCs/>
          <w:noProof w:val="0"/>
        </w:rPr>
        <w:t>Call }</w:t>
      </w:r>
    </w:p>
    <w:p w14:paraId="4C1764B5" w14:textId="77777777" w:rsidR="00784A32" w:rsidRPr="000670FE" w:rsidRDefault="00784A32" w:rsidP="00784A32">
      <w:pPr>
        <w:pStyle w:val="PL"/>
        <w:rPr>
          <w:bCs/>
          <w:noProof w:val="0"/>
        </w:rPr>
      </w:pPr>
      <w:r w:rsidRPr="000670FE">
        <w:rPr>
          <w:bCs/>
          <w:noProof w:val="0"/>
        </w:rPr>
        <w:t>ensure that {</w:t>
      </w:r>
    </w:p>
    <w:p w14:paraId="387F4461" w14:textId="77777777" w:rsidR="00784A32" w:rsidRPr="000670FE" w:rsidRDefault="00784A32" w:rsidP="00784A32">
      <w:pPr>
        <w:pStyle w:val="PL"/>
        <w:rPr>
          <w:bCs/>
          <w:noProof w:val="0"/>
        </w:rPr>
      </w:pPr>
      <w:r w:rsidRPr="000670FE">
        <w:rPr>
          <w:bCs/>
          <w:noProof w:val="0"/>
        </w:rPr>
        <w:t xml:space="preserve">  when { the MCVideo User requests to terminate the ongoing MCVideo Chat Group Call }</w:t>
      </w:r>
    </w:p>
    <w:p w14:paraId="056F01CD" w14:textId="77777777" w:rsidR="00784A32" w:rsidRPr="000670FE" w:rsidRDefault="00784A32" w:rsidP="00784A32">
      <w:pPr>
        <w:pStyle w:val="PL"/>
        <w:rPr>
          <w:bCs/>
          <w:noProof w:val="0"/>
        </w:rPr>
      </w:pPr>
      <w:r w:rsidRPr="000670FE">
        <w:rPr>
          <w:bCs/>
          <w:noProof w:val="0"/>
        </w:rPr>
        <w:t xml:space="preserve">    then { UE (MCVideo Client) sends a SIP BYE request and leaves the MCVideo session }</w:t>
      </w:r>
    </w:p>
    <w:p w14:paraId="0EA4D0AB" w14:textId="77777777" w:rsidR="00784A32" w:rsidRPr="000670FE" w:rsidRDefault="00784A32" w:rsidP="00784A32">
      <w:pPr>
        <w:pStyle w:val="PL"/>
        <w:rPr>
          <w:bCs/>
          <w:noProof w:val="0"/>
        </w:rPr>
      </w:pPr>
      <w:r w:rsidRPr="000670FE">
        <w:rPr>
          <w:bCs/>
          <w:noProof w:val="0"/>
        </w:rPr>
        <w:t xml:space="preserve">            }</w:t>
      </w:r>
    </w:p>
    <w:p w14:paraId="63E5F6A0" w14:textId="77777777" w:rsidR="00784A32" w:rsidRPr="000670FE" w:rsidRDefault="00784A32" w:rsidP="00784A32">
      <w:pPr>
        <w:pStyle w:val="PL"/>
        <w:rPr>
          <w:noProof w:val="0"/>
        </w:rPr>
      </w:pPr>
    </w:p>
    <w:p w14:paraId="08335569" w14:textId="77777777" w:rsidR="00784A32" w:rsidRPr="000670FE" w:rsidRDefault="00784A32" w:rsidP="00D35E6A">
      <w:pPr>
        <w:pStyle w:val="Heading5"/>
      </w:pPr>
      <w:bookmarkStart w:id="238" w:name="_Toc52787532"/>
      <w:bookmarkStart w:id="239" w:name="_Toc52787713"/>
      <w:r w:rsidRPr="000670FE">
        <w:rPr>
          <w:rFonts w:ascii="Times New Roman" w:hAnsi="Times New Roman"/>
        </w:rPr>
        <w:t>6.1.2.2.2</w:t>
      </w:r>
      <w:r w:rsidRPr="000670FE">
        <w:rPr>
          <w:rFonts w:ascii="Times New Roman" w:hAnsi="Times New Roman"/>
        </w:rPr>
        <w:tab/>
        <w:t>Conformance Requirements</w:t>
      </w:r>
      <w:bookmarkEnd w:id="238"/>
      <w:bookmarkEnd w:id="239"/>
    </w:p>
    <w:p w14:paraId="3460453B" w14:textId="77777777" w:rsidR="00784A32" w:rsidRPr="000670FE" w:rsidRDefault="00784A32" w:rsidP="00784A32">
      <w:r w:rsidRPr="000670FE">
        <w:t xml:space="preserve">References: The conformance requirements covered in the present TC are specified in: TS 24.281, clauses 9.2.2.2.1.1, 9.2.2.2.1.2, 9.2.2.2.1.3, 9.2.2.2.1.4, 9.2.2.2.1.5; Also TS 24.581 clauses 6.2.1, 6.2.4.4.6, 6.4.2, 6.4.3, 6.4.4.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C4CC917" w14:textId="77777777" w:rsidR="00784A32" w:rsidRPr="000670FE" w:rsidRDefault="00784A32" w:rsidP="00784A32">
      <w:r w:rsidRPr="000670FE">
        <w:t>[TS 24.281, clause 9.2.2.2.1.1]</w:t>
      </w:r>
    </w:p>
    <w:p w14:paraId="58CB5D55" w14:textId="77777777" w:rsidR="00784A32" w:rsidRPr="000670FE" w:rsidRDefault="00784A32" w:rsidP="00784A32">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0CC867F7" w14:textId="77777777" w:rsidR="00784A32" w:rsidRPr="000670FE" w:rsidRDefault="00784A32" w:rsidP="00784A32">
      <w:r w:rsidRPr="000670FE">
        <w:t>The MCVideo client:</w:t>
      </w:r>
    </w:p>
    <w:p w14:paraId="7F491949" w14:textId="77777777" w:rsidR="00784A32" w:rsidRPr="000670FE" w:rsidRDefault="00784A32" w:rsidP="00784A32">
      <w:pPr>
        <w:pStyle w:val="B1"/>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0670FE" w:rsidRDefault="00784A32" w:rsidP="00784A32">
      <w:pPr>
        <w:pStyle w:val="B1"/>
      </w:pPr>
      <w:r w:rsidRPr="000670FE">
        <w:t>2)</w:t>
      </w:r>
      <w:r w:rsidRPr="000670FE">
        <w:tab/>
        <w:t>if the MCVideo user has requested the origination of an MCVideo imminent peril group call, the MCVideo client shall comply with the procedures in subclause 6.2.8.1.9;</w:t>
      </w:r>
    </w:p>
    <w:p w14:paraId="10515094"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1A8CE66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r w:rsidRPr="000670FE">
        <w:t>];</w:t>
      </w:r>
    </w:p>
    <w:p w14:paraId="2A6EDBF3" w14:textId="77777777" w:rsidR="00784A32" w:rsidRPr="000670FE" w:rsidRDefault="00784A32" w:rsidP="00784A32">
      <w:pPr>
        <w:pStyle w:val="B1"/>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79F8C267" w14:textId="77777777" w:rsidR="00784A32" w:rsidRPr="000670FE" w:rsidRDefault="00784A32" w:rsidP="00784A32">
      <w:pPr>
        <w:pStyle w:val="B1"/>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5746F469" w14:textId="77777777" w:rsidR="00784A32" w:rsidRPr="000670FE" w:rsidRDefault="00784A32" w:rsidP="00784A32">
      <w:pPr>
        <w:pStyle w:val="B1"/>
      </w:pPr>
      <w:r w:rsidRPr="000670FE">
        <w:t>7)</w:t>
      </w:r>
      <w:r w:rsidRPr="000670FE">
        <w:tab/>
        <w:t>should include the "timer" option tag in the Supported header field;</w:t>
      </w:r>
    </w:p>
    <w:p w14:paraId="581B37E2" w14:textId="77777777" w:rsidR="00784A32" w:rsidRPr="000670FE" w:rsidRDefault="00784A32" w:rsidP="00784A32">
      <w:pPr>
        <w:pStyle w:val="B1"/>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"uac";</w:t>
      </w:r>
    </w:p>
    <w:p w14:paraId="273BCDD7" w14:textId="77777777" w:rsidR="00784A32" w:rsidRPr="000670FE" w:rsidRDefault="00784A32" w:rsidP="00784A32">
      <w:pPr>
        <w:pStyle w:val="B1"/>
      </w:pPr>
      <w:r w:rsidRPr="000670FE">
        <w:t>9)</w:t>
      </w:r>
      <w:r w:rsidRPr="000670FE">
        <w:tab/>
        <w:t>shall set the Request-URI of the SIP INVITE request to the public service identity identifying the participating MCVideo function serving the MCVideo user;</w:t>
      </w:r>
    </w:p>
    <w:p w14:paraId="3C548ACC"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125D77D9" w14:textId="77777777" w:rsidR="00784A32" w:rsidRPr="000670FE" w:rsidRDefault="00784A32" w:rsidP="00784A32">
      <w:pPr>
        <w:pStyle w:val="B1"/>
      </w:pPr>
      <w:r w:rsidRPr="000670FE">
        <w:t>10)</w:t>
      </w:r>
      <w:r w:rsidRPr="000670FE">
        <w:tab/>
        <w:t>may include a P-Preferred-Identity header field in the SIP INVITE request containing a public user identity as specified in 3GPP TS 24.229 [</w:t>
      </w:r>
      <w:r w:rsidRPr="000670FE">
        <w:rPr>
          <w:lang w:eastAsia="zh-CN"/>
        </w:rPr>
        <w:t>11</w:t>
      </w:r>
      <w:r w:rsidRPr="000670FE">
        <w:t>];</w:t>
      </w:r>
    </w:p>
    <w:p w14:paraId="26CB7B1A" w14:textId="77777777" w:rsidR="00784A32" w:rsidRPr="000670FE" w:rsidRDefault="00784A32" w:rsidP="00784A32">
      <w:pPr>
        <w:pStyle w:val="B1"/>
      </w:pPr>
      <w:r w:rsidRPr="000670FE">
        <w:t>11)</w:t>
      </w:r>
      <w:r w:rsidRPr="000670FE">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0670FE" w:rsidRDefault="00784A32" w:rsidP="00784A32">
      <w:pPr>
        <w:pStyle w:val="B1"/>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0670FE" w:rsidRDefault="00784A32" w:rsidP="00784A32">
      <w:pPr>
        <w:pStyle w:val="B1"/>
      </w:pPr>
      <w:r w:rsidRPr="000670FE">
        <w:t>13)</w:t>
      </w:r>
      <w:r w:rsidRPr="000670FE">
        <w:tab/>
        <w:t>shall contain an application/vnd.3gpp.mcvideo-info+xml MIME body with the &lt;mcvideoinfo&gt; element containing the &lt;mcvideo-Params&gt; element with:</w:t>
      </w:r>
    </w:p>
    <w:p w14:paraId="1F59C93C" w14:textId="77777777" w:rsidR="00784A32" w:rsidRPr="000670FE" w:rsidRDefault="00784A32" w:rsidP="00784A32">
      <w:pPr>
        <w:pStyle w:val="B2"/>
      </w:pPr>
      <w:r w:rsidRPr="000670FE">
        <w:t>a)</w:t>
      </w:r>
      <w:r w:rsidRPr="000670FE">
        <w:tab/>
        <w:t>the &lt;session-type&gt; element set to a value of "chat";</w:t>
      </w:r>
    </w:p>
    <w:p w14:paraId="5289B992" w14:textId="77777777" w:rsidR="00784A32" w:rsidRPr="000670FE" w:rsidRDefault="00784A32" w:rsidP="00784A32">
      <w:pPr>
        <w:pStyle w:val="B2"/>
        <w:rPr>
          <w:rFonts w:eastAsia="Malgun Gothic"/>
        </w:rPr>
      </w:pPr>
      <w:r w:rsidRPr="000670FE">
        <w:rPr>
          <w:rFonts w:eastAsia="Malgun Gothic"/>
        </w:rPr>
        <w:t>b)</w:t>
      </w:r>
      <w:r w:rsidRPr="000670FE">
        <w:rPr>
          <w:rFonts w:eastAsia="Malgun Gothic"/>
        </w:rPr>
        <w:tab/>
        <w:t>the &lt;mcvideo-request-uri&gt; element set to the group identity; and</w:t>
      </w:r>
    </w:p>
    <w:p w14:paraId="08A0E76A" w14:textId="77777777" w:rsidR="00784A32" w:rsidRPr="000670FE" w:rsidRDefault="00784A32" w:rsidP="00784A32">
      <w:pPr>
        <w:pStyle w:val="B2"/>
        <w:rPr>
          <w:rFonts w:eastAsia="Malgun Gothic"/>
        </w:rPr>
      </w:pPr>
      <w:r w:rsidRPr="000670FE">
        <w:rPr>
          <w:rFonts w:eastAsia="Malgun Gothic"/>
        </w:rPr>
        <w:t>c)</w:t>
      </w:r>
      <w:r w:rsidRPr="000670FE">
        <w:rPr>
          <w:rFonts w:eastAsia="Malgun Gothic"/>
        </w:rPr>
        <w:tab/>
      </w:r>
      <w:r w:rsidRPr="000670FE">
        <w:t>the &lt;mcvideo-client-id&gt; element set to the MCVideo client ID of the originating MCVideo client;</w:t>
      </w:r>
    </w:p>
    <w:p w14:paraId="1FDA8B07" w14:textId="77777777" w:rsidR="00784A32" w:rsidRPr="000670FE" w:rsidRDefault="00784A32" w:rsidP="00784A32">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0670FE" w:rsidRDefault="00784A32" w:rsidP="00784A32">
      <w:pPr>
        <w:pStyle w:val="B1"/>
      </w:pPr>
      <w:r w:rsidRPr="000670FE">
        <w:t>14)</w:t>
      </w:r>
      <w:r w:rsidRPr="000670FE">
        <w:tab/>
        <w:t>shall include in the SIP INVITE request an SDP offer according to 3GPP TS 24.229 [</w:t>
      </w:r>
      <w:r w:rsidRPr="000670FE">
        <w:rPr>
          <w:lang w:eastAsia="zh-CN"/>
        </w:rPr>
        <w:t>11</w:t>
      </w:r>
      <w:r w:rsidRPr="000670FE">
        <w:t>] with the clarifications specified in subclause 6.2.1;</w:t>
      </w:r>
    </w:p>
    <w:p w14:paraId="0A7D4C16" w14:textId="77777777" w:rsidR="00784A32" w:rsidRPr="000670FE" w:rsidRDefault="00784A32" w:rsidP="00784A32">
      <w:pPr>
        <w:pStyle w:val="B1"/>
      </w:pPr>
      <w:r w:rsidRPr="000670FE">
        <w:t>15)</w:t>
      </w:r>
      <w:r w:rsidRPr="000670FE">
        <w:tab/>
        <w:t>if an implicit transmission request is required, shall indicate this as specified in subclause 6.4; and</w:t>
      </w:r>
    </w:p>
    <w:p w14:paraId="03DC9BB2" w14:textId="77777777" w:rsidR="00784A32" w:rsidRPr="000670FE" w:rsidRDefault="00784A32" w:rsidP="00784A32">
      <w:pPr>
        <w:pStyle w:val="B1"/>
      </w:pPr>
      <w:r w:rsidRPr="000670FE">
        <w:t>16)</w:t>
      </w:r>
      <w:r w:rsidRPr="000670FE">
        <w:tab/>
        <w:t>shall send the SIP INVITE request according to 3GPP TS 24.229 [</w:t>
      </w:r>
      <w:r w:rsidRPr="000670FE">
        <w:rPr>
          <w:lang w:eastAsia="zh-CN"/>
        </w:rPr>
        <w:t>11</w:t>
      </w:r>
      <w:r w:rsidRPr="000670FE">
        <w:t>].</w:t>
      </w:r>
    </w:p>
    <w:p w14:paraId="414DBBE1" w14:textId="77777777" w:rsidR="00784A32" w:rsidRPr="000670FE" w:rsidRDefault="00784A32" w:rsidP="00784A32">
      <w:r w:rsidRPr="000670FE">
        <w:t>On receiving a SIP 2xx response to the SIP INVITE request, the MCVideo client:</w:t>
      </w:r>
    </w:p>
    <w:p w14:paraId="5E2D73C3"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10BEF58E" w14:textId="77777777" w:rsidR="00784A32" w:rsidRPr="000670FE" w:rsidRDefault="00784A32" w:rsidP="00784A32">
      <w:pPr>
        <w:pStyle w:val="B1"/>
      </w:pPr>
      <w:r w:rsidRPr="000670FE">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0670FE" w:rsidRDefault="00784A32" w:rsidP="00784A32">
      <w:r w:rsidRPr="000670FE">
        <w:t>On receiving a SIP 4xx response, a SIP 5xx response or a SIP 6xx response to the SIP INVITE request:</w:t>
      </w:r>
    </w:p>
    <w:p w14:paraId="6F86CBD1" w14:textId="77777777" w:rsidR="00784A32" w:rsidRPr="000670FE" w:rsidRDefault="00784A32" w:rsidP="00784A32">
      <w:pPr>
        <w:pStyle w:val="B1"/>
      </w:pPr>
      <w:r w:rsidRPr="000670FE">
        <w:t>1)</w:t>
      </w:r>
      <w:r w:rsidRPr="000670FE">
        <w:tab/>
        <w:t>if the MCVideo emergency group call state is set to "MVEGC 2: emergency-call-requested" or "MVEGC 3: emergency-call-granted"; or</w:t>
      </w:r>
    </w:p>
    <w:p w14:paraId="2145F76E" w14:textId="77777777" w:rsidR="00784A32" w:rsidRPr="000670FE" w:rsidRDefault="00784A32" w:rsidP="00784A32">
      <w:pPr>
        <w:pStyle w:val="B1"/>
      </w:pPr>
      <w:r w:rsidRPr="000670FE">
        <w:t>2)</w:t>
      </w:r>
      <w:r w:rsidRPr="000670FE">
        <w:tab/>
        <w:t>if the MCVideo imminent peril group call state is set to "MVIGC 2: imminent-peril-call-requested" or "MVIGC 3: imminent-peril-call-granted";</w:t>
      </w:r>
    </w:p>
    <w:p w14:paraId="1431FD06" w14:textId="77777777" w:rsidR="00784A32" w:rsidRPr="000670FE" w:rsidRDefault="00784A32" w:rsidP="00784A32">
      <w:pPr>
        <w:pStyle w:val="B1"/>
        <w:ind w:left="0" w:firstLine="0"/>
      </w:pPr>
      <w:r w:rsidRPr="000670FE">
        <w:t>the MCVideo client shall perform the actions specified in subclause 6.2.8.1.5.</w:t>
      </w:r>
    </w:p>
    <w:p w14:paraId="5CC47C49"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78E0E3B1" w14:textId="77777777" w:rsidR="00784A32" w:rsidRPr="000670FE" w:rsidRDefault="00784A32" w:rsidP="00784A32">
      <w:r w:rsidRPr="000670FE">
        <w:t>[TS 24.281, clause 9.2.2.2.1.2]</w:t>
      </w:r>
    </w:p>
    <w:p w14:paraId="668C0212" w14:textId="77777777" w:rsidR="00784A32" w:rsidRPr="000670FE" w:rsidRDefault="00784A32" w:rsidP="00784A32">
      <w:r w:rsidRPr="000670FE">
        <w:t>This subclause covers both on-demand session and pre-established sessions.</w:t>
      </w:r>
    </w:p>
    <w:p w14:paraId="243867A6" w14:textId="77777777" w:rsidR="00784A32" w:rsidRPr="000670FE" w:rsidRDefault="00784A32" w:rsidP="00784A32">
      <w:r w:rsidRPr="000670FE">
        <w:t>Upon receipt of a SIP re-INVITE request the MCVideo client:</w:t>
      </w:r>
    </w:p>
    <w:p w14:paraId="22ED0F7E"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B78137C"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48907D86"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6A2C52B9" w14:textId="77777777" w:rsidR="00784A32" w:rsidRPr="000670FE" w:rsidRDefault="00784A32" w:rsidP="00784A32">
      <w:pPr>
        <w:pStyle w:val="B2"/>
      </w:pPr>
      <w:r w:rsidRPr="000670FE">
        <w:t>c)</w:t>
      </w:r>
      <w:r w:rsidRPr="000670FE">
        <w:tab/>
        <w:t xml:space="preserve">shall set the MCVideo emergency group state to "MVEG 2: in-progress"; </w:t>
      </w:r>
    </w:p>
    <w:p w14:paraId="416E6344" w14:textId="77777777" w:rsidR="00784A32" w:rsidRPr="000670FE" w:rsidRDefault="00784A32" w:rsidP="00784A32">
      <w:pPr>
        <w:pStyle w:val="B2"/>
      </w:pPr>
      <w:r w:rsidRPr="000670FE">
        <w:t>d)</w:t>
      </w:r>
      <w:r w:rsidRPr="000670FE">
        <w:tab/>
        <w:t>shall set the MCVideo imminent peril group state to "MVIG 1: no-imminent-peril"; and</w:t>
      </w:r>
    </w:p>
    <w:p w14:paraId="42E2FC4C" w14:textId="77777777" w:rsidR="00784A32" w:rsidRPr="000670FE" w:rsidRDefault="00784A32" w:rsidP="00784A32">
      <w:pPr>
        <w:pStyle w:val="B2"/>
      </w:pPr>
      <w:r w:rsidRPr="000670FE">
        <w:t>e)</w:t>
      </w:r>
      <w:r w:rsidRPr="000670FE">
        <w:tab/>
        <w:t>shall set the MCVideo imminent peril group call state to "MIGC 1: imminent-peril-gc-capable";</w:t>
      </w:r>
    </w:p>
    <w:p w14:paraId="18F5CC39"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28A86DAA"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6083ED1F" w14:textId="77777777" w:rsidR="00784A32" w:rsidRPr="000670FE" w:rsidRDefault="00784A32" w:rsidP="00784A32">
      <w:pPr>
        <w:pStyle w:val="B2"/>
      </w:pPr>
      <w:r w:rsidRPr="000670FE">
        <w:t>b)</w:t>
      </w:r>
      <w:r w:rsidRPr="000670FE">
        <w:tab/>
        <w:t>shall set the MCVideo imminent peril group state to "MVIG 2: in-progress";</w:t>
      </w:r>
    </w:p>
    <w:p w14:paraId="402C9A59"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0A2A2B3E"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0EC99403"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663FEA30"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3D082EFF"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7DFFB444"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55B3876B"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635EF14E" w14:textId="77777777" w:rsidR="00784A32" w:rsidRPr="000670FE" w:rsidRDefault="00784A32" w:rsidP="00784A32">
      <w:pPr>
        <w:pStyle w:val="B2"/>
      </w:pPr>
      <w:r w:rsidRPr="000670FE">
        <w:t>c)</w:t>
      </w:r>
      <w:r w:rsidRPr="000670FE">
        <w:tab/>
        <w:t>shall set the MCVideo emergency group state to "MVEG 1: no-emergency"; and</w:t>
      </w:r>
    </w:p>
    <w:p w14:paraId="4C5C2A95"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06DA6987"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040F19E4"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260FBFF" w14:textId="77777777" w:rsidR="00784A32" w:rsidRPr="000670FE" w:rsidRDefault="00784A32" w:rsidP="00784A32">
      <w:pPr>
        <w:pStyle w:val="B2"/>
      </w:pPr>
      <w:r w:rsidRPr="000670FE">
        <w:t>b)</w:t>
      </w:r>
      <w:r w:rsidRPr="000670FE">
        <w:tab/>
        <w:t>shall set the MCVideo imminent peril group state to "MVIG 1: no-imminent-peril"; and</w:t>
      </w:r>
    </w:p>
    <w:p w14:paraId="6DB03A01" w14:textId="77777777" w:rsidR="00784A32" w:rsidRPr="000670FE" w:rsidRDefault="00784A32" w:rsidP="00784A32">
      <w:pPr>
        <w:pStyle w:val="B2"/>
      </w:pPr>
      <w:r w:rsidRPr="000670FE">
        <w:t>c)</w:t>
      </w:r>
      <w:r w:rsidRPr="000670FE">
        <w:tab/>
        <w:t>shall set the MCVideo imminent peril group call state to "MIGC 1: imminent-peril-gc-capable";</w:t>
      </w:r>
    </w:p>
    <w:p w14:paraId="1CAE266F" w14:textId="77777777" w:rsidR="00784A32" w:rsidRPr="000670FE" w:rsidRDefault="00784A32" w:rsidP="00784A32">
      <w:pPr>
        <w:pStyle w:val="B1"/>
      </w:pPr>
      <w:r w:rsidRPr="000670FE">
        <w:t>5)</w:t>
      </w:r>
      <w:r w:rsidRPr="000670FE">
        <w:tab/>
        <w:t>may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600543B8"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4503CA0D"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3D6B3741"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55338CFB"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 and</w:t>
      </w:r>
    </w:p>
    <w:p w14:paraId="35B46741"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w:t>
      </w:r>
    </w:p>
    <w:p w14:paraId="64E9FBEE" w14:textId="77777777" w:rsidR="00784A32" w:rsidRPr="000670FE" w:rsidRDefault="00784A32" w:rsidP="00784A32">
      <w:r w:rsidRPr="000670FE">
        <w:t>[TS 24.281, clause 9.2.2.2.1.3]</w:t>
      </w:r>
    </w:p>
    <w:p w14:paraId="7F72D90F" w14:textId="77777777" w:rsidR="00784A32" w:rsidRPr="000670FE" w:rsidRDefault="00784A32" w:rsidP="00784A32">
      <w:r w:rsidRPr="000670FE">
        <w:t>This subclause covers both on-demand session.</w:t>
      </w:r>
    </w:p>
    <w:p w14:paraId="73FE2176" w14:textId="77777777" w:rsidR="00784A32" w:rsidRPr="000670FE" w:rsidRDefault="00784A32" w:rsidP="00784A32">
      <w:r w:rsidRPr="000670FE">
        <w:t>Upon receiving a request from an MCVideo user to cancel the in-progress emergency condition on a chat MCVideo group, the MCVideo client shall generate a SIP re-INVITE request as specified in 3GPP TS 24.229 [</w:t>
      </w:r>
      <w:r w:rsidRPr="000670FE">
        <w:rPr>
          <w:lang w:eastAsia="zh-CN"/>
        </w:rPr>
        <w:t>11</w:t>
      </w:r>
      <w:r w:rsidRPr="000670FE">
        <w:t>], with the clarifications given below.</w:t>
      </w:r>
    </w:p>
    <w:p w14:paraId="7756A65F" w14:textId="77777777" w:rsidR="00784A32" w:rsidRPr="000670FE" w:rsidRDefault="00784A32" w:rsidP="00784A32">
      <w:r w:rsidRPr="000670FE">
        <w:t>The MCVideo client:</w:t>
      </w:r>
    </w:p>
    <w:p w14:paraId="52398A1D" w14:textId="77777777" w:rsidR="00784A32" w:rsidRPr="000670FE" w:rsidRDefault="00784A32" w:rsidP="00784A32">
      <w:pPr>
        <w:pStyle w:val="B1"/>
      </w:pPr>
      <w:r w:rsidRPr="000670FE">
        <w:t>1)</w:t>
      </w:r>
      <w:r w:rsidRPr="000670FE">
        <w:tab/>
        <w:t>if the MCVideo user is not authorised to cancel the in-progress emergency group state of the MCVideo group as determined by the procedures of subclause 6.2.8.1.7, the MCVideo client:</w:t>
      </w:r>
    </w:p>
    <w:p w14:paraId="04746144" w14:textId="77777777" w:rsidR="00784A32" w:rsidRPr="000670FE" w:rsidRDefault="00784A32" w:rsidP="00784A32">
      <w:pPr>
        <w:pStyle w:val="B2"/>
      </w:pPr>
      <w:r w:rsidRPr="000670FE">
        <w:t>a)</w:t>
      </w:r>
      <w:r w:rsidRPr="000670FE">
        <w:tab/>
        <w:t>should indicate to the MCVideo user that they are not authorised to cancel the in-progress emergency group state of the MCVideo group; and</w:t>
      </w:r>
    </w:p>
    <w:p w14:paraId="7FC4224D" w14:textId="77777777" w:rsidR="00784A32" w:rsidRPr="000670FE" w:rsidRDefault="00784A32" w:rsidP="00784A32">
      <w:pPr>
        <w:pStyle w:val="B2"/>
      </w:pPr>
      <w:r w:rsidRPr="000670FE">
        <w:t>b)</w:t>
      </w:r>
      <w:r w:rsidRPr="000670FE">
        <w:tab/>
        <w:t>shall skip the remaining steps of the current subclause;</w:t>
      </w:r>
    </w:p>
    <w:p w14:paraId="2264D172"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0670FE" w:rsidRDefault="00784A32" w:rsidP="00784A32">
      <w:pPr>
        <w:pStyle w:val="B1"/>
      </w:pPr>
      <w:r w:rsidRPr="000670FE">
        <w:t>4)</w:t>
      </w:r>
      <w:r w:rsidRPr="000670FE">
        <w:tab/>
        <w:t>shall, if the SIP re-INVITE request is to be sent within an on-demand session, include in the SIP re-INVITE request an SDP offer according to 3GPP TS 24.229 [51] with the clarifications specified in subclause </w:t>
      </w:r>
      <w:r w:rsidRPr="000670FE">
        <w:rPr>
          <w:lang w:eastAsia="zh-CN"/>
        </w:rPr>
        <w:t>6.2.1</w:t>
      </w:r>
      <w:r w:rsidRPr="000670FE">
        <w:t>;</w:t>
      </w:r>
    </w:p>
    <w:p w14:paraId="373FEFAE" w14:textId="77777777" w:rsidR="00784A32" w:rsidRPr="000670FE" w:rsidRDefault="00784A32" w:rsidP="00784A32">
      <w:pPr>
        <w:pStyle w:val="B1"/>
      </w:pPr>
      <w:r w:rsidRPr="000670FE">
        <w:t>5)</w:t>
      </w:r>
      <w:r w:rsidRPr="000670FE">
        <w:tab/>
        <w:t>shall include a Resource-Priority header field and comply with the procedures in subclause 6.2.8.1.2; and</w:t>
      </w:r>
    </w:p>
    <w:p w14:paraId="2ADAB064" w14:textId="77777777" w:rsidR="00784A32" w:rsidRPr="000670FE" w:rsidRDefault="00784A32" w:rsidP="00784A32">
      <w:pPr>
        <w:pStyle w:val="B1"/>
      </w:pPr>
      <w:r w:rsidRPr="000670FE">
        <w:t>6)</w:t>
      </w:r>
      <w:r w:rsidRPr="000670FE">
        <w:tab/>
        <w:t>shall send the SIP re-INVITE request according to 3GPP TS 24.229 [</w:t>
      </w:r>
      <w:r w:rsidRPr="000670FE">
        <w:rPr>
          <w:lang w:eastAsia="zh-CN"/>
        </w:rPr>
        <w:t>11</w:t>
      </w:r>
      <w:r w:rsidRPr="000670FE">
        <w:t>].</w:t>
      </w:r>
    </w:p>
    <w:p w14:paraId="22ADBF6D" w14:textId="77777777" w:rsidR="00784A32" w:rsidRPr="000670FE" w:rsidRDefault="00784A32" w:rsidP="00784A32">
      <w:r w:rsidRPr="000670FE">
        <w:t>On receiving a SIP 2xx response to the SIP re-INVITE request, the MCVideo client:</w:t>
      </w:r>
    </w:p>
    <w:p w14:paraId="7E957CEE" w14:textId="77777777" w:rsidR="00784A32" w:rsidRPr="000670FE" w:rsidRDefault="00784A32" w:rsidP="00784A32">
      <w:pPr>
        <w:pStyle w:val="B1"/>
      </w:pPr>
      <w:r w:rsidRPr="000670FE">
        <w:t>1)</w:t>
      </w:r>
      <w:r w:rsidRPr="000670FE">
        <w:tab/>
        <w:t>shall set the MCVideo emergency group state of the group to "MVEG 1: no-emergency";</w:t>
      </w:r>
    </w:p>
    <w:p w14:paraId="47E6A97A" w14:textId="77777777" w:rsidR="00784A32" w:rsidRPr="000670FE" w:rsidRDefault="00784A32" w:rsidP="00784A32">
      <w:pPr>
        <w:pStyle w:val="B1"/>
      </w:pPr>
      <w:r w:rsidRPr="000670FE">
        <w:t>2)</w:t>
      </w:r>
      <w:r w:rsidRPr="000670FE">
        <w:tab/>
        <w:t>shall set the MCVideo emergency group call state of the group to "MVEGC 1: emergency-gc-capable"; and</w:t>
      </w:r>
    </w:p>
    <w:p w14:paraId="77008043" w14:textId="77777777" w:rsidR="00784A32" w:rsidRPr="000670FE" w:rsidRDefault="00784A32" w:rsidP="00784A32">
      <w:pPr>
        <w:pStyle w:val="B1"/>
      </w:pPr>
      <w:r w:rsidRPr="000670FE">
        <w:t>3)</w:t>
      </w:r>
      <w:r w:rsidRPr="000670FE">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0670FE">
        <w:rPr>
          <w:lang w:eastAsia="zh-CN"/>
        </w:rPr>
        <w:t>4.4</w:t>
      </w:r>
      <w:r w:rsidRPr="000670FE">
        <w:t xml:space="preserve"> with the warning text containing the mcvideo-warn-code set to "149", shall set the MCVideo emergency alert state to "MVEA 1: no-alert".</w:t>
      </w:r>
    </w:p>
    <w:p w14:paraId="69458D76" w14:textId="77777777" w:rsidR="00784A32" w:rsidRPr="000670FE" w:rsidRDefault="00784A32" w:rsidP="00784A32">
      <w:r w:rsidRPr="000670FE">
        <w:t>On receiving a SIP 4xx response, SIP 5xx response or SIP 6xx response to the SIP re-INVITE request:</w:t>
      </w:r>
    </w:p>
    <w:p w14:paraId="2C50E347" w14:textId="77777777" w:rsidR="00784A32" w:rsidRPr="000670FE" w:rsidRDefault="00784A32" w:rsidP="00784A32">
      <w:pPr>
        <w:pStyle w:val="B1"/>
      </w:pPr>
      <w:r w:rsidRPr="000670FE">
        <w:t>1)</w:t>
      </w:r>
      <w:r w:rsidRPr="000670FE">
        <w:tab/>
        <w:t>shall set the MCVideo emergency group state as "MVEG 2: in-progress";</w:t>
      </w:r>
    </w:p>
    <w:p w14:paraId="362BD47D"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0670FE" w:rsidRDefault="00784A32" w:rsidP="00784A32">
      <w:pPr>
        <w:pStyle w:val="B1"/>
      </w:pPr>
      <w:r w:rsidRPr="000670FE">
        <w:t>3)</w:t>
      </w:r>
      <w:r w:rsidRPr="000670FE">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0670FE" w:rsidRDefault="00784A32" w:rsidP="00784A32">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035B4BA9" w14:textId="77777777" w:rsidR="00784A32" w:rsidRPr="000670FE" w:rsidRDefault="00784A32" w:rsidP="00784A32">
      <w:r w:rsidRPr="000670FE">
        <w:t>[TS 24.281, clause 9.2.2.2.1.4]</w:t>
      </w:r>
    </w:p>
    <w:p w14:paraId="60724844" w14:textId="77777777" w:rsidR="00784A32" w:rsidRPr="000670FE" w:rsidRDefault="00784A32" w:rsidP="00784A32">
      <w:r w:rsidRPr="000670FE">
        <w:t>This subclause covers both on-demand sessions.</w:t>
      </w:r>
    </w:p>
    <w:p w14:paraId="1B4B498C" w14:textId="77777777" w:rsidR="00784A32" w:rsidRPr="000670FE" w:rsidRDefault="00784A32" w:rsidP="00784A32">
      <w:r w:rsidRPr="000670FE">
        <w:t>Upon receiving a request from an MCVideo user to upgrade the MCVideo group session to an emergency condition or an imminent peril condition on a chat MCVideo group, the MCVideo client shall generate a SIP re-INVITE request as specified in 3GPP TS 24.229 [</w:t>
      </w:r>
      <w:r w:rsidRPr="000670FE">
        <w:rPr>
          <w:lang w:eastAsia="zh-CN"/>
        </w:rPr>
        <w:t>11</w:t>
      </w:r>
      <w:r w:rsidRPr="000670FE">
        <w:t>], with the clarifications given below.</w:t>
      </w:r>
    </w:p>
    <w:p w14:paraId="32514877" w14:textId="77777777" w:rsidR="00784A32" w:rsidRPr="000670FE" w:rsidRDefault="00784A32" w:rsidP="00784A32">
      <w:pPr>
        <w:pStyle w:val="B1"/>
      </w:pPr>
      <w:r w:rsidRPr="000670FE">
        <w:t>1)</w:t>
      </w:r>
      <w:r w:rsidRPr="000670FE">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emergency group state; and</w:t>
      </w:r>
    </w:p>
    <w:p w14:paraId="3F36FE91" w14:textId="77777777" w:rsidR="00784A32" w:rsidRPr="000670FE" w:rsidRDefault="00784A32" w:rsidP="00784A32">
      <w:pPr>
        <w:pStyle w:val="B2"/>
      </w:pPr>
      <w:r w:rsidRPr="000670FE">
        <w:t>b)</w:t>
      </w:r>
      <w:r w:rsidRPr="000670FE">
        <w:tab/>
        <w:t>shall skip the remaining steps of the current subclause;</w:t>
      </w:r>
    </w:p>
    <w:p w14:paraId="3BD0C589" w14:textId="77777777" w:rsidR="00784A32" w:rsidRPr="000670FE" w:rsidRDefault="00784A32" w:rsidP="00784A32">
      <w:pPr>
        <w:pStyle w:val="B1"/>
      </w:pPr>
      <w:r w:rsidRPr="000670FE">
        <w:t>2)</w:t>
      </w:r>
      <w:r w:rsidRPr="000670FE">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imminent peril group state; and</w:t>
      </w:r>
    </w:p>
    <w:p w14:paraId="7D9BC120" w14:textId="77777777" w:rsidR="00784A32" w:rsidRPr="000670FE" w:rsidRDefault="00784A32" w:rsidP="00784A32">
      <w:pPr>
        <w:pStyle w:val="B2"/>
      </w:pPr>
      <w:r w:rsidRPr="000670FE">
        <w:t>b)</w:t>
      </w:r>
      <w:r w:rsidRPr="000670FE">
        <w:tab/>
        <w:t>shall skip the remaining steps of the current subclause;</w:t>
      </w:r>
    </w:p>
    <w:p w14:paraId="5B4CE767" w14:textId="77777777" w:rsidR="00784A32" w:rsidRPr="000670FE" w:rsidRDefault="00784A32" w:rsidP="00784A32">
      <w:pPr>
        <w:pStyle w:val="B1"/>
      </w:pPr>
      <w:r w:rsidRPr="000670FE">
        <w:t>3)</w:t>
      </w:r>
      <w:r w:rsidRPr="000670FE">
        <w:tab/>
        <w:t>if the MCVideo user has requested to upgrade the MCVideo group session to an MCVideo emergency call, the MCVideo client:</w:t>
      </w:r>
    </w:p>
    <w:p w14:paraId="30564125" w14:textId="77777777" w:rsidR="00784A32" w:rsidRPr="000670FE" w:rsidRDefault="00784A32" w:rsidP="00784A32">
      <w:pPr>
        <w:pStyle w:val="B2"/>
      </w:pPr>
      <w:r w:rsidRPr="000670FE">
        <w:t>a)</w:t>
      </w:r>
      <w:r w:rsidRPr="000670FE">
        <w:tab/>
        <w:t>shall include an application/vnd.3gpp.mcvideo-info+xml MIME body populated as specified in subclause 6.2.8.1.1;</w:t>
      </w:r>
    </w:p>
    <w:p w14:paraId="780E0367" w14:textId="77777777" w:rsidR="00784A32" w:rsidRPr="000670FE" w:rsidRDefault="00784A32" w:rsidP="00784A32">
      <w:pPr>
        <w:pStyle w:val="B2"/>
      </w:pPr>
      <w:r w:rsidRPr="000670FE">
        <w:t>b)</w:t>
      </w:r>
      <w:r w:rsidRPr="000670FE">
        <w:tab/>
        <w:t>if an indication of an MCVideo emergency alert is to be included, shall perform the procedures specified in subclause 6.2.9.1 for the MCVideo emergency alert trigger; and</w:t>
      </w:r>
    </w:p>
    <w:p w14:paraId="4CA573E3" w14:textId="77777777" w:rsidR="00784A32" w:rsidRPr="000670FE" w:rsidRDefault="00784A32" w:rsidP="00784A32">
      <w:pPr>
        <w:pStyle w:val="B2"/>
      </w:pPr>
      <w:r w:rsidRPr="000670FE">
        <w:t>c)</w:t>
      </w:r>
      <w:r w:rsidRPr="000670FE">
        <w:tab/>
        <w:t>shall include a Resource-Priority header field and comply with the procedures in subclause 6.2.8.1.2.</w:t>
      </w:r>
    </w:p>
    <w:p w14:paraId="025BB3D8" w14:textId="77777777" w:rsidR="00784A32" w:rsidRPr="000670FE" w:rsidRDefault="00784A32" w:rsidP="00784A32">
      <w:pPr>
        <w:pStyle w:val="B1"/>
      </w:pPr>
      <w:r w:rsidRPr="000670FE">
        <w:t>4)</w:t>
      </w:r>
      <w:r w:rsidRPr="000670FE">
        <w:tab/>
        <w:t>if the MCVideo user has requested to upgrade the MCVideo group session to an MCVideo imminent peril call, the MCVideo client:</w:t>
      </w:r>
    </w:p>
    <w:p w14:paraId="130F19EC" w14:textId="77777777" w:rsidR="00784A32" w:rsidRPr="000670FE" w:rsidRDefault="00784A32" w:rsidP="00784A32">
      <w:pPr>
        <w:pStyle w:val="B2"/>
      </w:pPr>
      <w:r w:rsidRPr="000670FE">
        <w:t>a)</w:t>
      </w:r>
      <w:r w:rsidRPr="000670FE">
        <w:tab/>
        <w:t>shall include an application/vnd.3gpp.mcvideo-info+xml MIME body populated as specified in subclause 6.2.8.1.9; and</w:t>
      </w:r>
    </w:p>
    <w:p w14:paraId="45622BE8" w14:textId="77777777" w:rsidR="00784A32" w:rsidRPr="000670FE" w:rsidRDefault="00784A32" w:rsidP="00784A32">
      <w:pPr>
        <w:pStyle w:val="B2"/>
      </w:pPr>
      <w:r w:rsidRPr="000670FE">
        <w:t>b)</w:t>
      </w:r>
      <w:r w:rsidRPr="000670FE">
        <w:tab/>
        <w:t>shall include a Resource-Priority header field and comply with the procedures in subclause 6.2.8.1.12;</w:t>
      </w:r>
    </w:p>
    <w:p w14:paraId="623B4476" w14:textId="77777777" w:rsidR="00784A32" w:rsidRPr="000670FE" w:rsidRDefault="00784A32" w:rsidP="00784A32">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w:t>
      </w:r>
    </w:p>
    <w:p w14:paraId="16BE5343" w14:textId="77777777" w:rsidR="00784A32" w:rsidRPr="000670FE" w:rsidRDefault="00784A32" w:rsidP="00784A32">
      <w:pPr>
        <w:pStyle w:val="B1"/>
      </w:pPr>
      <w:r w:rsidRPr="000670FE">
        <w:t>6)</w:t>
      </w:r>
      <w:r w:rsidRPr="000670FE">
        <w:tab/>
        <w:t>if an implicit transmission request is required, shall indicate this as specified in subclause 6.4;</w:t>
      </w:r>
    </w:p>
    <w:p w14:paraId="1E8CF680" w14:textId="77777777" w:rsidR="00784A32" w:rsidRPr="000670FE" w:rsidRDefault="00784A32" w:rsidP="00784A32">
      <w:pPr>
        <w:pStyle w:val="B1"/>
      </w:pPr>
      <w:r w:rsidRPr="000670FE">
        <w:t>7)</w:t>
      </w:r>
      <w:r w:rsidRPr="000670FE">
        <w:tab/>
        <w:t>shall include a Resource-Priority header field and comply with the procedures in subclause 6.2.8.1.2; and</w:t>
      </w:r>
    </w:p>
    <w:p w14:paraId="20D95914" w14:textId="77777777" w:rsidR="00784A32" w:rsidRPr="000670FE" w:rsidRDefault="00784A32" w:rsidP="00784A32">
      <w:pPr>
        <w:pStyle w:val="B1"/>
      </w:pPr>
      <w:r w:rsidRPr="000670FE">
        <w:t>8)</w:t>
      </w:r>
      <w:r w:rsidRPr="000670FE">
        <w:tab/>
        <w:t>shall send the SIP re-INVITE request according to 3GPP TS 24.229 [</w:t>
      </w:r>
      <w:r w:rsidRPr="000670FE">
        <w:rPr>
          <w:lang w:eastAsia="zh-CN"/>
        </w:rPr>
        <w:t>11</w:t>
      </w:r>
      <w:r w:rsidRPr="000670FE">
        <w:t>].</w:t>
      </w:r>
    </w:p>
    <w:p w14:paraId="4D3B202B" w14:textId="77777777" w:rsidR="00784A32" w:rsidRPr="000670FE" w:rsidRDefault="00784A32" w:rsidP="00784A32">
      <w:r w:rsidRPr="000670FE">
        <w:t>On receiving a SIP 2xx response to the SIP re-INVITE request the MCVideo client:</w:t>
      </w:r>
    </w:p>
    <w:p w14:paraId="704DEB88"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7851BF68" w14:textId="77777777" w:rsidR="00784A32" w:rsidRPr="000670FE" w:rsidRDefault="00784A32" w:rsidP="00784A32">
      <w:pPr>
        <w:pStyle w:val="B1"/>
      </w:pPr>
      <w:r w:rsidRPr="000670FE">
        <w:t>2)</w:t>
      </w:r>
      <w:r w:rsidRPr="000670FE">
        <w:tab/>
        <w:t>shall perform the actions specified in subclause 6.2.8.1.4.</w:t>
      </w:r>
    </w:p>
    <w:p w14:paraId="7328F47C" w14:textId="77777777" w:rsidR="00784A32" w:rsidRPr="000670FE" w:rsidRDefault="00784A32" w:rsidP="00784A32">
      <w:r w:rsidRPr="000670FE">
        <w:t>On receiving a SIP 4xx response, SIP 5xx response or SIP 6xx response to the SIP re-INVITE request the MCVideo client shall perform the actions specified in subclause 6.2.8.1.5.</w:t>
      </w:r>
    </w:p>
    <w:p w14:paraId="0538350F"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5858253D" w14:textId="77777777" w:rsidR="00784A32" w:rsidRPr="000670FE" w:rsidRDefault="00784A32" w:rsidP="00784A32">
      <w:r w:rsidRPr="000670FE">
        <w:t>[TS 24.281, clause 9.2.2.2.1.5]</w:t>
      </w:r>
    </w:p>
    <w:p w14:paraId="4899761E" w14:textId="77777777" w:rsidR="00784A32" w:rsidRPr="000670FE" w:rsidRDefault="00784A32" w:rsidP="00784A32">
      <w:r w:rsidRPr="000670FE">
        <w:t>This subclause covers on-demand session.</w:t>
      </w:r>
    </w:p>
    <w:p w14:paraId="42553863" w14:textId="77777777" w:rsidR="00784A32" w:rsidRPr="000670FE" w:rsidRDefault="00784A32" w:rsidP="00784A32">
      <w:r w:rsidRPr="000670FE">
        <w:t>Upon receiving a request from an MCVideo user to cancel the in-progress imminent peril condition on a chat MCVideo group, the MCVideo client shall generate a SIP re-INVITE request by following the procedures specified in 3GPP TS 24.229 [</w:t>
      </w:r>
      <w:r w:rsidRPr="000670FE">
        <w:rPr>
          <w:lang w:eastAsia="zh-CN"/>
        </w:rPr>
        <w:t>11</w:t>
      </w:r>
      <w:r w:rsidRPr="000670FE">
        <w:t>], with the clarifications given below.</w:t>
      </w:r>
    </w:p>
    <w:p w14:paraId="5A60FF7C" w14:textId="77777777" w:rsidR="00784A32" w:rsidRPr="000670FE" w:rsidRDefault="00784A32" w:rsidP="00784A32">
      <w:r w:rsidRPr="000670FE">
        <w:t>The MCVideo client:</w:t>
      </w:r>
    </w:p>
    <w:p w14:paraId="563629DD" w14:textId="77777777" w:rsidR="00784A32" w:rsidRPr="000670FE" w:rsidRDefault="00784A32" w:rsidP="00784A32">
      <w:pPr>
        <w:pStyle w:val="B1"/>
      </w:pPr>
      <w:r w:rsidRPr="000670FE">
        <w:t>1)</w:t>
      </w:r>
      <w:r w:rsidRPr="000670FE">
        <w:tab/>
        <w:t>if the MCVideo user is not authorised to cancel the in-progress imminent peril group state of the MCVideo group as determined by the procedures of subclause 6.2.8.1.10, the MCVideo client:</w:t>
      </w:r>
    </w:p>
    <w:p w14:paraId="76F0D9C0" w14:textId="77777777" w:rsidR="00784A32" w:rsidRPr="000670FE" w:rsidRDefault="00784A32" w:rsidP="00784A32">
      <w:pPr>
        <w:pStyle w:val="B2"/>
      </w:pPr>
      <w:r w:rsidRPr="000670FE">
        <w:t>a)</w:t>
      </w:r>
      <w:r w:rsidRPr="000670FE">
        <w:tab/>
        <w:t>should indicate to the MCVideo user that they are not authorised to cancel the in-progress imminent peril group state of the MCVideo group; and</w:t>
      </w:r>
    </w:p>
    <w:p w14:paraId="10DE8C1F" w14:textId="77777777" w:rsidR="00784A32" w:rsidRPr="000670FE" w:rsidRDefault="00784A32" w:rsidP="00784A32">
      <w:pPr>
        <w:pStyle w:val="B2"/>
      </w:pPr>
      <w:r w:rsidRPr="000670FE">
        <w:t>b)</w:t>
      </w:r>
      <w:r w:rsidRPr="000670FE">
        <w:tab/>
        <w:t>shall skip the remaining steps of the current subclause;</w:t>
      </w:r>
    </w:p>
    <w:p w14:paraId="44B22DFE" w14:textId="77777777" w:rsidR="00784A32" w:rsidRPr="000670FE" w:rsidRDefault="00784A32" w:rsidP="00784A32">
      <w:pPr>
        <w:pStyle w:val="B1"/>
      </w:pPr>
      <w:r w:rsidRPr="000670FE">
        <w:t>2)</w:t>
      </w:r>
      <w:r w:rsidRPr="000670FE">
        <w:tab/>
        <w:t>shall include an application/vnd.3gpp.mcvideo-info+xml MIME body populated as specified in subclause 6.2.8.1.11;</w:t>
      </w:r>
    </w:p>
    <w:p w14:paraId="029B53FA" w14:textId="77777777" w:rsidR="00784A32" w:rsidRPr="000670FE" w:rsidRDefault="00784A32" w:rsidP="00784A32">
      <w:pPr>
        <w:pStyle w:val="B1"/>
      </w:pPr>
      <w:r w:rsidRPr="000670FE">
        <w:t>3)</w:t>
      </w:r>
      <w:r w:rsidRPr="000670FE">
        <w:tab/>
        <w:t>shall include a Resource-Priority header field and comply with the procedures in subclause 6.2.8.1.12;</w:t>
      </w:r>
    </w:p>
    <w:p w14:paraId="1BF1441C" w14:textId="77777777" w:rsidR="00784A32" w:rsidRPr="000670FE" w:rsidRDefault="00784A32" w:rsidP="00784A32">
      <w:pPr>
        <w:pStyle w:val="B1"/>
      </w:pPr>
      <w:r w:rsidRPr="000670FE">
        <w:t>4)</w:t>
      </w:r>
      <w:r w:rsidRPr="000670FE">
        <w:tab/>
        <w:t>shall include in the application/vnd.3gpp.mcvideo-info+xml MIME body with the &lt;mcvideoinfo&gt; element containing the &lt;mcvideo-Params&gt; element with:</w:t>
      </w:r>
    </w:p>
    <w:p w14:paraId="11CEB90C" w14:textId="77777777" w:rsidR="00784A32" w:rsidRPr="000670FE" w:rsidRDefault="00784A32" w:rsidP="00784A32">
      <w:pPr>
        <w:pStyle w:val="B2"/>
      </w:pPr>
      <w:r w:rsidRPr="000670FE">
        <w:t>a)</w:t>
      </w:r>
      <w:r w:rsidRPr="000670FE">
        <w:tab/>
        <w:t>the &lt;session-type&gt; element set to a value of "chat"; and</w:t>
      </w:r>
    </w:p>
    <w:p w14:paraId="429DC7CB" w14:textId="77777777" w:rsidR="00784A32" w:rsidRPr="000670FE" w:rsidRDefault="00784A32" w:rsidP="00784A32">
      <w:pPr>
        <w:pStyle w:val="B2"/>
      </w:pPr>
      <w:r w:rsidRPr="000670FE">
        <w:t>b)</w:t>
      </w:r>
      <w:r w:rsidRPr="000670FE">
        <w:tab/>
        <w:t>the &lt;mcvideo-request-uri&gt; element set to the group identity;</w:t>
      </w:r>
    </w:p>
    <w:p w14:paraId="3A0686B2"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0670FE" w:rsidRDefault="00784A32" w:rsidP="00784A32">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2F563715"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w:t>
      </w:r>
    </w:p>
    <w:p w14:paraId="198BE3C4"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26ADA674" w14:textId="77777777" w:rsidR="00784A32" w:rsidRPr="000670FE" w:rsidRDefault="00784A32" w:rsidP="00784A32">
      <w:r w:rsidRPr="000670FE">
        <w:t>On receiving a SIP 2xx response to the SIP re-INVITE request, the MCVideo client:</w:t>
      </w:r>
    </w:p>
    <w:p w14:paraId="6ED77838"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5B2BF281" w14:textId="77777777" w:rsidR="00784A32" w:rsidRPr="000670FE" w:rsidRDefault="00784A32" w:rsidP="00784A32">
      <w:pPr>
        <w:pStyle w:val="B1"/>
      </w:pPr>
      <w:r w:rsidRPr="000670FE">
        <w:t>2)</w:t>
      </w:r>
      <w:r w:rsidRPr="000670FE">
        <w:tab/>
        <w:t>shall set the MCVideo imminent peril group state of the group to "MVIG 1: no-imminent-peril"; and</w:t>
      </w:r>
    </w:p>
    <w:p w14:paraId="400329F0" w14:textId="77777777" w:rsidR="00784A32" w:rsidRPr="000670FE" w:rsidRDefault="00784A32" w:rsidP="00784A32">
      <w:pPr>
        <w:pStyle w:val="B1"/>
      </w:pPr>
      <w:r w:rsidRPr="000670FE">
        <w:t>3)</w:t>
      </w:r>
      <w:r w:rsidRPr="000670FE">
        <w:tab/>
        <w:t>shall set the MCVideo imminent peril group call state of the group to "MVIGC 1: imminent-peril-gc-capable".</w:t>
      </w:r>
    </w:p>
    <w:p w14:paraId="546CA551" w14:textId="77777777" w:rsidR="00784A32" w:rsidRPr="000670FE" w:rsidRDefault="00784A32" w:rsidP="00784A32">
      <w:r w:rsidRPr="000670FE">
        <w:t>On receiving a SIP 4xx response, SIP 5xx response or SIP 6xx response to the SIP re-INVITE request:</w:t>
      </w:r>
    </w:p>
    <w:p w14:paraId="670EF90D" w14:textId="77777777" w:rsidR="00784A32" w:rsidRPr="000670FE" w:rsidRDefault="00784A32" w:rsidP="00784A32">
      <w:pPr>
        <w:pStyle w:val="B1"/>
      </w:pPr>
      <w:r w:rsidRPr="000670FE">
        <w:t>1)</w:t>
      </w:r>
      <w:r w:rsidRPr="000670FE">
        <w:tab/>
        <w:t>if the SIP 4xx response, SIP 5xx response or SIP 6xx response:</w:t>
      </w:r>
    </w:p>
    <w:p w14:paraId="447565C1" w14:textId="77777777" w:rsidR="00784A32" w:rsidRPr="000670FE" w:rsidRDefault="00784A32" w:rsidP="00784A32">
      <w:pPr>
        <w:pStyle w:val="B2"/>
      </w:pPr>
      <w:r w:rsidRPr="000670FE">
        <w:t>a)</w:t>
      </w:r>
      <w:r w:rsidRPr="000670FE">
        <w:tab/>
        <w:t>contains an application/vnd.3gpp.mcvideo-info+xml MIME body with an &lt;imminentperil-ind&gt; element set to a value of "true"; or</w:t>
      </w:r>
    </w:p>
    <w:p w14:paraId="66CD6485" w14:textId="77777777" w:rsidR="00784A32" w:rsidRPr="000670FE" w:rsidRDefault="00784A32" w:rsidP="00784A32">
      <w:pPr>
        <w:pStyle w:val="B2"/>
      </w:pPr>
      <w:r w:rsidRPr="000670FE">
        <w:t>b)</w:t>
      </w:r>
      <w:r w:rsidRPr="000670FE">
        <w:tab/>
        <w:t>does not contain an application/vnd.3gpp.mcvideo-info+xml MIME body with an &lt;imminentperil-ind&gt; element;</w:t>
      </w:r>
    </w:p>
    <w:p w14:paraId="70962020" w14:textId="77777777" w:rsidR="00784A32" w:rsidRPr="000670FE" w:rsidRDefault="00784A32" w:rsidP="00784A32">
      <w:pPr>
        <w:pStyle w:val="B1"/>
      </w:pPr>
      <w:r w:rsidRPr="000670FE">
        <w:t>then the MCVideo client shall set the MCVideo imminent peril group state as "MIG 2: in-progress".</w:t>
      </w:r>
    </w:p>
    <w:p w14:paraId="4A5B5559" w14:textId="77777777" w:rsidR="00784A32" w:rsidRPr="000670FE" w:rsidRDefault="00784A32" w:rsidP="00784A32">
      <w:pPr>
        <w:pStyle w:val="NO"/>
      </w:pPr>
      <w:r w:rsidRPr="000670FE">
        <w:t>NOTE 2:</w:t>
      </w:r>
      <w:r w:rsidRPr="000670FE">
        <w:tab/>
        <w:t>This is the case where the MCVideo client requested the cancellation of the MCVideo imminent peril in-progress state and was rejected.</w:t>
      </w:r>
    </w:p>
    <w:p w14:paraId="2CE61C90" w14:textId="77777777" w:rsidR="00784A32" w:rsidRPr="000670FE" w:rsidRDefault="00784A32" w:rsidP="00784A32">
      <w:r w:rsidRPr="000670FE">
        <w:t>[TS 24.581, clause 6.2.1]</w:t>
      </w:r>
    </w:p>
    <w:p w14:paraId="12E28300"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0670FE" w:rsidRDefault="00784A32" w:rsidP="00784A32">
      <w:r w:rsidRPr="000670FE">
        <w:t>The SIP INVITE request sent by the application and signalling plane:</w:t>
      </w:r>
    </w:p>
    <w:p w14:paraId="20A99048"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2410E7B6" w14:textId="77777777" w:rsidR="00784A32" w:rsidRPr="000670FE" w:rsidRDefault="00784A32" w:rsidP="00784A32">
      <w:pPr>
        <w:pStyle w:val="B1"/>
      </w:pPr>
      <w:r w:rsidRPr="000670FE">
        <w:t>2.</w:t>
      </w:r>
      <w:r w:rsidRPr="000670FE">
        <w:tab/>
        <w:t>shall not be regarded as an implicit Transmission request in case of a rejoin to an already on-going group call.</w:t>
      </w:r>
    </w:p>
    <w:p w14:paraId="3795E485"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0670FE" w:rsidRDefault="00784A32" w:rsidP="00784A32">
      <w:r w:rsidRPr="000670FE">
        <w:t>[TS 24.581, clause 6.2.4.4.6]</w:t>
      </w:r>
    </w:p>
    <w:p w14:paraId="3B6AD654" w14:textId="77777777" w:rsidR="00784A32" w:rsidRPr="000670FE" w:rsidRDefault="00784A32" w:rsidP="00784A32">
      <w:r w:rsidRPr="000670FE">
        <w:t>Upon receiving a Transmission Granted message from the transmission control server, the transmission participant:</w:t>
      </w:r>
    </w:p>
    <w:p w14:paraId="0CAD225F" w14:textId="77777777" w:rsidR="00784A32" w:rsidRPr="000670FE" w:rsidRDefault="00784A32" w:rsidP="00784A32">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0670FE" w:rsidRDefault="00784A32" w:rsidP="00784A32">
      <w:pPr>
        <w:pStyle w:val="B2"/>
      </w:pPr>
      <w:r w:rsidRPr="000670FE">
        <w:t>a.</w:t>
      </w:r>
      <w:r w:rsidRPr="000670FE">
        <w:tab/>
        <w:t>shall include the Message Type field set to '0' (Transmission Granted); and</w:t>
      </w:r>
    </w:p>
    <w:p w14:paraId="15E9F2D2" w14:textId="77777777" w:rsidR="00784A32" w:rsidRPr="000670FE" w:rsidRDefault="00784A32" w:rsidP="00784A32">
      <w:pPr>
        <w:pStyle w:val="B2"/>
      </w:pPr>
      <w:r w:rsidRPr="000670FE">
        <w:t>b.</w:t>
      </w:r>
      <w:r w:rsidRPr="000670FE">
        <w:tab/>
        <w:t>shall include the Source field set to '0' (the transmission participant is the source);</w:t>
      </w:r>
    </w:p>
    <w:p w14:paraId="4B151AEF" w14:textId="77777777" w:rsidR="00784A32" w:rsidRPr="000670FE" w:rsidRDefault="00784A32" w:rsidP="00784A32">
      <w:pPr>
        <w:pStyle w:val="B1"/>
      </w:pPr>
      <w:r w:rsidRPr="000670FE">
        <w:t>2.</w:t>
      </w:r>
      <w:r w:rsidRPr="000670FE">
        <w:tab/>
        <w:t>shall store the SSRC of granted transmission participant received in the Transmission Granted message and use it in the RTP media packets until the transmission is released;</w:t>
      </w:r>
    </w:p>
    <w:p w14:paraId="03B728F5" w14:textId="77777777" w:rsidR="00784A32" w:rsidRPr="000670FE" w:rsidRDefault="00784A32" w:rsidP="00784A32">
      <w:pPr>
        <w:pStyle w:val="B1"/>
      </w:pPr>
      <w:r w:rsidRPr="000670FE">
        <w:t>3.</w:t>
      </w:r>
      <w:r w:rsidRPr="000670FE">
        <w:tab/>
        <w:t>shall provide Transmission granted notification to the user, if not already done;</w:t>
      </w:r>
    </w:p>
    <w:p w14:paraId="24AAE239" w14:textId="77777777" w:rsidR="00784A32" w:rsidRPr="000670FE" w:rsidRDefault="00784A32" w:rsidP="00784A32">
      <w:pPr>
        <w:pStyle w:val="B1"/>
      </w:pPr>
      <w:r w:rsidRPr="000670FE">
        <w:t>4.</w:t>
      </w:r>
      <w:r w:rsidRPr="000670FE">
        <w:tab/>
        <w:t>shall stop timer T100 (Transmission Request); and</w:t>
      </w:r>
    </w:p>
    <w:p w14:paraId="4AB5666B" w14:textId="77777777" w:rsidR="00784A32" w:rsidRPr="000670FE" w:rsidRDefault="00784A32" w:rsidP="00784A32">
      <w:pPr>
        <w:pStyle w:val="B1"/>
      </w:pPr>
      <w:r w:rsidRPr="000670FE">
        <w:t>5.</w:t>
      </w:r>
      <w:r w:rsidRPr="000670FE">
        <w:tab/>
        <w:t>shall enter the 'U: has permission to transmit' state.</w:t>
      </w:r>
    </w:p>
    <w:p w14:paraId="2C26FC2D" w14:textId="77777777" w:rsidR="00784A32" w:rsidRPr="000670FE" w:rsidRDefault="00784A32" w:rsidP="00784A32">
      <w:r w:rsidRPr="000670FE">
        <w:t>[TS 24.581, clause 6.4.1]</w:t>
      </w:r>
    </w:p>
    <w:p w14:paraId="6EA51400" w14:textId="77777777" w:rsidR="00784A32" w:rsidRPr="000670FE" w:rsidRDefault="00784A32" w:rsidP="00784A32">
      <w:r w:rsidRPr="000670FE">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0670FE" w:rsidRDefault="00784A32" w:rsidP="00784A32">
      <w:r w:rsidRPr="000670FE">
        <w:t>[TS 24.581, clause 6.4.2]</w:t>
      </w:r>
    </w:p>
    <w:p w14:paraId="059C0E55" w14:textId="77777777" w:rsidR="00784A32" w:rsidRPr="000670FE" w:rsidRDefault="00784A32" w:rsidP="00784A32">
      <w:r w:rsidRPr="000670FE">
        <w:t>Upon receiving a transmission control message the participating MCVideo function:</w:t>
      </w:r>
    </w:p>
    <w:p w14:paraId="4EDE847B" w14:textId="77777777" w:rsidR="00784A32" w:rsidRPr="000670FE" w:rsidRDefault="00784A32" w:rsidP="00784A32">
      <w:pPr>
        <w:pStyle w:val="B1"/>
      </w:pPr>
      <w:r w:rsidRPr="000670FE">
        <w:t>1.</w:t>
      </w:r>
      <w:r w:rsidRPr="000670FE">
        <w:tab/>
        <w:t>shall immediately forward the transmission control message to the transmission control server if the message is received from the transmission participant;</w:t>
      </w:r>
    </w:p>
    <w:p w14:paraId="498D45F7" w14:textId="77777777" w:rsidR="00784A32" w:rsidRPr="000670FE" w:rsidRDefault="00784A32" w:rsidP="00784A32">
      <w:pPr>
        <w:pStyle w:val="B1"/>
      </w:pPr>
      <w:r w:rsidRPr="000670FE">
        <w:t>2.</w:t>
      </w:r>
      <w:r w:rsidRPr="000670FE">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0670FE" w:rsidRDefault="00784A32" w:rsidP="00784A32">
      <w:pPr>
        <w:pStyle w:val="B1"/>
      </w:pPr>
      <w:r w:rsidRPr="000670FE">
        <w:t>3.</w:t>
      </w:r>
      <w:r w:rsidRPr="000670FE">
        <w:tab/>
        <w:t>if an MBMS subchannel is used for a transmission in the session the transmission control message is associated with:</w:t>
      </w:r>
    </w:p>
    <w:p w14:paraId="680A1E4E" w14:textId="77777777" w:rsidR="00784A32" w:rsidRPr="000670FE" w:rsidRDefault="00784A32" w:rsidP="00784A32">
      <w:pPr>
        <w:pStyle w:val="B2"/>
      </w:pPr>
      <w:r w:rsidRPr="000670FE">
        <w:t>a.</w:t>
      </w:r>
      <w:r w:rsidRPr="000670FE">
        <w:tab/>
        <w:t>if</w:t>
      </w:r>
    </w:p>
    <w:p w14:paraId="673993C4" w14:textId="77777777" w:rsidR="00784A32" w:rsidRPr="000670FE" w:rsidRDefault="00784A32" w:rsidP="00784A32">
      <w:pPr>
        <w:pStyle w:val="B3"/>
      </w:pPr>
      <w:r w:rsidRPr="000670FE">
        <w:t>i.</w:t>
      </w:r>
      <w:r w:rsidRPr="000670FE">
        <w:tab/>
        <w:t>the transmission control message is not a Transmission Idle message or a Media Transmission Notify message;</w:t>
      </w:r>
    </w:p>
    <w:p w14:paraId="26E6A297" w14:textId="77777777" w:rsidR="00784A32" w:rsidRPr="000670FE" w:rsidRDefault="00784A32" w:rsidP="00784A32">
      <w:pPr>
        <w:pStyle w:val="B3"/>
      </w:pPr>
      <w:r w:rsidRPr="000670FE">
        <w:t>ii.</w:t>
      </w:r>
      <w:r w:rsidRPr="000670FE">
        <w:tab/>
        <w:t>the MCVideo client has not reported "listening" status as specified in 3GPP TS 24.281 [2] subclause 14.2.3; or</w:t>
      </w:r>
    </w:p>
    <w:p w14:paraId="78F85345" w14:textId="77777777" w:rsidR="00784A32" w:rsidRPr="000670FE" w:rsidRDefault="00784A32" w:rsidP="00784A32">
      <w:pPr>
        <w:pStyle w:val="B3"/>
      </w:pPr>
      <w:r w:rsidRPr="000670FE">
        <w:t>iii.</w:t>
      </w:r>
      <w:r w:rsidRPr="000670FE">
        <w:tab/>
        <w:t>the MCVideo client has reported "not-listening" status as specified in 3GPP TS 24.281 [2] subclause 14.2.3 in the latest received MBMS bearer listening status report;</w:t>
      </w:r>
    </w:p>
    <w:p w14:paraId="699F64CA" w14:textId="77777777" w:rsidR="00784A32" w:rsidRPr="000670FE" w:rsidRDefault="00784A32" w:rsidP="00784A32">
      <w:pPr>
        <w:pStyle w:val="B2"/>
      </w:pPr>
      <w:r w:rsidRPr="000670FE">
        <w:tab/>
        <w:t>shall immediately forward the transmission control message to the transmission participant; and</w:t>
      </w:r>
    </w:p>
    <w:p w14:paraId="22EA9AC9" w14:textId="77777777" w:rsidR="00784A32" w:rsidRPr="000670FE" w:rsidRDefault="00784A32" w:rsidP="00784A32">
      <w:pPr>
        <w:pStyle w:val="B2"/>
      </w:pPr>
      <w:r w:rsidRPr="000670FE">
        <w:t>b.</w:t>
      </w:r>
      <w:r w:rsidRPr="000670FE">
        <w:tab/>
        <w:t>if</w:t>
      </w:r>
    </w:p>
    <w:p w14:paraId="1D40DF19" w14:textId="77777777" w:rsidR="00784A32" w:rsidRPr="000670FE" w:rsidRDefault="00784A32" w:rsidP="00784A32">
      <w:pPr>
        <w:pStyle w:val="B3"/>
      </w:pPr>
      <w:r w:rsidRPr="000670FE">
        <w:t>i.</w:t>
      </w:r>
      <w:r w:rsidRPr="000670FE">
        <w:tab/>
        <w:t>the MCVideo client has reported "listening" status as specified in 3GPP TS 24.281 [2] subclause 14.2.3 in the latest received MBMS bearer listening status report; and</w:t>
      </w:r>
    </w:p>
    <w:p w14:paraId="5CBB7FE5" w14:textId="77777777" w:rsidR="00784A32" w:rsidRPr="000670FE" w:rsidRDefault="00784A32" w:rsidP="00784A32">
      <w:pPr>
        <w:pStyle w:val="B3"/>
      </w:pPr>
      <w:r w:rsidRPr="000670FE">
        <w:t>ii</w:t>
      </w:r>
      <w:r w:rsidRPr="000670FE">
        <w:tab/>
        <w:t>if the transmission control message is the Transmission Idle message or the Media Transmission Notify message,</w:t>
      </w:r>
    </w:p>
    <w:p w14:paraId="20266EC7" w14:textId="77777777" w:rsidR="00784A32" w:rsidRPr="000670FE" w:rsidRDefault="00784A32" w:rsidP="00784A32">
      <w:pPr>
        <w:pStyle w:val="B2"/>
      </w:pPr>
      <w:r w:rsidRPr="000670FE">
        <w:t>shall perform actions as specified in subclause 10.2.</w:t>
      </w:r>
    </w:p>
    <w:p w14:paraId="7D74820F" w14:textId="77777777" w:rsidR="00784A32" w:rsidRPr="000670FE" w:rsidRDefault="00784A32" w:rsidP="00784A32">
      <w:pPr>
        <w:pStyle w:val="NO"/>
      </w:pPr>
      <w:r w:rsidRPr="000670FE">
        <w:t>NOTE:</w:t>
      </w:r>
      <w:r w:rsidRPr="000670FE">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0670FE" w:rsidRDefault="00784A32" w:rsidP="00784A32">
      <w:r w:rsidRPr="000670FE">
        <w:t>[TS 24.581, clause 6.4.3]</w:t>
      </w:r>
    </w:p>
    <w:p w14:paraId="35BFEA84" w14:textId="77777777" w:rsidR="00784A32" w:rsidRPr="000670FE" w:rsidRDefault="00784A32" w:rsidP="00784A32">
      <w:r w:rsidRPr="000670FE">
        <w:t>Upon receiving RTP media packets the participating MCVideo function:</w:t>
      </w:r>
    </w:p>
    <w:p w14:paraId="1E949F4C" w14:textId="77777777" w:rsidR="00784A32" w:rsidRPr="000670FE" w:rsidRDefault="00784A32" w:rsidP="00784A32">
      <w:pPr>
        <w:pStyle w:val="B1"/>
      </w:pPr>
      <w:r w:rsidRPr="000670FE">
        <w:t>1.</w:t>
      </w:r>
      <w:r w:rsidRPr="000670FE">
        <w:tab/>
        <w:t>shall immediately forward the RTP media packet to the controlling MCVideo function if the RTP packet is from an MCVideo client; and</w:t>
      </w:r>
    </w:p>
    <w:p w14:paraId="46AFFC2D" w14:textId="77777777" w:rsidR="00784A32" w:rsidRPr="000670FE" w:rsidRDefault="00784A32" w:rsidP="00784A32">
      <w:pPr>
        <w:pStyle w:val="B1"/>
      </w:pPr>
      <w:r w:rsidRPr="000670FE">
        <w:t>2.</w:t>
      </w:r>
      <w:r w:rsidRPr="000670FE">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0670FE" w:rsidRDefault="00784A32" w:rsidP="00784A32">
      <w:pPr>
        <w:ind w:firstLine="284"/>
      </w:pPr>
      <w:r w:rsidRPr="000670FE">
        <w:t>3.</w:t>
      </w:r>
      <w:r w:rsidRPr="000670FE">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0670FE" w:rsidRDefault="00784A32" w:rsidP="00784A32">
      <w:pPr>
        <w:pStyle w:val="B2"/>
      </w:pPr>
      <w:r w:rsidRPr="000670FE">
        <w:t>a.</w:t>
      </w:r>
      <w:r w:rsidRPr="000670FE">
        <w:tab/>
        <w:t>if</w:t>
      </w:r>
    </w:p>
    <w:p w14:paraId="3EC23A4A" w14:textId="77777777" w:rsidR="00784A32" w:rsidRPr="000670FE" w:rsidRDefault="00784A32" w:rsidP="00784A32">
      <w:pPr>
        <w:pStyle w:val="B3"/>
      </w:pPr>
      <w:r w:rsidRPr="000670FE">
        <w:t>i.</w:t>
      </w:r>
      <w:r w:rsidRPr="000670FE">
        <w:tab/>
        <w:t>the MCVideo client has not reported "listening" status as specified in 3GPP TS 24.281 [2] subclause 14.2.3; or</w:t>
      </w:r>
    </w:p>
    <w:p w14:paraId="3C42FD8D" w14:textId="77777777" w:rsidR="00784A32" w:rsidRPr="000670FE" w:rsidRDefault="00784A32" w:rsidP="00784A32">
      <w:pPr>
        <w:pStyle w:val="B3"/>
      </w:pPr>
      <w:r w:rsidRPr="000670FE">
        <w:t>ii.</w:t>
      </w:r>
      <w:r w:rsidRPr="000670FE">
        <w:tab/>
        <w:t>the MCVideo client has reported "not-listening" status as specified in 3GPP TS 24.281 [2] subclause 14.2.3 in the latest received MBMS bearer listening status report,</w:t>
      </w:r>
    </w:p>
    <w:p w14:paraId="7105EDCD" w14:textId="77777777" w:rsidR="00784A32" w:rsidRPr="000670FE" w:rsidRDefault="00784A32" w:rsidP="00784A32">
      <w:pPr>
        <w:pStyle w:val="B2"/>
      </w:pPr>
      <w:r w:rsidRPr="000670FE">
        <w:tab/>
        <w:t>shall immediately forward the RTP media packets to the MCVideo client; and</w:t>
      </w:r>
    </w:p>
    <w:p w14:paraId="0B80BAAD" w14:textId="77777777" w:rsidR="00784A32" w:rsidRPr="000670FE" w:rsidRDefault="00784A32" w:rsidP="00784A32">
      <w:pPr>
        <w:pStyle w:val="B2"/>
      </w:pPr>
      <w:r w:rsidRPr="000670FE">
        <w:t>b.</w:t>
      </w:r>
      <w:r w:rsidRPr="000670FE">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0670FE" w:rsidRDefault="00784A32" w:rsidP="00784A32">
      <w:pPr>
        <w:rPr>
          <w:lang w:eastAsia="x-none"/>
        </w:rPr>
      </w:pPr>
      <w:r w:rsidRPr="000670FE">
        <w:rPr>
          <w:lang w:eastAsia="x-none"/>
        </w:rPr>
        <w:t>[TS 24.581, clause 6.4.4]</w:t>
      </w:r>
    </w:p>
    <w:p w14:paraId="0B67EA47" w14:textId="77777777" w:rsidR="00784A32" w:rsidRPr="000670FE" w:rsidRDefault="00784A32" w:rsidP="00784A32">
      <w:pPr>
        <w:rPr>
          <w:lang w:eastAsia="x-none"/>
        </w:rPr>
      </w:pPr>
      <w:r w:rsidRPr="000670FE">
        <w:rPr>
          <w:lang w:eastAsia="x-none"/>
        </w:rPr>
        <w:t>When the participating function receives an indication from the application and signalling plane that session release is initiated, the participating MCVideo function:</w:t>
      </w:r>
    </w:p>
    <w:p w14:paraId="2C934DBB" w14:textId="77777777" w:rsidR="00784A32" w:rsidRPr="000670FE" w:rsidRDefault="00784A32" w:rsidP="00784A32">
      <w:pPr>
        <w:pStyle w:val="B1"/>
      </w:pPr>
      <w:r w:rsidRPr="000670FE">
        <w:t>1.</w:t>
      </w:r>
      <w:r w:rsidRPr="000670FE">
        <w:tab/>
        <w:t>shall stop sending transmission control messages towards the transmission participant and the transmission control server; and</w:t>
      </w:r>
    </w:p>
    <w:p w14:paraId="2A19D1A8" w14:textId="77777777" w:rsidR="00784A32" w:rsidRPr="000670FE" w:rsidRDefault="00784A32" w:rsidP="00784A32">
      <w:pPr>
        <w:pStyle w:val="B1"/>
      </w:pPr>
      <w:r w:rsidRPr="000670FE">
        <w:t>2.</w:t>
      </w:r>
      <w:r w:rsidRPr="000670FE">
        <w:tab/>
        <w:t>shall stop sending RTP media packets towards the MCVideo client and towards the controlling MCVideo function.</w:t>
      </w:r>
    </w:p>
    <w:p w14:paraId="3B8CE1E3" w14:textId="77777777" w:rsidR="00784A32" w:rsidRPr="000670FE" w:rsidRDefault="00784A32" w:rsidP="00784A32">
      <w:pPr>
        <w:rPr>
          <w:lang w:eastAsia="x-none"/>
        </w:rPr>
      </w:pPr>
      <w:r w:rsidRPr="000670FE">
        <w:rPr>
          <w:lang w:eastAsia="x-none"/>
        </w:rPr>
        <w:t>When the participating MCVideo function receives an indication from the application and signalling plane that the session is released, the participating MCVideo function:</w:t>
      </w:r>
    </w:p>
    <w:p w14:paraId="26C2A2B9" w14:textId="77777777" w:rsidR="00784A32" w:rsidRPr="000670FE" w:rsidRDefault="00784A32" w:rsidP="00784A32">
      <w:pPr>
        <w:pStyle w:val="B1"/>
      </w:pPr>
      <w:r w:rsidRPr="000670FE">
        <w:t>1.</w:t>
      </w:r>
      <w:r w:rsidRPr="000670FE">
        <w:tab/>
        <w:t>in case of a pre-established session, shall perform the actions in subclause 9.3.2; and</w:t>
      </w:r>
    </w:p>
    <w:p w14:paraId="13E96435" w14:textId="77777777" w:rsidR="00784A32" w:rsidRPr="000670FE" w:rsidRDefault="00784A32" w:rsidP="00784A32">
      <w:pPr>
        <w:pStyle w:val="B1"/>
      </w:pPr>
      <w:r w:rsidRPr="000670FE">
        <w:t>2.</w:t>
      </w:r>
      <w:r w:rsidRPr="000670FE">
        <w:tab/>
        <w:t>in case of an on-demand session, shall release the media resources associated with the session.</w:t>
      </w:r>
    </w:p>
    <w:p w14:paraId="7BB6064A" w14:textId="77777777" w:rsidR="00784A32" w:rsidRPr="000670FE" w:rsidRDefault="00784A32" w:rsidP="00D35E6A">
      <w:pPr>
        <w:pStyle w:val="Heading5"/>
      </w:pPr>
      <w:bookmarkStart w:id="240" w:name="_Toc52787533"/>
      <w:bookmarkStart w:id="241" w:name="_Toc52787714"/>
      <w:r w:rsidRPr="000670FE">
        <w:t>6.1.2.2.3</w:t>
      </w:r>
      <w:r w:rsidRPr="000670FE">
        <w:tab/>
        <w:t>Test description</w:t>
      </w:r>
      <w:bookmarkEnd w:id="240"/>
      <w:bookmarkEnd w:id="241"/>
    </w:p>
    <w:p w14:paraId="111C3833" w14:textId="77777777" w:rsidR="00784A32" w:rsidRPr="000670FE" w:rsidRDefault="00784A32" w:rsidP="00784A32">
      <w:pPr>
        <w:pStyle w:val="H6"/>
      </w:pPr>
      <w:r w:rsidRPr="000670FE">
        <w:t>6.1.2.2.3.1</w:t>
      </w:r>
      <w:r w:rsidRPr="000670FE">
        <w:tab/>
        <w:t>Pre-test conditions</w:t>
      </w:r>
    </w:p>
    <w:p w14:paraId="02A4C4FD" w14:textId="77777777" w:rsidR="00784A32" w:rsidRPr="000670FE" w:rsidRDefault="00784A32" w:rsidP="00784A32">
      <w:pPr>
        <w:pStyle w:val="H6"/>
      </w:pPr>
      <w:r w:rsidRPr="000670FE">
        <w:t>System Simulator:</w:t>
      </w:r>
    </w:p>
    <w:p w14:paraId="0625C3D4" w14:textId="77777777" w:rsidR="00784A32" w:rsidRPr="000670FE" w:rsidRDefault="00530C26" w:rsidP="00530C26">
      <w:pPr>
        <w:pStyle w:val="B1"/>
        <w:ind w:left="284" w:firstLine="0"/>
      </w:pPr>
      <w:r w:rsidRPr="000670FE">
        <w:t>-</w:t>
      </w:r>
      <w:r w:rsidRPr="000670FE">
        <w:tab/>
      </w:r>
      <w:r w:rsidR="00784A32" w:rsidRPr="000670FE">
        <w:t>SS (MCVideo server)</w:t>
      </w:r>
    </w:p>
    <w:p w14:paraId="71D64C0B" w14:textId="77777777" w:rsidR="00784A32" w:rsidRPr="000670FE" w:rsidRDefault="00530C26" w:rsidP="00530C26">
      <w:pPr>
        <w:pStyle w:val="B1"/>
      </w:pPr>
      <w:r w:rsidRPr="000670FE">
        <w:t>-</w:t>
      </w:r>
      <w:r w:rsidRPr="000670FE">
        <w:tab/>
      </w:r>
      <w:r w:rsidR="00784A32" w:rsidRPr="000670FE">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0670FE" w:rsidRDefault="00784A32" w:rsidP="00784A32">
      <w:pPr>
        <w:pStyle w:val="H6"/>
      </w:pPr>
      <w:r w:rsidRPr="000670FE">
        <w:t>IUT:</w:t>
      </w:r>
    </w:p>
    <w:p w14:paraId="67961231" w14:textId="77777777" w:rsidR="00784A32" w:rsidRPr="000670FE" w:rsidRDefault="00784A32" w:rsidP="00784A32">
      <w:pPr>
        <w:pStyle w:val="B1"/>
      </w:pPr>
      <w:r w:rsidRPr="000670FE">
        <w:t>-</w:t>
      </w:r>
      <w:r w:rsidRPr="000670FE">
        <w:tab/>
        <w:t>UE (MCVideo client)</w:t>
      </w:r>
    </w:p>
    <w:p w14:paraId="0344CADB" w14:textId="77777777" w:rsidR="00784A32" w:rsidRPr="000670FE" w:rsidRDefault="00784A32" w:rsidP="00784A32">
      <w:pPr>
        <w:pStyle w:val="B1"/>
      </w:pPr>
      <w:r w:rsidRPr="000670FE">
        <w:t>-</w:t>
      </w:r>
      <w:r w:rsidRPr="000670FE">
        <w:tab/>
        <w:t>The test USIM set as defined in TS 36.579-1 [2], subclause 5.5.10, is inserted.</w:t>
      </w:r>
    </w:p>
    <w:p w14:paraId="0126DA00" w14:textId="77777777" w:rsidR="00784A32" w:rsidRPr="000670FE" w:rsidRDefault="00784A32" w:rsidP="00784A32">
      <w:pPr>
        <w:pStyle w:val="H6"/>
      </w:pPr>
      <w:r w:rsidRPr="000670FE">
        <w:t>Preamble:</w:t>
      </w:r>
    </w:p>
    <w:p w14:paraId="4A85EC72"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ECCB5F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E6D8252" w14:textId="77777777" w:rsidR="00784A32" w:rsidRPr="000670FE" w:rsidRDefault="00784A32" w:rsidP="00784A32">
      <w:pPr>
        <w:pStyle w:val="B1"/>
      </w:pPr>
      <w:r w:rsidRPr="000670FE">
        <w:t>-</w:t>
      </w:r>
      <w:r w:rsidRPr="000670FE">
        <w:tab/>
        <w:t>The MCVideo client has followed the steps defined in TS 36.579-1 [2], subclause 5.3.3A Generic Test Procedure for MCVideo pre-established session establishment CO.</w:t>
      </w:r>
    </w:p>
    <w:p w14:paraId="2A2D6978" w14:textId="77777777" w:rsidR="00784A32" w:rsidRPr="000670FE" w:rsidRDefault="00784A32" w:rsidP="00784A32">
      <w:pPr>
        <w:pStyle w:val="B1"/>
      </w:pPr>
      <w:r w:rsidRPr="000670FE">
        <w:t>-</w:t>
      </w:r>
      <w:r w:rsidRPr="000670FE">
        <w:tab/>
        <w:t>UE States at the end of the preamble</w:t>
      </w:r>
    </w:p>
    <w:p w14:paraId="2B33E6BA" w14:textId="77777777" w:rsidR="00784A32" w:rsidRPr="000670FE" w:rsidRDefault="00784A32" w:rsidP="00784A32">
      <w:pPr>
        <w:pStyle w:val="B2"/>
      </w:pPr>
      <w:r w:rsidRPr="000670FE">
        <w:t>-</w:t>
      </w:r>
      <w:r w:rsidRPr="000670FE">
        <w:tab/>
        <w:t>The UE is in E-UTRA Registered, Idle Mode state.</w:t>
      </w:r>
    </w:p>
    <w:p w14:paraId="01274803"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B0257C8" w14:textId="77777777" w:rsidR="00784A32" w:rsidRPr="000670FE" w:rsidRDefault="00784A32" w:rsidP="00784A32">
      <w:pPr>
        <w:pStyle w:val="H6"/>
      </w:pPr>
      <w:r w:rsidRPr="000670FE">
        <w:t>6.1.2.2.3.2</w:t>
      </w:r>
      <w:r w:rsidRPr="000670FE">
        <w:tab/>
        <w:t>Test procedure sequence</w:t>
      </w:r>
    </w:p>
    <w:p w14:paraId="03EE7272" w14:textId="77777777" w:rsidR="00784A32" w:rsidRPr="000670FE" w:rsidRDefault="00784A32" w:rsidP="00784A32">
      <w:pPr>
        <w:pStyle w:val="TH"/>
      </w:pPr>
      <w:r w:rsidRPr="000670FE">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E857087" w14:textId="77777777" w:rsidTr="00354887">
        <w:trPr>
          <w:tblHeader/>
        </w:trPr>
        <w:tc>
          <w:tcPr>
            <w:tcW w:w="534" w:type="dxa"/>
            <w:tcBorders>
              <w:bottom w:val="nil"/>
            </w:tcBorders>
            <w:shd w:val="clear" w:color="auto" w:fill="auto"/>
          </w:tcPr>
          <w:p w14:paraId="6DA935BC"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0F7F6197"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24CF8DBD"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497D41C2"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65508EDC" w14:textId="77777777" w:rsidR="00784A32" w:rsidRPr="000670FE" w:rsidRDefault="00784A32" w:rsidP="00354887">
            <w:pPr>
              <w:pStyle w:val="TAH"/>
              <w:keepNext w:val="0"/>
              <w:keepLines w:val="0"/>
              <w:widowControl w:val="0"/>
            </w:pPr>
            <w:r w:rsidRPr="000670FE">
              <w:t>Verdict</w:t>
            </w:r>
          </w:p>
        </w:tc>
      </w:tr>
      <w:tr w:rsidR="00784A32" w:rsidRPr="000670FE" w14:paraId="3090E58E" w14:textId="77777777" w:rsidTr="00354887">
        <w:trPr>
          <w:tblHeader/>
        </w:trPr>
        <w:tc>
          <w:tcPr>
            <w:tcW w:w="534" w:type="dxa"/>
            <w:tcBorders>
              <w:top w:val="nil"/>
            </w:tcBorders>
            <w:shd w:val="clear" w:color="auto" w:fill="auto"/>
          </w:tcPr>
          <w:p w14:paraId="403AC662"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0670FE" w:rsidRDefault="00784A32" w:rsidP="00354887">
            <w:pPr>
              <w:pStyle w:val="TAH"/>
              <w:keepNext w:val="0"/>
              <w:keepLines w:val="0"/>
              <w:widowControl w:val="0"/>
            </w:pPr>
          </w:p>
        </w:tc>
        <w:tc>
          <w:tcPr>
            <w:tcW w:w="708" w:type="dxa"/>
            <w:shd w:val="clear" w:color="auto" w:fill="auto"/>
          </w:tcPr>
          <w:p w14:paraId="13724223"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215FE812"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7756CC95"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0670FE" w:rsidRDefault="00784A32" w:rsidP="00354887">
            <w:pPr>
              <w:pStyle w:val="TAH"/>
              <w:keepNext w:val="0"/>
              <w:keepLines w:val="0"/>
              <w:widowControl w:val="0"/>
            </w:pPr>
          </w:p>
        </w:tc>
      </w:tr>
      <w:tr w:rsidR="00784A32" w:rsidRPr="000670FE" w14:paraId="6F4E1C93" w14:textId="77777777" w:rsidTr="00354887">
        <w:tc>
          <w:tcPr>
            <w:tcW w:w="534" w:type="dxa"/>
            <w:shd w:val="clear" w:color="auto" w:fill="auto"/>
          </w:tcPr>
          <w:p w14:paraId="41C35426"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7D800E4B" w14:textId="77777777" w:rsidR="00784A32" w:rsidRPr="000670FE" w:rsidRDefault="00784A32" w:rsidP="00354887">
            <w:pPr>
              <w:pStyle w:val="TAL"/>
              <w:keepNext w:val="0"/>
              <w:keepLines w:val="0"/>
              <w:widowControl w:val="0"/>
            </w:pPr>
            <w:r w:rsidRPr="000670FE">
              <w:t>Make the MCVideo User initiate an On-demand Chat Group Call.</w:t>
            </w:r>
          </w:p>
          <w:p w14:paraId="34B140F1" w14:textId="77777777" w:rsidR="00784A32" w:rsidRPr="000670FE" w:rsidRDefault="00784A32" w:rsidP="00354887">
            <w:pPr>
              <w:pStyle w:val="TAL"/>
              <w:keepNext w:val="0"/>
              <w:keepLines w:val="0"/>
              <w:widowControl w:val="0"/>
              <w:rPr>
                <w:rFonts w:eastAsia="Calibri"/>
              </w:rPr>
            </w:pPr>
            <w:r w:rsidRPr="000670FE">
              <w:t>NOTE: This is expected to be done via a suitable implementation-dependent MMI.</w:t>
            </w:r>
          </w:p>
        </w:tc>
        <w:tc>
          <w:tcPr>
            <w:tcW w:w="708" w:type="dxa"/>
            <w:shd w:val="clear" w:color="auto" w:fill="auto"/>
          </w:tcPr>
          <w:p w14:paraId="0F153465" w14:textId="77777777" w:rsidR="00784A32" w:rsidRPr="000670FE" w:rsidRDefault="00784A32" w:rsidP="00354887">
            <w:pPr>
              <w:pStyle w:val="TAC"/>
              <w:keepNext w:val="0"/>
              <w:keepLines w:val="0"/>
              <w:widowControl w:val="0"/>
              <w:rPr>
                <w:rFonts w:eastAsia="Calibri"/>
                <w:szCs w:val="22"/>
              </w:rPr>
            </w:pPr>
            <w:r w:rsidRPr="000670FE">
              <w:t>-</w:t>
            </w:r>
          </w:p>
        </w:tc>
        <w:tc>
          <w:tcPr>
            <w:tcW w:w="2978" w:type="dxa"/>
            <w:shd w:val="clear" w:color="auto" w:fill="auto"/>
          </w:tcPr>
          <w:p w14:paraId="3B87CE2C" w14:textId="77777777" w:rsidR="00784A32" w:rsidRPr="000670FE" w:rsidRDefault="00784A32" w:rsidP="00354887">
            <w:pPr>
              <w:pStyle w:val="TAL"/>
              <w:keepNext w:val="0"/>
              <w:keepLines w:val="0"/>
              <w:widowControl w:val="0"/>
              <w:rPr>
                <w:rFonts w:eastAsia="Calibri"/>
              </w:rPr>
            </w:pPr>
            <w:r w:rsidRPr="000670FE">
              <w:t>-</w:t>
            </w:r>
          </w:p>
        </w:tc>
        <w:tc>
          <w:tcPr>
            <w:tcW w:w="565" w:type="dxa"/>
            <w:shd w:val="clear" w:color="auto" w:fill="auto"/>
          </w:tcPr>
          <w:p w14:paraId="63FD52C3"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085CE872"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56E7D1ED" w14:textId="77777777" w:rsidTr="00354887">
        <w:tc>
          <w:tcPr>
            <w:tcW w:w="534" w:type="dxa"/>
            <w:shd w:val="clear" w:color="auto" w:fill="auto"/>
          </w:tcPr>
          <w:p w14:paraId="22AB385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D9CAAFC" w14:textId="77777777" w:rsidR="00784A32" w:rsidRPr="000670FE" w:rsidRDefault="00784A32" w:rsidP="00354887">
            <w:pPr>
              <w:pStyle w:val="TAL"/>
              <w:keepNext w:val="0"/>
              <w:keepLines w:val="0"/>
              <w:widowControl w:val="0"/>
              <w:rPr>
                <w:rFonts w:eastAsia="Calibri"/>
              </w:rPr>
            </w:pPr>
            <w:r w:rsidRPr="000670F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0670FE" w:rsidRDefault="00784A32" w:rsidP="00354887">
            <w:pPr>
              <w:pStyle w:val="TAC"/>
              <w:keepNext w:val="0"/>
              <w:keepLines w:val="0"/>
              <w:widowControl w:val="0"/>
              <w:rPr>
                <w:rFonts w:eastAsia="Calibri"/>
                <w:szCs w:val="22"/>
              </w:rPr>
            </w:pPr>
            <w:r w:rsidRPr="000670FE">
              <w:t>-</w:t>
            </w:r>
          </w:p>
        </w:tc>
        <w:tc>
          <w:tcPr>
            <w:tcW w:w="2978" w:type="dxa"/>
            <w:shd w:val="clear" w:color="auto" w:fill="auto"/>
          </w:tcPr>
          <w:p w14:paraId="3CEBE62F" w14:textId="77777777" w:rsidR="00784A32" w:rsidRPr="000670FE"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7C86B557"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6550AD97" w14:textId="77777777" w:rsidTr="00354887">
        <w:tc>
          <w:tcPr>
            <w:tcW w:w="534" w:type="dxa"/>
            <w:shd w:val="clear" w:color="auto" w:fill="auto"/>
          </w:tcPr>
          <w:p w14:paraId="166D4CBD"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7A25A7C1" w14:textId="77777777" w:rsidR="00784A32" w:rsidRPr="000670FE" w:rsidRDefault="00784A32" w:rsidP="00354887">
            <w:pPr>
              <w:pStyle w:val="TAL"/>
              <w:keepNext w:val="0"/>
              <w:keepLines w:val="0"/>
              <w:widowControl w:val="0"/>
              <w:rPr>
                <w:rFonts w:eastAsia="Calibri"/>
              </w:rPr>
            </w:pPr>
            <w:r w:rsidRPr="000670FE">
              <w:t>Check: Does the UE (MCVideo Client) send a SIP INVITE message to the Server?</w:t>
            </w:r>
          </w:p>
        </w:tc>
        <w:tc>
          <w:tcPr>
            <w:tcW w:w="708" w:type="dxa"/>
            <w:shd w:val="clear" w:color="auto" w:fill="auto"/>
          </w:tcPr>
          <w:p w14:paraId="11A180B1"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7BD2B73A" w14:textId="77777777" w:rsidR="00784A32" w:rsidRPr="000670FE" w:rsidRDefault="00784A32" w:rsidP="00354887">
            <w:pPr>
              <w:pStyle w:val="TAL"/>
              <w:keepNext w:val="0"/>
              <w:keepLines w:val="0"/>
              <w:widowControl w:val="0"/>
              <w:rPr>
                <w:rFonts w:eastAsia="Calibri"/>
              </w:rPr>
            </w:pPr>
            <w:r w:rsidRPr="000670FE">
              <w:t>SIP INVITE</w:t>
            </w:r>
          </w:p>
        </w:tc>
        <w:tc>
          <w:tcPr>
            <w:tcW w:w="565" w:type="dxa"/>
            <w:shd w:val="clear" w:color="auto" w:fill="auto"/>
          </w:tcPr>
          <w:p w14:paraId="5DCC1D5C" w14:textId="77777777" w:rsidR="00784A32" w:rsidRPr="000670FE" w:rsidRDefault="00784A32" w:rsidP="00354887">
            <w:pPr>
              <w:pStyle w:val="TAC"/>
              <w:keepNext w:val="0"/>
              <w:keepLines w:val="0"/>
              <w:widowControl w:val="0"/>
              <w:rPr>
                <w:rFonts w:eastAsia="Calibri"/>
                <w:szCs w:val="22"/>
              </w:rPr>
            </w:pPr>
            <w:r w:rsidRPr="000670FE">
              <w:rPr>
                <w:rStyle w:val="CommentReference"/>
                <w:rFonts w:eastAsia="Calibri" w:cs="Arial"/>
                <w:sz w:val="18"/>
                <w:szCs w:val="18"/>
              </w:rPr>
              <w:t>1</w:t>
            </w:r>
          </w:p>
        </w:tc>
        <w:tc>
          <w:tcPr>
            <w:tcW w:w="850" w:type="dxa"/>
            <w:shd w:val="clear" w:color="auto" w:fill="auto"/>
          </w:tcPr>
          <w:p w14:paraId="7A8F44D6" w14:textId="77777777" w:rsidR="00784A32" w:rsidRPr="000670FE" w:rsidRDefault="00784A32" w:rsidP="00354887">
            <w:pPr>
              <w:pStyle w:val="TAC"/>
              <w:keepNext w:val="0"/>
              <w:keepLines w:val="0"/>
              <w:widowControl w:val="0"/>
              <w:rPr>
                <w:rFonts w:eastAsia="Calibri"/>
              </w:rPr>
            </w:pPr>
            <w:r w:rsidRPr="000670FE">
              <w:t>P</w:t>
            </w:r>
          </w:p>
        </w:tc>
      </w:tr>
      <w:tr w:rsidR="00784A32" w:rsidRPr="000670FE" w14:paraId="003560C4" w14:textId="77777777" w:rsidTr="00354887">
        <w:tc>
          <w:tcPr>
            <w:tcW w:w="534" w:type="dxa"/>
            <w:shd w:val="clear" w:color="auto" w:fill="auto"/>
          </w:tcPr>
          <w:p w14:paraId="632070C4"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6E92F328" w14:textId="77777777" w:rsidR="00784A32" w:rsidRPr="000670FE" w:rsidRDefault="00784A32" w:rsidP="00354887">
            <w:pPr>
              <w:pStyle w:val="TAL"/>
              <w:keepNext w:val="0"/>
              <w:keepLines w:val="0"/>
              <w:widowControl w:val="0"/>
              <w:rPr>
                <w:rFonts w:eastAsia="Calibri"/>
              </w:rPr>
            </w:pPr>
            <w:r w:rsidRPr="000670FE">
              <w:t>The SS (MCVideo Server) sends a SIP 100 (Trying) message in response.</w:t>
            </w:r>
          </w:p>
        </w:tc>
        <w:tc>
          <w:tcPr>
            <w:tcW w:w="708" w:type="dxa"/>
            <w:shd w:val="clear" w:color="auto" w:fill="auto"/>
          </w:tcPr>
          <w:p w14:paraId="16872B36"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5A917CD3" w14:textId="77777777" w:rsidR="00784A32" w:rsidRPr="000670FE" w:rsidRDefault="00784A32" w:rsidP="00354887">
            <w:pPr>
              <w:pStyle w:val="TAL"/>
              <w:keepNext w:val="0"/>
              <w:keepLines w:val="0"/>
              <w:widowControl w:val="0"/>
              <w:rPr>
                <w:rFonts w:eastAsia="Calibri"/>
              </w:rPr>
            </w:pPr>
            <w:r w:rsidRPr="000670FE">
              <w:t>SIP 100 (Trying)</w:t>
            </w:r>
          </w:p>
        </w:tc>
        <w:tc>
          <w:tcPr>
            <w:tcW w:w="565" w:type="dxa"/>
            <w:shd w:val="clear" w:color="auto" w:fill="auto"/>
          </w:tcPr>
          <w:p w14:paraId="1A6E8C10"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1DFFFA63"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7103090F" w14:textId="77777777" w:rsidTr="00354887">
        <w:tc>
          <w:tcPr>
            <w:tcW w:w="534" w:type="dxa"/>
            <w:shd w:val="clear" w:color="auto" w:fill="auto"/>
          </w:tcPr>
          <w:p w14:paraId="1ACDE68B"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681223D5" w14:textId="77777777" w:rsidR="00784A32" w:rsidRPr="000670FE" w:rsidRDefault="00784A32" w:rsidP="00354887">
            <w:pPr>
              <w:pStyle w:val="TAL"/>
              <w:keepNext w:val="0"/>
              <w:keepLines w:val="0"/>
              <w:widowControl w:val="0"/>
              <w:rPr>
                <w:rFonts w:eastAsia="Calibri"/>
              </w:rPr>
            </w:pPr>
            <w:r w:rsidRPr="000670FE">
              <w:t xml:space="preserve">The SS (MCVideo Server) sends a SIP 200 (OK) from the Server. </w:t>
            </w:r>
          </w:p>
        </w:tc>
        <w:tc>
          <w:tcPr>
            <w:tcW w:w="708" w:type="dxa"/>
            <w:shd w:val="clear" w:color="auto" w:fill="auto"/>
          </w:tcPr>
          <w:p w14:paraId="1AF59998"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5B120F52" w14:textId="77777777" w:rsidR="00784A32" w:rsidRPr="000670FE" w:rsidRDefault="00784A32" w:rsidP="00354887">
            <w:pPr>
              <w:pStyle w:val="TAL"/>
              <w:keepNext w:val="0"/>
              <w:keepLines w:val="0"/>
              <w:widowControl w:val="0"/>
              <w:rPr>
                <w:rFonts w:eastAsia="Calibri"/>
              </w:rPr>
            </w:pPr>
            <w:r w:rsidRPr="000670FE">
              <w:t>SIP 200 (OK)</w:t>
            </w:r>
          </w:p>
        </w:tc>
        <w:tc>
          <w:tcPr>
            <w:tcW w:w="565" w:type="dxa"/>
            <w:shd w:val="clear" w:color="auto" w:fill="auto"/>
          </w:tcPr>
          <w:p w14:paraId="5EE291FB"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3507382E"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386D79A1" w14:textId="77777777" w:rsidTr="00354887">
        <w:tc>
          <w:tcPr>
            <w:tcW w:w="534" w:type="dxa"/>
            <w:shd w:val="clear" w:color="auto" w:fill="auto"/>
          </w:tcPr>
          <w:p w14:paraId="1C7F882D"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6397E669" w14:textId="77777777" w:rsidR="00784A32" w:rsidRPr="000670FE" w:rsidRDefault="00784A32" w:rsidP="00354887">
            <w:pPr>
              <w:pStyle w:val="TAL"/>
              <w:keepNext w:val="0"/>
              <w:keepLines w:val="0"/>
              <w:widowControl w:val="0"/>
              <w:rPr>
                <w:rFonts w:eastAsia="Calibri"/>
              </w:rPr>
            </w:pPr>
            <w:r w:rsidRPr="000670FE">
              <w:t>The UE (MCVideo Client) acknowledges the SIP 200 (OK) message.</w:t>
            </w:r>
          </w:p>
        </w:tc>
        <w:tc>
          <w:tcPr>
            <w:tcW w:w="708" w:type="dxa"/>
            <w:shd w:val="clear" w:color="auto" w:fill="auto"/>
          </w:tcPr>
          <w:p w14:paraId="556F2F99"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2581D82D" w14:textId="77777777" w:rsidR="00784A32" w:rsidRPr="000670FE" w:rsidRDefault="00784A32" w:rsidP="00354887">
            <w:pPr>
              <w:pStyle w:val="TAL"/>
              <w:keepNext w:val="0"/>
              <w:keepLines w:val="0"/>
              <w:widowControl w:val="0"/>
              <w:rPr>
                <w:rFonts w:eastAsia="Calibri"/>
              </w:rPr>
            </w:pPr>
            <w:r w:rsidRPr="000670FE">
              <w:t>SIP ACK</w:t>
            </w:r>
          </w:p>
        </w:tc>
        <w:tc>
          <w:tcPr>
            <w:tcW w:w="565" w:type="dxa"/>
            <w:shd w:val="clear" w:color="auto" w:fill="auto"/>
          </w:tcPr>
          <w:p w14:paraId="014EF6CA"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4D5E5EF3"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5CBCCE94" w14:textId="77777777" w:rsidTr="00354887">
        <w:tc>
          <w:tcPr>
            <w:tcW w:w="534" w:type="dxa"/>
            <w:shd w:val="clear" w:color="auto" w:fill="auto"/>
          </w:tcPr>
          <w:p w14:paraId="5ADFE343"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5A1E7002" w14:textId="77777777" w:rsidR="00784A32" w:rsidRPr="000670FE" w:rsidRDefault="00784A32" w:rsidP="00354887">
            <w:pPr>
              <w:pStyle w:val="TAL"/>
              <w:keepNext w:val="0"/>
              <w:keepLines w:val="0"/>
              <w:widowControl w:val="0"/>
              <w:rPr>
                <w:rFonts w:eastAsia="Calibri"/>
              </w:rPr>
            </w:pPr>
            <w:r w:rsidRPr="000670FE">
              <w:t>The SS (MCVideo Server) sends a Transmission Granted message.</w:t>
            </w:r>
          </w:p>
        </w:tc>
        <w:tc>
          <w:tcPr>
            <w:tcW w:w="708" w:type="dxa"/>
            <w:shd w:val="clear" w:color="auto" w:fill="auto"/>
          </w:tcPr>
          <w:p w14:paraId="5CBBE16E"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2EC41799" w14:textId="77777777" w:rsidR="00784A32" w:rsidRPr="000670FE" w:rsidRDefault="00784A32" w:rsidP="00354887">
            <w:pPr>
              <w:pStyle w:val="TAL"/>
              <w:keepNext w:val="0"/>
              <w:keepLines w:val="0"/>
              <w:widowControl w:val="0"/>
              <w:rPr>
                <w:rFonts w:eastAsia="Calibri"/>
              </w:rPr>
            </w:pPr>
            <w:r w:rsidRPr="000670FE">
              <w:t>Transmission Granted</w:t>
            </w:r>
          </w:p>
        </w:tc>
        <w:tc>
          <w:tcPr>
            <w:tcW w:w="565" w:type="dxa"/>
            <w:shd w:val="clear" w:color="auto" w:fill="auto"/>
          </w:tcPr>
          <w:p w14:paraId="33CA0BDE"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693621D5"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2A75D850" w14:textId="77777777" w:rsidTr="00354887">
        <w:tc>
          <w:tcPr>
            <w:tcW w:w="534" w:type="dxa"/>
            <w:shd w:val="clear" w:color="auto" w:fill="auto"/>
          </w:tcPr>
          <w:p w14:paraId="524DFAAD"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1496A2CE" w14:textId="77777777" w:rsidR="00784A32" w:rsidRPr="000670FE" w:rsidRDefault="00784A32" w:rsidP="00354887">
            <w:pPr>
              <w:pStyle w:val="TAL"/>
              <w:keepNext w:val="0"/>
              <w:keepLines w:val="0"/>
              <w:widowControl w:val="0"/>
              <w:rPr>
                <w:rFonts w:eastAsia="Calibri"/>
              </w:rPr>
            </w:pPr>
            <w:r w:rsidRPr="000670FE">
              <w:t xml:space="preserve">Check: Does the UE (MCVideo Client) </w:t>
            </w:r>
            <w:r w:rsidRPr="000670FE">
              <w:rPr>
                <w:rFonts w:eastAsia="Calibri"/>
              </w:rPr>
              <w:t>send a Transmission Control Ack message in response to the Transmission Granted message?</w:t>
            </w:r>
          </w:p>
        </w:tc>
        <w:tc>
          <w:tcPr>
            <w:tcW w:w="708" w:type="dxa"/>
            <w:shd w:val="clear" w:color="auto" w:fill="auto"/>
          </w:tcPr>
          <w:p w14:paraId="71F07826"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313E364D" w14:textId="77777777" w:rsidR="00784A32" w:rsidRPr="000670FE" w:rsidRDefault="00784A32" w:rsidP="00354887">
            <w:pPr>
              <w:pStyle w:val="TAL"/>
              <w:keepNext w:val="0"/>
              <w:keepLines w:val="0"/>
              <w:widowControl w:val="0"/>
              <w:rPr>
                <w:rFonts w:eastAsia="Calibri"/>
              </w:rPr>
            </w:pPr>
            <w:r w:rsidRPr="000670FE">
              <w:t xml:space="preserve">Transmission Control Ack </w:t>
            </w:r>
          </w:p>
        </w:tc>
        <w:tc>
          <w:tcPr>
            <w:tcW w:w="565" w:type="dxa"/>
            <w:shd w:val="clear" w:color="auto" w:fill="auto"/>
          </w:tcPr>
          <w:p w14:paraId="3AB60269" w14:textId="77777777" w:rsidR="00784A32" w:rsidRPr="000670FE" w:rsidRDefault="00784A32" w:rsidP="00354887">
            <w:pPr>
              <w:pStyle w:val="TAC"/>
              <w:keepNext w:val="0"/>
              <w:keepLines w:val="0"/>
              <w:widowControl w:val="0"/>
              <w:rPr>
                <w:rFonts w:eastAsia="Calibri"/>
                <w:szCs w:val="22"/>
              </w:rPr>
            </w:pPr>
            <w:r w:rsidRPr="000670FE">
              <w:t>1</w:t>
            </w:r>
          </w:p>
        </w:tc>
        <w:tc>
          <w:tcPr>
            <w:tcW w:w="850" w:type="dxa"/>
            <w:shd w:val="clear" w:color="auto" w:fill="auto"/>
          </w:tcPr>
          <w:p w14:paraId="73875932" w14:textId="77777777" w:rsidR="00784A32" w:rsidRPr="000670FE" w:rsidRDefault="00784A32" w:rsidP="00354887">
            <w:pPr>
              <w:pStyle w:val="TAC"/>
              <w:keepNext w:val="0"/>
              <w:keepLines w:val="0"/>
              <w:widowControl w:val="0"/>
              <w:rPr>
                <w:rFonts w:eastAsia="Calibri"/>
              </w:rPr>
            </w:pPr>
            <w:r w:rsidRPr="000670FE">
              <w:t>P</w:t>
            </w:r>
          </w:p>
        </w:tc>
      </w:tr>
      <w:tr w:rsidR="00784A32" w:rsidRPr="000670FE" w14:paraId="7D2CEE1E" w14:textId="77777777" w:rsidTr="00354887">
        <w:tc>
          <w:tcPr>
            <w:tcW w:w="534" w:type="dxa"/>
            <w:shd w:val="clear" w:color="auto" w:fill="auto"/>
          </w:tcPr>
          <w:p w14:paraId="05F8465D"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20B01456"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1E08E3B6"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8" w:type="dxa"/>
            <w:shd w:val="clear" w:color="auto" w:fill="auto"/>
          </w:tcPr>
          <w:p w14:paraId="561486F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C8BC23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8A6D987" w14:textId="77777777" w:rsidR="00784A32" w:rsidRPr="000670FE" w:rsidRDefault="00784A32" w:rsidP="00354887">
            <w:pPr>
              <w:pStyle w:val="TAC"/>
              <w:keepNext w:val="0"/>
              <w:keepLines w:val="0"/>
              <w:widowControl w:val="0"/>
            </w:pPr>
            <w:r w:rsidRPr="000670FE">
              <w:rPr>
                <w:rStyle w:val="CommentReference"/>
                <w:rFonts w:eastAsia="Calibri" w:cs="Arial"/>
                <w:sz w:val="18"/>
                <w:szCs w:val="18"/>
              </w:rPr>
              <w:t>1</w:t>
            </w:r>
          </w:p>
        </w:tc>
        <w:tc>
          <w:tcPr>
            <w:tcW w:w="850" w:type="dxa"/>
            <w:shd w:val="clear" w:color="auto" w:fill="auto"/>
          </w:tcPr>
          <w:p w14:paraId="43F3DB32" w14:textId="77777777" w:rsidR="00784A32" w:rsidRPr="000670FE" w:rsidRDefault="00784A32" w:rsidP="00354887">
            <w:pPr>
              <w:pStyle w:val="TAC"/>
              <w:keepNext w:val="0"/>
              <w:keepLines w:val="0"/>
              <w:widowControl w:val="0"/>
            </w:pPr>
            <w:r w:rsidRPr="000670FE">
              <w:t>P</w:t>
            </w:r>
          </w:p>
        </w:tc>
      </w:tr>
      <w:tr w:rsidR="00784A32" w:rsidRPr="000670FE" w14:paraId="7E17EAFF" w14:textId="77777777" w:rsidTr="00354887">
        <w:tc>
          <w:tcPr>
            <w:tcW w:w="534" w:type="dxa"/>
            <w:shd w:val="clear" w:color="auto" w:fill="auto"/>
          </w:tcPr>
          <w:p w14:paraId="3FB7F6C0"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0F81F55A"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8" w:type="dxa"/>
            <w:shd w:val="clear" w:color="auto" w:fill="auto"/>
          </w:tcPr>
          <w:p w14:paraId="3F84A37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8" w:type="dxa"/>
            <w:shd w:val="clear" w:color="auto" w:fill="auto"/>
          </w:tcPr>
          <w:p w14:paraId="5E7FB13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5" w:type="dxa"/>
            <w:shd w:val="clear" w:color="auto" w:fill="auto"/>
          </w:tcPr>
          <w:p w14:paraId="63BF8D62" w14:textId="77777777" w:rsidR="00784A32" w:rsidRPr="000670FE" w:rsidRDefault="00784A32" w:rsidP="00354887">
            <w:pPr>
              <w:pStyle w:val="TAC"/>
              <w:keepNext w:val="0"/>
              <w:keepLines w:val="0"/>
              <w:widowControl w:val="0"/>
            </w:pPr>
            <w:r w:rsidRPr="000670FE">
              <w:rPr>
                <w:rFonts w:eastAsia="Calibri"/>
                <w:szCs w:val="22"/>
              </w:rPr>
              <w:t>-</w:t>
            </w:r>
          </w:p>
        </w:tc>
        <w:tc>
          <w:tcPr>
            <w:tcW w:w="850" w:type="dxa"/>
            <w:shd w:val="clear" w:color="auto" w:fill="auto"/>
          </w:tcPr>
          <w:p w14:paraId="469FDE17" w14:textId="77777777" w:rsidR="00784A32" w:rsidRPr="000670FE" w:rsidRDefault="00784A32" w:rsidP="00354887">
            <w:pPr>
              <w:pStyle w:val="TAC"/>
              <w:keepNext w:val="0"/>
              <w:keepLines w:val="0"/>
              <w:widowControl w:val="0"/>
            </w:pPr>
            <w:r w:rsidRPr="000670FE">
              <w:rPr>
                <w:rFonts w:eastAsia="Calibri"/>
              </w:rPr>
              <w:t>-</w:t>
            </w:r>
          </w:p>
        </w:tc>
      </w:tr>
      <w:tr w:rsidR="00784A32" w:rsidRPr="000670FE" w14:paraId="2230FE13" w14:textId="77777777" w:rsidTr="00354887">
        <w:tc>
          <w:tcPr>
            <w:tcW w:w="534" w:type="dxa"/>
            <w:shd w:val="clear" w:color="auto" w:fill="auto"/>
          </w:tcPr>
          <w:p w14:paraId="769F4640"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5756EAC7"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upgrade the call to an Emergency Group Call with implicit Transmission Control?</w:t>
            </w:r>
          </w:p>
        </w:tc>
        <w:tc>
          <w:tcPr>
            <w:tcW w:w="708" w:type="dxa"/>
            <w:shd w:val="clear" w:color="auto" w:fill="auto"/>
          </w:tcPr>
          <w:p w14:paraId="3C79B2E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3D217C0"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4DE5D892"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5B23F3F" w14:textId="77777777" w:rsidR="00784A32" w:rsidRPr="000670FE" w:rsidRDefault="00784A32" w:rsidP="00354887">
            <w:pPr>
              <w:pStyle w:val="TAC"/>
              <w:keepNext w:val="0"/>
              <w:keepLines w:val="0"/>
              <w:widowControl w:val="0"/>
            </w:pPr>
            <w:r w:rsidRPr="000670FE">
              <w:t>P</w:t>
            </w:r>
          </w:p>
        </w:tc>
      </w:tr>
      <w:tr w:rsidR="00784A32" w:rsidRPr="000670FE" w14:paraId="0123B893" w14:textId="77777777" w:rsidTr="00354887">
        <w:tc>
          <w:tcPr>
            <w:tcW w:w="534" w:type="dxa"/>
            <w:shd w:val="clear" w:color="auto" w:fill="auto"/>
          </w:tcPr>
          <w:p w14:paraId="4C8FDC7E"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460AB373"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23932F4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0896AD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2D5A9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DC3D2D" w14:textId="77777777" w:rsidR="00784A32" w:rsidRPr="000670FE" w:rsidRDefault="00784A32" w:rsidP="00354887">
            <w:pPr>
              <w:pStyle w:val="TAC"/>
              <w:keepNext w:val="0"/>
              <w:keepLines w:val="0"/>
              <w:widowControl w:val="0"/>
            </w:pPr>
            <w:r w:rsidRPr="000670FE">
              <w:t>-</w:t>
            </w:r>
          </w:p>
        </w:tc>
      </w:tr>
      <w:tr w:rsidR="00784A32" w:rsidRPr="000670FE" w14:paraId="0092DFA6" w14:textId="77777777" w:rsidTr="00354887">
        <w:tc>
          <w:tcPr>
            <w:tcW w:w="534" w:type="dxa"/>
            <w:shd w:val="clear" w:color="auto" w:fill="auto"/>
          </w:tcPr>
          <w:p w14:paraId="526C8EFB"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29B61A23"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4A1585A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6B663A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E1A497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1818332" w14:textId="77777777" w:rsidR="00784A32" w:rsidRPr="000670FE" w:rsidRDefault="00784A32" w:rsidP="00354887">
            <w:pPr>
              <w:pStyle w:val="TAC"/>
              <w:keepNext w:val="0"/>
              <w:keepLines w:val="0"/>
              <w:widowControl w:val="0"/>
            </w:pPr>
            <w:r w:rsidRPr="000670FE">
              <w:t>-</w:t>
            </w:r>
          </w:p>
        </w:tc>
      </w:tr>
      <w:tr w:rsidR="00784A32" w:rsidRPr="000670FE" w14:paraId="06C8E97F" w14:textId="77777777" w:rsidTr="00354887">
        <w:tc>
          <w:tcPr>
            <w:tcW w:w="534" w:type="dxa"/>
            <w:shd w:val="clear" w:color="auto" w:fill="auto"/>
          </w:tcPr>
          <w:p w14:paraId="1D9A858D" w14:textId="77777777" w:rsidR="00784A32" w:rsidRPr="000670FE" w:rsidRDefault="00784A32" w:rsidP="00354887">
            <w:pPr>
              <w:pStyle w:val="TAC"/>
              <w:keepNext w:val="0"/>
              <w:keepLines w:val="0"/>
              <w:widowControl w:val="0"/>
            </w:pPr>
            <w:r w:rsidRPr="000670FE">
              <w:t>13</w:t>
            </w:r>
          </w:p>
        </w:tc>
        <w:tc>
          <w:tcPr>
            <w:tcW w:w="3968" w:type="dxa"/>
            <w:shd w:val="clear" w:color="auto" w:fill="auto"/>
          </w:tcPr>
          <w:p w14:paraId="4C022613"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097B808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1FF9B0E"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5EC4F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5A99BBF" w14:textId="77777777" w:rsidR="00784A32" w:rsidRPr="000670FE" w:rsidRDefault="00784A32" w:rsidP="00354887">
            <w:pPr>
              <w:pStyle w:val="TAC"/>
              <w:keepNext w:val="0"/>
              <w:keepLines w:val="0"/>
              <w:widowControl w:val="0"/>
            </w:pPr>
            <w:r w:rsidRPr="000670FE">
              <w:t>-</w:t>
            </w:r>
          </w:p>
        </w:tc>
      </w:tr>
      <w:tr w:rsidR="00784A32" w:rsidRPr="000670FE" w14:paraId="6F772A2D" w14:textId="77777777" w:rsidTr="00354887">
        <w:tc>
          <w:tcPr>
            <w:tcW w:w="534" w:type="dxa"/>
            <w:shd w:val="clear" w:color="auto" w:fill="auto"/>
          </w:tcPr>
          <w:p w14:paraId="64B27165"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2CB51BBD"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3AF5F8A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950F41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01B0CC8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A33D64" w14:textId="77777777" w:rsidR="00784A32" w:rsidRPr="000670FE" w:rsidRDefault="00784A32" w:rsidP="00354887">
            <w:pPr>
              <w:pStyle w:val="TAC"/>
              <w:keepNext w:val="0"/>
              <w:keepLines w:val="0"/>
              <w:widowControl w:val="0"/>
            </w:pPr>
            <w:r w:rsidRPr="000670FE">
              <w:t>-</w:t>
            </w:r>
          </w:p>
        </w:tc>
      </w:tr>
      <w:tr w:rsidR="00784A32" w:rsidRPr="000670FE" w14:paraId="4DA63702" w14:textId="77777777" w:rsidTr="00354887">
        <w:tc>
          <w:tcPr>
            <w:tcW w:w="534" w:type="dxa"/>
            <w:shd w:val="clear" w:color="auto" w:fill="auto"/>
          </w:tcPr>
          <w:p w14:paraId="4999F310" w14:textId="77777777" w:rsidR="00784A32" w:rsidRPr="000670FE" w:rsidRDefault="00784A32" w:rsidP="00354887">
            <w:pPr>
              <w:pStyle w:val="TAC"/>
              <w:keepNext w:val="0"/>
              <w:keepLines w:val="0"/>
              <w:widowControl w:val="0"/>
            </w:pPr>
            <w:r w:rsidRPr="000670FE">
              <w:t>15</w:t>
            </w:r>
          </w:p>
        </w:tc>
        <w:tc>
          <w:tcPr>
            <w:tcW w:w="3968" w:type="dxa"/>
            <w:shd w:val="clear" w:color="auto" w:fill="auto"/>
          </w:tcPr>
          <w:p w14:paraId="320E8A40"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72DA80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3726BBF"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179C5EAC"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4E8AF9E" w14:textId="77777777" w:rsidR="00784A32" w:rsidRPr="000670FE" w:rsidRDefault="00784A32" w:rsidP="00354887">
            <w:pPr>
              <w:pStyle w:val="TAC"/>
              <w:keepNext w:val="0"/>
              <w:keepLines w:val="0"/>
              <w:widowControl w:val="0"/>
            </w:pPr>
            <w:r w:rsidRPr="000670FE">
              <w:t>P</w:t>
            </w:r>
          </w:p>
        </w:tc>
      </w:tr>
      <w:tr w:rsidR="00784A32" w:rsidRPr="000670FE" w14:paraId="3F98B210" w14:textId="77777777" w:rsidTr="00354887">
        <w:tc>
          <w:tcPr>
            <w:tcW w:w="534" w:type="dxa"/>
            <w:shd w:val="clear" w:color="auto" w:fill="auto"/>
          </w:tcPr>
          <w:p w14:paraId="7C99362B"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1CC005C9" w14:textId="77777777" w:rsidR="00784A32" w:rsidRPr="000670FE" w:rsidRDefault="00784A32" w:rsidP="00354887">
            <w:pPr>
              <w:pStyle w:val="TAL"/>
              <w:keepNext w:val="0"/>
              <w:keepLines w:val="0"/>
              <w:widowControl w:val="0"/>
            </w:pPr>
            <w:r w:rsidRPr="000670FE">
              <w:t>Check: Does the UE (MCVideo client) notify the user that the Emergency Chat Group Call has been successfully established?</w:t>
            </w:r>
          </w:p>
          <w:p w14:paraId="0DAAB4B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8E4331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587D17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67AB3B8"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7C4D613F" w14:textId="77777777" w:rsidR="00784A32" w:rsidRPr="000670FE" w:rsidRDefault="00784A32" w:rsidP="00354887">
            <w:pPr>
              <w:pStyle w:val="TAC"/>
              <w:keepNext w:val="0"/>
              <w:keepLines w:val="0"/>
              <w:widowControl w:val="0"/>
            </w:pPr>
            <w:r w:rsidRPr="000670FE">
              <w:t>P</w:t>
            </w:r>
          </w:p>
        </w:tc>
      </w:tr>
      <w:tr w:rsidR="00784A32" w:rsidRPr="000670FE" w14:paraId="1A2E3C2D" w14:textId="77777777" w:rsidTr="00354887">
        <w:tc>
          <w:tcPr>
            <w:tcW w:w="534" w:type="dxa"/>
            <w:shd w:val="clear" w:color="auto" w:fill="auto"/>
          </w:tcPr>
          <w:p w14:paraId="5FF3D32C" w14:textId="77777777" w:rsidR="00784A32" w:rsidRPr="000670FE" w:rsidRDefault="00784A32" w:rsidP="00354887">
            <w:pPr>
              <w:pStyle w:val="TAC"/>
              <w:keepNext w:val="0"/>
              <w:keepLines w:val="0"/>
              <w:widowControl w:val="0"/>
            </w:pPr>
            <w:r w:rsidRPr="000670FE">
              <w:t>17</w:t>
            </w:r>
          </w:p>
        </w:tc>
        <w:tc>
          <w:tcPr>
            <w:tcW w:w="3968" w:type="dxa"/>
            <w:shd w:val="clear" w:color="auto" w:fill="auto"/>
          </w:tcPr>
          <w:p w14:paraId="27F92424" w14:textId="77777777" w:rsidR="00784A32" w:rsidRPr="000670FE" w:rsidRDefault="00784A32" w:rsidP="00354887">
            <w:pPr>
              <w:pStyle w:val="TAL"/>
              <w:keepNext w:val="0"/>
              <w:keepLines w:val="0"/>
              <w:widowControl w:val="0"/>
            </w:pPr>
            <w:r w:rsidRPr="000670FE">
              <w:t>Make the MCVideo User downgrade the Emergency state</w:t>
            </w:r>
          </w:p>
          <w:p w14:paraId="1BEC34CC"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FB24708"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55BDE5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06D80A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3EE5B37" w14:textId="77777777" w:rsidR="00784A32" w:rsidRPr="000670FE" w:rsidRDefault="00784A32" w:rsidP="00354887">
            <w:pPr>
              <w:pStyle w:val="TAC"/>
              <w:keepNext w:val="0"/>
              <w:keepLines w:val="0"/>
              <w:widowControl w:val="0"/>
            </w:pPr>
            <w:r w:rsidRPr="000670FE">
              <w:t>-</w:t>
            </w:r>
          </w:p>
        </w:tc>
      </w:tr>
      <w:tr w:rsidR="00784A32" w:rsidRPr="000670FE" w14:paraId="66695C74" w14:textId="77777777" w:rsidTr="00354887">
        <w:trPr>
          <w:trHeight w:val="350"/>
        </w:trPr>
        <w:tc>
          <w:tcPr>
            <w:tcW w:w="534" w:type="dxa"/>
            <w:shd w:val="clear" w:color="auto" w:fill="auto"/>
          </w:tcPr>
          <w:p w14:paraId="7AC7531A" w14:textId="77777777" w:rsidR="00784A32" w:rsidRPr="000670FE" w:rsidRDefault="00784A32" w:rsidP="00354887">
            <w:pPr>
              <w:pStyle w:val="TAC"/>
              <w:keepNext w:val="0"/>
              <w:keepLines w:val="0"/>
              <w:widowControl w:val="0"/>
            </w:pPr>
            <w:r w:rsidRPr="000670FE">
              <w:t>18</w:t>
            </w:r>
          </w:p>
        </w:tc>
        <w:tc>
          <w:tcPr>
            <w:tcW w:w="3968" w:type="dxa"/>
            <w:shd w:val="clear" w:color="auto" w:fill="auto"/>
          </w:tcPr>
          <w:p w14:paraId="4BCBF498"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cancel the Emergency state?</w:t>
            </w:r>
          </w:p>
        </w:tc>
        <w:tc>
          <w:tcPr>
            <w:tcW w:w="708" w:type="dxa"/>
            <w:shd w:val="clear" w:color="auto" w:fill="auto"/>
          </w:tcPr>
          <w:p w14:paraId="6A7357A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5F6020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9B96D8A"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49ABFF2E" w14:textId="77777777" w:rsidR="00784A32" w:rsidRPr="000670FE" w:rsidRDefault="00784A32" w:rsidP="00354887">
            <w:pPr>
              <w:pStyle w:val="TAC"/>
              <w:keepNext w:val="0"/>
              <w:keepLines w:val="0"/>
              <w:widowControl w:val="0"/>
            </w:pPr>
            <w:r w:rsidRPr="000670FE">
              <w:t>P</w:t>
            </w:r>
          </w:p>
        </w:tc>
      </w:tr>
      <w:tr w:rsidR="00784A32" w:rsidRPr="000670FE" w14:paraId="37A69992" w14:textId="77777777" w:rsidTr="00354887">
        <w:tc>
          <w:tcPr>
            <w:tcW w:w="534" w:type="dxa"/>
            <w:shd w:val="clear" w:color="auto" w:fill="auto"/>
          </w:tcPr>
          <w:p w14:paraId="730CB8B0" w14:textId="77777777" w:rsidR="00784A32" w:rsidRPr="000670FE" w:rsidDel="00EA4826" w:rsidRDefault="00784A32" w:rsidP="00354887">
            <w:pPr>
              <w:pStyle w:val="TAC"/>
              <w:keepNext w:val="0"/>
              <w:keepLines w:val="0"/>
              <w:widowControl w:val="0"/>
            </w:pPr>
            <w:r w:rsidRPr="000670FE">
              <w:t>19</w:t>
            </w:r>
          </w:p>
        </w:tc>
        <w:tc>
          <w:tcPr>
            <w:tcW w:w="3968" w:type="dxa"/>
            <w:shd w:val="clear" w:color="auto" w:fill="auto"/>
          </w:tcPr>
          <w:p w14:paraId="4A161D04"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4D63FDA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0065898"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E8174C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76A64B7" w14:textId="77777777" w:rsidR="00784A32" w:rsidRPr="000670FE" w:rsidRDefault="00784A32" w:rsidP="00354887">
            <w:pPr>
              <w:pStyle w:val="TAC"/>
              <w:keepNext w:val="0"/>
              <w:keepLines w:val="0"/>
              <w:widowControl w:val="0"/>
            </w:pPr>
            <w:r w:rsidRPr="000670FE">
              <w:t>-</w:t>
            </w:r>
          </w:p>
        </w:tc>
      </w:tr>
      <w:tr w:rsidR="00784A32" w:rsidRPr="000670FE" w14:paraId="257F4D12" w14:textId="77777777" w:rsidTr="00354887">
        <w:tc>
          <w:tcPr>
            <w:tcW w:w="534" w:type="dxa"/>
            <w:shd w:val="clear" w:color="auto" w:fill="auto"/>
          </w:tcPr>
          <w:p w14:paraId="0D5E4EC2" w14:textId="77777777" w:rsidR="00784A32" w:rsidRPr="000670FE" w:rsidRDefault="00784A32" w:rsidP="00354887">
            <w:pPr>
              <w:pStyle w:val="TAC"/>
              <w:keepNext w:val="0"/>
              <w:keepLines w:val="0"/>
              <w:widowControl w:val="0"/>
            </w:pPr>
            <w:r w:rsidRPr="000670FE">
              <w:t>20</w:t>
            </w:r>
          </w:p>
        </w:tc>
        <w:tc>
          <w:tcPr>
            <w:tcW w:w="3968" w:type="dxa"/>
            <w:shd w:val="clear" w:color="auto" w:fill="auto"/>
          </w:tcPr>
          <w:p w14:paraId="76001E59"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7D992D2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866E01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DB02DAC" w14:textId="77777777" w:rsidR="00784A32" w:rsidRPr="000670FE" w:rsidRDefault="00784A32" w:rsidP="00354887">
            <w:pPr>
              <w:pStyle w:val="TAC"/>
              <w:keepNext w:val="0"/>
              <w:keepLines w:val="0"/>
              <w:widowControl w:val="0"/>
            </w:pPr>
            <w:r w:rsidRPr="000670FE">
              <w:t xml:space="preserve">- </w:t>
            </w:r>
          </w:p>
        </w:tc>
        <w:tc>
          <w:tcPr>
            <w:tcW w:w="850" w:type="dxa"/>
            <w:shd w:val="clear" w:color="auto" w:fill="auto"/>
          </w:tcPr>
          <w:p w14:paraId="0AD4EC70" w14:textId="77777777" w:rsidR="00784A32" w:rsidRPr="000670FE" w:rsidRDefault="00784A32" w:rsidP="00354887">
            <w:pPr>
              <w:pStyle w:val="TAC"/>
              <w:keepNext w:val="0"/>
              <w:keepLines w:val="0"/>
              <w:widowControl w:val="0"/>
            </w:pPr>
            <w:r w:rsidRPr="000670FE">
              <w:t>-</w:t>
            </w:r>
          </w:p>
        </w:tc>
      </w:tr>
      <w:tr w:rsidR="00784A32" w:rsidRPr="000670FE" w14:paraId="4CCA3466" w14:textId="77777777" w:rsidTr="00354887">
        <w:tc>
          <w:tcPr>
            <w:tcW w:w="534" w:type="dxa"/>
            <w:shd w:val="clear" w:color="auto" w:fill="auto"/>
          </w:tcPr>
          <w:p w14:paraId="1FBC70DA" w14:textId="77777777" w:rsidR="00784A32" w:rsidRPr="000670FE" w:rsidRDefault="00784A32" w:rsidP="00354887">
            <w:pPr>
              <w:pStyle w:val="TAC"/>
              <w:keepNext w:val="0"/>
              <w:keepLines w:val="0"/>
              <w:widowControl w:val="0"/>
            </w:pPr>
            <w:r w:rsidRPr="000670FE">
              <w:t>21</w:t>
            </w:r>
          </w:p>
        </w:tc>
        <w:tc>
          <w:tcPr>
            <w:tcW w:w="3968" w:type="dxa"/>
            <w:shd w:val="clear" w:color="auto" w:fill="auto"/>
          </w:tcPr>
          <w:p w14:paraId="1B420F59"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50538CF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054C6F0"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3F60B6C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510F70" w14:textId="77777777" w:rsidR="00784A32" w:rsidRPr="000670FE" w:rsidRDefault="00784A32" w:rsidP="00354887">
            <w:pPr>
              <w:pStyle w:val="TAC"/>
              <w:keepNext w:val="0"/>
              <w:keepLines w:val="0"/>
              <w:widowControl w:val="0"/>
            </w:pPr>
            <w:r w:rsidRPr="000670FE">
              <w:t>-</w:t>
            </w:r>
          </w:p>
        </w:tc>
      </w:tr>
      <w:tr w:rsidR="00784A32" w:rsidRPr="000670FE" w14:paraId="3143F728" w14:textId="77777777" w:rsidTr="00354887">
        <w:tc>
          <w:tcPr>
            <w:tcW w:w="534" w:type="dxa"/>
            <w:shd w:val="clear" w:color="auto" w:fill="auto"/>
          </w:tcPr>
          <w:p w14:paraId="0448F883" w14:textId="77777777" w:rsidR="00784A32" w:rsidRPr="000670FE" w:rsidRDefault="00784A32" w:rsidP="00354887">
            <w:pPr>
              <w:pStyle w:val="TAC"/>
              <w:keepNext w:val="0"/>
              <w:keepLines w:val="0"/>
              <w:widowControl w:val="0"/>
            </w:pPr>
            <w:r w:rsidRPr="000670FE">
              <w:t>22</w:t>
            </w:r>
          </w:p>
        </w:tc>
        <w:tc>
          <w:tcPr>
            <w:tcW w:w="3968" w:type="dxa"/>
            <w:shd w:val="clear" w:color="auto" w:fill="auto"/>
          </w:tcPr>
          <w:p w14:paraId="7E7269B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064D9CA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A801F3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503A6BA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C41BEDC" w14:textId="77777777" w:rsidR="00784A32" w:rsidRPr="000670FE" w:rsidRDefault="00784A32" w:rsidP="00354887">
            <w:pPr>
              <w:pStyle w:val="TAC"/>
              <w:keepNext w:val="0"/>
              <w:keepLines w:val="0"/>
              <w:widowControl w:val="0"/>
            </w:pPr>
            <w:r w:rsidRPr="000670FE">
              <w:t>-</w:t>
            </w:r>
          </w:p>
        </w:tc>
      </w:tr>
      <w:tr w:rsidR="00784A32" w:rsidRPr="000670FE" w14:paraId="4167947E" w14:textId="77777777" w:rsidTr="00354887">
        <w:tc>
          <w:tcPr>
            <w:tcW w:w="534" w:type="dxa"/>
            <w:shd w:val="clear" w:color="auto" w:fill="auto"/>
          </w:tcPr>
          <w:p w14:paraId="176D8F7A" w14:textId="77777777" w:rsidR="00784A32" w:rsidRPr="000670FE" w:rsidRDefault="00784A32" w:rsidP="00354887">
            <w:pPr>
              <w:pStyle w:val="TAC"/>
              <w:keepNext w:val="0"/>
              <w:keepLines w:val="0"/>
              <w:widowControl w:val="0"/>
            </w:pPr>
            <w:r w:rsidRPr="000670FE">
              <w:t>23</w:t>
            </w:r>
          </w:p>
        </w:tc>
        <w:tc>
          <w:tcPr>
            <w:tcW w:w="3968" w:type="dxa"/>
            <w:shd w:val="clear" w:color="auto" w:fill="auto"/>
          </w:tcPr>
          <w:p w14:paraId="6125FBE8"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093DE32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64009EA"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1C9191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1AD390D2" w14:textId="77777777" w:rsidR="00784A32" w:rsidRPr="000670FE" w:rsidRDefault="00784A32" w:rsidP="00354887">
            <w:pPr>
              <w:pStyle w:val="TAC"/>
              <w:keepNext w:val="0"/>
              <w:keepLines w:val="0"/>
              <w:widowControl w:val="0"/>
            </w:pPr>
            <w:r w:rsidRPr="000670FE">
              <w:t>P</w:t>
            </w:r>
          </w:p>
        </w:tc>
      </w:tr>
      <w:tr w:rsidR="00784A32" w:rsidRPr="000670FE" w14:paraId="15DE6ABD" w14:textId="77777777" w:rsidTr="00354887">
        <w:tc>
          <w:tcPr>
            <w:tcW w:w="534" w:type="dxa"/>
            <w:shd w:val="clear" w:color="auto" w:fill="auto"/>
          </w:tcPr>
          <w:p w14:paraId="3DB88C33" w14:textId="77777777" w:rsidR="00784A32" w:rsidRPr="000670FE" w:rsidRDefault="00784A32" w:rsidP="00354887">
            <w:pPr>
              <w:pStyle w:val="TAC"/>
              <w:keepNext w:val="0"/>
              <w:keepLines w:val="0"/>
              <w:widowControl w:val="0"/>
            </w:pPr>
            <w:r w:rsidRPr="000670FE">
              <w:t>24</w:t>
            </w:r>
          </w:p>
        </w:tc>
        <w:tc>
          <w:tcPr>
            <w:tcW w:w="3968" w:type="dxa"/>
            <w:shd w:val="clear" w:color="auto" w:fill="auto"/>
          </w:tcPr>
          <w:p w14:paraId="6BE765FA" w14:textId="77777777" w:rsidR="00784A32" w:rsidRPr="000670FE" w:rsidRDefault="00784A32" w:rsidP="00354887">
            <w:pPr>
              <w:pStyle w:val="TAL"/>
              <w:keepNext w:val="0"/>
              <w:keepLines w:val="0"/>
              <w:widowControl w:val="0"/>
            </w:pPr>
            <w:r w:rsidRPr="000670FE">
              <w:t>Check: Does the UE (MCVideo client) notify the user that the emergency state has been successfully cancelled?</w:t>
            </w:r>
          </w:p>
          <w:p w14:paraId="274025C7"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2F603C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2FCDEBD"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9F9B787"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4C0278BB" w14:textId="77777777" w:rsidR="00784A32" w:rsidRPr="000670FE" w:rsidRDefault="00784A32" w:rsidP="00354887">
            <w:pPr>
              <w:pStyle w:val="TAC"/>
              <w:keepNext w:val="0"/>
              <w:keepLines w:val="0"/>
              <w:widowControl w:val="0"/>
            </w:pPr>
            <w:r w:rsidRPr="000670FE">
              <w:t>-</w:t>
            </w:r>
          </w:p>
        </w:tc>
      </w:tr>
      <w:tr w:rsidR="00784A32" w:rsidRPr="000670FE" w14:paraId="72B7D6FE" w14:textId="77777777" w:rsidTr="00354887">
        <w:trPr>
          <w:trHeight w:val="1691"/>
        </w:trPr>
        <w:tc>
          <w:tcPr>
            <w:tcW w:w="534" w:type="dxa"/>
            <w:shd w:val="clear" w:color="auto" w:fill="auto"/>
          </w:tcPr>
          <w:p w14:paraId="10B18F1C" w14:textId="77777777" w:rsidR="00784A32" w:rsidRPr="000670FE" w:rsidRDefault="00784A32" w:rsidP="00354887">
            <w:pPr>
              <w:pStyle w:val="TAC"/>
              <w:keepNext w:val="0"/>
              <w:keepLines w:val="0"/>
              <w:widowControl w:val="0"/>
            </w:pPr>
            <w:r w:rsidRPr="000670FE">
              <w:t>25</w:t>
            </w:r>
          </w:p>
        </w:tc>
        <w:tc>
          <w:tcPr>
            <w:tcW w:w="3968" w:type="dxa"/>
            <w:shd w:val="clear" w:color="auto" w:fill="auto"/>
          </w:tcPr>
          <w:p w14:paraId="06CBCC5D"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77777777" w:rsidR="00784A32" w:rsidRPr="000670FE" w:rsidRDefault="00784A32" w:rsidP="00354887">
            <w:pPr>
              <w:pStyle w:val="TAL"/>
              <w:keepNext w:val="0"/>
              <w:keepLines w:val="0"/>
              <w:widowControl w:val="0"/>
            </w:pPr>
            <w:r w:rsidRPr="000670FE">
              <w:rPr>
                <w:rFonts w:eastAsia="Calibri"/>
              </w:rPr>
              <w:t>NOTE: This action is expected to be done via a suitable implementation-dependent MMI.</w:t>
            </w:r>
          </w:p>
        </w:tc>
        <w:tc>
          <w:tcPr>
            <w:tcW w:w="708" w:type="dxa"/>
            <w:shd w:val="clear" w:color="auto" w:fill="auto"/>
          </w:tcPr>
          <w:p w14:paraId="67925F2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558C59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9A0FFB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07E921A" w14:textId="77777777" w:rsidR="00784A32" w:rsidRPr="000670FE" w:rsidRDefault="00784A32" w:rsidP="00354887">
            <w:pPr>
              <w:pStyle w:val="TAC"/>
              <w:keepNext w:val="0"/>
              <w:keepLines w:val="0"/>
              <w:widowControl w:val="0"/>
            </w:pPr>
            <w:r w:rsidRPr="000670FE">
              <w:t>-</w:t>
            </w:r>
          </w:p>
        </w:tc>
      </w:tr>
      <w:tr w:rsidR="00784A32" w:rsidRPr="000670FE" w14:paraId="403C173B" w14:textId="77777777" w:rsidTr="00354887">
        <w:tc>
          <w:tcPr>
            <w:tcW w:w="534" w:type="dxa"/>
            <w:shd w:val="clear" w:color="auto" w:fill="auto"/>
          </w:tcPr>
          <w:p w14:paraId="11BFCF87" w14:textId="77777777" w:rsidR="00784A32" w:rsidRPr="000670FE" w:rsidRDefault="00784A32" w:rsidP="00354887">
            <w:pPr>
              <w:pStyle w:val="TAC"/>
              <w:keepNext w:val="0"/>
              <w:keepLines w:val="0"/>
              <w:widowControl w:val="0"/>
            </w:pPr>
            <w:r w:rsidRPr="000670FE">
              <w:t>26</w:t>
            </w:r>
          </w:p>
        </w:tc>
        <w:tc>
          <w:tcPr>
            <w:tcW w:w="3968" w:type="dxa"/>
            <w:shd w:val="clear" w:color="auto" w:fill="auto"/>
          </w:tcPr>
          <w:p w14:paraId="06892E43"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B3C60B7"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6570DAC"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74B43402" w14:textId="77777777" w:rsidR="00784A32" w:rsidRPr="000670FE" w:rsidRDefault="00784A32" w:rsidP="00354887">
            <w:pPr>
              <w:pStyle w:val="TAC"/>
              <w:keepNext w:val="0"/>
              <w:keepLines w:val="0"/>
              <w:widowControl w:val="0"/>
            </w:pPr>
            <w:r w:rsidRPr="000670FE">
              <w:t>P</w:t>
            </w:r>
          </w:p>
        </w:tc>
      </w:tr>
      <w:tr w:rsidR="00784A32" w:rsidRPr="000670FE" w14:paraId="34F8F24E" w14:textId="77777777" w:rsidTr="00354887">
        <w:trPr>
          <w:trHeight w:val="359"/>
        </w:trPr>
        <w:tc>
          <w:tcPr>
            <w:tcW w:w="534" w:type="dxa"/>
            <w:shd w:val="clear" w:color="auto" w:fill="auto"/>
          </w:tcPr>
          <w:p w14:paraId="5C53F87D" w14:textId="77777777" w:rsidR="00784A32" w:rsidRPr="000670FE" w:rsidRDefault="00784A32" w:rsidP="00354887">
            <w:pPr>
              <w:pStyle w:val="TAC"/>
              <w:keepNext w:val="0"/>
              <w:keepLines w:val="0"/>
              <w:widowControl w:val="0"/>
            </w:pPr>
            <w:r w:rsidRPr="000670FE">
              <w:t>27</w:t>
            </w:r>
          </w:p>
        </w:tc>
        <w:tc>
          <w:tcPr>
            <w:tcW w:w="3968" w:type="dxa"/>
            <w:shd w:val="clear" w:color="auto" w:fill="auto"/>
          </w:tcPr>
          <w:p w14:paraId="1C70CD3F"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2E7EAAB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C677370"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37C4646F" w14:textId="77777777" w:rsidR="00784A32" w:rsidRPr="000670FE" w:rsidRDefault="00784A32" w:rsidP="00354887">
            <w:pPr>
              <w:pStyle w:val="TAC"/>
              <w:keepNext w:val="0"/>
              <w:keepLines w:val="0"/>
              <w:widowControl w:val="0"/>
            </w:pPr>
            <w:r w:rsidRPr="000670FE">
              <w:t xml:space="preserve">- </w:t>
            </w:r>
          </w:p>
        </w:tc>
        <w:tc>
          <w:tcPr>
            <w:tcW w:w="850" w:type="dxa"/>
            <w:shd w:val="clear" w:color="auto" w:fill="auto"/>
          </w:tcPr>
          <w:p w14:paraId="044DBA83" w14:textId="77777777" w:rsidR="00784A32" w:rsidRPr="000670FE" w:rsidRDefault="00784A32" w:rsidP="00354887">
            <w:pPr>
              <w:pStyle w:val="TAC"/>
              <w:keepNext w:val="0"/>
              <w:keepLines w:val="0"/>
              <w:widowControl w:val="0"/>
            </w:pPr>
            <w:r w:rsidRPr="000670FE">
              <w:t>-</w:t>
            </w:r>
          </w:p>
        </w:tc>
      </w:tr>
      <w:tr w:rsidR="00784A32" w:rsidRPr="000670FE" w14:paraId="40107F7B" w14:textId="77777777" w:rsidTr="00354887">
        <w:tc>
          <w:tcPr>
            <w:tcW w:w="534" w:type="dxa"/>
            <w:shd w:val="clear" w:color="auto" w:fill="auto"/>
          </w:tcPr>
          <w:p w14:paraId="4D747573" w14:textId="77777777" w:rsidR="00784A32" w:rsidRPr="000670FE" w:rsidRDefault="00784A32" w:rsidP="00354887">
            <w:pPr>
              <w:pStyle w:val="TAC"/>
              <w:keepNext w:val="0"/>
              <w:keepLines w:val="0"/>
              <w:widowControl w:val="0"/>
            </w:pPr>
            <w:r w:rsidRPr="000670FE">
              <w:t>28</w:t>
            </w:r>
          </w:p>
        </w:tc>
        <w:tc>
          <w:tcPr>
            <w:tcW w:w="3968" w:type="dxa"/>
            <w:shd w:val="clear" w:color="auto" w:fill="auto"/>
          </w:tcPr>
          <w:p w14:paraId="07CA91D3"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0149055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95EFBED"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BF38F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9DD0B8A" w14:textId="77777777" w:rsidR="00784A32" w:rsidRPr="000670FE" w:rsidRDefault="00784A32" w:rsidP="00354887">
            <w:pPr>
              <w:pStyle w:val="TAC"/>
              <w:keepNext w:val="0"/>
              <w:keepLines w:val="0"/>
              <w:widowControl w:val="0"/>
            </w:pPr>
            <w:r w:rsidRPr="000670FE">
              <w:t>-</w:t>
            </w:r>
          </w:p>
        </w:tc>
      </w:tr>
      <w:tr w:rsidR="00784A32" w:rsidRPr="000670FE" w14:paraId="40528A99" w14:textId="77777777" w:rsidTr="00354887">
        <w:tc>
          <w:tcPr>
            <w:tcW w:w="534" w:type="dxa"/>
            <w:shd w:val="clear" w:color="auto" w:fill="auto"/>
          </w:tcPr>
          <w:p w14:paraId="53F75D10" w14:textId="77777777" w:rsidR="00784A32" w:rsidRPr="000670FE" w:rsidRDefault="00784A32" w:rsidP="00354887">
            <w:pPr>
              <w:pStyle w:val="TAC"/>
              <w:keepNext w:val="0"/>
              <w:keepLines w:val="0"/>
              <w:widowControl w:val="0"/>
            </w:pPr>
            <w:r w:rsidRPr="000670FE">
              <w:t>29</w:t>
            </w:r>
          </w:p>
        </w:tc>
        <w:tc>
          <w:tcPr>
            <w:tcW w:w="3968" w:type="dxa"/>
            <w:shd w:val="clear" w:color="auto" w:fill="auto"/>
          </w:tcPr>
          <w:p w14:paraId="53B9FE4F"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215E123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0EC8E16"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7E13A2E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5C771E" w14:textId="77777777" w:rsidR="00784A32" w:rsidRPr="000670FE" w:rsidRDefault="00784A32" w:rsidP="00354887">
            <w:pPr>
              <w:pStyle w:val="TAC"/>
              <w:keepNext w:val="0"/>
              <w:keepLines w:val="0"/>
              <w:widowControl w:val="0"/>
            </w:pPr>
            <w:r w:rsidRPr="000670FE">
              <w:t>-</w:t>
            </w:r>
          </w:p>
        </w:tc>
      </w:tr>
      <w:tr w:rsidR="00784A32" w:rsidRPr="000670FE" w14:paraId="7A55365D" w14:textId="77777777" w:rsidTr="00354887">
        <w:tc>
          <w:tcPr>
            <w:tcW w:w="534" w:type="dxa"/>
            <w:shd w:val="clear" w:color="auto" w:fill="auto"/>
          </w:tcPr>
          <w:p w14:paraId="399BDB1C" w14:textId="77777777" w:rsidR="00784A32" w:rsidRPr="000670FE" w:rsidRDefault="00784A32" w:rsidP="00354887">
            <w:pPr>
              <w:pStyle w:val="TAC"/>
              <w:keepNext w:val="0"/>
              <w:keepLines w:val="0"/>
              <w:widowControl w:val="0"/>
            </w:pPr>
            <w:r w:rsidRPr="000670FE">
              <w:t>30</w:t>
            </w:r>
          </w:p>
        </w:tc>
        <w:tc>
          <w:tcPr>
            <w:tcW w:w="3968" w:type="dxa"/>
            <w:shd w:val="clear" w:color="auto" w:fill="auto"/>
          </w:tcPr>
          <w:p w14:paraId="2B319E9C"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299E8D8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2A953FB"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507A46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3A72DC" w14:textId="77777777" w:rsidR="00784A32" w:rsidRPr="000670FE" w:rsidRDefault="00784A32" w:rsidP="00354887">
            <w:pPr>
              <w:pStyle w:val="TAC"/>
              <w:keepNext w:val="0"/>
              <w:keepLines w:val="0"/>
              <w:widowControl w:val="0"/>
            </w:pPr>
            <w:r w:rsidRPr="000670FE">
              <w:t>-</w:t>
            </w:r>
          </w:p>
        </w:tc>
      </w:tr>
      <w:tr w:rsidR="00784A32" w:rsidRPr="000670FE" w14:paraId="414324C1" w14:textId="77777777" w:rsidTr="00354887">
        <w:tc>
          <w:tcPr>
            <w:tcW w:w="534" w:type="dxa"/>
            <w:shd w:val="clear" w:color="auto" w:fill="auto"/>
          </w:tcPr>
          <w:p w14:paraId="321382D3" w14:textId="77777777" w:rsidR="00784A32" w:rsidRPr="000670FE" w:rsidRDefault="00784A32" w:rsidP="00354887">
            <w:pPr>
              <w:pStyle w:val="TAC"/>
              <w:keepNext w:val="0"/>
              <w:keepLines w:val="0"/>
              <w:widowControl w:val="0"/>
            </w:pPr>
            <w:r w:rsidRPr="000670FE">
              <w:t>31</w:t>
            </w:r>
          </w:p>
        </w:tc>
        <w:tc>
          <w:tcPr>
            <w:tcW w:w="3968" w:type="dxa"/>
            <w:shd w:val="clear" w:color="auto" w:fill="auto"/>
          </w:tcPr>
          <w:p w14:paraId="318EA801"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48CFEF8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C25CF1C"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1874BAE"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E6EF1E8" w14:textId="77777777" w:rsidR="00784A32" w:rsidRPr="000670FE" w:rsidRDefault="00784A32" w:rsidP="00354887">
            <w:pPr>
              <w:pStyle w:val="TAC"/>
              <w:keepNext w:val="0"/>
              <w:keepLines w:val="0"/>
              <w:widowControl w:val="0"/>
            </w:pPr>
            <w:r w:rsidRPr="000670FE">
              <w:t>P</w:t>
            </w:r>
          </w:p>
        </w:tc>
      </w:tr>
      <w:tr w:rsidR="00784A32" w:rsidRPr="000670FE" w14:paraId="29F81757" w14:textId="77777777" w:rsidTr="00354887">
        <w:tc>
          <w:tcPr>
            <w:tcW w:w="534" w:type="dxa"/>
            <w:shd w:val="clear" w:color="auto" w:fill="auto"/>
          </w:tcPr>
          <w:p w14:paraId="47E5CC64" w14:textId="77777777" w:rsidR="00784A32" w:rsidRPr="000670FE" w:rsidRDefault="00784A32" w:rsidP="00354887">
            <w:pPr>
              <w:pStyle w:val="TAC"/>
              <w:keepNext w:val="0"/>
              <w:keepLines w:val="0"/>
              <w:widowControl w:val="0"/>
            </w:pPr>
            <w:r w:rsidRPr="000670FE">
              <w:t>32</w:t>
            </w:r>
          </w:p>
        </w:tc>
        <w:tc>
          <w:tcPr>
            <w:tcW w:w="3968" w:type="dxa"/>
            <w:shd w:val="clear" w:color="auto" w:fill="auto"/>
          </w:tcPr>
          <w:p w14:paraId="55DEEEB8" w14:textId="77777777" w:rsidR="00784A32" w:rsidRPr="000670FE" w:rsidRDefault="00784A32" w:rsidP="00354887">
            <w:pPr>
              <w:pStyle w:val="TAL"/>
              <w:keepNext w:val="0"/>
              <w:keepLines w:val="0"/>
              <w:widowControl w:val="0"/>
            </w:pPr>
            <w:r w:rsidRPr="000670FE">
              <w:t>Check: Does the UE (MCVideo client) notify the user that the Imminent Peril Chat Group Call has been successfully established?</w:t>
            </w:r>
          </w:p>
          <w:p w14:paraId="6478F33D"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0F1868A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674251D"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0C09DD5"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1873B51F" w14:textId="77777777" w:rsidR="00784A32" w:rsidRPr="000670FE" w:rsidRDefault="00784A32" w:rsidP="00354887">
            <w:pPr>
              <w:pStyle w:val="TAC"/>
              <w:keepNext w:val="0"/>
              <w:keepLines w:val="0"/>
              <w:widowControl w:val="0"/>
            </w:pPr>
            <w:r w:rsidRPr="000670FE">
              <w:t>P</w:t>
            </w:r>
          </w:p>
        </w:tc>
      </w:tr>
      <w:tr w:rsidR="00784A32" w:rsidRPr="000670FE" w14:paraId="72E2B2C1" w14:textId="77777777" w:rsidTr="00354887">
        <w:tc>
          <w:tcPr>
            <w:tcW w:w="534" w:type="dxa"/>
            <w:shd w:val="clear" w:color="auto" w:fill="auto"/>
          </w:tcPr>
          <w:p w14:paraId="2DA43D79" w14:textId="77777777" w:rsidR="00784A32" w:rsidRPr="000670FE" w:rsidRDefault="00784A32" w:rsidP="00354887">
            <w:pPr>
              <w:pStyle w:val="TAC"/>
              <w:keepNext w:val="0"/>
              <w:keepLines w:val="0"/>
              <w:widowControl w:val="0"/>
            </w:pPr>
            <w:r w:rsidRPr="000670FE">
              <w:t>33</w:t>
            </w:r>
          </w:p>
        </w:tc>
        <w:tc>
          <w:tcPr>
            <w:tcW w:w="3968" w:type="dxa"/>
            <w:shd w:val="clear" w:color="auto" w:fill="auto"/>
          </w:tcPr>
          <w:p w14:paraId="10D70EC5" w14:textId="77777777" w:rsidR="00784A32" w:rsidRPr="000670FE" w:rsidRDefault="00784A32" w:rsidP="00354887">
            <w:pPr>
              <w:pStyle w:val="TAL"/>
              <w:keepNext w:val="0"/>
              <w:keepLines w:val="0"/>
              <w:widowControl w:val="0"/>
            </w:pPr>
            <w:r w:rsidRPr="000670FE">
              <w:t>Make the MCVideo User downgrade the Imminent Peril Chat Group session.</w:t>
            </w:r>
          </w:p>
          <w:p w14:paraId="255E5DCE"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041713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9A037F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29016C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CC5FF5F" w14:textId="77777777" w:rsidR="00784A32" w:rsidRPr="000670FE" w:rsidRDefault="00784A32" w:rsidP="00354887">
            <w:pPr>
              <w:pStyle w:val="TAC"/>
              <w:keepNext w:val="0"/>
              <w:keepLines w:val="0"/>
              <w:widowControl w:val="0"/>
            </w:pPr>
            <w:r w:rsidRPr="000670FE">
              <w:t>-</w:t>
            </w:r>
          </w:p>
        </w:tc>
      </w:tr>
      <w:tr w:rsidR="00784A32" w:rsidRPr="000670FE" w14:paraId="1EC61F3E" w14:textId="77777777" w:rsidTr="00354887">
        <w:tc>
          <w:tcPr>
            <w:tcW w:w="534" w:type="dxa"/>
            <w:shd w:val="clear" w:color="auto" w:fill="auto"/>
          </w:tcPr>
          <w:p w14:paraId="7DF08EBF" w14:textId="77777777" w:rsidR="00784A32" w:rsidRPr="000670FE" w:rsidRDefault="00784A32" w:rsidP="00354887">
            <w:pPr>
              <w:pStyle w:val="TAC"/>
              <w:keepNext w:val="0"/>
              <w:keepLines w:val="0"/>
              <w:widowControl w:val="0"/>
            </w:pPr>
            <w:r w:rsidRPr="000670FE">
              <w:t>34</w:t>
            </w:r>
          </w:p>
        </w:tc>
        <w:tc>
          <w:tcPr>
            <w:tcW w:w="3968" w:type="dxa"/>
            <w:shd w:val="clear" w:color="auto" w:fill="auto"/>
          </w:tcPr>
          <w:p w14:paraId="10A12050"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downgrade the Imminent Peril state?</w:t>
            </w:r>
          </w:p>
        </w:tc>
        <w:tc>
          <w:tcPr>
            <w:tcW w:w="708" w:type="dxa"/>
            <w:shd w:val="clear" w:color="auto" w:fill="auto"/>
          </w:tcPr>
          <w:p w14:paraId="10615856"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186825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043AFDB"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FBE3362" w14:textId="77777777" w:rsidR="00784A32" w:rsidRPr="000670FE" w:rsidRDefault="00784A32" w:rsidP="00354887">
            <w:pPr>
              <w:pStyle w:val="TAC"/>
              <w:keepNext w:val="0"/>
              <w:keepLines w:val="0"/>
              <w:widowControl w:val="0"/>
            </w:pPr>
            <w:r w:rsidRPr="000670FE">
              <w:t>P</w:t>
            </w:r>
          </w:p>
        </w:tc>
      </w:tr>
      <w:tr w:rsidR="00784A32" w:rsidRPr="000670FE" w14:paraId="36E4AE11" w14:textId="77777777" w:rsidTr="00354887">
        <w:tc>
          <w:tcPr>
            <w:tcW w:w="534" w:type="dxa"/>
            <w:shd w:val="clear" w:color="auto" w:fill="auto"/>
          </w:tcPr>
          <w:p w14:paraId="31A94738" w14:textId="77777777" w:rsidR="00784A32" w:rsidRPr="000670FE" w:rsidRDefault="00784A32" w:rsidP="00354887">
            <w:pPr>
              <w:pStyle w:val="TAC"/>
              <w:keepNext w:val="0"/>
              <w:keepLines w:val="0"/>
              <w:widowControl w:val="0"/>
            </w:pPr>
            <w:r w:rsidRPr="000670FE">
              <w:t>35</w:t>
            </w:r>
          </w:p>
        </w:tc>
        <w:tc>
          <w:tcPr>
            <w:tcW w:w="3968" w:type="dxa"/>
            <w:shd w:val="clear" w:color="auto" w:fill="auto"/>
          </w:tcPr>
          <w:p w14:paraId="461E03F0"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0889EACD"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E01816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ACF335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9F0D33D" w14:textId="77777777" w:rsidR="00784A32" w:rsidRPr="000670FE" w:rsidRDefault="00784A32" w:rsidP="00354887">
            <w:pPr>
              <w:pStyle w:val="TAC"/>
              <w:keepNext w:val="0"/>
              <w:keepLines w:val="0"/>
              <w:widowControl w:val="0"/>
            </w:pPr>
            <w:r w:rsidRPr="000670FE">
              <w:t>-</w:t>
            </w:r>
          </w:p>
        </w:tc>
      </w:tr>
      <w:tr w:rsidR="00784A32" w:rsidRPr="000670FE" w14:paraId="7493710A" w14:textId="77777777" w:rsidTr="00354887">
        <w:tc>
          <w:tcPr>
            <w:tcW w:w="534" w:type="dxa"/>
            <w:shd w:val="clear" w:color="auto" w:fill="auto"/>
          </w:tcPr>
          <w:p w14:paraId="7DF69305" w14:textId="77777777" w:rsidR="00784A32" w:rsidRPr="000670FE" w:rsidRDefault="00784A32" w:rsidP="00354887">
            <w:pPr>
              <w:pStyle w:val="TAC"/>
              <w:keepNext w:val="0"/>
              <w:keepLines w:val="0"/>
              <w:widowControl w:val="0"/>
            </w:pPr>
            <w:r w:rsidRPr="000670FE">
              <w:t>36</w:t>
            </w:r>
          </w:p>
        </w:tc>
        <w:tc>
          <w:tcPr>
            <w:tcW w:w="3968" w:type="dxa"/>
            <w:shd w:val="clear" w:color="auto" w:fill="auto"/>
          </w:tcPr>
          <w:p w14:paraId="777326A4"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179E5D4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16D8F2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31A095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8E5023C" w14:textId="77777777" w:rsidR="00784A32" w:rsidRPr="000670FE" w:rsidRDefault="00784A32" w:rsidP="00354887">
            <w:pPr>
              <w:pStyle w:val="TAC"/>
              <w:keepNext w:val="0"/>
              <w:keepLines w:val="0"/>
              <w:widowControl w:val="0"/>
            </w:pPr>
            <w:r w:rsidRPr="000670FE">
              <w:t>-</w:t>
            </w:r>
          </w:p>
        </w:tc>
      </w:tr>
      <w:tr w:rsidR="00784A32" w:rsidRPr="000670FE" w14:paraId="0B864407" w14:textId="77777777" w:rsidTr="00354887">
        <w:tc>
          <w:tcPr>
            <w:tcW w:w="534" w:type="dxa"/>
            <w:shd w:val="clear" w:color="auto" w:fill="auto"/>
          </w:tcPr>
          <w:p w14:paraId="57648424" w14:textId="77777777" w:rsidR="00784A32" w:rsidRPr="000670FE" w:rsidDel="00A8510E" w:rsidRDefault="00784A32" w:rsidP="00354887">
            <w:pPr>
              <w:pStyle w:val="TAC"/>
              <w:keepNext w:val="0"/>
              <w:keepLines w:val="0"/>
              <w:widowControl w:val="0"/>
            </w:pPr>
            <w:r w:rsidRPr="000670FE">
              <w:t>37</w:t>
            </w:r>
          </w:p>
        </w:tc>
        <w:tc>
          <w:tcPr>
            <w:tcW w:w="3968" w:type="dxa"/>
            <w:shd w:val="clear" w:color="auto" w:fill="auto"/>
          </w:tcPr>
          <w:p w14:paraId="462E4E7E"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7986037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3F3E2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06401CE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4A0E536" w14:textId="77777777" w:rsidR="00784A32" w:rsidRPr="000670FE" w:rsidRDefault="00784A32" w:rsidP="00354887">
            <w:pPr>
              <w:pStyle w:val="TAC"/>
              <w:keepNext w:val="0"/>
              <w:keepLines w:val="0"/>
              <w:widowControl w:val="0"/>
            </w:pPr>
            <w:r w:rsidRPr="000670FE">
              <w:t>-</w:t>
            </w:r>
          </w:p>
        </w:tc>
      </w:tr>
      <w:tr w:rsidR="00784A32" w:rsidRPr="000670FE" w14:paraId="06F431DB" w14:textId="77777777" w:rsidTr="00354887">
        <w:tc>
          <w:tcPr>
            <w:tcW w:w="534" w:type="dxa"/>
            <w:shd w:val="clear" w:color="auto" w:fill="auto"/>
          </w:tcPr>
          <w:p w14:paraId="38EC7A3D" w14:textId="77777777" w:rsidR="00784A32" w:rsidRPr="000670FE" w:rsidRDefault="00784A32" w:rsidP="00354887">
            <w:pPr>
              <w:pStyle w:val="TAC"/>
              <w:keepNext w:val="0"/>
              <w:keepLines w:val="0"/>
              <w:widowControl w:val="0"/>
            </w:pPr>
            <w:r w:rsidRPr="000670FE">
              <w:t>38</w:t>
            </w:r>
          </w:p>
        </w:tc>
        <w:tc>
          <w:tcPr>
            <w:tcW w:w="3968" w:type="dxa"/>
            <w:shd w:val="clear" w:color="auto" w:fill="auto"/>
          </w:tcPr>
          <w:p w14:paraId="631A4AC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02B2AAB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B4C6888"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5D52DD6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F04D1DF" w14:textId="77777777" w:rsidR="00784A32" w:rsidRPr="000670FE" w:rsidRDefault="00784A32" w:rsidP="00354887">
            <w:pPr>
              <w:pStyle w:val="TAC"/>
              <w:keepNext w:val="0"/>
              <w:keepLines w:val="0"/>
              <w:widowControl w:val="0"/>
            </w:pPr>
            <w:r w:rsidRPr="000670FE">
              <w:t>-</w:t>
            </w:r>
          </w:p>
        </w:tc>
      </w:tr>
      <w:tr w:rsidR="00784A32" w:rsidRPr="000670FE" w14:paraId="1E5A8A4B" w14:textId="77777777" w:rsidTr="00354887">
        <w:tc>
          <w:tcPr>
            <w:tcW w:w="534" w:type="dxa"/>
            <w:shd w:val="clear" w:color="auto" w:fill="auto"/>
          </w:tcPr>
          <w:p w14:paraId="612949DE" w14:textId="77777777" w:rsidR="00784A32" w:rsidRPr="000670FE" w:rsidRDefault="00784A32" w:rsidP="00354887">
            <w:pPr>
              <w:pStyle w:val="TAC"/>
              <w:keepNext w:val="0"/>
              <w:keepLines w:val="0"/>
              <w:widowControl w:val="0"/>
            </w:pPr>
            <w:r w:rsidRPr="000670FE">
              <w:t>39</w:t>
            </w:r>
          </w:p>
        </w:tc>
        <w:tc>
          <w:tcPr>
            <w:tcW w:w="3968" w:type="dxa"/>
            <w:shd w:val="clear" w:color="auto" w:fill="auto"/>
          </w:tcPr>
          <w:p w14:paraId="0803A30B"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0E9284DC"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FFB7AD"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5E3633D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06F0688" w14:textId="77777777" w:rsidR="00784A32" w:rsidRPr="000670FE" w:rsidRDefault="00784A32" w:rsidP="00354887">
            <w:pPr>
              <w:pStyle w:val="TAC"/>
              <w:keepNext w:val="0"/>
              <w:keepLines w:val="0"/>
              <w:widowControl w:val="0"/>
            </w:pPr>
            <w:r w:rsidRPr="000670FE">
              <w:t>P</w:t>
            </w:r>
          </w:p>
        </w:tc>
      </w:tr>
      <w:tr w:rsidR="00784A32" w:rsidRPr="000670FE" w14:paraId="7DA2F9E3" w14:textId="77777777" w:rsidTr="00354887">
        <w:trPr>
          <w:trHeight w:val="899"/>
        </w:trPr>
        <w:tc>
          <w:tcPr>
            <w:tcW w:w="534" w:type="dxa"/>
            <w:shd w:val="clear" w:color="auto" w:fill="auto"/>
          </w:tcPr>
          <w:p w14:paraId="12780E87" w14:textId="77777777" w:rsidR="00784A32" w:rsidRPr="000670FE" w:rsidRDefault="00784A32" w:rsidP="00354887">
            <w:pPr>
              <w:pStyle w:val="TAC"/>
              <w:keepNext w:val="0"/>
              <w:keepLines w:val="0"/>
              <w:widowControl w:val="0"/>
            </w:pPr>
            <w:r w:rsidRPr="000670FE">
              <w:t>40</w:t>
            </w:r>
          </w:p>
        </w:tc>
        <w:tc>
          <w:tcPr>
            <w:tcW w:w="3968" w:type="dxa"/>
            <w:shd w:val="clear" w:color="auto" w:fill="auto"/>
          </w:tcPr>
          <w:p w14:paraId="22D21C20" w14:textId="77777777" w:rsidR="00784A32" w:rsidRPr="000670FE" w:rsidRDefault="00784A32" w:rsidP="00354887">
            <w:pPr>
              <w:pStyle w:val="TAL"/>
              <w:keepNext w:val="0"/>
              <w:keepLines w:val="0"/>
              <w:widowControl w:val="0"/>
            </w:pPr>
            <w:r w:rsidRPr="000670FE">
              <w:t>Check: Does the UE (MCVideo client) notify the user that the Imminent Peril Call has been successfully cancelled?</w:t>
            </w:r>
          </w:p>
          <w:p w14:paraId="718DAB3F"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62EF95D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54EA1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0A48385"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425623AA" w14:textId="77777777" w:rsidR="00784A32" w:rsidRPr="000670FE" w:rsidRDefault="00784A32" w:rsidP="00354887">
            <w:pPr>
              <w:pStyle w:val="TAC"/>
              <w:keepNext w:val="0"/>
              <w:keepLines w:val="0"/>
              <w:widowControl w:val="0"/>
            </w:pPr>
            <w:r w:rsidRPr="000670FE">
              <w:t>P</w:t>
            </w:r>
          </w:p>
        </w:tc>
      </w:tr>
      <w:tr w:rsidR="00784A32" w:rsidRPr="000670FE" w14:paraId="12D55FC4" w14:textId="77777777" w:rsidTr="00354887">
        <w:tc>
          <w:tcPr>
            <w:tcW w:w="534" w:type="dxa"/>
            <w:shd w:val="clear" w:color="auto" w:fill="auto"/>
          </w:tcPr>
          <w:p w14:paraId="7059698E" w14:textId="77777777" w:rsidR="00784A32" w:rsidRPr="000670FE" w:rsidRDefault="00784A32" w:rsidP="00354887">
            <w:pPr>
              <w:pStyle w:val="TAC"/>
              <w:keepNext w:val="0"/>
              <w:keepLines w:val="0"/>
              <w:widowControl w:val="0"/>
            </w:pPr>
            <w:r w:rsidRPr="000670FE">
              <w:t>41</w:t>
            </w:r>
          </w:p>
        </w:tc>
        <w:tc>
          <w:tcPr>
            <w:tcW w:w="3968" w:type="dxa"/>
            <w:shd w:val="clear" w:color="auto" w:fill="auto"/>
          </w:tcPr>
          <w:p w14:paraId="31336299" w14:textId="77777777" w:rsidR="00784A32" w:rsidRPr="000670FE" w:rsidRDefault="00784A32" w:rsidP="00354887">
            <w:pPr>
              <w:pStyle w:val="TAL"/>
              <w:keepNext w:val="0"/>
              <w:keepLines w:val="0"/>
              <w:widowControl w:val="0"/>
            </w:pPr>
            <w:r w:rsidRPr="000670FE">
              <w:t>Make the MCVideo User request to release Transmission Control.</w:t>
            </w:r>
          </w:p>
          <w:p w14:paraId="1B5A64B8"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75D6B83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965F9DC"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2F4BB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9782FF9" w14:textId="77777777" w:rsidR="00784A32" w:rsidRPr="000670FE" w:rsidRDefault="00784A32" w:rsidP="00354887">
            <w:pPr>
              <w:pStyle w:val="TAC"/>
              <w:keepNext w:val="0"/>
              <w:keepLines w:val="0"/>
              <w:widowControl w:val="0"/>
            </w:pPr>
            <w:r w:rsidRPr="000670FE">
              <w:t>-</w:t>
            </w:r>
          </w:p>
        </w:tc>
      </w:tr>
      <w:tr w:rsidR="00784A32" w:rsidRPr="000670FE" w14:paraId="63E471B3" w14:textId="77777777" w:rsidTr="00354887">
        <w:tc>
          <w:tcPr>
            <w:tcW w:w="534" w:type="dxa"/>
            <w:shd w:val="clear" w:color="auto" w:fill="auto"/>
          </w:tcPr>
          <w:p w14:paraId="1EC7A2DE" w14:textId="77777777" w:rsidR="00784A32" w:rsidRPr="000670FE" w:rsidRDefault="00784A32" w:rsidP="00354887">
            <w:pPr>
              <w:pStyle w:val="TAC"/>
              <w:keepNext w:val="0"/>
              <w:keepLines w:val="0"/>
              <w:widowControl w:val="0"/>
            </w:pPr>
            <w:r w:rsidRPr="000670FE">
              <w:t>42</w:t>
            </w:r>
          </w:p>
        </w:tc>
        <w:tc>
          <w:tcPr>
            <w:tcW w:w="3968" w:type="dxa"/>
            <w:shd w:val="clear" w:color="auto" w:fill="auto"/>
          </w:tcPr>
          <w:p w14:paraId="6BBFEF1E" w14:textId="77777777" w:rsidR="00784A32" w:rsidRPr="000670FE" w:rsidRDefault="00784A32" w:rsidP="00354887">
            <w:pPr>
              <w:pStyle w:val="TAL"/>
              <w:keepNext w:val="0"/>
              <w:keepLines w:val="0"/>
              <w:widowControl w:val="0"/>
            </w:pPr>
            <w:r w:rsidRPr="000670FE">
              <w:t>Check: Does the UE (MCVideo Client) send a Transmission End Request to terminate the Group Chat Call?</w:t>
            </w:r>
          </w:p>
        </w:tc>
        <w:tc>
          <w:tcPr>
            <w:tcW w:w="708" w:type="dxa"/>
            <w:shd w:val="clear" w:color="auto" w:fill="auto"/>
          </w:tcPr>
          <w:p w14:paraId="3D45554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7E43BC3"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79D57490"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0CE5B885" w14:textId="77777777" w:rsidR="00784A32" w:rsidRPr="000670FE" w:rsidRDefault="00784A32" w:rsidP="00354887">
            <w:pPr>
              <w:pStyle w:val="TAC"/>
              <w:keepNext w:val="0"/>
              <w:keepLines w:val="0"/>
              <w:widowControl w:val="0"/>
            </w:pPr>
            <w:r w:rsidRPr="000670FE">
              <w:t>P</w:t>
            </w:r>
          </w:p>
        </w:tc>
      </w:tr>
      <w:tr w:rsidR="00784A32" w:rsidRPr="000670FE" w14:paraId="4B2C9C1B" w14:textId="77777777" w:rsidTr="00354887">
        <w:tc>
          <w:tcPr>
            <w:tcW w:w="534" w:type="dxa"/>
            <w:shd w:val="clear" w:color="auto" w:fill="auto"/>
          </w:tcPr>
          <w:p w14:paraId="4DEAC062" w14:textId="77777777" w:rsidR="00784A32" w:rsidRPr="000670FE" w:rsidRDefault="00784A32" w:rsidP="00354887">
            <w:pPr>
              <w:pStyle w:val="TAC"/>
              <w:keepNext w:val="0"/>
              <w:keepLines w:val="0"/>
              <w:widowControl w:val="0"/>
            </w:pPr>
            <w:r w:rsidRPr="000670FE">
              <w:t>43</w:t>
            </w:r>
          </w:p>
        </w:tc>
        <w:tc>
          <w:tcPr>
            <w:tcW w:w="3968" w:type="dxa"/>
            <w:shd w:val="clear" w:color="auto" w:fill="auto"/>
          </w:tcPr>
          <w:p w14:paraId="41E36012" w14:textId="77777777" w:rsidR="00784A32" w:rsidRPr="000670FE" w:rsidRDefault="00784A32" w:rsidP="00354887">
            <w:pPr>
              <w:pStyle w:val="TAL"/>
              <w:keepNext w:val="0"/>
              <w:keepLines w:val="0"/>
              <w:widowControl w:val="0"/>
            </w:pPr>
            <w:r w:rsidRPr="000670FE">
              <w:t>The SS (MCVideo Server) sends a Transmission End Response message.</w:t>
            </w:r>
          </w:p>
        </w:tc>
        <w:tc>
          <w:tcPr>
            <w:tcW w:w="708" w:type="dxa"/>
            <w:shd w:val="clear" w:color="auto" w:fill="auto"/>
          </w:tcPr>
          <w:p w14:paraId="4AE95EA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5E18E93"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6927900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DCDCC8A" w14:textId="77777777" w:rsidR="00784A32" w:rsidRPr="000670FE" w:rsidRDefault="00784A32" w:rsidP="00354887">
            <w:pPr>
              <w:pStyle w:val="TAC"/>
              <w:keepNext w:val="0"/>
              <w:keepLines w:val="0"/>
              <w:widowControl w:val="0"/>
            </w:pPr>
            <w:r w:rsidRPr="000670FE">
              <w:t>-</w:t>
            </w:r>
          </w:p>
        </w:tc>
      </w:tr>
      <w:tr w:rsidR="00784A32" w:rsidRPr="000670FE" w14:paraId="5F458AE7" w14:textId="77777777" w:rsidTr="00354887">
        <w:tc>
          <w:tcPr>
            <w:tcW w:w="534" w:type="dxa"/>
            <w:shd w:val="clear" w:color="auto" w:fill="auto"/>
          </w:tcPr>
          <w:p w14:paraId="096D86B6" w14:textId="77777777" w:rsidR="00784A32" w:rsidRPr="000670FE" w:rsidRDefault="00784A32" w:rsidP="00354887">
            <w:pPr>
              <w:pStyle w:val="TAC"/>
              <w:keepNext w:val="0"/>
              <w:keepLines w:val="0"/>
              <w:widowControl w:val="0"/>
            </w:pPr>
            <w:r w:rsidRPr="000670FE">
              <w:t>44</w:t>
            </w:r>
          </w:p>
        </w:tc>
        <w:tc>
          <w:tcPr>
            <w:tcW w:w="3968" w:type="dxa"/>
            <w:shd w:val="clear" w:color="auto" w:fill="auto"/>
          </w:tcPr>
          <w:p w14:paraId="49D5B1DC"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2615122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167063E"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38672D59"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9438B57" w14:textId="77777777" w:rsidR="00784A32" w:rsidRPr="000670FE" w:rsidRDefault="00784A32" w:rsidP="00354887">
            <w:pPr>
              <w:pStyle w:val="TAC"/>
              <w:keepNext w:val="0"/>
              <w:keepLines w:val="0"/>
              <w:widowControl w:val="0"/>
            </w:pPr>
            <w:r w:rsidRPr="000670FE">
              <w:t>P</w:t>
            </w:r>
          </w:p>
        </w:tc>
      </w:tr>
      <w:tr w:rsidR="00784A32" w:rsidRPr="000670FE" w14:paraId="6413313B" w14:textId="77777777" w:rsidTr="00354887">
        <w:tc>
          <w:tcPr>
            <w:tcW w:w="534" w:type="dxa"/>
            <w:shd w:val="clear" w:color="auto" w:fill="auto"/>
          </w:tcPr>
          <w:p w14:paraId="09EEBB41" w14:textId="77777777" w:rsidR="00784A32" w:rsidRPr="000670FE" w:rsidRDefault="00784A32" w:rsidP="00354887">
            <w:pPr>
              <w:pStyle w:val="TAC"/>
              <w:keepNext w:val="0"/>
              <w:keepLines w:val="0"/>
              <w:widowControl w:val="0"/>
            </w:pPr>
            <w:r w:rsidRPr="000670FE">
              <w:t>45</w:t>
            </w:r>
          </w:p>
        </w:tc>
        <w:tc>
          <w:tcPr>
            <w:tcW w:w="3968" w:type="dxa"/>
            <w:shd w:val="clear" w:color="auto" w:fill="auto"/>
          </w:tcPr>
          <w:p w14:paraId="26925F57" w14:textId="77777777" w:rsidR="00784A32" w:rsidRPr="000670FE" w:rsidRDefault="00784A32" w:rsidP="00354887">
            <w:pPr>
              <w:pStyle w:val="TAL"/>
              <w:keepNext w:val="0"/>
              <w:keepLines w:val="0"/>
              <w:widowControl w:val="0"/>
            </w:pPr>
            <w:r w:rsidRPr="000670FE">
              <w:t>The SS (MCVideo Server) sends a Transmission Idle message.</w:t>
            </w:r>
          </w:p>
        </w:tc>
        <w:tc>
          <w:tcPr>
            <w:tcW w:w="708" w:type="dxa"/>
            <w:shd w:val="clear" w:color="auto" w:fill="auto"/>
          </w:tcPr>
          <w:p w14:paraId="5860655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51BD708"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814F20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9598C8" w14:textId="77777777" w:rsidR="00784A32" w:rsidRPr="000670FE" w:rsidRDefault="00784A32" w:rsidP="00354887">
            <w:pPr>
              <w:pStyle w:val="TAC"/>
              <w:keepNext w:val="0"/>
              <w:keepLines w:val="0"/>
              <w:widowControl w:val="0"/>
            </w:pPr>
            <w:r w:rsidRPr="000670FE">
              <w:t>-</w:t>
            </w:r>
          </w:p>
        </w:tc>
      </w:tr>
      <w:tr w:rsidR="00784A32" w:rsidRPr="000670FE" w14:paraId="338FC358" w14:textId="77777777" w:rsidTr="00354887">
        <w:tc>
          <w:tcPr>
            <w:tcW w:w="534" w:type="dxa"/>
            <w:shd w:val="clear" w:color="auto" w:fill="auto"/>
          </w:tcPr>
          <w:p w14:paraId="4F5498F2" w14:textId="77777777" w:rsidR="00784A32" w:rsidRPr="000670FE" w:rsidDel="00A8510E" w:rsidRDefault="00784A32" w:rsidP="00354887">
            <w:pPr>
              <w:pStyle w:val="TAC"/>
              <w:keepNext w:val="0"/>
              <w:keepLines w:val="0"/>
              <w:widowControl w:val="0"/>
            </w:pPr>
            <w:r w:rsidRPr="000670FE">
              <w:t>46</w:t>
            </w:r>
          </w:p>
        </w:tc>
        <w:tc>
          <w:tcPr>
            <w:tcW w:w="3968" w:type="dxa"/>
            <w:shd w:val="clear" w:color="auto" w:fill="auto"/>
          </w:tcPr>
          <w:p w14:paraId="7B7C670F" w14:textId="77777777" w:rsidR="00784A32" w:rsidRPr="000670FE" w:rsidRDefault="00784A32" w:rsidP="00354887">
            <w:pPr>
              <w:pStyle w:val="TAL"/>
              <w:keepNext w:val="0"/>
              <w:keepLines w:val="0"/>
              <w:widowControl w:val="0"/>
            </w:pPr>
            <w:r w:rsidRPr="000670FE">
              <w:t>Make the MCVideo User request to end the Chat Group Call.</w:t>
            </w:r>
          </w:p>
          <w:p w14:paraId="6E8AA0E9"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74BEB3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68BEF2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16298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E782E2A" w14:textId="77777777" w:rsidR="00784A32" w:rsidRPr="000670FE" w:rsidRDefault="00784A32" w:rsidP="00354887">
            <w:pPr>
              <w:pStyle w:val="TAC"/>
              <w:keepNext w:val="0"/>
              <w:keepLines w:val="0"/>
              <w:widowControl w:val="0"/>
            </w:pPr>
            <w:r w:rsidRPr="000670FE">
              <w:t>-</w:t>
            </w:r>
          </w:p>
        </w:tc>
      </w:tr>
      <w:tr w:rsidR="00784A32" w:rsidRPr="000670FE" w14:paraId="17BD0D0A" w14:textId="77777777" w:rsidTr="00354887">
        <w:tc>
          <w:tcPr>
            <w:tcW w:w="534" w:type="dxa"/>
            <w:shd w:val="clear" w:color="auto" w:fill="auto"/>
          </w:tcPr>
          <w:p w14:paraId="2D45E8C0" w14:textId="77777777" w:rsidR="00784A32" w:rsidRPr="000670FE" w:rsidRDefault="00784A32" w:rsidP="00354887">
            <w:pPr>
              <w:pStyle w:val="TAC"/>
              <w:keepNext w:val="0"/>
              <w:keepLines w:val="0"/>
              <w:widowControl w:val="0"/>
            </w:pPr>
            <w:r w:rsidRPr="000670FE">
              <w:t>47</w:t>
            </w:r>
          </w:p>
        </w:tc>
        <w:tc>
          <w:tcPr>
            <w:tcW w:w="3968" w:type="dxa"/>
            <w:shd w:val="clear" w:color="auto" w:fill="auto"/>
          </w:tcPr>
          <w:p w14:paraId="6DFEE929"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6743BAC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C628D36"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5BD02DAD" w14:textId="77777777" w:rsidR="00784A32" w:rsidRPr="000670FE" w:rsidRDefault="00784A32" w:rsidP="00354887">
            <w:pPr>
              <w:pStyle w:val="TAC"/>
              <w:keepNext w:val="0"/>
              <w:keepLines w:val="0"/>
              <w:widowControl w:val="0"/>
            </w:pPr>
            <w:r w:rsidRPr="000670FE">
              <w:t>7</w:t>
            </w:r>
          </w:p>
        </w:tc>
        <w:tc>
          <w:tcPr>
            <w:tcW w:w="850" w:type="dxa"/>
            <w:shd w:val="clear" w:color="auto" w:fill="auto"/>
          </w:tcPr>
          <w:p w14:paraId="5C75369D" w14:textId="77777777" w:rsidR="00784A32" w:rsidRPr="000670FE" w:rsidRDefault="00784A32" w:rsidP="00354887">
            <w:pPr>
              <w:pStyle w:val="TAC"/>
              <w:keepNext w:val="0"/>
              <w:keepLines w:val="0"/>
              <w:widowControl w:val="0"/>
            </w:pPr>
            <w:r w:rsidRPr="000670FE">
              <w:t>P</w:t>
            </w:r>
          </w:p>
        </w:tc>
      </w:tr>
      <w:tr w:rsidR="00784A32" w:rsidRPr="000670FE" w14:paraId="4B3D9A57" w14:textId="77777777" w:rsidTr="00354887">
        <w:tc>
          <w:tcPr>
            <w:tcW w:w="534" w:type="dxa"/>
            <w:shd w:val="clear" w:color="auto" w:fill="auto"/>
          </w:tcPr>
          <w:p w14:paraId="4AA9F09B" w14:textId="77777777" w:rsidR="00784A32" w:rsidRPr="000670FE" w:rsidRDefault="00784A32" w:rsidP="00354887">
            <w:pPr>
              <w:pStyle w:val="TAC"/>
              <w:keepNext w:val="0"/>
              <w:keepLines w:val="0"/>
              <w:widowControl w:val="0"/>
            </w:pPr>
            <w:r w:rsidRPr="000670FE">
              <w:t>48</w:t>
            </w:r>
          </w:p>
        </w:tc>
        <w:tc>
          <w:tcPr>
            <w:tcW w:w="3968" w:type="dxa"/>
            <w:shd w:val="clear" w:color="auto" w:fill="auto"/>
          </w:tcPr>
          <w:p w14:paraId="74803815" w14:textId="77777777" w:rsidR="00784A32" w:rsidRPr="000670FE" w:rsidRDefault="00784A32" w:rsidP="00354887">
            <w:pPr>
              <w:pStyle w:val="TAL"/>
              <w:keepNext w:val="0"/>
              <w:keepLines w:val="0"/>
              <w:widowControl w:val="0"/>
            </w:pPr>
            <w:r w:rsidRPr="000670FE">
              <w:t>The SS (MCVideo Server) sends a SIP 200 (OK) message.</w:t>
            </w:r>
          </w:p>
        </w:tc>
        <w:tc>
          <w:tcPr>
            <w:tcW w:w="708" w:type="dxa"/>
            <w:shd w:val="clear" w:color="auto" w:fill="auto"/>
          </w:tcPr>
          <w:p w14:paraId="75F46C4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CEB846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242AF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3591313" w14:textId="77777777" w:rsidR="00784A32" w:rsidRPr="000670FE" w:rsidRDefault="00784A32" w:rsidP="00354887">
            <w:pPr>
              <w:pStyle w:val="TAC"/>
              <w:keepNext w:val="0"/>
              <w:keepLines w:val="0"/>
              <w:widowControl w:val="0"/>
            </w:pPr>
            <w:r w:rsidRPr="000670FE">
              <w:t>-</w:t>
            </w:r>
          </w:p>
        </w:tc>
      </w:tr>
      <w:tr w:rsidR="00784A32" w:rsidRPr="000670FE" w14:paraId="2DF2931F" w14:textId="77777777" w:rsidTr="00354887">
        <w:tc>
          <w:tcPr>
            <w:tcW w:w="534" w:type="dxa"/>
            <w:shd w:val="clear" w:color="auto" w:fill="auto"/>
          </w:tcPr>
          <w:p w14:paraId="1556DEAA"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0A8D82E" w14:textId="77777777" w:rsidR="00784A32" w:rsidRPr="000670FE" w:rsidRDefault="00784A32" w:rsidP="00354887">
            <w:pPr>
              <w:pStyle w:val="TAL"/>
              <w:keepNext w:val="0"/>
              <w:keepLines w:val="0"/>
              <w:widowControl w:val="0"/>
            </w:pPr>
            <w:r w:rsidRPr="000670FE">
              <w:t>EXCEPTION: The SS releases the E-UTRA connection.</w:t>
            </w:r>
          </w:p>
        </w:tc>
        <w:tc>
          <w:tcPr>
            <w:tcW w:w="708" w:type="dxa"/>
            <w:shd w:val="clear" w:color="auto" w:fill="auto"/>
          </w:tcPr>
          <w:p w14:paraId="287A2DE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240FFC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2A0E92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21D6D30" w14:textId="77777777" w:rsidR="00784A32" w:rsidRPr="000670FE" w:rsidRDefault="00784A32" w:rsidP="00354887">
            <w:pPr>
              <w:pStyle w:val="TAC"/>
              <w:keepNext w:val="0"/>
              <w:keepLines w:val="0"/>
              <w:widowControl w:val="0"/>
            </w:pPr>
            <w:r w:rsidRPr="000670FE">
              <w:t>-</w:t>
            </w:r>
          </w:p>
        </w:tc>
      </w:tr>
    </w:tbl>
    <w:p w14:paraId="4E02C714" w14:textId="77777777" w:rsidR="00784A32" w:rsidRPr="000670FE" w:rsidRDefault="00784A32" w:rsidP="00784A32"/>
    <w:p w14:paraId="5B9C3AA8" w14:textId="77777777" w:rsidR="00784A32" w:rsidRPr="000670FE" w:rsidRDefault="00784A32" w:rsidP="00784A32">
      <w:pPr>
        <w:pStyle w:val="H6"/>
      </w:pPr>
      <w:r w:rsidRPr="000670FE">
        <w:t>6.1.2.2.3.3</w:t>
      </w:r>
      <w:r w:rsidRPr="000670FE">
        <w:tab/>
        <w:t>Specific message contents</w:t>
      </w:r>
    </w:p>
    <w:p w14:paraId="13832A8E" w14:textId="77777777" w:rsidR="00784A32" w:rsidRPr="000670FE" w:rsidRDefault="00784A32" w:rsidP="00784A32">
      <w:pPr>
        <w:pStyle w:val="TH"/>
      </w:pPr>
      <w:r w:rsidRPr="000670FE">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0670FE" w14:paraId="036A552A" w14:textId="77777777" w:rsidTr="00354887">
        <w:trPr>
          <w:tblHeader/>
          <w:jc w:val="center"/>
        </w:trPr>
        <w:tc>
          <w:tcPr>
            <w:tcW w:w="9504" w:type="dxa"/>
            <w:gridSpan w:val="5"/>
          </w:tcPr>
          <w:p w14:paraId="2A04562A"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6CA748D4" w14:textId="77777777" w:rsidTr="00354887">
        <w:trPr>
          <w:tblHeader/>
          <w:jc w:val="center"/>
        </w:trPr>
        <w:tc>
          <w:tcPr>
            <w:tcW w:w="2682" w:type="dxa"/>
          </w:tcPr>
          <w:p w14:paraId="2151DFD0" w14:textId="77777777" w:rsidR="00784A32" w:rsidRPr="000670FE" w:rsidRDefault="00784A32" w:rsidP="00354887">
            <w:pPr>
              <w:pStyle w:val="TAH"/>
              <w:keepNext w:val="0"/>
              <w:keepLines w:val="0"/>
              <w:widowControl w:val="0"/>
            </w:pPr>
            <w:r w:rsidRPr="000670FE">
              <w:t>Information Element</w:t>
            </w:r>
          </w:p>
        </w:tc>
        <w:tc>
          <w:tcPr>
            <w:tcW w:w="2052" w:type="dxa"/>
          </w:tcPr>
          <w:p w14:paraId="5D03E0D7"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78D56D5F" w14:textId="77777777" w:rsidR="00784A32" w:rsidRPr="000670FE" w:rsidRDefault="00784A32" w:rsidP="00354887">
            <w:pPr>
              <w:pStyle w:val="TAH"/>
              <w:keepNext w:val="0"/>
              <w:keepLines w:val="0"/>
              <w:widowControl w:val="0"/>
            </w:pPr>
            <w:r w:rsidRPr="000670FE">
              <w:t>Comment</w:t>
            </w:r>
          </w:p>
        </w:tc>
        <w:tc>
          <w:tcPr>
            <w:tcW w:w="1440" w:type="dxa"/>
          </w:tcPr>
          <w:p w14:paraId="2ED1CA7A" w14:textId="77777777" w:rsidR="00784A32" w:rsidRPr="000670FE" w:rsidRDefault="00784A32" w:rsidP="00354887">
            <w:pPr>
              <w:pStyle w:val="TAH"/>
              <w:keepNext w:val="0"/>
              <w:keepLines w:val="0"/>
              <w:widowControl w:val="0"/>
            </w:pPr>
            <w:r w:rsidRPr="000670FE">
              <w:t>Reference</w:t>
            </w:r>
          </w:p>
        </w:tc>
        <w:tc>
          <w:tcPr>
            <w:tcW w:w="1170" w:type="dxa"/>
          </w:tcPr>
          <w:p w14:paraId="415172A0" w14:textId="77777777" w:rsidR="00784A32" w:rsidRPr="000670FE" w:rsidRDefault="00784A32" w:rsidP="00354887">
            <w:pPr>
              <w:pStyle w:val="TAH"/>
              <w:keepNext w:val="0"/>
              <w:keepLines w:val="0"/>
              <w:widowControl w:val="0"/>
            </w:pPr>
            <w:r w:rsidRPr="000670FE">
              <w:t>Condition</w:t>
            </w:r>
          </w:p>
        </w:tc>
      </w:tr>
      <w:tr w:rsidR="00784A32" w:rsidRPr="000670FE" w14:paraId="6D357321" w14:textId="77777777" w:rsidTr="00354887">
        <w:trPr>
          <w:jc w:val="center"/>
        </w:trPr>
        <w:tc>
          <w:tcPr>
            <w:tcW w:w="2682" w:type="dxa"/>
            <w:vAlign w:val="center"/>
          </w:tcPr>
          <w:p w14:paraId="68A1CBA6" w14:textId="77777777" w:rsidR="00784A32" w:rsidRPr="000670FE" w:rsidRDefault="00784A32" w:rsidP="00354887">
            <w:pPr>
              <w:pStyle w:val="TAL"/>
              <w:keepNext w:val="0"/>
              <w:keepLines w:val="0"/>
              <w:widowControl w:val="0"/>
              <w:rPr>
                <w:b/>
                <w:bCs/>
              </w:rPr>
            </w:pPr>
            <w:r w:rsidRPr="000670FE">
              <w:rPr>
                <w:b/>
                <w:bCs/>
              </w:rPr>
              <w:t>Message-body</w:t>
            </w:r>
          </w:p>
        </w:tc>
        <w:tc>
          <w:tcPr>
            <w:tcW w:w="2052" w:type="dxa"/>
          </w:tcPr>
          <w:p w14:paraId="220E8908"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0670FE" w:rsidRDefault="00784A32" w:rsidP="00354887">
            <w:pPr>
              <w:pStyle w:val="TAL"/>
              <w:keepNext w:val="0"/>
              <w:keepLines w:val="0"/>
              <w:widowControl w:val="0"/>
            </w:pPr>
          </w:p>
        </w:tc>
        <w:tc>
          <w:tcPr>
            <w:tcW w:w="1440" w:type="dxa"/>
          </w:tcPr>
          <w:p w14:paraId="308CACBF" w14:textId="77777777" w:rsidR="00784A32" w:rsidRPr="000670FE" w:rsidRDefault="00784A32" w:rsidP="00354887">
            <w:pPr>
              <w:pStyle w:val="TAL"/>
              <w:keepNext w:val="0"/>
              <w:keepLines w:val="0"/>
              <w:widowControl w:val="0"/>
            </w:pPr>
          </w:p>
        </w:tc>
        <w:tc>
          <w:tcPr>
            <w:tcW w:w="1170" w:type="dxa"/>
            <w:vAlign w:val="bottom"/>
          </w:tcPr>
          <w:p w14:paraId="1FCBEC50" w14:textId="77777777" w:rsidR="00784A32" w:rsidRPr="000670FE" w:rsidRDefault="00784A32" w:rsidP="00354887">
            <w:pPr>
              <w:pStyle w:val="TAL"/>
              <w:keepNext w:val="0"/>
              <w:keepLines w:val="0"/>
              <w:widowControl w:val="0"/>
            </w:pPr>
          </w:p>
        </w:tc>
      </w:tr>
      <w:tr w:rsidR="00784A32" w:rsidRPr="000670FE" w14:paraId="76507E0D" w14:textId="77777777" w:rsidTr="00354887">
        <w:trPr>
          <w:jc w:val="center"/>
        </w:trPr>
        <w:tc>
          <w:tcPr>
            <w:tcW w:w="2682" w:type="dxa"/>
            <w:shd w:val="clear" w:color="auto" w:fill="auto"/>
            <w:vAlign w:val="center"/>
          </w:tcPr>
          <w:p w14:paraId="368EB06D" w14:textId="77777777" w:rsidR="00784A32" w:rsidRPr="000670FE" w:rsidRDefault="00784A32" w:rsidP="00354887">
            <w:pPr>
              <w:pStyle w:val="TAL"/>
              <w:keepNext w:val="0"/>
              <w:keepLines w:val="0"/>
              <w:widowControl w:val="0"/>
            </w:pPr>
            <w:r w:rsidRPr="000670FE">
              <w:t xml:space="preserve">  MIME body part</w:t>
            </w:r>
          </w:p>
        </w:tc>
        <w:tc>
          <w:tcPr>
            <w:tcW w:w="2052" w:type="dxa"/>
            <w:shd w:val="clear" w:color="auto" w:fill="auto"/>
            <w:vAlign w:val="center"/>
          </w:tcPr>
          <w:p w14:paraId="1B130DC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31B44D9E" w14:textId="77777777" w:rsidR="00784A32" w:rsidRPr="000670FE"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0670FE" w:rsidRDefault="00784A32" w:rsidP="00354887">
            <w:pPr>
              <w:pStyle w:val="TAL"/>
              <w:keepNext w:val="0"/>
              <w:keepLines w:val="0"/>
              <w:widowControl w:val="0"/>
            </w:pPr>
          </w:p>
        </w:tc>
      </w:tr>
      <w:tr w:rsidR="00784A32" w:rsidRPr="000670FE" w14:paraId="61106061" w14:textId="77777777" w:rsidTr="00354887">
        <w:trPr>
          <w:jc w:val="center"/>
        </w:trPr>
        <w:tc>
          <w:tcPr>
            <w:tcW w:w="2682" w:type="dxa"/>
            <w:shd w:val="clear" w:color="auto" w:fill="auto"/>
            <w:vAlign w:val="center"/>
          </w:tcPr>
          <w:p w14:paraId="0900A1DA" w14:textId="77777777" w:rsidR="00784A32" w:rsidRPr="000670FE" w:rsidRDefault="00784A32" w:rsidP="00354887">
            <w:pPr>
              <w:pStyle w:val="TAL"/>
              <w:keepNext w:val="0"/>
              <w:keepLines w:val="0"/>
              <w:widowControl w:val="0"/>
            </w:pPr>
            <w:r w:rsidRPr="000670FE">
              <w:t xml:space="preserve">    MIME-part-headers</w:t>
            </w:r>
          </w:p>
        </w:tc>
        <w:tc>
          <w:tcPr>
            <w:tcW w:w="2052" w:type="dxa"/>
            <w:shd w:val="clear" w:color="auto" w:fill="auto"/>
            <w:vAlign w:val="center"/>
          </w:tcPr>
          <w:p w14:paraId="784DD5AC"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0670FE" w:rsidRDefault="00784A32" w:rsidP="00354887">
            <w:pPr>
              <w:pStyle w:val="TAL"/>
              <w:keepNext w:val="0"/>
              <w:keepLines w:val="0"/>
              <w:widowControl w:val="0"/>
            </w:pPr>
          </w:p>
        </w:tc>
        <w:tc>
          <w:tcPr>
            <w:tcW w:w="1440" w:type="dxa"/>
            <w:shd w:val="clear" w:color="auto" w:fill="auto"/>
          </w:tcPr>
          <w:p w14:paraId="1176EBD2" w14:textId="77777777" w:rsidR="00784A32" w:rsidRPr="000670FE"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0670FE" w:rsidRDefault="00784A32" w:rsidP="00354887">
            <w:pPr>
              <w:pStyle w:val="TAL"/>
              <w:keepNext w:val="0"/>
              <w:keepLines w:val="0"/>
              <w:widowControl w:val="0"/>
            </w:pPr>
          </w:p>
        </w:tc>
      </w:tr>
      <w:tr w:rsidR="00784A32" w:rsidRPr="000670FE" w14:paraId="4B717745" w14:textId="77777777" w:rsidTr="00354887">
        <w:trPr>
          <w:jc w:val="center"/>
        </w:trPr>
        <w:tc>
          <w:tcPr>
            <w:tcW w:w="2682" w:type="dxa"/>
            <w:shd w:val="clear" w:color="auto" w:fill="auto"/>
            <w:vAlign w:val="center"/>
          </w:tcPr>
          <w:p w14:paraId="4C4E5B21" w14:textId="77777777" w:rsidR="00784A32" w:rsidRPr="000670FE" w:rsidRDefault="00784A32" w:rsidP="00354887">
            <w:pPr>
              <w:pStyle w:val="TAL"/>
              <w:keepNext w:val="0"/>
              <w:keepLines w:val="0"/>
              <w:widowControl w:val="0"/>
              <w:rPr>
                <w:b/>
              </w:rPr>
            </w:pPr>
            <w:r w:rsidRPr="000670FE">
              <w:rPr>
                <w:b/>
              </w:rPr>
              <w:t xml:space="preserve">      Content-Type</w:t>
            </w:r>
          </w:p>
        </w:tc>
        <w:tc>
          <w:tcPr>
            <w:tcW w:w="2052" w:type="dxa"/>
            <w:shd w:val="clear" w:color="auto" w:fill="auto"/>
          </w:tcPr>
          <w:p w14:paraId="750ADE6C"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0670FE" w:rsidRDefault="00784A32" w:rsidP="00354887">
            <w:pPr>
              <w:pStyle w:val="TAL"/>
              <w:keepNext w:val="0"/>
              <w:keepLines w:val="0"/>
              <w:widowControl w:val="0"/>
            </w:pPr>
          </w:p>
        </w:tc>
        <w:tc>
          <w:tcPr>
            <w:tcW w:w="1440" w:type="dxa"/>
            <w:shd w:val="clear" w:color="auto" w:fill="auto"/>
          </w:tcPr>
          <w:p w14:paraId="5448BC3A" w14:textId="77777777" w:rsidR="00784A32" w:rsidRPr="000670FE"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0670FE" w:rsidRDefault="00784A32" w:rsidP="00354887">
            <w:pPr>
              <w:pStyle w:val="TAL"/>
              <w:keepNext w:val="0"/>
              <w:keepLines w:val="0"/>
              <w:widowControl w:val="0"/>
            </w:pPr>
          </w:p>
        </w:tc>
      </w:tr>
      <w:tr w:rsidR="00784A32" w:rsidRPr="000670FE" w14:paraId="3008C3AE" w14:textId="77777777" w:rsidTr="00354887">
        <w:trPr>
          <w:jc w:val="center"/>
        </w:trPr>
        <w:tc>
          <w:tcPr>
            <w:tcW w:w="2682" w:type="dxa"/>
            <w:shd w:val="clear" w:color="auto" w:fill="auto"/>
            <w:vAlign w:val="center"/>
          </w:tcPr>
          <w:p w14:paraId="5AF9672F" w14:textId="77777777" w:rsidR="00784A32" w:rsidRPr="000670FE" w:rsidRDefault="00784A32" w:rsidP="00354887">
            <w:pPr>
              <w:pStyle w:val="TAL"/>
              <w:keepNext w:val="0"/>
              <w:keepLines w:val="0"/>
              <w:widowControl w:val="0"/>
              <w:rPr>
                <w:b/>
              </w:rPr>
            </w:pPr>
            <w:r w:rsidRPr="000670FE">
              <w:t xml:space="preserve">    MIME-part-body</w:t>
            </w:r>
          </w:p>
        </w:tc>
        <w:tc>
          <w:tcPr>
            <w:tcW w:w="2052" w:type="dxa"/>
            <w:shd w:val="clear" w:color="auto" w:fill="auto"/>
          </w:tcPr>
          <w:p w14:paraId="2CF85D1A" w14:textId="77777777" w:rsidR="00784A32" w:rsidRPr="000670FE" w:rsidRDefault="00784A32" w:rsidP="00354887">
            <w:pPr>
              <w:pStyle w:val="TAL"/>
              <w:keepNext w:val="0"/>
              <w:keepLines w:val="0"/>
              <w:widowControl w:val="0"/>
            </w:pPr>
            <w:r w:rsidRPr="000670FE">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0670FE" w:rsidRDefault="00784A32" w:rsidP="00354887">
            <w:pPr>
              <w:pStyle w:val="TAL"/>
              <w:keepNext w:val="0"/>
              <w:keepLines w:val="0"/>
              <w:widowControl w:val="0"/>
            </w:pPr>
          </w:p>
        </w:tc>
        <w:tc>
          <w:tcPr>
            <w:tcW w:w="1440" w:type="dxa"/>
            <w:shd w:val="clear" w:color="auto" w:fill="auto"/>
          </w:tcPr>
          <w:p w14:paraId="79C9DA5B" w14:textId="77777777" w:rsidR="00784A32" w:rsidRPr="000670FE"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0670FE" w:rsidRDefault="00784A32" w:rsidP="00354887">
            <w:pPr>
              <w:pStyle w:val="TAL"/>
              <w:keepNext w:val="0"/>
              <w:keepLines w:val="0"/>
              <w:widowControl w:val="0"/>
            </w:pPr>
          </w:p>
        </w:tc>
      </w:tr>
    </w:tbl>
    <w:p w14:paraId="5B47C82B" w14:textId="77777777" w:rsidR="00784A32" w:rsidRPr="000670FE" w:rsidRDefault="00784A32" w:rsidP="00784A32">
      <w:pPr>
        <w:widowControl w:val="0"/>
      </w:pPr>
    </w:p>
    <w:p w14:paraId="6BD71147" w14:textId="77777777" w:rsidR="00784A32" w:rsidRPr="000670FE" w:rsidRDefault="00784A32" w:rsidP="00784A32">
      <w:pPr>
        <w:pStyle w:val="TH"/>
      </w:pPr>
      <w:r w:rsidRPr="000670FE">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0670FE" w14:paraId="17DA7302" w14:textId="77777777" w:rsidTr="00354887">
        <w:trPr>
          <w:jc w:val="center"/>
        </w:trPr>
        <w:tc>
          <w:tcPr>
            <w:tcW w:w="9531" w:type="dxa"/>
            <w:gridSpan w:val="5"/>
          </w:tcPr>
          <w:p w14:paraId="34BED411" w14:textId="77777777" w:rsidR="00784A32" w:rsidRPr="000670FE" w:rsidRDefault="00784A32" w:rsidP="00354887">
            <w:pPr>
              <w:pStyle w:val="TAL"/>
              <w:keepNext w:val="0"/>
              <w:keepLines w:val="0"/>
              <w:widowControl w:val="0"/>
            </w:pPr>
            <w:r w:rsidRPr="000670FE">
              <w:t>Derivation Path: TS 36.579-1 [2], Table 5.5.3.2.1-2, condition GROUP-CALL</w:t>
            </w:r>
          </w:p>
        </w:tc>
      </w:tr>
      <w:tr w:rsidR="00784A32" w:rsidRPr="000670FE" w14:paraId="6C18B52B" w14:textId="77777777" w:rsidTr="00354887">
        <w:trPr>
          <w:jc w:val="center"/>
        </w:trPr>
        <w:tc>
          <w:tcPr>
            <w:tcW w:w="2696" w:type="dxa"/>
          </w:tcPr>
          <w:p w14:paraId="327ADD9B" w14:textId="77777777" w:rsidR="00784A32" w:rsidRPr="000670FE" w:rsidRDefault="00784A32" w:rsidP="00354887">
            <w:pPr>
              <w:pStyle w:val="TAH"/>
              <w:keepNext w:val="0"/>
              <w:keepLines w:val="0"/>
              <w:widowControl w:val="0"/>
            </w:pPr>
            <w:r w:rsidRPr="000670FE">
              <w:t>Information Element</w:t>
            </w:r>
          </w:p>
        </w:tc>
        <w:tc>
          <w:tcPr>
            <w:tcW w:w="2254" w:type="dxa"/>
          </w:tcPr>
          <w:p w14:paraId="2E9460E5"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0D560603" w14:textId="77777777" w:rsidR="00784A32" w:rsidRPr="000670FE" w:rsidRDefault="00784A32" w:rsidP="00354887">
            <w:pPr>
              <w:pStyle w:val="TAH"/>
              <w:keepNext w:val="0"/>
              <w:keepLines w:val="0"/>
              <w:widowControl w:val="0"/>
            </w:pPr>
            <w:r w:rsidRPr="000670FE">
              <w:t>Comment</w:t>
            </w:r>
          </w:p>
        </w:tc>
        <w:tc>
          <w:tcPr>
            <w:tcW w:w="1350" w:type="dxa"/>
          </w:tcPr>
          <w:p w14:paraId="38316C3E" w14:textId="77777777" w:rsidR="00784A32" w:rsidRPr="000670FE" w:rsidRDefault="00784A32" w:rsidP="00354887">
            <w:pPr>
              <w:pStyle w:val="TAH"/>
              <w:keepNext w:val="0"/>
              <w:keepLines w:val="0"/>
              <w:widowControl w:val="0"/>
            </w:pPr>
            <w:r w:rsidRPr="000670FE">
              <w:t>Reference</w:t>
            </w:r>
          </w:p>
        </w:tc>
        <w:tc>
          <w:tcPr>
            <w:tcW w:w="1161" w:type="dxa"/>
          </w:tcPr>
          <w:p w14:paraId="5B12677B" w14:textId="77777777" w:rsidR="00784A32" w:rsidRPr="000670FE" w:rsidRDefault="00784A32" w:rsidP="00354887">
            <w:pPr>
              <w:pStyle w:val="TAH"/>
              <w:keepNext w:val="0"/>
              <w:keepLines w:val="0"/>
              <w:widowControl w:val="0"/>
            </w:pPr>
            <w:r w:rsidRPr="000670FE">
              <w:t>Condition</w:t>
            </w:r>
          </w:p>
        </w:tc>
      </w:tr>
      <w:tr w:rsidR="00784A32" w:rsidRPr="000670FE" w14:paraId="490CC783" w14:textId="77777777" w:rsidTr="00354887">
        <w:trPr>
          <w:jc w:val="center"/>
        </w:trPr>
        <w:tc>
          <w:tcPr>
            <w:tcW w:w="2696" w:type="dxa"/>
            <w:vAlign w:val="center"/>
          </w:tcPr>
          <w:p w14:paraId="0AEB2A83" w14:textId="77777777" w:rsidR="00784A32" w:rsidRPr="000670FE" w:rsidRDefault="00784A32" w:rsidP="00354887">
            <w:pPr>
              <w:pStyle w:val="TAL"/>
              <w:keepNext w:val="0"/>
              <w:keepLines w:val="0"/>
              <w:widowControl w:val="0"/>
            </w:pPr>
            <w:r w:rsidRPr="000670FE">
              <w:t>mcvideoinfo</w:t>
            </w:r>
          </w:p>
        </w:tc>
        <w:tc>
          <w:tcPr>
            <w:tcW w:w="2254" w:type="dxa"/>
          </w:tcPr>
          <w:p w14:paraId="7ACA88AD"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0670FE" w:rsidRDefault="00784A32" w:rsidP="00354887">
            <w:pPr>
              <w:pStyle w:val="TAL"/>
              <w:keepNext w:val="0"/>
              <w:keepLines w:val="0"/>
              <w:widowControl w:val="0"/>
            </w:pPr>
          </w:p>
        </w:tc>
        <w:tc>
          <w:tcPr>
            <w:tcW w:w="1350" w:type="dxa"/>
          </w:tcPr>
          <w:p w14:paraId="264C4B5E" w14:textId="77777777" w:rsidR="00784A32" w:rsidRPr="000670FE" w:rsidRDefault="00784A32" w:rsidP="00354887">
            <w:pPr>
              <w:pStyle w:val="TAL"/>
              <w:keepNext w:val="0"/>
              <w:keepLines w:val="0"/>
              <w:widowControl w:val="0"/>
            </w:pPr>
          </w:p>
        </w:tc>
        <w:tc>
          <w:tcPr>
            <w:tcW w:w="1161" w:type="dxa"/>
            <w:vAlign w:val="bottom"/>
          </w:tcPr>
          <w:p w14:paraId="57F40FBE" w14:textId="77777777" w:rsidR="00784A32" w:rsidRPr="000670FE" w:rsidRDefault="00784A32" w:rsidP="00354887">
            <w:pPr>
              <w:pStyle w:val="TAL"/>
              <w:keepNext w:val="0"/>
              <w:keepLines w:val="0"/>
              <w:widowControl w:val="0"/>
            </w:pPr>
          </w:p>
        </w:tc>
      </w:tr>
      <w:tr w:rsidR="00784A32" w:rsidRPr="000670FE" w14:paraId="2A724E19" w14:textId="77777777" w:rsidTr="00354887">
        <w:trPr>
          <w:jc w:val="center"/>
        </w:trPr>
        <w:tc>
          <w:tcPr>
            <w:tcW w:w="2696" w:type="dxa"/>
            <w:tcBorders>
              <w:bottom w:val="single" w:sz="4" w:space="0" w:color="auto"/>
            </w:tcBorders>
            <w:vAlign w:val="center"/>
          </w:tcPr>
          <w:p w14:paraId="0A4EBE1E" w14:textId="77777777" w:rsidR="00784A32" w:rsidRPr="000670FE" w:rsidRDefault="00784A32" w:rsidP="00354887">
            <w:pPr>
              <w:pStyle w:val="TAL"/>
              <w:keepNext w:val="0"/>
              <w:keepLines w:val="0"/>
              <w:widowControl w:val="0"/>
            </w:pPr>
            <w:r w:rsidRPr="000670FE">
              <w:t xml:space="preserve">  mcvideo-Params</w:t>
            </w:r>
          </w:p>
        </w:tc>
        <w:tc>
          <w:tcPr>
            <w:tcW w:w="2254" w:type="dxa"/>
            <w:tcBorders>
              <w:bottom w:val="single" w:sz="4" w:space="0" w:color="auto"/>
            </w:tcBorders>
          </w:tcPr>
          <w:p w14:paraId="09E029FE"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0670FE" w:rsidRDefault="00784A32" w:rsidP="00354887">
            <w:pPr>
              <w:pStyle w:val="TAL"/>
              <w:keepNext w:val="0"/>
              <w:keepLines w:val="0"/>
              <w:widowControl w:val="0"/>
            </w:pPr>
          </w:p>
        </w:tc>
      </w:tr>
      <w:tr w:rsidR="00784A32" w:rsidRPr="000670FE" w14:paraId="4343165C" w14:textId="77777777" w:rsidTr="00354887">
        <w:trPr>
          <w:jc w:val="center"/>
        </w:trPr>
        <w:tc>
          <w:tcPr>
            <w:tcW w:w="2696" w:type="dxa"/>
            <w:tcBorders>
              <w:bottom w:val="single" w:sz="4" w:space="0" w:color="auto"/>
            </w:tcBorders>
            <w:vAlign w:val="center"/>
          </w:tcPr>
          <w:p w14:paraId="7E2AE1BB" w14:textId="77777777" w:rsidR="00784A32" w:rsidRPr="000670FE" w:rsidRDefault="00784A32" w:rsidP="00354887">
            <w:pPr>
              <w:pStyle w:val="TAL"/>
              <w:keepNext w:val="0"/>
              <w:keepLines w:val="0"/>
              <w:widowControl w:val="0"/>
            </w:pPr>
            <w:r w:rsidRPr="000670FE">
              <w:t xml:space="preserve">    session-type</w:t>
            </w:r>
          </w:p>
        </w:tc>
        <w:tc>
          <w:tcPr>
            <w:tcW w:w="2254" w:type="dxa"/>
            <w:tcBorders>
              <w:bottom w:val="single" w:sz="4" w:space="0" w:color="auto"/>
            </w:tcBorders>
          </w:tcPr>
          <w:p w14:paraId="4E22BC2B"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5999391"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0670FE" w:rsidRDefault="00784A32" w:rsidP="00354887">
            <w:pPr>
              <w:pStyle w:val="TAL"/>
              <w:keepNext w:val="0"/>
              <w:keepLines w:val="0"/>
              <w:widowControl w:val="0"/>
            </w:pPr>
          </w:p>
        </w:tc>
      </w:tr>
    </w:tbl>
    <w:p w14:paraId="7FBDB0D8" w14:textId="77777777" w:rsidR="00784A32" w:rsidRPr="000670FE" w:rsidRDefault="00784A32" w:rsidP="00784A32"/>
    <w:p w14:paraId="2B363E1D" w14:textId="77777777" w:rsidR="00784A32" w:rsidRPr="000670FE" w:rsidRDefault="00784A32" w:rsidP="00784A32">
      <w:pPr>
        <w:pStyle w:val="TH"/>
      </w:pPr>
      <w:r w:rsidRPr="000670FE">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371DA3D4" w14:textId="77777777" w:rsidTr="00354887">
        <w:trPr>
          <w:tblHeader/>
        </w:trPr>
        <w:tc>
          <w:tcPr>
            <w:tcW w:w="9517" w:type="dxa"/>
            <w:gridSpan w:val="5"/>
          </w:tcPr>
          <w:p w14:paraId="5AF9AAE3"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295216DE" w14:textId="77777777" w:rsidTr="00354887">
        <w:trPr>
          <w:tblHeader/>
        </w:trPr>
        <w:tc>
          <w:tcPr>
            <w:tcW w:w="2677" w:type="dxa"/>
          </w:tcPr>
          <w:p w14:paraId="0722BBEF" w14:textId="77777777" w:rsidR="00784A32" w:rsidRPr="000670FE" w:rsidRDefault="00784A32" w:rsidP="00354887">
            <w:pPr>
              <w:pStyle w:val="TAH"/>
              <w:keepLines w:val="0"/>
              <w:widowControl w:val="0"/>
            </w:pPr>
            <w:r w:rsidRPr="000670FE">
              <w:t>Information Element</w:t>
            </w:r>
          </w:p>
        </w:tc>
        <w:tc>
          <w:tcPr>
            <w:tcW w:w="2160" w:type="dxa"/>
          </w:tcPr>
          <w:p w14:paraId="5A9070FA"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24B06A7" w14:textId="77777777" w:rsidR="00784A32" w:rsidRPr="000670FE" w:rsidRDefault="00784A32" w:rsidP="00354887">
            <w:pPr>
              <w:pStyle w:val="TAH"/>
              <w:keepLines w:val="0"/>
              <w:widowControl w:val="0"/>
            </w:pPr>
            <w:r w:rsidRPr="000670FE">
              <w:t>Comment</w:t>
            </w:r>
          </w:p>
        </w:tc>
        <w:tc>
          <w:tcPr>
            <w:tcW w:w="1350" w:type="dxa"/>
          </w:tcPr>
          <w:p w14:paraId="434B1AB8" w14:textId="77777777" w:rsidR="00784A32" w:rsidRPr="000670FE" w:rsidRDefault="00784A32" w:rsidP="00354887">
            <w:pPr>
              <w:pStyle w:val="TAH"/>
              <w:keepLines w:val="0"/>
              <w:widowControl w:val="0"/>
            </w:pPr>
            <w:r w:rsidRPr="000670FE">
              <w:t>Reference</w:t>
            </w:r>
          </w:p>
        </w:tc>
        <w:tc>
          <w:tcPr>
            <w:tcW w:w="1170" w:type="dxa"/>
          </w:tcPr>
          <w:p w14:paraId="334CEDF8" w14:textId="77777777" w:rsidR="00784A32" w:rsidRPr="000670FE" w:rsidRDefault="00784A32" w:rsidP="00354887">
            <w:pPr>
              <w:pStyle w:val="TAH"/>
              <w:keepLines w:val="0"/>
              <w:widowControl w:val="0"/>
            </w:pPr>
            <w:r w:rsidRPr="000670FE">
              <w:t>Condition</w:t>
            </w:r>
          </w:p>
        </w:tc>
      </w:tr>
      <w:tr w:rsidR="00784A32" w:rsidRPr="000670FE" w14:paraId="76F43F12" w14:textId="77777777" w:rsidTr="00354887">
        <w:tc>
          <w:tcPr>
            <w:tcW w:w="2677" w:type="dxa"/>
            <w:vAlign w:val="center"/>
          </w:tcPr>
          <w:p w14:paraId="4D43F8F9"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43B3366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0670FE" w:rsidRDefault="00784A32" w:rsidP="00354887">
            <w:pPr>
              <w:pStyle w:val="TAL"/>
              <w:keepNext w:val="0"/>
              <w:keepLines w:val="0"/>
              <w:widowControl w:val="0"/>
            </w:pPr>
          </w:p>
        </w:tc>
        <w:tc>
          <w:tcPr>
            <w:tcW w:w="1350" w:type="dxa"/>
          </w:tcPr>
          <w:p w14:paraId="4A7DF1EE" w14:textId="77777777" w:rsidR="00784A32" w:rsidRPr="000670FE" w:rsidRDefault="00784A32" w:rsidP="00354887">
            <w:pPr>
              <w:pStyle w:val="TAL"/>
              <w:keepNext w:val="0"/>
              <w:keepLines w:val="0"/>
              <w:widowControl w:val="0"/>
            </w:pPr>
          </w:p>
        </w:tc>
        <w:tc>
          <w:tcPr>
            <w:tcW w:w="1170" w:type="dxa"/>
            <w:vAlign w:val="bottom"/>
          </w:tcPr>
          <w:p w14:paraId="5CB716D8" w14:textId="77777777" w:rsidR="00784A32" w:rsidRPr="000670FE" w:rsidRDefault="00784A32" w:rsidP="00354887">
            <w:pPr>
              <w:pStyle w:val="TAL"/>
              <w:keepNext w:val="0"/>
              <w:keepLines w:val="0"/>
              <w:widowControl w:val="0"/>
            </w:pPr>
            <w:r w:rsidRPr="000670FE">
              <w:t>INVITE-RSP</w:t>
            </w:r>
          </w:p>
        </w:tc>
      </w:tr>
      <w:tr w:rsidR="00784A32" w:rsidRPr="000670FE" w14:paraId="0483E30F" w14:textId="77777777" w:rsidTr="00354887">
        <w:tc>
          <w:tcPr>
            <w:tcW w:w="2677" w:type="dxa"/>
            <w:vAlign w:val="center"/>
          </w:tcPr>
          <w:p w14:paraId="1324973E"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DCAE92E" w14:textId="77777777" w:rsidR="00784A32" w:rsidRPr="000670FE" w:rsidRDefault="00784A32" w:rsidP="00354887">
            <w:pPr>
              <w:pStyle w:val="TAL"/>
            </w:pPr>
          </w:p>
        </w:tc>
        <w:tc>
          <w:tcPr>
            <w:tcW w:w="2160" w:type="dxa"/>
            <w:tcBorders>
              <w:top w:val="single" w:sz="4" w:space="0" w:color="auto"/>
              <w:bottom w:val="single" w:sz="4" w:space="0" w:color="auto"/>
            </w:tcBorders>
          </w:tcPr>
          <w:p w14:paraId="6C608ABC" w14:textId="77777777" w:rsidR="00784A32" w:rsidRPr="000670FE" w:rsidRDefault="00784A32" w:rsidP="00354887">
            <w:pPr>
              <w:pStyle w:val="TAL"/>
            </w:pPr>
            <w:r w:rsidRPr="000670FE">
              <w:t>MCVideo-info</w:t>
            </w:r>
          </w:p>
        </w:tc>
        <w:tc>
          <w:tcPr>
            <w:tcW w:w="1350" w:type="dxa"/>
          </w:tcPr>
          <w:p w14:paraId="4EB74668" w14:textId="77777777" w:rsidR="00784A32" w:rsidRPr="000670FE" w:rsidRDefault="00784A32" w:rsidP="00354887">
            <w:pPr>
              <w:pStyle w:val="TAL"/>
            </w:pPr>
          </w:p>
        </w:tc>
        <w:tc>
          <w:tcPr>
            <w:tcW w:w="1170" w:type="dxa"/>
            <w:vAlign w:val="bottom"/>
          </w:tcPr>
          <w:p w14:paraId="6814E436" w14:textId="77777777" w:rsidR="00784A32" w:rsidRPr="000670FE" w:rsidRDefault="00784A32" w:rsidP="00354887">
            <w:pPr>
              <w:pStyle w:val="TAL"/>
            </w:pPr>
          </w:p>
        </w:tc>
      </w:tr>
      <w:tr w:rsidR="00784A32" w:rsidRPr="000670FE" w:rsidDel="007060CE" w14:paraId="563447B9" w14:textId="77777777" w:rsidTr="00354887">
        <w:tc>
          <w:tcPr>
            <w:tcW w:w="2677" w:type="dxa"/>
            <w:vAlign w:val="center"/>
          </w:tcPr>
          <w:p w14:paraId="52AA5817"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6C02598C"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0670FE" w:rsidDel="007060CE" w:rsidRDefault="00784A32" w:rsidP="00354887">
            <w:pPr>
              <w:pStyle w:val="TAL"/>
            </w:pPr>
          </w:p>
        </w:tc>
        <w:tc>
          <w:tcPr>
            <w:tcW w:w="1350" w:type="dxa"/>
          </w:tcPr>
          <w:p w14:paraId="6FA6E50B" w14:textId="77777777" w:rsidR="00784A32" w:rsidRPr="000670FE" w:rsidDel="007060CE" w:rsidRDefault="00784A32" w:rsidP="00354887">
            <w:pPr>
              <w:pStyle w:val="TAL"/>
            </w:pPr>
          </w:p>
        </w:tc>
        <w:tc>
          <w:tcPr>
            <w:tcW w:w="1170" w:type="dxa"/>
            <w:vAlign w:val="bottom"/>
          </w:tcPr>
          <w:p w14:paraId="70ADCA3C" w14:textId="77777777" w:rsidR="00784A32" w:rsidRPr="000670FE" w:rsidDel="007060CE" w:rsidRDefault="00784A32" w:rsidP="00354887">
            <w:pPr>
              <w:pStyle w:val="TAL"/>
            </w:pPr>
          </w:p>
        </w:tc>
      </w:tr>
      <w:tr w:rsidR="00784A32" w:rsidRPr="000670FE" w14:paraId="0713791D" w14:textId="77777777" w:rsidTr="00354887">
        <w:tc>
          <w:tcPr>
            <w:tcW w:w="2677" w:type="dxa"/>
            <w:vAlign w:val="center"/>
          </w:tcPr>
          <w:p w14:paraId="2EB05BA6" w14:textId="77777777" w:rsidR="00784A32" w:rsidRPr="000670FE" w:rsidRDefault="00784A32" w:rsidP="00354887">
            <w:pPr>
              <w:pStyle w:val="TAL"/>
            </w:pPr>
            <w:r w:rsidRPr="000670FE">
              <w:t xml:space="preserve">    MIME-part-body</w:t>
            </w:r>
          </w:p>
        </w:tc>
        <w:tc>
          <w:tcPr>
            <w:tcW w:w="2160" w:type="dxa"/>
            <w:vAlign w:val="center"/>
          </w:tcPr>
          <w:p w14:paraId="3EB8C82C" w14:textId="77777777" w:rsidR="00784A32" w:rsidRPr="000670FE" w:rsidRDefault="00784A32" w:rsidP="00354887">
            <w:pPr>
              <w:pStyle w:val="TAL"/>
            </w:pPr>
            <w:r w:rsidRPr="000670FE">
              <w:t>MCVideo-Info as described in Table 6.1.2.2.3.3-4</w:t>
            </w:r>
          </w:p>
        </w:tc>
        <w:tc>
          <w:tcPr>
            <w:tcW w:w="2160" w:type="dxa"/>
            <w:tcBorders>
              <w:top w:val="single" w:sz="4" w:space="0" w:color="auto"/>
              <w:bottom w:val="single" w:sz="4" w:space="0" w:color="auto"/>
            </w:tcBorders>
          </w:tcPr>
          <w:p w14:paraId="51E403CB" w14:textId="77777777" w:rsidR="00784A32" w:rsidRPr="000670FE" w:rsidDel="00D16089" w:rsidRDefault="00784A32" w:rsidP="00354887">
            <w:pPr>
              <w:pStyle w:val="TAL"/>
            </w:pPr>
          </w:p>
        </w:tc>
        <w:tc>
          <w:tcPr>
            <w:tcW w:w="1350" w:type="dxa"/>
          </w:tcPr>
          <w:p w14:paraId="33726B59" w14:textId="77777777" w:rsidR="00784A32" w:rsidRPr="000670FE" w:rsidRDefault="00784A32" w:rsidP="00354887">
            <w:pPr>
              <w:pStyle w:val="TAL"/>
            </w:pPr>
          </w:p>
        </w:tc>
        <w:tc>
          <w:tcPr>
            <w:tcW w:w="1170" w:type="dxa"/>
            <w:vAlign w:val="bottom"/>
          </w:tcPr>
          <w:p w14:paraId="478CFEB0" w14:textId="77777777" w:rsidR="00784A32" w:rsidRPr="000670FE" w:rsidRDefault="00784A32" w:rsidP="00354887">
            <w:pPr>
              <w:pStyle w:val="TAL"/>
            </w:pPr>
          </w:p>
        </w:tc>
      </w:tr>
    </w:tbl>
    <w:p w14:paraId="1119F27A" w14:textId="77777777" w:rsidR="00784A32" w:rsidRPr="000670FE" w:rsidRDefault="00784A32" w:rsidP="00784A32"/>
    <w:p w14:paraId="2B77FADA" w14:textId="77777777" w:rsidR="00784A32" w:rsidRPr="000670FE" w:rsidRDefault="00784A32" w:rsidP="00784A32">
      <w:pPr>
        <w:pStyle w:val="TH"/>
      </w:pPr>
      <w:r w:rsidRPr="000670FE">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0670FE" w14:paraId="761DD152" w14:textId="77777777" w:rsidTr="00354887">
        <w:trPr>
          <w:jc w:val="center"/>
        </w:trPr>
        <w:tc>
          <w:tcPr>
            <w:tcW w:w="9531" w:type="dxa"/>
            <w:gridSpan w:val="5"/>
          </w:tcPr>
          <w:p w14:paraId="34DF5071" w14:textId="77777777" w:rsidR="00784A32" w:rsidRPr="000670FE" w:rsidRDefault="00784A32" w:rsidP="00354887">
            <w:pPr>
              <w:pStyle w:val="TAL"/>
              <w:keepNext w:val="0"/>
              <w:keepLines w:val="0"/>
              <w:widowControl w:val="0"/>
            </w:pPr>
            <w:r w:rsidRPr="000670FE">
              <w:t>Derivation Path: TS 36.579-1 [2], Table 5.5.3.2.2-2, condition GROUP-CALL</w:t>
            </w:r>
          </w:p>
        </w:tc>
      </w:tr>
      <w:tr w:rsidR="00784A32" w:rsidRPr="000670FE" w14:paraId="4E27CE7B" w14:textId="77777777" w:rsidTr="00354887">
        <w:trPr>
          <w:jc w:val="center"/>
        </w:trPr>
        <w:tc>
          <w:tcPr>
            <w:tcW w:w="2696" w:type="dxa"/>
          </w:tcPr>
          <w:p w14:paraId="70F4218F" w14:textId="77777777" w:rsidR="00784A32" w:rsidRPr="000670FE" w:rsidRDefault="00784A32" w:rsidP="00354887">
            <w:pPr>
              <w:pStyle w:val="TAH"/>
              <w:keepNext w:val="0"/>
              <w:keepLines w:val="0"/>
              <w:widowControl w:val="0"/>
            </w:pPr>
            <w:r w:rsidRPr="000670FE">
              <w:t>Information Element</w:t>
            </w:r>
          </w:p>
        </w:tc>
        <w:tc>
          <w:tcPr>
            <w:tcW w:w="2254" w:type="dxa"/>
          </w:tcPr>
          <w:p w14:paraId="60B86501"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1D07D386" w14:textId="77777777" w:rsidR="00784A32" w:rsidRPr="000670FE" w:rsidRDefault="00784A32" w:rsidP="00354887">
            <w:pPr>
              <w:pStyle w:val="TAH"/>
              <w:keepNext w:val="0"/>
              <w:keepLines w:val="0"/>
              <w:widowControl w:val="0"/>
            </w:pPr>
            <w:r w:rsidRPr="000670FE">
              <w:t>Comment</w:t>
            </w:r>
          </w:p>
        </w:tc>
        <w:tc>
          <w:tcPr>
            <w:tcW w:w="1350" w:type="dxa"/>
          </w:tcPr>
          <w:p w14:paraId="504A6E55" w14:textId="77777777" w:rsidR="00784A32" w:rsidRPr="000670FE" w:rsidRDefault="00784A32" w:rsidP="00354887">
            <w:pPr>
              <w:pStyle w:val="TAH"/>
              <w:keepNext w:val="0"/>
              <w:keepLines w:val="0"/>
              <w:widowControl w:val="0"/>
            </w:pPr>
            <w:r w:rsidRPr="000670FE">
              <w:t>Reference</w:t>
            </w:r>
          </w:p>
        </w:tc>
        <w:tc>
          <w:tcPr>
            <w:tcW w:w="1161" w:type="dxa"/>
          </w:tcPr>
          <w:p w14:paraId="527784A0" w14:textId="77777777" w:rsidR="00784A32" w:rsidRPr="000670FE" w:rsidRDefault="00784A32" w:rsidP="00354887">
            <w:pPr>
              <w:pStyle w:val="TAH"/>
              <w:keepNext w:val="0"/>
              <w:keepLines w:val="0"/>
              <w:widowControl w:val="0"/>
            </w:pPr>
            <w:r w:rsidRPr="000670FE">
              <w:t>Condition</w:t>
            </w:r>
          </w:p>
        </w:tc>
      </w:tr>
      <w:tr w:rsidR="00784A32" w:rsidRPr="000670FE" w14:paraId="2B944C8C" w14:textId="77777777" w:rsidTr="00354887">
        <w:trPr>
          <w:jc w:val="center"/>
        </w:trPr>
        <w:tc>
          <w:tcPr>
            <w:tcW w:w="2696" w:type="dxa"/>
            <w:vAlign w:val="center"/>
          </w:tcPr>
          <w:p w14:paraId="68293526" w14:textId="77777777" w:rsidR="00784A32" w:rsidRPr="000670FE" w:rsidRDefault="00784A32" w:rsidP="00354887">
            <w:pPr>
              <w:pStyle w:val="TAL"/>
              <w:keepNext w:val="0"/>
              <w:keepLines w:val="0"/>
              <w:widowControl w:val="0"/>
            </w:pPr>
            <w:r w:rsidRPr="000670FE">
              <w:t>mcvideoinfo</w:t>
            </w:r>
          </w:p>
        </w:tc>
        <w:tc>
          <w:tcPr>
            <w:tcW w:w="2254" w:type="dxa"/>
          </w:tcPr>
          <w:p w14:paraId="0FE8E54C"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0670FE" w:rsidRDefault="00784A32" w:rsidP="00354887">
            <w:pPr>
              <w:pStyle w:val="TAL"/>
              <w:keepNext w:val="0"/>
              <w:keepLines w:val="0"/>
              <w:widowControl w:val="0"/>
            </w:pPr>
          </w:p>
        </w:tc>
        <w:tc>
          <w:tcPr>
            <w:tcW w:w="1350" w:type="dxa"/>
          </w:tcPr>
          <w:p w14:paraId="534C2174" w14:textId="77777777" w:rsidR="00784A32" w:rsidRPr="000670FE" w:rsidRDefault="00784A32" w:rsidP="00354887">
            <w:pPr>
              <w:pStyle w:val="TAL"/>
              <w:keepNext w:val="0"/>
              <w:keepLines w:val="0"/>
              <w:widowControl w:val="0"/>
            </w:pPr>
          </w:p>
        </w:tc>
        <w:tc>
          <w:tcPr>
            <w:tcW w:w="1161" w:type="dxa"/>
            <w:vAlign w:val="bottom"/>
          </w:tcPr>
          <w:p w14:paraId="2AAC35AF" w14:textId="77777777" w:rsidR="00784A32" w:rsidRPr="000670FE" w:rsidRDefault="00784A32" w:rsidP="00354887">
            <w:pPr>
              <w:pStyle w:val="TAL"/>
              <w:keepNext w:val="0"/>
              <w:keepLines w:val="0"/>
              <w:widowControl w:val="0"/>
            </w:pPr>
          </w:p>
        </w:tc>
      </w:tr>
      <w:tr w:rsidR="00784A32" w:rsidRPr="000670FE" w14:paraId="49749661" w14:textId="77777777" w:rsidTr="00354887">
        <w:trPr>
          <w:jc w:val="center"/>
        </w:trPr>
        <w:tc>
          <w:tcPr>
            <w:tcW w:w="2696" w:type="dxa"/>
            <w:tcBorders>
              <w:bottom w:val="single" w:sz="4" w:space="0" w:color="auto"/>
            </w:tcBorders>
            <w:vAlign w:val="center"/>
          </w:tcPr>
          <w:p w14:paraId="734965C2" w14:textId="77777777" w:rsidR="00784A32" w:rsidRPr="000670FE" w:rsidRDefault="00784A32" w:rsidP="00354887">
            <w:pPr>
              <w:pStyle w:val="TAL"/>
              <w:keepNext w:val="0"/>
              <w:keepLines w:val="0"/>
              <w:widowControl w:val="0"/>
            </w:pPr>
            <w:r w:rsidRPr="000670FE">
              <w:t xml:space="preserve">  mcvideo-Params</w:t>
            </w:r>
          </w:p>
        </w:tc>
        <w:tc>
          <w:tcPr>
            <w:tcW w:w="2254" w:type="dxa"/>
            <w:tcBorders>
              <w:bottom w:val="single" w:sz="4" w:space="0" w:color="auto"/>
            </w:tcBorders>
          </w:tcPr>
          <w:p w14:paraId="61D1A794"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0670FE" w:rsidRDefault="00784A32" w:rsidP="00354887">
            <w:pPr>
              <w:pStyle w:val="TAL"/>
              <w:keepNext w:val="0"/>
              <w:keepLines w:val="0"/>
              <w:widowControl w:val="0"/>
            </w:pPr>
          </w:p>
        </w:tc>
      </w:tr>
      <w:tr w:rsidR="00784A32" w:rsidRPr="000670FE" w14:paraId="3D8355E7" w14:textId="77777777" w:rsidTr="00354887">
        <w:trPr>
          <w:jc w:val="center"/>
        </w:trPr>
        <w:tc>
          <w:tcPr>
            <w:tcW w:w="2696" w:type="dxa"/>
            <w:tcBorders>
              <w:bottom w:val="single" w:sz="4" w:space="0" w:color="auto"/>
            </w:tcBorders>
            <w:vAlign w:val="center"/>
          </w:tcPr>
          <w:p w14:paraId="18B9E32E" w14:textId="77777777" w:rsidR="00784A32" w:rsidRPr="000670FE" w:rsidRDefault="00784A32" w:rsidP="00354887">
            <w:pPr>
              <w:pStyle w:val="TAL"/>
              <w:keepNext w:val="0"/>
              <w:keepLines w:val="0"/>
              <w:widowControl w:val="0"/>
            </w:pPr>
            <w:r w:rsidRPr="000670FE">
              <w:t xml:space="preserve">    session-type</w:t>
            </w:r>
          </w:p>
        </w:tc>
        <w:tc>
          <w:tcPr>
            <w:tcW w:w="2254" w:type="dxa"/>
            <w:tcBorders>
              <w:bottom w:val="single" w:sz="4" w:space="0" w:color="auto"/>
            </w:tcBorders>
          </w:tcPr>
          <w:p w14:paraId="2E4D0A51"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5C919E84"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0670FE" w:rsidRDefault="00784A32" w:rsidP="00354887">
            <w:pPr>
              <w:pStyle w:val="TAL"/>
              <w:keepNext w:val="0"/>
              <w:keepLines w:val="0"/>
              <w:widowControl w:val="0"/>
            </w:pPr>
          </w:p>
        </w:tc>
      </w:tr>
    </w:tbl>
    <w:p w14:paraId="72834785" w14:textId="77777777" w:rsidR="00784A32" w:rsidRPr="000670FE" w:rsidRDefault="00784A32" w:rsidP="00784A32"/>
    <w:p w14:paraId="315BB9E5" w14:textId="77777777" w:rsidR="00784A32" w:rsidRPr="000670FE" w:rsidRDefault="00784A32" w:rsidP="00784A32">
      <w:pPr>
        <w:pStyle w:val="TH"/>
      </w:pPr>
      <w:r w:rsidRPr="000670FE">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96B78C0" w14:textId="77777777" w:rsidTr="00354887">
        <w:trPr>
          <w:tblHeader/>
          <w:jc w:val="center"/>
        </w:trPr>
        <w:tc>
          <w:tcPr>
            <w:tcW w:w="9531" w:type="dxa"/>
            <w:gridSpan w:val="5"/>
          </w:tcPr>
          <w:p w14:paraId="26F75458"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77F0FD6D" w14:textId="77777777" w:rsidTr="00354887">
        <w:trPr>
          <w:tblHeader/>
          <w:jc w:val="center"/>
        </w:trPr>
        <w:tc>
          <w:tcPr>
            <w:tcW w:w="2381" w:type="dxa"/>
          </w:tcPr>
          <w:p w14:paraId="2B045437" w14:textId="77777777" w:rsidR="00784A32" w:rsidRPr="000670FE" w:rsidDel="00127C5D" w:rsidRDefault="00784A32" w:rsidP="00354887">
            <w:pPr>
              <w:pStyle w:val="TAH"/>
            </w:pPr>
            <w:r w:rsidRPr="000670FE">
              <w:t>Information Element</w:t>
            </w:r>
          </w:p>
        </w:tc>
        <w:tc>
          <w:tcPr>
            <w:tcW w:w="2382" w:type="dxa"/>
          </w:tcPr>
          <w:p w14:paraId="601F7C33" w14:textId="77777777" w:rsidR="00784A32" w:rsidRPr="000670FE" w:rsidDel="00127C5D" w:rsidRDefault="00784A32" w:rsidP="00354887">
            <w:pPr>
              <w:pStyle w:val="TAH"/>
            </w:pPr>
            <w:r w:rsidRPr="000670FE">
              <w:t>Value/remark</w:t>
            </w:r>
          </w:p>
        </w:tc>
        <w:tc>
          <w:tcPr>
            <w:tcW w:w="2254" w:type="dxa"/>
          </w:tcPr>
          <w:p w14:paraId="32EC8F8A" w14:textId="77777777" w:rsidR="00784A32" w:rsidRPr="000670FE" w:rsidDel="00127C5D" w:rsidRDefault="00784A32" w:rsidP="00354887">
            <w:pPr>
              <w:pStyle w:val="TAH"/>
            </w:pPr>
            <w:r w:rsidRPr="000670FE">
              <w:t>Comment</w:t>
            </w:r>
          </w:p>
        </w:tc>
        <w:tc>
          <w:tcPr>
            <w:tcW w:w="1322" w:type="dxa"/>
          </w:tcPr>
          <w:p w14:paraId="384B60E6" w14:textId="77777777" w:rsidR="00784A32" w:rsidRPr="000670FE" w:rsidDel="00127C5D" w:rsidRDefault="00784A32" w:rsidP="00354887">
            <w:pPr>
              <w:pStyle w:val="TAH"/>
            </w:pPr>
            <w:r w:rsidRPr="000670FE">
              <w:t>Reference</w:t>
            </w:r>
          </w:p>
        </w:tc>
        <w:tc>
          <w:tcPr>
            <w:tcW w:w="1192" w:type="dxa"/>
          </w:tcPr>
          <w:p w14:paraId="3ED12122" w14:textId="77777777" w:rsidR="00784A32" w:rsidRPr="000670FE" w:rsidDel="00127C5D" w:rsidRDefault="00784A32" w:rsidP="00354887">
            <w:pPr>
              <w:pStyle w:val="TAH"/>
            </w:pPr>
            <w:r w:rsidRPr="000670FE">
              <w:t>Condition</w:t>
            </w:r>
          </w:p>
        </w:tc>
      </w:tr>
      <w:tr w:rsidR="00784A32" w:rsidRPr="000670FE"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0670FE" w:rsidRDefault="00784A32" w:rsidP="00354887">
            <w:pPr>
              <w:pStyle w:val="TAL"/>
              <w:keepNext w:val="0"/>
              <w:keepLines w:val="0"/>
              <w:widowControl w:val="0"/>
            </w:pPr>
          </w:p>
        </w:tc>
      </w:tr>
      <w:tr w:rsidR="00784A32" w:rsidRPr="000670FE"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0670FE" w:rsidRDefault="00784A32" w:rsidP="00354887">
            <w:pPr>
              <w:pStyle w:val="TAL"/>
              <w:keepNext w:val="0"/>
              <w:keepLines w:val="0"/>
              <w:widowControl w:val="0"/>
            </w:pPr>
            <w:r w:rsidRPr="000670FE">
              <w:t>A = normal</w:t>
            </w:r>
          </w:p>
          <w:p w14:paraId="37657C65"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0670FE" w:rsidRDefault="00784A32" w:rsidP="00354887">
            <w:pPr>
              <w:pStyle w:val="TAL"/>
              <w:keepNext w:val="0"/>
              <w:keepLines w:val="0"/>
              <w:widowControl w:val="0"/>
            </w:pPr>
          </w:p>
        </w:tc>
      </w:tr>
    </w:tbl>
    <w:p w14:paraId="0FFB22FA" w14:textId="77777777" w:rsidR="00784A32" w:rsidRPr="000670FE" w:rsidRDefault="00784A32" w:rsidP="00784A32"/>
    <w:p w14:paraId="30799BAD" w14:textId="77777777" w:rsidR="00784A32" w:rsidRPr="000670FE" w:rsidRDefault="00784A32" w:rsidP="00784A32">
      <w:pPr>
        <w:pStyle w:val="TH"/>
      </w:pPr>
      <w:r w:rsidRPr="000670FE">
        <w:t>Table 6.1.2.2.3.3-6: Transmission Control Ack (Steps 7, 23, 39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326E966F" w14:textId="77777777" w:rsidTr="00354887">
        <w:trPr>
          <w:tblHeader/>
          <w:jc w:val="center"/>
        </w:trPr>
        <w:tc>
          <w:tcPr>
            <w:tcW w:w="9531" w:type="dxa"/>
            <w:gridSpan w:val="5"/>
          </w:tcPr>
          <w:p w14:paraId="445600EE"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324ADCDF" w14:textId="77777777" w:rsidTr="00354887">
        <w:trPr>
          <w:tblHeader/>
          <w:jc w:val="center"/>
        </w:trPr>
        <w:tc>
          <w:tcPr>
            <w:tcW w:w="2381" w:type="dxa"/>
          </w:tcPr>
          <w:p w14:paraId="578DF059" w14:textId="77777777" w:rsidR="00784A32" w:rsidRPr="000670FE" w:rsidDel="00127C5D" w:rsidRDefault="00784A32" w:rsidP="00354887">
            <w:pPr>
              <w:pStyle w:val="TAH"/>
            </w:pPr>
            <w:r w:rsidRPr="000670FE">
              <w:t>Information Element</w:t>
            </w:r>
          </w:p>
        </w:tc>
        <w:tc>
          <w:tcPr>
            <w:tcW w:w="2382" w:type="dxa"/>
          </w:tcPr>
          <w:p w14:paraId="7B4A5FDE" w14:textId="77777777" w:rsidR="00784A32" w:rsidRPr="000670FE" w:rsidDel="00127C5D" w:rsidRDefault="00784A32" w:rsidP="00354887">
            <w:pPr>
              <w:pStyle w:val="TAH"/>
            </w:pPr>
            <w:r w:rsidRPr="000670FE">
              <w:t>Value/remark</w:t>
            </w:r>
          </w:p>
        </w:tc>
        <w:tc>
          <w:tcPr>
            <w:tcW w:w="2254" w:type="dxa"/>
          </w:tcPr>
          <w:p w14:paraId="6F4CCA2C" w14:textId="77777777" w:rsidR="00784A32" w:rsidRPr="000670FE" w:rsidDel="00127C5D" w:rsidRDefault="00784A32" w:rsidP="00354887">
            <w:pPr>
              <w:pStyle w:val="TAH"/>
            </w:pPr>
            <w:r w:rsidRPr="000670FE">
              <w:t>Comment</w:t>
            </w:r>
          </w:p>
        </w:tc>
        <w:tc>
          <w:tcPr>
            <w:tcW w:w="1322" w:type="dxa"/>
          </w:tcPr>
          <w:p w14:paraId="6FF4E401" w14:textId="77777777" w:rsidR="00784A32" w:rsidRPr="000670FE" w:rsidDel="00127C5D" w:rsidRDefault="00784A32" w:rsidP="00354887">
            <w:pPr>
              <w:pStyle w:val="TAH"/>
            </w:pPr>
            <w:r w:rsidRPr="000670FE">
              <w:t>Reference</w:t>
            </w:r>
          </w:p>
        </w:tc>
        <w:tc>
          <w:tcPr>
            <w:tcW w:w="1192" w:type="dxa"/>
          </w:tcPr>
          <w:p w14:paraId="20DBFB78" w14:textId="77777777" w:rsidR="00784A32" w:rsidRPr="000670FE" w:rsidDel="00127C5D" w:rsidRDefault="00784A32" w:rsidP="00354887">
            <w:pPr>
              <w:pStyle w:val="TAH"/>
            </w:pPr>
            <w:r w:rsidRPr="000670FE">
              <w:t>Condition</w:t>
            </w:r>
          </w:p>
        </w:tc>
      </w:tr>
      <w:tr w:rsidR="00784A32" w:rsidRPr="000670FE" w:rsidDel="00127C5D" w14:paraId="72EBA5BB" w14:textId="77777777" w:rsidTr="00354887">
        <w:trPr>
          <w:tblHeader/>
          <w:jc w:val="center"/>
        </w:trPr>
        <w:tc>
          <w:tcPr>
            <w:tcW w:w="2381" w:type="dxa"/>
          </w:tcPr>
          <w:p w14:paraId="7D082C47"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3D9794C2" w14:textId="77777777" w:rsidR="00784A32" w:rsidRPr="000670FE" w:rsidRDefault="00784A32" w:rsidP="00354887">
            <w:pPr>
              <w:pStyle w:val="TAL"/>
              <w:keepNext w:val="0"/>
              <w:keepLines w:val="0"/>
              <w:widowControl w:val="0"/>
              <w:rPr>
                <w:rFonts w:eastAsia="Yu Gothic"/>
              </w:rPr>
            </w:pPr>
          </w:p>
        </w:tc>
        <w:tc>
          <w:tcPr>
            <w:tcW w:w="2254" w:type="dxa"/>
          </w:tcPr>
          <w:p w14:paraId="7B329EC7" w14:textId="77777777" w:rsidR="00784A32" w:rsidRPr="000670FE" w:rsidRDefault="00784A32" w:rsidP="00354887">
            <w:pPr>
              <w:pStyle w:val="TAL"/>
              <w:keepNext w:val="0"/>
              <w:keepLines w:val="0"/>
              <w:widowControl w:val="0"/>
              <w:rPr>
                <w:rFonts w:eastAsia="MS PGothic"/>
              </w:rPr>
            </w:pPr>
          </w:p>
        </w:tc>
        <w:tc>
          <w:tcPr>
            <w:tcW w:w="1322" w:type="dxa"/>
          </w:tcPr>
          <w:p w14:paraId="6002435C" w14:textId="77777777" w:rsidR="00784A32" w:rsidRPr="000670FE" w:rsidRDefault="00784A32" w:rsidP="00354887">
            <w:pPr>
              <w:pStyle w:val="TAL"/>
              <w:keepNext w:val="0"/>
              <w:keepLines w:val="0"/>
              <w:widowControl w:val="0"/>
              <w:rPr>
                <w:rFonts w:eastAsia="Yu Gothic"/>
              </w:rPr>
            </w:pPr>
          </w:p>
        </w:tc>
        <w:tc>
          <w:tcPr>
            <w:tcW w:w="1192" w:type="dxa"/>
          </w:tcPr>
          <w:p w14:paraId="51DEFF0E" w14:textId="77777777" w:rsidR="00784A32" w:rsidRPr="000670FE" w:rsidRDefault="00784A32" w:rsidP="00354887">
            <w:pPr>
              <w:pStyle w:val="TAL"/>
              <w:keepNext w:val="0"/>
              <w:keepLines w:val="0"/>
              <w:widowControl w:val="0"/>
              <w:rPr>
                <w:rFonts w:eastAsia="Yu Gothic"/>
              </w:rPr>
            </w:pPr>
          </w:p>
        </w:tc>
      </w:tr>
      <w:tr w:rsidR="00784A32" w:rsidRPr="000670FE" w:rsidDel="00127C5D" w14:paraId="0781745A" w14:textId="77777777" w:rsidTr="00354887">
        <w:trPr>
          <w:tblHeader/>
          <w:jc w:val="center"/>
        </w:trPr>
        <w:tc>
          <w:tcPr>
            <w:tcW w:w="2381" w:type="dxa"/>
          </w:tcPr>
          <w:p w14:paraId="5541FB7B"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5F5983F6"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08284BE3"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0CF3FCF0" w14:textId="77777777" w:rsidR="00784A32" w:rsidRPr="000670FE" w:rsidRDefault="00784A32" w:rsidP="00354887">
            <w:pPr>
              <w:pStyle w:val="TAL"/>
              <w:keepNext w:val="0"/>
              <w:keepLines w:val="0"/>
              <w:widowControl w:val="0"/>
              <w:rPr>
                <w:rFonts w:eastAsia="Yu Gothic"/>
              </w:rPr>
            </w:pPr>
          </w:p>
        </w:tc>
        <w:tc>
          <w:tcPr>
            <w:tcW w:w="1192" w:type="dxa"/>
          </w:tcPr>
          <w:p w14:paraId="073B42E1" w14:textId="77777777" w:rsidR="00784A32" w:rsidRPr="000670FE" w:rsidRDefault="00784A32" w:rsidP="00354887">
            <w:pPr>
              <w:pStyle w:val="TAL"/>
              <w:keepNext w:val="0"/>
              <w:keepLines w:val="0"/>
              <w:widowControl w:val="0"/>
              <w:rPr>
                <w:rFonts w:eastAsia="Yu Gothic"/>
              </w:rPr>
            </w:pPr>
          </w:p>
        </w:tc>
      </w:tr>
    </w:tbl>
    <w:p w14:paraId="0C596688" w14:textId="77777777" w:rsidR="00784A32" w:rsidRPr="000670FE" w:rsidRDefault="00784A32" w:rsidP="00784A32"/>
    <w:p w14:paraId="5CBF2DF8" w14:textId="77777777" w:rsidR="00784A32" w:rsidRPr="000670FE" w:rsidRDefault="00784A32" w:rsidP="00784A32">
      <w:pPr>
        <w:pStyle w:val="TH"/>
      </w:pPr>
      <w:r w:rsidRPr="000670FE">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75FB0222" w14:textId="77777777" w:rsidTr="00354887">
        <w:trPr>
          <w:tblHeader/>
          <w:jc w:val="center"/>
        </w:trPr>
        <w:tc>
          <w:tcPr>
            <w:tcW w:w="9504" w:type="dxa"/>
            <w:gridSpan w:val="5"/>
          </w:tcPr>
          <w:p w14:paraId="2D5376A2" w14:textId="77777777" w:rsidR="00784A32" w:rsidRPr="000670FE" w:rsidRDefault="00784A32" w:rsidP="00354887">
            <w:pPr>
              <w:pStyle w:val="TAL"/>
              <w:keepNext w:val="0"/>
              <w:keepLines w:val="0"/>
              <w:widowControl w:val="0"/>
            </w:pPr>
            <w:r w:rsidRPr="000670FE">
              <w:t>Derivation Path: TS 36.579-1 [2], Table 5.5.2.5.1-1, condition MCVIDEO, EMERGENCY-CALL</w:t>
            </w:r>
          </w:p>
        </w:tc>
      </w:tr>
      <w:tr w:rsidR="00784A32" w:rsidRPr="000670FE" w14:paraId="1BF53EA3" w14:textId="77777777" w:rsidTr="00354887">
        <w:trPr>
          <w:tblHeader/>
          <w:jc w:val="center"/>
        </w:trPr>
        <w:tc>
          <w:tcPr>
            <w:tcW w:w="2934" w:type="dxa"/>
          </w:tcPr>
          <w:p w14:paraId="398DD806" w14:textId="77777777" w:rsidR="00784A32" w:rsidRPr="000670FE" w:rsidRDefault="00784A32" w:rsidP="00354887">
            <w:pPr>
              <w:pStyle w:val="TAH"/>
              <w:keepNext w:val="0"/>
              <w:keepLines w:val="0"/>
              <w:widowControl w:val="0"/>
            </w:pPr>
            <w:r w:rsidRPr="000670FE">
              <w:t>Information Element</w:t>
            </w:r>
          </w:p>
        </w:tc>
        <w:tc>
          <w:tcPr>
            <w:tcW w:w="1800" w:type="dxa"/>
          </w:tcPr>
          <w:p w14:paraId="11A539D2"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0AA7E663" w14:textId="77777777" w:rsidR="00784A32" w:rsidRPr="000670FE" w:rsidRDefault="00784A32" w:rsidP="00354887">
            <w:pPr>
              <w:pStyle w:val="TAH"/>
              <w:keepNext w:val="0"/>
              <w:keepLines w:val="0"/>
              <w:widowControl w:val="0"/>
            </w:pPr>
            <w:r w:rsidRPr="000670FE">
              <w:t>Comment</w:t>
            </w:r>
          </w:p>
        </w:tc>
        <w:tc>
          <w:tcPr>
            <w:tcW w:w="1440" w:type="dxa"/>
          </w:tcPr>
          <w:p w14:paraId="663E272C" w14:textId="77777777" w:rsidR="00784A32" w:rsidRPr="000670FE" w:rsidRDefault="00784A32" w:rsidP="00354887">
            <w:pPr>
              <w:pStyle w:val="TAH"/>
              <w:keepNext w:val="0"/>
              <w:keepLines w:val="0"/>
              <w:widowControl w:val="0"/>
            </w:pPr>
            <w:r w:rsidRPr="000670FE">
              <w:t>Reference</w:t>
            </w:r>
          </w:p>
        </w:tc>
        <w:tc>
          <w:tcPr>
            <w:tcW w:w="1170" w:type="dxa"/>
          </w:tcPr>
          <w:p w14:paraId="7971C090" w14:textId="77777777" w:rsidR="00784A32" w:rsidRPr="000670FE" w:rsidRDefault="00784A32" w:rsidP="00354887">
            <w:pPr>
              <w:pStyle w:val="TAH"/>
              <w:keepNext w:val="0"/>
              <w:keepLines w:val="0"/>
              <w:widowControl w:val="0"/>
            </w:pPr>
            <w:r w:rsidRPr="000670FE">
              <w:t>Condition</w:t>
            </w:r>
          </w:p>
        </w:tc>
      </w:tr>
      <w:tr w:rsidR="00784A32" w:rsidRPr="000670FE" w14:paraId="38C29EF1" w14:textId="77777777" w:rsidTr="00354887">
        <w:trPr>
          <w:jc w:val="center"/>
        </w:trPr>
        <w:tc>
          <w:tcPr>
            <w:tcW w:w="2934" w:type="dxa"/>
            <w:vAlign w:val="center"/>
          </w:tcPr>
          <w:p w14:paraId="2A70C377"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43077450"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0670FE" w:rsidRDefault="00784A32" w:rsidP="00354887">
            <w:pPr>
              <w:pStyle w:val="TAL"/>
              <w:keepNext w:val="0"/>
              <w:keepLines w:val="0"/>
              <w:widowControl w:val="0"/>
            </w:pPr>
          </w:p>
        </w:tc>
        <w:tc>
          <w:tcPr>
            <w:tcW w:w="1440" w:type="dxa"/>
          </w:tcPr>
          <w:p w14:paraId="4EF612EB" w14:textId="77777777" w:rsidR="00784A32" w:rsidRPr="000670FE" w:rsidRDefault="00784A32" w:rsidP="00354887">
            <w:pPr>
              <w:pStyle w:val="TAL"/>
              <w:keepNext w:val="0"/>
              <w:keepLines w:val="0"/>
              <w:widowControl w:val="0"/>
            </w:pPr>
          </w:p>
        </w:tc>
        <w:tc>
          <w:tcPr>
            <w:tcW w:w="1170" w:type="dxa"/>
            <w:vAlign w:val="bottom"/>
          </w:tcPr>
          <w:p w14:paraId="5140A9E5" w14:textId="77777777" w:rsidR="00784A32" w:rsidRPr="000670FE" w:rsidRDefault="00784A32" w:rsidP="00354887">
            <w:pPr>
              <w:pStyle w:val="TAL"/>
              <w:keepNext w:val="0"/>
              <w:keepLines w:val="0"/>
              <w:widowControl w:val="0"/>
            </w:pPr>
          </w:p>
        </w:tc>
      </w:tr>
      <w:tr w:rsidR="00784A32" w:rsidRPr="000670FE" w14:paraId="2D22F7C4" w14:textId="77777777" w:rsidTr="00354887">
        <w:trPr>
          <w:jc w:val="center"/>
        </w:trPr>
        <w:tc>
          <w:tcPr>
            <w:tcW w:w="2934" w:type="dxa"/>
            <w:shd w:val="clear" w:color="auto" w:fill="auto"/>
            <w:vAlign w:val="center"/>
          </w:tcPr>
          <w:p w14:paraId="1D585AD8"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61A1DB65"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2B2687A9" w14:textId="77777777" w:rsidR="00784A32" w:rsidRPr="000670FE"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0670FE" w:rsidRDefault="00784A32" w:rsidP="00354887">
            <w:pPr>
              <w:pStyle w:val="TAL"/>
              <w:keepNext w:val="0"/>
              <w:keepLines w:val="0"/>
              <w:widowControl w:val="0"/>
            </w:pPr>
          </w:p>
        </w:tc>
      </w:tr>
      <w:tr w:rsidR="00784A32" w:rsidRPr="000670FE" w14:paraId="3114B8DD" w14:textId="77777777" w:rsidTr="00354887">
        <w:trPr>
          <w:jc w:val="center"/>
        </w:trPr>
        <w:tc>
          <w:tcPr>
            <w:tcW w:w="2934" w:type="dxa"/>
            <w:shd w:val="clear" w:color="auto" w:fill="auto"/>
            <w:vAlign w:val="center"/>
          </w:tcPr>
          <w:p w14:paraId="3187E1C3"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44ECC99C"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0670FE" w:rsidRDefault="00784A32" w:rsidP="00354887">
            <w:pPr>
              <w:pStyle w:val="TAL"/>
              <w:keepNext w:val="0"/>
              <w:keepLines w:val="0"/>
              <w:widowControl w:val="0"/>
            </w:pPr>
          </w:p>
        </w:tc>
        <w:tc>
          <w:tcPr>
            <w:tcW w:w="1440" w:type="dxa"/>
            <w:shd w:val="clear" w:color="auto" w:fill="auto"/>
          </w:tcPr>
          <w:p w14:paraId="3DA19159" w14:textId="77777777" w:rsidR="00784A32" w:rsidRPr="000670FE"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0670FE" w:rsidRDefault="00784A32" w:rsidP="00354887">
            <w:pPr>
              <w:pStyle w:val="TAL"/>
              <w:keepNext w:val="0"/>
              <w:keepLines w:val="0"/>
              <w:widowControl w:val="0"/>
            </w:pPr>
          </w:p>
        </w:tc>
      </w:tr>
      <w:tr w:rsidR="00784A32" w:rsidRPr="000670FE" w14:paraId="0434FBF5" w14:textId="77777777" w:rsidTr="00354887">
        <w:trPr>
          <w:jc w:val="center"/>
        </w:trPr>
        <w:tc>
          <w:tcPr>
            <w:tcW w:w="2934" w:type="dxa"/>
            <w:shd w:val="clear" w:color="auto" w:fill="auto"/>
            <w:vAlign w:val="center"/>
          </w:tcPr>
          <w:p w14:paraId="0304D5D3"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6B8BA377"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0670FE" w:rsidRDefault="00784A32" w:rsidP="00354887">
            <w:pPr>
              <w:pStyle w:val="TAL"/>
              <w:keepNext w:val="0"/>
              <w:keepLines w:val="0"/>
              <w:widowControl w:val="0"/>
            </w:pPr>
          </w:p>
        </w:tc>
        <w:tc>
          <w:tcPr>
            <w:tcW w:w="1440" w:type="dxa"/>
            <w:shd w:val="clear" w:color="auto" w:fill="auto"/>
          </w:tcPr>
          <w:p w14:paraId="2CE632A4" w14:textId="77777777" w:rsidR="00784A32" w:rsidRPr="000670FE"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0670FE" w:rsidRDefault="00784A32" w:rsidP="00354887">
            <w:pPr>
              <w:pStyle w:val="TAL"/>
              <w:keepNext w:val="0"/>
              <w:keepLines w:val="0"/>
              <w:widowControl w:val="0"/>
            </w:pPr>
          </w:p>
        </w:tc>
      </w:tr>
      <w:tr w:rsidR="00784A32" w:rsidRPr="000670FE" w14:paraId="42118C7C" w14:textId="77777777" w:rsidTr="00354887">
        <w:trPr>
          <w:jc w:val="center"/>
        </w:trPr>
        <w:tc>
          <w:tcPr>
            <w:tcW w:w="2934" w:type="dxa"/>
            <w:shd w:val="clear" w:color="auto" w:fill="auto"/>
            <w:vAlign w:val="center"/>
          </w:tcPr>
          <w:p w14:paraId="7FB2955B"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0118BC79" w14:textId="77777777" w:rsidR="00784A32" w:rsidRPr="000670FE" w:rsidRDefault="00784A32" w:rsidP="00354887">
            <w:pPr>
              <w:pStyle w:val="TAL"/>
              <w:keepNext w:val="0"/>
              <w:keepLines w:val="0"/>
              <w:widowControl w:val="0"/>
            </w:pPr>
            <w:r w:rsidRPr="000670FE">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0670FE" w:rsidRDefault="00784A32" w:rsidP="00354887">
            <w:pPr>
              <w:pStyle w:val="TAL"/>
              <w:keepNext w:val="0"/>
              <w:keepLines w:val="0"/>
              <w:widowControl w:val="0"/>
            </w:pPr>
          </w:p>
        </w:tc>
        <w:tc>
          <w:tcPr>
            <w:tcW w:w="1440" w:type="dxa"/>
            <w:shd w:val="clear" w:color="auto" w:fill="auto"/>
          </w:tcPr>
          <w:p w14:paraId="6B90F7B8" w14:textId="77777777" w:rsidR="00784A32" w:rsidRPr="000670FE"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0670FE" w:rsidRDefault="00784A32" w:rsidP="00354887">
            <w:pPr>
              <w:pStyle w:val="TAL"/>
              <w:keepNext w:val="0"/>
              <w:keepLines w:val="0"/>
              <w:widowControl w:val="0"/>
            </w:pPr>
          </w:p>
        </w:tc>
      </w:tr>
    </w:tbl>
    <w:p w14:paraId="36475228" w14:textId="77777777" w:rsidR="00784A32" w:rsidRPr="000670FE" w:rsidRDefault="00784A32" w:rsidP="00784A32">
      <w:pPr>
        <w:widowControl w:val="0"/>
      </w:pPr>
    </w:p>
    <w:p w14:paraId="69278B97" w14:textId="77777777" w:rsidR="00784A32" w:rsidRPr="000670FE" w:rsidRDefault="00784A32" w:rsidP="00784A32">
      <w:pPr>
        <w:pStyle w:val="TH"/>
      </w:pPr>
      <w:r w:rsidRPr="000670FE">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35166DB4" w14:textId="77777777" w:rsidTr="00354887">
        <w:trPr>
          <w:jc w:val="center"/>
        </w:trPr>
        <w:tc>
          <w:tcPr>
            <w:tcW w:w="9531" w:type="dxa"/>
            <w:gridSpan w:val="5"/>
          </w:tcPr>
          <w:p w14:paraId="2D230F80" w14:textId="77777777" w:rsidR="00784A32" w:rsidRPr="000670FE" w:rsidRDefault="00784A32" w:rsidP="00354887">
            <w:pPr>
              <w:pStyle w:val="TAL"/>
              <w:keepNext w:val="0"/>
              <w:keepLines w:val="0"/>
              <w:widowControl w:val="0"/>
            </w:pPr>
            <w:r w:rsidRPr="000670FE">
              <w:t>Derivation Path: TS 36.579-1 [2], Table 5.5.3.2.1-2, condition EMERGENCY-CALL</w:t>
            </w:r>
          </w:p>
        </w:tc>
      </w:tr>
      <w:tr w:rsidR="00784A32" w:rsidRPr="000670FE" w14:paraId="633AFB69" w14:textId="77777777" w:rsidTr="00354887">
        <w:trPr>
          <w:jc w:val="center"/>
        </w:trPr>
        <w:tc>
          <w:tcPr>
            <w:tcW w:w="2790" w:type="dxa"/>
          </w:tcPr>
          <w:p w14:paraId="387B61D1" w14:textId="77777777" w:rsidR="00784A32" w:rsidRPr="000670FE" w:rsidRDefault="00784A32" w:rsidP="00354887">
            <w:pPr>
              <w:pStyle w:val="TAH"/>
              <w:keepNext w:val="0"/>
              <w:keepLines w:val="0"/>
              <w:widowControl w:val="0"/>
            </w:pPr>
            <w:r w:rsidRPr="000670FE">
              <w:t>Information Element</w:t>
            </w:r>
          </w:p>
        </w:tc>
        <w:tc>
          <w:tcPr>
            <w:tcW w:w="2160" w:type="dxa"/>
          </w:tcPr>
          <w:p w14:paraId="70645714"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546D9765" w14:textId="77777777" w:rsidR="00784A32" w:rsidRPr="000670FE" w:rsidRDefault="00784A32" w:rsidP="00354887">
            <w:pPr>
              <w:pStyle w:val="TAH"/>
              <w:keepNext w:val="0"/>
              <w:keepLines w:val="0"/>
              <w:widowControl w:val="0"/>
            </w:pPr>
            <w:r w:rsidRPr="000670FE">
              <w:t>Comment</w:t>
            </w:r>
          </w:p>
        </w:tc>
        <w:tc>
          <w:tcPr>
            <w:tcW w:w="1350" w:type="dxa"/>
          </w:tcPr>
          <w:p w14:paraId="0B55E4B9" w14:textId="77777777" w:rsidR="00784A32" w:rsidRPr="000670FE" w:rsidRDefault="00784A32" w:rsidP="00354887">
            <w:pPr>
              <w:pStyle w:val="TAH"/>
              <w:keepNext w:val="0"/>
              <w:keepLines w:val="0"/>
              <w:widowControl w:val="0"/>
            </w:pPr>
            <w:r w:rsidRPr="000670FE">
              <w:t>Reference</w:t>
            </w:r>
          </w:p>
        </w:tc>
        <w:tc>
          <w:tcPr>
            <w:tcW w:w="1161" w:type="dxa"/>
          </w:tcPr>
          <w:p w14:paraId="79343750" w14:textId="77777777" w:rsidR="00784A32" w:rsidRPr="000670FE" w:rsidRDefault="00784A32" w:rsidP="00354887">
            <w:pPr>
              <w:pStyle w:val="TAH"/>
              <w:keepNext w:val="0"/>
              <w:keepLines w:val="0"/>
              <w:widowControl w:val="0"/>
            </w:pPr>
            <w:r w:rsidRPr="000670FE">
              <w:t>Condition</w:t>
            </w:r>
          </w:p>
        </w:tc>
      </w:tr>
      <w:tr w:rsidR="00784A32" w:rsidRPr="000670FE" w14:paraId="59B4BA2C" w14:textId="77777777" w:rsidTr="00354887">
        <w:trPr>
          <w:jc w:val="center"/>
        </w:trPr>
        <w:tc>
          <w:tcPr>
            <w:tcW w:w="2790" w:type="dxa"/>
            <w:vAlign w:val="center"/>
          </w:tcPr>
          <w:p w14:paraId="68CBD504" w14:textId="77777777" w:rsidR="00784A32" w:rsidRPr="000670FE" w:rsidRDefault="00784A32" w:rsidP="00354887">
            <w:pPr>
              <w:pStyle w:val="TAL"/>
              <w:keepNext w:val="0"/>
              <w:keepLines w:val="0"/>
              <w:widowControl w:val="0"/>
            </w:pPr>
            <w:r w:rsidRPr="000670FE">
              <w:t>mcvideoinfo</w:t>
            </w:r>
          </w:p>
        </w:tc>
        <w:tc>
          <w:tcPr>
            <w:tcW w:w="2160" w:type="dxa"/>
          </w:tcPr>
          <w:p w14:paraId="6EB7ED8A"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0670FE" w:rsidRDefault="00784A32" w:rsidP="00354887">
            <w:pPr>
              <w:pStyle w:val="TAL"/>
              <w:keepNext w:val="0"/>
              <w:keepLines w:val="0"/>
              <w:widowControl w:val="0"/>
            </w:pPr>
          </w:p>
        </w:tc>
        <w:tc>
          <w:tcPr>
            <w:tcW w:w="1350" w:type="dxa"/>
          </w:tcPr>
          <w:p w14:paraId="018BFFFE" w14:textId="77777777" w:rsidR="00784A32" w:rsidRPr="000670FE" w:rsidRDefault="00784A32" w:rsidP="00354887">
            <w:pPr>
              <w:pStyle w:val="TAL"/>
              <w:keepNext w:val="0"/>
              <w:keepLines w:val="0"/>
              <w:widowControl w:val="0"/>
            </w:pPr>
          </w:p>
        </w:tc>
        <w:tc>
          <w:tcPr>
            <w:tcW w:w="1161" w:type="dxa"/>
            <w:vAlign w:val="bottom"/>
          </w:tcPr>
          <w:p w14:paraId="72E86D44" w14:textId="77777777" w:rsidR="00784A32" w:rsidRPr="000670FE" w:rsidRDefault="00784A32" w:rsidP="00354887">
            <w:pPr>
              <w:pStyle w:val="TAL"/>
              <w:keepNext w:val="0"/>
              <w:keepLines w:val="0"/>
              <w:widowControl w:val="0"/>
            </w:pPr>
          </w:p>
        </w:tc>
      </w:tr>
      <w:tr w:rsidR="00784A32" w:rsidRPr="000670FE" w14:paraId="653A8BDA" w14:textId="77777777" w:rsidTr="00354887">
        <w:trPr>
          <w:jc w:val="center"/>
        </w:trPr>
        <w:tc>
          <w:tcPr>
            <w:tcW w:w="2790" w:type="dxa"/>
            <w:tcBorders>
              <w:bottom w:val="single" w:sz="4" w:space="0" w:color="auto"/>
            </w:tcBorders>
            <w:vAlign w:val="center"/>
          </w:tcPr>
          <w:p w14:paraId="055701BB"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75EA0AF1"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0670FE" w:rsidRDefault="00784A32" w:rsidP="00354887">
            <w:pPr>
              <w:pStyle w:val="TAL"/>
              <w:keepNext w:val="0"/>
              <w:keepLines w:val="0"/>
              <w:widowControl w:val="0"/>
            </w:pPr>
          </w:p>
        </w:tc>
      </w:tr>
      <w:tr w:rsidR="00784A32" w:rsidRPr="000670FE" w14:paraId="3D571DAB" w14:textId="77777777" w:rsidTr="00354887">
        <w:trPr>
          <w:jc w:val="center"/>
        </w:trPr>
        <w:tc>
          <w:tcPr>
            <w:tcW w:w="2790" w:type="dxa"/>
            <w:tcBorders>
              <w:bottom w:val="single" w:sz="4" w:space="0" w:color="auto"/>
            </w:tcBorders>
            <w:vAlign w:val="center"/>
          </w:tcPr>
          <w:p w14:paraId="121423CF"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29AE681C"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2DCBE95"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0670FE" w:rsidRDefault="00784A32" w:rsidP="00354887">
            <w:pPr>
              <w:pStyle w:val="TAL"/>
              <w:keepNext w:val="0"/>
              <w:keepLines w:val="0"/>
              <w:widowControl w:val="0"/>
            </w:pPr>
          </w:p>
        </w:tc>
      </w:tr>
    </w:tbl>
    <w:p w14:paraId="5219FE9D" w14:textId="77777777" w:rsidR="00784A32" w:rsidRPr="000670FE" w:rsidRDefault="00784A32" w:rsidP="00784A32"/>
    <w:p w14:paraId="4A49B08A" w14:textId="77777777" w:rsidR="00784A32" w:rsidRPr="000670FE" w:rsidRDefault="00784A32" w:rsidP="00784A32">
      <w:pPr>
        <w:pStyle w:val="TH"/>
      </w:pPr>
      <w:r w:rsidRPr="000670FE">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7C774EA4" w14:textId="77777777" w:rsidTr="00354887">
        <w:trPr>
          <w:tblHeader/>
        </w:trPr>
        <w:tc>
          <w:tcPr>
            <w:tcW w:w="9517" w:type="dxa"/>
            <w:gridSpan w:val="5"/>
          </w:tcPr>
          <w:p w14:paraId="0806805E"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3C7A7197" w14:textId="77777777" w:rsidTr="00354887">
        <w:trPr>
          <w:tblHeader/>
        </w:trPr>
        <w:tc>
          <w:tcPr>
            <w:tcW w:w="2677" w:type="dxa"/>
          </w:tcPr>
          <w:p w14:paraId="0810E823" w14:textId="77777777" w:rsidR="00784A32" w:rsidRPr="000670FE" w:rsidRDefault="00784A32" w:rsidP="00354887">
            <w:pPr>
              <w:pStyle w:val="TAH"/>
              <w:keepLines w:val="0"/>
              <w:widowControl w:val="0"/>
            </w:pPr>
            <w:r w:rsidRPr="000670FE">
              <w:t>Information Element</w:t>
            </w:r>
          </w:p>
        </w:tc>
        <w:tc>
          <w:tcPr>
            <w:tcW w:w="2160" w:type="dxa"/>
          </w:tcPr>
          <w:p w14:paraId="0BA63240"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1E2892F" w14:textId="77777777" w:rsidR="00784A32" w:rsidRPr="000670FE" w:rsidRDefault="00784A32" w:rsidP="00354887">
            <w:pPr>
              <w:pStyle w:val="TAH"/>
              <w:keepLines w:val="0"/>
              <w:widowControl w:val="0"/>
            </w:pPr>
            <w:r w:rsidRPr="000670FE">
              <w:t>Comment</w:t>
            </w:r>
          </w:p>
        </w:tc>
        <w:tc>
          <w:tcPr>
            <w:tcW w:w="1350" w:type="dxa"/>
          </w:tcPr>
          <w:p w14:paraId="6AB591EF" w14:textId="77777777" w:rsidR="00784A32" w:rsidRPr="000670FE" w:rsidRDefault="00784A32" w:rsidP="00354887">
            <w:pPr>
              <w:pStyle w:val="TAH"/>
              <w:keepLines w:val="0"/>
              <w:widowControl w:val="0"/>
            </w:pPr>
            <w:r w:rsidRPr="000670FE">
              <w:t>Reference</w:t>
            </w:r>
          </w:p>
        </w:tc>
        <w:tc>
          <w:tcPr>
            <w:tcW w:w="1170" w:type="dxa"/>
          </w:tcPr>
          <w:p w14:paraId="52AC7111" w14:textId="77777777" w:rsidR="00784A32" w:rsidRPr="000670FE" w:rsidRDefault="00784A32" w:rsidP="00354887">
            <w:pPr>
              <w:pStyle w:val="TAH"/>
              <w:keepLines w:val="0"/>
              <w:widowControl w:val="0"/>
            </w:pPr>
            <w:r w:rsidRPr="000670FE">
              <w:t>Condition</w:t>
            </w:r>
          </w:p>
        </w:tc>
      </w:tr>
      <w:tr w:rsidR="00784A32" w:rsidRPr="000670FE" w14:paraId="4E0E8A76" w14:textId="77777777" w:rsidTr="00354887">
        <w:tc>
          <w:tcPr>
            <w:tcW w:w="2677" w:type="dxa"/>
            <w:vAlign w:val="center"/>
          </w:tcPr>
          <w:p w14:paraId="40649495"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6DA4F31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0670FE" w:rsidRDefault="00784A32" w:rsidP="00354887">
            <w:pPr>
              <w:pStyle w:val="TAL"/>
              <w:keepNext w:val="0"/>
              <w:keepLines w:val="0"/>
              <w:widowControl w:val="0"/>
            </w:pPr>
          </w:p>
        </w:tc>
        <w:tc>
          <w:tcPr>
            <w:tcW w:w="1350" w:type="dxa"/>
          </w:tcPr>
          <w:p w14:paraId="0922D508" w14:textId="77777777" w:rsidR="00784A32" w:rsidRPr="000670FE" w:rsidRDefault="00784A32" w:rsidP="00354887">
            <w:pPr>
              <w:pStyle w:val="TAL"/>
              <w:keepNext w:val="0"/>
              <w:keepLines w:val="0"/>
              <w:widowControl w:val="0"/>
            </w:pPr>
          </w:p>
        </w:tc>
        <w:tc>
          <w:tcPr>
            <w:tcW w:w="1170" w:type="dxa"/>
            <w:vAlign w:val="bottom"/>
          </w:tcPr>
          <w:p w14:paraId="1853486F" w14:textId="77777777" w:rsidR="00784A32" w:rsidRPr="000670FE" w:rsidRDefault="00784A32" w:rsidP="00354887">
            <w:pPr>
              <w:pStyle w:val="TAL"/>
              <w:keepNext w:val="0"/>
              <w:keepLines w:val="0"/>
              <w:widowControl w:val="0"/>
            </w:pPr>
            <w:r w:rsidRPr="000670FE">
              <w:t>INVITE-RSP</w:t>
            </w:r>
          </w:p>
        </w:tc>
      </w:tr>
      <w:tr w:rsidR="00784A32" w:rsidRPr="000670FE" w14:paraId="77EE2542" w14:textId="77777777" w:rsidTr="00354887">
        <w:tc>
          <w:tcPr>
            <w:tcW w:w="2677" w:type="dxa"/>
            <w:vAlign w:val="center"/>
          </w:tcPr>
          <w:p w14:paraId="1EE2BD4A"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B84935A" w14:textId="77777777" w:rsidR="00784A32" w:rsidRPr="000670FE" w:rsidRDefault="00784A32" w:rsidP="00354887">
            <w:pPr>
              <w:pStyle w:val="TAL"/>
            </w:pPr>
          </w:p>
        </w:tc>
        <w:tc>
          <w:tcPr>
            <w:tcW w:w="2160" w:type="dxa"/>
            <w:tcBorders>
              <w:top w:val="single" w:sz="4" w:space="0" w:color="auto"/>
              <w:bottom w:val="single" w:sz="4" w:space="0" w:color="auto"/>
            </w:tcBorders>
          </w:tcPr>
          <w:p w14:paraId="2815CAE0" w14:textId="77777777" w:rsidR="00784A32" w:rsidRPr="000670FE" w:rsidRDefault="00784A32" w:rsidP="00354887">
            <w:pPr>
              <w:pStyle w:val="TAL"/>
            </w:pPr>
            <w:r w:rsidRPr="000670FE">
              <w:t>MCVideo-info</w:t>
            </w:r>
          </w:p>
        </w:tc>
        <w:tc>
          <w:tcPr>
            <w:tcW w:w="1350" w:type="dxa"/>
          </w:tcPr>
          <w:p w14:paraId="6714AB7F" w14:textId="77777777" w:rsidR="00784A32" w:rsidRPr="000670FE" w:rsidRDefault="00784A32" w:rsidP="00354887">
            <w:pPr>
              <w:pStyle w:val="TAL"/>
            </w:pPr>
          </w:p>
        </w:tc>
        <w:tc>
          <w:tcPr>
            <w:tcW w:w="1170" w:type="dxa"/>
            <w:vAlign w:val="bottom"/>
          </w:tcPr>
          <w:p w14:paraId="1F0402DA" w14:textId="77777777" w:rsidR="00784A32" w:rsidRPr="000670FE" w:rsidRDefault="00784A32" w:rsidP="00354887">
            <w:pPr>
              <w:pStyle w:val="TAL"/>
            </w:pPr>
          </w:p>
        </w:tc>
      </w:tr>
      <w:tr w:rsidR="00784A32" w:rsidRPr="000670FE" w:rsidDel="007060CE" w14:paraId="0A5AF9BC" w14:textId="77777777" w:rsidTr="00354887">
        <w:tc>
          <w:tcPr>
            <w:tcW w:w="2677" w:type="dxa"/>
            <w:vAlign w:val="center"/>
          </w:tcPr>
          <w:p w14:paraId="06183A6F"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6A8665B3"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0670FE" w:rsidDel="007060CE" w:rsidRDefault="00784A32" w:rsidP="00354887">
            <w:pPr>
              <w:pStyle w:val="TAL"/>
            </w:pPr>
          </w:p>
        </w:tc>
        <w:tc>
          <w:tcPr>
            <w:tcW w:w="1350" w:type="dxa"/>
          </w:tcPr>
          <w:p w14:paraId="173DD0E5" w14:textId="77777777" w:rsidR="00784A32" w:rsidRPr="000670FE" w:rsidDel="007060CE" w:rsidRDefault="00784A32" w:rsidP="00354887">
            <w:pPr>
              <w:pStyle w:val="TAL"/>
            </w:pPr>
          </w:p>
        </w:tc>
        <w:tc>
          <w:tcPr>
            <w:tcW w:w="1170" w:type="dxa"/>
            <w:vAlign w:val="bottom"/>
          </w:tcPr>
          <w:p w14:paraId="3983A4ED" w14:textId="77777777" w:rsidR="00784A32" w:rsidRPr="000670FE" w:rsidDel="007060CE" w:rsidRDefault="00784A32" w:rsidP="00354887">
            <w:pPr>
              <w:pStyle w:val="TAL"/>
            </w:pPr>
          </w:p>
        </w:tc>
      </w:tr>
      <w:tr w:rsidR="00784A32" w:rsidRPr="000670FE" w14:paraId="0565B8C0" w14:textId="77777777" w:rsidTr="00354887">
        <w:tc>
          <w:tcPr>
            <w:tcW w:w="2677" w:type="dxa"/>
            <w:vAlign w:val="center"/>
          </w:tcPr>
          <w:p w14:paraId="5F2B4868" w14:textId="77777777" w:rsidR="00784A32" w:rsidRPr="000670FE" w:rsidRDefault="00784A32" w:rsidP="00354887">
            <w:pPr>
              <w:pStyle w:val="TAL"/>
            </w:pPr>
            <w:r w:rsidRPr="000670FE">
              <w:t xml:space="preserve">    MIME-part-body</w:t>
            </w:r>
          </w:p>
        </w:tc>
        <w:tc>
          <w:tcPr>
            <w:tcW w:w="2160" w:type="dxa"/>
            <w:vAlign w:val="center"/>
          </w:tcPr>
          <w:p w14:paraId="1A85B6F1" w14:textId="77777777" w:rsidR="00784A32" w:rsidRPr="000670FE" w:rsidRDefault="00784A32" w:rsidP="00354887">
            <w:pPr>
              <w:pStyle w:val="TAL"/>
            </w:pPr>
            <w:r w:rsidRPr="000670FE">
              <w:t>MCVideo-Info as described in Table 6.1.2.2.3.3-10</w:t>
            </w:r>
          </w:p>
        </w:tc>
        <w:tc>
          <w:tcPr>
            <w:tcW w:w="2160" w:type="dxa"/>
            <w:tcBorders>
              <w:top w:val="single" w:sz="4" w:space="0" w:color="auto"/>
              <w:bottom w:val="single" w:sz="4" w:space="0" w:color="auto"/>
            </w:tcBorders>
          </w:tcPr>
          <w:p w14:paraId="16C80A61" w14:textId="77777777" w:rsidR="00784A32" w:rsidRPr="000670FE" w:rsidDel="00D16089" w:rsidRDefault="00784A32" w:rsidP="00354887">
            <w:pPr>
              <w:pStyle w:val="TAL"/>
            </w:pPr>
          </w:p>
        </w:tc>
        <w:tc>
          <w:tcPr>
            <w:tcW w:w="1350" w:type="dxa"/>
          </w:tcPr>
          <w:p w14:paraId="1342E204" w14:textId="77777777" w:rsidR="00784A32" w:rsidRPr="000670FE" w:rsidRDefault="00784A32" w:rsidP="00354887">
            <w:pPr>
              <w:pStyle w:val="TAL"/>
            </w:pPr>
          </w:p>
        </w:tc>
        <w:tc>
          <w:tcPr>
            <w:tcW w:w="1170" w:type="dxa"/>
            <w:vAlign w:val="bottom"/>
          </w:tcPr>
          <w:p w14:paraId="07E55E77" w14:textId="77777777" w:rsidR="00784A32" w:rsidRPr="000670FE" w:rsidRDefault="00784A32" w:rsidP="00354887">
            <w:pPr>
              <w:pStyle w:val="TAL"/>
            </w:pPr>
          </w:p>
        </w:tc>
      </w:tr>
    </w:tbl>
    <w:p w14:paraId="2A6D5619" w14:textId="77777777" w:rsidR="00784A32" w:rsidRPr="000670FE" w:rsidRDefault="00784A32" w:rsidP="00784A32"/>
    <w:p w14:paraId="3F8CC756" w14:textId="77777777" w:rsidR="00784A32" w:rsidRPr="000670FE" w:rsidRDefault="00784A32" w:rsidP="00784A32">
      <w:pPr>
        <w:pStyle w:val="TH"/>
      </w:pPr>
      <w:r w:rsidRPr="000670FE">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2F37EEA" w14:textId="77777777" w:rsidTr="00354887">
        <w:trPr>
          <w:jc w:val="center"/>
        </w:trPr>
        <w:tc>
          <w:tcPr>
            <w:tcW w:w="9531" w:type="dxa"/>
            <w:gridSpan w:val="5"/>
          </w:tcPr>
          <w:p w14:paraId="16C8084F" w14:textId="77777777" w:rsidR="00784A32" w:rsidRPr="000670FE" w:rsidRDefault="00784A32" w:rsidP="00354887">
            <w:pPr>
              <w:pStyle w:val="TAL"/>
              <w:keepNext w:val="0"/>
              <w:keepLines w:val="0"/>
              <w:widowControl w:val="0"/>
            </w:pPr>
            <w:r w:rsidRPr="000670FE">
              <w:t>Derivation Path: TS 36.579-1 [2], Table 5.5.3.2.2-2, condition EMERGENCY-CALL</w:t>
            </w:r>
          </w:p>
        </w:tc>
      </w:tr>
      <w:tr w:rsidR="00784A32" w:rsidRPr="000670FE" w14:paraId="3B8658E6" w14:textId="77777777" w:rsidTr="00354887">
        <w:trPr>
          <w:jc w:val="center"/>
        </w:trPr>
        <w:tc>
          <w:tcPr>
            <w:tcW w:w="2790" w:type="dxa"/>
          </w:tcPr>
          <w:p w14:paraId="2258A409" w14:textId="77777777" w:rsidR="00784A32" w:rsidRPr="000670FE" w:rsidRDefault="00784A32" w:rsidP="00354887">
            <w:pPr>
              <w:pStyle w:val="TAH"/>
              <w:keepNext w:val="0"/>
              <w:keepLines w:val="0"/>
              <w:widowControl w:val="0"/>
            </w:pPr>
            <w:r w:rsidRPr="000670FE">
              <w:t>Information Element</w:t>
            </w:r>
          </w:p>
        </w:tc>
        <w:tc>
          <w:tcPr>
            <w:tcW w:w="2160" w:type="dxa"/>
          </w:tcPr>
          <w:p w14:paraId="3D99BC9E"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4DE5E0F3" w14:textId="77777777" w:rsidR="00784A32" w:rsidRPr="000670FE" w:rsidRDefault="00784A32" w:rsidP="00354887">
            <w:pPr>
              <w:pStyle w:val="TAH"/>
              <w:keepNext w:val="0"/>
              <w:keepLines w:val="0"/>
              <w:widowControl w:val="0"/>
            </w:pPr>
            <w:r w:rsidRPr="000670FE">
              <w:t>Comment</w:t>
            </w:r>
          </w:p>
        </w:tc>
        <w:tc>
          <w:tcPr>
            <w:tcW w:w="1350" w:type="dxa"/>
          </w:tcPr>
          <w:p w14:paraId="06F3A52B" w14:textId="77777777" w:rsidR="00784A32" w:rsidRPr="000670FE" w:rsidRDefault="00784A32" w:rsidP="00354887">
            <w:pPr>
              <w:pStyle w:val="TAH"/>
              <w:keepNext w:val="0"/>
              <w:keepLines w:val="0"/>
              <w:widowControl w:val="0"/>
            </w:pPr>
            <w:r w:rsidRPr="000670FE">
              <w:t>Reference</w:t>
            </w:r>
          </w:p>
        </w:tc>
        <w:tc>
          <w:tcPr>
            <w:tcW w:w="1161" w:type="dxa"/>
          </w:tcPr>
          <w:p w14:paraId="4C1422C2" w14:textId="77777777" w:rsidR="00784A32" w:rsidRPr="000670FE" w:rsidRDefault="00784A32" w:rsidP="00354887">
            <w:pPr>
              <w:pStyle w:val="TAH"/>
              <w:keepNext w:val="0"/>
              <w:keepLines w:val="0"/>
              <w:widowControl w:val="0"/>
            </w:pPr>
            <w:r w:rsidRPr="000670FE">
              <w:t>Condition</w:t>
            </w:r>
          </w:p>
        </w:tc>
      </w:tr>
      <w:tr w:rsidR="00784A32" w:rsidRPr="000670FE" w14:paraId="6540DC76" w14:textId="77777777" w:rsidTr="00354887">
        <w:trPr>
          <w:jc w:val="center"/>
        </w:trPr>
        <w:tc>
          <w:tcPr>
            <w:tcW w:w="2790" w:type="dxa"/>
            <w:vAlign w:val="center"/>
          </w:tcPr>
          <w:p w14:paraId="2C0D4307" w14:textId="77777777" w:rsidR="00784A32" w:rsidRPr="000670FE" w:rsidRDefault="00784A32" w:rsidP="00354887">
            <w:pPr>
              <w:pStyle w:val="TAL"/>
              <w:keepNext w:val="0"/>
              <w:keepLines w:val="0"/>
              <w:widowControl w:val="0"/>
            </w:pPr>
            <w:r w:rsidRPr="000670FE">
              <w:t>mcvideoinfo</w:t>
            </w:r>
          </w:p>
        </w:tc>
        <w:tc>
          <w:tcPr>
            <w:tcW w:w="2160" w:type="dxa"/>
          </w:tcPr>
          <w:p w14:paraId="13D1245C"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0670FE" w:rsidRDefault="00784A32" w:rsidP="00354887">
            <w:pPr>
              <w:pStyle w:val="TAL"/>
              <w:keepNext w:val="0"/>
              <w:keepLines w:val="0"/>
              <w:widowControl w:val="0"/>
            </w:pPr>
          </w:p>
        </w:tc>
        <w:tc>
          <w:tcPr>
            <w:tcW w:w="1350" w:type="dxa"/>
          </w:tcPr>
          <w:p w14:paraId="35AEF157" w14:textId="77777777" w:rsidR="00784A32" w:rsidRPr="000670FE" w:rsidRDefault="00784A32" w:rsidP="00354887">
            <w:pPr>
              <w:pStyle w:val="TAL"/>
              <w:keepNext w:val="0"/>
              <w:keepLines w:val="0"/>
              <w:widowControl w:val="0"/>
            </w:pPr>
          </w:p>
        </w:tc>
        <w:tc>
          <w:tcPr>
            <w:tcW w:w="1161" w:type="dxa"/>
            <w:vAlign w:val="bottom"/>
          </w:tcPr>
          <w:p w14:paraId="136D5ACB" w14:textId="77777777" w:rsidR="00784A32" w:rsidRPr="000670FE" w:rsidRDefault="00784A32" w:rsidP="00354887">
            <w:pPr>
              <w:pStyle w:val="TAL"/>
              <w:keepNext w:val="0"/>
              <w:keepLines w:val="0"/>
              <w:widowControl w:val="0"/>
            </w:pPr>
          </w:p>
        </w:tc>
      </w:tr>
      <w:tr w:rsidR="00784A32" w:rsidRPr="000670FE" w14:paraId="75EB6971" w14:textId="77777777" w:rsidTr="00354887">
        <w:trPr>
          <w:jc w:val="center"/>
        </w:trPr>
        <w:tc>
          <w:tcPr>
            <w:tcW w:w="2790" w:type="dxa"/>
            <w:tcBorders>
              <w:bottom w:val="single" w:sz="4" w:space="0" w:color="auto"/>
            </w:tcBorders>
            <w:vAlign w:val="center"/>
          </w:tcPr>
          <w:p w14:paraId="045675FC"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03F8F33B"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0670FE" w:rsidRDefault="00784A32" w:rsidP="00354887">
            <w:pPr>
              <w:pStyle w:val="TAL"/>
              <w:keepNext w:val="0"/>
              <w:keepLines w:val="0"/>
              <w:widowControl w:val="0"/>
            </w:pPr>
          </w:p>
        </w:tc>
      </w:tr>
      <w:tr w:rsidR="00784A32" w:rsidRPr="000670FE" w14:paraId="27F025E8" w14:textId="77777777" w:rsidTr="00354887">
        <w:trPr>
          <w:jc w:val="center"/>
        </w:trPr>
        <w:tc>
          <w:tcPr>
            <w:tcW w:w="2790" w:type="dxa"/>
            <w:tcBorders>
              <w:bottom w:val="single" w:sz="4" w:space="0" w:color="auto"/>
            </w:tcBorders>
            <w:vAlign w:val="center"/>
          </w:tcPr>
          <w:p w14:paraId="63390CC2"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1EAB604C"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F99F3B7"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0670FE" w:rsidRDefault="00784A32" w:rsidP="00354887">
            <w:pPr>
              <w:pStyle w:val="TAL"/>
              <w:keepNext w:val="0"/>
              <w:keepLines w:val="0"/>
              <w:widowControl w:val="0"/>
            </w:pPr>
          </w:p>
        </w:tc>
      </w:tr>
    </w:tbl>
    <w:p w14:paraId="42EB060E" w14:textId="77777777" w:rsidR="00784A32" w:rsidRPr="000670FE" w:rsidRDefault="00784A32" w:rsidP="00784A32"/>
    <w:p w14:paraId="4D541995" w14:textId="77777777" w:rsidR="00784A32" w:rsidRPr="000670FE" w:rsidRDefault="00784A32" w:rsidP="00784A32">
      <w:pPr>
        <w:pStyle w:val="TH"/>
      </w:pPr>
      <w:r w:rsidRPr="000670FE">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240FD6AC" w14:textId="77777777" w:rsidTr="00354887">
        <w:trPr>
          <w:tblHeader/>
          <w:jc w:val="center"/>
        </w:trPr>
        <w:tc>
          <w:tcPr>
            <w:tcW w:w="9531" w:type="dxa"/>
            <w:gridSpan w:val="5"/>
          </w:tcPr>
          <w:p w14:paraId="2E664272"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5D907970" w14:textId="77777777" w:rsidTr="00354887">
        <w:trPr>
          <w:tblHeader/>
          <w:jc w:val="center"/>
        </w:trPr>
        <w:tc>
          <w:tcPr>
            <w:tcW w:w="2381" w:type="dxa"/>
          </w:tcPr>
          <w:p w14:paraId="0EAB545C"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5DD01906"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135CDF96"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6CFA4040"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577FD162" w14:textId="77777777" w:rsidR="00784A32" w:rsidRPr="000670FE" w:rsidDel="00127C5D" w:rsidRDefault="00784A32" w:rsidP="00354887">
            <w:pPr>
              <w:pStyle w:val="TAH"/>
            </w:pPr>
            <w:r w:rsidRPr="000670FE">
              <w:t>Condition</w:t>
            </w:r>
          </w:p>
        </w:tc>
      </w:tr>
      <w:tr w:rsidR="00784A32" w:rsidRPr="000670FE"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0670FE" w:rsidRDefault="00784A32" w:rsidP="00354887">
            <w:pPr>
              <w:pStyle w:val="TAL"/>
              <w:keepNext w:val="0"/>
              <w:keepLines w:val="0"/>
              <w:widowControl w:val="0"/>
            </w:pPr>
          </w:p>
        </w:tc>
      </w:tr>
      <w:tr w:rsidR="00784A32" w:rsidRPr="000670FE"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0670FE" w:rsidRDefault="00784A32" w:rsidP="00354887">
            <w:pPr>
              <w:pStyle w:val="TAL"/>
              <w:keepNext w:val="0"/>
              <w:keepLines w:val="0"/>
              <w:widowControl w:val="0"/>
            </w:pPr>
            <w:r w:rsidRPr="000670FE">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0670FE" w:rsidRDefault="00784A32" w:rsidP="00354887">
            <w:pPr>
              <w:pStyle w:val="TAL"/>
              <w:keepNext w:val="0"/>
              <w:keepLines w:val="0"/>
              <w:widowControl w:val="0"/>
            </w:pPr>
            <w:r w:rsidRPr="000670FE">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0670FE" w:rsidRDefault="00784A32" w:rsidP="00354887">
            <w:pPr>
              <w:pStyle w:val="TAL"/>
              <w:keepNext w:val="0"/>
              <w:keepLines w:val="0"/>
              <w:widowControl w:val="0"/>
            </w:pPr>
          </w:p>
        </w:tc>
      </w:tr>
    </w:tbl>
    <w:p w14:paraId="2CAD4E3E" w14:textId="77777777" w:rsidR="00784A32" w:rsidRPr="000670FE" w:rsidRDefault="00784A32" w:rsidP="00784A32"/>
    <w:p w14:paraId="0F9F5B7F" w14:textId="77777777" w:rsidR="00784A32" w:rsidRPr="000670FE" w:rsidRDefault="00784A32" w:rsidP="00784A32">
      <w:pPr>
        <w:pStyle w:val="TH"/>
      </w:pPr>
      <w:r w:rsidRPr="000670FE">
        <w:t>Table 6.1.2.2.3.3-12: Transmission Control Ack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A72DDF0" w14:textId="77777777" w:rsidTr="00354887">
        <w:trPr>
          <w:tblHeader/>
          <w:jc w:val="center"/>
        </w:trPr>
        <w:tc>
          <w:tcPr>
            <w:tcW w:w="9531" w:type="dxa"/>
            <w:gridSpan w:val="5"/>
          </w:tcPr>
          <w:p w14:paraId="6F85C8BD"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376F767C" w14:textId="77777777" w:rsidTr="00354887">
        <w:trPr>
          <w:tblHeader/>
          <w:jc w:val="center"/>
        </w:trPr>
        <w:tc>
          <w:tcPr>
            <w:tcW w:w="2381" w:type="dxa"/>
          </w:tcPr>
          <w:p w14:paraId="23B933F4" w14:textId="77777777" w:rsidR="00784A32" w:rsidRPr="000670FE" w:rsidDel="00127C5D" w:rsidRDefault="00784A32" w:rsidP="00354887">
            <w:pPr>
              <w:pStyle w:val="TAH"/>
            </w:pPr>
            <w:r w:rsidRPr="000670FE">
              <w:t>Information Element</w:t>
            </w:r>
          </w:p>
        </w:tc>
        <w:tc>
          <w:tcPr>
            <w:tcW w:w="2382" w:type="dxa"/>
          </w:tcPr>
          <w:p w14:paraId="130AE38C" w14:textId="77777777" w:rsidR="00784A32" w:rsidRPr="000670FE" w:rsidDel="00127C5D" w:rsidRDefault="00784A32" w:rsidP="00354887">
            <w:pPr>
              <w:pStyle w:val="TAH"/>
            </w:pPr>
            <w:r w:rsidRPr="000670FE">
              <w:t>Value/remark</w:t>
            </w:r>
          </w:p>
        </w:tc>
        <w:tc>
          <w:tcPr>
            <w:tcW w:w="2254" w:type="dxa"/>
          </w:tcPr>
          <w:p w14:paraId="23C82569" w14:textId="77777777" w:rsidR="00784A32" w:rsidRPr="000670FE" w:rsidDel="00127C5D" w:rsidRDefault="00784A32" w:rsidP="00354887">
            <w:pPr>
              <w:pStyle w:val="TAH"/>
            </w:pPr>
            <w:r w:rsidRPr="000670FE">
              <w:t>Comment</w:t>
            </w:r>
          </w:p>
        </w:tc>
        <w:tc>
          <w:tcPr>
            <w:tcW w:w="1322" w:type="dxa"/>
          </w:tcPr>
          <w:p w14:paraId="505005C9" w14:textId="77777777" w:rsidR="00784A32" w:rsidRPr="000670FE" w:rsidDel="00127C5D" w:rsidRDefault="00784A32" w:rsidP="00354887">
            <w:pPr>
              <w:pStyle w:val="TAH"/>
            </w:pPr>
            <w:r w:rsidRPr="000670FE">
              <w:t>Reference</w:t>
            </w:r>
          </w:p>
        </w:tc>
        <w:tc>
          <w:tcPr>
            <w:tcW w:w="1192" w:type="dxa"/>
          </w:tcPr>
          <w:p w14:paraId="28FAC54A" w14:textId="77777777" w:rsidR="00784A32" w:rsidRPr="000670FE" w:rsidDel="00127C5D" w:rsidRDefault="00784A32" w:rsidP="00354887">
            <w:pPr>
              <w:pStyle w:val="TAH"/>
            </w:pPr>
            <w:r w:rsidRPr="000670FE">
              <w:t>Condition</w:t>
            </w:r>
          </w:p>
        </w:tc>
      </w:tr>
      <w:tr w:rsidR="00784A32" w:rsidRPr="000670FE" w:rsidDel="00127C5D" w14:paraId="3E9E3FED" w14:textId="77777777" w:rsidTr="00354887">
        <w:trPr>
          <w:tblHeader/>
          <w:jc w:val="center"/>
        </w:trPr>
        <w:tc>
          <w:tcPr>
            <w:tcW w:w="2381" w:type="dxa"/>
          </w:tcPr>
          <w:p w14:paraId="4A213B47"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77EBF086" w14:textId="77777777" w:rsidR="00784A32" w:rsidRPr="000670FE" w:rsidRDefault="00784A32" w:rsidP="00354887">
            <w:pPr>
              <w:pStyle w:val="TAL"/>
              <w:keepNext w:val="0"/>
              <w:keepLines w:val="0"/>
              <w:widowControl w:val="0"/>
              <w:rPr>
                <w:rFonts w:eastAsia="Yu Gothic"/>
              </w:rPr>
            </w:pPr>
          </w:p>
        </w:tc>
        <w:tc>
          <w:tcPr>
            <w:tcW w:w="2254" w:type="dxa"/>
          </w:tcPr>
          <w:p w14:paraId="31774DCD" w14:textId="77777777" w:rsidR="00784A32" w:rsidRPr="000670FE" w:rsidRDefault="00784A32" w:rsidP="00354887">
            <w:pPr>
              <w:pStyle w:val="TAL"/>
              <w:keepNext w:val="0"/>
              <w:keepLines w:val="0"/>
              <w:widowControl w:val="0"/>
              <w:rPr>
                <w:rFonts w:eastAsia="MS PGothic"/>
              </w:rPr>
            </w:pPr>
          </w:p>
        </w:tc>
        <w:tc>
          <w:tcPr>
            <w:tcW w:w="1322" w:type="dxa"/>
          </w:tcPr>
          <w:p w14:paraId="48F07489" w14:textId="77777777" w:rsidR="00784A32" w:rsidRPr="000670FE" w:rsidRDefault="00784A32" w:rsidP="00354887">
            <w:pPr>
              <w:pStyle w:val="TAL"/>
              <w:keepNext w:val="0"/>
              <w:keepLines w:val="0"/>
              <w:widowControl w:val="0"/>
              <w:rPr>
                <w:rFonts w:eastAsia="Yu Gothic"/>
              </w:rPr>
            </w:pPr>
          </w:p>
        </w:tc>
        <w:tc>
          <w:tcPr>
            <w:tcW w:w="1192" w:type="dxa"/>
          </w:tcPr>
          <w:p w14:paraId="4BB3750D" w14:textId="77777777" w:rsidR="00784A32" w:rsidRPr="000670FE" w:rsidRDefault="00784A32" w:rsidP="00354887">
            <w:pPr>
              <w:pStyle w:val="TAL"/>
              <w:keepNext w:val="0"/>
              <w:keepLines w:val="0"/>
              <w:widowControl w:val="0"/>
              <w:rPr>
                <w:rFonts w:eastAsia="Yu Gothic"/>
              </w:rPr>
            </w:pPr>
          </w:p>
        </w:tc>
      </w:tr>
      <w:tr w:rsidR="00784A32" w:rsidRPr="000670FE" w:rsidDel="00127C5D" w14:paraId="735CFF32" w14:textId="77777777" w:rsidTr="00354887">
        <w:trPr>
          <w:tblHeader/>
          <w:jc w:val="center"/>
        </w:trPr>
        <w:tc>
          <w:tcPr>
            <w:tcW w:w="2381" w:type="dxa"/>
          </w:tcPr>
          <w:p w14:paraId="58073685"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27C37AD6"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114C3A83"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346D741B" w14:textId="77777777" w:rsidR="00784A32" w:rsidRPr="000670FE" w:rsidRDefault="00784A32" w:rsidP="00354887">
            <w:pPr>
              <w:pStyle w:val="TAL"/>
              <w:keepNext w:val="0"/>
              <w:keepLines w:val="0"/>
              <w:widowControl w:val="0"/>
              <w:rPr>
                <w:rFonts w:eastAsia="Yu Gothic"/>
              </w:rPr>
            </w:pPr>
          </w:p>
        </w:tc>
        <w:tc>
          <w:tcPr>
            <w:tcW w:w="1192" w:type="dxa"/>
          </w:tcPr>
          <w:p w14:paraId="660BF258" w14:textId="77777777" w:rsidR="00784A32" w:rsidRPr="000670FE" w:rsidRDefault="00784A32" w:rsidP="00354887">
            <w:pPr>
              <w:pStyle w:val="TAL"/>
              <w:keepNext w:val="0"/>
              <w:keepLines w:val="0"/>
              <w:widowControl w:val="0"/>
              <w:rPr>
                <w:rFonts w:eastAsia="Yu Gothic"/>
              </w:rPr>
            </w:pPr>
          </w:p>
        </w:tc>
      </w:tr>
    </w:tbl>
    <w:p w14:paraId="51B70A36" w14:textId="77777777" w:rsidR="00784A32" w:rsidRPr="000670FE" w:rsidRDefault="00784A32" w:rsidP="00784A32"/>
    <w:p w14:paraId="760FACEE" w14:textId="77777777" w:rsidR="00784A32" w:rsidRPr="000670FE" w:rsidRDefault="00784A32" w:rsidP="00784A32">
      <w:pPr>
        <w:pStyle w:val="TH"/>
      </w:pPr>
      <w:r w:rsidRPr="000670FE">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4ABC57B6" w14:textId="77777777" w:rsidTr="00354887">
        <w:trPr>
          <w:tblHeader/>
          <w:jc w:val="center"/>
        </w:trPr>
        <w:tc>
          <w:tcPr>
            <w:tcW w:w="9504" w:type="dxa"/>
            <w:gridSpan w:val="5"/>
          </w:tcPr>
          <w:p w14:paraId="526A1534" w14:textId="77777777" w:rsidR="00784A32" w:rsidRPr="000670FE" w:rsidRDefault="00784A32" w:rsidP="00354887">
            <w:pPr>
              <w:pStyle w:val="TAL"/>
              <w:keepLines w:val="0"/>
              <w:widowControl w:val="0"/>
            </w:pPr>
            <w:r w:rsidRPr="000670FE">
              <w:t>Derivation Path: TS 36.579-1 [2], Table 5.5.2.5.1-1, condition MCVIDEO, GROUP-CALL</w:t>
            </w:r>
          </w:p>
        </w:tc>
      </w:tr>
      <w:tr w:rsidR="00784A32" w:rsidRPr="000670FE" w14:paraId="1278EC95" w14:textId="77777777" w:rsidTr="00354887">
        <w:trPr>
          <w:tblHeader/>
          <w:jc w:val="center"/>
        </w:trPr>
        <w:tc>
          <w:tcPr>
            <w:tcW w:w="2934" w:type="dxa"/>
          </w:tcPr>
          <w:p w14:paraId="367DC991" w14:textId="77777777" w:rsidR="00784A32" w:rsidRPr="000670FE" w:rsidRDefault="00784A32" w:rsidP="00354887">
            <w:pPr>
              <w:pStyle w:val="TAH"/>
              <w:keepLines w:val="0"/>
              <w:widowControl w:val="0"/>
            </w:pPr>
            <w:r w:rsidRPr="000670FE">
              <w:t>Information Element</w:t>
            </w:r>
          </w:p>
        </w:tc>
        <w:tc>
          <w:tcPr>
            <w:tcW w:w="1800" w:type="dxa"/>
          </w:tcPr>
          <w:p w14:paraId="12AAA176"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3700E0EB" w14:textId="77777777" w:rsidR="00784A32" w:rsidRPr="000670FE" w:rsidRDefault="00784A32" w:rsidP="00354887">
            <w:pPr>
              <w:pStyle w:val="TAH"/>
              <w:keepLines w:val="0"/>
              <w:widowControl w:val="0"/>
            </w:pPr>
            <w:r w:rsidRPr="000670FE">
              <w:t>Comment</w:t>
            </w:r>
          </w:p>
        </w:tc>
        <w:tc>
          <w:tcPr>
            <w:tcW w:w="1440" w:type="dxa"/>
          </w:tcPr>
          <w:p w14:paraId="37C161ED" w14:textId="77777777" w:rsidR="00784A32" w:rsidRPr="000670FE" w:rsidRDefault="00784A32" w:rsidP="00354887">
            <w:pPr>
              <w:pStyle w:val="TAH"/>
              <w:keepLines w:val="0"/>
              <w:widowControl w:val="0"/>
            </w:pPr>
            <w:r w:rsidRPr="000670FE">
              <w:t>Reference</w:t>
            </w:r>
          </w:p>
        </w:tc>
        <w:tc>
          <w:tcPr>
            <w:tcW w:w="1170" w:type="dxa"/>
          </w:tcPr>
          <w:p w14:paraId="10D690AD" w14:textId="77777777" w:rsidR="00784A32" w:rsidRPr="000670FE" w:rsidRDefault="00784A32" w:rsidP="00354887">
            <w:pPr>
              <w:pStyle w:val="TAH"/>
              <w:keepLines w:val="0"/>
              <w:widowControl w:val="0"/>
            </w:pPr>
            <w:r w:rsidRPr="000670FE">
              <w:t>Condition</w:t>
            </w:r>
          </w:p>
        </w:tc>
      </w:tr>
      <w:tr w:rsidR="00784A32" w:rsidRPr="000670FE" w14:paraId="31F77FA2" w14:textId="77777777" w:rsidTr="00354887">
        <w:trPr>
          <w:jc w:val="center"/>
        </w:trPr>
        <w:tc>
          <w:tcPr>
            <w:tcW w:w="2934" w:type="dxa"/>
            <w:vAlign w:val="center"/>
          </w:tcPr>
          <w:p w14:paraId="4418B84A" w14:textId="77777777" w:rsidR="00784A32" w:rsidRPr="000670FE" w:rsidRDefault="00784A32" w:rsidP="00354887">
            <w:pPr>
              <w:pStyle w:val="TAL"/>
              <w:keepLines w:val="0"/>
              <w:widowControl w:val="0"/>
              <w:rPr>
                <w:b/>
                <w:bCs/>
              </w:rPr>
            </w:pPr>
            <w:r w:rsidRPr="000670FE">
              <w:rPr>
                <w:b/>
                <w:bCs/>
              </w:rPr>
              <w:t>Message-body</w:t>
            </w:r>
          </w:p>
        </w:tc>
        <w:tc>
          <w:tcPr>
            <w:tcW w:w="1800" w:type="dxa"/>
          </w:tcPr>
          <w:p w14:paraId="0362D683" w14:textId="77777777" w:rsidR="00784A32" w:rsidRPr="000670FE"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0670FE" w:rsidRDefault="00784A32" w:rsidP="00354887">
            <w:pPr>
              <w:pStyle w:val="TAL"/>
              <w:keepLines w:val="0"/>
              <w:widowControl w:val="0"/>
            </w:pPr>
          </w:p>
        </w:tc>
        <w:tc>
          <w:tcPr>
            <w:tcW w:w="1440" w:type="dxa"/>
          </w:tcPr>
          <w:p w14:paraId="0E37D703" w14:textId="77777777" w:rsidR="00784A32" w:rsidRPr="000670FE" w:rsidRDefault="00784A32" w:rsidP="00354887">
            <w:pPr>
              <w:pStyle w:val="TAL"/>
              <w:keepLines w:val="0"/>
              <w:widowControl w:val="0"/>
            </w:pPr>
          </w:p>
        </w:tc>
        <w:tc>
          <w:tcPr>
            <w:tcW w:w="1170" w:type="dxa"/>
            <w:vAlign w:val="bottom"/>
          </w:tcPr>
          <w:p w14:paraId="0F405487" w14:textId="77777777" w:rsidR="00784A32" w:rsidRPr="000670FE" w:rsidRDefault="00784A32" w:rsidP="00354887">
            <w:pPr>
              <w:pStyle w:val="TAL"/>
              <w:keepLines w:val="0"/>
              <w:widowControl w:val="0"/>
            </w:pPr>
          </w:p>
        </w:tc>
      </w:tr>
      <w:tr w:rsidR="00784A32" w:rsidRPr="000670FE" w14:paraId="3851B945" w14:textId="77777777" w:rsidTr="00354887">
        <w:trPr>
          <w:jc w:val="center"/>
        </w:trPr>
        <w:tc>
          <w:tcPr>
            <w:tcW w:w="2934" w:type="dxa"/>
            <w:shd w:val="clear" w:color="auto" w:fill="auto"/>
            <w:vAlign w:val="center"/>
          </w:tcPr>
          <w:p w14:paraId="7EE8335A" w14:textId="77777777" w:rsidR="00784A32" w:rsidRPr="000670FE" w:rsidRDefault="00784A32" w:rsidP="00354887">
            <w:pPr>
              <w:pStyle w:val="TAL"/>
              <w:keepLines w:val="0"/>
              <w:widowControl w:val="0"/>
            </w:pPr>
            <w:r w:rsidRPr="000670FE">
              <w:t xml:space="preserve">  MIME body part</w:t>
            </w:r>
          </w:p>
        </w:tc>
        <w:tc>
          <w:tcPr>
            <w:tcW w:w="1800" w:type="dxa"/>
            <w:shd w:val="clear" w:color="auto" w:fill="auto"/>
            <w:vAlign w:val="center"/>
          </w:tcPr>
          <w:p w14:paraId="2D070B2B" w14:textId="77777777" w:rsidR="00784A32" w:rsidRPr="000670FE"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0670FE" w:rsidRDefault="00784A32" w:rsidP="00354887">
            <w:pPr>
              <w:pStyle w:val="TAL"/>
              <w:keepLines w:val="0"/>
              <w:widowControl w:val="0"/>
            </w:pPr>
            <w:r w:rsidRPr="000670FE">
              <w:t>MCVideo Info</w:t>
            </w:r>
          </w:p>
        </w:tc>
        <w:tc>
          <w:tcPr>
            <w:tcW w:w="1440" w:type="dxa"/>
            <w:shd w:val="clear" w:color="auto" w:fill="auto"/>
          </w:tcPr>
          <w:p w14:paraId="0D7F89DC" w14:textId="77777777" w:rsidR="00784A32" w:rsidRPr="000670FE" w:rsidRDefault="00784A32" w:rsidP="00354887">
            <w:pPr>
              <w:pStyle w:val="TAL"/>
              <w:keepLines w:val="0"/>
              <w:widowControl w:val="0"/>
            </w:pPr>
          </w:p>
        </w:tc>
        <w:tc>
          <w:tcPr>
            <w:tcW w:w="1170" w:type="dxa"/>
            <w:shd w:val="clear" w:color="auto" w:fill="auto"/>
            <w:vAlign w:val="bottom"/>
          </w:tcPr>
          <w:p w14:paraId="70D862C3" w14:textId="77777777" w:rsidR="00784A32" w:rsidRPr="000670FE" w:rsidRDefault="00784A32" w:rsidP="00354887">
            <w:pPr>
              <w:pStyle w:val="TAL"/>
              <w:keepLines w:val="0"/>
              <w:widowControl w:val="0"/>
            </w:pPr>
          </w:p>
        </w:tc>
      </w:tr>
      <w:tr w:rsidR="00784A32" w:rsidRPr="000670FE" w14:paraId="62CB0BFB" w14:textId="77777777" w:rsidTr="00354887">
        <w:trPr>
          <w:jc w:val="center"/>
        </w:trPr>
        <w:tc>
          <w:tcPr>
            <w:tcW w:w="2934" w:type="dxa"/>
            <w:shd w:val="clear" w:color="auto" w:fill="auto"/>
            <w:vAlign w:val="center"/>
          </w:tcPr>
          <w:p w14:paraId="323D4B3B"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747BF4FD"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0670FE" w:rsidRDefault="00784A32" w:rsidP="00354887">
            <w:pPr>
              <w:pStyle w:val="TAL"/>
              <w:keepNext w:val="0"/>
              <w:keepLines w:val="0"/>
              <w:widowControl w:val="0"/>
            </w:pPr>
          </w:p>
        </w:tc>
        <w:tc>
          <w:tcPr>
            <w:tcW w:w="1440" w:type="dxa"/>
            <w:shd w:val="clear" w:color="auto" w:fill="auto"/>
          </w:tcPr>
          <w:p w14:paraId="1115F106" w14:textId="77777777" w:rsidR="00784A32" w:rsidRPr="000670FE"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0670FE" w:rsidRDefault="00784A32" w:rsidP="00354887">
            <w:pPr>
              <w:pStyle w:val="TAL"/>
              <w:keepNext w:val="0"/>
              <w:keepLines w:val="0"/>
              <w:widowControl w:val="0"/>
            </w:pPr>
          </w:p>
        </w:tc>
      </w:tr>
      <w:tr w:rsidR="00784A32" w:rsidRPr="000670FE" w14:paraId="3A1B16BC" w14:textId="77777777" w:rsidTr="00354887">
        <w:trPr>
          <w:jc w:val="center"/>
        </w:trPr>
        <w:tc>
          <w:tcPr>
            <w:tcW w:w="2934" w:type="dxa"/>
            <w:shd w:val="clear" w:color="auto" w:fill="auto"/>
            <w:vAlign w:val="center"/>
          </w:tcPr>
          <w:p w14:paraId="2297951F"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2C40802F"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0670FE" w:rsidRDefault="00784A32" w:rsidP="00354887">
            <w:pPr>
              <w:pStyle w:val="TAL"/>
              <w:keepNext w:val="0"/>
              <w:keepLines w:val="0"/>
              <w:widowControl w:val="0"/>
            </w:pPr>
          </w:p>
        </w:tc>
        <w:tc>
          <w:tcPr>
            <w:tcW w:w="1440" w:type="dxa"/>
            <w:shd w:val="clear" w:color="auto" w:fill="auto"/>
          </w:tcPr>
          <w:p w14:paraId="3EFF3DDE" w14:textId="77777777" w:rsidR="00784A32" w:rsidRPr="000670FE"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0670FE" w:rsidRDefault="00784A32" w:rsidP="00354887">
            <w:pPr>
              <w:pStyle w:val="TAL"/>
              <w:keepNext w:val="0"/>
              <w:keepLines w:val="0"/>
              <w:widowControl w:val="0"/>
            </w:pPr>
          </w:p>
        </w:tc>
      </w:tr>
      <w:tr w:rsidR="00784A32" w:rsidRPr="000670FE" w14:paraId="451B86E2" w14:textId="77777777" w:rsidTr="00354887">
        <w:trPr>
          <w:jc w:val="center"/>
        </w:trPr>
        <w:tc>
          <w:tcPr>
            <w:tcW w:w="2934" w:type="dxa"/>
            <w:shd w:val="clear" w:color="auto" w:fill="auto"/>
            <w:vAlign w:val="center"/>
          </w:tcPr>
          <w:p w14:paraId="3C43EEEF"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153208FD" w14:textId="77777777" w:rsidR="00784A32" w:rsidRPr="000670FE" w:rsidRDefault="00784A32" w:rsidP="00354887">
            <w:pPr>
              <w:pStyle w:val="TAL"/>
              <w:keepNext w:val="0"/>
              <w:keepLines w:val="0"/>
              <w:widowControl w:val="0"/>
            </w:pPr>
            <w:r w:rsidRPr="000670FE">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0670FE" w:rsidRDefault="00784A32" w:rsidP="00354887">
            <w:pPr>
              <w:pStyle w:val="TAL"/>
              <w:keepNext w:val="0"/>
              <w:keepLines w:val="0"/>
              <w:widowControl w:val="0"/>
            </w:pPr>
          </w:p>
        </w:tc>
        <w:tc>
          <w:tcPr>
            <w:tcW w:w="1440" w:type="dxa"/>
            <w:shd w:val="clear" w:color="auto" w:fill="auto"/>
          </w:tcPr>
          <w:p w14:paraId="0E38FEE7" w14:textId="77777777" w:rsidR="00784A32" w:rsidRPr="000670FE"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0670FE" w:rsidRDefault="00784A32" w:rsidP="00354887">
            <w:pPr>
              <w:pStyle w:val="TAL"/>
              <w:keepNext w:val="0"/>
              <w:keepLines w:val="0"/>
              <w:widowControl w:val="0"/>
            </w:pPr>
          </w:p>
        </w:tc>
      </w:tr>
    </w:tbl>
    <w:p w14:paraId="4C1273F4" w14:textId="77777777" w:rsidR="00784A32" w:rsidRPr="000670FE" w:rsidRDefault="00784A32" w:rsidP="00784A32">
      <w:pPr>
        <w:widowControl w:val="0"/>
      </w:pPr>
    </w:p>
    <w:p w14:paraId="7AF72809" w14:textId="77777777" w:rsidR="00784A32" w:rsidRPr="000670FE" w:rsidRDefault="00784A32" w:rsidP="00784A32">
      <w:pPr>
        <w:pStyle w:val="TH"/>
      </w:pPr>
      <w:r w:rsidRPr="000670FE">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6C8F1739" w14:textId="77777777" w:rsidTr="00354887">
        <w:trPr>
          <w:tblHeader/>
          <w:jc w:val="center"/>
        </w:trPr>
        <w:tc>
          <w:tcPr>
            <w:tcW w:w="9531" w:type="dxa"/>
            <w:gridSpan w:val="5"/>
          </w:tcPr>
          <w:p w14:paraId="76C7DDA6"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3F51AA87" w14:textId="77777777" w:rsidTr="00354887">
        <w:trPr>
          <w:tblHeader/>
          <w:jc w:val="center"/>
        </w:trPr>
        <w:tc>
          <w:tcPr>
            <w:tcW w:w="2381" w:type="dxa"/>
          </w:tcPr>
          <w:p w14:paraId="487AD187" w14:textId="77777777" w:rsidR="00784A32" w:rsidRPr="000670FE" w:rsidDel="00127C5D" w:rsidRDefault="00784A32" w:rsidP="00354887">
            <w:pPr>
              <w:pStyle w:val="TAH"/>
            </w:pPr>
            <w:r w:rsidRPr="000670FE">
              <w:t>Information Element</w:t>
            </w:r>
          </w:p>
        </w:tc>
        <w:tc>
          <w:tcPr>
            <w:tcW w:w="2382" w:type="dxa"/>
          </w:tcPr>
          <w:p w14:paraId="2AC51092" w14:textId="77777777" w:rsidR="00784A32" w:rsidRPr="000670FE" w:rsidDel="00127C5D" w:rsidRDefault="00784A32" w:rsidP="00354887">
            <w:pPr>
              <w:pStyle w:val="TAH"/>
            </w:pPr>
            <w:r w:rsidRPr="000670FE">
              <w:t>Value/remark</w:t>
            </w:r>
          </w:p>
        </w:tc>
        <w:tc>
          <w:tcPr>
            <w:tcW w:w="2254" w:type="dxa"/>
          </w:tcPr>
          <w:p w14:paraId="6519736C" w14:textId="77777777" w:rsidR="00784A32" w:rsidRPr="000670FE" w:rsidDel="00127C5D" w:rsidRDefault="00784A32" w:rsidP="00354887">
            <w:pPr>
              <w:pStyle w:val="TAH"/>
            </w:pPr>
            <w:r w:rsidRPr="000670FE">
              <w:t>Comment</w:t>
            </w:r>
          </w:p>
        </w:tc>
        <w:tc>
          <w:tcPr>
            <w:tcW w:w="1322" w:type="dxa"/>
          </w:tcPr>
          <w:p w14:paraId="1C6DF3E4" w14:textId="77777777" w:rsidR="00784A32" w:rsidRPr="000670FE" w:rsidDel="00127C5D" w:rsidRDefault="00784A32" w:rsidP="00354887">
            <w:pPr>
              <w:pStyle w:val="TAH"/>
            </w:pPr>
            <w:r w:rsidRPr="000670FE">
              <w:t>Reference</w:t>
            </w:r>
          </w:p>
        </w:tc>
        <w:tc>
          <w:tcPr>
            <w:tcW w:w="1192" w:type="dxa"/>
          </w:tcPr>
          <w:p w14:paraId="41323CC2" w14:textId="77777777" w:rsidR="00784A32" w:rsidRPr="000670FE" w:rsidDel="00127C5D" w:rsidRDefault="00784A32" w:rsidP="00354887">
            <w:pPr>
              <w:pStyle w:val="TAH"/>
            </w:pPr>
            <w:r w:rsidRPr="000670FE">
              <w:t>Condition</w:t>
            </w:r>
          </w:p>
        </w:tc>
      </w:tr>
      <w:tr w:rsidR="00784A32" w:rsidRPr="000670FE"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0670FE" w:rsidRDefault="00784A32" w:rsidP="00354887">
            <w:pPr>
              <w:pStyle w:val="TAL"/>
              <w:keepNext w:val="0"/>
              <w:keepLines w:val="0"/>
              <w:widowControl w:val="0"/>
            </w:pPr>
          </w:p>
        </w:tc>
      </w:tr>
      <w:tr w:rsidR="00784A32" w:rsidRPr="000670FE"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0670FE" w:rsidRDefault="00784A32" w:rsidP="00354887">
            <w:pPr>
              <w:pStyle w:val="TAL"/>
              <w:keepNext w:val="0"/>
              <w:keepLines w:val="0"/>
              <w:widowControl w:val="0"/>
            </w:pPr>
            <w:r w:rsidRPr="000670FE">
              <w:t>A = normal</w:t>
            </w:r>
          </w:p>
          <w:p w14:paraId="114FADCE"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0670FE" w:rsidRDefault="00784A32" w:rsidP="00354887">
            <w:pPr>
              <w:pStyle w:val="TAL"/>
              <w:keepNext w:val="0"/>
              <w:keepLines w:val="0"/>
              <w:widowControl w:val="0"/>
            </w:pPr>
          </w:p>
        </w:tc>
      </w:tr>
    </w:tbl>
    <w:p w14:paraId="642C19E0" w14:textId="77777777" w:rsidR="00784A32" w:rsidRPr="000670FE" w:rsidRDefault="00784A32" w:rsidP="00784A32"/>
    <w:p w14:paraId="0AE99CEA" w14:textId="77777777" w:rsidR="00784A32" w:rsidRPr="000670FE" w:rsidRDefault="00784A32" w:rsidP="00784A32">
      <w:pPr>
        <w:pStyle w:val="TH"/>
      </w:pPr>
      <w:r w:rsidRPr="000670FE">
        <w:t>Table 6.1.2.2.3.3-15: Transmission Control Ack (Step 24, 40,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02343F2F" w14:textId="77777777" w:rsidTr="00354887">
        <w:trPr>
          <w:tblHeader/>
          <w:jc w:val="center"/>
        </w:trPr>
        <w:tc>
          <w:tcPr>
            <w:tcW w:w="9531" w:type="dxa"/>
            <w:gridSpan w:val="5"/>
          </w:tcPr>
          <w:p w14:paraId="3F357E1F"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72B1C9D4" w14:textId="77777777" w:rsidTr="00354887">
        <w:trPr>
          <w:tblHeader/>
          <w:jc w:val="center"/>
        </w:trPr>
        <w:tc>
          <w:tcPr>
            <w:tcW w:w="2381" w:type="dxa"/>
          </w:tcPr>
          <w:p w14:paraId="2968B256"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308E52EE"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5F103C17"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0CDE3113"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430D5CE6" w14:textId="77777777" w:rsidR="00784A32" w:rsidRPr="000670FE" w:rsidDel="00127C5D" w:rsidRDefault="00784A32" w:rsidP="00354887">
            <w:pPr>
              <w:pStyle w:val="TAL"/>
              <w:keepNext w:val="0"/>
              <w:keepLines w:val="0"/>
              <w:widowControl w:val="0"/>
              <w:rPr>
                <w:b/>
              </w:rPr>
            </w:pPr>
            <w:r w:rsidRPr="000670FE">
              <w:rPr>
                <w:b/>
              </w:rPr>
              <w:t>Condition</w:t>
            </w:r>
          </w:p>
        </w:tc>
      </w:tr>
      <w:tr w:rsidR="00784A32" w:rsidRPr="000670FE" w:rsidDel="00127C5D" w14:paraId="79FE30BF" w14:textId="77777777" w:rsidTr="00354887">
        <w:trPr>
          <w:tblHeader/>
          <w:jc w:val="center"/>
        </w:trPr>
        <w:tc>
          <w:tcPr>
            <w:tcW w:w="2381" w:type="dxa"/>
          </w:tcPr>
          <w:p w14:paraId="2998C7E6"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65397C06" w14:textId="77777777" w:rsidR="00784A32" w:rsidRPr="000670FE" w:rsidRDefault="00784A32" w:rsidP="00354887">
            <w:pPr>
              <w:pStyle w:val="TAL"/>
              <w:keepNext w:val="0"/>
              <w:keepLines w:val="0"/>
              <w:widowControl w:val="0"/>
              <w:rPr>
                <w:rFonts w:eastAsia="Yu Gothic"/>
              </w:rPr>
            </w:pPr>
          </w:p>
        </w:tc>
        <w:tc>
          <w:tcPr>
            <w:tcW w:w="2254" w:type="dxa"/>
          </w:tcPr>
          <w:p w14:paraId="6957D83B" w14:textId="77777777" w:rsidR="00784A32" w:rsidRPr="000670FE" w:rsidRDefault="00784A32" w:rsidP="00354887">
            <w:pPr>
              <w:pStyle w:val="TAL"/>
              <w:keepNext w:val="0"/>
              <w:keepLines w:val="0"/>
              <w:widowControl w:val="0"/>
              <w:rPr>
                <w:rFonts w:eastAsia="MS PGothic"/>
              </w:rPr>
            </w:pPr>
          </w:p>
        </w:tc>
        <w:tc>
          <w:tcPr>
            <w:tcW w:w="1322" w:type="dxa"/>
          </w:tcPr>
          <w:p w14:paraId="6A0F3868" w14:textId="77777777" w:rsidR="00784A32" w:rsidRPr="000670FE" w:rsidRDefault="00784A32" w:rsidP="00354887">
            <w:pPr>
              <w:pStyle w:val="TAL"/>
              <w:keepNext w:val="0"/>
              <w:keepLines w:val="0"/>
              <w:widowControl w:val="0"/>
              <w:rPr>
                <w:rFonts w:eastAsia="Yu Gothic"/>
              </w:rPr>
            </w:pPr>
          </w:p>
        </w:tc>
        <w:tc>
          <w:tcPr>
            <w:tcW w:w="1192" w:type="dxa"/>
          </w:tcPr>
          <w:p w14:paraId="64F3D9FA" w14:textId="77777777" w:rsidR="00784A32" w:rsidRPr="000670FE" w:rsidRDefault="00784A32" w:rsidP="00354887">
            <w:pPr>
              <w:pStyle w:val="TAL"/>
              <w:keepNext w:val="0"/>
              <w:keepLines w:val="0"/>
              <w:widowControl w:val="0"/>
              <w:rPr>
                <w:rFonts w:eastAsia="Yu Gothic"/>
              </w:rPr>
            </w:pPr>
          </w:p>
        </w:tc>
      </w:tr>
      <w:tr w:rsidR="00784A32" w:rsidRPr="000670FE" w:rsidDel="00127C5D" w14:paraId="064BCB5A" w14:textId="77777777" w:rsidTr="00354887">
        <w:trPr>
          <w:tblHeader/>
          <w:jc w:val="center"/>
        </w:trPr>
        <w:tc>
          <w:tcPr>
            <w:tcW w:w="2381" w:type="dxa"/>
          </w:tcPr>
          <w:p w14:paraId="27A102EE"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66FA1B88"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23FF1DA7"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0D216311" w14:textId="77777777" w:rsidR="00784A32" w:rsidRPr="000670FE" w:rsidRDefault="00784A32" w:rsidP="00354887">
            <w:pPr>
              <w:pStyle w:val="TAL"/>
              <w:keepNext w:val="0"/>
              <w:keepLines w:val="0"/>
              <w:widowControl w:val="0"/>
              <w:rPr>
                <w:rFonts w:eastAsia="Yu Gothic"/>
              </w:rPr>
            </w:pPr>
          </w:p>
        </w:tc>
        <w:tc>
          <w:tcPr>
            <w:tcW w:w="1192" w:type="dxa"/>
          </w:tcPr>
          <w:p w14:paraId="54E23D05" w14:textId="77777777" w:rsidR="00784A32" w:rsidRPr="000670FE" w:rsidRDefault="00784A32" w:rsidP="00354887">
            <w:pPr>
              <w:pStyle w:val="TAL"/>
              <w:keepNext w:val="0"/>
              <w:keepLines w:val="0"/>
              <w:widowControl w:val="0"/>
              <w:rPr>
                <w:rFonts w:eastAsia="Yu Gothic"/>
              </w:rPr>
            </w:pPr>
          </w:p>
        </w:tc>
      </w:tr>
    </w:tbl>
    <w:p w14:paraId="24C4E9B4" w14:textId="77777777" w:rsidR="00784A32" w:rsidRPr="000670FE" w:rsidRDefault="00784A32" w:rsidP="00784A32"/>
    <w:p w14:paraId="31466619" w14:textId="77777777" w:rsidR="00784A32" w:rsidRPr="000670FE" w:rsidRDefault="00784A32" w:rsidP="00784A32">
      <w:pPr>
        <w:pStyle w:val="TH"/>
      </w:pPr>
      <w:r w:rsidRPr="000670FE">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296168A9" w14:textId="77777777" w:rsidTr="00354887">
        <w:trPr>
          <w:tblHeader/>
          <w:jc w:val="center"/>
        </w:trPr>
        <w:tc>
          <w:tcPr>
            <w:tcW w:w="9504" w:type="dxa"/>
            <w:gridSpan w:val="5"/>
          </w:tcPr>
          <w:p w14:paraId="74C7A066" w14:textId="77777777" w:rsidR="00784A32" w:rsidRPr="000670FE" w:rsidRDefault="00784A32" w:rsidP="00354887">
            <w:pPr>
              <w:pStyle w:val="TAL"/>
              <w:keepNext w:val="0"/>
              <w:keepLines w:val="0"/>
              <w:widowControl w:val="0"/>
            </w:pPr>
            <w:r w:rsidRPr="000670FE">
              <w:t>Derivation Path: TS 36.579-1 [2], Table 5.5.2.5.1-1, condition MCVIDEO, IMMPERIL-CALL</w:t>
            </w:r>
          </w:p>
        </w:tc>
      </w:tr>
      <w:tr w:rsidR="00784A32" w:rsidRPr="000670FE" w14:paraId="12E6315D" w14:textId="77777777" w:rsidTr="00354887">
        <w:trPr>
          <w:tblHeader/>
          <w:jc w:val="center"/>
        </w:trPr>
        <w:tc>
          <w:tcPr>
            <w:tcW w:w="2934" w:type="dxa"/>
          </w:tcPr>
          <w:p w14:paraId="18F8DBC3" w14:textId="77777777" w:rsidR="00784A32" w:rsidRPr="000670FE" w:rsidRDefault="00784A32" w:rsidP="00354887">
            <w:pPr>
              <w:pStyle w:val="TAH"/>
              <w:keepNext w:val="0"/>
              <w:keepLines w:val="0"/>
              <w:widowControl w:val="0"/>
            </w:pPr>
            <w:r w:rsidRPr="000670FE">
              <w:t>Information Element</w:t>
            </w:r>
          </w:p>
        </w:tc>
        <w:tc>
          <w:tcPr>
            <w:tcW w:w="1800" w:type="dxa"/>
          </w:tcPr>
          <w:p w14:paraId="1E137C71"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6C99C228" w14:textId="77777777" w:rsidR="00784A32" w:rsidRPr="000670FE" w:rsidRDefault="00784A32" w:rsidP="00354887">
            <w:pPr>
              <w:pStyle w:val="TAH"/>
              <w:keepNext w:val="0"/>
              <w:keepLines w:val="0"/>
              <w:widowControl w:val="0"/>
            </w:pPr>
            <w:r w:rsidRPr="000670FE">
              <w:t>Comment</w:t>
            </w:r>
          </w:p>
        </w:tc>
        <w:tc>
          <w:tcPr>
            <w:tcW w:w="1440" w:type="dxa"/>
          </w:tcPr>
          <w:p w14:paraId="61BA60D4" w14:textId="77777777" w:rsidR="00784A32" w:rsidRPr="000670FE" w:rsidRDefault="00784A32" w:rsidP="00354887">
            <w:pPr>
              <w:pStyle w:val="TAH"/>
              <w:keepNext w:val="0"/>
              <w:keepLines w:val="0"/>
              <w:widowControl w:val="0"/>
            </w:pPr>
            <w:r w:rsidRPr="000670FE">
              <w:t>Reference</w:t>
            </w:r>
          </w:p>
        </w:tc>
        <w:tc>
          <w:tcPr>
            <w:tcW w:w="1170" w:type="dxa"/>
          </w:tcPr>
          <w:p w14:paraId="46219F39" w14:textId="77777777" w:rsidR="00784A32" w:rsidRPr="000670FE" w:rsidRDefault="00784A32" w:rsidP="00354887">
            <w:pPr>
              <w:pStyle w:val="TAH"/>
              <w:keepNext w:val="0"/>
              <w:keepLines w:val="0"/>
              <w:widowControl w:val="0"/>
            </w:pPr>
            <w:r w:rsidRPr="000670FE">
              <w:t>Condition</w:t>
            </w:r>
          </w:p>
        </w:tc>
      </w:tr>
      <w:tr w:rsidR="00784A32" w:rsidRPr="000670FE" w14:paraId="1BC8F927" w14:textId="77777777" w:rsidTr="00354887">
        <w:trPr>
          <w:jc w:val="center"/>
        </w:trPr>
        <w:tc>
          <w:tcPr>
            <w:tcW w:w="2934" w:type="dxa"/>
            <w:vAlign w:val="center"/>
          </w:tcPr>
          <w:p w14:paraId="24008697"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43382579"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0670FE" w:rsidRDefault="00784A32" w:rsidP="00354887">
            <w:pPr>
              <w:pStyle w:val="TAL"/>
              <w:keepNext w:val="0"/>
              <w:keepLines w:val="0"/>
              <w:widowControl w:val="0"/>
            </w:pPr>
          </w:p>
        </w:tc>
        <w:tc>
          <w:tcPr>
            <w:tcW w:w="1440" w:type="dxa"/>
          </w:tcPr>
          <w:p w14:paraId="63F22155" w14:textId="77777777" w:rsidR="00784A32" w:rsidRPr="000670FE" w:rsidRDefault="00784A32" w:rsidP="00354887">
            <w:pPr>
              <w:pStyle w:val="TAL"/>
              <w:keepNext w:val="0"/>
              <w:keepLines w:val="0"/>
              <w:widowControl w:val="0"/>
            </w:pPr>
          </w:p>
        </w:tc>
        <w:tc>
          <w:tcPr>
            <w:tcW w:w="1170" w:type="dxa"/>
            <w:vAlign w:val="bottom"/>
          </w:tcPr>
          <w:p w14:paraId="5AF59E5B" w14:textId="77777777" w:rsidR="00784A32" w:rsidRPr="000670FE" w:rsidRDefault="00784A32" w:rsidP="00354887">
            <w:pPr>
              <w:pStyle w:val="TAL"/>
              <w:keepNext w:val="0"/>
              <w:keepLines w:val="0"/>
              <w:widowControl w:val="0"/>
            </w:pPr>
          </w:p>
        </w:tc>
      </w:tr>
      <w:tr w:rsidR="00784A32" w:rsidRPr="000670FE" w14:paraId="0F5CFE95" w14:textId="77777777" w:rsidTr="00354887">
        <w:trPr>
          <w:jc w:val="center"/>
        </w:trPr>
        <w:tc>
          <w:tcPr>
            <w:tcW w:w="2934" w:type="dxa"/>
            <w:shd w:val="clear" w:color="auto" w:fill="auto"/>
            <w:vAlign w:val="center"/>
          </w:tcPr>
          <w:p w14:paraId="080B1CD2"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2D5D5AFD"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32F9F310" w14:textId="77777777" w:rsidR="00784A32" w:rsidRPr="000670FE"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0670FE" w:rsidRDefault="00784A32" w:rsidP="00354887">
            <w:pPr>
              <w:pStyle w:val="TAL"/>
              <w:keepNext w:val="0"/>
              <w:keepLines w:val="0"/>
              <w:widowControl w:val="0"/>
            </w:pPr>
          </w:p>
        </w:tc>
      </w:tr>
      <w:tr w:rsidR="00784A32" w:rsidRPr="000670FE" w14:paraId="603B497D" w14:textId="77777777" w:rsidTr="00354887">
        <w:trPr>
          <w:jc w:val="center"/>
        </w:trPr>
        <w:tc>
          <w:tcPr>
            <w:tcW w:w="2934" w:type="dxa"/>
            <w:shd w:val="clear" w:color="auto" w:fill="auto"/>
            <w:vAlign w:val="center"/>
          </w:tcPr>
          <w:p w14:paraId="7D9F626E"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6690210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0670FE" w:rsidRDefault="00784A32" w:rsidP="00354887">
            <w:pPr>
              <w:pStyle w:val="TAL"/>
              <w:keepNext w:val="0"/>
              <w:keepLines w:val="0"/>
              <w:widowControl w:val="0"/>
            </w:pPr>
          </w:p>
        </w:tc>
        <w:tc>
          <w:tcPr>
            <w:tcW w:w="1440" w:type="dxa"/>
            <w:shd w:val="clear" w:color="auto" w:fill="auto"/>
          </w:tcPr>
          <w:p w14:paraId="0E8AF000" w14:textId="77777777" w:rsidR="00784A32" w:rsidRPr="000670FE"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0670FE" w:rsidRDefault="00784A32" w:rsidP="00354887">
            <w:pPr>
              <w:pStyle w:val="TAL"/>
              <w:keepNext w:val="0"/>
              <w:keepLines w:val="0"/>
              <w:widowControl w:val="0"/>
            </w:pPr>
          </w:p>
        </w:tc>
      </w:tr>
      <w:tr w:rsidR="00784A32" w:rsidRPr="000670FE" w14:paraId="08ADF03D" w14:textId="77777777" w:rsidTr="00354887">
        <w:trPr>
          <w:jc w:val="center"/>
        </w:trPr>
        <w:tc>
          <w:tcPr>
            <w:tcW w:w="2934" w:type="dxa"/>
            <w:shd w:val="clear" w:color="auto" w:fill="auto"/>
            <w:vAlign w:val="center"/>
          </w:tcPr>
          <w:p w14:paraId="5D7F3752"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747A3FBE"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0670FE" w:rsidRDefault="00784A32" w:rsidP="00354887">
            <w:pPr>
              <w:pStyle w:val="TAL"/>
              <w:keepNext w:val="0"/>
              <w:keepLines w:val="0"/>
              <w:widowControl w:val="0"/>
            </w:pPr>
          </w:p>
        </w:tc>
        <w:tc>
          <w:tcPr>
            <w:tcW w:w="1440" w:type="dxa"/>
            <w:shd w:val="clear" w:color="auto" w:fill="auto"/>
          </w:tcPr>
          <w:p w14:paraId="570549F5" w14:textId="77777777" w:rsidR="00784A32" w:rsidRPr="000670FE"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0670FE" w:rsidRDefault="00784A32" w:rsidP="00354887">
            <w:pPr>
              <w:pStyle w:val="TAL"/>
              <w:keepNext w:val="0"/>
              <w:keepLines w:val="0"/>
              <w:widowControl w:val="0"/>
            </w:pPr>
          </w:p>
        </w:tc>
      </w:tr>
      <w:tr w:rsidR="00784A32" w:rsidRPr="000670FE" w14:paraId="33A0B2AC" w14:textId="77777777" w:rsidTr="00354887">
        <w:trPr>
          <w:jc w:val="center"/>
        </w:trPr>
        <w:tc>
          <w:tcPr>
            <w:tcW w:w="2934" w:type="dxa"/>
            <w:shd w:val="clear" w:color="auto" w:fill="auto"/>
            <w:vAlign w:val="center"/>
          </w:tcPr>
          <w:p w14:paraId="13E610B5"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7C1BA5BD" w14:textId="77777777" w:rsidR="00784A32" w:rsidRPr="000670FE" w:rsidRDefault="00784A32" w:rsidP="00354887">
            <w:pPr>
              <w:pStyle w:val="TAL"/>
              <w:keepNext w:val="0"/>
              <w:keepLines w:val="0"/>
              <w:widowControl w:val="0"/>
            </w:pPr>
            <w:r w:rsidRPr="000670FE">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0670FE" w:rsidRDefault="00784A32" w:rsidP="00354887">
            <w:pPr>
              <w:pStyle w:val="TAL"/>
              <w:keepNext w:val="0"/>
              <w:keepLines w:val="0"/>
              <w:widowControl w:val="0"/>
            </w:pPr>
          </w:p>
        </w:tc>
        <w:tc>
          <w:tcPr>
            <w:tcW w:w="1440" w:type="dxa"/>
            <w:shd w:val="clear" w:color="auto" w:fill="auto"/>
          </w:tcPr>
          <w:p w14:paraId="0D462093" w14:textId="77777777" w:rsidR="00784A32" w:rsidRPr="000670FE"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0670FE" w:rsidRDefault="00784A32" w:rsidP="00354887">
            <w:pPr>
              <w:pStyle w:val="TAL"/>
              <w:keepNext w:val="0"/>
              <w:keepLines w:val="0"/>
              <w:widowControl w:val="0"/>
            </w:pPr>
          </w:p>
        </w:tc>
      </w:tr>
    </w:tbl>
    <w:p w14:paraId="36F35018" w14:textId="77777777" w:rsidR="00784A32" w:rsidRPr="000670FE" w:rsidRDefault="00784A32" w:rsidP="00784A32">
      <w:pPr>
        <w:widowControl w:val="0"/>
      </w:pPr>
    </w:p>
    <w:p w14:paraId="2F5479DE" w14:textId="77777777" w:rsidR="00784A32" w:rsidRPr="000670FE" w:rsidRDefault="00784A32" w:rsidP="00784A32">
      <w:pPr>
        <w:pStyle w:val="TH"/>
      </w:pPr>
      <w:r w:rsidRPr="000670FE">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F5BA6D6" w14:textId="77777777" w:rsidTr="00354887">
        <w:trPr>
          <w:jc w:val="center"/>
        </w:trPr>
        <w:tc>
          <w:tcPr>
            <w:tcW w:w="9531" w:type="dxa"/>
            <w:gridSpan w:val="5"/>
          </w:tcPr>
          <w:p w14:paraId="56D4089F" w14:textId="77777777" w:rsidR="00784A32" w:rsidRPr="000670FE" w:rsidRDefault="00784A32" w:rsidP="00354887">
            <w:pPr>
              <w:pStyle w:val="TAL"/>
              <w:keepNext w:val="0"/>
              <w:keepLines w:val="0"/>
              <w:widowControl w:val="0"/>
            </w:pPr>
            <w:r w:rsidRPr="000670FE">
              <w:t>Derivation Path: TS 36.579-1 [2], Table 5.5.3.2.1-2, condition IMMPERIL-CALL</w:t>
            </w:r>
          </w:p>
        </w:tc>
      </w:tr>
      <w:tr w:rsidR="00784A32" w:rsidRPr="000670FE" w14:paraId="2AFB47C2" w14:textId="77777777" w:rsidTr="00354887">
        <w:trPr>
          <w:jc w:val="center"/>
        </w:trPr>
        <w:tc>
          <w:tcPr>
            <w:tcW w:w="2790" w:type="dxa"/>
          </w:tcPr>
          <w:p w14:paraId="1A1C28E0" w14:textId="77777777" w:rsidR="00784A32" w:rsidRPr="000670FE" w:rsidRDefault="00784A32" w:rsidP="00354887">
            <w:pPr>
              <w:pStyle w:val="TAH"/>
              <w:keepNext w:val="0"/>
              <w:keepLines w:val="0"/>
              <w:widowControl w:val="0"/>
            </w:pPr>
            <w:r w:rsidRPr="000670FE">
              <w:t>Information Element</w:t>
            </w:r>
          </w:p>
        </w:tc>
        <w:tc>
          <w:tcPr>
            <w:tcW w:w="2160" w:type="dxa"/>
          </w:tcPr>
          <w:p w14:paraId="4558D7A4"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7C55863E" w14:textId="77777777" w:rsidR="00784A32" w:rsidRPr="000670FE" w:rsidRDefault="00784A32" w:rsidP="00354887">
            <w:pPr>
              <w:pStyle w:val="TAH"/>
              <w:keepNext w:val="0"/>
              <w:keepLines w:val="0"/>
              <w:widowControl w:val="0"/>
            </w:pPr>
            <w:r w:rsidRPr="000670FE">
              <w:t>Comment</w:t>
            </w:r>
          </w:p>
        </w:tc>
        <w:tc>
          <w:tcPr>
            <w:tcW w:w="1350" w:type="dxa"/>
          </w:tcPr>
          <w:p w14:paraId="780BE64A" w14:textId="77777777" w:rsidR="00784A32" w:rsidRPr="000670FE" w:rsidRDefault="00784A32" w:rsidP="00354887">
            <w:pPr>
              <w:pStyle w:val="TAH"/>
              <w:keepNext w:val="0"/>
              <w:keepLines w:val="0"/>
              <w:widowControl w:val="0"/>
            </w:pPr>
            <w:r w:rsidRPr="000670FE">
              <w:t>Reference</w:t>
            </w:r>
          </w:p>
        </w:tc>
        <w:tc>
          <w:tcPr>
            <w:tcW w:w="1161" w:type="dxa"/>
          </w:tcPr>
          <w:p w14:paraId="7B8EA921" w14:textId="77777777" w:rsidR="00784A32" w:rsidRPr="000670FE" w:rsidRDefault="00784A32" w:rsidP="00354887">
            <w:pPr>
              <w:pStyle w:val="TAH"/>
              <w:keepNext w:val="0"/>
              <w:keepLines w:val="0"/>
              <w:widowControl w:val="0"/>
            </w:pPr>
            <w:r w:rsidRPr="000670FE">
              <w:t>Condition</w:t>
            </w:r>
          </w:p>
        </w:tc>
      </w:tr>
      <w:tr w:rsidR="00784A32" w:rsidRPr="000670FE" w14:paraId="2B64BEDD" w14:textId="77777777" w:rsidTr="00354887">
        <w:trPr>
          <w:jc w:val="center"/>
        </w:trPr>
        <w:tc>
          <w:tcPr>
            <w:tcW w:w="2790" w:type="dxa"/>
            <w:vAlign w:val="center"/>
          </w:tcPr>
          <w:p w14:paraId="04FC9F31" w14:textId="77777777" w:rsidR="00784A32" w:rsidRPr="000670FE" w:rsidRDefault="00784A32" w:rsidP="00354887">
            <w:pPr>
              <w:pStyle w:val="TAL"/>
              <w:keepNext w:val="0"/>
              <w:keepLines w:val="0"/>
              <w:widowControl w:val="0"/>
            </w:pPr>
            <w:r w:rsidRPr="000670FE">
              <w:t>mcvideoinfo</w:t>
            </w:r>
          </w:p>
        </w:tc>
        <w:tc>
          <w:tcPr>
            <w:tcW w:w="2160" w:type="dxa"/>
          </w:tcPr>
          <w:p w14:paraId="6A73D9BD"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0670FE" w:rsidRDefault="00784A32" w:rsidP="00354887">
            <w:pPr>
              <w:pStyle w:val="TAL"/>
              <w:keepNext w:val="0"/>
              <w:keepLines w:val="0"/>
              <w:widowControl w:val="0"/>
            </w:pPr>
          </w:p>
        </w:tc>
        <w:tc>
          <w:tcPr>
            <w:tcW w:w="1350" w:type="dxa"/>
          </w:tcPr>
          <w:p w14:paraId="1C1A36E5" w14:textId="77777777" w:rsidR="00784A32" w:rsidRPr="000670FE" w:rsidRDefault="00784A32" w:rsidP="00354887">
            <w:pPr>
              <w:pStyle w:val="TAL"/>
              <w:keepNext w:val="0"/>
              <w:keepLines w:val="0"/>
              <w:widowControl w:val="0"/>
            </w:pPr>
          </w:p>
        </w:tc>
        <w:tc>
          <w:tcPr>
            <w:tcW w:w="1161" w:type="dxa"/>
            <w:vAlign w:val="bottom"/>
          </w:tcPr>
          <w:p w14:paraId="34B8AA29" w14:textId="77777777" w:rsidR="00784A32" w:rsidRPr="000670FE" w:rsidRDefault="00784A32" w:rsidP="00354887">
            <w:pPr>
              <w:pStyle w:val="TAL"/>
              <w:keepNext w:val="0"/>
              <w:keepLines w:val="0"/>
              <w:widowControl w:val="0"/>
            </w:pPr>
          </w:p>
        </w:tc>
      </w:tr>
      <w:tr w:rsidR="00784A32" w:rsidRPr="000670FE" w14:paraId="202E40A3" w14:textId="77777777" w:rsidTr="00354887">
        <w:trPr>
          <w:jc w:val="center"/>
        </w:trPr>
        <w:tc>
          <w:tcPr>
            <w:tcW w:w="2790" w:type="dxa"/>
            <w:tcBorders>
              <w:bottom w:val="single" w:sz="4" w:space="0" w:color="auto"/>
            </w:tcBorders>
            <w:vAlign w:val="center"/>
          </w:tcPr>
          <w:p w14:paraId="52FAE133"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7D9E5537"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0670FE" w:rsidRDefault="00784A32" w:rsidP="00354887">
            <w:pPr>
              <w:pStyle w:val="TAL"/>
              <w:keepNext w:val="0"/>
              <w:keepLines w:val="0"/>
              <w:widowControl w:val="0"/>
            </w:pPr>
          </w:p>
        </w:tc>
      </w:tr>
      <w:tr w:rsidR="00784A32" w:rsidRPr="000670FE" w14:paraId="7343B74E" w14:textId="77777777" w:rsidTr="00354887">
        <w:trPr>
          <w:jc w:val="center"/>
        </w:trPr>
        <w:tc>
          <w:tcPr>
            <w:tcW w:w="2790" w:type="dxa"/>
            <w:tcBorders>
              <w:bottom w:val="single" w:sz="4" w:space="0" w:color="auto"/>
            </w:tcBorders>
            <w:vAlign w:val="center"/>
          </w:tcPr>
          <w:p w14:paraId="29726DF4"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25F10115"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9C35B7F"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0670FE" w:rsidRDefault="00784A32" w:rsidP="00354887">
            <w:pPr>
              <w:pStyle w:val="TAL"/>
              <w:keepNext w:val="0"/>
              <w:keepLines w:val="0"/>
              <w:widowControl w:val="0"/>
            </w:pPr>
          </w:p>
        </w:tc>
      </w:tr>
    </w:tbl>
    <w:p w14:paraId="07DC24E0" w14:textId="77777777" w:rsidR="00784A32" w:rsidRPr="000670FE" w:rsidRDefault="00784A32" w:rsidP="00784A32"/>
    <w:p w14:paraId="237F4A77" w14:textId="77777777" w:rsidR="00784A32" w:rsidRPr="000670FE" w:rsidRDefault="00784A32" w:rsidP="00784A32">
      <w:pPr>
        <w:pStyle w:val="TH"/>
      </w:pPr>
      <w:r w:rsidRPr="000670FE">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1140D709" w14:textId="77777777" w:rsidTr="00354887">
        <w:trPr>
          <w:tblHeader/>
        </w:trPr>
        <w:tc>
          <w:tcPr>
            <w:tcW w:w="9517" w:type="dxa"/>
            <w:gridSpan w:val="5"/>
          </w:tcPr>
          <w:p w14:paraId="65588DB2"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3B838C8C" w14:textId="77777777" w:rsidTr="00354887">
        <w:trPr>
          <w:tblHeader/>
        </w:trPr>
        <w:tc>
          <w:tcPr>
            <w:tcW w:w="2677" w:type="dxa"/>
          </w:tcPr>
          <w:p w14:paraId="7F8620EC" w14:textId="77777777" w:rsidR="00784A32" w:rsidRPr="000670FE" w:rsidRDefault="00784A32" w:rsidP="00354887">
            <w:pPr>
              <w:pStyle w:val="TAH"/>
              <w:keepLines w:val="0"/>
              <w:widowControl w:val="0"/>
            </w:pPr>
            <w:r w:rsidRPr="000670FE">
              <w:t>Information Element</w:t>
            </w:r>
          </w:p>
        </w:tc>
        <w:tc>
          <w:tcPr>
            <w:tcW w:w="2160" w:type="dxa"/>
          </w:tcPr>
          <w:p w14:paraId="57AA07D3"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30FB20DD" w14:textId="77777777" w:rsidR="00784A32" w:rsidRPr="000670FE" w:rsidRDefault="00784A32" w:rsidP="00354887">
            <w:pPr>
              <w:pStyle w:val="TAH"/>
              <w:keepLines w:val="0"/>
              <w:widowControl w:val="0"/>
            </w:pPr>
            <w:r w:rsidRPr="000670FE">
              <w:t>Comment</w:t>
            </w:r>
          </w:p>
        </w:tc>
        <w:tc>
          <w:tcPr>
            <w:tcW w:w="1350" w:type="dxa"/>
          </w:tcPr>
          <w:p w14:paraId="2D2897C0" w14:textId="77777777" w:rsidR="00784A32" w:rsidRPr="000670FE" w:rsidRDefault="00784A32" w:rsidP="00354887">
            <w:pPr>
              <w:pStyle w:val="TAH"/>
              <w:keepLines w:val="0"/>
              <w:widowControl w:val="0"/>
            </w:pPr>
            <w:r w:rsidRPr="000670FE">
              <w:t>Reference</w:t>
            </w:r>
          </w:p>
        </w:tc>
        <w:tc>
          <w:tcPr>
            <w:tcW w:w="1170" w:type="dxa"/>
          </w:tcPr>
          <w:p w14:paraId="095275F2" w14:textId="77777777" w:rsidR="00784A32" w:rsidRPr="000670FE" w:rsidRDefault="00784A32" w:rsidP="00354887">
            <w:pPr>
              <w:pStyle w:val="TAH"/>
              <w:keepLines w:val="0"/>
              <w:widowControl w:val="0"/>
            </w:pPr>
            <w:r w:rsidRPr="000670FE">
              <w:t>Condition</w:t>
            </w:r>
          </w:p>
        </w:tc>
      </w:tr>
      <w:tr w:rsidR="00784A32" w:rsidRPr="000670FE" w14:paraId="5E3CF38F" w14:textId="77777777" w:rsidTr="00354887">
        <w:tc>
          <w:tcPr>
            <w:tcW w:w="2677" w:type="dxa"/>
            <w:vAlign w:val="center"/>
          </w:tcPr>
          <w:p w14:paraId="40B3A33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46892BFA"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0670FE" w:rsidRDefault="00784A32" w:rsidP="00354887">
            <w:pPr>
              <w:pStyle w:val="TAL"/>
              <w:keepNext w:val="0"/>
              <w:keepLines w:val="0"/>
              <w:widowControl w:val="0"/>
            </w:pPr>
          </w:p>
        </w:tc>
        <w:tc>
          <w:tcPr>
            <w:tcW w:w="1350" w:type="dxa"/>
          </w:tcPr>
          <w:p w14:paraId="319C2299" w14:textId="77777777" w:rsidR="00784A32" w:rsidRPr="000670FE" w:rsidRDefault="00784A32" w:rsidP="00354887">
            <w:pPr>
              <w:pStyle w:val="TAL"/>
              <w:keepNext w:val="0"/>
              <w:keepLines w:val="0"/>
              <w:widowControl w:val="0"/>
            </w:pPr>
          </w:p>
        </w:tc>
        <w:tc>
          <w:tcPr>
            <w:tcW w:w="1170" w:type="dxa"/>
            <w:vAlign w:val="bottom"/>
          </w:tcPr>
          <w:p w14:paraId="4DE8276A" w14:textId="77777777" w:rsidR="00784A32" w:rsidRPr="000670FE" w:rsidRDefault="00784A32" w:rsidP="00354887">
            <w:pPr>
              <w:pStyle w:val="TAL"/>
              <w:keepNext w:val="0"/>
              <w:keepLines w:val="0"/>
              <w:widowControl w:val="0"/>
            </w:pPr>
            <w:r w:rsidRPr="000670FE">
              <w:t>INVITE-RSP</w:t>
            </w:r>
          </w:p>
        </w:tc>
      </w:tr>
      <w:tr w:rsidR="00784A32" w:rsidRPr="000670FE" w14:paraId="5731491D" w14:textId="77777777" w:rsidTr="00354887">
        <w:tc>
          <w:tcPr>
            <w:tcW w:w="2677" w:type="dxa"/>
            <w:vAlign w:val="center"/>
          </w:tcPr>
          <w:p w14:paraId="63589DEC"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59AF52EE" w14:textId="77777777" w:rsidR="00784A32" w:rsidRPr="000670FE" w:rsidRDefault="00784A32" w:rsidP="00354887">
            <w:pPr>
              <w:pStyle w:val="TAL"/>
            </w:pPr>
          </w:p>
        </w:tc>
        <w:tc>
          <w:tcPr>
            <w:tcW w:w="2160" w:type="dxa"/>
            <w:tcBorders>
              <w:top w:val="single" w:sz="4" w:space="0" w:color="auto"/>
              <w:bottom w:val="single" w:sz="4" w:space="0" w:color="auto"/>
            </w:tcBorders>
          </w:tcPr>
          <w:p w14:paraId="360D5964" w14:textId="77777777" w:rsidR="00784A32" w:rsidRPr="000670FE" w:rsidRDefault="00784A32" w:rsidP="00354887">
            <w:pPr>
              <w:pStyle w:val="TAL"/>
            </w:pPr>
            <w:r w:rsidRPr="000670FE">
              <w:t>MCVideo-info</w:t>
            </w:r>
          </w:p>
        </w:tc>
        <w:tc>
          <w:tcPr>
            <w:tcW w:w="1350" w:type="dxa"/>
          </w:tcPr>
          <w:p w14:paraId="392B1E81" w14:textId="77777777" w:rsidR="00784A32" w:rsidRPr="000670FE" w:rsidRDefault="00784A32" w:rsidP="00354887">
            <w:pPr>
              <w:pStyle w:val="TAL"/>
            </w:pPr>
          </w:p>
        </w:tc>
        <w:tc>
          <w:tcPr>
            <w:tcW w:w="1170" w:type="dxa"/>
            <w:vAlign w:val="bottom"/>
          </w:tcPr>
          <w:p w14:paraId="463E1826" w14:textId="77777777" w:rsidR="00784A32" w:rsidRPr="000670FE" w:rsidRDefault="00784A32" w:rsidP="00354887">
            <w:pPr>
              <w:pStyle w:val="TAL"/>
            </w:pPr>
          </w:p>
        </w:tc>
      </w:tr>
      <w:tr w:rsidR="00784A32" w:rsidRPr="000670FE" w:rsidDel="007060CE" w14:paraId="703C7EA2" w14:textId="77777777" w:rsidTr="00354887">
        <w:tc>
          <w:tcPr>
            <w:tcW w:w="2677" w:type="dxa"/>
            <w:vAlign w:val="center"/>
          </w:tcPr>
          <w:p w14:paraId="18CEB92D"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4DA2AC71"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0670FE" w:rsidDel="007060CE" w:rsidRDefault="00784A32" w:rsidP="00354887">
            <w:pPr>
              <w:pStyle w:val="TAL"/>
            </w:pPr>
          </w:p>
        </w:tc>
        <w:tc>
          <w:tcPr>
            <w:tcW w:w="1350" w:type="dxa"/>
          </w:tcPr>
          <w:p w14:paraId="44C15557" w14:textId="77777777" w:rsidR="00784A32" w:rsidRPr="000670FE" w:rsidDel="007060CE" w:rsidRDefault="00784A32" w:rsidP="00354887">
            <w:pPr>
              <w:pStyle w:val="TAL"/>
            </w:pPr>
          </w:p>
        </w:tc>
        <w:tc>
          <w:tcPr>
            <w:tcW w:w="1170" w:type="dxa"/>
            <w:vAlign w:val="bottom"/>
          </w:tcPr>
          <w:p w14:paraId="47F3D4EE" w14:textId="77777777" w:rsidR="00784A32" w:rsidRPr="000670FE" w:rsidDel="007060CE" w:rsidRDefault="00784A32" w:rsidP="00354887">
            <w:pPr>
              <w:pStyle w:val="TAL"/>
            </w:pPr>
          </w:p>
        </w:tc>
      </w:tr>
      <w:tr w:rsidR="00784A32" w:rsidRPr="000670FE" w14:paraId="7DA7EB35" w14:textId="77777777" w:rsidTr="00354887">
        <w:tc>
          <w:tcPr>
            <w:tcW w:w="2677" w:type="dxa"/>
            <w:vAlign w:val="center"/>
          </w:tcPr>
          <w:p w14:paraId="5BD2F453" w14:textId="77777777" w:rsidR="00784A32" w:rsidRPr="000670FE" w:rsidRDefault="00784A32" w:rsidP="00354887">
            <w:pPr>
              <w:pStyle w:val="TAL"/>
            </w:pPr>
            <w:r w:rsidRPr="000670FE">
              <w:t xml:space="preserve">    MIME-part-body</w:t>
            </w:r>
          </w:p>
        </w:tc>
        <w:tc>
          <w:tcPr>
            <w:tcW w:w="2160" w:type="dxa"/>
            <w:vAlign w:val="center"/>
          </w:tcPr>
          <w:p w14:paraId="46F40E83" w14:textId="77777777" w:rsidR="00784A32" w:rsidRPr="000670FE" w:rsidRDefault="00784A32" w:rsidP="00354887">
            <w:pPr>
              <w:pStyle w:val="TAL"/>
            </w:pPr>
            <w:r w:rsidRPr="000670FE">
              <w:t>MCVideo-Info as described in Table 6.1.2.2.3.3-19</w:t>
            </w:r>
          </w:p>
        </w:tc>
        <w:tc>
          <w:tcPr>
            <w:tcW w:w="2160" w:type="dxa"/>
            <w:tcBorders>
              <w:top w:val="single" w:sz="4" w:space="0" w:color="auto"/>
              <w:bottom w:val="single" w:sz="4" w:space="0" w:color="auto"/>
            </w:tcBorders>
          </w:tcPr>
          <w:p w14:paraId="1BDD82D2" w14:textId="77777777" w:rsidR="00784A32" w:rsidRPr="000670FE" w:rsidDel="00D16089" w:rsidRDefault="00784A32" w:rsidP="00354887">
            <w:pPr>
              <w:pStyle w:val="TAL"/>
            </w:pPr>
          </w:p>
        </w:tc>
        <w:tc>
          <w:tcPr>
            <w:tcW w:w="1350" w:type="dxa"/>
          </w:tcPr>
          <w:p w14:paraId="1BF073DB" w14:textId="77777777" w:rsidR="00784A32" w:rsidRPr="000670FE" w:rsidRDefault="00784A32" w:rsidP="00354887">
            <w:pPr>
              <w:pStyle w:val="TAL"/>
            </w:pPr>
          </w:p>
        </w:tc>
        <w:tc>
          <w:tcPr>
            <w:tcW w:w="1170" w:type="dxa"/>
            <w:vAlign w:val="bottom"/>
          </w:tcPr>
          <w:p w14:paraId="7299498F" w14:textId="77777777" w:rsidR="00784A32" w:rsidRPr="000670FE" w:rsidRDefault="00784A32" w:rsidP="00354887">
            <w:pPr>
              <w:pStyle w:val="TAL"/>
            </w:pPr>
          </w:p>
        </w:tc>
      </w:tr>
    </w:tbl>
    <w:p w14:paraId="2DF73EA0" w14:textId="77777777" w:rsidR="00784A32" w:rsidRPr="000670FE" w:rsidRDefault="00784A32" w:rsidP="00784A32"/>
    <w:p w14:paraId="012A4909" w14:textId="77777777" w:rsidR="00784A32" w:rsidRPr="000670FE" w:rsidRDefault="00784A32" w:rsidP="00784A32">
      <w:pPr>
        <w:pStyle w:val="TH"/>
      </w:pPr>
      <w:r w:rsidRPr="000670FE">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CA00F85" w14:textId="77777777" w:rsidTr="00354887">
        <w:trPr>
          <w:jc w:val="center"/>
        </w:trPr>
        <w:tc>
          <w:tcPr>
            <w:tcW w:w="9531" w:type="dxa"/>
            <w:gridSpan w:val="5"/>
          </w:tcPr>
          <w:p w14:paraId="4E4087A1" w14:textId="77777777" w:rsidR="00784A32" w:rsidRPr="000670FE" w:rsidRDefault="00784A32" w:rsidP="00354887">
            <w:pPr>
              <w:pStyle w:val="TAL"/>
              <w:keepNext w:val="0"/>
              <w:keepLines w:val="0"/>
              <w:widowControl w:val="0"/>
            </w:pPr>
            <w:r w:rsidRPr="000670FE">
              <w:t>Derivation Path: TS 36.579-1 [2], Table 5.5.3.2.2-2, condition IMMPERIL-CALL</w:t>
            </w:r>
          </w:p>
        </w:tc>
      </w:tr>
      <w:tr w:rsidR="00784A32" w:rsidRPr="000670FE" w14:paraId="588FDF24" w14:textId="77777777" w:rsidTr="00354887">
        <w:trPr>
          <w:jc w:val="center"/>
        </w:trPr>
        <w:tc>
          <w:tcPr>
            <w:tcW w:w="2790" w:type="dxa"/>
          </w:tcPr>
          <w:p w14:paraId="43803310" w14:textId="77777777" w:rsidR="00784A32" w:rsidRPr="000670FE" w:rsidRDefault="00784A32" w:rsidP="00354887">
            <w:pPr>
              <w:pStyle w:val="TAH"/>
              <w:keepNext w:val="0"/>
              <w:keepLines w:val="0"/>
              <w:widowControl w:val="0"/>
            </w:pPr>
            <w:r w:rsidRPr="000670FE">
              <w:t>Information Element</w:t>
            </w:r>
          </w:p>
        </w:tc>
        <w:tc>
          <w:tcPr>
            <w:tcW w:w="2160" w:type="dxa"/>
          </w:tcPr>
          <w:p w14:paraId="2833CD2C"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6652DB16" w14:textId="77777777" w:rsidR="00784A32" w:rsidRPr="000670FE" w:rsidRDefault="00784A32" w:rsidP="00354887">
            <w:pPr>
              <w:pStyle w:val="TAH"/>
              <w:keepNext w:val="0"/>
              <w:keepLines w:val="0"/>
              <w:widowControl w:val="0"/>
            </w:pPr>
            <w:r w:rsidRPr="000670FE">
              <w:t>Comment</w:t>
            </w:r>
          </w:p>
        </w:tc>
        <w:tc>
          <w:tcPr>
            <w:tcW w:w="1350" w:type="dxa"/>
          </w:tcPr>
          <w:p w14:paraId="13ABCD7C" w14:textId="77777777" w:rsidR="00784A32" w:rsidRPr="000670FE" w:rsidRDefault="00784A32" w:rsidP="00354887">
            <w:pPr>
              <w:pStyle w:val="TAH"/>
              <w:keepNext w:val="0"/>
              <w:keepLines w:val="0"/>
              <w:widowControl w:val="0"/>
            </w:pPr>
            <w:r w:rsidRPr="000670FE">
              <w:t>Reference</w:t>
            </w:r>
          </w:p>
        </w:tc>
        <w:tc>
          <w:tcPr>
            <w:tcW w:w="1161" w:type="dxa"/>
          </w:tcPr>
          <w:p w14:paraId="40F6D681" w14:textId="77777777" w:rsidR="00784A32" w:rsidRPr="000670FE" w:rsidRDefault="00784A32" w:rsidP="00354887">
            <w:pPr>
              <w:pStyle w:val="TAH"/>
              <w:keepNext w:val="0"/>
              <w:keepLines w:val="0"/>
              <w:widowControl w:val="0"/>
            </w:pPr>
            <w:r w:rsidRPr="000670FE">
              <w:t>Condition</w:t>
            </w:r>
          </w:p>
        </w:tc>
      </w:tr>
      <w:tr w:rsidR="00784A32" w:rsidRPr="000670FE" w14:paraId="260B89F2" w14:textId="77777777" w:rsidTr="00354887">
        <w:trPr>
          <w:jc w:val="center"/>
        </w:trPr>
        <w:tc>
          <w:tcPr>
            <w:tcW w:w="2790" w:type="dxa"/>
            <w:vAlign w:val="center"/>
          </w:tcPr>
          <w:p w14:paraId="22703E79" w14:textId="77777777" w:rsidR="00784A32" w:rsidRPr="000670FE" w:rsidRDefault="00784A32" w:rsidP="00354887">
            <w:pPr>
              <w:pStyle w:val="TAL"/>
              <w:keepNext w:val="0"/>
              <w:keepLines w:val="0"/>
              <w:widowControl w:val="0"/>
            </w:pPr>
            <w:r w:rsidRPr="000670FE">
              <w:t>mcvideoinfo</w:t>
            </w:r>
          </w:p>
        </w:tc>
        <w:tc>
          <w:tcPr>
            <w:tcW w:w="2160" w:type="dxa"/>
          </w:tcPr>
          <w:p w14:paraId="47196BFE"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0670FE" w:rsidRDefault="00784A32" w:rsidP="00354887">
            <w:pPr>
              <w:pStyle w:val="TAL"/>
              <w:keepNext w:val="0"/>
              <w:keepLines w:val="0"/>
              <w:widowControl w:val="0"/>
            </w:pPr>
          </w:p>
        </w:tc>
        <w:tc>
          <w:tcPr>
            <w:tcW w:w="1350" w:type="dxa"/>
          </w:tcPr>
          <w:p w14:paraId="76D8B3DC" w14:textId="77777777" w:rsidR="00784A32" w:rsidRPr="000670FE" w:rsidRDefault="00784A32" w:rsidP="00354887">
            <w:pPr>
              <w:pStyle w:val="TAL"/>
              <w:keepNext w:val="0"/>
              <w:keepLines w:val="0"/>
              <w:widowControl w:val="0"/>
            </w:pPr>
          </w:p>
        </w:tc>
        <w:tc>
          <w:tcPr>
            <w:tcW w:w="1161" w:type="dxa"/>
            <w:vAlign w:val="bottom"/>
          </w:tcPr>
          <w:p w14:paraId="7278F994" w14:textId="77777777" w:rsidR="00784A32" w:rsidRPr="000670FE" w:rsidRDefault="00784A32" w:rsidP="00354887">
            <w:pPr>
              <w:pStyle w:val="TAL"/>
              <w:keepNext w:val="0"/>
              <w:keepLines w:val="0"/>
              <w:widowControl w:val="0"/>
            </w:pPr>
          </w:p>
        </w:tc>
      </w:tr>
      <w:tr w:rsidR="00784A32" w:rsidRPr="000670FE" w14:paraId="558B01C8" w14:textId="77777777" w:rsidTr="00354887">
        <w:trPr>
          <w:jc w:val="center"/>
        </w:trPr>
        <w:tc>
          <w:tcPr>
            <w:tcW w:w="2790" w:type="dxa"/>
            <w:tcBorders>
              <w:bottom w:val="single" w:sz="4" w:space="0" w:color="auto"/>
            </w:tcBorders>
            <w:vAlign w:val="center"/>
          </w:tcPr>
          <w:p w14:paraId="23B7C10A"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5B7551FB"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0670FE" w:rsidRDefault="00784A32" w:rsidP="00354887">
            <w:pPr>
              <w:pStyle w:val="TAL"/>
              <w:keepNext w:val="0"/>
              <w:keepLines w:val="0"/>
              <w:widowControl w:val="0"/>
            </w:pPr>
          </w:p>
        </w:tc>
      </w:tr>
      <w:tr w:rsidR="00784A32" w:rsidRPr="000670FE" w14:paraId="236F6B7A" w14:textId="77777777" w:rsidTr="00354887">
        <w:trPr>
          <w:jc w:val="center"/>
        </w:trPr>
        <w:tc>
          <w:tcPr>
            <w:tcW w:w="2790" w:type="dxa"/>
            <w:tcBorders>
              <w:bottom w:val="single" w:sz="4" w:space="0" w:color="auto"/>
            </w:tcBorders>
            <w:vAlign w:val="center"/>
          </w:tcPr>
          <w:p w14:paraId="50D03796"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5EF15ED7"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6CD046C7"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0670FE" w:rsidRDefault="00784A32" w:rsidP="00354887">
            <w:pPr>
              <w:pStyle w:val="TAL"/>
              <w:keepNext w:val="0"/>
              <w:keepLines w:val="0"/>
              <w:widowControl w:val="0"/>
            </w:pPr>
          </w:p>
        </w:tc>
      </w:tr>
    </w:tbl>
    <w:p w14:paraId="047AEC55" w14:textId="77777777" w:rsidR="00784A32" w:rsidRPr="000670FE" w:rsidRDefault="00784A32" w:rsidP="00784A32"/>
    <w:p w14:paraId="7AC93784" w14:textId="77777777" w:rsidR="00784A32" w:rsidRPr="000670FE" w:rsidRDefault="00784A32" w:rsidP="00784A32">
      <w:pPr>
        <w:pStyle w:val="TH"/>
      </w:pPr>
      <w:r w:rsidRPr="000670FE">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5168311B" w14:textId="77777777" w:rsidTr="00354887">
        <w:trPr>
          <w:tblHeader/>
          <w:jc w:val="center"/>
        </w:trPr>
        <w:tc>
          <w:tcPr>
            <w:tcW w:w="9531" w:type="dxa"/>
            <w:gridSpan w:val="5"/>
          </w:tcPr>
          <w:p w14:paraId="1463BD77"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7DC5F1AF" w14:textId="77777777" w:rsidTr="00354887">
        <w:trPr>
          <w:tblHeader/>
          <w:jc w:val="center"/>
        </w:trPr>
        <w:tc>
          <w:tcPr>
            <w:tcW w:w="2381" w:type="dxa"/>
          </w:tcPr>
          <w:p w14:paraId="2530BF76" w14:textId="77777777" w:rsidR="00784A32" w:rsidRPr="000670FE" w:rsidDel="00127C5D" w:rsidRDefault="00784A32" w:rsidP="00354887">
            <w:pPr>
              <w:pStyle w:val="TAH"/>
            </w:pPr>
            <w:r w:rsidRPr="000670FE">
              <w:t>Information Element</w:t>
            </w:r>
          </w:p>
        </w:tc>
        <w:tc>
          <w:tcPr>
            <w:tcW w:w="2382" w:type="dxa"/>
          </w:tcPr>
          <w:p w14:paraId="5A2DE5DC" w14:textId="77777777" w:rsidR="00784A32" w:rsidRPr="000670FE" w:rsidDel="00127C5D" w:rsidRDefault="00784A32" w:rsidP="00354887">
            <w:pPr>
              <w:pStyle w:val="TAH"/>
            </w:pPr>
            <w:r w:rsidRPr="000670FE">
              <w:t>Value/remark</w:t>
            </w:r>
          </w:p>
        </w:tc>
        <w:tc>
          <w:tcPr>
            <w:tcW w:w="2254" w:type="dxa"/>
          </w:tcPr>
          <w:p w14:paraId="2DD81A84" w14:textId="77777777" w:rsidR="00784A32" w:rsidRPr="000670FE" w:rsidDel="00127C5D" w:rsidRDefault="00784A32" w:rsidP="00354887">
            <w:pPr>
              <w:pStyle w:val="TAH"/>
            </w:pPr>
            <w:r w:rsidRPr="000670FE">
              <w:t>Comment</w:t>
            </w:r>
          </w:p>
        </w:tc>
        <w:tc>
          <w:tcPr>
            <w:tcW w:w="1322" w:type="dxa"/>
          </w:tcPr>
          <w:p w14:paraId="567DFB84" w14:textId="77777777" w:rsidR="00784A32" w:rsidRPr="000670FE" w:rsidDel="00127C5D" w:rsidRDefault="00784A32" w:rsidP="00354887">
            <w:pPr>
              <w:pStyle w:val="TAH"/>
            </w:pPr>
            <w:r w:rsidRPr="000670FE">
              <w:t>Reference</w:t>
            </w:r>
          </w:p>
        </w:tc>
        <w:tc>
          <w:tcPr>
            <w:tcW w:w="1192" w:type="dxa"/>
          </w:tcPr>
          <w:p w14:paraId="3A26CE52" w14:textId="77777777" w:rsidR="00784A32" w:rsidRPr="000670FE" w:rsidDel="00127C5D" w:rsidRDefault="00784A32" w:rsidP="00354887">
            <w:pPr>
              <w:pStyle w:val="TAH"/>
            </w:pPr>
            <w:r w:rsidRPr="000670FE">
              <w:t>Condition</w:t>
            </w:r>
          </w:p>
        </w:tc>
      </w:tr>
      <w:tr w:rsidR="00784A32" w:rsidRPr="000670FE"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0670FE" w:rsidRDefault="00784A32" w:rsidP="00354887">
            <w:pPr>
              <w:pStyle w:val="TAL"/>
              <w:keepNext w:val="0"/>
              <w:keepLines w:val="0"/>
              <w:widowControl w:val="0"/>
            </w:pPr>
          </w:p>
        </w:tc>
      </w:tr>
      <w:tr w:rsidR="00784A32" w:rsidRPr="000670FE"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0670FE" w:rsidRDefault="00784A32" w:rsidP="00354887">
            <w:pPr>
              <w:pStyle w:val="TAL"/>
              <w:keepNext w:val="0"/>
              <w:keepLines w:val="0"/>
              <w:widowControl w:val="0"/>
            </w:pPr>
            <w:r w:rsidRPr="000670FE">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0670FE" w:rsidRDefault="00784A32" w:rsidP="00354887">
            <w:pPr>
              <w:pStyle w:val="TAL"/>
              <w:keepNext w:val="0"/>
              <w:keepLines w:val="0"/>
              <w:widowControl w:val="0"/>
            </w:pPr>
            <w:r w:rsidRPr="000670FE">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0670FE" w:rsidRDefault="00784A32" w:rsidP="00354887">
            <w:pPr>
              <w:pStyle w:val="TAL"/>
              <w:keepNext w:val="0"/>
              <w:keepLines w:val="0"/>
              <w:widowControl w:val="0"/>
            </w:pPr>
          </w:p>
        </w:tc>
      </w:tr>
    </w:tbl>
    <w:p w14:paraId="458BBC49" w14:textId="77777777" w:rsidR="00784A32" w:rsidRPr="000670FE" w:rsidRDefault="00784A32" w:rsidP="00784A32"/>
    <w:p w14:paraId="1CC3056D" w14:textId="77777777" w:rsidR="00784A32" w:rsidRPr="000670FE" w:rsidRDefault="00784A32" w:rsidP="00784A32">
      <w:pPr>
        <w:pStyle w:val="TH"/>
      </w:pPr>
      <w:r w:rsidRPr="000670FE">
        <w:t>Table 6.1.2.2.3-21: Transmission Control Ack (Step 31,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12FD8BD2" w14:textId="77777777" w:rsidTr="00354887">
        <w:trPr>
          <w:tblHeader/>
          <w:jc w:val="center"/>
        </w:trPr>
        <w:tc>
          <w:tcPr>
            <w:tcW w:w="9531" w:type="dxa"/>
            <w:gridSpan w:val="5"/>
          </w:tcPr>
          <w:p w14:paraId="00B3F653"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49E0842B" w14:textId="77777777" w:rsidTr="00354887">
        <w:trPr>
          <w:tblHeader/>
          <w:jc w:val="center"/>
        </w:trPr>
        <w:tc>
          <w:tcPr>
            <w:tcW w:w="2381" w:type="dxa"/>
          </w:tcPr>
          <w:p w14:paraId="23E9BD93" w14:textId="77777777" w:rsidR="00784A32" w:rsidRPr="000670FE" w:rsidDel="00127C5D" w:rsidRDefault="00784A32" w:rsidP="00354887">
            <w:pPr>
              <w:pStyle w:val="TAH"/>
            </w:pPr>
            <w:r w:rsidRPr="000670FE">
              <w:t>Information Element</w:t>
            </w:r>
          </w:p>
        </w:tc>
        <w:tc>
          <w:tcPr>
            <w:tcW w:w="2382" w:type="dxa"/>
          </w:tcPr>
          <w:p w14:paraId="591A7DEA" w14:textId="77777777" w:rsidR="00784A32" w:rsidRPr="000670FE" w:rsidDel="00127C5D" w:rsidRDefault="00784A32" w:rsidP="00354887">
            <w:pPr>
              <w:pStyle w:val="TAH"/>
            </w:pPr>
            <w:r w:rsidRPr="000670FE">
              <w:t>Value/remark</w:t>
            </w:r>
          </w:p>
        </w:tc>
        <w:tc>
          <w:tcPr>
            <w:tcW w:w="2254" w:type="dxa"/>
          </w:tcPr>
          <w:p w14:paraId="685D6378" w14:textId="77777777" w:rsidR="00784A32" w:rsidRPr="000670FE" w:rsidDel="00127C5D" w:rsidRDefault="00784A32" w:rsidP="00354887">
            <w:pPr>
              <w:pStyle w:val="TAH"/>
            </w:pPr>
            <w:r w:rsidRPr="000670FE">
              <w:t>Comment</w:t>
            </w:r>
          </w:p>
        </w:tc>
        <w:tc>
          <w:tcPr>
            <w:tcW w:w="1322" w:type="dxa"/>
          </w:tcPr>
          <w:p w14:paraId="61BDD280" w14:textId="77777777" w:rsidR="00784A32" w:rsidRPr="000670FE" w:rsidDel="00127C5D" w:rsidRDefault="00784A32" w:rsidP="00354887">
            <w:pPr>
              <w:pStyle w:val="TAH"/>
            </w:pPr>
            <w:r w:rsidRPr="000670FE">
              <w:t>Reference</w:t>
            </w:r>
          </w:p>
        </w:tc>
        <w:tc>
          <w:tcPr>
            <w:tcW w:w="1192" w:type="dxa"/>
          </w:tcPr>
          <w:p w14:paraId="4A416585" w14:textId="77777777" w:rsidR="00784A32" w:rsidRPr="000670FE" w:rsidDel="00127C5D" w:rsidRDefault="00784A32" w:rsidP="00354887">
            <w:pPr>
              <w:pStyle w:val="TAH"/>
            </w:pPr>
            <w:r w:rsidRPr="000670FE">
              <w:t>Condition</w:t>
            </w:r>
          </w:p>
        </w:tc>
      </w:tr>
      <w:tr w:rsidR="00784A32" w:rsidRPr="000670FE" w:rsidDel="00127C5D" w14:paraId="43E1B3DB" w14:textId="77777777" w:rsidTr="00354887">
        <w:trPr>
          <w:tblHeader/>
          <w:jc w:val="center"/>
        </w:trPr>
        <w:tc>
          <w:tcPr>
            <w:tcW w:w="2381" w:type="dxa"/>
          </w:tcPr>
          <w:p w14:paraId="453B5231"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0FCD0336" w14:textId="77777777" w:rsidR="00784A32" w:rsidRPr="000670FE" w:rsidRDefault="00784A32" w:rsidP="00354887">
            <w:pPr>
              <w:pStyle w:val="TAL"/>
              <w:keepNext w:val="0"/>
              <w:keepLines w:val="0"/>
              <w:widowControl w:val="0"/>
              <w:rPr>
                <w:rFonts w:eastAsia="Yu Gothic"/>
              </w:rPr>
            </w:pPr>
          </w:p>
        </w:tc>
        <w:tc>
          <w:tcPr>
            <w:tcW w:w="2254" w:type="dxa"/>
          </w:tcPr>
          <w:p w14:paraId="4700E730" w14:textId="77777777" w:rsidR="00784A32" w:rsidRPr="000670FE" w:rsidRDefault="00784A32" w:rsidP="00354887">
            <w:pPr>
              <w:pStyle w:val="TAL"/>
              <w:keepNext w:val="0"/>
              <w:keepLines w:val="0"/>
              <w:widowControl w:val="0"/>
              <w:rPr>
                <w:rFonts w:eastAsia="MS PGothic"/>
              </w:rPr>
            </w:pPr>
          </w:p>
        </w:tc>
        <w:tc>
          <w:tcPr>
            <w:tcW w:w="1322" w:type="dxa"/>
          </w:tcPr>
          <w:p w14:paraId="08B1FB9A" w14:textId="77777777" w:rsidR="00784A32" w:rsidRPr="000670FE" w:rsidRDefault="00784A32" w:rsidP="00354887">
            <w:pPr>
              <w:pStyle w:val="TAL"/>
              <w:keepNext w:val="0"/>
              <w:keepLines w:val="0"/>
              <w:widowControl w:val="0"/>
              <w:rPr>
                <w:rFonts w:eastAsia="Yu Gothic"/>
              </w:rPr>
            </w:pPr>
          </w:p>
        </w:tc>
        <w:tc>
          <w:tcPr>
            <w:tcW w:w="1192" w:type="dxa"/>
          </w:tcPr>
          <w:p w14:paraId="2F0DEA49" w14:textId="77777777" w:rsidR="00784A32" w:rsidRPr="000670FE" w:rsidRDefault="00784A32" w:rsidP="00354887">
            <w:pPr>
              <w:pStyle w:val="TAL"/>
              <w:keepNext w:val="0"/>
              <w:keepLines w:val="0"/>
              <w:widowControl w:val="0"/>
              <w:rPr>
                <w:rFonts w:eastAsia="Yu Gothic"/>
              </w:rPr>
            </w:pPr>
          </w:p>
        </w:tc>
      </w:tr>
      <w:tr w:rsidR="00784A32" w:rsidRPr="000670FE" w:rsidDel="00127C5D" w14:paraId="07354ABA" w14:textId="77777777" w:rsidTr="00354887">
        <w:trPr>
          <w:tblHeader/>
          <w:jc w:val="center"/>
        </w:trPr>
        <w:tc>
          <w:tcPr>
            <w:tcW w:w="2381" w:type="dxa"/>
          </w:tcPr>
          <w:p w14:paraId="44BDC162"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3EB0AADD"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1A97A718"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46F21025" w14:textId="77777777" w:rsidR="00784A32" w:rsidRPr="000670FE" w:rsidRDefault="00784A32" w:rsidP="00354887">
            <w:pPr>
              <w:pStyle w:val="TAL"/>
              <w:keepNext w:val="0"/>
              <w:keepLines w:val="0"/>
              <w:widowControl w:val="0"/>
              <w:rPr>
                <w:rFonts w:eastAsia="Yu Gothic"/>
              </w:rPr>
            </w:pPr>
          </w:p>
        </w:tc>
        <w:tc>
          <w:tcPr>
            <w:tcW w:w="1192" w:type="dxa"/>
          </w:tcPr>
          <w:p w14:paraId="4F623FC5" w14:textId="77777777" w:rsidR="00784A32" w:rsidRPr="000670FE" w:rsidRDefault="00784A32" w:rsidP="00354887">
            <w:pPr>
              <w:pStyle w:val="TAL"/>
              <w:keepNext w:val="0"/>
              <w:keepLines w:val="0"/>
              <w:widowControl w:val="0"/>
              <w:rPr>
                <w:rFonts w:eastAsia="Yu Gothic"/>
              </w:rPr>
            </w:pPr>
          </w:p>
        </w:tc>
      </w:tr>
    </w:tbl>
    <w:p w14:paraId="2280731A" w14:textId="77777777" w:rsidR="00784A32" w:rsidRPr="000670FE" w:rsidRDefault="00784A32" w:rsidP="00784A32"/>
    <w:p w14:paraId="34CC6265" w14:textId="77777777" w:rsidR="00784A32" w:rsidRPr="000670FE" w:rsidRDefault="00784A32" w:rsidP="00784A32">
      <w:pPr>
        <w:pStyle w:val="TH"/>
      </w:pPr>
      <w:r w:rsidRPr="000670FE">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0670FE" w14:paraId="1144BF91" w14:textId="77777777" w:rsidTr="00354887">
        <w:trPr>
          <w:trHeight w:val="70"/>
          <w:tblHeader/>
        </w:trPr>
        <w:tc>
          <w:tcPr>
            <w:tcW w:w="9644" w:type="dxa"/>
            <w:gridSpan w:val="5"/>
          </w:tcPr>
          <w:p w14:paraId="1FE78E24" w14:textId="77777777" w:rsidR="00784A32" w:rsidRPr="000670FE" w:rsidRDefault="00784A32" w:rsidP="00354887">
            <w:pPr>
              <w:pStyle w:val="TAL"/>
              <w:keepLines w:val="0"/>
              <w:widowControl w:val="0"/>
            </w:pPr>
            <w:r w:rsidRPr="000670FE">
              <w:t>Derivation Path: TS 36.579-1 [2], Table 5.5.11.3.2-1</w:t>
            </w:r>
          </w:p>
        </w:tc>
      </w:tr>
      <w:tr w:rsidR="00784A32" w:rsidRPr="000670FE" w14:paraId="2487D72D" w14:textId="77777777" w:rsidTr="00354887">
        <w:trPr>
          <w:tblHeader/>
        </w:trPr>
        <w:tc>
          <w:tcPr>
            <w:tcW w:w="2790" w:type="dxa"/>
          </w:tcPr>
          <w:p w14:paraId="1575D1E7" w14:textId="77777777" w:rsidR="00784A32" w:rsidRPr="000670FE" w:rsidRDefault="00784A32" w:rsidP="00354887">
            <w:pPr>
              <w:pStyle w:val="TAH"/>
              <w:keepLines w:val="0"/>
              <w:widowControl w:val="0"/>
            </w:pPr>
            <w:r w:rsidRPr="000670FE">
              <w:t>Information Element</w:t>
            </w:r>
          </w:p>
        </w:tc>
        <w:tc>
          <w:tcPr>
            <w:tcW w:w="2160" w:type="dxa"/>
          </w:tcPr>
          <w:p w14:paraId="6402558B"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4898B267" w14:textId="77777777" w:rsidR="00784A32" w:rsidRPr="000670FE" w:rsidRDefault="00784A32" w:rsidP="00354887">
            <w:pPr>
              <w:pStyle w:val="TAH"/>
              <w:keepLines w:val="0"/>
              <w:widowControl w:val="0"/>
            </w:pPr>
            <w:r w:rsidRPr="000670FE">
              <w:t>Comment</w:t>
            </w:r>
          </w:p>
        </w:tc>
        <w:tc>
          <w:tcPr>
            <w:tcW w:w="1350" w:type="dxa"/>
          </w:tcPr>
          <w:p w14:paraId="2500EB64" w14:textId="77777777" w:rsidR="00784A32" w:rsidRPr="000670FE" w:rsidRDefault="00784A32" w:rsidP="00354887">
            <w:pPr>
              <w:pStyle w:val="TAH"/>
              <w:keepLines w:val="0"/>
              <w:widowControl w:val="0"/>
            </w:pPr>
            <w:r w:rsidRPr="000670FE">
              <w:t>Reference</w:t>
            </w:r>
          </w:p>
        </w:tc>
        <w:tc>
          <w:tcPr>
            <w:tcW w:w="1184" w:type="dxa"/>
          </w:tcPr>
          <w:p w14:paraId="2F532A3B" w14:textId="77777777" w:rsidR="00784A32" w:rsidRPr="000670FE" w:rsidRDefault="00784A32" w:rsidP="00354887">
            <w:pPr>
              <w:pStyle w:val="TAH"/>
              <w:keepLines w:val="0"/>
              <w:widowControl w:val="0"/>
            </w:pPr>
            <w:r w:rsidRPr="000670FE">
              <w:t>Condition</w:t>
            </w:r>
          </w:p>
        </w:tc>
      </w:tr>
      <w:tr w:rsidR="00784A32" w:rsidRPr="000670FE" w14:paraId="12BB302A" w14:textId="77777777" w:rsidTr="00354887">
        <w:trPr>
          <w:tblHeader/>
        </w:trPr>
        <w:tc>
          <w:tcPr>
            <w:tcW w:w="2790" w:type="dxa"/>
          </w:tcPr>
          <w:p w14:paraId="0A56A69A" w14:textId="77777777" w:rsidR="00784A32" w:rsidRPr="000670FE" w:rsidRDefault="00784A32" w:rsidP="00354887">
            <w:pPr>
              <w:pStyle w:val="TAL"/>
            </w:pPr>
            <w:r w:rsidRPr="000670FE">
              <w:rPr>
                <w:rFonts w:eastAsia="Yu Gothic"/>
                <w:b/>
              </w:rPr>
              <w:t>Subtype</w:t>
            </w:r>
          </w:p>
        </w:tc>
        <w:tc>
          <w:tcPr>
            <w:tcW w:w="2160" w:type="dxa"/>
          </w:tcPr>
          <w:p w14:paraId="39421FD6" w14:textId="77777777" w:rsidR="00784A32" w:rsidRPr="000670FE" w:rsidRDefault="00784A32" w:rsidP="00354887">
            <w:pPr>
              <w:pStyle w:val="TAL"/>
            </w:pPr>
            <w:r w:rsidRPr="000670FE">
              <w:t>'10001'</w:t>
            </w:r>
          </w:p>
        </w:tc>
        <w:tc>
          <w:tcPr>
            <w:tcW w:w="2160" w:type="dxa"/>
            <w:tcBorders>
              <w:bottom w:val="single" w:sz="4" w:space="0" w:color="auto"/>
            </w:tcBorders>
          </w:tcPr>
          <w:p w14:paraId="38CC2FEE" w14:textId="77777777" w:rsidR="00784A32" w:rsidRPr="000670FE" w:rsidRDefault="00784A32" w:rsidP="00354887">
            <w:pPr>
              <w:pStyle w:val="TAL"/>
            </w:pPr>
          </w:p>
        </w:tc>
        <w:tc>
          <w:tcPr>
            <w:tcW w:w="1350" w:type="dxa"/>
          </w:tcPr>
          <w:p w14:paraId="0C57997A" w14:textId="77777777" w:rsidR="00784A32" w:rsidRPr="000670FE" w:rsidRDefault="00784A32" w:rsidP="00354887">
            <w:pPr>
              <w:pStyle w:val="TAL"/>
            </w:pPr>
          </w:p>
        </w:tc>
        <w:tc>
          <w:tcPr>
            <w:tcW w:w="1184" w:type="dxa"/>
          </w:tcPr>
          <w:p w14:paraId="17A792E6" w14:textId="77777777" w:rsidR="00784A32" w:rsidRPr="000670FE" w:rsidRDefault="00784A32" w:rsidP="00354887">
            <w:pPr>
              <w:pStyle w:val="TAL"/>
            </w:pPr>
          </w:p>
        </w:tc>
      </w:tr>
    </w:tbl>
    <w:p w14:paraId="32336DFC" w14:textId="77777777" w:rsidR="00784A32" w:rsidRPr="000670FE" w:rsidRDefault="00784A32" w:rsidP="00784A32"/>
    <w:p w14:paraId="7A0F3542" w14:textId="77777777" w:rsidR="00784A32" w:rsidRPr="000670FE" w:rsidRDefault="00784A32" w:rsidP="00784A32">
      <w:pPr>
        <w:pStyle w:val="TH"/>
      </w:pPr>
      <w:r w:rsidRPr="000670FE">
        <w:t>Table 6.1.2.2.3.3-23: Transmission Control Ack (Step 44,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3AA2351" w14:textId="77777777" w:rsidTr="00354887">
        <w:trPr>
          <w:tblHeader/>
          <w:jc w:val="center"/>
        </w:trPr>
        <w:tc>
          <w:tcPr>
            <w:tcW w:w="9531" w:type="dxa"/>
            <w:gridSpan w:val="5"/>
          </w:tcPr>
          <w:p w14:paraId="347B2794" w14:textId="77777777" w:rsidR="00784A32" w:rsidRPr="000670FE" w:rsidDel="00127C5D" w:rsidRDefault="00784A32" w:rsidP="00354887">
            <w:pPr>
              <w:pStyle w:val="TAL"/>
              <w:keepNext w:val="0"/>
              <w:keepLines w:val="0"/>
              <w:widowControl w:val="0"/>
            </w:pPr>
            <w:r w:rsidRPr="000670FE">
              <w:t>Derivation Path: TS 36.579-1 [2], Table 5.5.11.3.5-1</w:t>
            </w:r>
          </w:p>
        </w:tc>
      </w:tr>
      <w:tr w:rsidR="00784A32" w:rsidRPr="000670FE" w:rsidDel="00127C5D" w14:paraId="07CF789D" w14:textId="77777777" w:rsidTr="00354887">
        <w:trPr>
          <w:tblHeader/>
          <w:jc w:val="center"/>
        </w:trPr>
        <w:tc>
          <w:tcPr>
            <w:tcW w:w="2381" w:type="dxa"/>
          </w:tcPr>
          <w:p w14:paraId="6119D05C" w14:textId="77777777" w:rsidR="00784A32" w:rsidRPr="000670FE" w:rsidDel="00127C5D" w:rsidRDefault="00784A32" w:rsidP="00354887">
            <w:pPr>
              <w:pStyle w:val="TAH"/>
            </w:pPr>
            <w:r w:rsidRPr="000670FE">
              <w:t>Information Element</w:t>
            </w:r>
          </w:p>
        </w:tc>
        <w:tc>
          <w:tcPr>
            <w:tcW w:w="2382" w:type="dxa"/>
          </w:tcPr>
          <w:p w14:paraId="365B5607" w14:textId="77777777" w:rsidR="00784A32" w:rsidRPr="000670FE" w:rsidDel="00127C5D" w:rsidRDefault="00784A32" w:rsidP="00354887">
            <w:pPr>
              <w:pStyle w:val="TAH"/>
            </w:pPr>
            <w:r w:rsidRPr="000670FE">
              <w:t>Value/remark</w:t>
            </w:r>
          </w:p>
        </w:tc>
        <w:tc>
          <w:tcPr>
            <w:tcW w:w="2254" w:type="dxa"/>
          </w:tcPr>
          <w:p w14:paraId="69002701" w14:textId="77777777" w:rsidR="00784A32" w:rsidRPr="000670FE" w:rsidDel="00127C5D" w:rsidRDefault="00784A32" w:rsidP="00354887">
            <w:pPr>
              <w:pStyle w:val="TAH"/>
            </w:pPr>
            <w:r w:rsidRPr="000670FE">
              <w:t>Comment</w:t>
            </w:r>
          </w:p>
        </w:tc>
        <w:tc>
          <w:tcPr>
            <w:tcW w:w="1322" w:type="dxa"/>
          </w:tcPr>
          <w:p w14:paraId="45E530BF" w14:textId="77777777" w:rsidR="00784A32" w:rsidRPr="000670FE" w:rsidDel="00127C5D" w:rsidRDefault="00784A32" w:rsidP="00354887">
            <w:pPr>
              <w:pStyle w:val="TAH"/>
            </w:pPr>
            <w:r w:rsidRPr="000670FE">
              <w:t>Reference</w:t>
            </w:r>
          </w:p>
        </w:tc>
        <w:tc>
          <w:tcPr>
            <w:tcW w:w="1192" w:type="dxa"/>
          </w:tcPr>
          <w:p w14:paraId="048BF1FF" w14:textId="77777777" w:rsidR="00784A32" w:rsidRPr="000670FE" w:rsidDel="00127C5D" w:rsidRDefault="00784A32" w:rsidP="00354887">
            <w:pPr>
              <w:pStyle w:val="TAH"/>
            </w:pPr>
            <w:r w:rsidRPr="000670FE">
              <w:t>Condition</w:t>
            </w:r>
          </w:p>
        </w:tc>
      </w:tr>
      <w:tr w:rsidR="00784A32" w:rsidRPr="000670FE" w:rsidDel="00127C5D" w14:paraId="1B8D3D2B" w14:textId="77777777" w:rsidTr="00354887">
        <w:trPr>
          <w:tblHeader/>
          <w:jc w:val="center"/>
        </w:trPr>
        <w:tc>
          <w:tcPr>
            <w:tcW w:w="2381" w:type="dxa"/>
          </w:tcPr>
          <w:p w14:paraId="3D52E29F"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2FCCC175" w14:textId="77777777" w:rsidR="00784A32" w:rsidRPr="000670FE" w:rsidRDefault="00784A32" w:rsidP="00354887">
            <w:pPr>
              <w:pStyle w:val="TAL"/>
              <w:keepNext w:val="0"/>
              <w:keepLines w:val="0"/>
              <w:widowControl w:val="0"/>
              <w:rPr>
                <w:rFonts w:eastAsia="Yu Gothic"/>
              </w:rPr>
            </w:pPr>
          </w:p>
        </w:tc>
        <w:tc>
          <w:tcPr>
            <w:tcW w:w="2254" w:type="dxa"/>
          </w:tcPr>
          <w:p w14:paraId="5D267B38" w14:textId="77777777" w:rsidR="00784A32" w:rsidRPr="000670FE" w:rsidRDefault="00784A32" w:rsidP="00354887">
            <w:pPr>
              <w:pStyle w:val="TAL"/>
              <w:keepNext w:val="0"/>
              <w:keepLines w:val="0"/>
              <w:widowControl w:val="0"/>
              <w:rPr>
                <w:rFonts w:eastAsia="MS PGothic"/>
              </w:rPr>
            </w:pPr>
          </w:p>
        </w:tc>
        <w:tc>
          <w:tcPr>
            <w:tcW w:w="1322" w:type="dxa"/>
          </w:tcPr>
          <w:p w14:paraId="28520BC1" w14:textId="77777777" w:rsidR="00784A32" w:rsidRPr="000670FE" w:rsidRDefault="00784A32" w:rsidP="00354887">
            <w:pPr>
              <w:pStyle w:val="TAL"/>
              <w:keepNext w:val="0"/>
              <w:keepLines w:val="0"/>
              <w:widowControl w:val="0"/>
              <w:rPr>
                <w:rFonts w:eastAsia="Yu Gothic"/>
              </w:rPr>
            </w:pPr>
          </w:p>
        </w:tc>
        <w:tc>
          <w:tcPr>
            <w:tcW w:w="1192" w:type="dxa"/>
          </w:tcPr>
          <w:p w14:paraId="6E99C0FB" w14:textId="77777777" w:rsidR="00784A32" w:rsidRPr="000670FE" w:rsidRDefault="00784A32" w:rsidP="00354887">
            <w:pPr>
              <w:pStyle w:val="TAL"/>
              <w:keepNext w:val="0"/>
              <w:keepLines w:val="0"/>
              <w:widowControl w:val="0"/>
              <w:rPr>
                <w:rFonts w:eastAsia="Yu Gothic"/>
              </w:rPr>
            </w:pPr>
          </w:p>
        </w:tc>
      </w:tr>
      <w:tr w:rsidR="00784A32" w:rsidRPr="000670FE" w:rsidDel="00127C5D" w14:paraId="2C7C1768" w14:textId="77777777" w:rsidTr="00354887">
        <w:trPr>
          <w:tblHeader/>
          <w:jc w:val="center"/>
        </w:trPr>
        <w:tc>
          <w:tcPr>
            <w:tcW w:w="2381" w:type="dxa"/>
          </w:tcPr>
          <w:p w14:paraId="14706853"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375EF97E" w14:textId="77777777" w:rsidR="00784A32" w:rsidRPr="000670FE" w:rsidRDefault="00784A32" w:rsidP="00354887">
            <w:pPr>
              <w:pStyle w:val="TAL"/>
              <w:keepNext w:val="0"/>
              <w:keepLines w:val="0"/>
              <w:widowControl w:val="0"/>
              <w:rPr>
                <w:rFonts w:eastAsia="Yu Gothic"/>
              </w:rPr>
            </w:pPr>
            <w:r w:rsidRPr="000670FE">
              <w:rPr>
                <w:rFonts w:eastAsia="Yu Gothic"/>
              </w:rPr>
              <w:t>'00010001'</w:t>
            </w:r>
          </w:p>
        </w:tc>
        <w:tc>
          <w:tcPr>
            <w:tcW w:w="2254" w:type="dxa"/>
          </w:tcPr>
          <w:p w14:paraId="5196193C"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End Response message which requested acknowledgment.</w:t>
            </w:r>
          </w:p>
        </w:tc>
        <w:tc>
          <w:tcPr>
            <w:tcW w:w="1322" w:type="dxa"/>
          </w:tcPr>
          <w:p w14:paraId="0652F10F" w14:textId="77777777" w:rsidR="00784A32" w:rsidRPr="000670FE" w:rsidRDefault="00784A32" w:rsidP="00354887">
            <w:pPr>
              <w:pStyle w:val="TAL"/>
              <w:keepNext w:val="0"/>
              <w:keepLines w:val="0"/>
              <w:widowControl w:val="0"/>
              <w:rPr>
                <w:rFonts w:eastAsia="Yu Gothic"/>
              </w:rPr>
            </w:pPr>
          </w:p>
        </w:tc>
        <w:tc>
          <w:tcPr>
            <w:tcW w:w="1192" w:type="dxa"/>
          </w:tcPr>
          <w:p w14:paraId="36F69342" w14:textId="77777777" w:rsidR="00784A32" w:rsidRPr="000670FE" w:rsidRDefault="00784A32" w:rsidP="00354887">
            <w:pPr>
              <w:pStyle w:val="TAL"/>
              <w:keepNext w:val="0"/>
              <w:keepLines w:val="0"/>
              <w:widowControl w:val="0"/>
              <w:rPr>
                <w:rFonts w:eastAsia="Yu Gothic"/>
              </w:rPr>
            </w:pPr>
          </w:p>
        </w:tc>
      </w:tr>
    </w:tbl>
    <w:p w14:paraId="2F9AAEC0" w14:textId="77777777" w:rsidR="00784A32" w:rsidRPr="000670FE" w:rsidRDefault="00784A32" w:rsidP="00784A32"/>
    <w:p w14:paraId="5C2EB78B" w14:textId="77777777" w:rsidR="00784A32" w:rsidRPr="000670FE" w:rsidRDefault="00784A32" w:rsidP="00784A32">
      <w:pPr>
        <w:pStyle w:val="TH"/>
      </w:pPr>
      <w:r w:rsidRPr="000670FE">
        <w:t>Table: 6.1.2.2.3.3-24: Transmission Idle (Step 45 from Table 6.1.2.2.3.2-1)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5CA7DD46" w14:textId="77777777" w:rsidTr="00354887">
        <w:trPr>
          <w:cantSplit/>
          <w:tblHeader/>
        </w:trPr>
        <w:tc>
          <w:tcPr>
            <w:tcW w:w="9630" w:type="dxa"/>
            <w:gridSpan w:val="5"/>
          </w:tcPr>
          <w:p w14:paraId="07442764" w14:textId="77777777" w:rsidR="00784A32" w:rsidRPr="000670FE" w:rsidRDefault="00784A32" w:rsidP="00354887">
            <w:pPr>
              <w:pStyle w:val="TAL"/>
              <w:keepNext w:val="0"/>
              <w:keepLines w:val="0"/>
              <w:widowControl w:val="0"/>
            </w:pPr>
            <w:r w:rsidRPr="000670FE">
              <w:t>Derivation Path: TS 36.579-1 [2], Table 5.5.11.2.16-1</w:t>
            </w:r>
          </w:p>
        </w:tc>
      </w:tr>
      <w:tr w:rsidR="00784A32" w:rsidRPr="000670FE" w14:paraId="3AF7F55A" w14:textId="77777777" w:rsidTr="00354887">
        <w:trPr>
          <w:tblHeader/>
        </w:trPr>
        <w:tc>
          <w:tcPr>
            <w:tcW w:w="2790" w:type="dxa"/>
          </w:tcPr>
          <w:p w14:paraId="2EE0BE3E" w14:textId="77777777" w:rsidR="00784A32" w:rsidRPr="000670FE" w:rsidRDefault="00784A32" w:rsidP="00354887">
            <w:pPr>
              <w:pStyle w:val="TAH"/>
              <w:keepNext w:val="0"/>
              <w:keepLines w:val="0"/>
              <w:widowControl w:val="0"/>
            </w:pPr>
            <w:r w:rsidRPr="000670FE">
              <w:t>Information Element</w:t>
            </w:r>
          </w:p>
        </w:tc>
        <w:tc>
          <w:tcPr>
            <w:tcW w:w="2160" w:type="dxa"/>
          </w:tcPr>
          <w:p w14:paraId="7EEF1501" w14:textId="77777777" w:rsidR="00784A32" w:rsidRPr="000670FE" w:rsidRDefault="00784A32" w:rsidP="00354887">
            <w:pPr>
              <w:pStyle w:val="TAH"/>
              <w:keepNext w:val="0"/>
              <w:keepLines w:val="0"/>
              <w:widowControl w:val="0"/>
            </w:pPr>
            <w:r w:rsidRPr="000670FE">
              <w:t>Value/remark</w:t>
            </w:r>
          </w:p>
        </w:tc>
        <w:tc>
          <w:tcPr>
            <w:tcW w:w="2160" w:type="dxa"/>
          </w:tcPr>
          <w:p w14:paraId="3505C851" w14:textId="77777777" w:rsidR="00784A32" w:rsidRPr="000670FE" w:rsidRDefault="00784A32" w:rsidP="00354887">
            <w:pPr>
              <w:pStyle w:val="TAH"/>
              <w:keepNext w:val="0"/>
              <w:keepLines w:val="0"/>
              <w:widowControl w:val="0"/>
            </w:pPr>
            <w:r w:rsidRPr="000670FE">
              <w:t>Comment</w:t>
            </w:r>
          </w:p>
        </w:tc>
        <w:tc>
          <w:tcPr>
            <w:tcW w:w="1350" w:type="dxa"/>
          </w:tcPr>
          <w:p w14:paraId="39E29621" w14:textId="77777777" w:rsidR="00784A32" w:rsidRPr="000670FE" w:rsidRDefault="00784A32" w:rsidP="00354887">
            <w:pPr>
              <w:pStyle w:val="TAH"/>
              <w:keepNext w:val="0"/>
              <w:keepLines w:val="0"/>
              <w:widowControl w:val="0"/>
            </w:pPr>
            <w:r w:rsidRPr="000670FE">
              <w:t>Reference</w:t>
            </w:r>
          </w:p>
        </w:tc>
        <w:tc>
          <w:tcPr>
            <w:tcW w:w="1170" w:type="dxa"/>
          </w:tcPr>
          <w:p w14:paraId="44A64D80" w14:textId="77777777" w:rsidR="00784A32" w:rsidRPr="000670FE" w:rsidRDefault="00784A32" w:rsidP="00354887">
            <w:pPr>
              <w:pStyle w:val="TAH"/>
              <w:keepNext w:val="0"/>
              <w:keepLines w:val="0"/>
              <w:widowControl w:val="0"/>
            </w:pPr>
            <w:r w:rsidRPr="000670FE">
              <w:t>Condition</w:t>
            </w:r>
          </w:p>
        </w:tc>
      </w:tr>
      <w:tr w:rsidR="00784A32" w:rsidRPr="000670FE" w14:paraId="0BCF3954" w14:textId="77777777" w:rsidTr="00354887">
        <w:tc>
          <w:tcPr>
            <w:tcW w:w="2790" w:type="dxa"/>
          </w:tcPr>
          <w:p w14:paraId="558C4CF8"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0271A6AE" w14:textId="77777777" w:rsidR="00784A32" w:rsidRPr="000670FE" w:rsidRDefault="00784A32" w:rsidP="00354887">
            <w:pPr>
              <w:pStyle w:val="TAL"/>
              <w:keepNext w:val="0"/>
              <w:keepLines w:val="0"/>
              <w:widowControl w:val="0"/>
            </w:pPr>
          </w:p>
        </w:tc>
        <w:tc>
          <w:tcPr>
            <w:tcW w:w="2160" w:type="dxa"/>
          </w:tcPr>
          <w:p w14:paraId="5D1419DB" w14:textId="77777777" w:rsidR="00784A32" w:rsidRPr="000670FE" w:rsidRDefault="00784A32" w:rsidP="00354887">
            <w:pPr>
              <w:pStyle w:val="TAL"/>
              <w:keepNext w:val="0"/>
              <w:keepLines w:val="0"/>
              <w:widowControl w:val="0"/>
            </w:pPr>
          </w:p>
        </w:tc>
        <w:tc>
          <w:tcPr>
            <w:tcW w:w="1350" w:type="dxa"/>
          </w:tcPr>
          <w:p w14:paraId="6730CCB0" w14:textId="77777777" w:rsidR="00784A32" w:rsidRPr="000670FE" w:rsidRDefault="00784A32" w:rsidP="00354887">
            <w:pPr>
              <w:pStyle w:val="TAL"/>
              <w:keepNext w:val="0"/>
              <w:keepLines w:val="0"/>
              <w:widowControl w:val="0"/>
            </w:pPr>
          </w:p>
        </w:tc>
        <w:tc>
          <w:tcPr>
            <w:tcW w:w="1170" w:type="dxa"/>
          </w:tcPr>
          <w:p w14:paraId="56295C85" w14:textId="77777777" w:rsidR="00784A32" w:rsidRPr="000670FE" w:rsidRDefault="00784A32" w:rsidP="00354887">
            <w:pPr>
              <w:pStyle w:val="TAL"/>
              <w:keepNext w:val="0"/>
              <w:keepLines w:val="0"/>
              <w:widowControl w:val="0"/>
            </w:pPr>
          </w:p>
        </w:tc>
      </w:tr>
      <w:tr w:rsidR="00784A32" w:rsidRPr="000670FE" w14:paraId="4115D4B3" w14:textId="77777777" w:rsidTr="00354887">
        <w:tc>
          <w:tcPr>
            <w:tcW w:w="2790" w:type="dxa"/>
          </w:tcPr>
          <w:p w14:paraId="27D70B48" w14:textId="77777777" w:rsidR="00784A32" w:rsidRPr="000670FE" w:rsidRDefault="00784A32" w:rsidP="00354887">
            <w:pPr>
              <w:pStyle w:val="TAL"/>
              <w:keepNext w:val="0"/>
              <w:keepLines w:val="0"/>
              <w:widowControl w:val="0"/>
              <w:rPr>
                <w:rFonts w:eastAsia="Calibri"/>
                <w:bCs/>
              </w:rPr>
            </w:pPr>
            <w:r w:rsidRPr="000670FE">
              <w:rPr>
                <w:rFonts w:eastAsia="Calibri"/>
                <w:bCs/>
              </w:rPr>
              <w:t xml:space="preserve">  Transmission Indicator</w:t>
            </w:r>
          </w:p>
        </w:tc>
        <w:tc>
          <w:tcPr>
            <w:tcW w:w="2160" w:type="dxa"/>
          </w:tcPr>
          <w:p w14:paraId="7FD892BB" w14:textId="77777777" w:rsidR="00784A32" w:rsidRPr="000670FE" w:rsidRDefault="00784A32" w:rsidP="00354887">
            <w:pPr>
              <w:pStyle w:val="TAL"/>
              <w:keepNext w:val="0"/>
              <w:keepLines w:val="0"/>
              <w:widowControl w:val="0"/>
            </w:pPr>
            <w:r w:rsidRPr="000670FE">
              <w:t>'1000000000000000'</w:t>
            </w:r>
          </w:p>
        </w:tc>
        <w:tc>
          <w:tcPr>
            <w:tcW w:w="2160" w:type="dxa"/>
          </w:tcPr>
          <w:p w14:paraId="32821E60" w14:textId="77777777" w:rsidR="00784A32" w:rsidRPr="000670FE" w:rsidRDefault="00784A32" w:rsidP="00354887">
            <w:pPr>
              <w:pStyle w:val="TAL"/>
              <w:keepNext w:val="0"/>
              <w:keepLines w:val="0"/>
              <w:widowControl w:val="0"/>
            </w:pPr>
            <w:r w:rsidRPr="000670FE">
              <w:t>A= normal call</w:t>
            </w:r>
          </w:p>
        </w:tc>
        <w:tc>
          <w:tcPr>
            <w:tcW w:w="1350" w:type="dxa"/>
          </w:tcPr>
          <w:p w14:paraId="44D407E4" w14:textId="77777777" w:rsidR="00784A32" w:rsidRPr="000670FE" w:rsidRDefault="00784A32" w:rsidP="00354887">
            <w:pPr>
              <w:pStyle w:val="TAL"/>
              <w:keepNext w:val="0"/>
              <w:keepLines w:val="0"/>
              <w:widowControl w:val="0"/>
            </w:pPr>
          </w:p>
        </w:tc>
        <w:tc>
          <w:tcPr>
            <w:tcW w:w="1170" w:type="dxa"/>
          </w:tcPr>
          <w:p w14:paraId="153F8674" w14:textId="77777777" w:rsidR="00784A32" w:rsidRPr="000670FE" w:rsidRDefault="00784A32" w:rsidP="00354887">
            <w:pPr>
              <w:pStyle w:val="TAL"/>
              <w:keepNext w:val="0"/>
              <w:keepLines w:val="0"/>
              <w:widowControl w:val="0"/>
            </w:pPr>
          </w:p>
        </w:tc>
      </w:tr>
    </w:tbl>
    <w:p w14:paraId="7D8DB895" w14:textId="77777777" w:rsidR="00784A32" w:rsidRPr="000670FE" w:rsidRDefault="00784A32" w:rsidP="00784A32"/>
    <w:p w14:paraId="40EF1900" w14:textId="77777777" w:rsidR="00FD2B6C" w:rsidRPr="000670FE" w:rsidRDefault="00FD2B6C" w:rsidP="00FD2B6C">
      <w:pPr>
        <w:pStyle w:val="TH"/>
      </w:pPr>
      <w:r w:rsidRPr="000670FE">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0670FE" w:rsidDel="00127C5D" w14:paraId="7ED044B0" w14:textId="77777777" w:rsidTr="00354887">
        <w:trPr>
          <w:tblHeader/>
          <w:jc w:val="center"/>
        </w:trPr>
        <w:tc>
          <w:tcPr>
            <w:tcW w:w="9531" w:type="dxa"/>
            <w:gridSpan w:val="5"/>
          </w:tcPr>
          <w:p w14:paraId="2F9EEBFE"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r w:rsidR="00784A32" w:rsidRPr="000670FE" w:rsidDel="00127C5D" w14:paraId="0A7B4A56" w14:textId="77777777" w:rsidTr="00354887">
        <w:trPr>
          <w:tblHeader/>
          <w:jc w:val="center"/>
        </w:trPr>
        <w:tc>
          <w:tcPr>
            <w:tcW w:w="2326" w:type="dxa"/>
          </w:tcPr>
          <w:p w14:paraId="16E816D7" w14:textId="77777777" w:rsidR="00784A32" w:rsidRPr="000670FE" w:rsidDel="00127C5D" w:rsidRDefault="00784A32" w:rsidP="00354887">
            <w:pPr>
              <w:pStyle w:val="TAH"/>
            </w:pPr>
            <w:r w:rsidRPr="000670FE">
              <w:t>Information Element</w:t>
            </w:r>
          </w:p>
        </w:tc>
        <w:tc>
          <w:tcPr>
            <w:tcW w:w="2328" w:type="dxa"/>
          </w:tcPr>
          <w:p w14:paraId="60C0F62B" w14:textId="77777777" w:rsidR="00784A32" w:rsidRPr="000670FE" w:rsidDel="00127C5D" w:rsidRDefault="00784A32" w:rsidP="00354887">
            <w:pPr>
              <w:pStyle w:val="TAH"/>
            </w:pPr>
            <w:r w:rsidRPr="000670FE">
              <w:t>Value/remark</w:t>
            </w:r>
          </w:p>
        </w:tc>
        <w:tc>
          <w:tcPr>
            <w:tcW w:w="2272" w:type="dxa"/>
          </w:tcPr>
          <w:p w14:paraId="65B0B512" w14:textId="77777777" w:rsidR="00784A32" w:rsidRPr="000670FE" w:rsidDel="00127C5D" w:rsidRDefault="00784A32" w:rsidP="00354887">
            <w:pPr>
              <w:pStyle w:val="TAH"/>
            </w:pPr>
            <w:r w:rsidRPr="000670FE">
              <w:t>Comment</w:t>
            </w:r>
          </w:p>
        </w:tc>
        <w:tc>
          <w:tcPr>
            <w:tcW w:w="1294" w:type="dxa"/>
          </w:tcPr>
          <w:p w14:paraId="471F717E" w14:textId="77777777" w:rsidR="00784A32" w:rsidRPr="000670FE" w:rsidDel="00127C5D" w:rsidRDefault="00784A32" w:rsidP="00354887">
            <w:pPr>
              <w:pStyle w:val="TAH"/>
            </w:pPr>
            <w:r w:rsidRPr="000670FE">
              <w:t>Reference</w:t>
            </w:r>
          </w:p>
        </w:tc>
        <w:tc>
          <w:tcPr>
            <w:tcW w:w="1311" w:type="dxa"/>
          </w:tcPr>
          <w:p w14:paraId="1C51D594" w14:textId="77777777" w:rsidR="00784A32" w:rsidRPr="000670FE" w:rsidDel="00127C5D" w:rsidRDefault="00784A32" w:rsidP="00354887">
            <w:pPr>
              <w:pStyle w:val="TAH"/>
            </w:pPr>
            <w:r w:rsidRPr="000670FE">
              <w:t>Condition</w:t>
            </w:r>
          </w:p>
        </w:tc>
      </w:tr>
    </w:tbl>
    <w:p w14:paraId="36DF883B" w14:textId="77777777" w:rsidR="00784A32" w:rsidRPr="000670FE" w:rsidRDefault="00784A32" w:rsidP="00784A32"/>
    <w:p w14:paraId="387A01BF" w14:textId="77777777" w:rsidR="00784A32" w:rsidRPr="000670FE" w:rsidRDefault="00784A32" w:rsidP="00784A32">
      <w:pPr>
        <w:pStyle w:val="TH"/>
      </w:pPr>
      <w:r w:rsidRPr="000670FE">
        <w:t>Table 6.1.2.2.3.3-26: SIP 200 (OK) (Step 48,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784A32" w:rsidRPr="000670FE" w14:paraId="4937312B" w14:textId="77777777" w:rsidTr="00354887">
        <w:trPr>
          <w:tblHeader/>
        </w:trPr>
        <w:tc>
          <w:tcPr>
            <w:tcW w:w="9517" w:type="dxa"/>
            <w:gridSpan w:val="5"/>
          </w:tcPr>
          <w:p w14:paraId="3BA1CCB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598EBCCD" w14:textId="77777777" w:rsidTr="00354887">
        <w:trPr>
          <w:trHeight w:val="260"/>
          <w:tblHeader/>
        </w:trPr>
        <w:tc>
          <w:tcPr>
            <w:tcW w:w="2677" w:type="dxa"/>
          </w:tcPr>
          <w:p w14:paraId="65660A4C" w14:textId="77777777" w:rsidR="00784A32" w:rsidRPr="000670FE" w:rsidRDefault="00784A32" w:rsidP="00354887">
            <w:pPr>
              <w:pStyle w:val="TAH"/>
              <w:keepLines w:val="0"/>
              <w:widowControl w:val="0"/>
            </w:pPr>
            <w:r w:rsidRPr="000670FE">
              <w:t>Information Element</w:t>
            </w:r>
          </w:p>
        </w:tc>
        <w:tc>
          <w:tcPr>
            <w:tcW w:w="2160" w:type="dxa"/>
          </w:tcPr>
          <w:p w14:paraId="16A5F0FC"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71AB22F" w14:textId="77777777" w:rsidR="00784A32" w:rsidRPr="000670FE" w:rsidRDefault="00784A32" w:rsidP="00354887">
            <w:pPr>
              <w:pStyle w:val="TAH"/>
              <w:keepLines w:val="0"/>
              <w:widowControl w:val="0"/>
            </w:pPr>
            <w:r w:rsidRPr="000670FE">
              <w:t>Comment</w:t>
            </w:r>
          </w:p>
        </w:tc>
        <w:tc>
          <w:tcPr>
            <w:tcW w:w="1463" w:type="dxa"/>
          </w:tcPr>
          <w:p w14:paraId="5632AF95" w14:textId="77777777" w:rsidR="00784A32" w:rsidRPr="000670FE" w:rsidRDefault="00784A32" w:rsidP="00354887">
            <w:pPr>
              <w:pStyle w:val="TAH"/>
              <w:keepLines w:val="0"/>
              <w:widowControl w:val="0"/>
            </w:pPr>
            <w:r w:rsidRPr="000670FE">
              <w:t>Reference</w:t>
            </w:r>
          </w:p>
        </w:tc>
        <w:tc>
          <w:tcPr>
            <w:tcW w:w="1057" w:type="dxa"/>
          </w:tcPr>
          <w:p w14:paraId="7186C05E" w14:textId="77777777" w:rsidR="00784A32" w:rsidRPr="000670FE" w:rsidRDefault="00784A32" w:rsidP="00354887">
            <w:pPr>
              <w:pStyle w:val="TAH"/>
              <w:keepLines w:val="0"/>
              <w:widowControl w:val="0"/>
            </w:pPr>
            <w:r w:rsidRPr="000670FE">
              <w:t>Condition</w:t>
            </w:r>
          </w:p>
        </w:tc>
      </w:tr>
      <w:tr w:rsidR="00784A32" w:rsidRPr="000670FE" w14:paraId="2BD9A82E" w14:textId="77777777" w:rsidTr="00354887">
        <w:tc>
          <w:tcPr>
            <w:tcW w:w="2677" w:type="dxa"/>
          </w:tcPr>
          <w:p w14:paraId="53EDD89E" w14:textId="77777777" w:rsidR="00784A32" w:rsidRPr="000670FE" w:rsidRDefault="00784A32" w:rsidP="00354887">
            <w:pPr>
              <w:pStyle w:val="TAL"/>
              <w:rPr>
                <w:b/>
                <w:bCs/>
              </w:rPr>
            </w:pPr>
            <w:r w:rsidRPr="000670FE">
              <w:rPr>
                <w:b/>
                <w:bCs/>
              </w:rPr>
              <w:t>Content-Type</w:t>
            </w:r>
          </w:p>
        </w:tc>
        <w:tc>
          <w:tcPr>
            <w:tcW w:w="2160" w:type="dxa"/>
          </w:tcPr>
          <w:p w14:paraId="669BFE90" w14:textId="77777777" w:rsidR="00784A32" w:rsidRPr="000670FE" w:rsidRDefault="00784A32" w:rsidP="00354887">
            <w:pPr>
              <w:pStyle w:val="TAL"/>
            </w:pPr>
            <w:r w:rsidRPr="000670FE">
              <w:t>not present</w:t>
            </w:r>
          </w:p>
        </w:tc>
        <w:tc>
          <w:tcPr>
            <w:tcW w:w="2160" w:type="dxa"/>
            <w:tcBorders>
              <w:bottom w:val="single" w:sz="4" w:space="0" w:color="auto"/>
            </w:tcBorders>
          </w:tcPr>
          <w:p w14:paraId="0981BA00" w14:textId="77777777" w:rsidR="00784A32" w:rsidRPr="000670FE" w:rsidRDefault="00784A32" w:rsidP="00354887">
            <w:pPr>
              <w:pStyle w:val="TAL"/>
            </w:pPr>
          </w:p>
        </w:tc>
        <w:tc>
          <w:tcPr>
            <w:tcW w:w="1463" w:type="dxa"/>
          </w:tcPr>
          <w:p w14:paraId="50C943C0" w14:textId="77777777" w:rsidR="00784A32" w:rsidRPr="000670FE" w:rsidRDefault="00784A32" w:rsidP="00354887">
            <w:pPr>
              <w:pStyle w:val="TAL"/>
            </w:pPr>
          </w:p>
        </w:tc>
        <w:tc>
          <w:tcPr>
            <w:tcW w:w="1057" w:type="dxa"/>
          </w:tcPr>
          <w:p w14:paraId="54390DF7" w14:textId="77777777" w:rsidR="00784A32" w:rsidRPr="000670FE" w:rsidRDefault="00784A32" w:rsidP="00354887">
            <w:pPr>
              <w:pStyle w:val="TAL"/>
            </w:pPr>
          </w:p>
        </w:tc>
      </w:tr>
      <w:tr w:rsidR="00784A32" w:rsidRPr="000670FE" w14:paraId="4C4FC0CD" w14:textId="77777777" w:rsidTr="00354887">
        <w:tc>
          <w:tcPr>
            <w:tcW w:w="2677" w:type="dxa"/>
          </w:tcPr>
          <w:p w14:paraId="5815B251" w14:textId="77777777" w:rsidR="00784A32" w:rsidRPr="000670FE" w:rsidRDefault="00784A32" w:rsidP="00354887">
            <w:pPr>
              <w:pStyle w:val="TAL"/>
              <w:rPr>
                <w:b/>
                <w:bCs/>
              </w:rPr>
            </w:pPr>
            <w:r w:rsidRPr="000670FE">
              <w:rPr>
                <w:b/>
                <w:bCs/>
              </w:rPr>
              <w:t>Content-Length</w:t>
            </w:r>
          </w:p>
        </w:tc>
        <w:tc>
          <w:tcPr>
            <w:tcW w:w="2160" w:type="dxa"/>
          </w:tcPr>
          <w:p w14:paraId="5366C3D0" w14:textId="77777777" w:rsidR="00784A32" w:rsidRPr="000670FE" w:rsidRDefault="00784A32" w:rsidP="00354887">
            <w:pPr>
              <w:pStyle w:val="TAL"/>
            </w:pPr>
          </w:p>
        </w:tc>
        <w:tc>
          <w:tcPr>
            <w:tcW w:w="2160" w:type="dxa"/>
            <w:tcBorders>
              <w:top w:val="single" w:sz="4" w:space="0" w:color="auto"/>
              <w:bottom w:val="single" w:sz="4" w:space="0" w:color="auto"/>
            </w:tcBorders>
          </w:tcPr>
          <w:p w14:paraId="2872DC1B" w14:textId="77777777" w:rsidR="00784A32" w:rsidRPr="000670FE" w:rsidRDefault="00784A32" w:rsidP="00354887">
            <w:pPr>
              <w:pStyle w:val="TAL"/>
            </w:pPr>
          </w:p>
        </w:tc>
        <w:tc>
          <w:tcPr>
            <w:tcW w:w="1463" w:type="dxa"/>
          </w:tcPr>
          <w:p w14:paraId="5972AD9B" w14:textId="77777777" w:rsidR="00784A32" w:rsidRPr="000670FE" w:rsidRDefault="00784A32" w:rsidP="00354887">
            <w:pPr>
              <w:pStyle w:val="TAL"/>
            </w:pPr>
          </w:p>
        </w:tc>
        <w:tc>
          <w:tcPr>
            <w:tcW w:w="1057" w:type="dxa"/>
          </w:tcPr>
          <w:p w14:paraId="1F7AFD2F" w14:textId="77777777" w:rsidR="00784A32" w:rsidRPr="000670FE" w:rsidRDefault="00784A32" w:rsidP="00354887">
            <w:pPr>
              <w:pStyle w:val="TAL"/>
            </w:pPr>
          </w:p>
        </w:tc>
      </w:tr>
      <w:tr w:rsidR="00784A32" w:rsidRPr="000670FE" w14:paraId="349552F5" w14:textId="77777777" w:rsidTr="00354887">
        <w:tc>
          <w:tcPr>
            <w:tcW w:w="2677" w:type="dxa"/>
          </w:tcPr>
          <w:p w14:paraId="2AA45250" w14:textId="77777777" w:rsidR="00784A32" w:rsidRPr="000670FE" w:rsidRDefault="00784A32" w:rsidP="00354887">
            <w:pPr>
              <w:pStyle w:val="TAL"/>
            </w:pPr>
            <w:r w:rsidRPr="000670FE">
              <w:t xml:space="preserve">  value</w:t>
            </w:r>
          </w:p>
        </w:tc>
        <w:tc>
          <w:tcPr>
            <w:tcW w:w="2160" w:type="dxa"/>
          </w:tcPr>
          <w:p w14:paraId="7CF698BB"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B4E3DB0" w14:textId="77777777" w:rsidR="00784A32" w:rsidRPr="000670FE" w:rsidRDefault="00784A32" w:rsidP="00354887">
            <w:pPr>
              <w:pStyle w:val="TAL"/>
            </w:pPr>
            <w:r w:rsidRPr="000670FE">
              <w:t>No message body included</w:t>
            </w:r>
          </w:p>
        </w:tc>
        <w:tc>
          <w:tcPr>
            <w:tcW w:w="1463" w:type="dxa"/>
          </w:tcPr>
          <w:p w14:paraId="23A1573D" w14:textId="77777777" w:rsidR="00784A32" w:rsidRPr="000670FE" w:rsidRDefault="00784A32" w:rsidP="00354887">
            <w:pPr>
              <w:pStyle w:val="TAL"/>
            </w:pPr>
          </w:p>
        </w:tc>
        <w:tc>
          <w:tcPr>
            <w:tcW w:w="1057" w:type="dxa"/>
          </w:tcPr>
          <w:p w14:paraId="7F9C91E1" w14:textId="77777777" w:rsidR="00784A32" w:rsidRPr="000670FE" w:rsidRDefault="00784A32" w:rsidP="00354887">
            <w:pPr>
              <w:pStyle w:val="TAL"/>
            </w:pPr>
          </w:p>
        </w:tc>
      </w:tr>
    </w:tbl>
    <w:p w14:paraId="5F9C6256" w14:textId="77777777" w:rsidR="00784A32" w:rsidRPr="000670FE" w:rsidRDefault="00784A32" w:rsidP="00784A32"/>
    <w:p w14:paraId="0D755536" w14:textId="77777777" w:rsidR="00784A32" w:rsidRPr="000670FE" w:rsidRDefault="00784A32" w:rsidP="00784A32">
      <w:pPr>
        <w:pStyle w:val="Heading4"/>
      </w:pPr>
      <w:bookmarkStart w:id="242" w:name="_Toc52787534"/>
      <w:bookmarkStart w:id="243" w:name="_Toc52787715"/>
      <w:r w:rsidRPr="000670FE">
        <w:t>6.1.2.3</w:t>
      </w:r>
      <w:r w:rsidRPr="000670FE">
        <w:tab/>
        <w:t>On-network / Chat Group Call / Upgrade to Emergency Chat Group Call / Cancel Emergency Chat Group Call / Upgrade to Imminent Peril Chat Group Call / Cancel Imminent Peril Chat Group Call / Client Terminated (CT)</w:t>
      </w:r>
      <w:bookmarkEnd w:id="242"/>
      <w:bookmarkEnd w:id="243"/>
    </w:p>
    <w:p w14:paraId="6952B588" w14:textId="77777777" w:rsidR="00784A32" w:rsidRPr="000670FE" w:rsidRDefault="00784A32" w:rsidP="00D35E6A">
      <w:pPr>
        <w:pStyle w:val="Heading5"/>
      </w:pPr>
      <w:bookmarkStart w:id="244" w:name="_Toc52787535"/>
      <w:bookmarkStart w:id="245" w:name="_Toc52787716"/>
      <w:r w:rsidRPr="000670FE">
        <w:t>6.1.2.3.1</w:t>
      </w:r>
      <w:r w:rsidRPr="000670FE">
        <w:tab/>
        <w:t>Test Purpose (TP)</w:t>
      </w:r>
      <w:bookmarkEnd w:id="244"/>
      <w:bookmarkEnd w:id="245"/>
    </w:p>
    <w:p w14:paraId="250B1619" w14:textId="77777777" w:rsidR="00784A32" w:rsidRPr="000670FE" w:rsidRDefault="00784A32" w:rsidP="00784A32">
      <w:pPr>
        <w:pStyle w:val="H6"/>
      </w:pPr>
      <w:r w:rsidRPr="000670FE">
        <w:t>(1)</w:t>
      </w:r>
    </w:p>
    <w:p w14:paraId="355B81F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1294D19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23A76C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join a MCVideo Chat Group Session }</w:t>
      </w:r>
    </w:p>
    <w:p w14:paraId="47EBD56F"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 the UE (MCVideo Client) sends a SIP INVITE message to the SS (MCVideo Server) and responds to a SIP 200 (OK) message from the SS (MCVideo Server) with a SIP ACK message, responds to a  Transmission Granted message from the SS (MCVideo Server) with a Transmission Control ACK message, provides transmission granted notification to the MCVideo User, </w:t>
      </w:r>
      <w:r w:rsidRPr="000670FE">
        <w:rPr>
          <w:bCs/>
          <w:noProof w:val="0"/>
        </w:rPr>
        <w:t>and</w:t>
      </w:r>
      <w:r w:rsidRPr="000670FE">
        <w:rPr>
          <w:noProof w:val="0"/>
        </w:rPr>
        <w:t xml:space="preserve"> respects Transmission Control }</w:t>
      </w:r>
    </w:p>
    <w:p w14:paraId="3D67EA0D" w14:textId="77777777" w:rsidR="00784A32" w:rsidRPr="000670FE" w:rsidRDefault="00784A32" w:rsidP="00784A32">
      <w:pPr>
        <w:pStyle w:val="PL"/>
        <w:rPr>
          <w:noProof w:val="0"/>
        </w:rPr>
      </w:pPr>
      <w:r w:rsidRPr="000670FE">
        <w:rPr>
          <w:noProof w:val="0"/>
        </w:rPr>
        <w:t xml:space="preserve">            }</w:t>
      </w:r>
    </w:p>
    <w:p w14:paraId="568ACFAF" w14:textId="77777777" w:rsidR="00784A32" w:rsidRPr="000670FE" w:rsidRDefault="00784A32" w:rsidP="00784A32">
      <w:pPr>
        <w:pStyle w:val="PL"/>
        <w:rPr>
          <w:noProof w:val="0"/>
        </w:rPr>
      </w:pPr>
    </w:p>
    <w:p w14:paraId="264E5A0C" w14:textId="77777777" w:rsidR="00784A32" w:rsidRPr="000670FE" w:rsidRDefault="00784A32" w:rsidP="00784A32">
      <w:pPr>
        <w:pStyle w:val="H6"/>
      </w:pPr>
      <w:r w:rsidRPr="000670FE">
        <w:t>(2)</w:t>
      </w:r>
    </w:p>
    <w:p w14:paraId="26E1404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t>
      </w:r>
    </w:p>
    <w:p w14:paraId="2A6C777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E2F80C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Group Call to an MCVideo Emergency Group Call via a SIP INVITE message from the SS (MCVideo Server) }</w:t>
      </w:r>
    </w:p>
    <w:p w14:paraId="1F6CDBE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and considers the call as being upgraded to an Emergency Group Call }</w:t>
      </w:r>
    </w:p>
    <w:p w14:paraId="2E3D76A0" w14:textId="77777777" w:rsidR="00784A32" w:rsidRPr="000670FE" w:rsidRDefault="00784A32" w:rsidP="00784A32">
      <w:pPr>
        <w:pStyle w:val="PL"/>
        <w:rPr>
          <w:noProof w:val="0"/>
        </w:rPr>
      </w:pPr>
      <w:r w:rsidRPr="000670FE">
        <w:rPr>
          <w:noProof w:val="0"/>
        </w:rPr>
        <w:t xml:space="preserve">          }</w:t>
      </w:r>
    </w:p>
    <w:p w14:paraId="06FCB112" w14:textId="77777777" w:rsidR="00784A32" w:rsidRPr="000670FE" w:rsidRDefault="00784A32" w:rsidP="00784A32">
      <w:pPr>
        <w:pStyle w:val="PL"/>
        <w:rPr>
          <w:noProof w:val="0"/>
        </w:rPr>
      </w:pPr>
    </w:p>
    <w:p w14:paraId="2721A3F5" w14:textId="77777777" w:rsidR="00784A32" w:rsidRPr="000670FE" w:rsidRDefault="00784A32" w:rsidP="00784A32">
      <w:pPr>
        <w:pStyle w:val="H6"/>
      </w:pPr>
      <w:r w:rsidRPr="000670FE">
        <w:t>(3)</w:t>
      </w:r>
    </w:p>
    <w:p w14:paraId="509BAC1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which was upgraded to an Emergency Chat Group Call }</w:t>
      </w:r>
    </w:p>
    <w:p w14:paraId="7F26EAF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311E1E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cancellation of the ongoing McVideo Emergency state via a SIP re-INVITE message from the SS (MCVideo Server)}</w:t>
      </w:r>
    </w:p>
    <w:p w14:paraId="3014F7D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w:t>
      </w:r>
      <w:r w:rsidRPr="000670FE">
        <w:rPr>
          <w:bCs/>
          <w:noProof w:val="0"/>
        </w:rPr>
        <w:t>and</w:t>
      </w:r>
      <w:r w:rsidRPr="000670FE">
        <w:rPr>
          <w:noProof w:val="0"/>
        </w:rPr>
        <w:t xml:space="preserve"> considers the emergency condition cancelled  }</w:t>
      </w:r>
    </w:p>
    <w:p w14:paraId="2F75F763" w14:textId="77777777" w:rsidR="00784A32" w:rsidRPr="000670FE" w:rsidRDefault="00784A32" w:rsidP="00784A32">
      <w:pPr>
        <w:pStyle w:val="PL"/>
        <w:rPr>
          <w:noProof w:val="0"/>
        </w:rPr>
      </w:pPr>
      <w:r w:rsidRPr="000670FE">
        <w:rPr>
          <w:noProof w:val="0"/>
        </w:rPr>
        <w:t xml:space="preserve">            }</w:t>
      </w:r>
    </w:p>
    <w:p w14:paraId="5BA04E7B" w14:textId="77777777" w:rsidR="00784A32" w:rsidRPr="000670FE" w:rsidRDefault="00784A32" w:rsidP="00784A32">
      <w:pPr>
        <w:pStyle w:val="PL"/>
        <w:rPr>
          <w:noProof w:val="0"/>
        </w:rPr>
      </w:pPr>
    </w:p>
    <w:p w14:paraId="2FEFA365" w14:textId="77777777" w:rsidR="00784A32" w:rsidRPr="000670FE" w:rsidRDefault="00784A32" w:rsidP="00784A32">
      <w:pPr>
        <w:pStyle w:val="H6"/>
      </w:pPr>
      <w:r w:rsidRPr="000670FE">
        <w:t>(4)</w:t>
      </w:r>
    </w:p>
    <w:p w14:paraId="175C23F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t>
      </w:r>
    </w:p>
    <w:p w14:paraId="44DBD4F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086616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Chat Group Call to a MCVideo Imminent Peril Chat Group Call via a SIP re-INVITE message from the SS (MCVideo Server) }</w:t>
      </w:r>
    </w:p>
    <w:p w14:paraId="7E53531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and considers the call as being upgraded to an Imminent Peril Chat Group Call ( }</w:t>
      </w:r>
    </w:p>
    <w:p w14:paraId="5DA71BFA" w14:textId="77777777" w:rsidR="00784A32" w:rsidRPr="000670FE" w:rsidRDefault="00784A32" w:rsidP="00784A32">
      <w:pPr>
        <w:pStyle w:val="PL"/>
        <w:rPr>
          <w:noProof w:val="0"/>
        </w:rPr>
      </w:pPr>
      <w:r w:rsidRPr="000670FE">
        <w:rPr>
          <w:noProof w:val="0"/>
        </w:rPr>
        <w:t xml:space="preserve">            }</w:t>
      </w:r>
    </w:p>
    <w:p w14:paraId="6EE92D72" w14:textId="77777777" w:rsidR="00784A32" w:rsidRPr="000670FE" w:rsidRDefault="00784A32" w:rsidP="00784A32">
      <w:pPr>
        <w:pStyle w:val="PL"/>
        <w:rPr>
          <w:noProof w:val="0"/>
        </w:rPr>
      </w:pPr>
    </w:p>
    <w:p w14:paraId="02815046" w14:textId="77777777" w:rsidR="00784A32" w:rsidRPr="000670FE" w:rsidRDefault="00784A32" w:rsidP="00784A32">
      <w:pPr>
        <w:pStyle w:val="H6"/>
        <w:ind w:left="0" w:firstLine="0"/>
      </w:pPr>
      <w:r w:rsidRPr="000670FE">
        <w:t>(5)</w:t>
      </w:r>
    </w:p>
    <w:p w14:paraId="35F1499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which was upgraded to an Imminent Peril Chat Group Call }</w:t>
      </w:r>
    </w:p>
    <w:p w14:paraId="04A146F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2BDD5A" w14:textId="77777777" w:rsidR="00784A32" w:rsidRPr="000670FE" w:rsidRDefault="00784A32" w:rsidP="00784A32">
      <w:pPr>
        <w:pStyle w:val="PL"/>
        <w:rPr>
          <w:noProof w:val="0"/>
        </w:rPr>
      </w:pPr>
      <w:r w:rsidRPr="000670FE">
        <w:rPr>
          <w:b/>
          <w:noProof w:val="0"/>
        </w:rPr>
        <w:t xml:space="preserve">  when</w:t>
      </w:r>
      <w:r w:rsidRPr="000670FE">
        <w:rPr>
          <w:noProof w:val="0"/>
        </w:rPr>
        <w:t xml:space="preserve"> { the UE (MCVideo Client) receives a cancellation of the ongoing McVideo Imminent Peril state via a SIP re-INVITE message from the SS (MCVideo Server) }</w:t>
      </w:r>
    </w:p>
    <w:p w14:paraId="3FD78FF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w:t>
      </w:r>
      <w:r w:rsidRPr="000670FE">
        <w:rPr>
          <w:bCs/>
          <w:noProof w:val="0"/>
        </w:rPr>
        <w:t>and</w:t>
      </w:r>
      <w:r w:rsidRPr="000670FE">
        <w:rPr>
          <w:noProof w:val="0"/>
        </w:rPr>
        <w:t xml:space="preserve"> considers the imminent peril condition cancelled.}</w:t>
      </w:r>
    </w:p>
    <w:p w14:paraId="4BBA3757" w14:textId="77777777" w:rsidR="00784A32" w:rsidRPr="000670FE" w:rsidRDefault="00784A32" w:rsidP="00784A32">
      <w:pPr>
        <w:pStyle w:val="PL"/>
        <w:rPr>
          <w:noProof w:val="0"/>
        </w:rPr>
      </w:pPr>
      <w:r w:rsidRPr="000670FE">
        <w:rPr>
          <w:noProof w:val="0"/>
        </w:rPr>
        <w:t xml:space="preserve">            }</w:t>
      </w:r>
    </w:p>
    <w:p w14:paraId="41E9EB2F" w14:textId="77777777" w:rsidR="00784A32" w:rsidRPr="000670FE" w:rsidRDefault="00784A32" w:rsidP="00784A32">
      <w:pPr>
        <w:pStyle w:val="PL"/>
        <w:rPr>
          <w:rFonts w:cs="Courier New"/>
          <w:noProof w:val="0"/>
          <w:szCs w:val="16"/>
        </w:rPr>
      </w:pPr>
    </w:p>
    <w:p w14:paraId="45F0371A" w14:textId="77777777" w:rsidR="00784A32" w:rsidRPr="000670FE" w:rsidRDefault="00784A32" w:rsidP="00784A32">
      <w:pPr>
        <w:pStyle w:val="H6"/>
      </w:pPr>
      <w:r w:rsidRPr="000670FE">
        <w:t>(6)</w:t>
      </w:r>
    </w:p>
    <w:p w14:paraId="2B7EAFC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362AE64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6D1CC8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Media Transmission Notification message from the SS (MCVideo Server) }</w:t>
      </w:r>
    </w:p>
    <w:p w14:paraId="599F0AA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provides media transmission notification to the MCVideo User }</w:t>
      </w:r>
    </w:p>
    <w:p w14:paraId="4567FBA3" w14:textId="77777777" w:rsidR="00784A32" w:rsidRPr="000670FE" w:rsidRDefault="00784A32" w:rsidP="00784A32">
      <w:pPr>
        <w:pStyle w:val="PL"/>
        <w:rPr>
          <w:noProof w:val="0"/>
        </w:rPr>
      </w:pPr>
      <w:r w:rsidRPr="000670FE">
        <w:rPr>
          <w:noProof w:val="0"/>
        </w:rPr>
        <w:t xml:space="preserve">            }</w:t>
      </w:r>
    </w:p>
    <w:p w14:paraId="412D6FAF" w14:textId="77777777" w:rsidR="00784A32" w:rsidRPr="000670FE" w:rsidRDefault="00784A32" w:rsidP="00784A32">
      <w:pPr>
        <w:pStyle w:val="PL"/>
        <w:rPr>
          <w:noProof w:val="0"/>
        </w:rPr>
      </w:pPr>
    </w:p>
    <w:p w14:paraId="072273C1" w14:textId="77777777" w:rsidR="00784A32" w:rsidRPr="000670FE" w:rsidRDefault="00784A32" w:rsidP="00784A32">
      <w:pPr>
        <w:pStyle w:val="H6"/>
      </w:pPr>
      <w:r w:rsidRPr="000670FE">
        <w:t>(7)</w:t>
      </w:r>
    </w:p>
    <w:p w14:paraId="4FBF6B2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7D7ED8A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649CFC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permission to receive media }</w:t>
      </w:r>
    </w:p>
    <w:p w14:paraId="58B4511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sends a Receive Media Request message to the SS (MCVideo Server) </w:t>
      </w:r>
      <w:r w:rsidRPr="000670FE">
        <w:rPr>
          <w:b/>
          <w:bCs/>
          <w:noProof w:val="0"/>
        </w:rPr>
        <w:t>and</w:t>
      </w:r>
      <w:r w:rsidRPr="000670FE">
        <w:rPr>
          <w:noProof w:val="0"/>
        </w:rPr>
        <w:t xml:space="preserve"> provides receive media success notification to the MCVideo User upon reception of the Receive Media Response message }</w:t>
      </w:r>
    </w:p>
    <w:p w14:paraId="1896E23A" w14:textId="77777777" w:rsidR="00784A32" w:rsidRPr="000670FE" w:rsidRDefault="00784A32" w:rsidP="00784A32">
      <w:pPr>
        <w:pStyle w:val="PL"/>
        <w:rPr>
          <w:noProof w:val="0"/>
        </w:rPr>
      </w:pPr>
      <w:r w:rsidRPr="000670FE">
        <w:rPr>
          <w:noProof w:val="0"/>
        </w:rPr>
        <w:t xml:space="preserve">            }</w:t>
      </w:r>
    </w:p>
    <w:p w14:paraId="6F7197DF" w14:textId="77777777" w:rsidR="00784A32" w:rsidRPr="000670FE" w:rsidRDefault="00784A32" w:rsidP="00784A32">
      <w:pPr>
        <w:pStyle w:val="PL"/>
        <w:rPr>
          <w:noProof w:val="0"/>
        </w:rPr>
      </w:pPr>
    </w:p>
    <w:p w14:paraId="73DC26D1" w14:textId="77777777" w:rsidR="00784A32" w:rsidRPr="000670FE" w:rsidRDefault="00784A32" w:rsidP="00784A32">
      <w:pPr>
        <w:pStyle w:val="H6"/>
      </w:pPr>
      <w:r w:rsidRPr="000670FE">
        <w:t>(8)</w:t>
      </w:r>
    </w:p>
    <w:p w14:paraId="5FCA13D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6667F8F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DC62D9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terminate the ongoing MCVideo Chat Group Call }</w:t>
      </w:r>
    </w:p>
    <w:p w14:paraId="76CFACE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18282854" w14:textId="77777777" w:rsidR="00784A32" w:rsidRPr="000670FE" w:rsidRDefault="00784A32" w:rsidP="00784A32">
      <w:pPr>
        <w:pStyle w:val="PL"/>
        <w:rPr>
          <w:noProof w:val="0"/>
        </w:rPr>
      </w:pPr>
      <w:r w:rsidRPr="000670FE">
        <w:rPr>
          <w:noProof w:val="0"/>
        </w:rPr>
        <w:t xml:space="preserve">            }</w:t>
      </w:r>
    </w:p>
    <w:p w14:paraId="579FEA44" w14:textId="77777777" w:rsidR="00784A32" w:rsidRPr="000670FE" w:rsidRDefault="00784A32" w:rsidP="00784A32">
      <w:pPr>
        <w:pStyle w:val="PL"/>
        <w:rPr>
          <w:noProof w:val="0"/>
        </w:rPr>
      </w:pPr>
    </w:p>
    <w:p w14:paraId="2CEB250C" w14:textId="77777777" w:rsidR="00784A32" w:rsidRPr="000670FE" w:rsidRDefault="00784A32" w:rsidP="00D35E6A">
      <w:pPr>
        <w:pStyle w:val="Heading5"/>
      </w:pPr>
      <w:bookmarkStart w:id="246" w:name="_Toc52787536"/>
      <w:bookmarkStart w:id="247" w:name="_Toc52787717"/>
      <w:r w:rsidRPr="000670FE">
        <w:t>6.1.2.3.2</w:t>
      </w:r>
      <w:r w:rsidRPr="000670FE">
        <w:tab/>
        <w:t>Conformance requirements</w:t>
      </w:r>
      <w:bookmarkEnd w:id="246"/>
      <w:bookmarkEnd w:id="247"/>
    </w:p>
    <w:p w14:paraId="53F8F7E1" w14:textId="77777777" w:rsidR="00784A32" w:rsidRPr="000670FE" w:rsidRDefault="00784A32" w:rsidP="00784A32">
      <w:r w:rsidRPr="000670FE">
        <w:t>References: The conformance requirements covered in the current TC are specified in: TS 24.281 clauses  9.2.2.3.1.1, 9.2.2.3.1.3, 9.2.2.4.1.1, 9.2.2.4.1.2, 9.2.2.4.1.3, 9.2.2.5.1.1, 9.2.2.5.1.2, 9.2.2.5.1.3, 9.2.2.5.1.6, 9.2.2.5.1.7; Also TS 24.581, clauses 6.2.4.2.2, 6.3.2.2, 6.3.4.4.12, 6.3.5.2.2,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0670FE" w:rsidRDefault="00784A32" w:rsidP="00784A32">
      <w:r w:rsidRPr="000670FE">
        <w:t>[TS 24.281, Clause 9.2.2.3.1.1]</w:t>
      </w:r>
    </w:p>
    <w:p w14:paraId="699C849E" w14:textId="77777777" w:rsidR="00784A32" w:rsidRPr="000670FE" w:rsidRDefault="00784A32" w:rsidP="00784A32">
      <w:r w:rsidRPr="000670FE">
        <w:t>In the procedures in this subclause:</w:t>
      </w:r>
    </w:p>
    <w:p w14:paraId="349892D7" w14:textId="77777777" w:rsidR="00784A32" w:rsidRPr="000670FE" w:rsidRDefault="00784A32" w:rsidP="00784A32">
      <w:pPr>
        <w:pStyle w:val="B1"/>
      </w:pPr>
      <w:r w:rsidRPr="000670FE">
        <w:t>1)</w:t>
      </w:r>
      <w:r w:rsidRPr="000670FE">
        <w:tab/>
        <w:t>group identity in an incoming SIP INVITE request refers to the group identity from the &lt;mcvideo-request-uri&gt; element of the application/vnd.3gpp.mcvideo-info+xml MIME body of the incoming SIP INVITE request;</w:t>
      </w:r>
    </w:p>
    <w:p w14:paraId="5C461C18" w14:textId="77777777" w:rsidR="00784A32" w:rsidRPr="000670FE" w:rsidRDefault="00784A32" w:rsidP="00784A32">
      <w:pPr>
        <w:pStyle w:val="B1"/>
      </w:pPr>
      <w:r w:rsidRPr="000670FE">
        <w:t>2)</w:t>
      </w:r>
      <w:r w:rsidRPr="000670FE">
        <w:tab/>
        <w:t>emergency indication in an incoming SIP INVITE request refers to the &lt;emergency-ind&gt; element of the application/vnd.3gpp.mcvideo-info+xml MIME body;</w:t>
      </w:r>
    </w:p>
    <w:p w14:paraId="08B0A455" w14:textId="77777777" w:rsidR="00784A32" w:rsidRPr="000670FE" w:rsidRDefault="00784A32" w:rsidP="00784A32">
      <w:pPr>
        <w:pStyle w:val="B1"/>
      </w:pPr>
      <w:r w:rsidRPr="000670FE">
        <w:t>3)</w:t>
      </w:r>
      <w:r w:rsidRPr="000670FE">
        <w:tab/>
        <w:t>imminent peril indication in an incoming SIP INVITE request refers to the &lt;imminentperil-ind&gt; element of the application/vnd.3gpp.mcvideo-info+xml MIME body.</w:t>
      </w:r>
    </w:p>
    <w:p w14:paraId="7B9CFBA9" w14:textId="77777777" w:rsidR="00784A32" w:rsidRPr="000670FE" w:rsidRDefault="00784A32" w:rsidP="00784A32">
      <w:r w:rsidRPr="000670FE">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5F512C28" w14:textId="77777777" w:rsidR="00784A32" w:rsidRPr="000670FE" w:rsidRDefault="00784A32" w:rsidP="00784A32">
      <w:pPr>
        <w:pStyle w:val="NO"/>
      </w:pPr>
      <w:r w:rsidRPr="000670FE">
        <w:t>NOTE 1:</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0670FE" w:rsidRDefault="00784A32" w:rsidP="00784A32">
      <w:pPr>
        <w:pStyle w:val="B1"/>
      </w:pPr>
      <w:r w:rsidRPr="000670FE">
        <w:t>2)</w:t>
      </w:r>
      <w:r w:rsidRPr="000670FE">
        <w:tab/>
        <w:t>shall determine the MCVideo ID of the calling user from public user identity in the P-Asserted-Identity header field of the SIP INVITE request, and authorise the calling user;</w:t>
      </w:r>
    </w:p>
    <w:p w14:paraId="54D0B6F8" w14:textId="77777777" w:rsidR="00784A32" w:rsidRPr="000670FE" w:rsidRDefault="00784A32" w:rsidP="00784A32">
      <w:pPr>
        <w:pStyle w:val="NO"/>
      </w:pPr>
      <w:r w:rsidRPr="000670FE">
        <w:t>NOTE 2:</w:t>
      </w:r>
      <w:r w:rsidRPr="000670FE">
        <w:tab/>
        <w:t>The MCVideo ID of the calling user is bound to the public user identity at the time of service authorisation, as documented in subclause </w:t>
      </w:r>
      <w:r w:rsidRPr="000670FE">
        <w:rPr>
          <w:lang w:eastAsia="zh-CN"/>
        </w:rPr>
        <w:t>7.3</w:t>
      </w:r>
      <w:r w:rsidRPr="000670FE">
        <w:t>.</w:t>
      </w:r>
    </w:p>
    <w:p w14:paraId="66082082" w14:textId="77777777" w:rsidR="00784A32" w:rsidRPr="000670FE" w:rsidRDefault="00784A32" w:rsidP="00784A32">
      <w:pPr>
        <w:pStyle w:val="B1"/>
      </w:pPr>
      <w:r w:rsidRPr="000670FE">
        <w:t>3)</w:t>
      </w:r>
      <w:r w:rsidRPr="000670FE">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0670FE">
        <w:rPr>
          <w:lang w:eastAsia="zh-CN"/>
        </w:rPr>
        <w:t>4.4</w:t>
      </w:r>
      <w:r w:rsidRPr="000670FE">
        <w:t>;</w:t>
      </w:r>
    </w:p>
    <w:p w14:paraId="60D401F4" w14:textId="77777777" w:rsidR="00784A32" w:rsidRPr="000670FE" w:rsidRDefault="00784A32" w:rsidP="00784A32">
      <w:pPr>
        <w:pStyle w:val="B1"/>
      </w:pPr>
      <w:r w:rsidRPr="000670FE">
        <w:t>4)</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405BC89B" w14:textId="77777777" w:rsidR="00784A32" w:rsidRPr="000670FE" w:rsidRDefault="00784A32" w:rsidP="00784A32">
      <w:pPr>
        <w:pStyle w:val="B1"/>
      </w:pPr>
      <w:r w:rsidRPr="000670FE">
        <w:t>5)</w:t>
      </w:r>
      <w:r w:rsidRPr="000670FE">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0670FE">
        <w:rPr>
          <w:lang w:eastAsia="zh-CN"/>
        </w:rPr>
        <w:t>25</w:t>
      </w:r>
      <w:r w:rsidRPr="000670FE">
        <w:t>]) has been exceeded. If exceeded, the MCVideo function shall respond with a SIP 486 (Busy Here) response with the warning text set to "103 maximum simultaneous MCVideo group calls reached" in a Warning header field as specified in subclause </w:t>
      </w:r>
      <w:r w:rsidRPr="000670FE">
        <w:rPr>
          <w:lang w:eastAsia="zh-CN"/>
        </w:rPr>
        <w:t>4.4</w:t>
      </w:r>
      <w:r w:rsidRPr="000670FE">
        <w:t>. Otherwise, continue with the rest of the steps;</w:t>
      </w:r>
    </w:p>
    <w:p w14:paraId="1C2BA96B" w14:textId="77777777" w:rsidR="00784A32" w:rsidRPr="000670FE" w:rsidRDefault="00784A32" w:rsidP="00784A32">
      <w:pPr>
        <w:pStyle w:val="NO"/>
        <w:rPr>
          <w:lang w:eastAsia="zh-CN"/>
        </w:rPr>
      </w:pPr>
      <w:r w:rsidRPr="000670FE">
        <w:rPr>
          <w:lang w:eastAsia="zh-CN"/>
        </w:rPr>
        <w:t>NOTE 3:</w:t>
      </w:r>
      <w:r w:rsidRPr="000670FE">
        <w:rPr>
          <w:lang w:eastAsia="zh-CN"/>
        </w:rPr>
        <w:tab/>
        <w:t>If the SIP INVITE request contains an emergency indication set to a value of "true"</w:t>
      </w:r>
      <w:r w:rsidRPr="000670FE">
        <w:t xml:space="preserve"> or an imminent peril indication set to a value of "true" and this is an authorized request for originating a priority call as determined by subclause 6.3.2.1.8.1</w:t>
      </w:r>
      <w:r w:rsidRPr="000670FE">
        <w:rPr>
          <w:lang w:eastAsia="zh-CN"/>
        </w:rPr>
        <w:t xml:space="preserve">, the participating MCVideo function can </w:t>
      </w:r>
      <w:r w:rsidRPr="000670FE">
        <w:t>according to local policy</w:t>
      </w:r>
      <w:r w:rsidRPr="000670FE">
        <w:rPr>
          <w:lang w:eastAsia="zh-CN"/>
        </w:rPr>
        <w:t xml:space="preserve"> choose to allow for an exception to the limit for the maximum simultaneous MCVideo sessions supported for the MCVideo user.</w:t>
      </w:r>
    </w:p>
    <w:p w14:paraId="520F2FCF" w14:textId="77777777" w:rsidR="00784A32" w:rsidRPr="000670FE" w:rsidRDefault="00784A32" w:rsidP="00784A32">
      <w:pPr>
        <w:pStyle w:val="B1"/>
      </w:pPr>
      <w:r w:rsidRPr="000670FE">
        <w:t>6)</w:t>
      </w:r>
      <w:r w:rsidRPr="000670FE">
        <w:tab/>
        <w:t>if the user identified by the MCVideo ID is not affiliated to the group identified in the "SIP INVITE request for originating participating MCVideo function" as determined by subclause </w:t>
      </w:r>
      <w:r w:rsidRPr="000670FE">
        <w:rPr>
          <w:lang w:eastAsia="zh-CN"/>
        </w:rPr>
        <w:t>8.2.2.2.11</w:t>
      </w:r>
      <w:r w:rsidRPr="000670FE">
        <w:t>, shall perform the actions specified in subclause </w:t>
      </w:r>
      <w:r w:rsidRPr="000670FE">
        <w:rPr>
          <w:lang w:eastAsia="zh-CN"/>
        </w:rPr>
        <w:t>8.2.2.2.12</w:t>
      </w:r>
      <w:r w:rsidRPr="000670FE">
        <w:t xml:space="preserve"> for implicit affiliation;</w:t>
      </w:r>
    </w:p>
    <w:p w14:paraId="2BA9EC0C" w14:textId="77777777" w:rsidR="00784A32" w:rsidRPr="000670FE" w:rsidRDefault="00784A32" w:rsidP="00784A32">
      <w:pPr>
        <w:pStyle w:val="B1"/>
      </w:pPr>
      <w:r w:rsidRPr="000670FE">
        <w:t>7)</w:t>
      </w:r>
      <w:r w:rsidRPr="000670FE">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0670FE">
        <w:rPr>
          <w:lang w:eastAsia="zh-CN"/>
        </w:rPr>
        <w:t>4.4</w:t>
      </w:r>
      <w:r w:rsidRPr="000670FE">
        <w:t>. and skip the rest of the steps.</w:t>
      </w:r>
    </w:p>
    <w:p w14:paraId="30D145A7" w14:textId="77777777" w:rsidR="00784A32" w:rsidRPr="000670FE" w:rsidRDefault="00784A32" w:rsidP="00784A32">
      <w:pPr>
        <w:pStyle w:val="NO"/>
        <w:rPr>
          <w:rFonts w:eastAsia="Calibri"/>
        </w:rPr>
      </w:pPr>
      <w:r w:rsidRPr="000670FE">
        <w:t>NOTE 4:</w:t>
      </w:r>
      <w:r w:rsidRPr="000670FE">
        <w:tab/>
        <w:t xml:space="preserve">N2 is the </w:t>
      </w:r>
      <w:r w:rsidRPr="000670FE">
        <w:rPr>
          <w:rFonts w:eastAsia="Calibri"/>
        </w:rPr>
        <w:t>total number of MCVideo groups that an MCVideo user can be affiliated to simultaneously as specified in 3GPP TS 23.</w:t>
      </w:r>
      <w:r w:rsidRPr="000670FE">
        <w:rPr>
          <w:lang w:eastAsia="zh-CN"/>
        </w:rPr>
        <w:t>281</w:t>
      </w:r>
      <w:r w:rsidRPr="000670FE">
        <w:rPr>
          <w:rFonts w:eastAsia="Calibri"/>
        </w:rPr>
        <w:t> [</w:t>
      </w:r>
      <w:r w:rsidRPr="000670FE">
        <w:rPr>
          <w:lang w:eastAsia="zh-CN"/>
        </w:rPr>
        <w:t>26</w:t>
      </w:r>
      <w:r w:rsidRPr="000670FE">
        <w:rPr>
          <w:rFonts w:eastAsia="Calibri"/>
        </w:rPr>
        <w:t>].</w:t>
      </w:r>
    </w:p>
    <w:p w14:paraId="6769E178" w14:textId="77777777" w:rsidR="00784A32" w:rsidRPr="000670FE" w:rsidRDefault="00784A32" w:rsidP="00784A32">
      <w:pPr>
        <w:pStyle w:val="NO"/>
      </w:pPr>
      <w:r w:rsidRPr="000670FE">
        <w:t>NOTE 5:</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0670FE" w:rsidRDefault="00784A32" w:rsidP="00784A32">
      <w:pPr>
        <w:pStyle w:val="B1"/>
      </w:pPr>
      <w:r w:rsidRPr="000670FE">
        <w:t>8)</w:t>
      </w:r>
      <w:r w:rsidRPr="000670FE">
        <w:tab/>
        <w:t>shall determine the public service identity of the controlling MCVideo function associated with the group identity in the SIP INVITE request;</w:t>
      </w:r>
    </w:p>
    <w:p w14:paraId="4A71A158" w14:textId="77777777" w:rsidR="00784A32" w:rsidRPr="000670FE" w:rsidRDefault="00784A32" w:rsidP="00784A32">
      <w:pPr>
        <w:pStyle w:val="NO"/>
      </w:pPr>
      <w:r w:rsidRPr="000670FE">
        <w:t>NOTE 6:</w:t>
      </w:r>
      <w:r w:rsidRPr="000670FE">
        <w:tab/>
        <w:t>The public service identity can identify the controlling MCVideo function in the primary MCVideo system or a partner MCVideo system.</w:t>
      </w:r>
    </w:p>
    <w:p w14:paraId="044777C0" w14:textId="77777777" w:rsidR="00784A32" w:rsidRPr="000670FE" w:rsidRDefault="00784A32" w:rsidP="00784A32">
      <w:pPr>
        <w:pStyle w:val="NO"/>
      </w:pPr>
      <w:r w:rsidRPr="000670FE">
        <w:t>NOTE 7:</w:t>
      </w:r>
      <w:r w:rsidRPr="000670FE">
        <w:tab/>
        <w:t>How the participating MCVideo server discovers the public service identity of the controlling MCVideo function associated with the group identity is out of scope of the current document.</w:t>
      </w:r>
    </w:p>
    <w:p w14:paraId="44C9BEDE" w14:textId="77777777" w:rsidR="00784A32" w:rsidRPr="000670FE" w:rsidRDefault="00784A32" w:rsidP="00784A32">
      <w:pPr>
        <w:pStyle w:val="B1"/>
      </w:pPr>
      <w:r w:rsidRPr="000670FE">
        <w:t>9)</w:t>
      </w:r>
      <w:r w:rsidRPr="000670FE">
        <w:tab/>
        <w:t>shall generate a SIP INVITE request as specified in subclause 6.3.2.1.3;</w:t>
      </w:r>
    </w:p>
    <w:p w14:paraId="0AAC1462" w14:textId="77777777" w:rsidR="00784A32" w:rsidRPr="000670FE" w:rsidRDefault="00784A32" w:rsidP="00784A32">
      <w:pPr>
        <w:pStyle w:val="B1"/>
      </w:pPr>
      <w:r w:rsidRPr="000670FE">
        <w:t>10)</w:t>
      </w:r>
      <w:r w:rsidRPr="000670FE">
        <w:tab/>
        <w:t>shall set the Request-URI to the public service identity of the controlling MCVideo function associated with the group identity present in the incoming SIP INVITE request;</w:t>
      </w:r>
    </w:p>
    <w:p w14:paraId="06969CE4" w14:textId="77777777" w:rsidR="00784A32" w:rsidRPr="000670FE" w:rsidRDefault="00784A32" w:rsidP="00784A32">
      <w:pPr>
        <w:pStyle w:val="B1"/>
      </w:pPr>
      <w:r w:rsidRPr="000670FE">
        <w:t>11)</w:t>
      </w:r>
      <w:r w:rsidRPr="000670FE">
        <w:tab/>
        <w:t>shall include the MCVideo ID of the calling user in &lt;mcvideo-calling-user-id&gt; element of the application/vnd.3gpp.mcvideo-info+xml MIME body of the SIP INVITE request;</w:t>
      </w:r>
    </w:p>
    <w:p w14:paraId="5B0D8D86" w14:textId="77777777" w:rsidR="00784A32" w:rsidRPr="000670FE" w:rsidRDefault="00784A32" w:rsidP="00784A32">
      <w:pPr>
        <w:pStyle w:val="B1"/>
      </w:pPr>
      <w:r w:rsidRPr="000670FE">
        <w:t>12)</w:t>
      </w:r>
      <w:r w:rsidRPr="000670FE">
        <w:tab/>
        <w:t>shall include in the SIP INVITE request an SDP offer based on the SDP offer in the received SIP INVITE request as specified in subclause 6.3.2.1.1.1;</w:t>
      </w:r>
    </w:p>
    <w:p w14:paraId="31FB3E73" w14:textId="77777777" w:rsidR="00784A32" w:rsidRPr="000670FE" w:rsidRDefault="00784A32" w:rsidP="00784A32">
      <w:pPr>
        <w:pStyle w:val="B1"/>
      </w:pPr>
      <w:r w:rsidRPr="000670FE">
        <w:t>13)</w:t>
      </w:r>
      <w:r w:rsidRPr="000670FE">
        <w:tab/>
        <w:t>if the received SIP INVITE request contains an application/vnd.3gpp.location-info+xml MIME body as specified in Annex F.3; and</w:t>
      </w:r>
    </w:p>
    <w:p w14:paraId="0E97836B" w14:textId="77777777" w:rsidR="00784A32" w:rsidRPr="000670FE" w:rsidRDefault="00784A32" w:rsidP="00784A32">
      <w:pPr>
        <w:pStyle w:val="B2"/>
      </w:pPr>
      <w:r w:rsidRPr="000670FE">
        <w:t>a)</w:t>
      </w:r>
      <w:r w:rsidRPr="000670FE">
        <w:tab/>
        <w:t>if not already included, shall include a Content-Type header field set to "application/vnd.3gpp.location-info+xml"; and</w:t>
      </w:r>
    </w:p>
    <w:p w14:paraId="659957D7" w14:textId="77777777" w:rsidR="00784A32" w:rsidRPr="000670FE" w:rsidRDefault="00784A32" w:rsidP="00784A32">
      <w:pPr>
        <w:pStyle w:val="B2"/>
      </w:pPr>
      <w:r w:rsidRPr="000670FE">
        <w:t>b)</w:t>
      </w:r>
      <w:r w:rsidRPr="000670FE">
        <w:tab/>
        <w:t>if not already copied, shall copy the contents of the application/vnd.3gpp.location-info+xml MIME body received in the SIP INVITE request into an application/vnd.3gpp.location-info+xml MIME body included in the outgoing SIP request;</w:t>
      </w:r>
    </w:p>
    <w:p w14:paraId="46CBC73F" w14:textId="77777777" w:rsidR="00784A32" w:rsidRPr="000670FE" w:rsidRDefault="00784A32" w:rsidP="00784A32">
      <w:pPr>
        <w:pStyle w:val="NO"/>
      </w:pPr>
      <w:r w:rsidRPr="000670FE">
        <w:t>NOTE 8:</w:t>
      </w:r>
      <w:r w:rsidRPr="000670FE">
        <w:tab/>
        <w:t>Note that the application/vnd.3gpp.mcvideo-info+xml MIME body will already have been copied into the outgoing SIP INVITE request by subclause 6.3.2.1.3.</w:t>
      </w:r>
    </w:p>
    <w:p w14:paraId="12A78432" w14:textId="77777777" w:rsidR="00784A32" w:rsidRPr="000670FE" w:rsidRDefault="00784A32" w:rsidP="00784A32">
      <w:pPr>
        <w:pStyle w:val="B1"/>
      </w:pPr>
      <w:r w:rsidRPr="000670FE">
        <w:t>14) if a Resource-Priority header field was included in the received SIP INVITE request, shall include a Resource-Priority header field according to rules and procedures of IETF RFC 4412 [</w:t>
      </w:r>
      <w:r w:rsidRPr="000670FE">
        <w:rPr>
          <w:lang w:eastAsia="zh-CN"/>
        </w:rPr>
        <w:t>33</w:t>
      </w:r>
      <w:r w:rsidRPr="000670FE">
        <w:t>] set to the value indicated in the Resource-Priority header field of the SIP INVITE request from the MCVideo client; and</w:t>
      </w:r>
    </w:p>
    <w:p w14:paraId="3F873081" w14:textId="77777777" w:rsidR="00784A32" w:rsidRPr="000670FE" w:rsidRDefault="00784A32" w:rsidP="00784A32">
      <w:pPr>
        <w:pStyle w:val="NO"/>
      </w:pPr>
      <w:r w:rsidRPr="000670FE">
        <w:t>NOTE 9:</w:t>
      </w:r>
      <w:r w:rsidRPr="000670FE">
        <w:tab/>
        <w:t>The participating MCVideo function will leave verification of the Resource-Priority header field to the controlling MCVideo function.</w:t>
      </w:r>
    </w:p>
    <w:p w14:paraId="405CA37F" w14:textId="77777777" w:rsidR="00784A32" w:rsidRPr="000670FE" w:rsidRDefault="00784A32" w:rsidP="00784A32">
      <w:pPr>
        <w:pStyle w:val="B1"/>
      </w:pPr>
      <w:r w:rsidRPr="000670FE">
        <w:t>15) shall forward the SIP INVITE request according to 3GPP TS 24.229 [</w:t>
      </w:r>
      <w:r w:rsidRPr="000670FE">
        <w:rPr>
          <w:lang w:eastAsia="zh-CN"/>
        </w:rPr>
        <w:t>11</w:t>
      </w:r>
      <w:r w:rsidRPr="000670FE">
        <w:t>].</w:t>
      </w:r>
    </w:p>
    <w:p w14:paraId="3CF928C9" w14:textId="77777777" w:rsidR="00784A32" w:rsidRPr="000670FE" w:rsidRDefault="00784A32" w:rsidP="00784A32">
      <w:r w:rsidRPr="000670FE">
        <w:t>Upon receipt of a SIP 302 (Moved Temporarily) response to the above SIP INVITE request in step 14), the participating MCVideo function:</w:t>
      </w:r>
    </w:p>
    <w:p w14:paraId="3D9E8534" w14:textId="77777777" w:rsidR="00784A32" w:rsidRPr="000670FE" w:rsidRDefault="00784A32" w:rsidP="00784A32">
      <w:pPr>
        <w:pStyle w:val="B1"/>
      </w:pPr>
      <w:r w:rsidRPr="000670FE">
        <w:t>1)</w:t>
      </w:r>
      <w:r w:rsidRPr="000670FE">
        <w:tab/>
        <w:t>shall generate a SIP INVITE request as specified in subclause 6.3.2.1.10;</w:t>
      </w:r>
    </w:p>
    <w:p w14:paraId="05690219" w14:textId="77777777" w:rsidR="00784A32" w:rsidRPr="000670FE" w:rsidRDefault="00784A32" w:rsidP="00784A32">
      <w:pPr>
        <w:pStyle w:val="B1"/>
      </w:pPr>
      <w:r w:rsidRPr="000670FE">
        <w:t>2)</w:t>
      </w:r>
      <w:r w:rsidRPr="000670FE">
        <w:tab/>
        <w:t>shall include an SDP offer based upon the SDP offer in the received SIP INVITE request from the MCVideo client as specified in subclause 6.3.2.1.1.1; and</w:t>
      </w:r>
    </w:p>
    <w:p w14:paraId="28822345" w14:textId="77777777" w:rsidR="00784A32" w:rsidRPr="000670FE" w:rsidRDefault="00784A32" w:rsidP="00784A32">
      <w:pPr>
        <w:pStyle w:val="B1"/>
      </w:pPr>
      <w:r w:rsidRPr="000670FE">
        <w:t>3)</w:t>
      </w:r>
      <w:r w:rsidRPr="000670FE">
        <w:tab/>
        <w:t>shall forward the SIP INVITE request according to 3GPP TS 24.229 [</w:t>
      </w:r>
      <w:r w:rsidRPr="000670FE">
        <w:rPr>
          <w:lang w:eastAsia="zh-CN"/>
        </w:rPr>
        <w:t>11</w:t>
      </w:r>
      <w:r w:rsidRPr="000670FE">
        <w:t>];</w:t>
      </w:r>
    </w:p>
    <w:p w14:paraId="238FCBA9" w14:textId="77777777" w:rsidR="00784A32" w:rsidRPr="000670FE" w:rsidRDefault="00784A32" w:rsidP="00784A32">
      <w:r w:rsidRPr="000670FE">
        <w:t>Upon receipt of a SIP 2xx response to the above SIP INVITE request in step 14) the participating MCVideo function:</w:t>
      </w:r>
    </w:p>
    <w:p w14:paraId="5E84D1B5" w14:textId="77777777" w:rsidR="00784A32" w:rsidRPr="000670FE" w:rsidRDefault="00784A32" w:rsidP="00784A32">
      <w:pPr>
        <w:pStyle w:val="B1"/>
      </w:pPr>
      <w:r w:rsidRPr="000670FE">
        <w:t>1)</w:t>
      </w:r>
      <w:r w:rsidRPr="000670FE">
        <w:tab/>
        <w:t>if the SIP 2xx response contains an application/vnd.3gpp.mcvideo-info+xml MIME body with an &lt;MKFC-GKTPs&gt; element, shall perform the procedures in subclause 6.3.2.3.2;</w:t>
      </w:r>
    </w:p>
    <w:p w14:paraId="286DF940" w14:textId="77777777" w:rsidR="00784A32" w:rsidRPr="000670FE" w:rsidRDefault="00784A32" w:rsidP="00784A32">
      <w:pPr>
        <w:pStyle w:val="B1"/>
      </w:pPr>
      <w:r w:rsidRPr="000670FE">
        <w:t>2)</w:t>
      </w:r>
      <w:r w:rsidRPr="000670FE">
        <w:tab/>
        <w:t>shall generate a SIP 200 (OK) response as specified in the subclause 6.3.2.1.5.2;</w:t>
      </w:r>
    </w:p>
    <w:p w14:paraId="1DFFE6B1" w14:textId="77777777" w:rsidR="00784A32" w:rsidRPr="000670FE" w:rsidRDefault="00784A32" w:rsidP="00784A32">
      <w:pPr>
        <w:pStyle w:val="B1"/>
      </w:pPr>
      <w:r w:rsidRPr="000670FE">
        <w:t>3)</w:t>
      </w:r>
      <w:r w:rsidRPr="000670FE">
        <w:tab/>
        <w:t>shall include in the SIP 200 (OK) response an SDP answer as specified in the subclause 6.3.2.1.2.1;</w:t>
      </w:r>
    </w:p>
    <w:p w14:paraId="7D41D0FD" w14:textId="77777777" w:rsidR="00784A32" w:rsidRPr="000670FE" w:rsidRDefault="00784A32" w:rsidP="00784A32">
      <w:pPr>
        <w:pStyle w:val="B1"/>
      </w:pPr>
      <w:r w:rsidRPr="000670FE">
        <w:t>4)</w:t>
      </w:r>
      <w:r w:rsidRPr="000670FE">
        <w:tab/>
        <w:t>shall include Warning header field(s) that were received in the incoming SIP 200 (OK) response;</w:t>
      </w:r>
    </w:p>
    <w:p w14:paraId="60FB7F0E" w14:textId="77777777" w:rsidR="00784A32" w:rsidRPr="000670FE" w:rsidRDefault="00784A32" w:rsidP="00784A32">
      <w:pPr>
        <w:pStyle w:val="B1"/>
      </w:pPr>
      <w:r w:rsidRPr="000670FE">
        <w:t>5)</w:t>
      </w:r>
      <w:r w:rsidRPr="000670FE">
        <w:tab/>
        <w:t>shall include the public service identity received in the P-Asserted-Identity header field of the incoming SIP 200 (OK) response into the P-Asserted-Identity header field of the outgoing SIP 200 (OK) response;</w:t>
      </w:r>
    </w:p>
    <w:p w14:paraId="2B4633BF" w14:textId="77777777" w:rsidR="00784A32" w:rsidRPr="000670FE" w:rsidRDefault="00784A32" w:rsidP="00784A32">
      <w:pPr>
        <w:pStyle w:val="B1"/>
      </w:pPr>
      <w:r w:rsidRPr="000670FE">
        <w:t>6)</w:t>
      </w:r>
      <w:r w:rsidRPr="000670FE">
        <w:tab/>
        <w:t>if the procedures of subclause </w:t>
      </w:r>
      <w:r w:rsidRPr="000670FE">
        <w:rPr>
          <w:lang w:eastAsia="zh-CN"/>
        </w:rPr>
        <w:t>8.2.2.2.12</w:t>
      </w:r>
      <w:r w:rsidRPr="000670FE">
        <w:t xml:space="preserve"> for implicit affiliation were performed in the present subclause, shall complete the implicit affiliation by performing the procedures of subclause </w:t>
      </w:r>
      <w:r w:rsidRPr="000670FE">
        <w:rPr>
          <w:lang w:eastAsia="zh-CN"/>
        </w:rPr>
        <w:t>8.2.2.2.13</w:t>
      </w:r>
      <w:r w:rsidRPr="000670FE">
        <w:t>;</w:t>
      </w:r>
    </w:p>
    <w:p w14:paraId="3F3C034C" w14:textId="77777777" w:rsidR="00784A32" w:rsidRPr="000670FE" w:rsidRDefault="00784A32" w:rsidP="00784A32">
      <w:pPr>
        <w:pStyle w:val="B1"/>
      </w:pPr>
      <w:r w:rsidRPr="000670FE">
        <w:t>7)</w:t>
      </w:r>
      <w:r w:rsidRPr="000670FE">
        <w:tab/>
        <w:t>shall send the SIP 200 (OK) response to the MCVideo client according to 3GPP TS 24.229 [</w:t>
      </w:r>
      <w:r w:rsidRPr="000670FE">
        <w:rPr>
          <w:lang w:eastAsia="zh-CN"/>
        </w:rPr>
        <w:t>11</w:t>
      </w:r>
      <w:r w:rsidRPr="000670FE">
        <w:t>]; and</w:t>
      </w:r>
    </w:p>
    <w:p w14:paraId="7C575D70" w14:textId="77777777" w:rsidR="00784A32" w:rsidRPr="000670FE" w:rsidRDefault="00784A32" w:rsidP="00784A32">
      <w:pPr>
        <w:pStyle w:val="B1"/>
      </w:pPr>
      <w:r w:rsidRPr="000670FE">
        <w:t>8)</w:t>
      </w:r>
      <w:r w:rsidRPr="000670FE">
        <w:tab/>
        <w:t>shall interact with the media plane as specified in 3GPP TS 24.581 [</w:t>
      </w:r>
      <w:r w:rsidRPr="000670FE">
        <w:rPr>
          <w:lang w:eastAsia="zh-CN"/>
        </w:rPr>
        <w:t>5</w:t>
      </w:r>
      <w:r w:rsidRPr="000670FE">
        <w:t>].</w:t>
      </w:r>
    </w:p>
    <w:p w14:paraId="3EA881EE" w14:textId="77777777" w:rsidR="00784A32" w:rsidRPr="000670FE" w:rsidRDefault="00784A32" w:rsidP="00784A32">
      <w:r w:rsidRPr="000670FE">
        <w:t>Upon receipt of a SIP 4xx, 5xx or 6xx response to the above SIP INVITE request in step 14) the participating MCVideo function:</w:t>
      </w:r>
    </w:p>
    <w:p w14:paraId="618D6532" w14:textId="77777777" w:rsidR="00784A32" w:rsidRPr="000670FE" w:rsidRDefault="00784A32" w:rsidP="00784A32">
      <w:pPr>
        <w:pStyle w:val="B1"/>
      </w:pPr>
      <w:r w:rsidRPr="000670FE">
        <w:t>1)</w:t>
      </w:r>
      <w:r w:rsidRPr="000670FE">
        <w:tab/>
        <w:t>shall generate a SIP response according to 3GPP TS 24.229 [</w:t>
      </w:r>
      <w:r w:rsidRPr="000670FE">
        <w:rPr>
          <w:lang w:eastAsia="zh-CN"/>
        </w:rPr>
        <w:t>11</w:t>
      </w:r>
      <w:r w:rsidRPr="000670FE">
        <w:t>];</w:t>
      </w:r>
    </w:p>
    <w:p w14:paraId="087011EC" w14:textId="77777777" w:rsidR="00784A32" w:rsidRPr="000670FE" w:rsidRDefault="00784A32" w:rsidP="00784A32">
      <w:pPr>
        <w:pStyle w:val="B1"/>
      </w:pPr>
      <w:r w:rsidRPr="000670FE">
        <w:t>2)</w:t>
      </w:r>
      <w:r w:rsidRPr="000670FE">
        <w:tab/>
        <w:t>shall include Warning header field(s) that were received in the incoming SIP response;</w:t>
      </w:r>
    </w:p>
    <w:p w14:paraId="4E6C4DA5" w14:textId="77777777" w:rsidR="00784A32" w:rsidRPr="000670FE" w:rsidRDefault="00784A32" w:rsidP="00784A32">
      <w:pPr>
        <w:pStyle w:val="B1"/>
      </w:pPr>
      <w:r w:rsidRPr="000670FE">
        <w:t>3)</w:t>
      </w:r>
      <w:r w:rsidRPr="000670FE">
        <w:tab/>
        <w:t>shall forward the SIP response to the MCVideo client according to 3GPP TS 24.229 [</w:t>
      </w:r>
      <w:r w:rsidRPr="000670FE">
        <w:rPr>
          <w:lang w:eastAsia="zh-CN"/>
        </w:rPr>
        <w:t>11</w:t>
      </w:r>
      <w:r w:rsidRPr="000670FE">
        <w:t>]; and</w:t>
      </w:r>
    </w:p>
    <w:p w14:paraId="2BEB94A6" w14:textId="77777777" w:rsidR="00784A32" w:rsidRPr="000670FE" w:rsidRDefault="00784A32" w:rsidP="00784A32">
      <w:pPr>
        <w:pStyle w:val="B1"/>
      </w:pPr>
      <w:r w:rsidRPr="000670FE">
        <w:t>4)</w:t>
      </w:r>
      <w:r w:rsidRPr="000670FE">
        <w:tab/>
        <w:t>if the implicit affiliation procedures of subclause </w:t>
      </w:r>
      <w:r w:rsidRPr="000670FE">
        <w:rPr>
          <w:lang w:eastAsia="zh-CN"/>
        </w:rPr>
        <w:t>8.2.2.2.12</w:t>
      </w:r>
      <w:r w:rsidRPr="000670FE">
        <w:t xml:space="preserve"> were invoked in the current procedure, shall perform the procedures of subclause </w:t>
      </w:r>
      <w:r w:rsidRPr="000670FE">
        <w:rPr>
          <w:lang w:eastAsia="zh-CN"/>
        </w:rPr>
        <w:t>8.2.2.2.14</w:t>
      </w:r>
      <w:r w:rsidRPr="000670FE">
        <w:t>.</w:t>
      </w:r>
    </w:p>
    <w:p w14:paraId="07B278C1" w14:textId="77777777" w:rsidR="00784A32" w:rsidRPr="000670FE" w:rsidRDefault="00784A32" w:rsidP="00784A32">
      <w:r w:rsidRPr="000670FE">
        <w:t>[TS 24.281, clause 9.2.2.3.1.3]</w:t>
      </w:r>
    </w:p>
    <w:p w14:paraId="64CF2C6C" w14:textId="77777777" w:rsidR="00784A32" w:rsidRPr="000670FE" w:rsidRDefault="00784A32" w:rsidP="00784A32">
      <w:r w:rsidRPr="000670FE">
        <w:t>This subclause covers on-demand session.</w:t>
      </w:r>
    </w:p>
    <w:p w14:paraId="7AE820CB" w14:textId="77777777" w:rsidR="00784A32" w:rsidRPr="000670FE" w:rsidRDefault="00784A32" w:rsidP="00784A32">
      <w:r w:rsidRPr="000670FE">
        <w:t>Upon receipt of a "SIP INVITE request for terminating participating MCVideo function", for a terminating MCVideo client of a chat MCVideo group, the participating MCVideo function:</w:t>
      </w:r>
    </w:p>
    <w:p w14:paraId="363F0BB9"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2BB19B57" w14:textId="77777777" w:rsidR="00784A32" w:rsidRPr="000670FE" w:rsidRDefault="00784A32" w:rsidP="00784A32">
      <w:pPr>
        <w:pStyle w:val="NO"/>
      </w:pPr>
      <w:r w:rsidRPr="000670FE">
        <w:t>NOTE:</w:t>
      </w:r>
      <w:r w:rsidRPr="000670FE">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7A117FE" w14:textId="77777777" w:rsidR="00784A32" w:rsidRPr="000670FE" w:rsidRDefault="00784A32" w:rsidP="00784A32">
      <w:pPr>
        <w:pStyle w:val="B1"/>
      </w:pPr>
      <w:r w:rsidRPr="000670FE">
        <w:t>2)</w:t>
      </w:r>
      <w:r w:rsidRPr="000670FE">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0670FE">
        <w:rPr>
          <w:lang w:eastAsia="zh-CN"/>
        </w:rPr>
        <w:t>4.4</w:t>
      </w:r>
      <w:r w:rsidRPr="000670FE">
        <w:t>. Otherwise, continue with the rest of the steps;</w:t>
      </w:r>
    </w:p>
    <w:p w14:paraId="5A225EBD" w14:textId="77777777" w:rsidR="00784A32" w:rsidRPr="000670FE" w:rsidRDefault="00784A32" w:rsidP="00784A32">
      <w:pPr>
        <w:pStyle w:val="B1"/>
      </w:pPr>
      <w:r w:rsidRPr="000670FE">
        <w:t>3)</w:t>
      </w:r>
      <w:r w:rsidRPr="000670FE">
        <w:tab/>
        <w:t>shall generate a SIP INVITE request as specified in subclause 6.3.2.2.3;</w:t>
      </w:r>
    </w:p>
    <w:p w14:paraId="73994EFA" w14:textId="77777777" w:rsidR="00784A32" w:rsidRPr="000670FE" w:rsidRDefault="00784A32" w:rsidP="00784A32">
      <w:pPr>
        <w:pStyle w:val="B1"/>
      </w:pPr>
      <w:r w:rsidRPr="000670FE">
        <w:t>4)</w:t>
      </w:r>
      <w:r w:rsidRPr="000670FE">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0670FE" w:rsidRDefault="00784A32" w:rsidP="00784A32">
      <w:pPr>
        <w:pStyle w:val="B1"/>
      </w:pPr>
      <w:r w:rsidRPr="000670FE">
        <w:t>5)</w:t>
      </w:r>
      <w:r w:rsidRPr="000670FE">
        <w:tab/>
        <w:t>shall copy the contents of the P-Asserted-Identity header field of the incoming "SIP INVITE request for terminating participating MCVideo function" to the P-Asserted-Identity header field of the outgoing SIP INVITE request;</w:t>
      </w:r>
    </w:p>
    <w:p w14:paraId="19B16297" w14:textId="77777777" w:rsidR="00784A32" w:rsidRPr="000670FE" w:rsidRDefault="00784A32" w:rsidP="00784A32">
      <w:pPr>
        <w:pStyle w:val="B1"/>
      </w:pPr>
      <w:r w:rsidRPr="000670FE">
        <w:t>6)</w:t>
      </w:r>
      <w:r w:rsidRPr="000670FE">
        <w:tab/>
        <w:t>shall include in the SIP INVITE request an SDP offer based on the SDP offer in the received "SIP INVITE request for terminating participating MCVideo function" as specified in subclause 6.3.2.2.1;</w:t>
      </w:r>
    </w:p>
    <w:p w14:paraId="451FFE71" w14:textId="77777777" w:rsidR="00784A32" w:rsidRPr="000670FE" w:rsidRDefault="00784A32" w:rsidP="00784A32">
      <w:pPr>
        <w:pStyle w:val="B1"/>
      </w:pPr>
      <w:r w:rsidRPr="000670FE">
        <w:t>7)</w:t>
      </w:r>
      <w:r w:rsidRPr="000670FE">
        <w:tab/>
        <w:t>if the received SIP INVITE request contains a Resource-Priority header field, shall include a Resource-Priority header field with the contents set as in the received Resource-Priority header field;</w:t>
      </w:r>
    </w:p>
    <w:p w14:paraId="777108BE" w14:textId="77777777" w:rsidR="00784A32" w:rsidRPr="000670FE" w:rsidRDefault="00784A32" w:rsidP="00784A32">
      <w:pPr>
        <w:pStyle w:val="B1"/>
      </w:pPr>
      <w:r w:rsidRPr="000670FE">
        <w:t>8)</w:t>
      </w:r>
      <w:r w:rsidRPr="000670FE">
        <w:tab/>
        <w:t>shall perform the procedures specified in subclause 6.3.2.2.9 to include any MIME bodies in the received SIP INVITE request; and</w:t>
      </w:r>
    </w:p>
    <w:p w14:paraId="46695D1B" w14:textId="77777777" w:rsidR="00784A32" w:rsidRPr="000670FE" w:rsidRDefault="00784A32" w:rsidP="00784A32">
      <w:pPr>
        <w:pStyle w:val="B1"/>
      </w:pPr>
      <w:r w:rsidRPr="000670FE">
        <w:t>9)</w:t>
      </w:r>
      <w:r w:rsidRPr="000670FE">
        <w:tab/>
        <w:t>shall send the SIP INVITE request towards the MCVideo client according to 3GPP TS 24.229 [</w:t>
      </w:r>
      <w:r w:rsidRPr="000670FE">
        <w:rPr>
          <w:lang w:eastAsia="zh-CN"/>
        </w:rPr>
        <w:t>11</w:t>
      </w:r>
      <w:r w:rsidRPr="000670FE">
        <w:t>].</w:t>
      </w:r>
    </w:p>
    <w:p w14:paraId="5325A6DB" w14:textId="77777777" w:rsidR="00784A32" w:rsidRPr="000670FE" w:rsidRDefault="00784A32" w:rsidP="00784A32">
      <w:r w:rsidRPr="000670FE">
        <w:t>Upon receiving a SIP 200 (OK) response to the above SIP INVITE request sent to the MCVideo client, the participating MCVideo function:</w:t>
      </w:r>
    </w:p>
    <w:p w14:paraId="667EF56D" w14:textId="77777777" w:rsidR="00784A32" w:rsidRPr="000670FE" w:rsidRDefault="00784A32" w:rsidP="00784A32">
      <w:pPr>
        <w:pStyle w:val="B1"/>
      </w:pPr>
      <w:r w:rsidRPr="000670FE">
        <w:t>1)</w:t>
      </w:r>
      <w:r w:rsidRPr="000670FE">
        <w:tab/>
        <w:t>shall generate a SIP 200 (OK) response as described in the subclause 6.3.2.2.4.2;</w:t>
      </w:r>
    </w:p>
    <w:p w14:paraId="2F9A3695" w14:textId="77777777" w:rsidR="00784A32" w:rsidRPr="000670FE" w:rsidRDefault="00784A32" w:rsidP="00784A32">
      <w:pPr>
        <w:pStyle w:val="B1"/>
      </w:pPr>
      <w:r w:rsidRPr="000670FE">
        <w:t>2)</w:t>
      </w:r>
      <w:r w:rsidRPr="000670FE">
        <w:tab/>
        <w:t>shall include in the SIP 200 (OK) response an SDP answer based on the SDP answer in the received SIP 200 (OK) response as specified in subclause 6.3.2.2.2.1;</w:t>
      </w:r>
    </w:p>
    <w:p w14:paraId="4A2CBFC1" w14:textId="77777777" w:rsidR="00784A32" w:rsidRPr="000670FE" w:rsidRDefault="00784A32" w:rsidP="00784A32">
      <w:pPr>
        <w:pStyle w:val="B1"/>
      </w:pPr>
      <w:r w:rsidRPr="000670FE">
        <w:t>3)</w:t>
      </w:r>
      <w:r w:rsidRPr="000670FE">
        <w:tab/>
        <w:t>shall interact with the media plane as specified in 3GPP TS 24.581 [</w:t>
      </w:r>
      <w:r w:rsidRPr="000670FE">
        <w:rPr>
          <w:lang w:eastAsia="zh-CN"/>
        </w:rPr>
        <w:t>5</w:t>
      </w:r>
      <w:r w:rsidRPr="000670FE">
        <w:t>]; and</w:t>
      </w:r>
    </w:p>
    <w:p w14:paraId="31C52FD9" w14:textId="77777777" w:rsidR="00784A32" w:rsidRPr="000670FE" w:rsidRDefault="00784A32" w:rsidP="00784A32">
      <w:pPr>
        <w:pStyle w:val="B1"/>
      </w:pPr>
      <w:r w:rsidRPr="000670FE">
        <w:t>4)</w:t>
      </w:r>
      <w:r w:rsidRPr="000670FE">
        <w:tab/>
        <w:t>shall forward the SIP 200 (OK) response according to 3GPP TS 24.229 [</w:t>
      </w:r>
      <w:r w:rsidRPr="000670FE">
        <w:rPr>
          <w:lang w:eastAsia="zh-CN"/>
        </w:rPr>
        <w:t>11</w:t>
      </w:r>
      <w:r w:rsidRPr="000670FE">
        <w:t>].</w:t>
      </w:r>
    </w:p>
    <w:p w14:paraId="74C95E69" w14:textId="77777777" w:rsidR="00784A32" w:rsidRPr="000670FE" w:rsidRDefault="00784A32" w:rsidP="00784A32">
      <w:r w:rsidRPr="000670FE">
        <w:t>[TS 24.0281, Clause 9.2.2.4.1.1]</w:t>
      </w:r>
    </w:p>
    <w:p w14:paraId="6C37E664" w14:textId="77777777" w:rsidR="00784A32" w:rsidRPr="000670FE" w:rsidRDefault="00784A32" w:rsidP="00784A32">
      <w:r w:rsidRPr="000670FE">
        <w:t>In the procedures in this subclause:</w:t>
      </w:r>
    </w:p>
    <w:p w14:paraId="378E7B19" w14:textId="77777777" w:rsidR="00784A32" w:rsidRPr="000670FE" w:rsidRDefault="00784A32" w:rsidP="00784A32">
      <w:pPr>
        <w:pStyle w:val="B1"/>
      </w:pPr>
      <w:r w:rsidRPr="000670FE">
        <w:t>1)</w:t>
      </w:r>
      <w:r w:rsidRPr="000670FE">
        <w:tab/>
        <w:t>MCVideo ID in an incoming SIP INVITE request refers to the MCVideo ID of the originating user from the &lt;mcvideo-calling-user-id&gt; element of the application/vnd.3gpp.mcvideo-info+xml MIME body of the incoming SIP INVITE request;</w:t>
      </w:r>
    </w:p>
    <w:p w14:paraId="70152FCB" w14:textId="77777777" w:rsidR="00784A32" w:rsidRPr="000670FE" w:rsidRDefault="00784A32" w:rsidP="00784A32">
      <w:pPr>
        <w:pStyle w:val="B1"/>
      </w:pPr>
      <w:r w:rsidRPr="000670FE">
        <w:t>2)</w:t>
      </w:r>
      <w:r w:rsidRPr="000670FE">
        <w:tab/>
        <w:t>group identity in an incoming SIP INVITE request refers to the group identity from the &lt;mcvideo-request-uri&gt; element of the application/vnd.3gpp.mcvideo-info+xml MIME body of the incoming SIP INVITE request;</w:t>
      </w:r>
    </w:p>
    <w:p w14:paraId="77D7640C" w14:textId="77777777" w:rsidR="00784A32" w:rsidRPr="000670FE" w:rsidRDefault="00784A32" w:rsidP="00784A32">
      <w:pPr>
        <w:pStyle w:val="B1"/>
      </w:pPr>
      <w:r w:rsidRPr="000670FE">
        <w:t>3)</w:t>
      </w:r>
      <w:r w:rsidRPr="000670FE">
        <w:tab/>
        <w:t>MCVideo ID in an outgoing SIP INVITE request refers to the MCVideo ID of the called user in the &lt;mcvideo-request-uri&gt; element of the application/vnd.3gpp.mcvideo-info+xml MIME body of the outgoing SIP INVITE request;</w:t>
      </w:r>
    </w:p>
    <w:p w14:paraId="1D261061" w14:textId="77777777" w:rsidR="00784A32" w:rsidRPr="000670FE" w:rsidRDefault="00784A32" w:rsidP="00784A32">
      <w:pPr>
        <w:pStyle w:val="B1"/>
      </w:pPr>
      <w:r w:rsidRPr="000670FE">
        <w:t>4)</w:t>
      </w:r>
      <w:r w:rsidRPr="000670FE">
        <w:tab/>
        <w:t>emergency indication in an incoming SIP INVITE request refers to the &lt;emergency-ind&gt; element of the application/vnd.3gpp.mcvideo-info+xml MIME body; and</w:t>
      </w:r>
    </w:p>
    <w:p w14:paraId="584F21FE" w14:textId="77777777" w:rsidR="00784A32" w:rsidRPr="000670FE" w:rsidRDefault="00784A32" w:rsidP="00784A32">
      <w:pPr>
        <w:pStyle w:val="B1"/>
      </w:pPr>
      <w:r w:rsidRPr="000670FE">
        <w:t>5)</w:t>
      </w:r>
      <w:r w:rsidRPr="000670FE">
        <w:tab/>
        <w:t>alert indication in an incoming SIP INVITE request refers to the &lt;alert-ind&gt; element of the application/vnd.3gpp.mcvideo-info+xml MIME body.</w:t>
      </w:r>
    </w:p>
    <w:p w14:paraId="6ED7F56C" w14:textId="77777777" w:rsidR="00784A32" w:rsidRPr="000670FE" w:rsidRDefault="00784A32" w:rsidP="00784A32">
      <w:r w:rsidRPr="000670FE">
        <w:t>Upon receipt of a "SIP INVITE request for controlling MCVideo function of an MCVideo group" containing a group identity identifying a chat MCVideo group, the controlling MCVideo function:</w:t>
      </w:r>
    </w:p>
    <w:p w14:paraId="6DEF1C81"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09256CD7" w14:textId="77777777" w:rsidR="00784A32" w:rsidRPr="000670FE" w:rsidRDefault="00784A32" w:rsidP="00784A32">
      <w:pPr>
        <w:pStyle w:val="NO"/>
      </w:pPr>
      <w:r w:rsidRPr="000670FE">
        <w:t>NOTE 1:</w:t>
      </w:r>
      <w:r w:rsidRPr="000670FE">
        <w:tab/>
        <w:t>If the SIP INVITE request contains an emergency indication set to a value of "true", the controlling MCVideo function can by means beyond the scope of this specification choose to accept the request.</w:t>
      </w:r>
    </w:p>
    <w:p w14:paraId="7BCD1DD6" w14:textId="77777777" w:rsidR="00784A32" w:rsidRPr="000670FE" w:rsidRDefault="00784A32" w:rsidP="00784A32">
      <w:pPr>
        <w:pStyle w:val="B1"/>
      </w:pPr>
      <w:r w:rsidRPr="000670FE">
        <w:t>2)</w:t>
      </w:r>
      <w:r w:rsidRPr="000670FE">
        <w:tab/>
        <w:t>shall reject the SIP request with a SIP 403 (Forbidden) response and not process the remaining steps if:</w:t>
      </w:r>
    </w:p>
    <w:p w14:paraId="06FEA19E" w14:textId="77777777" w:rsidR="00784A32" w:rsidRPr="000670FE" w:rsidRDefault="00784A32" w:rsidP="00784A32">
      <w:pPr>
        <w:pStyle w:val="B2"/>
      </w:pPr>
      <w:r w:rsidRPr="000670FE">
        <w:t>a)</w:t>
      </w:r>
      <w:r w:rsidRPr="000670FE">
        <w:tab/>
        <w:t>an Accept-Contact header field does not include the g.3gpp.mcvideo media feature tag;</w:t>
      </w:r>
    </w:p>
    <w:p w14:paraId="718ADC13"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 or</w:t>
      </w:r>
    </w:p>
    <w:p w14:paraId="7729AF26" w14:textId="77777777" w:rsidR="00784A32" w:rsidRPr="000670FE" w:rsidRDefault="00784A32" w:rsidP="00784A32">
      <w:pPr>
        <w:pStyle w:val="B2"/>
      </w:pPr>
      <w:r w:rsidRPr="000670FE">
        <w:t>c)</w:t>
      </w:r>
      <w:r w:rsidRPr="000670FE">
        <w:tab/>
        <w:t>the isfocus media feature tag is present in the Contact header field;</w:t>
      </w:r>
    </w:p>
    <w:p w14:paraId="15313487" w14:textId="77777777" w:rsidR="00784A32" w:rsidRPr="000670FE" w:rsidRDefault="00784A32" w:rsidP="00784A32">
      <w:pPr>
        <w:pStyle w:val="B1"/>
      </w:pPr>
      <w:r w:rsidRPr="000670FE">
        <w:t>3)</w:t>
      </w:r>
      <w:r w:rsidRPr="000670FE">
        <w:tab/>
        <w:t>if received SIP INVITE request includes an application/vnd.3gpp.mcvideoinfo+xml MIME body with an &lt;emergency-ind&gt; element included or an &lt;imminentperil-ind&gt; element included, shall validate the request as described in subclause 6.3.3.1.17;</w:t>
      </w:r>
    </w:p>
    <w:p w14:paraId="1BB8CBED" w14:textId="77777777" w:rsidR="00784A32" w:rsidRPr="000670FE" w:rsidRDefault="00784A32" w:rsidP="00784A32">
      <w:pPr>
        <w:pStyle w:val="B1"/>
      </w:pPr>
      <w:r w:rsidRPr="000670FE">
        <w:t>4)</w:t>
      </w:r>
      <w:r w:rsidRPr="000670FE">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0670FE" w:rsidRDefault="00784A32" w:rsidP="00784A32">
      <w:pPr>
        <w:pStyle w:val="B1"/>
      </w:pPr>
      <w:r w:rsidRPr="000670FE">
        <w:t>5)</w:t>
      </w:r>
      <w:r w:rsidRPr="000670FE">
        <w:tab/>
        <w:t>if the MCVideo user identified by the MCVideo ID in the SIP INVITE request is not affiliated with the MCVideo group identified by the group identity in the SIP INVITE request as determined by the procedures of subclause </w:t>
      </w:r>
      <w:r w:rsidRPr="000670FE">
        <w:rPr>
          <w:lang w:eastAsia="zh-CN"/>
        </w:rPr>
        <w:t>6.3.6</w:t>
      </w:r>
      <w:r w:rsidRPr="000670FE">
        <w:t>:</w:t>
      </w:r>
    </w:p>
    <w:p w14:paraId="4F64A1EC" w14:textId="77777777" w:rsidR="00784A32" w:rsidRPr="000670FE" w:rsidRDefault="00784A32" w:rsidP="00784A32">
      <w:pPr>
        <w:pStyle w:val="B2"/>
      </w:pPr>
      <w:r w:rsidRPr="000670FE">
        <w:t>a)</w:t>
      </w:r>
      <w:r w:rsidRPr="000670FE">
        <w:tab/>
        <w:t>shall check if the MCVideo user is eligible to be implicitly affiliated with the MCVideo chat group as determined by subclause </w:t>
      </w:r>
      <w:r w:rsidRPr="000670FE">
        <w:rPr>
          <w:lang w:eastAsia="zh-CN"/>
        </w:rPr>
        <w:t>8.2.2.3.6</w:t>
      </w:r>
      <w:r w:rsidRPr="000670FE">
        <w:t>; and</w:t>
      </w:r>
    </w:p>
    <w:p w14:paraId="62A4AE5A" w14:textId="77777777" w:rsidR="00784A32" w:rsidRPr="000670FE" w:rsidRDefault="00784A32" w:rsidP="00784A32">
      <w:pPr>
        <w:pStyle w:val="B2"/>
      </w:pPr>
      <w:r w:rsidRPr="000670FE">
        <w:t>b)</w:t>
      </w:r>
      <w:r w:rsidRPr="000670FE">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0670FE">
        <w:rPr>
          <w:lang w:eastAsia="zh-CN"/>
        </w:rPr>
        <w:t>4.4</w:t>
      </w:r>
      <w:r w:rsidRPr="000670FE">
        <w:t xml:space="preserve"> and skip the rest of the steps below;</w:t>
      </w:r>
    </w:p>
    <w:p w14:paraId="62C1A7CE" w14:textId="77777777" w:rsidR="00784A32" w:rsidRPr="000670FE" w:rsidRDefault="00784A32" w:rsidP="00784A32">
      <w:pPr>
        <w:pStyle w:val="B1"/>
      </w:pPr>
      <w:r w:rsidRPr="000670FE">
        <w:t>6)</w:t>
      </w:r>
      <w:r w:rsidRPr="000670FE">
        <w:tab/>
        <w:t>if the SIP INVITE request contains unauthorized request for an MCVideo emergency group call as determined by subclause </w:t>
      </w:r>
      <w:r w:rsidRPr="000670FE">
        <w:rPr>
          <w:lang w:eastAsia="zh-CN"/>
        </w:rPr>
        <w:t>6.3.3.1.13.2</w:t>
      </w:r>
      <w:r w:rsidRPr="000670FE">
        <w:t>:</w:t>
      </w:r>
    </w:p>
    <w:p w14:paraId="3A4F865E" w14:textId="77777777" w:rsidR="00784A32" w:rsidRPr="000670FE" w:rsidRDefault="00784A32" w:rsidP="00784A32">
      <w:pPr>
        <w:pStyle w:val="B2"/>
      </w:pPr>
      <w:r w:rsidRPr="000670FE">
        <w:t>a)</w:t>
      </w:r>
      <w:r w:rsidRPr="000670FE">
        <w:tab/>
        <w:t>shall reject the SIP INVITE request with a SIP 403 (Forbidden) response as specified in subclause 6.3.3.1.14; and</w:t>
      </w:r>
    </w:p>
    <w:p w14:paraId="17E299A5"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6B2D0C15" w14:textId="77777777" w:rsidR="00784A32" w:rsidRPr="000670FE" w:rsidRDefault="00784A32" w:rsidP="00784A32">
      <w:pPr>
        <w:pStyle w:val="B1"/>
      </w:pPr>
      <w:r w:rsidRPr="000670FE">
        <w:t>7)</w:t>
      </w:r>
      <w:r w:rsidRPr="000670FE">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0670FE" w:rsidRDefault="00784A32" w:rsidP="00784A32">
      <w:pPr>
        <w:pStyle w:val="B2"/>
      </w:pPr>
      <w:r w:rsidRPr="000670FE">
        <w:t>a)</w:t>
      </w:r>
      <w:r w:rsidRPr="000670FE">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44CDDC"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39A29B8" w14:textId="77777777" w:rsidR="00784A32" w:rsidRPr="000670FE" w:rsidRDefault="00784A32" w:rsidP="00784A32">
      <w:pPr>
        <w:pStyle w:val="B1"/>
      </w:pPr>
      <w:r w:rsidRPr="000670FE">
        <w:t>8)</w:t>
      </w:r>
      <w:r w:rsidRPr="000670FE">
        <w:tab/>
        <w:t xml:space="preserve">if a Resource-Priority header field is included in the SIP INVITE request: </w:t>
      </w:r>
    </w:p>
    <w:p w14:paraId="0C3F458C" w14:textId="77777777" w:rsidR="00784A32" w:rsidRPr="000670FE" w:rsidRDefault="00784A32" w:rsidP="00784A32">
      <w:pPr>
        <w:pStyle w:val="B2"/>
      </w:pPr>
      <w:r w:rsidRPr="000670FE">
        <w:t>a)</w:t>
      </w:r>
      <w:r w:rsidRPr="000670FE">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0670FE" w:rsidRDefault="00784A32" w:rsidP="00784A32">
      <w:pPr>
        <w:pStyle w:val="B2"/>
      </w:pPr>
      <w:r w:rsidRPr="000670FE">
        <w:t>b)</w:t>
      </w:r>
      <w:r w:rsidRPr="000670FE">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0670FE" w:rsidRDefault="00784A32" w:rsidP="00784A32">
      <w:pPr>
        <w:pStyle w:val="B1"/>
      </w:pPr>
      <w:r w:rsidRPr="000670FE">
        <w:t>9)</w:t>
      </w:r>
      <w:r w:rsidRPr="000670FE">
        <w:tab/>
        <w:t>shall determine if the media parameters are acceptable and the MCVideo codecs are offered in the SDP offer and if not reject the request with a SIP 488 (Not Acceptable Here) response and skip the rest of the steps;</w:t>
      </w:r>
    </w:p>
    <w:p w14:paraId="7C2CCB3E" w14:textId="77777777" w:rsidR="00784A32" w:rsidRPr="000670FE" w:rsidRDefault="00784A32" w:rsidP="00784A32">
      <w:pPr>
        <w:pStyle w:val="B1"/>
      </w:pPr>
      <w:r w:rsidRPr="000670FE">
        <w:t>10)</w:t>
      </w:r>
      <w:r w:rsidRPr="000670FE">
        <w:tab/>
        <w:t>shall create a chat group session and allocate an MCVideo session identity for the chat group session if the MCVideo chat group session identity does not already exist, and may handle timer TNG3 (group call timer) as specified in subclause 6.3.3.5;</w:t>
      </w:r>
    </w:p>
    <w:p w14:paraId="5D7DFDA9" w14:textId="77777777" w:rsidR="00784A32" w:rsidRPr="000670FE" w:rsidRDefault="00784A32" w:rsidP="00784A32">
      <w:pPr>
        <w:pStyle w:val="B1"/>
      </w:pPr>
      <w:r w:rsidRPr="000670FE">
        <w:t>11)</w:t>
      </w:r>
      <w:r w:rsidRPr="000670FE">
        <w:tab/>
        <w:t>if the chat group session is ongoing and the &lt;on-network-max-participant-count&gt; as specified in 3GPP TS 24.481 [</w:t>
      </w:r>
      <w:r w:rsidRPr="000670FE">
        <w:rPr>
          <w:lang w:eastAsia="zh-CN"/>
        </w:rPr>
        <w:t>24</w:t>
      </w:r>
      <w:r w:rsidRPr="000670FE">
        <w:t>] is already reached:</w:t>
      </w:r>
    </w:p>
    <w:p w14:paraId="45792B37" w14:textId="77777777" w:rsidR="00784A32" w:rsidRPr="000670FE" w:rsidRDefault="00784A32" w:rsidP="00784A32">
      <w:pPr>
        <w:pStyle w:val="B2"/>
      </w:pPr>
      <w:r w:rsidRPr="000670FE">
        <w:t>a)</w:t>
      </w:r>
      <w:r w:rsidRPr="000670FE">
        <w:tab/>
        <w:t>if, according to local policy, the user identified by the MCVideo ID in the SIP INVITE request is deemed to have a higher priority than an existing user in the chat group session, may remove a participant from the session by following subclause </w:t>
      </w:r>
      <w:r w:rsidRPr="000670FE">
        <w:rPr>
          <w:lang w:eastAsia="zh-CN"/>
        </w:rPr>
        <w:t>9</w:t>
      </w:r>
      <w:r w:rsidRPr="000670FE">
        <w:t>.</w:t>
      </w:r>
      <w:r w:rsidRPr="000670FE">
        <w:rPr>
          <w:lang w:eastAsia="zh-CN"/>
        </w:rPr>
        <w:t>2</w:t>
      </w:r>
      <w:r w:rsidRPr="000670FE">
        <w:t>.1.4.4.3, and skip the next step; and</w:t>
      </w:r>
    </w:p>
    <w:p w14:paraId="547BA942" w14:textId="77777777" w:rsidR="00784A32" w:rsidRPr="000670FE" w:rsidRDefault="00784A32" w:rsidP="00784A32">
      <w:pPr>
        <w:pStyle w:val="NO"/>
      </w:pPr>
      <w:r w:rsidRPr="000670FE">
        <w:t>NOTE 2:</w:t>
      </w:r>
      <w:r w:rsidRPr="000670FE">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0670FE">
        <w:rPr>
          <w:lang w:eastAsia="zh-CN"/>
        </w:rPr>
        <w:t>24</w:t>
      </w:r>
      <w:r w:rsidRPr="000670FE">
        <w:t>]. The local policy decisions can also include taking into account whether the imminent-peril indicator or emergency indicator was received in the SIP INVITE request.</w:t>
      </w:r>
    </w:p>
    <w:p w14:paraId="27191F5F" w14:textId="77777777" w:rsidR="00784A32" w:rsidRPr="000670FE" w:rsidRDefault="00784A32" w:rsidP="00784A32">
      <w:pPr>
        <w:pStyle w:val="B2"/>
      </w:pPr>
      <w:r w:rsidRPr="000670FE">
        <w:t>b)</w:t>
      </w:r>
      <w:r w:rsidRPr="000670FE">
        <w:tab/>
        <w:t>shall return a SIP 486 (Busy Here) response with the warning text set to "122 too many participants" to the originating network as specified in subclause </w:t>
      </w:r>
      <w:r w:rsidRPr="000670FE">
        <w:rPr>
          <w:lang w:eastAsia="zh-CN"/>
        </w:rPr>
        <w:t>4.4.</w:t>
      </w:r>
      <w:r w:rsidRPr="000670FE">
        <w:t xml:space="preserve"> Otherwise, continue with the rest of the steps;</w:t>
      </w:r>
    </w:p>
    <w:p w14:paraId="09D5438D" w14:textId="77777777" w:rsidR="00784A32" w:rsidRPr="000670FE" w:rsidRDefault="00784A32" w:rsidP="00784A32">
      <w:pPr>
        <w:pStyle w:val="B1"/>
      </w:pPr>
      <w:r w:rsidRPr="000670FE">
        <w:t>12)</w:t>
      </w:r>
      <w:r w:rsidRPr="000670FE">
        <w:tab/>
        <w:t>if the received SIP INVITE request was determined to be eligible for implicit affiliation in step 5) and if subclause </w:t>
      </w:r>
      <w:r w:rsidRPr="000670FE">
        <w:rPr>
          <w:lang w:eastAsia="zh-CN"/>
        </w:rPr>
        <w:t>8.2.2.3.7</w:t>
      </w:r>
      <w:r w:rsidRPr="000670FE">
        <w:t xml:space="preserve"> was not previously invoked in the present subclause, shall perform the implicit affiliation as specified in subclause </w:t>
      </w:r>
      <w:r w:rsidRPr="000670FE">
        <w:rPr>
          <w:lang w:eastAsia="zh-CN"/>
        </w:rPr>
        <w:t>8.2.2.3.7</w:t>
      </w:r>
      <w:r w:rsidRPr="000670FE">
        <w:t>;</w:t>
      </w:r>
    </w:p>
    <w:p w14:paraId="558D2900" w14:textId="77777777" w:rsidR="00784A32" w:rsidRPr="000670FE" w:rsidRDefault="00784A32" w:rsidP="00784A32">
      <w:pPr>
        <w:pStyle w:val="B1"/>
      </w:pPr>
      <w:r w:rsidRPr="000670FE">
        <w:t>13)</w:t>
      </w:r>
      <w:r w:rsidRPr="000670FE">
        <w:tab/>
        <w:t>if the SIP INVITE request contains an emergency indication set to a value of "true" or the in-progress emergency state of the group to "true" the controlling MCVideo function shall:</w:t>
      </w:r>
    </w:p>
    <w:p w14:paraId="236AC85B" w14:textId="77777777" w:rsidR="00784A32" w:rsidRPr="000670FE" w:rsidRDefault="00784A32" w:rsidP="00784A32">
      <w:pPr>
        <w:pStyle w:val="B2"/>
      </w:pPr>
      <w:r w:rsidRPr="000670FE">
        <w:t>a)</w:t>
      </w:r>
      <w:r w:rsidRPr="000670FE">
        <w:tab/>
        <w:t>validate that the SIP INVITE request includes a Resource-Priority header field populated with the values for an MCVideo emergency group call as specified in subclause 6.3.3.1.19, and if not:</w:t>
      </w:r>
    </w:p>
    <w:p w14:paraId="52951F5A" w14:textId="77777777" w:rsidR="00784A32" w:rsidRPr="000670FE" w:rsidRDefault="00784A32" w:rsidP="00784A32">
      <w:pPr>
        <w:pStyle w:val="B3"/>
      </w:pPr>
      <w:r w:rsidRPr="000670FE">
        <w:t>i)</w:t>
      </w:r>
      <w:r w:rsidRPr="000670FE">
        <w:tab/>
        <w:t>perform the actions specified in subclause 6.3.3.1.8;</w:t>
      </w:r>
    </w:p>
    <w:p w14:paraId="3DE0A6CC" w14:textId="77777777" w:rsidR="00784A32" w:rsidRPr="000670FE" w:rsidRDefault="00784A32" w:rsidP="00784A32">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6E6BB78C"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356D7517" w14:textId="77777777" w:rsidR="00784A32" w:rsidRPr="000670FE" w:rsidRDefault="00784A32" w:rsidP="00784A32">
      <w:pPr>
        <w:pStyle w:val="NO"/>
      </w:pPr>
      <w:r w:rsidRPr="000670FE">
        <w:t>NOTE 3:</w:t>
      </w:r>
      <w:r w:rsidRPr="000670FE">
        <w:tab/>
        <w:t>Verify that the Resource-Priority header is included and properly populated for both ongoing and newly- entered in-progress emergency states of the specified group.</w:t>
      </w:r>
    </w:p>
    <w:p w14:paraId="4331B751" w14:textId="77777777" w:rsidR="00784A32" w:rsidRPr="000670FE" w:rsidRDefault="00784A32" w:rsidP="00784A32">
      <w:pPr>
        <w:pStyle w:val="B2"/>
      </w:pPr>
      <w:r w:rsidRPr="000670FE">
        <w:t>b)</w:t>
      </w:r>
      <w:r w:rsidRPr="000670FE">
        <w:tab/>
        <w:t>if the in-progress emergency state of the group is set to a value of "true" and this MCVideo user is indicating a new emergency indication:</w:t>
      </w:r>
    </w:p>
    <w:p w14:paraId="65526E99" w14:textId="77777777" w:rsidR="00784A32" w:rsidRPr="000670FE" w:rsidRDefault="00784A32" w:rsidP="00784A32">
      <w:pPr>
        <w:pStyle w:val="B3"/>
      </w:pPr>
      <w:r w:rsidRPr="000670FE">
        <w:t>i)</w:t>
      </w:r>
      <w:r w:rsidRPr="000670FE">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0670FE" w:rsidRDefault="00784A32" w:rsidP="00784A32">
      <w:pPr>
        <w:pStyle w:val="B4"/>
      </w:pPr>
      <w:r w:rsidRPr="000670FE">
        <w:t>A)</w:t>
      </w:r>
      <w:r w:rsidRPr="000670FE">
        <w:tab/>
        <w:t>set the &lt;emergency-ind&gt; element of the application/vnd.3gpp.mcvideo-info+xml MIME body to a value of "true";</w:t>
      </w:r>
    </w:p>
    <w:p w14:paraId="439FD25E" w14:textId="77777777" w:rsidR="00784A32" w:rsidRPr="000670FE" w:rsidRDefault="00784A32" w:rsidP="00784A32">
      <w:pPr>
        <w:pStyle w:val="B4"/>
      </w:pPr>
      <w:r w:rsidRPr="000670FE">
        <w:t>B)</w:t>
      </w:r>
      <w:r w:rsidRPr="000670FE">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0670FE" w:rsidRDefault="00784A32" w:rsidP="00784A32">
      <w:pPr>
        <w:pStyle w:val="B4"/>
      </w:pPr>
      <w:r w:rsidRPr="000670FE">
        <w:t>C)</w:t>
      </w:r>
      <w:r w:rsidRPr="000670FE">
        <w:tab/>
        <w:t>send the SIP MESSAGE request as specified in 3GPP TS 24.229 [</w:t>
      </w:r>
      <w:r w:rsidRPr="000670FE">
        <w:rPr>
          <w:lang w:eastAsia="zh-CN"/>
        </w:rPr>
        <w:t>11</w:t>
      </w:r>
      <w:r w:rsidRPr="000670FE">
        <w:t>];</w:t>
      </w:r>
    </w:p>
    <w:p w14:paraId="3A7F539D" w14:textId="77777777" w:rsidR="00784A32" w:rsidRPr="000670FE" w:rsidRDefault="00784A32" w:rsidP="00784A32">
      <w:pPr>
        <w:pStyle w:val="B3"/>
      </w:pPr>
      <w:r w:rsidRPr="000670FE">
        <w:t>ii)</w:t>
      </w:r>
      <w:r w:rsidRPr="000670FE">
        <w:tab/>
        <w:t>cache the information that this MCVideo user has initiated an MCVideo emergency call; and</w:t>
      </w:r>
    </w:p>
    <w:p w14:paraId="41B78507" w14:textId="77777777" w:rsidR="00784A32" w:rsidRPr="000670FE" w:rsidRDefault="00784A32" w:rsidP="00784A32">
      <w:pPr>
        <w:pStyle w:val="B3"/>
      </w:pPr>
      <w:r w:rsidRPr="000670FE">
        <w:t>iii)</w:t>
      </w:r>
      <w:r w:rsidRPr="000670FE">
        <w:tab/>
        <w:t xml:space="preserve">if the SIP INVITE request contains an </w:t>
      </w:r>
      <w:r w:rsidRPr="000670FE">
        <w:rPr>
          <w:lang w:eastAsia="x-none"/>
        </w:rPr>
        <w:t>authorized request for an MCVideo emergency alert as determined in step i) B) above</w:t>
      </w:r>
      <w:r w:rsidRPr="000670FE">
        <w:t>, cache the information that this MCVideo user has initiated an MCVideo emergency alert; and</w:t>
      </w:r>
    </w:p>
    <w:p w14:paraId="387732F6" w14:textId="77777777" w:rsidR="00784A32" w:rsidRPr="000670FE" w:rsidRDefault="00784A32" w:rsidP="00784A32">
      <w:pPr>
        <w:pStyle w:val="B2"/>
      </w:pPr>
      <w:r w:rsidRPr="000670FE">
        <w:t>c)</w:t>
      </w:r>
      <w:r w:rsidRPr="000670FE">
        <w:tab/>
        <w:t>if the in-progress emergency state of the group is set to a value of "false":</w:t>
      </w:r>
    </w:p>
    <w:p w14:paraId="4FEAE3E7" w14:textId="77777777" w:rsidR="00784A32" w:rsidRPr="000670FE" w:rsidRDefault="00784A32" w:rsidP="00784A32">
      <w:pPr>
        <w:pStyle w:val="B3"/>
      </w:pPr>
      <w:r w:rsidRPr="000670FE">
        <w:t>i)</w:t>
      </w:r>
      <w:r w:rsidRPr="000670FE">
        <w:tab/>
        <w:t>shall set the value of the in-progress emergency state of the group to "true";</w:t>
      </w:r>
    </w:p>
    <w:p w14:paraId="0135FB46" w14:textId="77777777" w:rsidR="00784A32" w:rsidRPr="000670FE" w:rsidRDefault="00784A32" w:rsidP="00784A32">
      <w:pPr>
        <w:pStyle w:val="B3"/>
      </w:pPr>
      <w:r w:rsidRPr="000670FE">
        <w:t>ii)</w:t>
      </w:r>
      <w:r w:rsidRPr="000670FE">
        <w:tab/>
        <w:t>shall start timer TNG2 (in-progress emergency group call timer) and handle its expiry as specified in subclause 6.3.3.1.16;</w:t>
      </w:r>
    </w:p>
    <w:p w14:paraId="0EF5648E" w14:textId="77777777" w:rsidR="00784A32" w:rsidRPr="000670FE" w:rsidRDefault="00784A32" w:rsidP="00784A32">
      <w:pPr>
        <w:pStyle w:val="B3"/>
      </w:pPr>
      <w:r w:rsidRPr="000670FE">
        <w:t>iii)</w:t>
      </w:r>
      <w:r w:rsidRPr="000670FE">
        <w:tab/>
        <w:t>shall generate SIP re-INVITE requests for the MCVideo emergency group call to the other affiliated and joined participants of the chat MCVideo group as specified in subclause 6.3.3.1.6;</w:t>
      </w:r>
    </w:p>
    <w:p w14:paraId="771F50EF" w14:textId="77777777" w:rsidR="00784A32" w:rsidRPr="000670FE" w:rsidRDefault="00784A32" w:rsidP="00784A32">
      <w:pPr>
        <w:pStyle w:val="B3"/>
      </w:pPr>
      <w:r w:rsidRPr="000670FE">
        <w:t>iv)</w:t>
      </w:r>
      <w:r w:rsidRPr="000670FE">
        <w:tab/>
        <w:t>shall generate SIP INVITE requests for the MCVideo emergency group call to the affiliated but not joined members of the chat MCVideo group as specified in subclause 6.3.3.1.7;</w:t>
      </w:r>
    </w:p>
    <w:p w14:paraId="0770D2C2"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0E5203F8"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w:t>
      </w:r>
    </w:p>
    <w:p w14:paraId="7B6EEA00" w14:textId="77777777" w:rsidR="00784A32" w:rsidRPr="000670FE" w:rsidRDefault="00784A32" w:rsidP="00784A32">
      <w:pPr>
        <w:pStyle w:val="B3"/>
      </w:pPr>
      <w:r w:rsidRPr="000670FE">
        <w:t>v)</w:t>
      </w:r>
      <w:r w:rsidRPr="000670FE">
        <w:tab/>
        <w:t>shall cache the information that this MCVideo user has initiated an MCVideo emergency call; and</w:t>
      </w:r>
    </w:p>
    <w:p w14:paraId="691408F2" w14:textId="77777777" w:rsidR="00784A32" w:rsidRPr="000670FE" w:rsidRDefault="00784A32" w:rsidP="00784A32">
      <w:pPr>
        <w:pStyle w:val="B3"/>
      </w:pPr>
      <w:r w:rsidRPr="000670FE">
        <w:t>vi)</w:t>
      </w:r>
      <w:r w:rsidRPr="000670FE">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0670FE" w:rsidRDefault="00784A32" w:rsidP="00784A32">
      <w:pPr>
        <w:pStyle w:val="B3"/>
      </w:pPr>
      <w:r w:rsidRPr="000670FE">
        <w:t>vii)</w:t>
      </w:r>
      <w:r w:rsidRPr="000670FE">
        <w:tab/>
        <w:t>if the in-progress imminent peril state of the group is set to a value of "true", shall set it to a value of "false";</w:t>
      </w:r>
    </w:p>
    <w:p w14:paraId="09BAC5BC" w14:textId="77777777" w:rsidR="00784A32" w:rsidRPr="000670FE" w:rsidRDefault="00784A32" w:rsidP="00784A32">
      <w:pPr>
        <w:pStyle w:val="B1"/>
      </w:pPr>
      <w:r w:rsidRPr="000670FE">
        <w:t>14)</w:t>
      </w:r>
      <w:r w:rsidRPr="000670FE">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0670FE" w:rsidRDefault="00784A32" w:rsidP="00784A32">
      <w:pPr>
        <w:pStyle w:val="B2"/>
      </w:pPr>
      <w:r w:rsidRPr="000670FE">
        <w:t>a)</w:t>
      </w:r>
      <w:r w:rsidRPr="000670FE">
        <w:tab/>
        <w:t>validate that the SIP INVITE request includes a Resource-Priority header field populated with the values for an MCVideo imminent peril group call as specified in subclause 6.3.3.1.19, and if not:</w:t>
      </w:r>
    </w:p>
    <w:p w14:paraId="0EE50E91" w14:textId="77777777" w:rsidR="00784A32" w:rsidRPr="000670FE" w:rsidRDefault="00784A32" w:rsidP="00784A32">
      <w:pPr>
        <w:pStyle w:val="B3"/>
      </w:pPr>
      <w:r w:rsidRPr="000670FE">
        <w:t>i)</w:t>
      </w:r>
      <w:r w:rsidRPr="000670FE">
        <w:tab/>
        <w:t>perform the actions specified in subclause 6.3.3.1.8;</w:t>
      </w:r>
    </w:p>
    <w:p w14:paraId="046C8C19" w14:textId="77777777" w:rsidR="00784A32" w:rsidRPr="000670FE" w:rsidRDefault="00784A32" w:rsidP="00784A32">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53475021"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71D9F2E7" w14:textId="77777777" w:rsidR="00784A32" w:rsidRPr="000670FE" w:rsidRDefault="00784A32" w:rsidP="00784A32">
      <w:pPr>
        <w:pStyle w:val="NO"/>
      </w:pPr>
      <w:r w:rsidRPr="000670FE">
        <w:t>NOTE 4:</w:t>
      </w:r>
      <w:r w:rsidRPr="000670FE">
        <w:tab/>
        <w:t>Verify that the Resource-Priority header is included and properly populated for both ongoing and newly- entered in-progress imminent peril states of the specified group.</w:t>
      </w:r>
    </w:p>
    <w:p w14:paraId="51487DDB" w14:textId="77777777" w:rsidR="00784A32" w:rsidRPr="000670FE" w:rsidRDefault="00784A32" w:rsidP="00784A32">
      <w:pPr>
        <w:pStyle w:val="B2"/>
      </w:pPr>
      <w:r w:rsidRPr="000670FE">
        <w:t>b)</w:t>
      </w:r>
      <w:r w:rsidRPr="000670FE">
        <w:tab/>
        <w:t>if the in-progress imminent peril state of the group is set to a value of "true" and this MCVideo user is indicating a new imminent peril indication:</w:t>
      </w:r>
    </w:p>
    <w:p w14:paraId="651110CD"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5ABE64EF"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5330435"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213547DD" w14:textId="77777777" w:rsidR="00784A32" w:rsidRPr="000670FE" w:rsidRDefault="00784A32" w:rsidP="00784A32">
      <w:pPr>
        <w:pStyle w:val="B3"/>
      </w:pPr>
      <w:r w:rsidRPr="000670FE">
        <w:t>ii)</w:t>
      </w:r>
      <w:r w:rsidRPr="000670FE">
        <w:tab/>
        <w:t>cache the information that this MCVideo user has initiated an MCVideo imminent peril call; and</w:t>
      </w:r>
    </w:p>
    <w:p w14:paraId="14129E43" w14:textId="77777777" w:rsidR="00784A32" w:rsidRPr="000670FE" w:rsidRDefault="00784A32" w:rsidP="00784A32">
      <w:pPr>
        <w:pStyle w:val="B2"/>
      </w:pPr>
      <w:r w:rsidRPr="000670FE">
        <w:t>c)</w:t>
      </w:r>
      <w:r w:rsidRPr="000670FE">
        <w:tab/>
        <w:t>if the in-progress imminent peril state of the group is set to a value of "false":</w:t>
      </w:r>
    </w:p>
    <w:p w14:paraId="294E33ED" w14:textId="77777777" w:rsidR="00784A32" w:rsidRPr="000670FE" w:rsidRDefault="00784A32" w:rsidP="00784A32">
      <w:pPr>
        <w:pStyle w:val="B3"/>
      </w:pPr>
      <w:r w:rsidRPr="000670FE">
        <w:t>i)</w:t>
      </w:r>
      <w:r w:rsidRPr="000670FE">
        <w:tab/>
        <w:t>shall set the value of the in-progress imminent peril state of the group to "true";</w:t>
      </w:r>
    </w:p>
    <w:p w14:paraId="382ADECB" w14:textId="77777777" w:rsidR="00784A32" w:rsidRPr="000670FE" w:rsidRDefault="00784A32" w:rsidP="00784A32">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5FB1E776" w14:textId="77777777" w:rsidR="00784A32" w:rsidRPr="000670FE" w:rsidRDefault="00784A32" w:rsidP="00784A32">
      <w:pPr>
        <w:pStyle w:val="B3"/>
      </w:pPr>
      <w:r w:rsidRPr="000670FE">
        <w:t>iii)</w:t>
      </w:r>
      <w:r w:rsidRPr="000670FE">
        <w:tab/>
        <w:t>shall generate SIP INVITE requests for the MCVideo imminent peril call to the affiliated but not joined members of the chat MCVideo group as specified in subclause 6.3.3.1.7;</w:t>
      </w:r>
    </w:p>
    <w:p w14:paraId="47099247"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553D83A9"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33F0CA61" w14:textId="77777777" w:rsidR="00784A32" w:rsidRPr="000670FE" w:rsidRDefault="00784A32" w:rsidP="00784A32">
      <w:pPr>
        <w:pStyle w:val="B3"/>
      </w:pPr>
      <w:r w:rsidRPr="000670FE">
        <w:t>iv)</w:t>
      </w:r>
      <w:r w:rsidRPr="000670FE">
        <w:tab/>
        <w:t>shall cache the information that this MCVideo user has initiated an MCVideo imminent peril call;</w:t>
      </w:r>
    </w:p>
    <w:p w14:paraId="3790B8DD" w14:textId="77777777" w:rsidR="00784A32" w:rsidRPr="000670FE" w:rsidRDefault="00784A32" w:rsidP="00784A32">
      <w:pPr>
        <w:pStyle w:val="B1"/>
      </w:pPr>
      <w:r w:rsidRPr="000670FE">
        <w:t>15)</w:t>
      </w:r>
      <w:r w:rsidRPr="000670FE">
        <w:tab/>
        <w:t>shall accept the SIP request and generate a SIP 200 (OK) response to the SIP INVITE request according to 3GPP TS 24.229 [</w:t>
      </w:r>
      <w:r w:rsidRPr="000670FE">
        <w:rPr>
          <w:lang w:eastAsia="zh-CN"/>
        </w:rPr>
        <w:t>11</w:t>
      </w:r>
      <w:r w:rsidRPr="000670FE">
        <w:t>];</w:t>
      </w:r>
    </w:p>
    <w:p w14:paraId="4610D704" w14:textId="77777777" w:rsidR="00784A32" w:rsidRPr="000670FE" w:rsidRDefault="00784A32" w:rsidP="00784A32">
      <w:pPr>
        <w:pStyle w:val="B1"/>
      </w:pPr>
      <w:r w:rsidRPr="000670FE">
        <w:t>16)</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13)a) or step 14)a) above;</w:t>
      </w:r>
    </w:p>
    <w:p w14:paraId="0F15A167" w14:textId="77777777" w:rsidR="00784A32" w:rsidRPr="000670FE" w:rsidRDefault="00784A32" w:rsidP="00784A32">
      <w:pPr>
        <w:pStyle w:val="B1"/>
      </w:pPr>
      <w:r w:rsidRPr="000670FE">
        <w:t>17)</w:t>
      </w:r>
      <w:r w:rsidRPr="000670FE">
        <w:tab/>
        <w:t>should include the Session-Expires header field and start supervising the SIP session according to IETF RFC 4028 [</w:t>
      </w:r>
      <w:r w:rsidRPr="000670FE">
        <w:rPr>
          <w:lang w:eastAsia="zh-CN"/>
        </w:rPr>
        <w:t>23</w:t>
      </w:r>
      <w:r w:rsidRPr="000670FE">
        <w:t>]. It is recommended that the "refresher" header field parameter is omitted. If included, the "refresher" header field parameter shall be set to "uac";</w:t>
      </w:r>
    </w:p>
    <w:p w14:paraId="4BDDA3F0" w14:textId="77777777" w:rsidR="00784A32" w:rsidRPr="000670FE" w:rsidRDefault="00784A32" w:rsidP="00784A32">
      <w:pPr>
        <w:pStyle w:val="B1"/>
      </w:pPr>
      <w:r w:rsidRPr="000670FE">
        <w:t>18)</w:t>
      </w:r>
      <w:r w:rsidRPr="000670FE">
        <w:tab/>
        <w:t>shall include the "timer" option tag in a Require header field;</w:t>
      </w:r>
    </w:p>
    <w:p w14:paraId="10E71EE2" w14:textId="77777777" w:rsidR="00784A32" w:rsidRPr="000670FE" w:rsidRDefault="00784A32" w:rsidP="00784A32">
      <w:pPr>
        <w:pStyle w:val="B1"/>
      </w:pPr>
      <w:r w:rsidRPr="000670FE">
        <w:t>19)</w:t>
      </w:r>
      <w:r w:rsidRPr="000670FE">
        <w:tab/>
        <w:t>shall include the following in a Contact header field:</w:t>
      </w:r>
    </w:p>
    <w:p w14:paraId="0D987EC6" w14:textId="77777777" w:rsidR="00784A32" w:rsidRPr="000670FE" w:rsidRDefault="00784A32" w:rsidP="00784A32">
      <w:pPr>
        <w:pStyle w:val="B2"/>
      </w:pPr>
      <w:r w:rsidRPr="000670FE">
        <w:t>a)</w:t>
      </w:r>
      <w:r w:rsidRPr="000670FE">
        <w:tab/>
        <w:t>the g.3gpp.mcvideo media feature tag;</w:t>
      </w:r>
    </w:p>
    <w:p w14:paraId="2E442E06" w14:textId="77777777" w:rsidR="00784A32" w:rsidRPr="000670FE" w:rsidRDefault="00784A32" w:rsidP="00784A32">
      <w:pPr>
        <w:pStyle w:val="B2"/>
      </w:pPr>
      <w:r w:rsidRPr="000670FE">
        <w:t>b)</w:t>
      </w:r>
      <w:r w:rsidRPr="000670FE">
        <w:tab/>
        <w:t>the g.3gpp.icsi-ref media feature tag containing the value of "urn:urn-7:3gpp-service.ims.icsi.mcvideo";</w:t>
      </w:r>
    </w:p>
    <w:p w14:paraId="08A66996" w14:textId="77777777" w:rsidR="00784A32" w:rsidRPr="000670FE" w:rsidRDefault="00784A32" w:rsidP="00784A32">
      <w:pPr>
        <w:pStyle w:val="B2"/>
      </w:pPr>
      <w:r w:rsidRPr="000670FE">
        <w:t>c)</w:t>
      </w:r>
      <w:r w:rsidRPr="000670FE">
        <w:tab/>
        <w:t>the MCVideo session identity; and</w:t>
      </w:r>
    </w:p>
    <w:p w14:paraId="732D44F4" w14:textId="77777777" w:rsidR="00784A32" w:rsidRPr="000670FE" w:rsidRDefault="00784A32" w:rsidP="00784A32">
      <w:pPr>
        <w:pStyle w:val="B2"/>
      </w:pPr>
      <w:r w:rsidRPr="000670FE">
        <w:t>d)</w:t>
      </w:r>
      <w:r w:rsidRPr="000670FE">
        <w:tab/>
        <w:t>the media feature tag isfocus;</w:t>
      </w:r>
    </w:p>
    <w:p w14:paraId="2ABB3DF3" w14:textId="77777777" w:rsidR="00784A32" w:rsidRPr="000670FE" w:rsidRDefault="00784A32" w:rsidP="00784A32">
      <w:pPr>
        <w:pStyle w:val="B1"/>
      </w:pPr>
      <w:r w:rsidRPr="000670FE">
        <w:t>20)</w:t>
      </w:r>
      <w:r w:rsidRPr="000670FE">
        <w:tab/>
        <w:t>shall include the "tdialog" option tag in a Supported header field according to IETF RFC 4538 [</w:t>
      </w:r>
      <w:r w:rsidRPr="000670FE">
        <w:rPr>
          <w:lang w:eastAsia="zh-CN"/>
        </w:rPr>
        <w:t>32</w:t>
      </w:r>
      <w:r w:rsidRPr="000670FE">
        <w:t>];</w:t>
      </w:r>
    </w:p>
    <w:p w14:paraId="6C44701C" w14:textId="77777777" w:rsidR="00784A32" w:rsidRPr="000670FE" w:rsidRDefault="00784A32" w:rsidP="00784A32">
      <w:pPr>
        <w:pStyle w:val="B1"/>
      </w:pPr>
      <w:r w:rsidRPr="000670FE">
        <w:t>21)</w:t>
      </w:r>
      <w:r w:rsidRPr="000670FE">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0670FE">
        <w:rPr>
          <w:lang w:eastAsia="zh-CN"/>
        </w:rPr>
        <w:t>4.4</w:t>
      </w:r>
      <w:r w:rsidRPr="000670FE">
        <w:t>;</w:t>
      </w:r>
    </w:p>
    <w:p w14:paraId="188DE466" w14:textId="77777777" w:rsidR="00784A32" w:rsidRPr="000670FE" w:rsidRDefault="00784A32" w:rsidP="00784A32">
      <w:pPr>
        <w:pStyle w:val="B1"/>
      </w:pPr>
      <w:r w:rsidRPr="000670FE">
        <w:t>22)</w:t>
      </w:r>
      <w:r w:rsidRPr="000670FE">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167FEB35"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0670FE" w:rsidRDefault="00784A32" w:rsidP="00784A32">
      <w:pPr>
        <w:pStyle w:val="B1"/>
      </w:pPr>
      <w:r w:rsidRPr="000670FE">
        <w:t>23)</w:t>
      </w:r>
      <w:r w:rsidRPr="000670FE">
        <w:tab/>
        <w:t>shall interact with media plane as specified in 3GPP TS 24.581 [</w:t>
      </w:r>
      <w:r w:rsidRPr="000670FE">
        <w:rPr>
          <w:lang w:eastAsia="zh-CN"/>
        </w:rPr>
        <w:t>5</w:t>
      </w:r>
      <w:r w:rsidRPr="000670FE">
        <w:t>];</w:t>
      </w:r>
    </w:p>
    <w:p w14:paraId="7486F0BA" w14:textId="77777777" w:rsidR="00784A32" w:rsidRPr="000670FE" w:rsidRDefault="00784A32" w:rsidP="00784A32">
      <w:pPr>
        <w:pStyle w:val="B1"/>
      </w:pPr>
      <w:r w:rsidRPr="000670FE">
        <w:t>24)</w:t>
      </w:r>
      <w:r w:rsidRPr="000670FE">
        <w:tab/>
        <w:t>shall send the SIP 200 (OK) response to the MCVideo client according to 3GPP TS 24.229 [</w:t>
      </w:r>
      <w:r w:rsidRPr="000670FE">
        <w:rPr>
          <w:lang w:eastAsia="zh-CN"/>
        </w:rPr>
        <w:t>11</w:t>
      </w:r>
      <w:r w:rsidRPr="000670FE">
        <w:t>]; and</w:t>
      </w:r>
    </w:p>
    <w:p w14:paraId="77CE1670" w14:textId="77777777" w:rsidR="00784A32" w:rsidRPr="000670FE" w:rsidRDefault="00784A32" w:rsidP="00784A32">
      <w:pPr>
        <w:pStyle w:val="B1"/>
      </w:pPr>
      <w:r w:rsidRPr="000670FE">
        <w:t>25)</w:t>
      </w:r>
      <w:r w:rsidRPr="000670FE">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0670FE">
        <w:rPr>
          <w:lang w:eastAsia="zh-CN"/>
        </w:rPr>
        <w:t xml:space="preserve"> 9</w:t>
      </w:r>
      <w:r w:rsidRPr="000670FE">
        <w:t>.</w:t>
      </w:r>
      <w:r w:rsidRPr="000670FE">
        <w:rPr>
          <w:lang w:eastAsia="zh-CN"/>
        </w:rPr>
        <w:t>2</w:t>
      </w:r>
      <w:r w:rsidRPr="000670FE">
        <w:t>.3.4.2.</w:t>
      </w:r>
    </w:p>
    <w:p w14:paraId="383FC518"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0178EDAF" w14:textId="77777777" w:rsidR="00784A32" w:rsidRPr="000670FE" w:rsidRDefault="00784A32" w:rsidP="00784A32">
      <w:r w:rsidRPr="000670FE">
        <w:t>[TS 24.281, clause 9.2.2.4.1.2]</w:t>
      </w:r>
    </w:p>
    <w:p w14:paraId="1742FC63" w14:textId="77777777" w:rsidR="00784A32" w:rsidRPr="000670FE" w:rsidRDefault="00784A32" w:rsidP="00784A32">
      <w:r w:rsidRPr="000670FE">
        <w:t>In the procedures in this subclause:</w:t>
      </w:r>
    </w:p>
    <w:p w14:paraId="7FD92313" w14:textId="77777777" w:rsidR="00784A32" w:rsidRPr="000670FE" w:rsidRDefault="00784A32" w:rsidP="00784A32">
      <w:pPr>
        <w:pStyle w:val="B1"/>
      </w:pPr>
      <w:r w:rsidRPr="000670FE">
        <w:t>1)</w:t>
      </w:r>
      <w:r w:rsidRPr="000670FE">
        <w:tab/>
        <w:t>emergency indication in an incoming SIP re-INVITE request refers to the &lt;emergency-ind&gt; element of the application/vnd.3gpp.mcvideo-info+xml MIME body; and</w:t>
      </w:r>
    </w:p>
    <w:p w14:paraId="482395B0" w14:textId="77777777" w:rsidR="00784A32" w:rsidRPr="000670FE" w:rsidRDefault="00784A32" w:rsidP="00784A32">
      <w:pPr>
        <w:pStyle w:val="B1"/>
      </w:pPr>
      <w:r w:rsidRPr="000670FE">
        <w:rPr>
          <w:rStyle w:val="B1Char2"/>
        </w:rPr>
        <w:t>2)</w:t>
      </w:r>
      <w:r w:rsidRPr="000670FE">
        <w:rPr>
          <w:rStyle w:val="B1Char2"/>
        </w:rPr>
        <w:tab/>
        <w:t>imminent peril indication in an incoming SIP re-INVITE request refers to the &lt;imminentperil-ind&gt; element of the</w:t>
      </w:r>
      <w:r w:rsidRPr="000670FE">
        <w:t xml:space="preserve"> application/vnd.3gpp.mcvideo-info+xml MIME body.</w:t>
      </w:r>
    </w:p>
    <w:p w14:paraId="183253E3" w14:textId="77777777" w:rsidR="00784A32" w:rsidRPr="000670FE" w:rsidRDefault="00784A32" w:rsidP="00784A32">
      <w:r w:rsidRPr="000670FE">
        <w:t>Upon receipt of a SIP re-INVITE request for an MCVideo session identity identifying a chat MCVideo group session, the controlling MCVideo function:</w:t>
      </w:r>
    </w:p>
    <w:p w14:paraId="5DC8E1DC" w14:textId="77777777" w:rsidR="00784A32" w:rsidRPr="000670FE" w:rsidRDefault="00784A32" w:rsidP="00784A32">
      <w:pPr>
        <w:pStyle w:val="B1"/>
      </w:pPr>
      <w:r w:rsidRPr="000670FE">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7E8DB02D" w14:textId="77777777" w:rsidR="00784A32" w:rsidRPr="000670FE" w:rsidRDefault="00784A32" w:rsidP="00784A32">
      <w:pPr>
        <w:pStyle w:val="NO"/>
      </w:pPr>
      <w:r w:rsidRPr="000670FE">
        <w:t>NOTE 1:</w:t>
      </w:r>
      <w:r w:rsidRPr="000670FE">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0670FE" w:rsidRDefault="00784A32" w:rsidP="00784A32">
      <w:pPr>
        <w:pStyle w:val="B1"/>
      </w:pPr>
      <w:r w:rsidRPr="000670FE">
        <w:t>2)</w:t>
      </w:r>
      <w:r w:rsidRPr="000670FE">
        <w:tab/>
        <w:t>if the received SIP re-INVITE request includes an application/vnd.3gpp.mcvideo-info+xml MIME body with an &lt;emergency-ind&gt; element included or an &lt;imminentperil-ind&gt; element included, shall validate the request as described in subclause 6.3.3.1.17;</w:t>
      </w:r>
    </w:p>
    <w:p w14:paraId="26891638" w14:textId="77777777" w:rsidR="00784A32" w:rsidRPr="000670FE" w:rsidRDefault="00784A32" w:rsidP="00784A32">
      <w:pPr>
        <w:pStyle w:val="B1"/>
      </w:pPr>
      <w:r w:rsidRPr="000670FE">
        <w:t>3)</w:t>
      </w:r>
      <w:r w:rsidRPr="000670FE">
        <w:tab/>
        <w:t>if the SIP re-INVITE request contains an unauthorized request for an MCVideo emergency call as determined by subclause 6.3.3.1.13.2:</w:t>
      </w:r>
    </w:p>
    <w:p w14:paraId="742617D7" w14:textId="77777777" w:rsidR="00784A32" w:rsidRPr="000670FE" w:rsidRDefault="00784A32" w:rsidP="00784A32">
      <w:pPr>
        <w:pStyle w:val="B2"/>
      </w:pPr>
      <w:r w:rsidRPr="000670FE">
        <w:t>a)</w:t>
      </w:r>
      <w:r w:rsidRPr="000670FE">
        <w:tab/>
        <w:t>shall reject the SIP re-INVITE request with a SIP 403 (Forbidden) response as specified in subclause</w:t>
      </w:r>
      <w:r w:rsidRPr="000670FE">
        <w:rPr>
          <w:lang w:eastAsia="zh-CN"/>
        </w:rPr>
        <w:t> </w:t>
      </w:r>
      <w:r w:rsidRPr="000670FE">
        <w:t>6.3.3.1.14; and</w:t>
      </w:r>
    </w:p>
    <w:p w14:paraId="746D8777"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28F2E3E2" w14:textId="77777777" w:rsidR="00784A32" w:rsidRPr="000670FE" w:rsidRDefault="00784A32" w:rsidP="00784A32">
      <w:pPr>
        <w:pStyle w:val="B1"/>
      </w:pPr>
      <w:r w:rsidRPr="000670FE">
        <w:t>4)</w:t>
      </w:r>
      <w:r w:rsidRPr="000670FE">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091D0E20" w14:textId="77777777" w:rsidR="00784A32" w:rsidRPr="000670FE" w:rsidRDefault="00784A32" w:rsidP="00784A32">
      <w:pPr>
        <w:pStyle w:val="B2"/>
      </w:pPr>
      <w:r w:rsidRPr="000670FE">
        <w:t>a)</w:t>
      </w:r>
      <w:r w:rsidRPr="000670FE">
        <w:tab/>
        <w:t>validate that the SIP re-INVITE request includes a Resource-Priority header field is populated correctly for an MCVideo emergency group call as specified in subclause 6.3.3.1.19, and if not:</w:t>
      </w:r>
    </w:p>
    <w:p w14:paraId="3AB39DDE" w14:textId="77777777" w:rsidR="00784A32" w:rsidRPr="000670FE" w:rsidRDefault="00784A32" w:rsidP="00784A32">
      <w:pPr>
        <w:pStyle w:val="B3"/>
      </w:pPr>
      <w:r w:rsidRPr="000670FE">
        <w:t>i)</w:t>
      </w:r>
      <w:r w:rsidRPr="000670FE">
        <w:tab/>
        <w:t>shall perform the actions specified in subclause 6.3.3.1.8; and</w:t>
      </w:r>
    </w:p>
    <w:p w14:paraId="17BC28FD"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287D357F" w14:textId="77777777" w:rsidR="00784A32" w:rsidRPr="000670FE" w:rsidRDefault="00784A32" w:rsidP="00784A32">
      <w:pPr>
        <w:pStyle w:val="NO"/>
      </w:pPr>
      <w:r w:rsidRPr="000670FE">
        <w:t>NOTE 2:</w:t>
      </w:r>
      <w:r w:rsidRPr="000670FE">
        <w:tab/>
        <w:t>Verify that the Resource-Priority header is included and properly populated for both ongoing and newly-entered in-progress emergency states of the specified group.</w:t>
      </w:r>
    </w:p>
    <w:p w14:paraId="667A1CD4" w14:textId="77777777" w:rsidR="00784A32" w:rsidRPr="000670FE" w:rsidRDefault="00784A32" w:rsidP="00784A32">
      <w:pPr>
        <w:pStyle w:val="B2"/>
      </w:pPr>
      <w:r w:rsidRPr="000670FE">
        <w:t>b)</w:t>
      </w:r>
      <w:r w:rsidRPr="000670FE">
        <w:tab/>
        <w:t>if the in-progress emergency state of the group is set to a value of "true" and this MCVideo user is indicating a new emergency indication:</w:t>
      </w:r>
    </w:p>
    <w:p w14:paraId="75B0ED18" w14:textId="77777777" w:rsidR="00784A32" w:rsidRPr="000670FE" w:rsidRDefault="00784A32" w:rsidP="00784A32">
      <w:pPr>
        <w:pStyle w:val="B3"/>
      </w:pPr>
      <w:r w:rsidRPr="000670FE">
        <w:t>i)</w:t>
      </w:r>
      <w:r w:rsidRPr="000670FE">
        <w:tab/>
        <w:t>shall cache the MCVideo ID of the MCVideo user that has initiated an MCVideo emergency call;</w:t>
      </w:r>
    </w:p>
    <w:p w14:paraId="1F84AA21" w14:textId="77777777" w:rsidR="00784A32" w:rsidRPr="000670FE" w:rsidRDefault="00784A32" w:rsidP="00784A32">
      <w:pPr>
        <w:pStyle w:val="B3"/>
      </w:pPr>
      <w:r w:rsidRPr="000670FE">
        <w:t>ii)</w:t>
      </w:r>
      <w:r w:rsidRPr="000670FE">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0670FE" w:rsidRDefault="00784A32" w:rsidP="00784A32">
      <w:pPr>
        <w:pStyle w:val="B3"/>
      </w:pPr>
      <w:r w:rsidRPr="000670FE">
        <w:t>iii)</w:t>
      </w:r>
      <w:r w:rsidRPr="000670FE">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0670FE" w:rsidRDefault="00784A32" w:rsidP="00784A32">
      <w:pPr>
        <w:pStyle w:val="B4"/>
      </w:pPr>
      <w:r w:rsidRPr="000670FE">
        <w:t>A)</w:t>
      </w:r>
      <w:r w:rsidRPr="000670FE">
        <w:tab/>
        <w:t>set the &lt;emergency-ind&gt; element of the application/vnd.3gpp.mcvideo-info+xml MIME body to a value of "true";</w:t>
      </w:r>
    </w:p>
    <w:p w14:paraId="6B8EEA03" w14:textId="77777777" w:rsidR="00784A32" w:rsidRPr="000670FE" w:rsidRDefault="00784A32" w:rsidP="00784A32">
      <w:pPr>
        <w:pStyle w:val="B4"/>
      </w:pPr>
      <w:r w:rsidRPr="000670FE">
        <w:t>B)</w:t>
      </w:r>
      <w:r w:rsidRPr="000670FE">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0670FE" w:rsidRDefault="00784A32" w:rsidP="00784A32">
      <w:pPr>
        <w:pStyle w:val="B4"/>
      </w:pPr>
      <w:r w:rsidRPr="000670FE">
        <w:t>C)</w:t>
      </w:r>
      <w:r w:rsidRPr="000670FE">
        <w:tab/>
        <w:t>send the SIP MESSAGE request as specified in 3GPP TS 24.229 [</w:t>
      </w:r>
      <w:r w:rsidRPr="000670FE">
        <w:rPr>
          <w:lang w:eastAsia="zh-CN"/>
        </w:rPr>
        <w:t>11</w:t>
      </w:r>
      <w:r w:rsidRPr="000670FE">
        <w:t>]; and</w:t>
      </w:r>
    </w:p>
    <w:p w14:paraId="755BA596" w14:textId="77777777" w:rsidR="00784A32" w:rsidRPr="000670FE" w:rsidRDefault="00784A32" w:rsidP="00784A32">
      <w:pPr>
        <w:pStyle w:val="B2"/>
      </w:pPr>
      <w:r w:rsidRPr="000670FE">
        <w:t>c)</w:t>
      </w:r>
      <w:r w:rsidRPr="000670FE">
        <w:tab/>
        <w:t>if the in-progress emergency state of the group is set to a value of "false":</w:t>
      </w:r>
    </w:p>
    <w:p w14:paraId="57EC5B22" w14:textId="77777777" w:rsidR="00784A32" w:rsidRPr="000670FE" w:rsidRDefault="00784A32" w:rsidP="00784A32">
      <w:pPr>
        <w:pStyle w:val="B3"/>
      </w:pPr>
      <w:r w:rsidRPr="000670FE">
        <w:t>i)</w:t>
      </w:r>
      <w:r w:rsidRPr="000670FE">
        <w:tab/>
        <w:t>shall set the value of the in-progress emergency state of the group to "true";</w:t>
      </w:r>
    </w:p>
    <w:p w14:paraId="21711A12" w14:textId="77777777" w:rsidR="00784A32" w:rsidRPr="000670FE" w:rsidRDefault="00784A32" w:rsidP="00784A32">
      <w:pPr>
        <w:pStyle w:val="B3"/>
      </w:pPr>
      <w:r w:rsidRPr="000670FE">
        <w:t>ii)</w:t>
      </w:r>
      <w:r w:rsidRPr="000670FE">
        <w:tab/>
        <w:t>shall cache the MCVideo ID of the MCVideo user that has initiated an MCVideo emergency call;</w:t>
      </w:r>
    </w:p>
    <w:p w14:paraId="0B01DB8A" w14:textId="77777777" w:rsidR="00784A32" w:rsidRPr="000670FE" w:rsidRDefault="00784A32" w:rsidP="00784A32">
      <w:pPr>
        <w:pStyle w:val="B3"/>
      </w:pPr>
      <w:r w:rsidRPr="000670FE">
        <w:t>iii)</w:t>
      </w:r>
      <w:r w:rsidRPr="000670FE">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0670FE" w:rsidRDefault="00784A32" w:rsidP="00784A32">
      <w:pPr>
        <w:pStyle w:val="B3"/>
      </w:pPr>
      <w:r w:rsidRPr="000670FE">
        <w:t>iv)</w:t>
      </w:r>
      <w:r w:rsidRPr="000670FE">
        <w:tab/>
        <w:t>shall start timer TNG2 (in-progress emergency group call timer) and handle its expiry as specified in subclause 6.3.3.1.16;</w:t>
      </w:r>
    </w:p>
    <w:p w14:paraId="54AB8CE0" w14:textId="77777777" w:rsidR="00784A32" w:rsidRPr="000670FE" w:rsidRDefault="00784A32" w:rsidP="00784A32">
      <w:pPr>
        <w:pStyle w:val="B3"/>
      </w:pPr>
      <w:r w:rsidRPr="000670FE">
        <w:t>v)</w:t>
      </w:r>
      <w:r w:rsidRPr="000670FE">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0670FE" w:rsidRDefault="00784A32" w:rsidP="00784A32">
      <w:pPr>
        <w:pStyle w:val="B4"/>
      </w:pPr>
      <w:r w:rsidRPr="000670FE">
        <w:t>A)</w:t>
      </w:r>
      <w:r w:rsidRPr="000670FE">
        <w:tab/>
        <w:t>for each affiliated and joined member shall send the SIP re-INVITE request towards the MCVideo client as specified in 3GPP TS 24.229 [</w:t>
      </w:r>
      <w:r w:rsidRPr="000670FE">
        <w:rPr>
          <w:lang w:eastAsia="zh-CN"/>
        </w:rPr>
        <w:t>11</w:t>
      </w:r>
      <w:r w:rsidRPr="000670FE">
        <w:t>]; and</w:t>
      </w:r>
    </w:p>
    <w:p w14:paraId="74C6D04E" w14:textId="77777777" w:rsidR="00784A32" w:rsidRPr="000670FE" w:rsidRDefault="00784A32" w:rsidP="00784A32">
      <w:pPr>
        <w:pStyle w:val="B4"/>
      </w:pPr>
      <w:r w:rsidRPr="000670FE">
        <w:t>B)</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0A322950" w14:textId="77777777" w:rsidR="00784A32" w:rsidRPr="000670FE" w:rsidRDefault="00784A32" w:rsidP="00784A32">
      <w:pPr>
        <w:pStyle w:val="B3"/>
      </w:pPr>
      <w:r w:rsidRPr="000670FE">
        <w:t>vi)</w:t>
      </w:r>
      <w:r w:rsidRPr="000670FE">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40A3C0FE"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652F9954" w14:textId="77777777" w:rsidR="00784A32" w:rsidRPr="000670FE" w:rsidRDefault="00784A32" w:rsidP="00784A32">
      <w:pPr>
        <w:pStyle w:val="B3"/>
      </w:pPr>
      <w:r w:rsidRPr="000670FE">
        <w:t>vii)</w:t>
      </w:r>
      <w:r w:rsidRPr="000670FE">
        <w:tab/>
        <w:t>if the in-progress imminent peril state of the group is set to a value of "true", shall set it to a value of "false";</w:t>
      </w:r>
    </w:p>
    <w:p w14:paraId="6E1A092C" w14:textId="77777777" w:rsidR="00784A32" w:rsidRPr="000670FE" w:rsidRDefault="00784A32" w:rsidP="00784A32">
      <w:pPr>
        <w:pStyle w:val="B1"/>
      </w:pPr>
      <w:r w:rsidRPr="000670FE">
        <w:t>5)</w:t>
      </w:r>
      <w:r w:rsidRPr="000670FE">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77DEDF22" w14:textId="77777777" w:rsidR="00784A32" w:rsidRPr="000670FE" w:rsidRDefault="00784A32" w:rsidP="00784A32">
      <w:pPr>
        <w:pStyle w:val="B2"/>
      </w:pPr>
      <w:r w:rsidRPr="000670FE">
        <w:t>a)</w:t>
      </w:r>
      <w:r w:rsidRPr="000670FE">
        <w:tab/>
        <w:t>shall reject the SIP re-INVITE request with a SIP 403 (Forbidden) response;</w:t>
      </w:r>
    </w:p>
    <w:p w14:paraId="3C2308D3" w14:textId="77777777" w:rsidR="00784A32" w:rsidRPr="000670FE" w:rsidRDefault="00784A32" w:rsidP="00784A32">
      <w:pPr>
        <w:pStyle w:val="B2"/>
      </w:pPr>
      <w:r w:rsidRPr="000670FE">
        <w:t>b)</w:t>
      </w:r>
      <w:r w:rsidRPr="000670FE">
        <w:tab/>
        <w:t>shall include in the SIP 403 (Forbidden) response an application/vnd.3gpp.mcvideo-info+xml MIME body as specified in annex F.1 with an &lt;emergency-ind&gt; element set to a value of "true";</w:t>
      </w:r>
    </w:p>
    <w:p w14:paraId="271648AB" w14:textId="77777777" w:rsidR="00784A32" w:rsidRPr="000670FE" w:rsidRDefault="00784A32" w:rsidP="00784A32">
      <w:pPr>
        <w:pStyle w:val="B2"/>
      </w:pPr>
      <w:r w:rsidRPr="000670FE">
        <w:t>c)</w:t>
      </w:r>
      <w:r w:rsidRPr="000670FE">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1CEE7C93" w14:textId="77777777" w:rsidR="00784A32" w:rsidRPr="000670FE" w:rsidRDefault="00784A32" w:rsidP="00784A32">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042DCC94" w14:textId="77777777" w:rsidR="00784A32" w:rsidRPr="000670FE" w:rsidRDefault="00784A32" w:rsidP="00784A32">
      <w:pPr>
        <w:pStyle w:val="B1"/>
      </w:pPr>
      <w:r w:rsidRPr="000670FE">
        <w:t>6)</w:t>
      </w:r>
      <w:r w:rsidRPr="000670FE">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0670FE" w:rsidRDefault="00784A32" w:rsidP="00784A32">
      <w:pPr>
        <w:pStyle w:val="B2"/>
      </w:pPr>
      <w:r w:rsidRPr="000670FE">
        <w:t>a)</w:t>
      </w:r>
      <w:r w:rsidRPr="000670FE">
        <w:tab/>
        <w:t>validate that the SIP re-INVITE request includes a Resource-Priority header field is populated correctly for a normal priority MCVideo group call as specified in subclause 6.3.3.1.19, and if not:</w:t>
      </w:r>
    </w:p>
    <w:p w14:paraId="6D604039" w14:textId="77777777" w:rsidR="00784A32" w:rsidRPr="000670FE" w:rsidRDefault="00784A32" w:rsidP="00784A32">
      <w:pPr>
        <w:pStyle w:val="B3"/>
      </w:pPr>
      <w:r w:rsidRPr="000670FE">
        <w:t>i)</w:t>
      </w:r>
      <w:r w:rsidRPr="000670FE">
        <w:tab/>
        <w:t>shall perform the actions specified in subclause 6.3.3.1.8; and</w:t>
      </w:r>
    </w:p>
    <w:p w14:paraId="208CB57B"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511B0361" w14:textId="77777777" w:rsidR="00784A32" w:rsidRPr="000670FE" w:rsidRDefault="00784A32" w:rsidP="00784A32">
      <w:pPr>
        <w:pStyle w:val="NO"/>
      </w:pPr>
      <w:r w:rsidRPr="000670FE">
        <w:t>NOTE 3:</w:t>
      </w:r>
      <w:r w:rsidRPr="000670FE">
        <w:tab/>
        <w:t>Verify that the Resource-Priority header is included and properly populated for an in-progress emergency state cancellation of the specified group.</w:t>
      </w:r>
    </w:p>
    <w:p w14:paraId="145D75F6" w14:textId="77777777" w:rsidR="00784A32" w:rsidRPr="000670FE" w:rsidRDefault="00784A32" w:rsidP="00784A32">
      <w:pPr>
        <w:pStyle w:val="B2"/>
      </w:pPr>
      <w:r w:rsidRPr="000670FE">
        <w:t>b)</w:t>
      </w:r>
      <w:r w:rsidRPr="000670FE">
        <w:tab/>
        <w:t>shall set the in-progress emergency group state of the group to a value of "false";</w:t>
      </w:r>
    </w:p>
    <w:p w14:paraId="60830A0C" w14:textId="77777777" w:rsidR="00784A32" w:rsidRPr="000670FE" w:rsidRDefault="00784A32" w:rsidP="00784A32">
      <w:pPr>
        <w:pStyle w:val="B2"/>
      </w:pPr>
      <w:r w:rsidRPr="000670FE">
        <w:t>c)</w:t>
      </w:r>
      <w:r w:rsidRPr="000670FE">
        <w:tab/>
        <w:t>shall clear the cache of the MCVideo ID of the MCVideo user identified by the &lt;originated-by&gt; element as having an outstanding MCVideo emergency group call;</w:t>
      </w:r>
    </w:p>
    <w:p w14:paraId="1E256A98" w14:textId="77777777" w:rsidR="00784A32" w:rsidRPr="000670FE" w:rsidRDefault="00784A32" w:rsidP="00784A32">
      <w:pPr>
        <w:pStyle w:val="B2"/>
      </w:pPr>
      <w:r w:rsidRPr="000670FE">
        <w:t>d)</w:t>
      </w:r>
      <w:r w:rsidRPr="000670FE">
        <w:tab/>
        <w:t>if an &lt;alert-ind&gt;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0670FE" w:rsidRDefault="00784A32" w:rsidP="00784A32">
      <w:pPr>
        <w:pStyle w:val="B3"/>
      </w:pPr>
      <w:r w:rsidRPr="000670FE">
        <w:t>i)</w:t>
      </w:r>
      <w:r w:rsidRPr="000670FE">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0670FE" w:rsidRDefault="00784A32" w:rsidP="00784A32">
      <w:pPr>
        <w:pStyle w:val="B3"/>
      </w:pPr>
      <w:r w:rsidRPr="000670FE">
        <w:rPr>
          <w:lang w:eastAsia="x-none"/>
        </w:rPr>
        <w:t>ii)</w:t>
      </w:r>
      <w:r w:rsidRPr="000670FE">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5D2C49AA" w14:textId="77777777" w:rsidR="00784A32" w:rsidRPr="000670FE" w:rsidRDefault="00784A32" w:rsidP="00784A32">
      <w:pPr>
        <w:pStyle w:val="B2"/>
      </w:pPr>
      <w:r w:rsidRPr="000670FE">
        <w:t>e)</w:t>
      </w:r>
      <w:r w:rsidRPr="000670FE">
        <w:tab/>
        <w:t>shall generate SIP re-INVITE requests to the other affiliated and joined members of the MCVideo group as specified in subclause 6.3.3.1.6. The MCVideo controlling function:</w:t>
      </w:r>
    </w:p>
    <w:p w14:paraId="0712EBB5" w14:textId="77777777" w:rsidR="00784A32" w:rsidRPr="000670FE" w:rsidRDefault="00784A32" w:rsidP="00784A32">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7BE93646"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3CD40C1F" w14:textId="77777777" w:rsidR="00784A32" w:rsidRPr="000670FE" w:rsidRDefault="00784A32" w:rsidP="00784A32">
      <w:pPr>
        <w:pStyle w:val="NO"/>
      </w:pPr>
      <w:r w:rsidRPr="000670FE">
        <w:t>NOTE 4:</w:t>
      </w:r>
      <w:r w:rsidRPr="000670FE">
        <w:tab/>
        <w:t>Subclause </w:t>
      </w:r>
      <w:r w:rsidRPr="000670FE">
        <w:rPr>
          <w:lang w:eastAsia="zh-CN"/>
        </w:rPr>
        <w:t>6.3.3.1.5</w:t>
      </w:r>
      <w:r w:rsidRPr="000670FE">
        <w:t xml:space="preserve"> will inform the affiliated and joined members of the cancellation of the MCVideo group's in-progress emergency state and the cancellation of the MCVideo emergency alert if applicable.</w:t>
      </w:r>
    </w:p>
    <w:p w14:paraId="2DE1E24C" w14:textId="77777777" w:rsidR="00784A32" w:rsidRPr="000670FE" w:rsidRDefault="00784A32" w:rsidP="00784A32">
      <w:pPr>
        <w:pStyle w:val="B2"/>
      </w:pPr>
      <w:r w:rsidRPr="000670FE">
        <w:t>f)</w:t>
      </w:r>
      <w:r w:rsidRPr="000670FE">
        <w:tab/>
        <w:t>for each of the affiliated but not joined members of the group shall:</w:t>
      </w:r>
    </w:p>
    <w:p w14:paraId="4DB339B4" w14:textId="77777777" w:rsidR="00784A32" w:rsidRPr="000670FE" w:rsidRDefault="00784A32" w:rsidP="00784A32">
      <w:pPr>
        <w:pStyle w:val="B3"/>
      </w:pPr>
      <w:r w:rsidRPr="000670FE">
        <w:t>i)</w:t>
      </w:r>
      <w:r w:rsidRPr="000670FE">
        <w:tab/>
        <w:t>generate a SIP MESSAGE request notification of the cancellation of the MCVideo user's emergency call as specified in subclause 6.3.3.1.11;</w:t>
      </w:r>
    </w:p>
    <w:p w14:paraId="6FB97BCA" w14:textId="77777777" w:rsidR="00784A32" w:rsidRPr="000670FE" w:rsidRDefault="00784A32" w:rsidP="00784A32">
      <w:pPr>
        <w:pStyle w:val="B3"/>
      </w:pPr>
      <w:r w:rsidRPr="000670FE">
        <w:t>ii)</w:t>
      </w:r>
      <w:r w:rsidRPr="000670FE">
        <w:tab/>
        <w:t>set the &lt;emergency-ind&gt; element of the application/vnd.3gpp.mcvideo-info+xml MIME body to a value of "false";</w:t>
      </w:r>
    </w:p>
    <w:p w14:paraId="39CEE693" w14:textId="77777777" w:rsidR="00784A32" w:rsidRPr="000670FE" w:rsidRDefault="00784A32" w:rsidP="00784A32">
      <w:pPr>
        <w:pStyle w:val="B3"/>
      </w:pPr>
      <w:r w:rsidRPr="000670FE">
        <w:t>iii)</w:t>
      </w:r>
      <w:r w:rsidRPr="000670FE">
        <w:tab/>
        <w:t>if indicated above in step d), set the &lt;alert-ind&gt; element of the application/vnd.3gpp.mcvideo-info+xml MIME body to a value of "false"; and</w:t>
      </w:r>
    </w:p>
    <w:p w14:paraId="51706859" w14:textId="77777777" w:rsidR="00784A32" w:rsidRPr="000670FE" w:rsidRDefault="00784A32" w:rsidP="00784A32">
      <w:pPr>
        <w:pStyle w:val="B3"/>
      </w:pPr>
      <w:r w:rsidRPr="000670FE">
        <w:t>iv)</w:t>
      </w:r>
      <w:r w:rsidRPr="000670FE">
        <w:tab/>
        <w:t>send the SIP MESSAGE request according to 3GPP TS 24.229 [</w:t>
      </w:r>
      <w:r w:rsidRPr="000670FE">
        <w:rPr>
          <w:lang w:eastAsia="zh-CN"/>
        </w:rPr>
        <w:t>11</w:t>
      </w:r>
      <w:r w:rsidRPr="000670FE">
        <w:t>];</w:t>
      </w:r>
    </w:p>
    <w:p w14:paraId="605FFB17" w14:textId="77777777" w:rsidR="00784A32" w:rsidRPr="000670FE" w:rsidRDefault="00784A32" w:rsidP="00784A32">
      <w:pPr>
        <w:pStyle w:val="B1"/>
      </w:pPr>
      <w:r w:rsidRPr="000670FE">
        <w:t>7)</w:t>
      </w:r>
      <w:r w:rsidRPr="000670FE">
        <w:tab/>
        <w:t>if a Resource-Priority header field is included in the SIP re-INVITE request:</w:t>
      </w:r>
    </w:p>
    <w:p w14:paraId="5D309C9C" w14:textId="77777777" w:rsidR="00784A32" w:rsidRPr="000670FE" w:rsidRDefault="00784A32" w:rsidP="00784A32">
      <w:pPr>
        <w:pStyle w:val="B2"/>
      </w:pPr>
      <w:r w:rsidRPr="000670FE">
        <w:t>a)</w:t>
      </w:r>
      <w:r w:rsidRPr="000670FE">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0670FE" w:rsidRDefault="00784A32" w:rsidP="00784A32">
      <w:pPr>
        <w:pStyle w:val="B2"/>
      </w:pPr>
      <w:r w:rsidRPr="000670FE">
        <w:t>b)</w:t>
      </w:r>
      <w:r w:rsidRPr="000670FE">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0670FE" w:rsidRDefault="00784A32" w:rsidP="00784A32">
      <w:pPr>
        <w:pStyle w:val="B1"/>
      </w:pPr>
      <w:r w:rsidRPr="000670FE">
        <w:t>8)</w:t>
      </w:r>
      <w:r w:rsidRPr="000670FE">
        <w:tab/>
        <w:t>if the received SIP re-INVITE request contains an imminent peril indication, shall perform the procedures specified in subclause</w:t>
      </w:r>
      <w:r w:rsidRPr="000670FE">
        <w:rPr>
          <w:lang w:eastAsia="zh-CN"/>
        </w:rPr>
        <w:t xml:space="preserve"> 9</w:t>
      </w:r>
      <w:r w:rsidRPr="000670FE">
        <w:t>.</w:t>
      </w:r>
      <w:r w:rsidRPr="000670FE">
        <w:rPr>
          <w:lang w:eastAsia="zh-CN"/>
        </w:rPr>
        <w:t>2</w:t>
      </w:r>
      <w:r w:rsidRPr="000670FE">
        <w:t>.2.4.1.3 and skip the rest of the steps;</w:t>
      </w:r>
    </w:p>
    <w:p w14:paraId="29886E03" w14:textId="77777777" w:rsidR="00784A32" w:rsidRPr="000670FE" w:rsidRDefault="00784A32" w:rsidP="00784A32">
      <w:pPr>
        <w:pStyle w:val="B1"/>
      </w:pPr>
      <w:r w:rsidRPr="000670FE">
        <w:t>9)</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6) a) i) above;</w:t>
      </w:r>
    </w:p>
    <w:p w14:paraId="71F13716" w14:textId="77777777" w:rsidR="00784A32" w:rsidRPr="000670FE" w:rsidRDefault="00784A32" w:rsidP="00784A32">
      <w:pPr>
        <w:pStyle w:val="B1"/>
      </w:pPr>
      <w:r w:rsidRPr="000670FE">
        <w:t>10)</w:t>
      </w:r>
      <w:r w:rsidRPr="000670FE">
        <w:tab/>
        <w:t>shall include the "tdialog" option tag in a Supported header field according to IETF RFC 4538 [</w:t>
      </w:r>
      <w:r w:rsidRPr="000670FE">
        <w:rPr>
          <w:lang w:eastAsia="zh-CN"/>
        </w:rPr>
        <w:t>32</w:t>
      </w:r>
      <w:r w:rsidRPr="000670FE">
        <w:t>];</w:t>
      </w:r>
    </w:p>
    <w:p w14:paraId="4DDB4A91" w14:textId="77777777" w:rsidR="00784A32" w:rsidRPr="000670FE" w:rsidRDefault="00784A32" w:rsidP="00784A32">
      <w:pPr>
        <w:pStyle w:val="B1"/>
      </w:pPr>
      <w:r w:rsidRPr="000670FE">
        <w:t>11)</w:t>
      </w:r>
      <w:r w:rsidRPr="000670FE">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0670FE">
        <w:rPr>
          <w:lang w:eastAsia="zh-CN"/>
        </w:rPr>
        <w:t>4.4</w:t>
      </w:r>
      <w:r w:rsidRPr="000670FE">
        <w:t>;</w:t>
      </w:r>
    </w:p>
    <w:p w14:paraId="70C87503" w14:textId="77777777" w:rsidR="00784A32" w:rsidRPr="000670FE" w:rsidRDefault="00784A32" w:rsidP="00784A32">
      <w:pPr>
        <w:pStyle w:val="B1"/>
      </w:pPr>
      <w:r w:rsidRPr="000670FE">
        <w:t>12)</w:t>
      </w:r>
      <w:r w:rsidRPr="000670FE">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0670FE">
        <w:rPr>
          <w:lang w:eastAsia="zh-CN"/>
        </w:rPr>
        <w:t>4.4</w:t>
      </w:r>
      <w:r w:rsidRPr="000670FE">
        <w:t>;</w:t>
      </w:r>
    </w:p>
    <w:p w14:paraId="553DFA36" w14:textId="77777777" w:rsidR="00784A32" w:rsidRPr="000670FE" w:rsidRDefault="00784A32" w:rsidP="00784A32">
      <w:pPr>
        <w:pStyle w:val="B1"/>
      </w:pPr>
      <w:r w:rsidRPr="000670FE">
        <w:t>13)</w:t>
      </w:r>
      <w:r w:rsidRPr="000670FE">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45B4C8DA"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0670FE" w:rsidRDefault="00784A32" w:rsidP="00784A32">
      <w:pPr>
        <w:pStyle w:val="B1"/>
      </w:pPr>
      <w:r w:rsidRPr="000670FE">
        <w:t>14)</w:t>
      </w:r>
      <w:r w:rsidRPr="000670FE">
        <w:tab/>
        <w:t>shall interact with media plane as specified in 3GPP TS 24.581 [</w:t>
      </w:r>
      <w:r w:rsidRPr="000670FE">
        <w:rPr>
          <w:lang w:eastAsia="zh-CN"/>
        </w:rPr>
        <w:t>5</w:t>
      </w:r>
      <w:r w:rsidRPr="000670FE">
        <w:t>]; and</w:t>
      </w:r>
    </w:p>
    <w:p w14:paraId="26282CDE" w14:textId="77777777" w:rsidR="00784A32" w:rsidRPr="000670FE" w:rsidRDefault="00784A32" w:rsidP="00784A32">
      <w:pPr>
        <w:pStyle w:val="B1"/>
      </w:pPr>
      <w:r w:rsidRPr="000670FE">
        <w:t>15)</w:t>
      </w:r>
      <w:r w:rsidRPr="000670FE">
        <w:tab/>
        <w:t>shall send the SIP 200 (OK) response towards the MCVideo client according to 3GPP TS 24.229 [</w:t>
      </w:r>
      <w:r w:rsidRPr="000670FE">
        <w:rPr>
          <w:lang w:eastAsia="zh-CN"/>
        </w:rPr>
        <w:t>11</w:t>
      </w:r>
      <w:r w:rsidRPr="000670FE">
        <w:t>].</w:t>
      </w:r>
    </w:p>
    <w:p w14:paraId="6E4E037B"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41E886C9" w14:textId="77777777" w:rsidR="00784A32" w:rsidRPr="000670FE" w:rsidRDefault="00784A32" w:rsidP="00784A32">
      <w:r w:rsidRPr="000670FE">
        <w:t>[TS 24.281, clause 9.2.2.4.1.3]</w:t>
      </w:r>
    </w:p>
    <w:p w14:paraId="1087A5AA" w14:textId="77777777" w:rsidR="00784A32" w:rsidRPr="000670FE" w:rsidRDefault="00784A32" w:rsidP="00784A32">
      <w:r w:rsidRPr="000670FE">
        <w:t>In the procedures in this subclause:</w:t>
      </w:r>
    </w:p>
    <w:p w14:paraId="3EEB19AA" w14:textId="77777777" w:rsidR="00784A32" w:rsidRPr="000670FE" w:rsidRDefault="00784A32" w:rsidP="00784A32">
      <w:pPr>
        <w:pStyle w:val="B1"/>
      </w:pPr>
      <w:r w:rsidRPr="000670FE">
        <w:t>1)</w:t>
      </w:r>
      <w:r w:rsidRPr="000670FE">
        <w:tab/>
        <w:t>imminent peril indication in an incoming SIP INVITE request refers to the &lt;imminentperil-ind&gt; element of the application/vnd.3gpp.mcvideo-info+xml MIME body.</w:t>
      </w:r>
    </w:p>
    <w:p w14:paraId="5C445D5B" w14:textId="77777777" w:rsidR="00784A32" w:rsidRPr="000670FE" w:rsidRDefault="00784A32" w:rsidP="00784A32">
      <w:r w:rsidRPr="000670FE">
        <w:t>When the controlling function receives a SIP re-INVITE request with and imminent peril indication, the controlling function:</w:t>
      </w:r>
    </w:p>
    <w:p w14:paraId="45BE5AA7" w14:textId="77777777" w:rsidR="00784A32" w:rsidRPr="000670FE" w:rsidRDefault="00784A32" w:rsidP="00784A32">
      <w:pPr>
        <w:pStyle w:val="B1"/>
      </w:pPr>
      <w:r w:rsidRPr="000670FE">
        <w:t>1)</w:t>
      </w:r>
      <w:r w:rsidRPr="000670FE">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0670FE" w:rsidRDefault="00784A32" w:rsidP="00784A32">
      <w:pPr>
        <w:pStyle w:val="B2"/>
      </w:pPr>
      <w:r w:rsidRPr="000670FE">
        <w:t>a)</w:t>
      </w:r>
      <w:r w:rsidRPr="000670FE">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089ED02D"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FA51142" w14:textId="77777777" w:rsidR="00784A32" w:rsidRPr="000670FE" w:rsidRDefault="00784A32" w:rsidP="00784A32">
      <w:pPr>
        <w:pStyle w:val="B1"/>
      </w:pPr>
      <w:r w:rsidRPr="000670FE">
        <w:t>2)</w:t>
      </w:r>
      <w:r w:rsidRPr="000670FE">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0670FE" w:rsidRDefault="00784A32" w:rsidP="00784A32">
      <w:pPr>
        <w:pStyle w:val="B2"/>
      </w:pPr>
      <w:r w:rsidRPr="000670FE">
        <w:t>a)</w:t>
      </w:r>
      <w:r w:rsidRPr="000670FE">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0670FE" w:rsidRDefault="00784A32" w:rsidP="00784A32">
      <w:pPr>
        <w:pStyle w:val="B3"/>
      </w:pPr>
      <w:r w:rsidRPr="000670FE">
        <w:t>i)</w:t>
      </w:r>
      <w:r w:rsidRPr="000670FE">
        <w:tab/>
        <w:t>perform the actions specified in subclause 6.3.3.1.8;</w:t>
      </w:r>
    </w:p>
    <w:p w14:paraId="5A24A67D" w14:textId="77777777" w:rsidR="00784A32" w:rsidRPr="000670FE" w:rsidRDefault="00784A32" w:rsidP="00784A32">
      <w:pPr>
        <w:pStyle w:val="B3"/>
      </w:pPr>
      <w:r w:rsidRPr="000670FE">
        <w:t>ii)</w:t>
      </w:r>
      <w:r w:rsidRPr="000670FE">
        <w:tab/>
        <w:t>send the SIP UPDATE request generated in subclause 6.3.3.1.8 towards the initiator of the SIP re-INVITE request according to 3GPP TS 24.229 [</w:t>
      </w:r>
      <w:r w:rsidRPr="000670FE">
        <w:rPr>
          <w:lang w:eastAsia="zh-CN"/>
        </w:rPr>
        <w:t>11</w:t>
      </w:r>
      <w:r w:rsidRPr="000670FE">
        <w:t>]; and</w:t>
      </w:r>
    </w:p>
    <w:p w14:paraId="4B13FEF9"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59297012" w14:textId="77777777" w:rsidR="00784A32" w:rsidRPr="000670FE" w:rsidRDefault="00784A32" w:rsidP="00784A32">
      <w:pPr>
        <w:pStyle w:val="NO"/>
      </w:pPr>
      <w:r w:rsidRPr="000670FE">
        <w:t>NOTE 3:</w:t>
      </w:r>
      <w:r w:rsidRPr="000670FE">
        <w:tab/>
        <w:t>Verify that the Resource-Priority header is included and properly populated for both ongoing and newly- entered in-progress imminent peril states of the specified group.</w:t>
      </w:r>
    </w:p>
    <w:p w14:paraId="25BD45AC" w14:textId="77777777" w:rsidR="00784A32" w:rsidRPr="000670FE" w:rsidRDefault="00784A32" w:rsidP="00784A32">
      <w:pPr>
        <w:pStyle w:val="B2"/>
      </w:pPr>
      <w:r w:rsidRPr="000670FE">
        <w:t>b)</w:t>
      </w:r>
      <w:r w:rsidRPr="000670FE">
        <w:tab/>
        <w:t>if the in-progress imminent peril state of the group is set to a value of "true" and this MCVideo user is indicating a new imminent peril indication:</w:t>
      </w:r>
    </w:p>
    <w:p w14:paraId="692696DF"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0876DC7B"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2F50AA3"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1DA5F2A6" w14:textId="77777777" w:rsidR="00784A32" w:rsidRPr="000670FE" w:rsidRDefault="00784A32" w:rsidP="00784A32">
      <w:pPr>
        <w:pStyle w:val="B3"/>
      </w:pPr>
      <w:r w:rsidRPr="000670FE">
        <w:t>ii)</w:t>
      </w:r>
      <w:r w:rsidRPr="000670FE">
        <w:tab/>
        <w:t>cache the information that this MCVideo user has initiated an MCVideo imminent peril call; and</w:t>
      </w:r>
    </w:p>
    <w:p w14:paraId="025A7F35" w14:textId="77777777" w:rsidR="00784A32" w:rsidRPr="000670FE" w:rsidRDefault="00784A32" w:rsidP="00784A32">
      <w:pPr>
        <w:pStyle w:val="B2"/>
      </w:pPr>
      <w:r w:rsidRPr="000670FE">
        <w:t>c)</w:t>
      </w:r>
      <w:r w:rsidRPr="000670FE">
        <w:tab/>
        <w:t>if the in-progress imminent peril state of the group is set to a value of "false":</w:t>
      </w:r>
    </w:p>
    <w:p w14:paraId="64CED0DE" w14:textId="77777777" w:rsidR="00784A32" w:rsidRPr="000670FE" w:rsidRDefault="00784A32" w:rsidP="00784A32">
      <w:pPr>
        <w:pStyle w:val="B3"/>
      </w:pPr>
      <w:r w:rsidRPr="000670FE">
        <w:t>i)</w:t>
      </w:r>
      <w:r w:rsidRPr="000670FE">
        <w:tab/>
        <w:t>shall set the value of the in-progress imminent peril state of the group to "true";</w:t>
      </w:r>
    </w:p>
    <w:p w14:paraId="6D2FD2D4" w14:textId="77777777" w:rsidR="00784A32" w:rsidRPr="000670FE" w:rsidRDefault="00784A32" w:rsidP="00784A32">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5EB7FB5C" w14:textId="77777777" w:rsidR="00784A32" w:rsidRPr="000670FE" w:rsidRDefault="00784A32" w:rsidP="00784A32">
      <w:pPr>
        <w:pStyle w:val="B3"/>
      </w:pPr>
      <w:r w:rsidRPr="000670FE">
        <w:t>iii)</w:t>
      </w:r>
      <w:r w:rsidRPr="000670FE">
        <w:tab/>
        <w:t>shall generate SIP INVITE requests for the MCVideo imminent peril group call to the affiliated but not joined members of the chat MCVideo group as specified in subclause 6.3.3.1.7;</w:t>
      </w:r>
    </w:p>
    <w:p w14:paraId="5332EB70"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637EFA8E"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195F15BF" w14:textId="77777777" w:rsidR="00784A32" w:rsidRPr="000670FE" w:rsidRDefault="00784A32" w:rsidP="00784A32">
      <w:pPr>
        <w:pStyle w:val="B3"/>
      </w:pPr>
      <w:r w:rsidRPr="000670FE">
        <w:t>iv)</w:t>
      </w:r>
      <w:r w:rsidRPr="000670FE">
        <w:tab/>
        <w:t>shall cache the information that this MCVideo user has initiated an MCVideo imminent peril call;</w:t>
      </w:r>
    </w:p>
    <w:p w14:paraId="6FD1F309" w14:textId="77777777" w:rsidR="00784A32" w:rsidRPr="000670FE" w:rsidRDefault="00784A32" w:rsidP="00784A32">
      <w:pPr>
        <w:pStyle w:val="B1"/>
      </w:pPr>
      <w:r w:rsidRPr="000670FE">
        <w:t>3)</w:t>
      </w:r>
      <w:r w:rsidRPr="000670FE">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659861" w14:textId="77777777" w:rsidR="00784A32" w:rsidRPr="000670FE" w:rsidRDefault="00784A32" w:rsidP="00784A32">
      <w:pPr>
        <w:pStyle w:val="B2"/>
      </w:pPr>
      <w:r w:rsidRPr="000670FE">
        <w:t>a)</w:t>
      </w:r>
      <w:r w:rsidRPr="000670FE">
        <w:tab/>
        <w:t>reject the SIP re-INVITE request with a SIP 403 (Forbidden) response to the SIP re-INVITE request; and</w:t>
      </w:r>
    </w:p>
    <w:p w14:paraId="2893A1AC" w14:textId="77777777" w:rsidR="00784A32" w:rsidRPr="000670FE" w:rsidRDefault="00784A32" w:rsidP="00784A32">
      <w:pPr>
        <w:pStyle w:val="B2"/>
      </w:pPr>
      <w:r w:rsidRPr="000670FE">
        <w:t>b)</w:t>
      </w:r>
      <w:r w:rsidRPr="000670FE">
        <w:tab/>
        <w:t>include in the SIP 403 (Forbidden) response:</w:t>
      </w:r>
    </w:p>
    <w:p w14:paraId="42AE148F" w14:textId="77777777" w:rsidR="00784A32" w:rsidRPr="000670FE" w:rsidRDefault="00784A32" w:rsidP="00784A32">
      <w:pPr>
        <w:pStyle w:val="B3"/>
      </w:pPr>
      <w:r w:rsidRPr="000670FE">
        <w:t>i)</w:t>
      </w:r>
      <w:r w:rsidRPr="000670FE">
        <w:tab/>
        <w:t>include in the SIP 403 (Forbidden) response an application/vnd.3gpp.mcvideo-info+xml MIME body as specified in Annex F.1 with the &lt;mcvideoinfo&gt; element containing the &lt;mcvideo-Params&gt; element with the &lt;imminentperil-ind&gt; element set to a value of "false";</w:t>
      </w:r>
    </w:p>
    <w:p w14:paraId="2B5779F5" w14:textId="77777777" w:rsidR="00784A32" w:rsidRPr="000670FE" w:rsidRDefault="00784A32" w:rsidP="00784A32">
      <w:pPr>
        <w:pStyle w:val="B3"/>
      </w:pPr>
      <w:r w:rsidRPr="000670FE">
        <w:t>ii) send the SIP 403 (Forbidden) response as specified in 3GPP TS 24.229 [</w:t>
      </w:r>
      <w:r w:rsidRPr="000670FE">
        <w:rPr>
          <w:lang w:eastAsia="zh-CN"/>
        </w:rPr>
        <w:t>11</w:t>
      </w:r>
      <w:r w:rsidRPr="000670FE">
        <w:t>]; and</w:t>
      </w:r>
    </w:p>
    <w:p w14:paraId="55EE74D5" w14:textId="77777777" w:rsidR="00784A32" w:rsidRPr="000670FE" w:rsidRDefault="00784A32" w:rsidP="00784A32">
      <w:pPr>
        <w:pStyle w:val="B3"/>
      </w:pPr>
      <w:r w:rsidRPr="000670FE">
        <w:t>iii) skip the rest of the steps;</w:t>
      </w:r>
    </w:p>
    <w:p w14:paraId="3804FE80" w14:textId="77777777" w:rsidR="00784A32" w:rsidRPr="000670FE" w:rsidRDefault="00784A32" w:rsidP="00784A32">
      <w:pPr>
        <w:pStyle w:val="B1"/>
      </w:pPr>
      <w:r w:rsidRPr="000670FE">
        <w:t>4)</w:t>
      </w:r>
      <w:r w:rsidRPr="000670FE">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0670FE" w:rsidRDefault="00784A32" w:rsidP="00784A32">
      <w:pPr>
        <w:pStyle w:val="B2"/>
      </w:pPr>
      <w:r w:rsidRPr="000670FE">
        <w:t>a)</w:t>
      </w:r>
      <w:r w:rsidRPr="000670FE">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0670FE" w:rsidRDefault="00784A32" w:rsidP="00784A32">
      <w:pPr>
        <w:pStyle w:val="B3"/>
      </w:pPr>
      <w:r w:rsidRPr="000670FE">
        <w:t>i)</w:t>
      </w:r>
      <w:r w:rsidRPr="000670FE">
        <w:tab/>
        <w:t>shall perform the actions specified in subclause 6.3.3.1.8; and</w:t>
      </w:r>
    </w:p>
    <w:p w14:paraId="464A8348"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339B2A36" w14:textId="77777777" w:rsidR="00784A32" w:rsidRPr="000670FE" w:rsidRDefault="00784A32" w:rsidP="00784A32">
      <w:pPr>
        <w:pStyle w:val="NO"/>
      </w:pPr>
      <w:r w:rsidRPr="000670FE">
        <w:t>NOTE 3:</w:t>
      </w:r>
      <w:r w:rsidRPr="000670FE">
        <w:tab/>
        <w:t>verify that the Resource-Priority header is included and properly populated for an in-progress emergency group state cancellation of the specified group.</w:t>
      </w:r>
    </w:p>
    <w:p w14:paraId="62AF3747" w14:textId="77777777" w:rsidR="00784A32" w:rsidRPr="000670FE" w:rsidRDefault="00784A32" w:rsidP="00784A32">
      <w:pPr>
        <w:pStyle w:val="B2"/>
      </w:pPr>
      <w:r w:rsidRPr="000670FE">
        <w:t>b)</w:t>
      </w:r>
      <w:r w:rsidRPr="000670FE">
        <w:tab/>
        <w:t>shall set the in-progress imminent peril state of the group to a value of "false";</w:t>
      </w:r>
    </w:p>
    <w:p w14:paraId="76E87A94" w14:textId="77777777" w:rsidR="00784A32" w:rsidRPr="000670FE" w:rsidRDefault="00784A32" w:rsidP="00784A32">
      <w:pPr>
        <w:pStyle w:val="B2"/>
      </w:pPr>
      <w:r w:rsidRPr="000670FE">
        <w:t>c)</w:t>
      </w:r>
      <w:r w:rsidRPr="000670FE">
        <w:tab/>
        <w:t>shall cache the information that this MCVideo user no longer has an outstanding MCVideo imminent peril group call;</w:t>
      </w:r>
    </w:p>
    <w:p w14:paraId="4FB36D29" w14:textId="77777777" w:rsidR="00784A32" w:rsidRPr="000670FE" w:rsidRDefault="00784A32" w:rsidP="00784A32">
      <w:pPr>
        <w:pStyle w:val="B2"/>
      </w:pPr>
      <w:r w:rsidRPr="000670FE">
        <w:t>d)</w:t>
      </w:r>
      <w:r w:rsidRPr="000670FE">
        <w:tab/>
        <w:t>shall generate SIP re-INVITES requests to the other affiliated and joined members of the MCVideo group as specified in subclause 6.3.3.1.15. The MCVideo controlling function:</w:t>
      </w:r>
    </w:p>
    <w:p w14:paraId="316F9F3A" w14:textId="77777777" w:rsidR="00784A32" w:rsidRPr="000670FE" w:rsidRDefault="00784A32" w:rsidP="00784A32">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223C4C0A"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7E3DD88C" w14:textId="77777777" w:rsidR="00784A32" w:rsidRPr="000670FE" w:rsidRDefault="00784A32" w:rsidP="00784A32">
      <w:pPr>
        <w:pStyle w:val="NO"/>
      </w:pPr>
      <w:r w:rsidRPr="000670FE">
        <w:t>NOTE 4:</w:t>
      </w:r>
      <w:r w:rsidRPr="000670FE">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0670FE" w:rsidRDefault="00784A32" w:rsidP="00784A32">
      <w:pPr>
        <w:pStyle w:val="B2"/>
      </w:pPr>
      <w:r w:rsidRPr="000670FE">
        <w:t>e)</w:t>
      </w:r>
      <w:r w:rsidRPr="000670FE">
        <w:tab/>
        <w:t>for each of the affiliated but not joined members of the group shall:</w:t>
      </w:r>
    </w:p>
    <w:p w14:paraId="6ECFF414" w14:textId="77777777" w:rsidR="00784A32" w:rsidRPr="000670FE" w:rsidRDefault="00784A32" w:rsidP="00784A32">
      <w:pPr>
        <w:pStyle w:val="B3"/>
      </w:pPr>
      <w:r w:rsidRPr="000670FE">
        <w:t>i)</w:t>
      </w:r>
      <w:r w:rsidRPr="000670FE">
        <w:tab/>
        <w:t>generate a SIP MESSAGE request notification of the cancellation of the MCVideo user's imminent peril call as specified in subclause 6.3.3.1.11;</w:t>
      </w:r>
    </w:p>
    <w:p w14:paraId="3AD3A0B2" w14:textId="77777777" w:rsidR="00784A32" w:rsidRPr="000670FE" w:rsidRDefault="00784A32" w:rsidP="00784A32">
      <w:pPr>
        <w:pStyle w:val="B3"/>
      </w:pPr>
      <w:r w:rsidRPr="000670FE">
        <w:t>ii)</w:t>
      </w:r>
      <w:r w:rsidRPr="000670FE">
        <w:tab/>
        <w:t>set the &lt;imminentperil-ind&gt; element of the application/vnd.3gpp.mcvideo-info+xml MIME body to a value of "false"; and</w:t>
      </w:r>
    </w:p>
    <w:p w14:paraId="63C8A933" w14:textId="77777777" w:rsidR="00784A32" w:rsidRPr="000670FE" w:rsidRDefault="00784A32" w:rsidP="00784A32">
      <w:pPr>
        <w:pStyle w:val="B3"/>
      </w:pPr>
      <w:r w:rsidRPr="000670FE">
        <w:t>iii)</w:t>
      </w:r>
      <w:r w:rsidRPr="000670FE">
        <w:tab/>
        <w:t>send the SIP MESSAGE request according to 3GPP TS 24.229 [</w:t>
      </w:r>
      <w:r w:rsidRPr="000670FE">
        <w:rPr>
          <w:lang w:eastAsia="zh-CN"/>
        </w:rPr>
        <w:t>11</w:t>
      </w:r>
      <w:r w:rsidRPr="000670FE">
        <w:t>];</w:t>
      </w:r>
    </w:p>
    <w:p w14:paraId="240FEFE2" w14:textId="77777777" w:rsidR="00784A32" w:rsidRPr="000670FE" w:rsidRDefault="00784A32" w:rsidP="00784A32">
      <w:pPr>
        <w:pStyle w:val="B1"/>
      </w:pPr>
      <w:r w:rsidRPr="000670FE">
        <w:t>5)</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2) or 4) above;</w:t>
      </w:r>
    </w:p>
    <w:p w14:paraId="1272693A" w14:textId="77777777" w:rsidR="00784A32" w:rsidRPr="000670FE" w:rsidRDefault="00784A32" w:rsidP="00784A32">
      <w:pPr>
        <w:pStyle w:val="B1"/>
      </w:pPr>
      <w:r w:rsidRPr="000670FE">
        <w:t>6)</w:t>
      </w:r>
      <w:r w:rsidRPr="000670FE">
        <w:tab/>
        <w:t>shall include the "norefersub" option tag in a Supported header field according to IETF RFC 4488 [</w:t>
      </w:r>
      <w:r w:rsidRPr="000670FE">
        <w:rPr>
          <w:lang w:eastAsia="zh-CN"/>
        </w:rPr>
        <w:t>31</w:t>
      </w:r>
      <w:r w:rsidRPr="000670FE">
        <w:t>];</w:t>
      </w:r>
    </w:p>
    <w:p w14:paraId="4A3B8B6B" w14:textId="77777777" w:rsidR="00784A32" w:rsidRPr="000670FE" w:rsidRDefault="00784A32" w:rsidP="00784A32">
      <w:pPr>
        <w:pStyle w:val="B1"/>
      </w:pPr>
      <w:r w:rsidRPr="000670FE">
        <w:t>7)</w:t>
      </w:r>
      <w:r w:rsidRPr="000670FE">
        <w:tab/>
        <w:t>shall include the "tdialog" option tag in a Supported header field according to IETF RFC 4538 [</w:t>
      </w:r>
      <w:r w:rsidRPr="000670FE">
        <w:rPr>
          <w:lang w:eastAsia="zh-CN"/>
        </w:rPr>
        <w:t>32</w:t>
      </w:r>
      <w:r w:rsidRPr="000670FE">
        <w:t>];</w:t>
      </w:r>
    </w:p>
    <w:p w14:paraId="69606E4C" w14:textId="77777777" w:rsidR="00784A32" w:rsidRPr="000670FE" w:rsidRDefault="00784A32" w:rsidP="00784A32">
      <w:pPr>
        <w:pStyle w:val="B1"/>
      </w:pPr>
      <w:r w:rsidRPr="000670FE">
        <w:t>8)</w:t>
      </w:r>
      <w:r w:rsidRPr="000670FE">
        <w:tab/>
        <w:t>shall interact with media plane as specified in 3GPP TS 24.581 [</w:t>
      </w:r>
      <w:r w:rsidRPr="000670FE">
        <w:rPr>
          <w:lang w:eastAsia="zh-CN"/>
        </w:rPr>
        <w:t>5</w:t>
      </w:r>
      <w:r w:rsidRPr="000670FE">
        <w:t>]; and</w:t>
      </w:r>
    </w:p>
    <w:p w14:paraId="33743F10" w14:textId="77777777" w:rsidR="00784A32" w:rsidRPr="000670FE" w:rsidRDefault="00784A32" w:rsidP="00784A32">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0DA42068" w14:textId="77777777" w:rsidR="00784A32" w:rsidRPr="000670FE" w:rsidRDefault="00784A32" w:rsidP="00784A32">
      <w:r w:rsidRPr="000670FE">
        <w:t>[TS 24.281, clause 9.2.2.5.1.2]</w:t>
      </w:r>
    </w:p>
    <w:p w14:paraId="6C7BF638" w14:textId="77777777" w:rsidR="00784A32" w:rsidRPr="000670FE" w:rsidRDefault="00784A32" w:rsidP="00784A32">
      <w:r w:rsidRPr="000670FE">
        <w:t>Upon receipt of a "SIP INVITE request for non-controlling MCVideo function of an MCVideo group" and if a chat group call is not ongoing, the non-controlling MCVideo function of an MCVideo group:</w:t>
      </w:r>
    </w:p>
    <w:p w14:paraId="6AA1A446" w14:textId="77777777" w:rsidR="00784A32" w:rsidRPr="000670FE" w:rsidRDefault="00784A32" w:rsidP="00784A32">
      <w:pPr>
        <w:pStyle w:val="NO"/>
      </w:pPr>
      <w:r w:rsidRPr="000670FE">
        <w:t>NOTE 1:</w:t>
      </w:r>
      <w:r w:rsidRPr="000670FE">
        <w:tab/>
        <w:t>The Contact header field of the SIP INVITE request contains the "isfocus" feature media tag.</w:t>
      </w:r>
    </w:p>
    <w:p w14:paraId="5627FADA"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56CF6CD6" w14:textId="77777777" w:rsidR="00784A32" w:rsidRPr="000670FE" w:rsidRDefault="00784A32" w:rsidP="00784A32">
      <w:pPr>
        <w:pStyle w:val="B1"/>
      </w:pPr>
      <w:r w:rsidRPr="000670FE">
        <w:t>2)</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6E8F404E" w14:textId="77777777" w:rsidR="00784A32" w:rsidRPr="000670FE" w:rsidRDefault="00784A32" w:rsidP="00784A32">
      <w:pPr>
        <w:pStyle w:val="B1"/>
      </w:pPr>
      <w:r w:rsidRPr="000670FE">
        <w:t>3)</w:t>
      </w:r>
      <w:r w:rsidRPr="000670FE">
        <w:tab/>
        <w:t>shall reject the SIP request with a SIP 403 (Forbidden) response and not process the remaining steps if:</w:t>
      </w:r>
    </w:p>
    <w:p w14:paraId="08A2E620" w14:textId="77777777" w:rsidR="00784A32" w:rsidRPr="000670FE" w:rsidRDefault="00784A32" w:rsidP="00784A32">
      <w:pPr>
        <w:pStyle w:val="B2"/>
      </w:pPr>
      <w:r w:rsidRPr="000670FE">
        <w:t>a)</w:t>
      </w:r>
      <w:r w:rsidRPr="000670FE">
        <w:tab/>
        <w:t>an Accept-Contact header field does not include the g.3gpp.mcvideo media feature tag; or</w:t>
      </w:r>
    </w:p>
    <w:p w14:paraId="6C6321C7"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w:t>
      </w:r>
    </w:p>
    <w:p w14:paraId="3213CC6D" w14:textId="77777777" w:rsidR="00784A32" w:rsidRPr="000670FE" w:rsidRDefault="00784A32" w:rsidP="00784A32">
      <w:pPr>
        <w:pStyle w:val="B1"/>
      </w:pPr>
      <w:r w:rsidRPr="000670FE">
        <w:t>4)</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3C963243" w14:textId="77777777" w:rsidR="00784A32" w:rsidRPr="000670FE" w:rsidRDefault="00784A32" w:rsidP="00784A32">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691304D0" w14:textId="77777777" w:rsidR="00784A32" w:rsidRPr="000670FE" w:rsidRDefault="00784A32" w:rsidP="00784A32">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19AC7C8D" w14:textId="77777777" w:rsidR="00784A32" w:rsidRPr="000670FE" w:rsidRDefault="00784A32" w:rsidP="00784A32">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0932F0A9" w14:textId="77777777" w:rsidR="00784A32" w:rsidRPr="000670FE" w:rsidRDefault="00784A32" w:rsidP="00784A32">
      <w:pPr>
        <w:pStyle w:val="B1"/>
      </w:pPr>
      <w:r w:rsidRPr="000670FE">
        <w:t>8)</w:t>
      </w:r>
      <w:r w:rsidRPr="000670FE">
        <w:tab/>
        <w:t>shall interact with the media plane as specified in 3GPP TS 24.581 [</w:t>
      </w:r>
      <w:r w:rsidRPr="000670FE">
        <w:rPr>
          <w:lang w:eastAsia="zh-CN"/>
        </w:rPr>
        <w:t>5</w:t>
      </w:r>
      <w:r w:rsidRPr="000670FE">
        <w:t>] subclause </w:t>
      </w:r>
      <w:r w:rsidRPr="000670FE">
        <w:rPr>
          <w:lang w:eastAsia="zh-CN"/>
        </w:rPr>
        <w:t>6.3.5</w:t>
      </w:r>
      <w:r w:rsidRPr="000670FE">
        <w:t>; and</w:t>
      </w:r>
    </w:p>
    <w:p w14:paraId="02474928" w14:textId="77777777" w:rsidR="00784A32" w:rsidRPr="000670FE" w:rsidRDefault="00784A32" w:rsidP="00784A32">
      <w:pPr>
        <w:pStyle w:val="NO"/>
      </w:pPr>
      <w:r w:rsidRPr="000670FE">
        <w:t>NOTE 2:</w:t>
      </w:r>
      <w:r w:rsidRPr="000670FE">
        <w:tab/>
        <w:t>Resulting media plane processing is completed before the next step is performed.</w:t>
      </w:r>
    </w:p>
    <w:p w14:paraId="03CE3B22" w14:textId="77777777" w:rsidR="00784A32" w:rsidRPr="000670FE" w:rsidRDefault="00784A32" w:rsidP="00784A32">
      <w:pPr>
        <w:pStyle w:val="B1"/>
      </w:pPr>
      <w:r w:rsidRPr="000670FE">
        <w:t>9)</w:t>
      </w:r>
      <w:r w:rsidRPr="000670FE">
        <w:tab/>
        <w:t>shall send a SIP 200 (OK) response to the controlling MCVideo function according to 3GPP TS 24.229 [</w:t>
      </w:r>
      <w:r w:rsidRPr="000670FE">
        <w:rPr>
          <w:lang w:eastAsia="zh-CN"/>
        </w:rPr>
        <w:t>11</w:t>
      </w:r>
      <w:r w:rsidRPr="000670FE">
        <w:t>].</w:t>
      </w:r>
    </w:p>
    <w:p w14:paraId="19BF324A" w14:textId="77777777" w:rsidR="00784A32" w:rsidRPr="000670FE" w:rsidRDefault="00784A32" w:rsidP="00784A32">
      <w:r w:rsidRPr="000670FE">
        <w:t>[TS 24.281, clause 9.2.2.5.1.3]</w:t>
      </w:r>
    </w:p>
    <w:p w14:paraId="56F90E6C" w14:textId="77777777" w:rsidR="00784A32" w:rsidRPr="000670FE" w:rsidRDefault="00784A32" w:rsidP="00784A32">
      <w:r w:rsidRPr="000670FE">
        <w:t>Upon receipt of a "SIP INVITE request for non-controlling MCVideo function of an MCVideo group" and if a chat group call is already ongoing, the non-controlling MCVideo function of an MCVideo group:</w:t>
      </w:r>
    </w:p>
    <w:p w14:paraId="2BAB361E" w14:textId="77777777" w:rsidR="00784A32" w:rsidRPr="000670FE" w:rsidRDefault="00784A32" w:rsidP="00784A32">
      <w:pPr>
        <w:pStyle w:val="NO"/>
      </w:pPr>
      <w:r w:rsidRPr="000670FE">
        <w:t>NOTE 1:</w:t>
      </w:r>
      <w:r w:rsidRPr="000670FE">
        <w:tab/>
        <w:t>The Contact header field of the SIP INVITE request contains the "isfocus" feature media tag.</w:t>
      </w:r>
    </w:p>
    <w:p w14:paraId="6247D5D8" w14:textId="77777777" w:rsidR="00784A32" w:rsidRPr="000670FE" w:rsidRDefault="00784A32" w:rsidP="00784A32">
      <w:pPr>
        <w:pStyle w:val="B1"/>
      </w:pPr>
      <w:r w:rsidRPr="000670FE">
        <w:t>1)</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78E39B1A" w14:textId="77777777" w:rsidR="00784A32" w:rsidRPr="000670FE" w:rsidRDefault="00784A32" w:rsidP="00784A32">
      <w:pPr>
        <w:pStyle w:val="B1"/>
      </w:pPr>
      <w:r w:rsidRPr="000670FE">
        <w:t>2)</w:t>
      </w:r>
      <w:r w:rsidRPr="000670FE">
        <w:tab/>
        <w:t>shall reject the SIP request with a SIP 403 (Forbidden) response and not process the remaining steps if:</w:t>
      </w:r>
    </w:p>
    <w:p w14:paraId="4EC23A44" w14:textId="77777777" w:rsidR="00784A32" w:rsidRPr="000670FE" w:rsidRDefault="00784A32" w:rsidP="00784A32">
      <w:pPr>
        <w:pStyle w:val="B2"/>
      </w:pPr>
      <w:r w:rsidRPr="000670FE">
        <w:t>a)</w:t>
      </w:r>
      <w:r w:rsidRPr="000670FE">
        <w:tab/>
        <w:t>an Accept-Contact header field does not include the g.3gpp.mcvideo media feature tag; or</w:t>
      </w:r>
    </w:p>
    <w:p w14:paraId="0C422C6E"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w:t>
      </w:r>
    </w:p>
    <w:p w14:paraId="61AF36C0" w14:textId="77777777" w:rsidR="00784A32" w:rsidRPr="000670FE" w:rsidRDefault="00784A32" w:rsidP="00784A32">
      <w:pPr>
        <w:pStyle w:val="B1"/>
      </w:pPr>
      <w:r w:rsidRPr="000670FE">
        <w:t>3)</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19D445D5" w14:textId="77777777" w:rsidR="00784A32" w:rsidRPr="000670FE" w:rsidRDefault="00784A32" w:rsidP="00784A32">
      <w:pPr>
        <w:pStyle w:val="B1"/>
      </w:pPr>
      <w:r w:rsidRPr="000670FE">
        <w:t>4)</w:t>
      </w:r>
      <w:r w:rsidRPr="000670FE">
        <w:tab/>
        <w:t>shall cache the content of the SIP INVITE request, if received in the Contact header field and if the specific feature tags are supported;</w:t>
      </w:r>
    </w:p>
    <w:p w14:paraId="7F87CD4C" w14:textId="77777777" w:rsidR="00784A32" w:rsidRPr="000670FE" w:rsidRDefault="00784A32" w:rsidP="00784A32">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17DBE368" w14:textId="77777777" w:rsidR="00784A32" w:rsidRPr="000670FE" w:rsidRDefault="00784A32" w:rsidP="00784A32">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69AFDDED" w14:textId="77777777" w:rsidR="00784A32" w:rsidRPr="000670FE" w:rsidRDefault="00784A32" w:rsidP="00784A32">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1AE1C270" w14:textId="77777777" w:rsidR="00784A32" w:rsidRPr="000670FE" w:rsidRDefault="00784A32" w:rsidP="00784A32">
      <w:pPr>
        <w:pStyle w:val="B1"/>
      </w:pPr>
      <w:r w:rsidRPr="000670FE">
        <w:t>8)</w:t>
      </w:r>
      <w:r w:rsidRPr="000670FE">
        <w:tab/>
        <w:t>shall instruct the media plane to initialise the switch to the non-controlling mode as specified in 3GPP TS 24.581 [</w:t>
      </w:r>
      <w:r w:rsidRPr="000670FE">
        <w:rPr>
          <w:lang w:eastAsia="zh-CN"/>
        </w:rPr>
        <w:t>5</w:t>
      </w:r>
      <w:r w:rsidRPr="000670FE">
        <w:t>] subclause </w:t>
      </w:r>
      <w:r w:rsidRPr="000670FE">
        <w:rPr>
          <w:lang w:eastAsia="zh-CN"/>
        </w:rPr>
        <w:t>x.x.x.x</w:t>
      </w:r>
      <w:r w:rsidRPr="000670FE">
        <w:t>;</w:t>
      </w:r>
    </w:p>
    <w:p w14:paraId="61ED0765" w14:textId="77777777" w:rsidR="00784A32" w:rsidRPr="000670FE" w:rsidRDefault="00784A32" w:rsidP="00784A32">
      <w:pPr>
        <w:pStyle w:val="NO"/>
      </w:pPr>
      <w:r w:rsidRPr="000670FE">
        <w:t>NOTE 2:</w:t>
      </w:r>
      <w:r w:rsidRPr="000670FE">
        <w:tab/>
        <w:t xml:space="preserve">Resulting media plane processing is completed before the next step is performed. </w:t>
      </w:r>
    </w:p>
    <w:p w14:paraId="5D419D2F" w14:textId="77777777" w:rsidR="00784A32" w:rsidRPr="000670FE" w:rsidRDefault="00784A32" w:rsidP="00784A32">
      <w:pPr>
        <w:pStyle w:val="B1"/>
      </w:pPr>
      <w:r w:rsidRPr="000670FE">
        <w:t>9)</w:t>
      </w:r>
      <w:r w:rsidRPr="000670FE">
        <w:tab/>
        <w:t>if the media plane provided information about the current speaker(s), cache the information about the current speaker(s); and</w:t>
      </w:r>
    </w:p>
    <w:p w14:paraId="3937F8B4" w14:textId="77777777" w:rsidR="00784A32" w:rsidRPr="000670FE" w:rsidRDefault="00784A32" w:rsidP="00784A32">
      <w:pPr>
        <w:pStyle w:val="B1"/>
      </w:pPr>
      <w:r w:rsidRPr="000670FE">
        <w:t>10)</w:t>
      </w:r>
      <w:r w:rsidRPr="000670FE">
        <w:tab/>
        <w:t>shall send a SIP 200 (OK) response to the controlling MCVideo function according to 3GPP TS 24.229 [</w:t>
      </w:r>
      <w:r w:rsidRPr="000670FE">
        <w:rPr>
          <w:lang w:eastAsia="zh-CN"/>
        </w:rPr>
        <w:t>11</w:t>
      </w:r>
      <w:r w:rsidRPr="000670FE">
        <w:t>].</w:t>
      </w:r>
    </w:p>
    <w:p w14:paraId="334CE90F" w14:textId="77777777" w:rsidR="00784A32" w:rsidRPr="000670FE" w:rsidRDefault="00784A32" w:rsidP="00784A32">
      <w:r w:rsidRPr="000670FE">
        <w:t>Upon receipt of the SIP ACK request, the non-controlling MCVideo function of an MCVideo group:</w:t>
      </w:r>
    </w:p>
    <w:p w14:paraId="2895ABDC" w14:textId="77777777" w:rsidR="00784A32" w:rsidRPr="000670FE" w:rsidRDefault="00784A32" w:rsidP="00784A32">
      <w:pPr>
        <w:pStyle w:val="B1"/>
      </w:pPr>
      <w:r w:rsidRPr="000670FE">
        <w:t>1)</w:t>
      </w:r>
      <w:r w:rsidRPr="000670FE">
        <w:tab/>
        <w:t>if information about a current speaker(s) is cached:</w:t>
      </w:r>
    </w:p>
    <w:p w14:paraId="10EECE5F" w14:textId="77777777" w:rsidR="00784A32" w:rsidRPr="000670FE" w:rsidRDefault="00784A32" w:rsidP="00784A32">
      <w:pPr>
        <w:pStyle w:val="B2"/>
      </w:pPr>
      <w:r w:rsidRPr="000670FE">
        <w:t>a)</w:t>
      </w:r>
      <w:r w:rsidRPr="000670FE">
        <w:tab/>
        <w:t>shall generate a SIP INFO request as specified in subclause </w:t>
      </w:r>
      <w:r w:rsidRPr="000670FE">
        <w:rPr>
          <w:lang w:eastAsia="zh-CN"/>
        </w:rPr>
        <w:t>x.x.x.x</w:t>
      </w:r>
      <w:r w:rsidRPr="000670FE">
        <w:t>; and</w:t>
      </w:r>
    </w:p>
    <w:p w14:paraId="346FD5E0" w14:textId="77777777" w:rsidR="00784A32" w:rsidRPr="000670FE" w:rsidRDefault="00784A32" w:rsidP="00784A32">
      <w:pPr>
        <w:pStyle w:val="B2"/>
      </w:pPr>
      <w:r w:rsidRPr="000670FE">
        <w:t>b)</w:t>
      </w:r>
      <w:r w:rsidRPr="000670FE">
        <w:tab/>
        <w:t>shall send the SIP INFO request to the controlling MCVideo function as specified in 3GPP TS 24.229 [</w:t>
      </w:r>
      <w:r w:rsidRPr="000670FE">
        <w:rPr>
          <w:lang w:eastAsia="zh-CN"/>
        </w:rPr>
        <w:t>11</w:t>
      </w:r>
      <w:r w:rsidRPr="000670FE">
        <w:t>];</w:t>
      </w:r>
    </w:p>
    <w:p w14:paraId="416CB12A" w14:textId="77777777" w:rsidR="00784A32" w:rsidRPr="000670FE" w:rsidRDefault="00784A32" w:rsidP="00784A32">
      <w:pPr>
        <w:pStyle w:val="B1"/>
      </w:pPr>
      <w:r w:rsidRPr="000670FE">
        <w:t>2)</w:t>
      </w:r>
      <w:r w:rsidRPr="000670FE">
        <w:tab/>
        <w:t>shall instruct the media plane to finalise the switch to the non-controlling mode as specified in 3GPP TS 24.581 [</w:t>
      </w:r>
      <w:r w:rsidRPr="000670FE">
        <w:rPr>
          <w:lang w:eastAsia="zh-CN"/>
        </w:rPr>
        <w:t>5</w:t>
      </w:r>
      <w:r w:rsidRPr="000670FE">
        <w:t>] subclause </w:t>
      </w:r>
      <w:r w:rsidRPr="000670FE">
        <w:rPr>
          <w:lang w:eastAsia="zh-CN"/>
        </w:rPr>
        <w:t>6.3.5.3</w:t>
      </w:r>
      <w:r w:rsidRPr="000670FE">
        <w:t>; and</w:t>
      </w:r>
    </w:p>
    <w:p w14:paraId="01D57A58" w14:textId="77777777" w:rsidR="00784A32" w:rsidRPr="000670FE" w:rsidRDefault="00784A32" w:rsidP="00784A32">
      <w:pPr>
        <w:pStyle w:val="EditorsNote"/>
        <w:rPr>
          <w:color w:val="auto"/>
        </w:rPr>
      </w:pPr>
      <w:r w:rsidRPr="000670FE">
        <w:rPr>
          <w:color w:val="auto"/>
        </w:rPr>
        <w:t>Editor's Note:</w:t>
      </w:r>
      <w:r w:rsidRPr="000670FE">
        <w:rPr>
          <w:color w:val="auto"/>
        </w:rPr>
        <w:tab/>
        <w:t>the need for these media plane procedures is FFS.</w:t>
      </w:r>
    </w:p>
    <w:p w14:paraId="75C32C86" w14:textId="77777777" w:rsidR="00784A32" w:rsidRPr="000670FE" w:rsidRDefault="00784A32" w:rsidP="00784A32">
      <w:pPr>
        <w:pStyle w:val="B1"/>
      </w:pPr>
      <w:r w:rsidRPr="000670FE">
        <w:t>3)</w:t>
      </w:r>
      <w:r w:rsidRPr="000670FE">
        <w:tab/>
        <w:t>if at least one of the MCVideo clients in the chat group session has a subscription to the conference event package, shall subscribe to the conference event package from the controlling MCVideo function as specified in subclause </w:t>
      </w:r>
      <w:r w:rsidRPr="000670FE">
        <w:rPr>
          <w:lang w:eastAsia="zh-CN"/>
        </w:rPr>
        <w:t>9</w:t>
      </w:r>
      <w:r w:rsidRPr="000670FE">
        <w:t>.</w:t>
      </w:r>
      <w:r w:rsidRPr="000670FE">
        <w:rPr>
          <w:lang w:eastAsia="zh-CN"/>
        </w:rPr>
        <w:t>2</w:t>
      </w:r>
      <w:r w:rsidRPr="000670FE">
        <w:t>.3.5.3.</w:t>
      </w:r>
    </w:p>
    <w:p w14:paraId="5B90177A" w14:textId="77777777" w:rsidR="00784A32" w:rsidRPr="000670FE" w:rsidRDefault="00784A32" w:rsidP="00784A32">
      <w:pPr>
        <w:rPr>
          <w:lang w:eastAsia="zh-CN"/>
        </w:rPr>
      </w:pPr>
      <w:r w:rsidRPr="000670FE">
        <w:rPr>
          <w:lang w:eastAsia="zh-CN"/>
        </w:rPr>
        <w:t>[TS 24.281, clause 9.2.2.5.1.6]</w:t>
      </w:r>
    </w:p>
    <w:p w14:paraId="41E18B65" w14:textId="77777777" w:rsidR="00784A32" w:rsidRPr="000670FE" w:rsidRDefault="00784A32" w:rsidP="00784A32">
      <w:r w:rsidRPr="000670FE">
        <w:t>Upon receipt of a SIP re-INVITE request from an MCVideo client the non-controlling MCVideo function shall act as the controlling MCVideo function and shall perform the actions in subclause </w:t>
      </w:r>
      <w:r w:rsidRPr="000670FE">
        <w:rPr>
          <w:lang w:eastAsia="zh-CN"/>
        </w:rPr>
        <w:t>9</w:t>
      </w:r>
      <w:r w:rsidRPr="000670FE">
        <w:t>.</w:t>
      </w:r>
      <w:r w:rsidRPr="000670FE">
        <w:rPr>
          <w:lang w:eastAsia="zh-CN"/>
        </w:rPr>
        <w:t>2</w:t>
      </w:r>
      <w:r w:rsidRPr="000670FE">
        <w:t>.2.4.1.2.</w:t>
      </w:r>
    </w:p>
    <w:p w14:paraId="04AD8700" w14:textId="77777777" w:rsidR="00784A32" w:rsidRPr="000670FE" w:rsidRDefault="00784A32" w:rsidP="00784A32">
      <w:r w:rsidRPr="000670FE">
        <w:t>[TS 24.281, clause 9.2.2.5.1.7]</w:t>
      </w:r>
    </w:p>
    <w:p w14:paraId="1020AE4B" w14:textId="77777777" w:rsidR="00784A32" w:rsidRPr="000670FE" w:rsidRDefault="00784A32" w:rsidP="00784A32">
      <w:r w:rsidRPr="000670FE">
        <w:rPr>
          <w:rFonts w:eastAsia="Malgun Gothic"/>
        </w:rPr>
        <w:t xml:space="preserve">Upon receipt of a SIP OPTIONS request containing a P-Asserted-Identity header field containing the public service identity of a MCVideo server authorized to send the OPTIONS request, </w:t>
      </w:r>
      <w:r w:rsidRPr="000670FE">
        <w:t>the non-controlling MCVideo function shall perform the actions in subclause </w:t>
      </w:r>
      <w:r w:rsidRPr="000670FE">
        <w:rPr>
          <w:lang w:eastAsia="zh-CN"/>
        </w:rPr>
        <w:t>9</w:t>
      </w:r>
      <w:r w:rsidRPr="000670FE">
        <w:t>.</w:t>
      </w:r>
      <w:r w:rsidRPr="000670FE">
        <w:rPr>
          <w:lang w:eastAsia="zh-CN"/>
        </w:rPr>
        <w:t>2</w:t>
      </w:r>
      <w:r w:rsidRPr="000670FE">
        <w:t>.1.5.4 otherwise the non-controlling MCVideo function shall send a SIP 403 (Forbidden) response as specified in 3GPP TS 24.229.</w:t>
      </w:r>
    </w:p>
    <w:p w14:paraId="50CB3BED" w14:textId="77777777" w:rsidR="00784A32" w:rsidRPr="000670FE" w:rsidRDefault="00784A32" w:rsidP="00784A32">
      <w:r w:rsidRPr="000670FE">
        <w:t>[TS 24.581, clause 6.2.4.2.2]</w:t>
      </w:r>
    </w:p>
    <w:p w14:paraId="1FC6D448" w14:textId="77777777" w:rsidR="00784A32" w:rsidRPr="000670FE" w:rsidRDefault="00784A32" w:rsidP="00784A32">
      <w:r w:rsidRPr="000670FE">
        <w:t>When a call is initiated as described in 3GPP TS 24.281 [2], the transmission participant:</w:t>
      </w:r>
    </w:p>
    <w:p w14:paraId="29CA9830" w14:textId="77777777" w:rsidR="00784A32" w:rsidRPr="000670FE" w:rsidRDefault="00784A32" w:rsidP="00784A32">
      <w:pPr>
        <w:pStyle w:val="B1"/>
      </w:pPr>
      <w:r w:rsidRPr="000670FE">
        <w:t>1.</w:t>
      </w:r>
      <w:r w:rsidRPr="000670FE">
        <w:tab/>
        <w:t>shall create an instance of the 'Transmission participant state transition diagram for basic transmission control operation';</w:t>
      </w:r>
    </w:p>
    <w:p w14:paraId="5C3D2E98" w14:textId="77777777" w:rsidR="00784A32" w:rsidRPr="000670FE" w:rsidRDefault="00784A32" w:rsidP="00784A32">
      <w:pPr>
        <w:pStyle w:val="B1"/>
      </w:pPr>
      <w:r w:rsidRPr="000670FE">
        <w:t>2.</w:t>
      </w:r>
      <w:r w:rsidRPr="000670FE">
        <w:tab/>
        <w:t>if the originating transmission participant receives a transmission control message before it receives the SIP 200 (OK) response, shall store the transmission control message;</w:t>
      </w:r>
    </w:p>
    <w:p w14:paraId="32317029" w14:textId="77777777" w:rsidR="00784A32" w:rsidRPr="000670FE" w:rsidRDefault="00784A32" w:rsidP="00784A32">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2DA8A0CC" w14:textId="77777777" w:rsidR="00784A32" w:rsidRPr="000670FE" w:rsidRDefault="00784A32" w:rsidP="00784A32">
      <w:pPr>
        <w:pStyle w:val="B1"/>
      </w:pPr>
      <w:r w:rsidRPr="000670FE">
        <w:t>3.</w:t>
      </w:r>
      <w:r w:rsidRPr="000670FE">
        <w:tab/>
        <w:t>if the established MCVideo call is a chat group call and the SIP INVITE request is not an implicit Transmission request, shall enter the 'U: has no permission to transmit' state;</w:t>
      </w:r>
    </w:p>
    <w:p w14:paraId="392D8C06" w14:textId="77777777" w:rsidR="00784A32" w:rsidRPr="000670FE" w:rsidRDefault="00784A32" w:rsidP="00784A32">
      <w:pPr>
        <w:pStyle w:val="B1"/>
      </w:pPr>
      <w:r w:rsidRPr="000670FE">
        <w:t>4.</w:t>
      </w:r>
      <w:r w:rsidRPr="000670FE">
        <w:tab/>
        <w:t>if for the established MCVideo call the SIP INVITE request is an implicit Transmission request:</w:t>
      </w:r>
    </w:p>
    <w:p w14:paraId="23619AD2" w14:textId="77777777" w:rsidR="00784A32" w:rsidRPr="000670FE" w:rsidRDefault="00784A32" w:rsidP="00784A32">
      <w:pPr>
        <w:pStyle w:val="B2"/>
      </w:pPr>
      <w:r w:rsidRPr="000670FE">
        <w:t>a.</w:t>
      </w:r>
      <w:r w:rsidRPr="000670FE">
        <w:tab/>
        <w:t>shall start timer T100 (Transmission Request) and initialise counter C100 (Transmission Request) to 1;</w:t>
      </w:r>
    </w:p>
    <w:p w14:paraId="727D3F8E" w14:textId="77777777" w:rsidR="00784A32" w:rsidRPr="000670FE" w:rsidRDefault="00784A32" w:rsidP="00784A32">
      <w:pPr>
        <w:pStyle w:val="B2"/>
      </w:pPr>
      <w:r w:rsidRPr="000670FE">
        <w:t>b.</w:t>
      </w:r>
      <w:r w:rsidRPr="000670FE">
        <w:tab/>
        <w:t>shall enter the 'U: pending request to transmit' state; and</w:t>
      </w:r>
    </w:p>
    <w:p w14:paraId="49FC1F8C" w14:textId="77777777" w:rsidR="00784A32" w:rsidRPr="000670FE" w:rsidRDefault="00784A32" w:rsidP="00784A32">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0670FE" w:rsidRDefault="00784A32" w:rsidP="00784A32">
      <w:pPr>
        <w:pStyle w:val="B1"/>
      </w:pPr>
      <w:r w:rsidRPr="000670FE">
        <w:t>5.</w:t>
      </w:r>
      <w:r w:rsidRPr="000670FE">
        <w:tab/>
        <w:t>if the established MCVideo call is a broadcast group call, shall enter the 'U: has permission to transmit' state.</w:t>
      </w:r>
    </w:p>
    <w:p w14:paraId="59E01BBF" w14:textId="77777777" w:rsidR="00784A32" w:rsidRPr="000670FE" w:rsidRDefault="00784A32" w:rsidP="00784A32">
      <w:r w:rsidRPr="000670FE">
        <w:t>When the transmission participant is rejoining an ongoing MCVideo call as described in 3GPP TS 24.281 [2] the transmission participant shall enter the 'U: has no permission to transmit' state.</w:t>
      </w:r>
    </w:p>
    <w:p w14:paraId="05954D06" w14:textId="77777777" w:rsidR="00784A32" w:rsidRPr="000670FE" w:rsidRDefault="00784A32" w:rsidP="00784A32">
      <w:r w:rsidRPr="000670FE">
        <w:t>[TS 24.581, clause 6.3.2.2]</w:t>
      </w:r>
    </w:p>
    <w:p w14:paraId="4BB8A277" w14:textId="77777777" w:rsidR="00784A32" w:rsidRPr="000670FE" w:rsidRDefault="00784A32" w:rsidP="00784A32">
      <w:r w:rsidRPr="000670FE">
        <w:t>When an MCVideo call is established a new instance of the transmission control server state machine for 'general transmission control operation' is created.</w:t>
      </w:r>
    </w:p>
    <w:p w14:paraId="053D8D6B" w14:textId="77777777" w:rsidR="00784A32" w:rsidRPr="000670FE" w:rsidRDefault="00784A32" w:rsidP="00784A32">
      <w:r w:rsidRPr="000670FE">
        <w:t>For each MCVideo client added to the MCVideo call, a new instance of the transmission control server state machine for 'basic transmission control operation towards the transmission participant' is added.</w:t>
      </w:r>
    </w:p>
    <w:p w14:paraId="256701B6" w14:textId="77777777" w:rsidR="00784A32" w:rsidRPr="000670FE" w:rsidRDefault="00784A32" w:rsidP="00784A32">
      <w:r w:rsidRPr="000670FE">
        <w:t>If the optional "mc_queueing" feature is supported and has been negotiated as specified in clause 14, the transmission control server could queue the implicit transmission control request for the media-transmission control entity.</w:t>
      </w:r>
    </w:p>
    <w:p w14:paraId="7BB973A9" w14:textId="77777777" w:rsidR="00784A32" w:rsidRPr="000670FE" w:rsidRDefault="00784A32" w:rsidP="00784A32">
      <w:r w:rsidRPr="000670F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49724B7" w14:textId="77777777" w:rsidR="00784A32" w:rsidRPr="000670FE" w:rsidRDefault="00784A32" w:rsidP="00784A32">
      <w:r w:rsidRPr="000670FE">
        <w:t>The permission to send media to the inviting MCVideo client due to implicit transmission control request is applicable to both confirmed indication and unconfirmed indication.</w:t>
      </w:r>
    </w:p>
    <w:p w14:paraId="05683FF3" w14:textId="77777777" w:rsidR="00784A32" w:rsidRPr="000670FE" w:rsidRDefault="00784A32" w:rsidP="00784A32">
      <w:r w:rsidRPr="000670FE">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0670FE" w:rsidRDefault="00784A32" w:rsidP="00784A32">
      <w:r w:rsidRPr="000670F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0670FE" w:rsidRDefault="00784A32" w:rsidP="00784A32">
      <w:r w:rsidRPr="000670F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0670FE" w:rsidRDefault="00784A32" w:rsidP="00784A32">
      <w:r w:rsidRPr="000670FE">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0670FE" w:rsidRDefault="00784A32" w:rsidP="00784A32">
      <w:r w:rsidRPr="000670F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A6BCBDA" w14:textId="77777777" w:rsidR="00784A32" w:rsidRPr="000670FE" w:rsidRDefault="00784A32" w:rsidP="00784A32">
      <w:pPr>
        <w:pStyle w:val="NO"/>
        <w:keepLines w:val="0"/>
      </w:pPr>
      <w:r w:rsidRPr="000670FE">
        <w:t>NOTE:</w:t>
      </w:r>
      <w:r w:rsidRPr="000670F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0670FE" w:rsidRDefault="00784A32" w:rsidP="00784A32">
      <w:r w:rsidRPr="000670FE">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0670FE" w:rsidRDefault="00784A32" w:rsidP="00784A32">
      <w:r w:rsidRPr="000670FE">
        <w:t>[TS 24.581, clause 6.3.4.4.12]</w:t>
      </w:r>
    </w:p>
    <w:p w14:paraId="35A6C929"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0670FE" w:rsidRDefault="00784A32" w:rsidP="00784A32">
      <w:pPr>
        <w:pStyle w:val="B1"/>
      </w:pPr>
      <w:r w:rsidRPr="000670FE">
        <w:t>1.</w:t>
      </w:r>
      <w:r w:rsidRPr="000670FE">
        <w:tab/>
        <w:t>if counter Cx (Simultaneous transmission video) has not reached its upper limit:</w:t>
      </w:r>
    </w:p>
    <w:p w14:paraId="7A41CA4E" w14:textId="77777777" w:rsidR="00784A32" w:rsidRPr="000670FE" w:rsidRDefault="00784A32" w:rsidP="00784A32">
      <w:pPr>
        <w:pStyle w:val="B2"/>
      </w:pPr>
      <w:r w:rsidRPr="000670FE">
        <w:t>a.</w:t>
      </w:r>
      <w:r w:rsidRPr="000670FE">
        <w:tab/>
        <w:t>shall perform the actions specified in the subclause 6.3.4.4.2;</w:t>
      </w:r>
    </w:p>
    <w:p w14:paraId="48FB0786" w14:textId="77777777" w:rsidR="00784A32" w:rsidRPr="000670FE" w:rsidRDefault="00784A32" w:rsidP="00784A32">
      <w:pPr>
        <w:pStyle w:val="B1"/>
      </w:pPr>
      <w:r w:rsidRPr="000670FE">
        <w:t>2.</w:t>
      </w:r>
      <w:r w:rsidRPr="000670FE">
        <w:tab/>
        <w:t>if counter Cx (Simultaneous transmission video) has reached its upper limit:</w:t>
      </w:r>
    </w:p>
    <w:p w14:paraId="615C7CD0"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342D2F4D" w14:textId="77777777" w:rsidR="00784A32" w:rsidRPr="000670FE" w:rsidRDefault="00784A32" w:rsidP="00784A32">
      <w:pPr>
        <w:pStyle w:val="B2"/>
      </w:pPr>
      <w:r w:rsidRPr="000670FE">
        <w:t>b.</w:t>
      </w:r>
      <w:r w:rsidRPr="000670FE">
        <w:tab/>
        <w:t>shall stop timer T4 (Transmission Grant), if running;</w:t>
      </w:r>
    </w:p>
    <w:p w14:paraId="447C5A7D"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1A84C1E" w14:textId="77777777" w:rsidR="00784A32" w:rsidRPr="000670FE" w:rsidRDefault="00784A32" w:rsidP="00784A32">
      <w:pPr>
        <w:pStyle w:val="B2"/>
      </w:pPr>
      <w:r w:rsidRPr="000670FE">
        <w:t>d.</w:t>
      </w:r>
      <w:r w:rsidRPr="000670FE">
        <w:tab/>
        <w:t>shall enter the 'G: pending Transmission Revoke' state as specified in the subclause 6.3.4.5.2;</w:t>
      </w:r>
    </w:p>
    <w:p w14:paraId="607D0B84"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0670FE" w:rsidRDefault="00784A32" w:rsidP="00784A32">
      <w:pPr>
        <w:pStyle w:val="B3"/>
      </w:pPr>
      <w:r w:rsidRPr="000670FE">
        <w:t>i.</w:t>
      </w:r>
      <w:r w:rsidRPr="000670FE">
        <w:tab/>
        <w:t>shall include the queue position and transmission priority in the Queue Info field; and</w:t>
      </w:r>
    </w:p>
    <w:p w14:paraId="447E52D3"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0670FE" w:rsidRDefault="00784A32" w:rsidP="00784A32">
      <w:r w:rsidRPr="000670FE">
        <w:t>[TS 24.581, clause 6.3.5.3.9]</w:t>
      </w:r>
    </w:p>
    <w:p w14:paraId="4A4B9EE7"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1BF090"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14E8ACB1" w14:textId="77777777" w:rsidR="00784A32" w:rsidRPr="000670FE" w:rsidRDefault="00784A32" w:rsidP="00784A32">
      <w:pPr>
        <w:pStyle w:val="B1"/>
      </w:pPr>
      <w:r w:rsidRPr="000670FE">
        <w:t>2.</w:t>
      </w:r>
      <w:r w:rsidRPr="000670FE">
        <w:tab/>
        <w:t>shall remain in the 'U: not permitted and Transmit Idle' state.</w:t>
      </w:r>
    </w:p>
    <w:p w14:paraId="3D35B6C0" w14:textId="77777777" w:rsidR="00784A32" w:rsidRPr="000670FE" w:rsidRDefault="00784A32" w:rsidP="00784A32">
      <w:r w:rsidRPr="000670FE">
        <w:t>[TS 24.581, clause 6.3.5.4.8]</w:t>
      </w:r>
    </w:p>
    <w:p w14:paraId="50B0C348"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284091B3"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5022531F" w14:textId="77777777" w:rsidR="00784A32" w:rsidRPr="000670FE" w:rsidRDefault="00784A32" w:rsidP="00784A32">
      <w:pPr>
        <w:pStyle w:val="B1"/>
      </w:pPr>
      <w:r w:rsidRPr="000670FE">
        <w:t>2.</w:t>
      </w:r>
      <w:r w:rsidRPr="000670FE">
        <w:tab/>
        <w:t>shall remain in the 'U: not permitted and Transmit Taken' state.</w:t>
      </w:r>
    </w:p>
    <w:p w14:paraId="4FDBB6F5" w14:textId="77777777" w:rsidR="00784A32" w:rsidRPr="000670FE" w:rsidRDefault="00784A32" w:rsidP="00D35E6A">
      <w:pPr>
        <w:pStyle w:val="Heading5"/>
      </w:pPr>
      <w:bookmarkStart w:id="248" w:name="_Toc52787537"/>
      <w:bookmarkStart w:id="249" w:name="_Toc52787718"/>
      <w:r w:rsidRPr="000670FE">
        <w:t>6.1.2.3.3</w:t>
      </w:r>
      <w:r w:rsidRPr="000670FE">
        <w:tab/>
        <w:t>Test description</w:t>
      </w:r>
      <w:bookmarkEnd w:id="248"/>
      <w:bookmarkEnd w:id="249"/>
    </w:p>
    <w:p w14:paraId="3B06C805" w14:textId="77777777" w:rsidR="00784A32" w:rsidRPr="000670FE" w:rsidRDefault="00784A32" w:rsidP="00784A32">
      <w:pPr>
        <w:pStyle w:val="H6"/>
      </w:pPr>
      <w:r w:rsidRPr="000670FE">
        <w:t>6.1.2.3.3.1</w:t>
      </w:r>
      <w:r w:rsidRPr="000670FE">
        <w:tab/>
        <w:t>Pre-test conditions</w:t>
      </w:r>
    </w:p>
    <w:p w14:paraId="0E343AB1" w14:textId="77777777" w:rsidR="00784A32" w:rsidRPr="000670FE" w:rsidRDefault="00784A32" w:rsidP="00784A32">
      <w:pPr>
        <w:pStyle w:val="H6"/>
      </w:pPr>
      <w:r w:rsidRPr="000670FE">
        <w:t>System Simulator:</w:t>
      </w:r>
    </w:p>
    <w:p w14:paraId="04BC47BC" w14:textId="77777777" w:rsidR="00784A32" w:rsidRPr="000670FE" w:rsidRDefault="00784A32" w:rsidP="00784A32">
      <w:pPr>
        <w:pStyle w:val="B1"/>
      </w:pPr>
      <w:r w:rsidRPr="000670FE">
        <w:t>-</w:t>
      </w:r>
      <w:r w:rsidRPr="000670FE">
        <w:tab/>
        <w:t>SS (MCVideo server)</w:t>
      </w:r>
    </w:p>
    <w:p w14:paraId="4618A9F3"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3CA106" w14:textId="77777777" w:rsidR="00784A32" w:rsidRPr="000670FE" w:rsidRDefault="00784A32" w:rsidP="00784A32">
      <w:pPr>
        <w:pStyle w:val="H6"/>
      </w:pPr>
      <w:r w:rsidRPr="000670FE">
        <w:t>IUT:</w:t>
      </w:r>
    </w:p>
    <w:p w14:paraId="1FFA438A" w14:textId="77777777" w:rsidR="00784A32" w:rsidRPr="000670FE" w:rsidRDefault="00784A32" w:rsidP="00784A32">
      <w:pPr>
        <w:pStyle w:val="B1"/>
      </w:pPr>
      <w:r w:rsidRPr="000670FE">
        <w:t>-</w:t>
      </w:r>
      <w:r w:rsidRPr="000670FE">
        <w:tab/>
        <w:t>UE (MCVideo client)</w:t>
      </w:r>
    </w:p>
    <w:p w14:paraId="5EFDCF3C" w14:textId="77777777" w:rsidR="00784A32" w:rsidRPr="000670FE" w:rsidRDefault="00784A32" w:rsidP="00784A32">
      <w:pPr>
        <w:pStyle w:val="B1"/>
      </w:pPr>
      <w:r w:rsidRPr="000670FE">
        <w:t>-</w:t>
      </w:r>
      <w:r w:rsidRPr="000670FE">
        <w:tab/>
        <w:t>The test USIM set as defined in TS 36.579-1 [2], subclause 5.5.10 is inserted.</w:t>
      </w:r>
    </w:p>
    <w:p w14:paraId="4A042349" w14:textId="77777777" w:rsidR="00784A32" w:rsidRPr="000670FE" w:rsidRDefault="00784A32" w:rsidP="00784A32">
      <w:pPr>
        <w:pStyle w:val="H6"/>
      </w:pPr>
      <w:r w:rsidRPr="000670FE">
        <w:t>Preamble:</w:t>
      </w:r>
    </w:p>
    <w:p w14:paraId="1BCA9657"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5F653E2"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5FCDB7F" w14:textId="77777777" w:rsidR="00784A32" w:rsidRPr="000670FE" w:rsidRDefault="00784A32" w:rsidP="00784A32">
      <w:pPr>
        <w:pStyle w:val="B1"/>
      </w:pPr>
      <w:r w:rsidRPr="000670FE">
        <w:t>-</w:t>
      </w:r>
      <w:r w:rsidRPr="000670FE">
        <w:tab/>
        <w:t>UE States at the end of the preamble</w:t>
      </w:r>
    </w:p>
    <w:p w14:paraId="207D5B2D" w14:textId="77777777" w:rsidR="00784A32" w:rsidRPr="000670FE" w:rsidRDefault="00784A32" w:rsidP="00784A32">
      <w:pPr>
        <w:pStyle w:val="B2"/>
      </w:pPr>
      <w:r w:rsidRPr="000670FE">
        <w:t>-</w:t>
      </w:r>
      <w:r w:rsidRPr="000670FE">
        <w:tab/>
        <w:t>The UE is in E-UTRA Registered, Idle Mode state.</w:t>
      </w:r>
    </w:p>
    <w:p w14:paraId="041F7E21"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73674FB" w14:textId="77777777" w:rsidR="00784A32" w:rsidRPr="000670FE" w:rsidRDefault="00784A32" w:rsidP="00784A32">
      <w:pPr>
        <w:rPr>
          <w:rFonts w:ascii="Arial" w:hAnsi="Arial" w:cs="Arial"/>
        </w:rPr>
      </w:pPr>
      <w:r w:rsidRPr="000670FE">
        <w:rPr>
          <w:rFonts w:ascii="Arial" w:hAnsi="Arial" w:cs="Arial"/>
        </w:rPr>
        <w:t>6.1.2.3.3.2</w:t>
      </w:r>
      <w:r w:rsidRPr="000670FE">
        <w:rPr>
          <w:rFonts w:ascii="Arial" w:hAnsi="Arial" w:cs="Arial"/>
        </w:rPr>
        <w:tab/>
        <w:t>Test procedure sequence</w:t>
      </w:r>
    </w:p>
    <w:p w14:paraId="0F32957B" w14:textId="77777777" w:rsidR="00784A32" w:rsidRPr="000670FE" w:rsidRDefault="00784A32" w:rsidP="00784A32">
      <w:pPr>
        <w:pStyle w:val="TH"/>
      </w:pPr>
      <w:r w:rsidRPr="000670FE">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784A32" w:rsidRPr="000670FE" w14:paraId="03D78068" w14:textId="77777777" w:rsidTr="00354887">
        <w:trPr>
          <w:tblHeader/>
        </w:trPr>
        <w:tc>
          <w:tcPr>
            <w:tcW w:w="648" w:type="dxa"/>
            <w:tcBorders>
              <w:bottom w:val="nil"/>
            </w:tcBorders>
          </w:tcPr>
          <w:p w14:paraId="229D506C" w14:textId="77777777" w:rsidR="00784A32" w:rsidRPr="000670FE" w:rsidRDefault="00784A32" w:rsidP="00354887">
            <w:pPr>
              <w:pStyle w:val="TAH"/>
              <w:keepNext w:val="0"/>
              <w:keepLines w:val="0"/>
              <w:widowControl w:val="0"/>
            </w:pPr>
            <w:r w:rsidRPr="000670FE">
              <w:t>St</w:t>
            </w:r>
          </w:p>
        </w:tc>
        <w:tc>
          <w:tcPr>
            <w:tcW w:w="3969" w:type="dxa"/>
            <w:tcBorders>
              <w:bottom w:val="nil"/>
            </w:tcBorders>
          </w:tcPr>
          <w:p w14:paraId="082316AE" w14:textId="77777777" w:rsidR="00784A32" w:rsidRPr="000670FE" w:rsidRDefault="00784A32" w:rsidP="00354887">
            <w:pPr>
              <w:pStyle w:val="TAH"/>
              <w:keepNext w:val="0"/>
              <w:keepLines w:val="0"/>
              <w:widowControl w:val="0"/>
            </w:pPr>
            <w:r w:rsidRPr="000670FE">
              <w:t>Procedure</w:t>
            </w:r>
          </w:p>
        </w:tc>
        <w:tc>
          <w:tcPr>
            <w:tcW w:w="3686" w:type="dxa"/>
            <w:gridSpan w:val="2"/>
          </w:tcPr>
          <w:p w14:paraId="4529C3B6" w14:textId="77777777" w:rsidR="00784A32" w:rsidRPr="000670FE" w:rsidRDefault="00784A32" w:rsidP="00354887">
            <w:pPr>
              <w:pStyle w:val="TAH"/>
              <w:keepNext w:val="0"/>
              <w:keepLines w:val="0"/>
              <w:widowControl w:val="0"/>
            </w:pPr>
            <w:r w:rsidRPr="000670FE">
              <w:t>Message Sequence</w:t>
            </w:r>
          </w:p>
        </w:tc>
        <w:tc>
          <w:tcPr>
            <w:tcW w:w="567" w:type="dxa"/>
            <w:tcBorders>
              <w:bottom w:val="nil"/>
            </w:tcBorders>
          </w:tcPr>
          <w:p w14:paraId="6E46074A" w14:textId="77777777" w:rsidR="00784A32" w:rsidRPr="000670FE" w:rsidRDefault="00784A32" w:rsidP="00354887">
            <w:pPr>
              <w:pStyle w:val="TAH"/>
              <w:keepNext w:val="0"/>
              <w:keepLines w:val="0"/>
              <w:widowControl w:val="0"/>
            </w:pPr>
            <w:r w:rsidRPr="000670FE">
              <w:t>TP</w:t>
            </w:r>
          </w:p>
        </w:tc>
        <w:tc>
          <w:tcPr>
            <w:tcW w:w="892" w:type="dxa"/>
            <w:tcBorders>
              <w:bottom w:val="nil"/>
            </w:tcBorders>
          </w:tcPr>
          <w:p w14:paraId="0F928A7C" w14:textId="77777777" w:rsidR="00784A32" w:rsidRPr="000670FE" w:rsidRDefault="00784A32" w:rsidP="00354887">
            <w:pPr>
              <w:pStyle w:val="TAH"/>
              <w:keepNext w:val="0"/>
              <w:keepLines w:val="0"/>
              <w:widowControl w:val="0"/>
            </w:pPr>
            <w:r w:rsidRPr="000670FE">
              <w:t>Verdict</w:t>
            </w:r>
          </w:p>
        </w:tc>
      </w:tr>
      <w:tr w:rsidR="00784A32" w:rsidRPr="000670FE" w14:paraId="01FD5951" w14:textId="77777777" w:rsidTr="00354887">
        <w:trPr>
          <w:tblHeader/>
        </w:trPr>
        <w:tc>
          <w:tcPr>
            <w:tcW w:w="648" w:type="dxa"/>
            <w:tcBorders>
              <w:top w:val="nil"/>
            </w:tcBorders>
          </w:tcPr>
          <w:p w14:paraId="7D65C296" w14:textId="77777777" w:rsidR="00784A32" w:rsidRPr="000670FE" w:rsidRDefault="00784A32" w:rsidP="00354887">
            <w:pPr>
              <w:pStyle w:val="TAH"/>
              <w:keepNext w:val="0"/>
              <w:keepLines w:val="0"/>
              <w:widowControl w:val="0"/>
            </w:pPr>
          </w:p>
        </w:tc>
        <w:tc>
          <w:tcPr>
            <w:tcW w:w="3969" w:type="dxa"/>
            <w:tcBorders>
              <w:top w:val="nil"/>
            </w:tcBorders>
          </w:tcPr>
          <w:p w14:paraId="43E6E629" w14:textId="77777777" w:rsidR="00784A32" w:rsidRPr="000670FE" w:rsidRDefault="00784A32" w:rsidP="00354887">
            <w:pPr>
              <w:pStyle w:val="TAH"/>
              <w:keepNext w:val="0"/>
              <w:keepLines w:val="0"/>
              <w:widowControl w:val="0"/>
            </w:pPr>
          </w:p>
        </w:tc>
        <w:tc>
          <w:tcPr>
            <w:tcW w:w="709" w:type="dxa"/>
          </w:tcPr>
          <w:p w14:paraId="0C187B81" w14:textId="77777777" w:rsidR="00784A32" w:rsidRPr="000670FE" w:rsidRDefault="00784A32" w:rsidP="00354887">
            <w:pPr>
              <w:pStyle w:val="TAH"/>
              <w:keepNext w:val="0"/>
              <w:keepLines w:val="0"/>
              <w:widowControl w:val="0"/>
            </w:pPr>
            <w:r w:rsidRPr="000670FE">
              <w:t>U - S</w:t>
            </w:r>
          </w:p>
        </w:tc>
        <w:tc>
          <w:tcPr>
            <w:tcW w:w="2977" w:type="dxa"/>
          </w:tcPr>
          <w:p w14:paraId="2246B7B7" w14:textId="77777777" w:rsidR="00784A32" w:rsidRPr="000670FE" w:rsidRDefault="00784A32" w:rsidP="00354887">
            <w:pPr>
              <w:pStyle w:val="TAH"/>
              <w:keepNext w:val="0"/>
              <w:keepLines w:val="0"/>
              <w:widowControl w:val="0"/>
            </w:pPr>
            <w:r w:rsidRPr="000670FE">
              <w:t>Message</w:t>
            </w:r>
          </w:p>
        </w:tc>
        <w:tc>
          <w:tcPr>
            <w:tcW w:w="567" w:type="dxa"/>
            <w:tcBorders>
              <w:top w:val="nil"/>
            </w:tcBorders>
          </w:tcPr>
          <w:p w14:paraId="0E02B5A2" w14:textId="77777777" w:rsidR="00784A32" w:rsidRPr="000670FE" w:rsidRDefault="00784A32" w:rsidP="00354887">
            <w:pPr>
              <w:pStyle w:val="TAH"/>
              <w:keepNext w:val="0"/>
              <w:keepLines w:val="0"/>
              <w:widowControl w:val="0"/>
            </w:pPr>
          </w:p>
        </w:tc>
        <w:tc>
          <w:tcPr>
            <w:tcW w:w="892" w:type="dxa"/>
            <w:tcBorders>
              <w:top w:val="nil"/>
            </w:tcBorders>
          </w:tcPr>
          <w:p w14:paraId="18FECCA3" w14:textId="77777777" w:rsidR="00784A32" w:rsidRPr="000670FE" w:rsidRDefault="00784A32" w:rsidP="00354887">
            <w:pPr>
              <w:pStyle w:val="TAH"/>
              <w:keepNext w:val="0"/>
              <w:keepLines w:val="0"/>
              <w:widowControl w:val="0"/>
            </w:pPr>
          </w:p>
        </w:tc>
      </w:tr>
      <w:tr w:rsidR="00784A32" w:rsidRPr="000670FE" w14:paraId="0F4D6ACB" w14:textId="77777777" w:rsidTr="00354887">
        <w:tc>
          <w:tcPr>
            <w:tcW w:w="648" w:type="dxa"/>
            <w:shd w:val="clear" w:color="auto" w:fill="auto"/>
          </w:tcPr>
          <w:p w14:paraId="6F583291" w14:textId="77777777" w:rsidR="00784A32" w:rsidRPr="000670FE" w:rsidRDefault="00784A32" w:rsidP="00354887">
            <w:pPr>
              <w:pStyle w:val="TAC"/>
              <w:keepNext w:val="0"/>
              <w:keepLines w:val="0"/>
              <w:widowControl w:val="0"/>
            </w:pPr>
            <w:r w:rsidRPr="000670FE">
              <w:t>1</w:t>
            </w:r>
          </w:p>
        </w:tc>
        <w:tc>
          <w:tcPr>
            <w:tcW w:w="3969" w:type="dxa"/>
            <w:shd w:val="clear" w:color="auto" w:fill="auto"/>
          </w:tcPr>
          <w:p w14:paraId="2598E316" w14:textId="77777777" w:rsidR="00784A32" w:rsidRPr="000670FE" w:rsidRDefault="00784A32" w:rsidP="00354887">
            <w:pPr>
              <w:pStyle w:val="TAL"/>
              <w:keepNext w:val="0"/>
              <w:keepLines w:val="0"/>
              <w:widowControl w:val="0"/>
            </w:pPr>
            <w:r w:rsidRPr="000670FE">
              <w:t>Make the UE (MCVideo User) request initiation of a Chat Group Call.</w:t>
            </w:r>
          </w:p>
          <w:p w14:paraId="754C7784"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1191E97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5B5F39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04DAE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F3715D5" w14:textId="77777777" w:rsidR="00784A32" w:rsidRPr="000670FE" w:rsidRDefault="00784A32" w:rsidP="00354887">
            <w:pPr>
              <w:pStyle w:val="TAC"/>
              <w:keepNext w:val="0"/>
              <w:keepLines w:val="0"/>
              <w:widowControl w:val="0"/>
            </w:pPr>
            <w:r w:rsidRPr="000670FE">
              <w:t>-</w:t>
            </w:r>
          </w:p>
        </w:tc>
      </w:tr>
      <w:tr w:rsidR="00784A32" w:rsidRPr="000670FE" w14:paraId="7493EC2D" w14:textId="77777777" w:rsidTr="00354887">
        <w:tc>
          <w:tcPr>
            <w:tcW w:w="648" w:type="dxa"/>
            <w:shd w:val="clear" w:color="auto" w:fill="auto"/>
          </w:tcPr>
          <w:p w14:paraId="28069C21"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20A0622D"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9F89BE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182A82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C794D37" w14:textId="77777777" w:rsidR="00784A32" w:rsidRPr="000670FE" w:rsidRDefault="00784A32" w:rsidP="00354887">
            <w:pPr>
              <w:pStyle w:val="TAC"/>
              <w:keepNext w:val="0"/>
              <w:keepLines w:val="0"/>
              <w:widowControl w:val="0"/>
            </w:pPr>
            <w:r w:rsidRPr="000670FE">
              <w:t>-</w:t>
            </w:r>
          </w:p>
        </w:tc>
      </w:tr>
      <w:tr w:rsidR="00784A32" w:rsidRPr="000670FE" w14:paraId="0DBB5038" w14:textId="77777777" w:rsidTr="00354887">
        <w:tc>
          <w:tcPr>
            <w:tcW w:w="648" w:type="dxa"/>
            <w:shd w:val="clear" w:color="auto" w:fill="auto"/>
          </w:tcPr>
          <w:p w14:paraId="69D87933" w14:textId="77777777" w:rsidR="00784A32" w:rsidRPr="000670FE" w:rsidRDefault="00784A32" w:rsidP="00354887">
            <w:pPr>
              <w:pStyle w:val="TAC"/>
              <w:keepNext w:val="0"/>
              <w:keepLines w:val="0"/>
              <w:widowControl w:val="0"/>
            </w:pPr>
            <w:r w:rsidRPr="000670FE">
              <w:t>2</w:t>
            </w:r>
          </w:p>
        </w:tc>
        <w:tc>
          <w:tcPr>
            <w:tcW w:w="3969" w:type="dxa"/>
            <w:shd w:val="clear" w:color="auto" w:fill="auto"/>
          </w:tcPr>
          <w:p w14:paraId="30AE874C" w14:textId="77777777" w:rsidR="00784A32" w:rsidRPr="000670FE" w:rsidRDefault="00784A32" w:rsidP="00354887">
            <w:pPr>
              <w:pStyle w:val="TAL"/>
              <w:keepNext w:val="0"/>
              <w:keepLines w:val="0"/>
              <w:widowControl w:val="0"/>
            </w:pPr>
            <w:r w:rsidRPr="000670FE">
              <w:t xml:space="preserve">Check: Does the UE (MCVideo Client) send a SIP INVITE to initiate a chat group call? </w:t>
            </w:r>
          </w:p>
        </w:tc>
        <w:tc>
          <w:tcPr>
            <w:tcW w:w="709" w:type="dxa"/>
            <w:shd w:val="clear" w:color="auto" w:fill="auto"/>
          </w:tcPr>
          <w:p w14:paraId="32894C6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8458E98" w14:textId="77777777" w:rsidR="00784A32" w:rsidRPr="000670FE" w:rsidRDefault="00784A32" w:rsidP="00354887">
            <w:pPr>
              <w:pStyle w:val="TAL"/>
              <w:keepNext w:val="0"/>
              <w:keepLines w:val="0"/>
              <w:widowControl w:val="0"/>
            </w:pPr>
            <w:r w:rsidRPr="000670FE">
              <w:t>SIP INVITE</w:t>
            </w:r>
          </w:p>
        </w:tc>
        <w:tc>
          <w:tcPr>
            <w:tcW w:w="567" w:type="dxa"/>
            <w:shd w:val="clear" w:color="auto" w:fill="auto"/>
          </w:tcPr>
          <w:p w14:paraId="7F7C425E"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D0B1897" w14:textId="77777777" w:rsidR="00784A32" w:rsidRPr="000670FE" w:rsidRDefault="00784A32" w:rsidP="00354887">
            <w:pPr>
              <w:pStyle w:val="TAC"/>
              <w:keepNext w:val="0"/>
              <w:keepLines w:val="0"/>
              <w:widowControl w:val="0"/>
            </w:pPr>
            <w:r w:rsidRPr="000670FE">
              <w:t>P</w:t>
            </w:r>
          </w:p>
        </w:tc>
      </w:tr>
      <w:tr w:rsidR="00784A32" w:rsidRPr="000670FE" w14:paraId="201067B6" w14:textId="77777777" w:rsidTr="00354887">
        <w:tc>
          <w:tcPr>
            <w:tcW w:w="648" w:type="dxa"/>
            <w:shd w:val="clear" w:color="auto" w:fill="auto"/>
          </w:tcPr>
          <w:p w14:paraId="66013561" w14:textId="77777777" w:rsidR="00784A32" w:rsidRPr="000670FE" w:rsidRDefault="00784A32" w:rsidP="00354887">
            <w:pPr>
              <w:pStyle w:val="TAC"/>
              <w:keepNext w:val="0"/>
              <w:keepLines w:val="0"/>
              <w:widowControl w:val="0"/>
            </w:pPr>
            <w:r w:rsidRPr="000670FE">
              <w:t>3</w:t>
            </w:r>
          </w:p>
        </w:tc>
        <w:tc>
          <w:tcPr>
            <w:tcW w:w="3969" w:type="dxa"/>
            <w:shd w:val="clear" w:color="auto" w:fill="auto"/>
          </w:tcPr>
          <w:p w14:paraId="5769BD8D" w14:textId="77777777" w:rsidR="00784A32" w:rsidRPr="000670FE" w:rsidRDefault="00784A32" w:rsidP="00354887">
            <w:pPr>
              <w:pStyle w:val="TAL"/>
              <w:keepNext w:val="0"/>
              <w:keepLines w:val="0"/>
              <w:widowControl w:val="0"/>
            </w:pPr>
            <w:r w:rsidRPr="000670FE">
              <w:t>The SS (MCVideo Server) sends a SIP 100 (Trying) message in response</w:t>
            </w:r>
          </w:p>
        </w:tc>
        <w:tc>
          <w:tcPr>
            <w:tcW w:w="709" w:type="dxa"/>
            <w:shd w:val="clear" w:color="auto" w:fill="auto"/>
          </w:tcPr>
          <w:p w14:paraId="0E99B8F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A59C76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14394E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8B5587C" w14:textId="77777777" w:rsidR="00784A32" w:rsidRPr="000670FE" w:rsidRDefault="00784A32" w:rsidP="00354887">
            <w:pPr>
              <w:pStyle w:val="TAC"/>
              <w:keepNext w:val="0"/>
              <w:keepLines w:val="0"/>
              <w:widowControl w:val="0"/>
            </w:pPr>
            <w:r w:rsidRPr="000670FE">
              <w:t>-</w:t>
            </w:r>
          </w:p>
        </w:tc>
      </w:tr>
      <w:tr w:rsidR="00784A32" w:rsidRPr="000670FE" w14:paraId="1135192F" w14:textId="77777777" w:rsidTr="00354887">
        <w:tc>
          <w:tcPr>
            <w:tcW w:w="648" w:type="dxa"/>
            <w:shd w:val="clear" w:color="auto" w:fill="auto"/>
          </w:tcPr>
          <w:p w14:paraId="306782B7" w14:textId="77777777" w:rsidR="00784A32" w:rsidRPr="000670FE" w:rsidRDefault="00784A32" w:rsidP="00354887">
            <w:pPr>
              <w:pStyle w:val="TAC"/>
              <w:keepNext w:val="0"/>
              <w:keepLines w:val="0"/>
              <w:widowControl w:val="0"/>
            </w:pPr>
            <w:r w:rsidRPr="000670FE">
              <w:t>4</w:t>
            </w:r>
          </w:p>
        </w:tc>
        <w:tc>
          <w:tcPr>
            <w:tcW w:w="3969" w:type="dxa"/>
            <w:shd w:val="clear" w:color="auto" w:fill="auto"/>
          </w:tcPr>
          <w:p w14:paraId="0E0E78E8" w14:textId="77777777" w:rsidR="00784A32" w:rsidRPr="000670FE" w:rsidRDefault="00784A32" w:rsidP="00354887">
            <w:pPr>
              <w:pStyle w:val="TAL"/>
              <w:keepNext w:val="0"/>
              <w:keepLines w:val="0"/>
              <w:widowControl w:val="0"/>
            </w:pPr>
            <w:r w:rsidRPr="000670FE">
              <w:t>The SS (MCVideo Server) responds with a SIP 200 (OK).</w:t>
            </w:r>
          </w:p>
        </w:tc>
        <w:tc>
          <w:tcPr>
            <w:tcW w:w="709" w:type="dxa"/>
            <w:shd w:val="clear" w:color="auto" w:fill="auto"/>
          </w:tcPr>
          <w:p w14:paraId="5C41084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5E6E41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45C8C92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2D8C61D" w14:textId="77777777" w:rsidR="00784A32" w:rsidRPr="000670FE" w:rsidRDefault="00784A32" w:rsidP="00354887">
            <w:pPr>
              <w:pStyle w:val="TAC"/>
              <w:keepNext w:val="0"/>
              <w:keepLines w:val="0"/>
              <w:widowControl w:val="0"/>
            </w:pPr>
            <w:r w:rsidRPr="000670FE">
              <w:t>-</w:t>
            </w:r>
          </w:p>
        </w:tc>
      </w:tr>
      <w:tr w:rsidR="00784A32" w:rsidRPr="000670FE" w14:paraId="12689CAB" w14:textId="77777777" w:rsidTr="00354887">
        <w:tc>
          <w:tcPr>
            <w:tcW w:w="648" w:type="dxa"/>
            <w:shd w:val="clear" w:color="auto" w:fill="auto"/>
          </w:tcPr>
          <w:p w14:paraId="3D13E0F6" w14:textId="77777777" w:rsidR="00784A32" w:rsidRPr="000670FE" w:rsidRDefault="00784A32" w:rsidP="00354887">
            <w:pPr>
              <w:pStyle w:val="TAC"/>
              <w:keepNext w:val="0"/>
              <w:keepLines w:val="0"/>
              <w:widowControl w:val="0"/>
            </w:pPr>
            <w:r w:rsidRPr="000670FE">
              <w:t>5</w:t>
            </w:r>
          </w:p>
        </w:tc>
        <w:tc>
          <w:tcPr>
            <w:tcW w:w="3969" w:type="dxa"/>
            <w:shd w:val="clear" w:color="auto" w:fill="auto"/>
          </w:tcPr>
          <w:p w14:paraId="3EAA22BF" w14:textId="77777777" w:rsidR="00784A32" w:rsidRPr="000670FE" w:rsidRDefault="00784A32" w:rsidP="00354887">
            <w:pPr>
              <w:pStyle w:val="TAL"/>
              <w:keepNext w:val="0"/>
              <w:keepLines w:val="0"/>
              <w:widowControl w:val="0"/>
            </w:pPr>
            <w:r w:rsidRPr="000670FE">
              <w:t>Check: Does the UE (MCVideo Client) send a SIP ACK message to acknowledge the SIP 200 (OK)?</w:t>
            </w:r>
          </w:p>
        </w:tc>
        <w:tc>
          <w:tcPr>
            <w:tcW w:w="709" w:type="dxa"/>
            <w:shd w:val="clear" w:color="auto" w:fill="auto"/>
          </w:tcPr>
          <w:p w14:paraId="2003CA0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C6999A6"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0A3856DD"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2E6922CB" w14:textId="77777777" w:rsidR="00784A32" w:rsidRPr="000670FE" w:rsidRDefault="00784A32" w:rsidP="00354887">
            <w:pPr>
              <w:pStyle w:val="TAC"/>
              <w:keepNext w:val="0"/>
              <w:keepLines w:val="0"/>
              <w:widowControl w:val="0"/>
            </w:pPr>
            <w:r w:rsidRPr="000670FE">
              <w:t>P</w:t>
            </w:r>
          </w:p>
        </w:tc>
      </w:tr>
      <w:tr w:rsidR="00784A32" w:rsidRPr="000670FE" w14:paraId="076136B7" w14:textId="77777777" w:rsidTr="00354887">
        <w:tc>
          <w:tcPr>
            <w:tcW w:w="648" w:type="dxa"/>
            <w:shd w:val="clear" w:color="auto" w:fill="auto"/>
          </w:tcPr>
          <w:p w14:paraId="524EF435" w14:textId="77777777" w:rsidR="00784A32" w:rsidRPr="000670FE" w:rsidRDefault="00784A32" w:rsidP="00354887">
            <w:pPr>
              <w:pStyle w:val="TAC"/>
              <w:keepNext w:val="0"/>
              <w:keepLines w:val="0"/>
              <w:widowControl w:val="0"/>
            </w:pPr>
            <w:r w:rsidRPr="000670FE">
              <w:t>6</w:t>
            </w:r>
          </w:p>
        </w:tc>
        <w:tc>
          <w:tcPr>
            <w:tcW w:w="3969" w:type="dxa"/>
            <w:shd w:val="clear" w:color="auto" w:fill="auto"/>
          </w:tcPr>
          <w:p w14:paraId="39FB75E9" w14:textId="77777777" w:rsidR="00784A32" w:rsidRPr="000670FE" w:rsidRDefault="00784A32" w:rsidP="00354887">
            <w:pPr>
              <w:pStyle w:val="TAL"/>
              <w:keepNext w:val="0"/>
              <w:keepLines w:val="0"/>
              <w:widowControl w:val="0"/>
            </w:pPr>
            <w:r w:rsidRPr="000670FE">
              <w:t>The SS (MCVideo Server) sends a Transmission Granted message.</w:t>
            </w:r>
          </w:p>
        </w:tc>
        <w:tc>
          <w:tcPr>
            <w:tcW w:w="709" w:type="dxa"/>
            <w:shd w:val="clear" w:color="auto" w:fill="auto"/>
          </w:tcPr>
          <w:p w14:paraId="7EE7519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B3322C5" w14:textId="77777777" w:rsidR="00784A32" w:rsidRPr="000670FE" w:rsidRDefault="00784A32" w:rsidP="00354887">
            <w:pPr>
              <w:pStyle w:val="TAL"/>
              <w:keepNext w:val="0"/>
              <w:keepLines w:val="0"/>
              <w:widowControl w:val="0"/>
            </w:pPr>
            <w:r w:rsidRPr="000670FE">
              <w:t>Transmission Granted</w:t>
            </w:r>
          </w:p>
        </w:tc>
        <w:tc>
          <w:tcPr>
            <w:tcW w:w="567" w:type="dxa"/>
            <w:shd w:val="clear" w:color="auto" w:fill="auto"/>
          </w:tcPr>
          <w:p w14:paraId="43C9A9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A7937DF" w14:textId="77777777" w:rsidR="00784A32" w:rsidRPr="000670FE" w:rsidRDefault="00784A32" w:rsidP="00354887">
            <w:pPr>
              <w:pStyle w:val="TAC"/>
              <w:keepNext w:val="0"/>
              <w:keepLines w:val="0"/>
              <w:widowControl w:val="0"/>
            </w:pPr>
            <w:r w:rsidRPr="000670FE">
              <w:t>-</w:t>
            </w:r>
          </w:p>
        </w:tc>
      </w:tr>
      <w:tr w:rsidR="00784A32" w:rsidRPr="000670FE" w14:paraId="092647AC" w14:textId="77777777" w:rsidTr="00354887">
        <w:tc>
          <w:tcPr>
            <w:tcW w:w="648" w:type="dxa"/>
            <w:shd w:val="clear" w:color="auto" w:fill="auto"/>
          </w:tcPr>
          <w:p w14:paraId="377CAFA5" w14:textId="77777777" w:rsidR="00784A32" w:rsidRPr="000670FE" w:rsidRDefault="00784A32" w:rsidP="00354887">
            <w:pPr>
              <w:pStyle w:val="TAC"/>
              <w:keepNext w:val="0"/>
              <w:keepLines w:val="0"/>
              <w:widowControl w:val="0"/>
            </w:pPr>
            <w:r w:rsidRPr="000670FE">
              <w:t>7</w:t>
            </w:r>
          </w:p>
        </w:tc>
        <w:tc>
          <w:tcPr>
            <w:tcW w:w="3969" w:type="dxa"/>
            <w:shd w:val="clear" w:color="auto" w:fill="auto"/>
          </w:tcPr>
          <w:p w14:paraId="456B2A61"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9" w:type="dxa"/>
            <w:shd w:val="clear" w:color="auto" w:fill="auto"/>
          </w:tcPr>
          <w:p w14:paraId="3B45921F"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70382A7" w14:textId="77777777" w:rsidR="00784A32" w:rsidRPr="000670FE" w:rsidRDefault="00784A32" w:rsidP="00354887">
            <w:pPr>
              <w:pStyle w:val="TAL"/>
              <w:keepNext w:val="0"/>
              <w:keepLines w:val="0"/>
              <w:widowControl w:val="0"/>
            </w:pPr>
            <w:r w:rsidRPr="000670FE">
              <w:t>Transmission Control ACK Message</w:t>
            </w:r>
          </w:p>
        </w:tc>
        <w:tc>
          <w:tcPr>
            <w:tcW w:w="567" w:type="dxa"/>
            <w:shd w:val="clear" w:color="auto" w:fill="auto"/>
          </w:tcPr>
          <w:p w14:paraId="5CB8473D"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2491D1B1" w14:textId="77777777" w:rsidR="00784A32" w:rsidRPr="000670FE" w:rsidRDefault="00784A32" w:rsidP="00354887">
            <w:pPr>
              <w:pStyle w:val="TAC"/>
              <w:keepNext w:val="0"/>
              <w:keepLines w:val="0"/>
              <w:widowControl w:val="0"/>
            </w:pPr>
            <w:r w:rsidRPr="000670FE">
              <w:t>P</w:t>
            </w:r>
          </w:p>
        </w:tc>
      </w:tr>
      <w:tr w:rsidR="00784A32" w:rsidRPr="000670FE" w14:paraId="3B3E20D3" w14:textId="77777777" w:rsidTr="00354887">
        <w:trPr>
          <w:trHeight w:val="1268"/>
        </w:trPr>
        <w:tc>
          <w:tcPr>
            <w:tcW w:w="648" w:type="dxa"/>
            <w:shd w:val="clear" w:color="auto" w:fill="auto"/>
          </w:tcPr>
          <w:p w14:paraId="1C985931" w14:textId="77777777" w:rsidR="00784A32" w:rsidRPr="000670FE" w:rsidRDefault="00784A32" w:rsidP="00354887">
            <w:pPr>
              <w:pStyle w:val="TAC"/>
              <w:keepNext w:val="0"/>
              <w:keepLines w:val="0"/>
              <w:widowControl w:val="0"/>
            </w:pPr>
            <w:r w:rsidRPr="000670FE">
              <w:t>8</w:t>
            </w:r>
          </w:p>
        </w:tc>
        <w:tc>
          <w:tcPr>
            <w:tcW w:w="3969" w:type="dxa"/>
            <w:shd w:val="clear" w:color="auto" w:fill="auto"/>
          </w:tcPr>
          <w:p w14:paraId="1BA28020" w14:textId="77777777" w:rsidR="00784A32" w:rsidRPr="000670FE" w:rsidRDefault="00784A32" w:rsidP="00354887">
            <w:pPr>
              <w:pStyle w:val="TAL"/>
              <w:keepNext w:val="0"/>
              <w:keepLines w:val="0"/>
              <w:widowControl w:val="0"/>
            </w:pPr>
            <w:r w:rsidRPr="000670FE">
              <w:t>Check: Does the UE (MCVideo client) provide Transmission granted notification to the MCVideo User?</w:t>
            </w:r>
          </w:p>
          <w:p w14:paraId="4419FE80" w14:textId="77777777" w:rsidR="00784A32" w:rsidRPr="000670FE" w:rsidRDefault="00784A32" w:rsidP="00354887">
            <w:pPr>
              <w:pStyle w:val="TAL"/>
              <w:keepNext w:val="0"/>
              <w:keepLines w:val="0"/>
              <w:widowControl w:val="0"/>
            </w:pPr>
            <w:r w:rsidRPr="000670FE">
              <w:t>NOTE: This action is expected to be done via a suitable implementation dependent MMI.</w:t>
            </w:r>
          </w:p>
        </w:tc>
        <w:tc>
          <w:tcPr>
            <w:tcW w:w="709" w:type="dxa"/>
            <w:shd w:val="clear" w:color="auto" w:fill="auto"/>
          </w:tcPr>
          <w:p w14:paraId="34455B2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3C6BB2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A07057C"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A6A4DF9" w14:textId="77777777" w:rsidR="00784A32" w:rsidRPr="000670FE" w:rsidRDefault="00784A32" w:rsidP="00354887">
            <w:pPr>
              <w:pStyle w:val="TAC"/>
              <w:keepNext w:val="0"/>
              <w:keepLines w:val="0"/>
              <w:widowControl w:val="0"/>
            </w:pPr>
            <w:r w:rsidRPr="000670FE">
              <w:t>P</w:t>
            </w:r>
          </w:p>
        </w:tc>
      </w:tr>
      <w:tr w:rsidR="00784A32" w:rsidRPr="000670FE" w14:paraId="735977F7" w14:textId="77777777" w:rsidTr="00354887">
        <w:trPr>
          <w:trHeight w:val="854"/>
        </w:trPr>
        <w:tc>
          <w:tcPr>
            <w:tcW w:w="648" w:type="dxa"/>
            <w:shd w:val="clear" w:color="auto" w:fill="auto"/>
          </w:tcPr>
          <w:p w14:paraId="597E108C" w14:textId="77777777" w:rsidR="00784A32" w:rsidRPr="000670FE" w:rsidRDefault="00784A32" w:rsidP="00354887">
            <w:pPr>
              <w:pStyle w:val="TAC"/>
              <w:keepNext w:val="0"/>
              <w:keepLines w:val="0"/>
              <w:widowControl w:val="0"/>
            </w:pPr>
            <w:r w:rsidRPr="000670FE">
              <w:t>9</w:t>
            </w:r>
          </w:p>
        </w:tc>
        <w:tc>
          <w:tcPr>
            <w:tcW w:w="3969" w:type="dxa"/>
            <w:shd w:val="clear" w:color="auto" w:fill="auto"/>
          </w:tcPr>
          <w:p w14:paraId="544DB927" w14:textId="77777777" w:rsidR="00784A32" w:rsidRPr="000670FE" w:rsidRDefault="00784A32" w:rsidP="00354887">
            <w:pPr>
              <w:pStyle w:val="TAL"/>
              <w:keepNext w:val="0"/>
              <w:keepLines w:val="0"/>
              <w:widowControl w:val="0"/>
              <w:rPr>
                <w:rFonts w:cs="Arial"/>
                <w:szCs w:val="18"/>
              </w:rPr>
            </w:pPr>
            <w:r w:rsidRPr="000670FE">
              <w:rPr>
                <w:rFonts w:cs="Arial"/>
                <w:szCs w:val="18"/>
              </w:rPr>
              <w:t>Make the MCVideo User release Transmission Control.</w:t>
            </w:r>
          </w:p>
          <w:p w14:paraId="44C4F565"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306F091"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C47D27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A61759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7E83C2E" w14:textId="77777777" w:rsidR="00784A32" w:rsidRPr="000670FE" w:rsidRDefault="00784A32" w:rsidP="00354887">
            <w:pPr>
              <w:pStyle w:val="TAC"/>
              <w:keepNext w:val="0"/>
              <w:keepLines w:val="0"/>
              <w:widowControl w:val="0"/>
            </w:pPr>
            <w:r w:rsidRPr="000670FE">
              <w:t>-</w:t>
            </w:r>
          </w:p>
        </w:tc>
      </w:tr>
      <w:tr w:rsidR="00784A32" w:rsidRPr="000670FE" w14:paraId="27270EDB" w14:textId="77777777" w:rsidTr="00354887">
        <w:trPr>
          <w:trHeight w:val="259"/>
        </w:trPr>
        <w:tc>
          <w:tcPr>
            <w:tcW w:w="648" w:type="dxa"/>
            <w:shd w:val="clear" w:color="auto" w:fill="auto"/>
          </w:tcPr>
          <w:p w14:paraId="4A5C34F8" w14:textId="77777777" w:rsidR="00784A32" w:rsidRPr="000670FE" w:rsidRDefault="00784A32" w:rsidP="00354887">
            <w:pPr>
              <w:pStyle w:val="TAC"/>
              <w:keepNext w:val="0"/>
              <w:keepLines w:val="0"/>
              <w:widowControl w:val="0"/>
            </w:pPr>
            <w:r w:rsidRPr="000670FE">
              <w:t>10</w:t>
            </w:r>
          </w:p>
        </w:tc>
        <w:tc>
          <w:tcPr>
            <w:tcW w:w="3969" w:type="dxa"/>
            <w:shd w:val="clear" w:color="auto" w:fill="auto"/>
          </w:tcPr>
          <w:p w14:paraId="4E68D9D8" w14:textId="77777777" w:rsidR="00784A32" w:rsidRPr="000670FE" w:rsidRDefault="00784A32" w:rsidP="00354887">
            <w:pPr>
              <w:pStyle w:val="TAL"/>
              <w:keepNext w:val="0"/>
              <w:keepLines w:val="0"/>
              <w:widowControl w:val="0"/>
              <w:rPr>
                <w:rFonts w:cs="Arial"/>
                <w:szCs w:val="18"/>
              </w:rPr>
            </w:pPr>
            <w:r w:rsidRPr="000670FE">
              <w:rPr>
                <w:rFonts w:cs="Arial"/>
                <w:szCs w:val="18"/>
              </w:rPr>
              <w:t>Check: Does the UE (MCVideo Client) send a Transmission Release message?</w:t>
            </w:r>
          </w:p>
        </w:tc>
        <w:tc>
          <w:tcPr>
            <w:tcW w:w="709" w:type="dxa"/>
            <w:shd w:val="clear" w:color="auto" w:fill="auto"/>
          </w:tcPr>
          <w:p w14:paraId="277A25D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14095716" w14:textId="77777777" w:rsidR="00784A32" w:rsidRPr="000670FE" w:rsidRDefault="00784A32" w:rsidP="00354887">
            <w:pPr>
              <w:pStyle w:val="TAL"/>
              <w:keepNext w:val="0"/>
              <w:keepLines w:val="0"/>
              <w:widowControl w:val="0"/>
            </w:pPr>
            <w:r w:rsidRPr="000670FE">
              <w:rPr>
                <w:rFonts w:cs="Arial"/>
                <w:szCs w:val="18"/>
              </w:rPr>
              <w:t>Transmission Release</w:t>
            </w:r>
          </w:p>
        </w:tc>
        <w:tc>
          <w:tcPr>
            <w:tcW w:w="567" w:type="dxa"/>
            <w:shd w:val="clear" w:color="auto" w:fill="auto"/>
          </w:tcPr>
          <w:p w14:paraId="455E9526"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88CA872" w14:textId="77777777" w:rsidR="00784A32" w:rsidRPr="000670FE" w:rsidRDefault="00784A32" w:rsidP="00354887">
            <w:pPr>
              <w:pStyle w:val="TAC"/>
              <w:keepNext w:val="0"/>
              <w:keepLines w:val="0"/>
              <w:widowControl w:val="0"/>
            </w:pPr>
            <w:r w:rsidRPr="000670FE">
              <w:t>P</w:t>
            </w:r>
          </w:p>
        </w:tc>
      </w:tr>
      <w:tr w:rsidR="00784A32" w:rsidRPr="000670FE" w14:paraId="58C61F4C" w14:textId="77777777" w:rsidTr="00354887">
        <w:trPr>
          <w:trHeight w:val="864"/>
        </w:trPr>
        <w:tc>
          <w:tcPr>
            <w:tcW w:w="648" w:type="dxa"/>
            <w:shd w:val="clear" w:color="auto" w:fill="auto"/>
          </w:tcPr>
          <w:p w14:paraId="2071C18D" w14:textId="77777777" w:rsidR="00784A32" w:rsidRPr="000670FE" w:rsidRDefault="00784A32" w:rsidP="00354887">
            <w:pPr>
              <w:pStyle w:val="TAC"/>
              <w:keepNext w:val="0"/>
              <w:keepLines w:val="0"/>
              <w:widowControl w:val="0"/>
            </w:pPr>
            <w:r w:rsidRPr="000670FE">
              <w:t>11</w:t>
            </w:r>
          </w:p>
        </w:tc>
        <w:tc>
          <w:tcPr>
            <w:tcW w:w="3969" w:type="dxa"/>
            <w:shd w:val="clear" w:color="auto" w:fill="auto"/>
          </w:tcPr>
          <w:p w14:paraId="471AF778" w14:textId="77777777" w:rsidR="00784A32" w:rsidRPr="000670FE" w:rsidRDefault="00784A32" w:rsidP="00354887">
            <w:pPr>
              <w:pStyle w:val="TAL"/>
              <w:keepLines w:val="0"/>
              <w:widowControl w:val="0"/>
            </w:pPr>
            <w:r w:rsidRPr="000670FE">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D285300" w14:textId="77777777"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5F04EBD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AD92DFD" w14:textId="77777777" w:rsidR="00784A32" w:rsidRPr="000670FE" w:rsidRDefault="00784A32" w:rsidP="00354887">
            <w:pPr>
              <w:pStyle w:val="TAC"/>
              <w:keepNext w:val="0"/>
              <w:keepLines w:val="0"/>
              <w:widowControl w:val="0"/>
            </w:pPr>
            <w:r w:rsidRPr="000670FE">
              <w:t>-</w:t>
            </w:r>
          </w:p>
        </w:tc>
      </w:tr>
      <w:tr w:rsidR="00784A32" w:rsidRPr="000670FE" w14:paraId="4B6B2A6E" w14:textId="77777777" w:rsidTr="00354887">
        <w:tc>
          <w:tcPr>
            <w:tcW w:w="648" w:type="dxa"/>
            <w:shd w:val="clear" w:color="auto" w:fill="auto"/>
          </w:tcPr>
          <w:p w14:paraId="43AB7F06" w14:textId="77777777" w:rsidR="00784A32" w:rsidRPr="000670FE" w:rsidRDefault="00784A32" w:rsidP="00354887">
            <w:pPr>
              <w:pStyle w:val="TAC"/>
              <w:keepNext w:val="0"/>
              <w:keepLines w:val="0"/>
              <w:widowControl w:val="0"/>
            </w:pPr>
            <w:r w:rsidRPr="000670FE">
              <w:t>12</w:t>
            </w:r>
          </w:p>
        </w:tc>
        <w:tc>
          <w:tcPr>
            <w:tcW w:w="3969" w:type="dxa"/>
            <w:shd w:val="clear" w:color="auto" w:fill="auto"/>
          </w:tcPr>
          <w:p w14:paraId="2534EFE9" w14:textId="77777777" w:rsidR="00784A32" w:rsidRPr="000670FE" w:rsidRDefault="00784A32" w:rsidP="00354887">
            <w:pPr>
              <w:pStyle w:val="TAL"/>
              <w:keepNext w:val="0"/>
              <w:keepLines w:val="0"/>
              <w:widowControl w:val="0"/>
            </w:pPr>
            <w:r w:rsidRPr="000670FE">
              <w:t>The SS (MCVideo Server) sends a SIP-re-INVITE message to indicate an upgrade of the Chat Group Call to an Emergency state.</w:t>
            </w:r>
          </w:p>
        </w:tc>
        <w:tc>
          <w:tcPr>
            <w:tcW w:w="709" w:type="dxa"/>
            <w:shd w:val="clear" w:color="auto" w:fill="auto"/>
          </w:tcPr>
          <w:p w14:paraId="7AE4723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8FFA1FF"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71F675A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70C3C1F" w14:textId="77777777" w:rsidR="00784A32" w:rsidRPr="000670FE" w:rsidRDefault="00784A32" w:rsidP="00354887">
            <w:pPr>
              <w:pStyle w:val="TAC"/>
              <w:keepNext w:val="0"/>
              <w:keepLines w:val="0"/>
              <w:widowControl w:val="0"/>
            </w:pPr>
            <w:r w:rsidRPr="000670FE">
              <w:t>-</w:t>
            </w:r>
          </w:p>
        </w:tc>
      </w:tr>
      <w:tr w:rsidR="00784A32" w:rsidRPr="000670FE" w14:paraId="063D99D0" w14:textId="77777777" w:rsidTr="00354887">
        <w:tc>
          <w:tcPr>
            <w:tcW w:w="648" w:type="dxa"/>
            <w:shd w:val="clear" w:color="auto" w:fill="auto"/>
          </w:tcPr>
          <w:p w14:paraId="6947AE80"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7DFE5DF5" w14:textId="77777777" w:rsidR="00784A32" w:rsidRPr="000670FE" w:rsidRDefault="00784A32" w:rsidP="00354887">
            <w:pPr>
              <w:pStyle w:val="TAL"/>
              <w:keepNext w:val="0"/>
              <w:keepLines w:val="0"/>
              <w:widowControl w:val="0"/>
            </w:pPr>
            <w:r w:rsidRPr="000670FE">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475480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259A0D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37D3A97" w14:textId="77777777" w:rsidR="00784A32" w:rsidRPr="000670FE" w:rsidRDefault="00784A32" w:rsidP="00354887">
            <w:pPr>
              <w:pStyle w:val="TAC"/>
              <w:keepNext w:val="0"/>
              <w:keepLines w:val="0"/>
              <w:widowControl w:val="0"/>
            </w:pPr>
            <w:r w:rsidRPr="000670FE">
              <w:t>-</w:t>
            </w:r>
          </w:p>
        </w:tc>
      </w:tr>
      <w:tr w:rsidR="00784A32" w:rsidRPr="000670FE" w14:paraId="448FD7FC" w14:textId="77777777" w:rsidTr="00354887">
        <w:tc>
          <w:tcPr>
            <w:tcW w:w="648" w:type="dxa"/>
            <w:shd w:val="clear" w:color="auto" w:fill="auto"/>
          </w:tcPr>
          <w:p w14:paraId="044263B5" w14:textId="77777777" w:rsidR="00784A32" w:rsidRPr="000670FE" w:rsidRDefault="00784A32" w:rsidP="00354887">
            <w:pPr>
              <w:pStyle w:val="TAC"/>
              <w:keepNext w:val="0"/>
              <w:keepLines w:val="0"/>
              <w:widowControl w:val="0"/>
            </w:pPr>
            <w:r w:rsidRPr="000670FE">
              <w:t>13a1</w:t>
            </w:r>
          </w:p>
        </w:tc>
        <w:tc>
          <w:tcPr>
            <w:tcW w:w="3969" w:type="dxa"/>
            <w:shd w:val="clear" w:color="auto" w:fill="auto"/>
          </w:tcPr>
          <w:p w14:paraId="01F7D180"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1B2CDE9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3630399"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88DC16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14238F4" w14:textId="77777777" w:rsidR="00784A32" w:rsidRPr="000670FE" w:rsidRDefault="00784A32" w:rsidP="00354887">
            <w:pPr>
              <w:pStyle w:val="TAC"/>
              <w:keepNext w:val="0"/>
              <w:keepLines w:val="0"/>
              <w:widowControl w:val="0"/>
            </w:pPr>
            <w:r w:rsidRPr="000670FE">
              <w:t>-</w:t>
            </w:r>
          </w:p>
        </w:tc>
      </w:tr>
      <w:tr w:rsidR="00784A32" w:rsidRPr="000670FE" w14:paraId="71240371" w14:textId="77777777" w:rsidTr="00354887">
        <w:tc>
          <w:tcPr>
            <w:tcW w:w="648" w:type="dxa"/>
            <w:shd w:val="clear" w:color="auto" w:fill="auto"/>
          </w:tcPr>
          <w:p w14:paraId="5D5DB53D" w14:textId="77777777" w:rsidR="00784A32" w:rsidRPr="000670FE" w:rsidRDefault="00784A32" w:rsidP="00354887">
            <w:pPr>
              <w:pStyle w:val="TAC"/>
              <w:keepNext w:val="0"/>
              <w:keepLines w:val="0"/>
              <w:widowControl w:val="0"/>
            </w:pPr>
            <w:r w:rsidRPr="000670FE">
              <w:t>14</w:t>
            </w:r>
          </w:p>
        </w:tc>
        <w:tc>
          <w:tcPr>
            <w:tcW w:w="3969" w:type="dxa"/>
            <w:shd w:val="clear" w:color="auto" w:fill="auto"/>
          </w:tcPr>
          <w:p w14:paraId="6EFEC511" w14:textId="77777777" w:rsidR="00784A32" w:rsidRPr="000670FE" w:rsidRDefault="00784A32" w:rsidP="00354887">
            <w:pPr>
              <w:pStyle w:val="TAL"/>
              <w:keepNext w:val="0"/>
              <w:keepLines w:val="0"/>
              <w:widowControl w:val="0"/>
            </w:pPr>
            <w:r w:rsidRPr="000670FE">
              <w:t>Check: Does the UE (MCVideo Client) respond with a SIP 200 (OK)?</w:t>
            </w:r>
          </w:p>
        </w:tc>
        <w:tc>
          <w:tcPr>
            <w:tcW w:w="709" w:type="dxa"/>
            <w:shd w:val="clear" w:color="auto" w:fill="auto"/>
          </w:tcPr>
          <w:p w14:paraId="3EDB0A3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4230517"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7E8736E4"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2451CCA1" w14:textId="77777777" w:rsidR="00784A32" w:rsidRPr="000670FE" w:rsidRDefault="00784A32" w:rsidP="00354887">
            <w:pPr>
              <w:pStyle w:val="TAC"/>
              <w:keepNext w:val="0"/>
              <w:keepLines w:val="0"/>
              <w:widowControl w:val="0"/>
            </w:pPr>
            <w:r w:rsidRPr="000670FE">
              <w:t>P</w:t>
            </w:r>
          </w:p>
        </w:tc>
      </w:tr>
      <w:tr w:rsidR="00784A32" w:rsidRPr="000670FE" w14:paraId="10283B7E" w14:textId="77777777" w:rsidTr="00354887">
        <w:tc>
          <w:tcPr>
            <w:tcW w:w="648" w:type="dxa"/>
            <w:shd w:val="clear" w:color="auto" w:fill="auto"/>
          </w:tcPr>
          <w:p w14:paraId="0DA506C8" w14:textId="77777777" w:rsidR="00784A32" w:rsidRPr="000670FE" w:rsidRDefault="00784A32" w:rsidP="00354887">
            <w:pPr>
              <w:pStyle w:val="TAC"/>
              <w:keepNext w:val="0"/>
              <w:keepLines w:val="0"/>
              <w:widowControl w:val="0"/>
            </w:pPr>
            <w:r w:rsidRPr="000670FE">
              <w:t>15</w:t>
            </w:r>
          </w:p>
        </w:tc>
        <w:tc>
          <w:tcPr>
            <w:tcW w:w="3969" w:type="dxa"/>
            <w:shd w:val="clear" w:color="auto" w:fill="auto"/>
          </w:tcPr>
          <w:p w14:paraId="0F01DC88" w14:textId="77777777" w:rsidR="00784A32" w:rsidRPr="000670FE" w:rsidRDefault="00784A32" w:rsidP="00354887">
            <w:pPr>
              <w:pStyle w:val="TAL"/>
              <w:keepNext w:val="0"/>
              <w:keepLines w:val="0"/>
              <w:widowControl w:val="0"/>
            </w:pPr>
            <w:r w:rsidRPr="000670FE">
              <w:t>The SS (MCVideo Server) sends a SIP ACK message to acknowledge the SIP 200 (OK).</w:t>
            </w:r>
          </w:p>
        </w:tc>
        <w:tc>
          <w:tcPr>
            <w:tcW w:w="709" w:type="dxa"/>
            <w:shd w:val="clear" w:color="auto" w:fill="auto"/>
          </w:tcPr>
          <w:p w14:paraId="557617E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E7F2812"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F3114C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8F5FE43" w14:textId="77777777" w:rsidR="00784A32" w:rsidRPr="000670FE" w:rsidRDefault="00784A32" w:rsidP="00354887">
            <w:pPr>
              <w:pStyle w:val="TAC"/>
              <w:keepNext w:val="0"/>
              <w:keepLines w:val="0"/>
              <w:widowControl w:val="0"/>
            </w:pPr>
            <w:r w:rsidRPr="000670FE">
              <w:t>-</w:t>
            </w:r>
          </w:p>
        </w:tc>
      </w:tr>
      <w:tr w:rsidR="00784A32" w:rsidRPr="000670FE" w14:paraId="45D00D77" w14:textId="77777777" w:rsidTr="00354887">
        <w:tc>
          <w:tcPr>
            <w:tcW w:w="648" w:type="dxa"/>
            <w:shd w:val="clear" w:color="auto" w:fill="auto"/>
          </w:tcPr>
          <w:p w14:paraId="727EFAA8" w14:textId="77777777" w:rsidR="00784A32" w:rsidRPr="000670FE" w:rsidRDefault="00784A32" w:rsidP="00354887">
            <w:pPr>
              <w:pStyle w:val="TAC"/>
              <w:keepNext w:val="0"/>
              <w:keepLines w:val="0"/>
              <w:widowControl w:val="0"/>
            </w:pPr>
            <w:r w:rsidRPr="000670FE">
              <w:t>16</w:t>
            </w:r>
          </w:p>
        </w:tc>
        <w:tc>
          <w:tcPr>
            <w:tcW w:w="3969" w:type="dxa"/>
            <w:shd w:val="clear" w:color="auto" w:fill="auto"/>
          </w:tcPr>
          <w:p w14:paraId="0C62ED7B"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897F6A4"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68DDAB7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B0910A3" w14:textId="77777777" w:rsidR="00784A32" w:rsidRPr="000670FE" w:rsidRDefault="00784A32" w:rsidP="00354887">
            <w:pPr>
              <w:pStyle w:val="TAC"/>
              <w:keepNext w:val="0"/>
              <w:keepLines w:val="0"/>
              <w:widowControl w:val="0"/>
            </w:pPr>
            <w:r w:rsidRPr="000670FE">
              <w:t>-</w:t>
            </w:r>
          </w:p>
        </w:tc>
      </w:tr>
      <w:tr w:rsidR="00784A32" w:rsidRPr="000670FE" w14:paraId="70C82E1B" w14:textId="77777777" w:rsidTr="00354887">
        <w:tc>
          <w:tcPr>
            <w:tcW w:w="648" w:type="dxa"/>
            <w:shd w:val="clear" w:color="auto" w:fill="auto"/>
          </w:tcPr>
          <w:p w14:paraId="59A1564F" w14:textId="77777777" w:rsidR="00784A32" w:rsidRPr="000670FE" w:rsidRDefault="00784A32" w:rsidP="00354887">
            <w:pPr>
              <w:pStyle w:val="TAC"/>
              <w:keepNext w:val="0"/>
              <w:keepLines w:val="0"/>
              <w:widowControl w:val="0"/>
            </w:pPr>
            <w:r w:rsidRPr="000670FE">
              <w:t>17</w:t>
            </w:r>
          </w:p>
        </w:tc>
        <w:tc>
          <w:tcPr>
            <w:tcW w:w="3969" w:type="dxa"/>
            <w:shd w:val="clear" w:color="auto" w:fill="auto"/>
          </w:tcPr>
          <w:p w14:paraId="1D790ADD"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47A284EB"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0D213E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65220F1"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7C694D8"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0848ED67" w14:textId="77777777" w:rsidR="00784A32" w:rsidRPr="000670FE" w:rsidRDefault="00784A32" w:rsidP="00354887">
            <w:pPr>
              <w:pStyle w:val="TAC"/>
              <w:keepNext w:val="0"/>
              <w:keepLines w:val="0"/>
              <w:widowControl w:val="0"/>
            </w:pPr>
            <w:r w:rsidRPr="000670FE">
              <w:t>P</w:t>
            </w:r>
          </w:p>
        </w:tc>
      </w:tr>
      <w:tr w:rsidR="00784A32" w:rsidRPr="000670FE" w14:paraId="4F82FCF4" w14:textId="77777777" w:rsidTr="00354887">
        <w:tc>
          <w:tcPr>
            <w:tcW w:w="648" w:type="dxa"/>
            <w:shd w:val="clear" w:color="auto" w:fill="auto"/>
          </w:tcPr>
          <w:p w14:paraId="4A9DA9A9" w14:textId="77777777" w:rsidR="00784A32" w:rsidRPr="000670FE" w:rsidRDefault="00784A32" w:rsidP="00354887">
            <w:pPr>
              <w:pStyle w:val="TAC"/>
              <w:keepNext w:val="0"/>
              <w:keepLines w:val="0"/>
              <w:widowControl w:val="0"/>
            </w:pPr>
            <w:r w:rsidRPr="000670FE">
              <w:t>18</w:t>
            </w:r>
          </w:p>
        </w:tc>
        <w:tc>
          <w:tcPr>
            <w:tcW w:w="3969" w:type="dxa"/>
            <w:shd w:val="clear" w:color="auto" w:fill="auto"/>
          </w:tcPr>
          <w:p w14:paraId="1D8288F2" w14:textId="77777777" w:rsidR="00784A32" w:rsidRPr="000670FE" w:rsidRDefault="00784A32" w:rsidP="00354887">
            <w:pPr>
              <w:pStyle w:val="TAL"/>
              <w:keepNext w:val="0"/>
              <w:keepLines w:val="0"/>
              <w:widowControl w:val="0"/>
            </w:pPr>
            <w:r w:rsidRPr="000670FE">
              <w:t>Make the MCVideo User to request permission to receive media.</w:t>
            </w:r>
          </w:p>
          <w:p w14:paraId="33CC6982"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3F85F8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A761DA1"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05B83E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1E0FE28" w14:textId="77777777" w:rsidR="00784A32" w:rsidRPr="000670FE" w:rsidRDefault="00784A32" w:rsidP="00354887">
            <w:pPr>
              <w:pStyle w:val="TAC"/>
              <w:keepNext w:val="0"/>
              <w:keepLines w:val="0"/>
              <w:widowControl w:val="0"/>
            </w:pPr>
            <w:r w:rsidRPr="000670FE">
              <w:t>-</w:t>
            </w:r>
          </w:p>
        </w:tc>
      </w:tr>
      <w:tr w:rsidR="00784A32" w:rsidRPr="000670FE" w14:paraId="012EE012" w14:textId="77777777" w:rsidTr="00354887">
        <w:tc>
          <w:tcPr>
            <w:tcW w:w="648" w:type="dxa"/>
            <w:shd w:val="clear" w:color="auto" w:fill="auto"/>
          </w:tcPr>
          <w:p w14:paraId="6F2EEDDC" w14:textId="77777777" w:rsidR="00784A32" w:rsidRPr="000670FE" w:rsidRDefault="00784A32" w:rsidP="00354887">
            <w:pPr>
              <w:pStyle w:val="TAC"/>
              <w:keepNext w:val="0"/>
              <w:keepLines w:val="0"/>
              <w:widowControl w:val="0"/>
            </w:pPr>
            <w:r w:rsidRPr="000670FE">
              <w:t>19</w:t>
            </w:r>
          </w:p>
        </w:tc>
        <w:tc>
          <w:tcPr>
            <w:tcW w:w="3969" w:type="dxa"/>
            <w:shd w:val="clear" w:color="auto" w:fill="auto"/>
          </w:tcPr>
          <w:p w14:paraId="76680D3A" w14:textId="77777777" w:rsidR="00784A32" w:rsidRPr="000670FE" w:rsidRDefault="00784A32" w:rsidP="00354887">
            <w:pPr>
              <w:pStyle w:val="TAL"/>
              <w:keepNext w:val="0"/>
              <w:keepLines w:val="0"/>
              <w:widowControl w:val="0"/>
            </w:pPr>
            <w:r w:rsidRPr="000670FE">
              <w:t>Check: Does the UE (MCVideo Client) respond with a Receive Media Request message?</w:t>
            </w:r>
          </w:p>
        </w:tc>
        <w:tc>
          <w:tcPr>
            <w:tcW w:w="709" w:type="dxa"/>
            <w:shd w:val="clear" w:color="auto" w:fill="auto"/>
          </w:tcPr>
          <w:p w14:paraId="10D0511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2C3FCA2"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53BF9071"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771524BA" w14:textId="77777777" w:rsidR="00784A32" w:rsidRPr="000670FE" w:rsidRDefault="00784A32" w:rsidP="00354887">
            <w:pPr>
              <w:pStyle w:val="TAC"/>
              <w:keepNext w:val="0"/>
              <w:keepLines w:val="0"/>
              <w:widowControl w:val="0"/>
            </w:pPr>
            <w:r w:rsidRPr="000670FE">
              <w:t>P</w:t>
            </w:r>
          </w:p>
        </w:tc>
      </w:tr>
      <w:tr w:rsidR="00784A32" w:rsidRPr="000670FE" w14:paraId="68AB2EB2" w14:textId="77777777" w:rsidTr="00354887">
        <w:trPr>
          <w:trHeight w:val="422"/>
        </w:trPr>
        <w:tc>
          <w:tcPr>
            <w:tcW w:w="648" w:type="dxa"/>
            <w:shd w:val="clear" w:color="auto" w:fill="auto"/>
          </w:tcPr>
          <w:p w14:paraId="7E56C69C" w14:textId="77777777" w:rsidR="00784A32" w:rsidRPr="000670FE" w:rsidRDefault="00784A32" w:rsidP="00354887">
            <w:pPr>
              <w:pStyle w:val="TAC"/>
              <w:keepNext w:val="0"/>
              <w:keepLines w:val="0"/>
              <w:widowControl w:val="0"/>
            </w:pPr>
            <w:r w:rsidRPr="000670FE">
              <w:t>20</w:t>
            </w:r>
          </w:p>
        </w:tc>
        <w:tc>
          <w:tcPr>
            <w:tcW w:w="3969" w:type="dxa"/>
            <w:shd w:val="clear" w:color="auto" w:fill="auto"/>
          </w:tcPr>
          <w:p w14:paraId="620E5817"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5B5654A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9FB6763"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CBA021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6EE8D2F" w14:textId="77777777" w:rsidR="00784A32" w:rsidRPr="000670FE" w:rsidRDefault="00784A32" w:rsidP="00354887">
            <w:pPr>
              <w:pStyle w:val="TAC"/>
              <w:keepNext w:val="0"/>
              <w:keepLines w:val="0"/>
              <w:widowControl w:val="0"/>
            </w:pPr>
            <w:r w:rsidRPr="000670FE">
              <w:t>-</w:t>
            </w:r>
          </w:p>
        </w:tc>
      </w:tr>
      <w:tr w:rsidR="00784A32" w:rsidRPr="000670FE" w14:paraId="3089174E" w14:textId="77777777" w:rsidTr="00354887">
        <w:trPr>
          <w:trHeight w:val="422"/>
        </w:trPr>
        <w:tc>
          <w:tcPr>
            <w:tcW w:w="648" w:type="dxa"/>
            <w:shd w:val="clear" w:color="auto" w:fill="auto"/>
          </w:tcPr>
          <w:p w14:paraId="0A2B4EB7" w14:textId="77777777" w:rsidR="00784A32" w:rsidRPr="000670FE" w:rsidRDefault="00784A32" w:rsidP="00354887">
            <w:pPr>
              <w:pStyle w:val="TAC"/>
              <w:keepNext w:val="0"/>
              <w:keepLines w:val="0"/>
              <w:widowControl w:val="0"/>
            </w:pPr>
            <w:r w:rsidRPr="000670FE">
              <w:t>21</w:t>
            </w:r>
          </w:p>
        </w:tc>
        <w:tc>
          <w:tcPr>
            <w:tcW w:w="3969" w:type="dxa"/>
            <w:shd w:val="clear" w:color="auto" w:fill="auto"/>
          </w:tcPr>
          <w:p w14:paraId="3A77731C"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1387CE98"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C0D536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64509A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19136B3"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5AEC2660" w14:textId="77777777" w:rsidR="00784A32" w:rsidRPr="000670FE" w:rsidRDefault="00784A32" w:rsidP="00354887">
            <w:pPr>
              <w:pStyle w:val="TAC"/>
              <w:keepNext w:val="0"/>
              <w:keepLines w:val="0"/>
              <w:widowControl w:val="0"/>
            </w:pPr>
            <w:r w:rsidRPr="000670FE">
              <w:t>P</w:t>
            </w:r>
          </w:p>
        </w:tc>
      </w:tr>
      <w:tr w:rsidR="00784A32" w:rsidRPr="000670FE" w14:paraId="7A8C6C63" w14:textId="77777777" w:rsidTr="00354887">
        <w:trPr>
          <w:trHeight w:val="845"/>
        </w:trPr>
        <w:tc>
          <w:tcPr>
            <w:tcW w:w="648" w:type="dxa"/>
            <w:shd w:val="clear" w:color="auto" w:fill="auto"/>
          </w:tcPr>
          <w:p w14:paraId="164FCA6E" w14:textId="77777777" w:rsidR="00784A32" w:rsidRPr="000670FE" w:rsidRDefault="00784A32" w:rsidP="00354887">
            <w:pPr>
              <w:pStyle w:val="TAC"/>
              <w:keepNext w:val="0"/>
              <w:keepLines w:val="0"/>
              <w:widowControl w:val="0"/>
            </w:pPr>
            <w:r w:rsidRPr="000670FE">
              <w:t>22</w:t>
            </w:r>
          </w:p>
        </w:tc>
        <w:tc>
          <w:tcPr>
            <w:tcW w:w="3969" w:type="dxa"/>
            <w:shd w:val="clear" w:color="auto" w:fill="auto"/>
          </w:tcPr>
          <w:p w14:paraId="0E158F31" w14:textId="77777777" w:rsidR="00784A32" w:rsidRPr="000670FE" w:rsidRDefault="00784A32" w:rsidP="00354887">
            <w:pPr>
              <w:pStyle w:val="TAL"/>
              <w:keepNext w:val="0"/>
              <w:keepLines w:val="0"/>
              <w:widowControl w:val="0"/>
            </w:pPr>
            <w:r w:rsidRPr="000670FE">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7730518"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32972C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C9DBDEF" w14:textId="77777777" w:rsidR="00784A32" w:rsidRPr="000670FE" w:rsidRDefault="00784A32" w:rsidP="00354887">
            <w:pPr>
              <w:pStyle w:val="TAC"/>
              <w:keepNext w:val="0"/>
              <w:keepLines w:val="0"/>
              <w:widowControl w:val="0"/>
            </w:pPr>
            <w:r w:rsidRPr="000670FE">
              <w:t>-</w:t>
            </w:r>
          </w:p>
        </w:tc>
      </w:tr>
      <w:tr w:rsidR="00784A32" w:rsidRPr="000670FE" w14:paraId="50954368" w14:textId="77777777" w:rsidTr="00354887">
        <w:tc>
          <w:tcPr>
            <w:tcW w:w="648" w:type="dxa"/>
            <w:shd w:val="clear" w:color="auto" w:fill="auto"/>
          </w:tcPr>
          <w:p w14:paraId="782707D3"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0C641F38" w14:textId="77777777" w:rsidR="00784A32" w:rsidRPr="000670FE" w:rsidRDefault="00784A32" w:rsidP="00354887">
            <w:pPr>
              <w:pStyle w:val="TAL"/>
              <w:keepNext w:val="0"/>
              <w:keepLines w:val="0"/>
              <w:widowControl w:val="0"/>
            </w:pPr>
            <w:r w:rsidRPr="000670FE">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9B93C38"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24811FA"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1E6714D" w14:textId="77777777" w:rsidR="00784A32" w:rsidRPr="000670FE" w:rsidRDefault="00784A32" w:rsidP="00354887">
            <w:pPr>
              <w:pStyle w:val="TAC"/>
              <w:keepNext w:val="0"/>
              <w:keepLines w:val="0"/>
              <w:widowControl w:val="0"/>
            </w:pPr>
            <w:r w:rsidRPr="000670FE">
              <w:t>-</w:t>
            </w:r>
          </w:p>
        </w:tc>
      </w:tr>
      <w:tr w:rsidR="00784A32" w:rsidRPr="000670FE" w14:paraId="1CE74712" w14:textId="77777777" w:rsidTr="00354887">
        <w:tc>
          <w:tcPr>
            <w:tcW w:w="648" w:type="dxa"/>
            <w:shd w:val="clear" w:color="auto" w:fill="auto"/>
          </w:tcPr>
          <w:p w14:paraId="0947BB9C" w14:textId="77777777" w:rsidR="00784A32" w:rsidRPr="000670FE" w:rsidRDefault="00784A32" w:rsidP="00354887">
            <w:pPr>
              <w:pStyle w:val="TAC"/>
              <w:keepNext w:val="0"/>
              <w:keepLines w:val="0"/>
              <w:widowControl w:val="0"/>
            </w:pPr>
            <w:r w:rsidRPr="000670FE">
              <w:t>23a1</w:t>
            </w:r>
          </w:p>
        </w:tc>
        <w:tc>
          <w:tcPr>
            <w:tcW w:w="3969" w:type="dxa"/>
            <w:shd w:val="clear" w:color="auto" w:fill="auto"/>
          </w:tcPr>
          <w:p w14:paraId="1FF50672"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160514C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BFB46E6"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51DBC44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7052EF4" w14:textId="77777777" w:rsidR="00784A32" w:rsidRPr="000670FE" w:rsidRDefault="00784A32" w:rsidP="00354887">
            <w:pPr>
              <w:pStyle w:val="TAC"/>
              <w:keepNext w:val="0"/>
              <w:keepLines w:val="0"/>
              <w:widowControl w:val="0"/>
            </w:pPr>
            <w:r w:rsidRPr="000670FE">
              <w:t>-</w:t>
            </w:r>
          </w:p>
        </w:tc>
      </w:tr>
      <w:tr w:rsidR="00784A32" w:rsidRPr="000670FE" w14:paraId="0217A728" w14:textId="77777777" w:rsidTr="00354887">
        <w:tc>
          <w:tcPr>
            <w:tcW w:w="648" w:type="dxa"/>
            <w:shd w:val="clear" w:color="auto" w:fill="auto"/>
          </w:tcPr>
          <w:p w14:paraId="6F9E3DE6" w14:textId="77777777" w:rsidR="00784A32" w:rsidRPr="000670FE" w:rsidRDefault="00784A32" w:rsidP="00354887">
            <w:pPr>
              <w:pStyle w:val="TAC"/>
              <w:keepNext w:val="0"/>
              <w:keepLines w:val="0"/>
              <w:widowControl w:val="0"/>
            </w:pPr>
            <w:r w:rsidRPr="000670FE">
              <w:t>24</w:t>
            </w:r>
          </w:p>
        </w:tc>
        <w:tc>
          <w:tcPr>
            <w:tcW w:w="3969" w:type="dxa"/>
            <w:shd w:val="clear" w:color="auto" w:fill="auto"/>
          </w:tcPr>
          <w:p w14:paraId="24B9A1E2"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0084225D"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826F34B"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39507637" w14:textId="77777777" w:rsidR="00784A32" w:rsidRPr="000670FE" w:rsidRDefault="00784A32" w:rsidP="00354887">
            <w:pPr>
              <w:pStyle w:val="TAC"/>
              <w:keepNext w:val="0"/>
              <w:keepLines w:val="0"/>
              <w:widowControl w:val="0"/>
            </w:pPr>
            <w:r w:rsidRPr="000670FE">
              <w:t>3</w:t>
            </w:r>
          </w:p>
        </w:tc>
        <w:tc>
          <w:tcPr>
            <w:tcW w:w="892" w:type="dxa"/>
            <w:shd w:val="clear" w:color="auto" w:fill="auto"/>
          </w:tcPr>
          <w:p w14:paraId="5ED3E57C" w14:textId="77777777" w:rsidR="00784A32" w:rsidRPr="000670FE" w:rsidRDefault="00784A32" w:rsidP="00354887">
            <w:pPr>
              <w:pStyle w:val="TAC"/>
              <w:keepNext w:val="0"/>
              <w:keepLines w:val="0"/>
              <w:widowControl w:val="0"/>
            </w:pPr>
            <w:r w:rsidRPr="000670FE">
              <w:t>P</w:t>
            </w:r>
          </w:p>
        </w:tc>
      </w:tr>
      <w:tr w:rsidR="00784A32" w:rsidRPr="000670FE" w14:paraId="02436001" w14:textId="77777777" w:rsidTr="00354887">
        <w:tc>
          <w:tcPr>
            <w:tcW w:w="648" w:type="dxa"/>
            <w:shd w:val="clear" w:color="auto" w:fill="auto"/>
          </w:tcPr>
          <w:p w14:paraId="60746C97" w14:textId="77777777" w:rsidR="00784A32" w:rsidRPr="000670FE" w:rsidRDefault="00784A32" w:rsidP="00354887">
            <w:pPr>
              <w:pStyle w:val="TAC"/>
              <w:keepNext w:val="0"/>
              <w:keepLines w:val="0"/>
              <w:widowControl w:val="0"/>
            </w:pPr>
            <w:r w:rsidRPr="000670FE">
              <w:t>25</w:t>
            </w:r>
          </w:p>
        </w:tc>
        <w:tc>
          <w:tcPr>
            <w:tcW w:w="3969" w:type="dxa"/>
            <w:shd w:val="clear" w:color="auto" w:fill="auto"/>
          </w:tcPr>
          <w:p w14:paraId="6D76CC80"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01902DB6"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3363F1D"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232004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E5A1E26" w14:textId="77777777" w:rsidR="00784A32" w:rsidRPr="000670FE" w:rsidRDefault="00784A32" w:rsidP="00354887">
            <w:pPr>
              <w:pStyle w:val="TAC"/>
              <w:keepNext w:val="0"/>
              <w:keepLines w:val="0"/>
              <w:widowControl w:val="0"/>
            </w:pPr>
            <w:r w:rsidRPr="000670FE">
              <w:t>-</w:t>
            </w:r>
          </w:p>
        </w:tc>
      </w:tr>
      <w:tr w:rsidR="00784A32" w:rsidRPr="000670FE" w14:paraId="4C3EB116" w14:textId="77777777" w:rsidTr="00354887">
        <w:tc>
          <w:tcPr>
            <w:tcW w:w="648" w:type="dxa"/>
            <w:shd w:val="clear" w:color="auto" w:fill="auto"/>
          </w:tcPr>
          <w:p w14:paraId="6DC6A711" w14:textId="77777777" w:rsidR="00784A32" w:rsidRPr="000670FE" w:rsidRDefault="00784A32" w:rsidP="00354887">
            <w:pPr>
              <w:pStyle w:val="TAC"/>
              <w:keepNext w:val="0"/>
              <w:keepLines w:val="0"/>
              <w:widowControl w:val="0"/>
            </w:pPr>
            <w:r w:rsidRPr="000670FE">
              <w:t>26</w:t>
            </w:r>
          </w:p>
        </w:tc>
        <w:tc>
          <w:tcPr>
            <w:tcW w:w="3969" w:type="dxa"/>
            <w:shd w:val="clear" w:color="auto" w:fill="auto"/>
          </w:tcPr>
          <w:p w14:paraId="79042F2C"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5BE2230"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6A32456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59E7D6E" w14:textId="77777777" w:rsidR="00784A32" w:rsidRPr="000670FE" w:rsidRDefault="00784A32" w:rsidP="00354887">
            <w:pPr>
              <w:pStyle w:val="TAC"/>
              <w:keepNext w:val="0"/>
              <w:keepLines w:val="0"/>
              <w:widowControl w:val="0"/>
            </w:pPr>
            <w:r w:rsidRPr="000670FE">
              <w:t>-</w:t>
            </w:r>
          </w:p>
        </w:tc>
      </w:tr>
      <w:tr w:rsidR="00784A32" w:rsidRPr="000670FE" w14:paraId="105A8D5B" w14:textId="77777777" w:rsidTr="00354887">
        <w:tc>
          <w:tcPr>
            <w:tcW w:w="648" w:type="dxa"/>
            <w:shd w:val="clear" w:color="auto" w:fill="auto"/>
          </w:tcPr>
          <w:p w14:paraId="1C1C87D0" w14:textId="77777777" w:rsidR="00784A32" w:rsidRPr="000670FE" w:rsidRDefault="00784A32" w:rsidP="00354887">
            <w:pPr>
              <w:pStyle w:val="TAC"/>
              <w:keepNext w:val="0"/>
              <w:keepLines w:val="0"/>
              <w:widowControl w:val="0"/>
            </w:pPr>
            <w:r w:rsidRPr="000670FE">
              <w:t>27</w:t>
            </w:r>
          </w:p>
        </w:tc>
        <w:tc>
          <w:tcPr>
            <w:tcW w:w="3969" w:type="dxa"/>
            <w:shd w:val="clear" w:color="auto" w:fill="auto"/>
          </w:tcPr>
          <w:p w14:paraId="0D9302D8"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5BE0C87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9789A89"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2CD50E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9A5DE01"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0B427A4D" w14:textId="77777777" w:rsidR="00784A32" w:rsidRPr="000670FE" w:rsidRDefault="00784A32" w:rsidP="00354887">
            <w:pPr>
              <w:pStyle w:val="TAC"/>
              <w:keepNext w:val="0"/>
              <w:keepLines w:val="0"/>
              <w:widowControl w:val="0"/>
            </w:pPr>
            <w:r w:rsidRPr="000670FE">
              <w:t>P</w:t>
            </w:r>
          </w:p>
        </w:tc>
      </w:tr>
      <w:tr w:rsidR="00784A32" w:rsidRPr="000670FE" w14:paraId="0A402452" w14:textId="77777777" w:rsidTr="00354887">
        <w:tc>
          <w:tcPr>
            <w:tcW w:w="648" w:type="dxa"/>
            <w:shd w:val="clear" w:color="auto" w:fill="auto"/>
          </w:tcPr>
          <w:p w14:paraId="7CED8411" w14:textId="77777777" w:rsidR="00784A32" w:rsidRPr="000670FE" w:rsidRDefault="00784A32" w:rsidP="00354887">
            <w:pPr>
              <w:pStyle w:val="TAC"/>
              <w:keepNext w:val="0"/>
              <w:keepLines w:val="0"/>
              <w:widowControl w:val="0"/>
            </w:pPr>
            <w:r w:rsidRPr="000670FE">
              <w:t>28</w:t>
            </w:r>
          </w:p>
        </w:tc>
        <w:tc>
          <w:tcPr>
            <w:tcW w:w="3969" w:type="dxa"/>
            <w:shd w:val="clear" w:color="auto" w:fill="auto"/>
          </w:tcPr>
          <w:p w14:paraId="3EF0803B" w14:textId="77777777" w:rsidR="00784A32" w:rsidRPr="000670FE" w:rsidRDefault="00784A32" w:rsidP="00354887">
            <w:pPr>
              <w:pStyle w:val="TAL"/>
              <w:keepNext w:val="0"/>
              <w:keepLines w:val="0"/>
              <w:widowControl w:val="0"/>
            </w:pPr>
            <w:r w:rsidRPr="000670FE">
              <w:t>Make the MCVideo User to request permission to receive media.</w:t>
            </w:r>
          </w:p>
          <w:p w14:paraId="2B741B3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20460220"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8CC4EF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0FEC65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90C5C5D" w14:textId="77777777" w:rsidR="00784A32" w:rsidRPr="000670FE" w:rsidRDefault="00784A32" w:rsidP="00354887">
            <w:pPr>
              <w:pStyle w:val="TAC"/>
              <w:keepNext w:val="0"/>
              <w:keepLines w:val="0"/>
              <w:widowControl w:val="0"/>
            </w:pPr>
            <w:r w:rsidRPr="000670FE">
              <w:t>-</w:t>
            </w:r>
          </w:p>
        </w:tc>
      </w:tr>
      <w:tr w:rsidR="00784A32" w:rsidRPr="000670FE" w14:paraId="369BEA4B" w14:textId="77777777" w:rsidTr="00354887">
        <w:tc>
          <w:tcPr>
            <w:tcW w:w="648" w:type="dxa"/>
            <w:shd w:val="clear" w:color="auto" w:fill="auto"/>
          </w:tcPr>
          <w:p w14:paraId="59BE0AAB" w14:textId="77777777" w:rsidR="00784A32" w:rsidRPr="000670FE" w:rsidRDefault="00784A32" w:rsidP="00354887">
            <w:pPr>
              <w:pStyle w:val="TAC"/>
              <w:keepNext w:val="0"/>
              <w:keepLines w:val="0"/>
              <w:widowControl w:val="0"/>
            </w:pPr>
            <w:r w:rsidRPr="000670FE">
              <w:t>29</w:t>
            </w:r>
          </w:p>
        </w:tc>
        <w:tc>
          <w:tcPr>
            <w:tcW w:w="3969" w:type="dxa"/>
            <w:shd w:val="clear" w:color="auto" w:fill="auto"/>
          </w:tcPr>
          <w:p w14:paraId="6AAC3AC1" w14:textId="77777777" w:rsidR="00784A32" w:rsidRPr="000670FE" w:rsidRDefault="00784A32" w:rsidP="00354887">
            <w:pPr>
              <w:pStyle w:val="TAL"/>
              <w:keepNext w:val="0"/>
              <w:keepLines w:val="0"/>
              <w:widowControl w:val="0"/>
            </w:pPr>
            <w:r w:rsidRPr="000670FE">
              <w:t>Check: Does the UE (MCVideo Client) respond with a Receive Media Request message?</w:t>
            </w:r>
          </w:p>
        </w:tc>
        <w:tc>
          <w:tcPr>
            <w:tcW w:w="709" w:type="dxa"/>
            <w:shd w:val="clear" w:color="auto" w:fill="auto"/>
          </w:tcPr>
          <w:p w14:paraId="6C56E8E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D312015"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40A8BABE"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2410E131" w14:textId="77777777" w:rsidR="00784A32" w:rsidRPr="000670FE" w:rsidRDefault="00784A32" w:rsidP="00354887">
            <w:pPr>
              <w:pStyle w:val="TAC"/>
              <w:keepNext w:val="0"/>
              <w:keepLines w:val="0"/>
              <w:widowControl w:val="0"/>
            </w:pPr>
            <w:r w:rsidRPr="000670FE">
              <w:t>P</w:t>
            </w:r>
          </w:p>
        </w:tc>
      </w:tr>
      <w:tr w:rsidR="00784A32" w:rsidRPr="000670FE" w14:paraId="07D22F53" w14:textId="77777777" w:rsidTr="00354887">
        <w:tc>
          <w:tcPr>
            <w:tcW w:w="648" w:type="dxa"/>
            <w:shd w:val="clear" w:color="auto" w:fill="auto"/>
          </w:tcPr>
          <w:p w14:paraId="167822C1" w14:textId="77777777" w:rsidR="00784A32" w:rsidRPr="000670FE" w:rsidRDefault="00784A32" w:rsidP="00354887">
            <w:pPr>
              <w:pStyle w:val="TAC"/>
              <w:keepNext w:val="0"/>
              <w:keepLines w:val="0"/>
              <w:widowControl w:val="0"/>
            </w:pPr>
            <w:r w:rsidRPr="000670FE">
              <w:t>30</w:t>
            </w:r>
          </w:p>
        </w:tc>
        <w:tc>
          <w:tcPr>
            <w:tcW w:w="3969" w:type="dxa"/>
            <w:shd w:val="clear" w:color="auto" w:fill="auto"/>
          </w:tcPr>
          <w:p w14:paraId="19DA01FC"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5B8AD90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8B5532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F452A42"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B730D4D" w14:textId="77777777" w:rsidR="00784A32" w:rsidRPr="000670FE" w:rsidRDefault="00784A32" w:rsidP="00354887">
            <w:pPr>
              <w:pStyle w:val="TAC"/>
              <w:keepNext w:val="0"/>
              <w:keepLines w:val="0"/>
              <w:widowControl w:val="0"/>
            </w:pPr>
            <w:r w:rsidRPr="000670FE">
              <w:t>-</w:t>
            </w:r>
          </w:p>
        </w:tc>
      </w:tr>
      <w:tr w:rsidR="00784A32" w:rsidRPr="000670FE" w14:paraId="5BD5DF09" w14:textId="77777777" w:rsidTr="00354887">
        <w:tc>
          <w:tcPr>
            <w:tcW w:w="648" w:type="dxa"/>
            <w:shd w:val="clear" w:color="auto" w:fill="auto"/>
          </w:tcPr>
          <w:p w14:paraId="256E2971" w14:textId="77777777" w:rsidR="00784A32" w:rsidRPr="000670FE" w:rsidRDefault="00784A32" w:rsidP="00354887">
            <w:pPr>
              <w:pStyle w:val="TAC"/>
              <w:keepNext w:val="0"/>
              <w:keepLines w:val="0"/>
              <w:widowControl w:val="0"/>
            </w:pPr>
            <w:r w:rsidRPr="000670FE">
              <w:t>31</w:t>
            </w:r>
          </w:p>
        </w:tc>
        <w:tc>
          <w:tcPr>
            <w:tcW w:w="3969" w:type="dxa"/>
            <w:shd w:val="clear" w:color="auto" w:fill="auto"/>
          </w:tcPr>
          <w:p w14:paraId="0E38A6ED"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2E688187"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7A3DF10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5559E32"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0A2C499"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6F5CF2A7" w14:textId="77777777" w:rsidR="00784A32" w:rsidRPr="000670FE" w:rsidRDefault="00784A32" w:rsidP="00354887">
            <w:pPr>
              <w:pStyle w:val="TAC"/>
              <w:keepNext w:val="0"/>
              <w:keepLines w:val="0"/>
              <w:widowControl w:val="0"/>
            </w:pPr>
            <w:r w:rsidRPr="000670FE">
              <w:t>P</w:t>
            </w:r>
          </w:p>
        </w:tc>
      </w:tr>
      <w:tr w:rsidR="00784A32" w:rsidRPr="000670FE" w14:paraId="4425CD19" w14:textId="77777777" w:rsidTr="00354887">
        <w:tc>
          <w:tcPr>
            <w:tcW w:w="648" w:type="dxa"/>
            <w:shd w:val="clear" w:color="auto" w:fill="auto"/>
          </w:tcPr>
          <w:p w14:paraId="36DA4B8A" w14:textId="77777777" w:rsidR="00784A32" w:rsidRPr="000670FE" w:rsidRDefault="00784A32" w:rsidP="00354887">
            <w:pPr>
              <w:pStyle w:val="TAC"/>
              <w:keepNext w:val="0"/>
              <w:keepLines w:val="0"/>
              <w:widowControl w:val="0"/>
            </w:pPr>
            <w:r w:rsidRPr="000670FE">
              <w:t>32</w:t>
            </w:r>
          </w:p>
        </w:tc>
        <w:tc>
          <w:tcPr>
            <w:tcW w:w="3969" w:type="dxa"/>
            <w:shd w:val="clear" w:color="auto" w:fill="auto"/>
          </w:tcPr>
          <w:p w14:paraId="6F90BCDB" w14:textId="77777777" w:rsidR="00784A32" w:rsidRPr="000670FE" w:rsidRDefault="00784A32" w:rsidP="00354887">
            <w:pPr>
              <w:pStyle w:val="TAL"/>
              <w:keepNext w:val="0"/>
              <w:keepLines w:val="0"/>
              <w:widowControl w:val="0"/>
            </w:pPr>
            <w:r w:rsidRPr="000670FE">
              <w:t xml:space="preserve">The SS (MCVideo Server) sends a SIP-re-INVITE message to upgrade the Chat Group Call to an Imminent Peril state. </w:t>
            </w:r>
          </w:p>
        </w:tc>
        <w:tc>
          <w:tcPr>
            <w:tcW w:w="709" w:type="dxa"/>
            <w:shd w:val="clear" w:color="auto" w:fill="auto"/>
          </w:tcPr>
          <w:p w14:paraId="1EAA0197"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B0BC436"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0D733AF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8A9C636" w14:textId="77777777" w:rsidR="00784A32" w:rsidRPr="000670FE" w:rsidRDefault="00784A32" w:rsidP="00354887">
            <w:pPr>
              <w:pStyle w:val="TAC"/>
              <w:keepNext w:val="0"/>
              <w:keepLines w:val="0"/>
              <w:widowControl w:val="0"/>
            </w:pPr>
            <w:r w:rsidRPr="000670FE">
              <w:t>-</w:t>
            </w:r>
          </w:p>
        </w:tc>
      </w:tr>
      <w:tr w:rsidR="00784A32" w:rsidRPr="000670FE" w14:paraId="42801ED8" w14:textId="77777777" w:rsidTr="00354887">
        <w:tc>
          <w:tcPr>
            <w:tcW w:w="648" w:type="dxa"/>
            <w:shd w:val="clear" w:color="auto" w:fill="auto"/>
          </w:tcPr>
          <w:p w14:paraId="793A1CDB"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45720986" w14:textId="77777777" w:rsidR="00784A32" w:rsidRPr="000670FE" w:rsidRDefault="00784A32" w:rsidP="00354887">
            <w:pPr>
              <w:pStyle w:val="TAL"/>
              <w:keepNext w:val="0"/>
              <w:keepLines w:val="0"/>
              <w:widowControl w:val="0"/>
            </w:pPr>
            <w:r w:rsidRPr="000670FE">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959B2D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12DB83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20204D5" w14:textId="77777777" w:rsidR="00784A32" w:rsidRPr="000670FE" w:rsidRDefault="00784A32" w:rsidP="00354887">
            <w:pPr>
              <w:pStyle w:val="TAC"/>
              <w:keepNext w:val="0"/>
              <w:keepLines w:val="0"/>
              <w:widowControl w:val="0"/>
            </w:pPr>
            <w:r w:rsidRPr="000670FE">
              <w:t>-</w:t>
            </w:r>
          </w:p>
        </w:tc>
      </w:tr>
      <w:tr w:rsidR="00784A32" w:rsidRPr="000670FE" w14:paraId="3E8F6211" w14:textId="77777777" w:rsidTr="00354887">
        <w:tc>
          <w:tcPr>
            <w:tcW w:w="648" w:type="dxa"/>
            <w:shd w:val="clear" w:color="auto" w:fill="auto"/>
          </w:tcPr>
          <w:p w14:paraId="482C188A" w14:textId="77777777" w:rsidR="00784A32" w:rsidRPr="000670FE" w:rsidRDefault="00784A32" w:rsidP="00354887">
            <w:pPr>
              <w:pStyle w:val="TAC"/>
              <w:keepNext w:val="0"/>
              <w:keepLines w:val="0"/>
              <w:widowControl w:val="0"/>
            </w:pPr>
            <w:r w:rsidRPr="000670FE">
              <w:t>33a1</w:t>
            </w:r>
          </w:p>
        </w:tc>
        <w:tc>
          <w:tcPr>
            <w:tcW w:w="3969" w:type="dxa"/>
            <w:shd w:val="clear" w:color="auto" w:fill="auto"/>
          </w:tcPr>
          <w:p w14:paraId="5EB63854"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0F9BD25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7E06B8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78A0E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665E858" w14:textId="77777777" w:rsidR="00784A32" w:rsidRPr="000670FE" w:rsidRDefault="00784A32" w:rsidP="00354887">
            <w:pPr>
              <w:pStyle w:val="TAC"/>
              <w:keepNext w:val="0"/>
              <w:keepLines w:val="0"/>
              <w:widowControl w:val="0"/>
            </w:pPr>
            <w:r w:rsidRPr="000670FE">
              <w:t>-*</w:t>
            </w:r>
          </w:p>
        </w:tc>
      </w:tr>
      <w:tr w:rsidR="00784A32" w:rsidRPr="000670FE" w14:paraId="64BA58B3" w14:textId="77777777" w:rsidTr="00354887">
        <w:tc>
          <w:tcPr>
            <w:tcW w:w="648" w:type="dxa"/>
            <w:shd w:val="clear" w:color="auto" w:fill="auto"/>
          </w:tcPr>
          <w:p w14:paraId="1DB207CF" w14:textId="77777777" w:rsidR="00784A32" w:rsidRPr="000670FE" w:rsidRDefault="00784A32" w:rsidP="00354887">
            <w:pPr>
              <w:pStyle w:val="TAC"/>
              <w:keepNext w:val="0"/>
              <w:keepLines w:val="0"/>
              <w:widowControl w:val="0"/>
            </w:pPr>
            <w:r w:rsidRPr="000670FE">
              <w:t>34</w:t>
            </w:r>
          </w:p>
        </w:tc>
        <w:tc>
          <w:tcPr>
            <w:tcW w:w="3969" w:type="dxa"/>
            <w:shd w:val="clear" w:color="auto" w:fill="auto"/>
          </w:tcPr>
          <w:p w14:paraId="51E25DAD"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743088A4"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4F6F0C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107F6C58" w14:textId="77777777" w:rsidR="00784A32" w:rsidRPr="000670FE" w:rsidRDefault="00784A32" w:rsidP="00354887">
            <w:pPr>
              <w:pStyle w:val="TAC"/>
              <w:keepNext w:val="0"/>
              <w:keepLines w:val="0"/>
              <w:widowControl w:val="0"/>
            </w:pPr>
            <w:r w:rsidRPr="000670FE">
              <w:t>4</w:t>
            </w:r>
          </w:p>
        </w:tc>
        <w:tc>
          <w:tcPr>
            <w:tcW w:w="892" w:type="dxa"/>
            <w:shd w:val="clear" w:color="auto" w:fill="auto"/>
          </w:tcPr>
          <w:p w14:paraId="036C16FB" w14:textId="77777777" w:rsidR="00784A32" w:rsidRPr="000670FE" w:rsidRDefault="00784A32" w:rsidP="00354887">
            <w:pPr>
              <w:pStyle w:val="TAC"/>
              <w:keepNext w:val="0"/>
              <w:keepLines w:val="0"/>
              <w:widowControl w:val="0"/>
            </w:pPr>
            <w:r w:rsidRPr="000670FE">
              <w:t>P</w:t>
            </w:r>
          </w:p>
        </w:tc>
      </w:tr>
      <w:tr w:rsidR="00784A32" w:rsidRPr="000670FE" w14:paraId="4B334BF7" w14:textId="77777777" w:rsidTr="00354887">
        <w:tc>
          <w:tcPr>
            <w:tcW w:w="648" w:type="dxa"/>
            <w:shd w:val="clear" w:color="auto" w:fill="auto"/>
          </w:tcPr>
          <w:p w14:paraId="5BE9A9BC" w14:textId="77777777" w:rsidR="00784A32" w:rsidRPr="000670FE" w:rsidRDefault="00784A32" w:rsidP="00354887">
            <w:pPr>
              <w:pStyle w:val="TAC"/>
              <w:keepNext w:val="0"/>
              <w:keepLines w:val="0"/>
              <w:widowControl w:val="0"/>
            </w:pPr>
            <w:r w:rsidRPr="000670FE">
              <w:t>35</w:t>
            </w:r>
          </w:p>
        </w:tc>
        <w:tc>
          <w:tcPr>
            <w:tcW w:w="3969" w:type="dxa"/>
            <w:shd w:val="clear" w:color="auto" w:fill="auto"/>
          </w:tcPr>
          <w:p w14:paraId="2E2181EA"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5681C81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BE5411E"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34FFE8E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8979B72" w14:textId="77777777" w:rsidR="00784A32" w:rsidRPr="000670FE" w:rsidRDefault="00784A32" w:rsidP="00354887">
            <w:pPr>
              <w:pStyle w:val="TAC"/>
              <w:keepNext w:val="0"/>
              <w:keepLines w:val="0"/>
              <w:widowControl w:val="0"/>
            </w:pPr>
            <w:r w:rsidRPr="000670FE">
              <w:t>-</w:t>
            </w:r>
          </w:p>
        </w:tc>
      </w:tr>
      <w:tr w:rsidR="00784A32" w:rsidRPr="000670FE" w14:paraId="070EF4AB" w14:textId="77777777" w:rsidTr="00354887">
        <w:tc>
          <w:tcPr>
            <w:tcW w:w="648" w:type="dxa"/>
            <w:shd w:val="clear" w:color="auto" w:fill="auto"/>
          </w:tcPr>
          <w:p w14:paraId="09F61D9F" w14:textId="77777777" w:rsidR="00784A32" w:rsidRPr="000670FE" w:rsidRDefault="00784A32" w:rsidP="00354887">
            <w:pPr>
              <w:pStyle w:val="TAC"/>
              <w:keepNext w:val="0"/>
              <w:keepLines w:val="0"/>
              <w:widowControl w:val="0"/>
            </w:pPr>
            <w:r w:rsidRPr="000670FE">
              <w:t>36</w:t>
            </w:r>
          </w:p>
        </w:tc>
        <w:tc>
          <w:tcPr>
            <w:tcW w:w="3969" w:type="dxa"/>
            <w:shd w:val="clear" w:color="auto" w:fill="auto"/>
          </w:tcPr>
          <w:p w14:paraId="41DB1CE7"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60D03D4A"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2FCC270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60348DC" w14:textId="77777777" w:rsidR="00784A32" w:rsidRPr="000670FE" w:rsidRDefault="00784A32" w:rsidP="00354887">
            <w:pPr>
              <w:pStyle w:val="TAC"/>
              <w:keepNext w:val="0"/>
              <w:keepLines w:val="0"/>
              <w:widowControl w:val="0"/>
            </w:pPr>
            <w:r w:rsidRPr="000670FE">
              <w:t>-</w:t>
            </w:r>
          </w:p>
        </w:tc>
      </w:tr>
      <w:tr w:rsidR="00784A32" w:rsidRPr="000670FE" w14:paraId="7A5335C0" w14:textId="77777777" w:rsidTr="00354887">
        <w:tc>
          <w:tcPr>
            <w:tcW w:w="648" w:type="dxa"/>
            <w:shd w:val="clear" w:color="auto" w:fill="auto"/>
          </w:tcPr>
          <w:p w14:paraId="63CD084E" w14:textId="77777777" w:rsidR="00784A32" w:rsidRPr="000670FE" w:rsidRDefault="00784A32" w:rsidP="00354887">
            <w:pPr>
              <w:pStyle w:val="TAC"/>
              <w:keepNext w:val="0"/>
              <w:keepLines w:val="0"/>
              <w:widowControl w:val="0"/>
            </w:pPr>
            <w:r w:rsidRPr="000670FE">
              <w:t>37</w:t>
            </w:r>
          </w:p>
        </w:tc>
        <w:tc>
          <w:tcPr>
            <w:tcW w:w="3969" w:type="dxa"/>
            <w:shd w:val="clear" w:color="auto" w:fill="auto"/>
          </w:tcPr>
          <w:p w14:paraId="4BC47D6A"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4C0C269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093276CF"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0049CE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C03D1C8"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3993E8B5" w14:textId="77777777" w:rsidR="00784A32" w:rsidRPr="000670FE" w:rsidRDefault="00784A32" w:rsidP="00354887">
            <w:pPr>
              <w:pStyle w:val="TAC"/>
              <w:keepNext w:val="0"/>
              <w:keepLines w:val="0"/>
              <w:widowControl w:val="0"/>
            </w:pPr>
            <w:r w:rsidRPr="000670FE">
              <w:t>P</w:t>
            </w:r>
          </w:p>
        </w:tc>
      </w:tr>
      <w:tr w:rsidR="00784A32" w:rsidRPr="000670FE" w14:paraId="4B8DC12A" w14:textId="77777777" w:rsidTr="00354887">
        <w:tc>
          <w:tcPr>
            <w:tcW w:w="648" w:type="dxa"/>
            <w:shd w:val="clear" w:color="auto" w:fill="auto"/>
          </w:tcPr>
          <w:p w14:paraId="65420A52" w14:textId="77777777" w:rsidR="00784A32" w:rsidRPr="000670FE" w:rsidRDefault="00784A32" w:rsidP="00354887">
            <w:pPr>
              <w:pStyle w:val="TAC"/>
              <w:keepNext w:val="0"/>
              <w:keepLines w:val="0"/>
              <w:widowControl w:val="0"/>
            </w:pPr>
            <w:r w:rsidRPr="000670FE">
              <w:t>38</w:t>
            </w:r>
          </w:p>
        </w:tc>
        <w:tc>
          <w:tcPr>
            <w:tcW w:w="3969" w:type="dxa"/>
            <w:shd w:val="clear" w:color="auto" w:fill="auto"/>
          </w:tcPr>
          <w:p w14:paraId="3192EA7E" w14:textId="77777777" w:rsidR="00784A32" w:rsidRPr="000670FE" w:rsidRDefault="00784A32" w:rsidP="00354887">
            <w:pPr>
              <w:pStyle w:val="TAL"/>
              <w:keepNext w:val="0"/>
              <w:keepLines w:val="0"/>
              <w:widowControl w:val="0"/>
            </w:pPr>
            <w:r w:rsidRPr="000670FE">
              <w:t>Make the MCVideo User to request permission to receive media.</w:t>
            </w:r>
          </w:p>
          <w:p w14:paraId="6C3AC388"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256C177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ECE039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06C378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29C26EA" w14:textId="77777777" w:rsidR="00784A32" w:rsidRPr="000670FE" w:rsidRDefault="00784A32" w:rsidP="00354887">
            <w:pPr>
              <w:pStyle w:val="TAC"/>
              <w:keepNext w:val="0"/>
              <w:keepLines w:val="0"/>
              <w:widowControl w:val="0"/>
            </w:pPr>
            <w:r w:rsidRPr="000670FE">
              <w:t>-</w:t>
            </w:r>
          </w:p>
        </w:tc>
      </w:tr>
      <w:tr w:rsidR="00784A32" w:rsidRPr="000670FE" w14:paraId="114E2062" w14:textId="77777777" w:rsidTr="00354887">
        <w:tc>
          <w:tcPr>
            <w:tcW w:w="648" w:type="dxa"/>
            <w:shd w:val="clear" w:color="auto" w:fill="auto"/>
          </w:tcPr>
          <w:p w14:paraId="18384B9E" w14:textId="77777777" w:rsidR="00784A32" w:rsidRPr="000670FE" w:rsidRDefault="00784A32" w:rsidP="00354887">
            <w:pPr>
              <w:pStyle w:val="TAC"/>
              <w:keepNext w:val="0"/>
              <w:keepLines w:val="0"/>
              <w:widowControl w:val="0"/>
            </w:pPr>
            <w:r w:rsidRPr="000670FE">
              <w:t>39</w:t>
            </w:r>
          </w:p>
        </w:tc>
        <w:tc>
          <w:tcPr>
            <w:tcW w:w="3969" w:type="dxa"/>
            <w:shd w:val="clear" w:color="auto" w:fill="auto"/>
          </w:tcPr>
          <w:p w14:paraId="42B99A54" w14:textId="77777777" w:rsidR="00784A32" w:rsidRPr="000670FE" w:rsidRDefault="00784A32" w:rsidP="00354887">
            <w:pPr>
              <w:pStyle w:val="TAL"/>
              <w:keepNext w:val="0"/>
              <w:keepLines w:val="0"/>
              <w:widowControl w:val="0"/>
            </w:pPr>
            <w:r w:rsidRPr="000670FE">
              <w:t>Check: Does the UE respond with a Receive Media Request message?</w:t>
            </w:r>
          </w:p>
        </w:tc>
        <w:tc>
          <w:tcPr>
            <w:tcW w:w="709" w:type="dxa"/>
            <w:shd w:val="clear" w:color="auto" w:fill="auto"/>
          </w:tcPr>
          <w:p w14:paraId="65626F9D"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C60D7D8"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A452BF8"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4AB4B344" w14:textId="77777777" w:rsidR="00784A32" w:rsidRPr="000670FE" w:rsidRDefault="00784A32" w:rsidP="00354887">
            <w:pPr>
              <w:pStyle w:val="TAC"/>
              <w:keepNext w:val="0"/>
              <w:keepLines w:val="0"/>
              <w:widowControl w:val="0"/>
            </w:pPr>
            <w:r w:rsidRPr="000670FE">
              <w:t>P</w:t>
            </w:r>
          </w:p>
        </w:tc>
      </w:tr>
      <w:tr w:rsidR="00784A32" w:rsidRPr="000670FE" w14:paraId="7A0218F3" w14:textId="77777777" w:rsidTr="00354887">
        <w:tc>
          <w:tcPr>
            <w:tcW w:w="648" w:type="dxa"/>
            <w:shd w:val="clear" w:color="auto" w:fill="auto"/>
          </w:tcPr>
          <w:p w14:paraId="7D3CF98F" w14:textId="77777777" w:rsidR="00784A32" w:rsidRPr="000670FE" w:rsidRDefault="00784A32" w:rsidP="00354887">
            <w:pPr>
              <w:pStyle w:val="TAC"/>
              <w:keepNext w:val="0"/>
              <w:keepLines w:val="0"/>
              <w:widowControl w:val="0"/>
            </w:pPr>
            <w:r w:rsidRPr="000670FE">
              <w:t>40</w:t>
            </w:r>
          </w:p>
        </w:tc>
        <w:tc>
          <w:tcPr>
            <w:tcW w:w="3969" w:type="dxa"/>
            <w:shd w:val="clear" w:color="auto" w:fill="auto"/>
          </w:tcPr>
          <w:p w14:paraId="273ED85D"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30FF338A"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969011C"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C5C700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1439D9A" w14:textId="77777777" w:rsidR="00784A32" w:rsidRPr="000670FE" w:rsidRDefault="00784A32" w:rsidP="00354887">
            <w:pPr>
              <w:pStyle w:val="TAC"/>
              <w:keepNext w:val="0"/>
              <w:keepLines w:val="0"/>
              <w:widowControl w:val="0"/>
            </w:pPr>
            <w:r w:rsidRPr="000670FE">
              <w:t>-</w:t>
            </w:r>
          </w:p>
        </w:tc>
      </w:tr>
      <w:tr w:rsidR="00784A32" w:rsidRPr="000670FE" w14:paraId="5350B528" w14:textId="77777777" w:rsidTr="00354887">
        <w:tc>
          <w:tcPr>
            <w:tcW w:w="648" w:type="dxa"/>
            <w:shd w:val="clear" w:color="auto" w:fill="auto"/>
          </w:tcPr>
          <w:p w14:paraId="3D8413B8" w14:textId="77777777" w:rsidR="00784A32" w:rsidRPr="000670FE" w:rsidRDefault="00784A32" w:rsidP="00354887">
            <w:pPr>
              <w:pStyle w:val="TAC"/>
              <w:keepNext w:val="0"/>
              <w:keepLines w:val="0"/>
              <w:widowControl w:val="0"/>
            </w:pPr>
            <w:r w:rsidRPr="000670FE">
              <w:t>41</w:t>
            </w:r>
          </w:p>
        </w:tc>
        <w:tc>
          <w:tcPr>
            <w:tcW w:w="3969" w:type="dxa"/>
            <w:shd w:val="clear" w:color="auto" w:fill="auto"/>
          </w:tcPr>
          <w:p w14:paraId="0EF553FC"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74A3B1BA"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6E61BD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4C6D6E8"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B2F46EA"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3FC06788" w14:textId="77777777" w:rsidR="00784A32" w:rsidRPr="000670FE" w:rsidRDefault="00784A32" w:rsidP="00354887">
            <w:pPr>
              <w:pStyle w:val="TAC"/>
              <w:keepNext w:val="0"/>
              <w:keepLines w:val="0"/>
              <w:widowControl w:val="0"/>
            </w:pPr>
            <w:r w:rsidRPr="000670FE">
              <w:t>P</w:t>
            </w:r>
          </w:p>
        </w:tc>
      </w:tr>
      <w:tr w:rsidR="00784A32" w:rsidRPr="000670FE" w14:paraId="25FD25A5" w14:textId="77777777" w:rsidTr="00354887">
        <w:tc>
          <w:tcPr>
            <w:tcW w:w="648" w:type="dxa"/>
            <w:shd w:val="clear" w:color="auto" w:fill="auto"/>
          </w:tcPr>
          <w:p w14:paraId="5A4296D2" w14:textId="77777777" w:rsidR="00784A32" w:rsidRPr="000670FE" w:rsidRDefault="00784A32" w:rsidP="00354887">
            <w:pPr>
              <w:pStyle w:val="TAC"/>
              <w:keepNext w:val="0"/>
              <w:keepLines w:val="0"/>
              <w:widowControl w:val="0"/>
            </w:pPr>
            <w:r w:rsidRPr="000670FE">
              <w:t>42</w:t>
            </w:r>
          </w:p>
        </w:tc>
        <w:tc>
          <w:tcPr>
            <w:tcW w:w="3969" w:type="dxa"/>
            <w:shd w:val="clear" w:color="auto" w:fill="auto"/>
          </w:tcPr>
          <w:p w14:paraId="47A0E795" w14:textId="77777777" w:rsidR="00784A32" w:rsidRPr="000670FE" w:rsidRDefault="00784A32" w:rsidP="00354887">
            <w:pPr>
              <w:pStyle w:val="TAL"/>
              <w:keepNext w:val="0"/>
              <w:keepLines w:val="0"/>
              <w:widowControl w:val="0"/>
            </w:pPr>
            <w:r w:rsidRPr="000670FE">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E76CB91"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7E6C23B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5A2EA24" w14:textId="77777777" w:rsidR="00784A32" w:rsidRPr="000670FE" w:rsidRDefault="00784A32" w:rsidP="00354887">
            <w:pPr>
              <w:pStyle w:val="TAC"/>
              <w:keepNext w:val="0"/>
              <w:keepLines w:val="0"/>
              <w:widowControl w:val="0"/>
            </w:pPr>
            <w:r w:rsidRPr="000670FE">
              <w:t>-</w:t>
            </w:r>
          </w:p>
        </w:tc>
      </w:tr>
      <w:tr w:rsidR="00784A32" w:rsidRPr="000670FE" w14:paraId="0395FD0C" w14:textId="77777777" w:rsidTr="00354887">
        <w:tc>
          <w:tcPr>
            <w:tcW w:w="648" w:type="dxa"/>
            <w:shd w:val="clear" w:color="auto" w:fill="auto"/>
          </w:tcPr>
          <w:p w14:paraId="7B99F81D"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5CD0742F" w14:textId="77777777" w:rsidR="00784A32" w:rsidRPr="000670FE" w:rsidRDefault="00784A32" w:rsidP="00354887">
            <w:pPr>
              <w:pStyle w:val="TAL"/>
              <w:keepNext w:val="0"/>
              <w:keepLines w:val="0"/>
              <w:widowControl w:val="0"/>
            </w:pPr>
            <w:r w:rsidRPr="000670FE">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765811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4C16EA82"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62F672D" w14:textId="77777777" w:rsidR="00784A32" w:rsidRPr="000670FE" w:rsidRDefault="00784A32" w:rsidP="00354887">
            <w:pPr>
              <w:pStyle w:val="TAC"/>
              <w:keepNext w:val="0"/>
              <w:keepLines w:val="0"/>
              <w:widowControl w:val="0"/>
            </w:pPr>
            <w:r w:rsidRPr="000670FE">
              <w:t>-</w:t>
            </w:r>
          </w:p>
        </w:tc>
      </w:tr>
      <w:tr w:rsidR="00784A32" w:rsidRPr="000670FE" w14:paraId="1B7B468B" w14:textId="77777777" w:rsidTr="00354887">
        <w:tc>
          <w:tcPr>
            <w:tcW w:w="648" w:type="dxa"/>
            <w:shd w:val="clear" w:color="auto" w:fill="auto"/>
          </w:tcPr>
          <w:p w14:paraId="2C1964B7" w14:textId="77777777" w:rsidR="00784A32" w:rsidRPr="000670FE" w:rsidRDefault="00784A32" w:rsidP="00354887">
            <w:pPr>
              <w:pStyle w:val="TAC"/>
              <w:keepNext w:val="0"/>
              <w:keepLines w:val="0"/>
              <w:widowControl w:val="0"/>
            </w:pPr>
            <w:r w:rsidRPr="000670FE">
              <w:t>43a1</w:t>
            </w:r>
          </w:p>
        </w:tc>
        <w:tc>
          <w:tcPr>
            <w:tcW w:w="3969" w:type="dxa"/>
            <w:shd w:val="clear" w:color="auto" w:fill="auto"/>
          </w:tcPr>
          <w:p w14:paraId="65399286"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6CB71AE9"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7903CA1"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0372BA3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35DAB23" w14:textId="77777777" w:rsidR="00784A32" w:rsidRPr="000670FE" w:rsidRDefault="00784A32" w:rsidP="00354887">
            <w:pPr>
              <w:pStyle w:val="TAC"/>
              <w:keepNext w:val="0"/>
              <w:keepLines w:val="0"/>
              <w:widowControl w:val="0"/>
            </w:pPr>
            <w:r w:rsidRPr="000670FE">
              <w:t>-*</w:t>
            </w:r>
          </w:p>
        </w:tc>
      </w:tr>
      <w:tr w:rsidR="00784A32" w:rsidRPr="000670FE" w14:paraId="4A6FA6AD" w14:textId="77777777" w:rsidTr="00354887">
        <w:tc>
          <w:tcPr>
            <w:tcW w:w="648" w:type="dxa"/>
            <w:shd w:val="clear" w:color="auto" w:fill="auto"/>
          </w:tcPr>
          <w:p w14:paraId="634DFA64" w14:textId="77777777" w:rsidR="00784A32" w:rsidRPr="000670FE" w:rsidRDefault="00784A32" w:rsidP="00354887">
            <w:pPr>
              <w:pStyle w:val="TAC"/>
              <w:keepNext w:val="0"/>
              <w:keepLines w:val="0"/>
              <w:widowControl w:val="0"/>
            </w:pPr>
            <w:r w:rsidRPr="000670FE">
              <w:t>44</w:t>
            </w:r>
          </w:p>
        </w:tc>
        <w:tc>
          <w:tcPr>
            <w:tcW w:w="3969" w:type="dxa"/>
            <w:shd w:val="clear" w:color="auto" w:fill="auto"/>
          </w:tcPr>
          <w:p w14:paraId="418BBB80"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28A4E9EE"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9AF0D6D"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2BA2F0C1" w14:textId="77777777" w:rsidR="00784A32" w:rsidRPr="000670FE" w:rsidRDefault="00784A32" w:rsidP="00354887">
            <w:pPr>
              <w:pStyle w:val="TAC"/>
              <w:keepNext w:val="0"/>
              <w:keepLines w:val="0"/>
              <w:widowControl w:val="0"/>
            </w:pPr>
            <w:r w:rsidRPr="000670FE">
              <w:t>5</w:t>
            </w:r>
          </w:p>
        </w:tc>
        <w:tc>
          <w:tcPr>
            <w:tcW w:w="892" w:type="dxa"/>
            <w:shd w:val="clear" w:color="auto" w:fill="auto"/>
          </w:tcPr>
          <w:p w14:paraId="24FAF402" w14:textId="77777777" w:rsidR="00784A32" w:rsidRPr="000670FE" w:rsidRDefault="00784A32" w:rsidP="00354887">
            <w:pPr>
              <w:pStyle w:val="TAC"/>
              <w:keepNext w:val="0"/>
              <w:keepLines w:val="0"/>
              <w:widowControl w:val="0"/>
            </w:pPr>
            <w:r w:rsidRPr="000670FE">
              <w:t>P</w:t>
            </w:r>
          </w:p>
        </w:tc>
      </w:tr>
      <w:tr w:rsidR="00784A32" w:rsidRPr="000670FE" w14:paraId="07164C57" w14:textId="77777777" w:rsidTr="00354887">
        <w:tc>
          <w:tcPr>
            <w:tcW w:w="648" w:type="dxa"/>
            <w:shd w:val="clear" w:color="auto" w:fill="auto"/>
          </w:tcPr>
          <w:p w14:paraId="385A0C4C" w14:textId="77777777" w:rsidR="00784A32" w:rsidRPr="000670FE" w:rsidRDefault="00784A32" w:rsidP="00354887">
            <w:pPr>
              <w:pStyle w:val="TAC"/>
              <w:keepNext w:val="0"/>
              <w:keepLines w:val="0"/>
              <w:widowControl w:val="0"/>
            </w:pPr>
            <w:r w:rsidRPr="000670FE">
              <w:t>45</w:t>
            </w:r>
          </w:p>
        </w:tc>
        <w:tc>
          <w:tcPr>
            <w:tcW w:w="3969" w:type="dxa"/>
            <w:shd w:val="clear" w:color="auto" w:fill="auto"/>
          </w:tcPr>
          <w:p w14:paraId="71968417"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3656674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BC60C67"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67D6A8E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11B8050" w14:textId="77777777" w:rsidR="00784A32" w:rsidRPr="000670FE" w:rsidRDefault="00784A32" w:rsidP="00354887">
            <w:pPr>
              <w:pStyle w:val="TAC"/>
              <w:keepNext w:val="0"/>
              <w:keepLines w:val="0"/>
              <w:widowControl w:val="0"/>
            </w:pPr>
            <w:r w:rsidRPr="000670FE">
              <w:t>-</w:t>
            </w:r>
          </w:p>
        </w:tc>
      </w:tr>
      <w:tr w:rsidR="00784A32" w:rsidRPr="000670FE" w14:paraId="0DAE475A" w14:textId="77777777" w:rsidTr="00354887">
        <w:tc>
          <w:tcPr>
            <w:tcW w:w="648" w:type="dxa"/>
            <w:shd w:val="clear" w:color="auto" w:fill="auto"/>
          </w:tcPr>
          <w:p w14:paraId="7D7B5FD2" w14:textId="77777777" w:rsidR="00784A32" w:rsidRPr="000670FE" w:rsidRDefault="00784A32" w:rsidP="00354887">
            <w:pPr>
              <w:pStyle w:val="TAC"/>
              <w:keepNext w:val="0"/>
              <w:keepLines w:val="0"/>
              <w:widowControl w:val="0"/>
            </w:pPr>
            <w:r w:rsidRPr="000670FE">
              <w:t>46</w:t>
            </w:r>
          </w:p>
        </w:tc>
        <w:tc>
          <w:tcPr>
            <w:tcW w:w="3969" w:type="dxa"/>
            <w:shd w:val="clear" w:color="auto" w:fill="auto"/>
          </w:tcPr>
          <w:p w14:paraId="011800AA"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8519343"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2C8B3E8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4EB9B35" w14:textId="77777777" w:rsidR="00784A32" w:rsidRPr="000670FE" w:rsidRDefault="00784A32" w:rsidP="00354887">
            <w:pPr>
              <w:pStyle w:val="TAC"/>
              <w:keepNext w:val="0"/>
              <w:keepLines w:val="0"/>
              <w:widowControl w:val="0"/>
            </w:pPr>
            <w:r w:rsidRPr="000670FE">
              <w:t>-</w:t>
            </w:r>
          </w:p>
        </w:tc>
      </w:tr>
      <w:tr w:rsidR="00784A32" w:rsidRPr="000670FE" w14:paraId="468E2E4A" w14:textId="77777777" w:rsidTr="00354887">
        <w:tc>
          <w:tcPr>
            <w:tcW w:w="648" w:type="dxa"/>
            <w:shd w:val="clear" w:color="auto" w:fill="auto"/>
          </w:tcPr>
          <w:p w14:paraId="71F40E5A" w14:textId="77777777" w:rsidR="00784A32" w:rsidRPr="000670FE" w:rsidRDefault="00784A32" w:rsidP="00354887">
            <w:pPr>
              <w:pStyle w:val="TAC"/>
              <w:keepNext w:val="0"/>
              <w:keepLines w:val="0"/>
              <w:widowControl w:val="0"/>
            </w:pPr>
            <w:r w:rsidRPr="000670FE">
              <w:t>47</w:t>
            </w:r>
          </w:p>
        </w:tc>
        <w:tc>
          <w:tcPr>
            <w:tcW w:w="3969" w:type="dxa"/>
            <w:shd w:val="clear" w:color="auto" w:fill="auto"/>
          </w:tcPr>
          <w:p w14:paraId="3AD7778D"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77122294"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0DC5771D"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B77440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97914EF"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1524F9C1" w14:textId="77777777" w:rsidR="00784A32" w:rsidRPr="000670FE" w:rsidRDefault="00784A32" w:rsidP="00354887">
            <w:pPr>
              <w:pStyle w:val="TAC"/>
              <w:keepNext w:val="0"/>
              <w:keepLines w:val="0"/>
              <w:widowControl w:val="0"/>
            </w:pPr>
            <w:r w:rsidRPr="000670FE">
              <w:t>P</w:t>
            </w:r>
          </w:p>
        </w:tc>
      </w:tr>
      <w:tr w:rsidR="00784A32" w:rsidRPr="000670FE" w14:paraId="44BC041F" w14:textId="77777777" w:rsidTr="00354887">
        <w:tc>
          <w:tcPr>
            <w:tcW w:w="648" w:type="dxa"/>
            <w:shd w:val="clear" w:color="auto" w:fill="auto"/>
          </w:tcPr>
          <w:p w14:paraId="5792AA2B" w14:textId="77777777" w:rsidR="00784A32" w:rsidRPr="000670FE" w:rsidRDefault="00784A32" w:rsidP="00354887">
            <w:pPr>
              <w:pStyle w:val="TAC"/>
              <w:keepNext w:val="0"/>
              <w:keepLines w:val="0"/>
              <w:widowControl w:val="0"/>
            </w:pPr>
            <w:r w:rsidRPr="000670FE">
              <w:t>48</w:t>
            </w:r>
          </w:p>
        </w:tc>
        <w:tc>
          <w:tcPr>
            <w:tcW w:w="3969" w:type="dxa"/>
            <w:shd w:val="clear" w:color="auto" w:fill="auto"/>
          </w:tcPr>
          <w:p w14:paraId="309712EE" w14:textId="77777777" w:rsidR="00784A32" w:rsidRPr="000670FE" w:rsidRDefault="00784A32" w:rsidP="00354887">
            <w:pPr>
              <w:pStyle w:val="TAL"/>
              <w:keepNext w:val="0"/>
              <w:keepLines w:val="0"/>
              <w:widowControl w:val="0"/>
            </w:pPr>
            <w:r w:rsidRPr="000670FE">
              <w:t>Make the MCVideo User to request permission to receive media.</w:t>
            </w:r>
          </w:p>
          <w:p w14:paraId="2EBE101A"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C7C6E8A"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CA98DB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FAE2FF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873276C" w14:textId="77777777" w:rsidR="00784A32" w:rsidRPr="000670FE" w:rsidRDefault="00784A32" w:rsidP="00354887">
            <w:pPr>
              <w:pStyle w:val="TAC"/>
              <w:keepNext w:val="0"/>
              <w:keepLines w:val="0"/>
              <w:widowControl w:val="0"/>
            </w:pPr>
            <w:r w:rsidRPr="000670FE">
              <w:t>-</w:t>
            </w:r>
          </w:p>
        </w:tc>
      </w:tr>
      <w:tr w:rsidR="00784A32" w:rsidRPr="000670FE" w14:paraId="0562D88D" w14:textId="77777777" w:rsidTr="00354887">
        <w:tc>
          <w:tcPr>
            <w:tcW w:w="648" w:type="dxa"/>
            <w:shd w:val="clear" w:color="auto" w:fill="auto"/>
          </w:tcPr>
          <w:p w14:paraId="7BF6E157" w14:textId="77777777" w:rsidR="00784A32" w:rsidRPr="000670FE" w:rsidRDefault="00784A32" w:rsidP="00354887">
            <w:pPr>
              <w:pStyle w:val="TAC"/>
              <w:keepNext w:val="0"/>
              <w:keepLines w:val="0"/>
              <w:widowControl w:val="0"/>
            </w:pPr>
            <w:r w:rsidRPr="000670FE">
              <w:t>49</w:t>
            </w:r>
          </w:p>
        </w:tc>
        <w:tc>
          <w:tcPr>
            <w:tcW w:w="3969" w:type="dxa"/>
            <w:shd w:val="clear" w:color="auto" w:fill="auto"/>
          </w:tcPr>
          <w:p w14:paraId="492FBCC4" w14:textId="77777777" w:rsidR="00784A32" w:rsidRPr="000670FE" w:rsidRDefault="00784A32" w:rsidP="00354887">
            <w:pPr>
              <w:pStyle w:val="TAL"/>
              <w:keepNext w:val="0"/>
              <w:keepLines w:val="0"/>
              <w:widowControl w:val="0"/>
            </w:pPr>
            <w:r w:rsidRPr="000670FE">
              <w:t>Check: Does the UE respond with a Receive Media Request message?</w:t>
            </w:r>
          </w:p>
        </w:tc>
        <w:tc>
          <w:tcPr>
            <w:tcW w:w="709" w:type="dxa"/>
            <w:shd w:val="clear" w:color="auto" w:fill="auto"/>
          </w:tcPr>
          <w:p w14:paraId="4769964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8B6EAEC"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5C5F445D"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4DCE7B73" w14:textId="77777777" w:rsidR="00784A32" w:rsidRPr="000670FE" w:rsidRDefault="00784A32" w:rsidP="00354887">
            <w:pPr>
              <w:pStyle w:val="TAC"/>
              <w:keepNext w:val="0"/>
              <w:keepLines w:val="0"/>
              <w:widowControl w:val="0"/>
            </w:pPr>
            <w:r w:rsidRPr="000670FE">
              <w:t>P</w:t>
            </w:r>
          </w:p>
        </w:tc>
      </w:tr>
      <w:tr w:rsidR="00784A32" w:rsidRPr="000670FE" w14:paraId="4F4727CD" w14:textId="77777777" w:rsidTr="00354887">
        <w:tc>
          <w:tcPr>
            <w:tcW w:w="648" w:type="dxa"/>
            <w:shd w:val="clear" w:color="auto" w:fill="auto"/>
          </w:tcPr>
          <w:p w14:paraId="3C1A50AC" w14:textId="77777777" w:rsidR="00784A32" w:rsidRPr="000670FE" w:rsidRDefault="00784A32" w:rsidP="00354887">
            <w:pPr>
              <w:pStyle w:val="TAC"/>
              <w:keepNext w:val="0"/>
              <w:keepLines w:val="0"/>
              <w:widowControl w:val="0"/>
            </w:pPr>
            <w:r w:rsidRPr="000670FE">
              <w:t>50</w:t>
            </w:r>
          </w:p>
        </w:tc>
        <w:tc>
          <w:tcPr>
            <w:tcW w:w="3969" w:type="dxa"/>
            <w:shd w:val="clear" w:color="auto" w:fill="auto"/>
          </w:tcPr>
          <w:p w14:paraId="589599D8"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7E3BD89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F22DD7"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DD5887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3E124A1" w14:textId="77777777" w:rsidR="00784A32" w:rsidRPr="000670FE" w:rsidRDefault="00784A32" w:rsidP="00354887">
            <w:pPr>
              <w:pStyle w:val="TAC"/>
              <w:keepNext w:val="0"/>
              <w:keepLines w:val="0"/>
              <w:widowControl w:val="0"/>
            </w:pPr>
            <w:r w:rsidRPr="000670FE">
              <w:t>-</w:t>
            </w:r>
          </w:p>
        </w:tc>
      </w:tr>
      <w:tr w:rsidR="00784A32" w:rsidRPr="000670FE" w14:paraId="08CD1D6D" w14:textId="77777777" w:rsidTr="00354887">
        <w:tc>
          <w:tcPr>
            <w:tcW w:w="648" w:type="dxa"/>
            <w:shd w:val="clear" w:color="auto" w:fill="auto"/>
          </w:tcPr>
          <w:p w14:paraId="77CED237" w14:textId="77777777" w:rsidR="00784A32" w:rsidRPr="000670FE" w:rsidRDefault="00784A32" w:rsidP="00354887">
            <w:pPr>
              <w:pStyle w:val="TAC"/>
              <w:keepNext w:val="0"/>
              <w:keepLines w:val="0"/>
              <w:widowControl w:val="0"/>
            </w:pPr>
            <w:r w:rsidRPr="000670FE">
              <w:t>51</w:t>
            </w:r>
          </w:p>
        </w:tc>
        <w:tc>
          <w:tcPr>
            <w:tcW w:w="3969" w:type="dxa"/>
            <w:shd w:val="clear" w:color="auto" w:fill="auto"/>
          </w:tcPr>
          <w:p w14:paraId="546373A7"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0658A843"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123BB69C"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17D92ED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1E7332C"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1DA2C786" w14:textId="77777777" w:rsidR="00784A32" w:rsidRPr="000670FE" w:rsidRDefault="00784A32" w:rsidP="00354887">
            <w:pPr>
              <w:pStyle w:val="TAC"/>
              <w:keepNext w:val="0"/>
              <w:keepLines w:val="0"/>
              <w:widowControl w:val="0"/>
            </w:pPr>
            <w:r w:rsidRPr="000670FE">
              <w:t>P</w:t>
            </w:r>
          </w:p>
        </w:tc>
      </w:tr>
      <w:tr w:rsidR="00784A32" w:rsidRPr="000670FE" w14:paraId="1CF211A6" w14:textId="77777777" w:rsidTr="00354887">
        <w:trPr>
          <w:trHeight w:val="323"/>
        </w:trPr>
        <w:tc>
          <w:tcPr>
            <w:tcW w:w="648" w:type="dxa"/>
            <w:shd w:val="clear" w:color="auto" w:fill="auto"/>
          </w:tcPr>
          <w:p w14:paraId="3FEE9C7D" w14:textId="77777777" w:rsidR="00784A32" w:rsidRPr="000670FE" w:rsidRDefault="00784A32" w:rsidP="00354887">
            <w:pPr>
              <w:pStyle w:val="TAC"/>
              <w:keepNext w:val="0"/>
              <w:keepLines w:val="0"/>
              <w:widowControl w:val="0"/>
            </w:pPr>
            <w:r w:rsidRPr="000670FE">
              <w:t>52</w:t>
            </w:r>
          </w:p>
        </w:tc>
        <w:tc>
          <w:tcPr>
            <w:tcW w:w="3969" w:type="dxa"/>
            <w:shd w:val="clear" w:color="auto" w:fill="auto"/>
          </w:tcPr>
          <w:p w14:paraId="3FF64299" w14:textId="77777777" w:rsidR="00784A32" w:rsidRPr="000670FE" w:rsidRDefault="00784A32" w:rsidP="00354887">
            <w:pPr>
              <w:pStyle w:val="TAL"/>
              <w:keepNext w:val="0"/>
              <w:keepLines w:val="0"/>
              <w:widowControl w:val="0"/>
            </w:pPr>
            <w:r w:rsidRPr="000670FE">
              <w:t>The SS (MCVideo Server) sends a Transmission Idle message.</w:t>
            </w:r>
          </w:p>
        </w:tc>
        <w:tc>
          <w:tcPr>
            <w:tcW w:w="709" w:type="dxa"/>
            <w:shd w:val="clear" w:color="auto" w:fill="auto"/>
          </w:tcPr>
          <w:p w14:paraId="6565C39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C0D7A29" w14:textId="77777777"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7C14257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BEF7897" w14:textId="77777777" w:rsidR="00784A32" w:rsidRPr="000670FE" w:rsidRDefault="00784A32" w:rsidP="00354887">
            <w:pPr>
              <w:pStyle w:val="TAC"/>
              <w:keepNext w:val="0"/>
              <w:keepLines w:val="0"/>
              <w:widowControl w:val="0"/>
            </w:pPr>
            <w:r w:rsidRPr="000670FE">
              <w:t>-</w:t>
            </w:r>
          </w:p>
        </w:tc>
      </w:tr>
      <w:tr w:rsidR="00784A32" w:rsidRPr="000670FE" w14:paraId="1ADC2534" w14:textId="77777777" w:rsidTr="00354887">
        <w:trPr>
          <w:trHeight w:val="440"/>
        </w:trPr>
        <w:tc>
          <w:tcPr>
            <w:tcW w:w="648" w:type="dxa"/>
            <w:shd w:val="clear" w:color="auto" w:fill="auto"/>
          </w:tcPr>
          <w:p w14:paraId="0D9BCA26" w14:textId="77777777" w:rsidR="00784A32" w:rsidRPr="000670FE" w:rsidRDefault="00784A32" w:rsidP="00354887">
            <w:pPr>
              <w:pStyle w:val="TAC"/>
              <w:keepNext w:val="0"/>
              <w:keepLines w:val="0"/>
              <w:widowControl w:val="0"/>
            </w:pPr>
            <w:r w:rsidRPr="000670FE">
              <w:t>53</w:t>
            </w:r>
          </w:p>
        </w:tc>
        <w:tc>
          <w:tcPr>
            <w:tcW w:w="3969" w:type="dxa"/>
            <w:shd w:val="clear" w:color="auto" w:fill="auto"/>
          </w:tcPr>
          <w:p w14:paraId="2CA6DA2A" w14:textId="77777777" w:rsidR="00784A32" w:rsidRPr="000670FE" w:rsidRDefault="00784A32" w:rsidP="00354887">
            <w:pPr>
              <w:pStyle w:val="TAL"/>
            </w:pPr>
            <w:r w:rsidRPr="000670FE">
              <w:t>Make the UE (MCVideo User) request termination of the MCVideo call.</w:t>
            </w:r>
          </w:p>
          <w:p w14:paraId="180C463E"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9" w:type="dxa"/>
            <w:shd w:val="clear" w:color="auto" w:fill="auto"/>
          </w:tcPr>
          <w:p w14:paraId="29EF68D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096531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1FEF97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DB52F16" w14:textId="77777777" w:rsidR="00784A32" w:rsidRPr="000670FE" w:rsidRDefault="00784A32" w:rsidP="00354887">
            <w:pPr>
              <w:pStyle w:val="TAC"/>
              <w:keepNext w:val="0"/>
              <w:keepLines w:val="0"/>
              <w:widowControl w:val="0"/>
            </w:pPr>
            <w:r w:rsidRPr="000670FE">
              <w:t>-</w:t>
            </w:r>
          </w:p>
        </w:tc>
      </w:tr>
      <w:tr w:rsidR="00784A32" w:rsidRPr="000670FE" w14:paraId="52E20771" w14:textId="77777777" w:rsidTr="00354887">
        <w:trPr>
          <w:trHeight w:val="440"/>
        </w:trPr>
        <w:tc>
          <w:tcPr>
            <w:tcW w:w="648" w:type="dxa"/>
            <w:shd w:val="clear" w:color="auto" w:fill="auto"/>
          </w:tcPr>
          <w:p w14:paraId="0A8C0DF1" w14:textId="77777777" w:rsidR="00784A32" w:rsidRPr="000670FE" w:rsidRDefault="00784A32" w:rsidP="00354887">
            <w:pPr>
              <w:pStyle w:val="TAC"/>
              <w:keepNext w:val="0"/>
              <w:keepLines w:val="0"/>
              <w:widowControl w:val="0"/>
            </w:pPr>
            <w:r w:rsidRPr="000670FE">
              <w:t>54</w:t>
            </w:r>
          </w:p>
        </w:tc>
        <w:tc>
          <w:tcPr>
            <w:tcW w:w="3969" w:type="dxa"/>
            <w:shd w:val="clear" w:color="auto" w:fill="auto"/>
          </w:tcPr>
          <w:p w14:paraId="39FF860E" w14:textId="77777777" w:rsidR="00784A32" w:rsidRPr="000670FE" w:rsidRDefault="00784A32" w:rsidP="00354887">
            <w:pPr>
              <w:pStyle w:val="TAL"/>
              <w:keepNext w:val="0"/>
              <w:keepLines w:val="0"/>
              <w:widowControl w:val="0"/>
            </w:pPr>
            <w:r w:rsidRPr="000670FE">
              <w:t>Check: Does the UE (MCVideo Client) sends a SIP BYE message to end the chat group call?</w:t>
            </w:r>
          </w:p>
        </w:tc>
        <w:tc>
          <w:tcPr>
            <w:tcW w:w="709" w:type="dxa"/>
            <w:shd w:val="clear" w:color="auto" w:fill="auto"/>
          </w:tcPr>
          <w:p w14:paraId="1AC6A71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2042B2A" w14:textId="77777777" w:rsidR="00784A32" w:rsidRPr="000670FE" w:rsidRDefault="00784A32" w:rsidP="00354887">
            <w:pPr>
              <w:pStyle w:val="TAL"/>
              <w:keepNext w:val="0"/>
              <w:keepLines w:val="0"/>
              <w:widowControl w:val="0"/>
            </w:pPr>
            <w:r w:rsidRPr="000670FE">
              <w:t>SIP BYE</w:t>
            </w:r>
          </w:p>
        </w:tc>
        <w:tc>
          <w:tcPr>
            <w:tcW w:w="567" w:type="dxa"/>
            <w:shd w:val="clear" w:color="auto" w:fill="auto"/>
          </w:tcPr>
          <w:p w14:paraId="04F8CAFF" w14:textId="77777777" w:rsidR="00784A32" w:rsidRPr="000670FE" w:rsidRDefault="00784A32" w:rsidP="00354887">
            <w:pPr>
              <w:pStyle w:val="TAC"/>
              <w:keepNext w:val="0"/>
              <w:keepLines w:val="0"/>
              <w:widowControl w:val="0"/>
            </w:pPr>
            <w:r w:rsidRPr="000670FE">
              <w:t>8</w:t>
            </w:r>
          </w:p>
        </w:tc>
        <w:tc>
          <w:tcPr>
            <w:tcW w:w="892" w:type="dxa"/>
            <w:shd w:val="clear" w:color="auto" w:fill="auto"/>
          </w:tcPr>
          <w:p w14:paraId="579038DB" w14:textId="77777777" w:rsidR="00784A32" w:rsidRPr="000670FE" w:rsidRDefault="00784A32" w:rsidP="00354887">
            <w:pPr>
              <w:pStyle w:val="TAC"/>
              <w:keepNext w:val="0"/>
              <w:keepLines w:val="0"/>
              <w:widowControl w:val="0"/>
            </w:pPr>
            <w:r w:rsidRPr="000670FE">
              <w:t>P</w:t>
            </w:r>
          </w:p>
        </w:tc>
      </w:tr>
      <w:tr w:rsidR="00784A32" w:rsidRPr="000670FE" w14:paraId="43D5689F" w14:textId="77777777" w:rsidTr="00354887">
        <w:tc>
          <w:tcPr>
            <w:tcW w:w="648" w:type="dxa"/>
            <w:shd w:val="clear" w:color="auto" w:fill="auto"/>
          </w:tcPr>
          <w:p w14:paraId="44446ABE" w14:textId="77777777" w:rsidR="00784A32" w:rsidRPr="000670FE" w:rsidRDefault="00784A32" w:rsidP="00354887">
            <w:pPr>
              <w:pStyle w:val="TAC"/>
              <w:keepNext w:val="0"/>
              <w:keepLines w:val="0"/>
              <w:widowControl w:val="0"/>
            </w:pPr>
            <w:r w:rsidRPr="000670FE">
              <w:t>55</w:t>
            </w:r>
          </w:p>
        </w:tc>
        <w:tc>
          <w:tcPr>
            <w:tcW w:w="3969" w:type="dxa"/>
            <w:shd w:val="clear" w:color="auto" w:fill="auto"/>
          </w:tcPr>
          <w:p w14:paraId="0FBFDC0F" w14:textId="77777777" w:rsidR="00784A32" w:rsidRPr="000670FE" w:rsidRDefault="00784A32" w:rsidP="00354887">
            <w:pPr>
              <w:pStyle w:val="TAL"/>
              <w:keepNext w:val="0"/>
              <w:keepLines w:val="0"/>
              <w:widowControl w:val="0"/>
            </w:pPr>
            <w:r w:rsidRPr="000670FE">
              <w:t>The SS responds with a SIP 200 (OK)</w:t>
            </w:r>
          </w:p>
        </w:tc>
        <w:tc>
          <w:tcPr>
            <w:tcW w:w="709" w:type="dxa"/>
            <w:shd w:val="clear" w:color="auto" w:fill="auto"/>
          </w:tcPr>
          <w:p w14:paraId="4E69E78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FE48CE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0DFE1F6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906C58C" w14:textId="77777777" w:rsidR="00784A32" w:rsidRPr="000670FE" w:rsidRDefault="00784A32" w:rsidP="00354887">
            <w:pPr>
              <w:pStyle w:val="TAC"/>
              <w:keepNext w:val="0"/>
              <w:keepLines w:val="0"/>
              <w:widowControl w:val="0"/>
            </w:pPr>
            <w:r w:rsidRPr="000670FE">
              <w:t>-</w:t>
            </w:r>
          </w:p>
        </w:tc>
      </w:tr>
      <w:tr w:rsidR="00784A32" w:rsidRPr="000670FE" w14:paraId="38B71A17" w14:textId="77777777" w:rsidTr="00354887">
        <w:tc>
          <w:tcPr>
            <w:tcW w:w="648" w:type="dxa"/>
            <w:shd w:val="clear" w:color="auto" w:fill="auto"/>
          </w:tcPr>
          <w:p w14:paraId="6D1B70A7"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50BDAF27" w14:textId="77777777" w:rsidR="00784A32" w:rsidRPr="000670FE" w:rsidRDefault="00784A32" w:rsidP="00354887">
            <w:pPr>
              <w:pStyle w:val="TAL"/>
              <w:keepNext w:val="0"/>
              <w:keepLines w:val="0"/>
              <w:widowControl w:val="0"/>
            </w:pPr>
            <w:r w:rsidRPr="000670FE">
              <w:t>EXCEPTION: SS releases the E-UTRA connection.</w:t>
            </w:r>
          </w:p>
        </w:tc>
        <w:tc>
          <w:tcPr>
            <w:tcW w:w="709" w:type="dxa"/>
            <w:shd w:val="clear" w:color="auto" w:fill="auto"/>
          </w:tcPr>
          <w:p w14:paraId="17F54802"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7D82A3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AD8C11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873ACBF" w14:textId="77777777" w:rsidR="00784A32" w:rsidRPr="000670FE" w:rsidRDefault="00784A32" w:rsidP="00354887">
            <w:pPr>
              <w:pStyle w:val="TAC"/>
              <w:keepNext w:val="0"/>
              <w:keepLines w:val="0"/>
              <w:widowControl w:val="0"/>
            </w:pPr>
            <w:r w:rsidRPr="000670FE">
              <w:t>-</w:t>
            </w:r>
          </w:p>
        </w:tc>
      </w:tr>
    </w:tbl>
    <w:p w14:paraId="6370C41D" w14:textId="77777777" w:rsidR="00784A32" w:rsidRPr="000670FE" w:rsidRDefault="00784A32" w:rsidP="00784A32"/>
    <w:p w14:paraId="78206B9E" w14:textId="77777777" w:rsidR="00784A32" w:rsidRPr="000670FE" w:rsidRDefault="00784A32" w:rsidP="00784A32">
      <w:pPr>
        <w:pStyle w:val="H6"/>
        <w:keepLines w:val="0"/>
        <w:widowControl w:val="0"/>
      </w:pPr>
      <w:r w:rsidRPr="000670FE">
        <w:t>6.1.2.3.3.3</w:t>
      </w:r>
      <w:r w:rsidRPr="000670FE">
        <w:tab/>
        <w:t>Specific message contents</w:t>
      </w:r>
    </w:p>
    <w:p w14:paraId="0ECD797F" w14:textId="77777777" w:rsidR="00784A32" w:rsidRPr="000670FE" w:rsidRDefault="00784A32" w:rsidP="00784A32">
      <w:pPr>
        <w:pStyle w:val="TH"/>
      </w:pPr>
      <w:r w:rsidRPr="000670FE">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0670FE" w14:paraId="46C829AB" w14:textId="77777777" w:rsidTr="00354887">
        <w:tc>
          <w:tcPr>
            <w:tcW w:w="10080" w:type="dxa"/>
            <w:gridSpan w:val="5"/>
          </w:tcPr>
          <w:p w14:paraId="7BBAC298"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7FBFC0A4" w14:textId="77777777" w:rsidTr="00354887">
        <w:tc>
          <w:tcPr>
            <w:tcW w:w="2906" w:type="dxa"/>
          </w:tcPr>
          <w:p w14:paraId="07F3670E" w14:textId="77777777" w:rsidR="00784A32" w:rsidRPr="000670FE" w:rsidRDefault="00784A32" w:rsidP="00354887">
            <w:pPr>
              <w:pStyle w:val="TAH"/>
              <w:keepNext w:val="0"/>
              <w:keepLines w:val="0"/>
              <w:widowControl w:val="0"/>
              <w:rPr>
                <w:bCs/>
              </w:rPr>
            </w:pPr>
            <w:r w:rsidRPr="000670FE">
              <w:rPr>
                <w:bCs/>
              </w:rPr>
              <w:t>Information Element</w:t>
            </w:r>
          </w:p>
        </w:tc>
        <w:tc>
          <w:tcPr>
            <w:tcW w:w="1800" w:type="dxa"/>
          </w:tcPr>
          <w:p w14:paraId="1FC54713" w14:textId="77777777" w:rsidR="00784A32" w:rsidRPr="000670FE" w:rsidRDefault="00784A32" w:rsidP="00354887">
            <w:pPr>
              <w:pStyle w:val="TAH"/>
              <w:keepNext w:val="0"/>
              <w:keepLines w:val="0"/>
              <w:widowControl w:val="0"/>
              <w:rPr>
                <w:bCs/>
              </w:rPr>
            </w:pPr>
            <w:r w:rsidRPr="000670FE">
              <w:rPr>
                <w:bCs/>
              </w:rPr>
              <w:t>Value/remark</w:t>
            </w:r>
          </w:p>
        </w:tc>
        <w:tc>
          <w:tcPr>
            <w:tcW w:w="2160" w:type="dxa"/>
            <w:tcBorders>
              <w:top w:val="single" w:sz="4" w:space="0" w:color="auto"/>
              <w:bottom w:val="single" w:sz="4" w:space="0" w:color="auto"/>
            </w:tcBorders>
          </w:tcPr>
          <w:p w14:paraId="6E446636" w14:textId="77777777" w:rsidR="00784A32" w:rsidRPr="000670FE" w:rsidRDefault="00784A32" w:rsidP="00354887">
            <w:pPr>
              <w:pStyle w:val="TAH"/>
              <w:keepNext w:val="0"/>
              <w:keepLines w:val="0"/>
              <w:widowControl w:val="0"/>
              <w:rPr>
                <w:bCs/>
              </w:rPr>
            </w:pPr>
            <w:r w:rsidRPr="000670FE">
              <w:rPr>
                <w:bCs/>
              </w:rPr>
              <w:t>Comment</w:t>
            </w:r>
          </w:p>
        </w:tc>
        <w:tc>
          <w:tcPr>
            <w:tcW w:w="1440" w:type="dxa"/>
          </w:tcPr>
          <w:p w14:paraId="51121C4E" w14:textId="77777777" w:rsidR="00784A32" w:rsidRPr="000670FE" w:rsidRDefault="00784A32" w:rsidP="00354887">
            <w:pPr>
              <w:pStyle w:val="TAH"/>
              <w:keepNext w:val="0"/>
              <w:keepLines w:val="0"/>
              <w:widowControl w:val="0"/>
              <w:rPr>
                <w:bCs/>
              </w:rPr>
            </w:pPr>
            <w:r w:rsidRPr="000670FE">
              <w:rPr>
                <w:bCs/>
              </w:rPr>
              <w:t>Reference</w:t>
            </w:r>
          </w:p>
        </w:tc>
        <w:tc>
          <w:tcPr>
            <w:tcW w:w="1774" w:type="dxa"/>
          </w:tcPr>
          <w:p w14:paraId="3ED4AB63"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4236E4BE" w14:textId="77777777" w:rsidTr="00354887">
        <w:tc>
          <w:tcPr>
            <w:tcW w:w="2906" w:type="dxa"/>
            <w:vAlign w:val="center"/>
          </w:tcPr>
          <w:p w14:paraId="7A4E3EF2" w14:textId="77777777" w:rsidR="00784A32" w:rsidRPr="000670FE" w:rsidRDefault="00784A32" w:rsidP="00354887">
            <w:pPr>
              <w:pStyle w:val="TAL"/>
              <w:rPr>
                <w:b/>
                <w:bCs/>
              </w:rPr>
            </w:pPr>
            <w:r w:rsidRPr="000670FE">
              <w:rPr>
                <w:b/>
                <w:bCs/>
              </w:rPr>
              <w:t>Message-body</w:t>
            </w:r>
          </w:p>
        </w:tc>
        <w:tc>
          <w:tcPr>
            <w:tcW w:w="1800" w:type="dxa"/>
          </w:tcPr>
          <w:p w14:paraId="26D1D55C" w14:textId="77777777" w:rsidR="00784A32" w:rsidRPr="000670FE" w:rsidRDefault="00784A32" w:rsidP="00354887">
            <w:pPr>
              <w:pStyle w:val="TAL"/>
            </w:pPr>
          </w:p>
        </w:tc>
        <w:tc>
          <w:tcPr>
            <w:tcW w:w="2160" w:type="dxa"/>
            <w:tcBorders>
              <w:top w:val="single" w:sz="4" w:space="0" w:color="auto"/>
              <w:bottom w:val="single" w:sz="4" w:space="0" w:color="auto"/>
            </w:tcBorders>
          </w:tcPr>
          <w:p w14:paraId="5AF2DF3F" w14:textId="77777777" w:rsidR="00784A32" w:rsidRPr="000670FE" w:rsidRDefault="00784A32" w:rsidP="00354887">
            <w:pPr>
              <w:pStyle w:val="TAL"/>
            </w:pPr>
          </w:p>
        </w:tc>
        <w:tc>
          <w:tcPr>
            <w:tcW w:w="1440" w:type="dxa"/>
          </w:tcPr>
          <w:p w14:paraId="326B4FE6" w14:textId="77777777" w:rsidR="00784A32" w:rsidRPr="000670FE" w:rsidRDefault="00784A32" w:rsidP="00354887">
            <w:pPr>
              <w:pStyle w:val="TAL"/>
            </w:pPr>
          </w:p>
        </w:tc>
        <w:tc>
          <w:tcPr>
            <w:tcW w:w="1774" w:type="dxa"/>
            <w:vAlign w:val="bottom"/>
          </w:tcPr>
          <w:p w14:paraId="59E5067E" w14:textId="77777777" w:rsidR="00784A32" w:rsidRPr="000670FE" w:rsidRDefault="00784A32" w:rsidP="00354887">
            <w:pPr>
              <w:pStyle w:val="TAL"/>
            </w:pPr>
          </w:p>
        </w:tc>
      </w:tr>
      <w:tr w:rsidR="00784A32" w:rsidRPr="000670FE" w14:paraId="7B4B9E89" w14:textId="77777777" w:rsidTr="00354887">
        <w:tc>
          <w:tcPr>
            <w:tcW w:w="2906" w:type="dxa"/>
            <w:shd w:val="clear" w:color="auto" w:fill="auto"/>
            <w:vAlign w:val="center"/>
          </w:tcPr>
          <w:p w14:paraId="4EF2261D" w14:textId="77777777" w:rsidR="00784A32" w:rsidRPr="000670FE" w:rsidRDefault="00784A32" w:rsidP="00354887">
            <w:pPr>
              <w:pStyle w:val="TAL"/>
            </w:pPr>
            <w:r w:rsidRPr="000670FE">
              <w:t xml:space="preserve">  MIME body part</w:t>
            </w:r>
          </w:p>
        </w:tc>
        <w:tc>
          <w:tcPr>
            <w:tcW w:w="1800" w:type="dxa"/>
            <w:shd w:val="clear" w:color="auto" w:fill="auto"/>
            <w:vAlign w:val="center"/>
          </w:tcPr>
          <w:p w14:paraId="3AACFF40" w14:textId="77777777" w:rsidR="00784A32" w:rsidRPr="000670FE"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0670FE" w:rsidRDefault="00784A32" w:rsidP="00354887">
            <w:pPr>
              <w:pStyle w:val="TAL"/>
            </w:pPr>
            <w:r w:rsidRPr="000670FE">
              <w:t>MCVideo Info</w:t>
            </w:r>
          </w:p>
        </w:tc>
        <w:tc>
          <w:tcPr>
            <w:tcW w:w="1440" w:type="dxa"/>
            <w:shd w:val="clear" w:color="auto" w:fill="auto"/>
          </w:tcPr>
          <w:p w14:paraId="527083E3" w14:textId="77777777" w:rsidR="00784A32" w:rsidRPr="000670FE" w:rsidRDefault="00784A32" w:rsidP="00354887">
            <w:pPr>
              <w:pStyle w:val="TAL"/>
            </w:pPr>
          </w:p>
        </w:tc>
        <w:tc>
          <w:tcPr>
            <w:tcW w:w="1774" w:type="dxa"/>
            <w:shd w:val="clear" w:color="auto" w:fill="auto"/>
            <w:vAlign w:val="bottom"/>
          </w:tcPr>
          <w:p w14:paraId="41808A6F" w14:textId="77777777" w:rsidR="00784A32" w:rsidRPr="000670FE" w:rsidRDefault="00784A32" w:rsidP="00354887">
            <w:pPr>
              <w:pStyle w:val="TAL"/>
            </w:pPr>
          </w:p>
        </w:tc>
      </w:tr>
      <w:tr w:rsidR="00784A32" w:rsidRPr="000670FE" w14:paraId="151F0646" w14:textId="77777777" w:rsidTr="00354887">
        <w:tc>
          <w:tcPr>
            <w:tcW w:w="2906" w:type="dxa"/>
            <w:shd w:val="clear" w:color="auto" w:fill="auto"/>
            <w:vAlign w:val="center"/>
          </w:tcPr>
          <w:p w14:paraId="1F0DE249" w14:textId="77777777" w:rsidR="00784A32" w:rsidRPr="000670FE" w:rsidRDefault="00784A32" w:rsidP="00354887">
            <w:pPr>
              <w:pStyle w:val="TAL"/>
            </w:pPr>
            <w:r w:rsidRPr="000670FE">
              <w:t xml:space="preserve">    MIME-part-headers</w:t>
            </w:r>
          </w:p>
        </w:tc>
        <w:tc>
          <w:tcPr>
            <w:tcW w:w="1800" w:type="dxa"/>
            <w:shd w:val="clear" w:color="auto" w:fill="auto"/>
            <w:vAlign w:val="center"/>
          </w:tcPr>
          <w:p w14:paraId="72AECF60" w14:textId="77777777" w:rsidR="00784A32" w:rsidRPr="000670FE"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0670FE" w:rsidRDefault="00784A32" w:rsidP="00354887">
            <w:pPr>
              <w:pStyle w:val="TAL"/>
            </w:pPr>
          </w:p>
        </w:tc>
        <w:tc>
          <w:tcPr>
            <w:tcW w:w="1440" w:type="dxa"/>
            <w:shd w:val="clear" w:color="auto" w:fill="auto"/>
          </w:tcPr>
          <w:p w14:paraId="0F5DF3E0" w14:textId="77777777" w:rsidR="00784A32" w:rsidRPr="000670FE" w:rsidRDefault="00784A32" w:rsidP="00354887">
            <w:pPr>
              <w:pStyle w:val="TAL"/>
            </w:pPr>
          </w:p>
        </w:tc>
        <w:tc>
          <w:tcPr>
            <w:tcW w:w="1774" w:type="dxa"/>
            <w:shd w:val="clear" w:color="auto" w:fill="auto"/>
            <w:vAlign w:val="bottom"/>
          </w:tcPr>
          <w:p w14:paraId="2261985E" w14:textId="77777777" w:rsidR="00784A32" w:rsidRPr="000670FE" w:rsidRDefault="00784A32" w:rsidP="00354887">
            <w:pPr>
              <w:pStyle w:val="TAL"/>
            </w:pPr>
          </w:p>
        </w:tc>
      </w:tr>
      <w:tr w:rsidR="00784A32" w:rsidRPr="000670FE" w14:paraId="1452BA73" w14:textId="77777777" w:rsidTr="00354887">
        <w:tc>
          <w:tcPr>
            <w:tcW w:w="2906" w:type="dxa"/>
            <w:shd w:val="clear" w:color="auto" w:fill="auto"/>
            <w:vAlign w:val="center"/>
          </w:tcPr>
          <w:p w14:paraId="624060C7" w14:textId="77777777" w:rsidR="00784A32" w:rsidRPr="000670FE" w:rsidRDefault="00784A32" w:rsidP="00354887">
            <w:pPr>
              <w:pStyle w:val="TAL"/>
              <w:rPr>
                <w:b/>
              </w:rPr>
            </w:pPr>
            <w:r w:rsidRPr="000670FE">
              <w:t xml:space="preserve">    MIME-part-body</w:t>
            </w:r>
          </w:p>
        </w:tc>
        <w:tc>
          <w:tcPr>
            <w:tcW w:w="1800" w:type="dxa"/>
            <w:shd w:val="clear" w:color="auto" w:fill="auto"/>
          </w:tcPr>
          <w:p w14:paraId="5ACD98B8" w14:textId="77777777" w:rsidR="00784A32" w:rsidRPr="000670FE" w:rsidRDefault="00784A32" w:rsidP="00354887">
            <w:pPr>
              <w:pStyle w:val="TAL"/>
            </w:pPr>
            <w:r w:rsidRPr="000670FE">
              <w:t>MCVideo-Info as described in Table  6.1.2.3.3-2</w:t>
            </w:r>
          </w:p>
        </w:tc>
        <w:tc>
          <w:tcPr>
            <w:tcW w:w="2160" w:type="dxa"/>
            <w:tcBorders>
              <w:top w:val="single" w:sz="4" w:space="0" w:color="auto"/>
              <w:bottom w:val="single" w:sz="4" w:space="0" w:color="auto"/>
            </w:tcBorders>
            <w:shd w:val="clear" w:color="auto" w:fill="auto"/>
          </w:tcPr>
          <w:p w14:paraId="1C68B04D" w14:textId="77777777" w:rsidR="00784A32" w:rsidRPr="000670FE" w:rsidRDefault="00784A32" w:rsidP="00354887">
            <w:pPr>
              <w:pStyle w:val="TAL"/>
            </w:pPr>
          </w:p>
        </w:tc>
        <w:tc>
          <w:tcPr>
            <w:tcW w:w="1440" w:type="dxa"/>
            <w:shd w:val="clear" w:color="auto" w:fill="auto"/>
          </w:tcPr>
          <w:p w14:paraId="77402B33" w14:textId="77777777" w:rsidR="00784A32" w:rsidRPr="000670FE" w:rsidRDefault="00784A32" w:rsidP="00354887">
            <w:pPr>
              <w:pStyle w:val="TAL"/>
            </w:pPr>
          </w:p>
        </w:tc>
        <w:tc>
          <w:tcPr>
            <w:tcW w:w="1774" w:type="dxa"/>
            <w:shd w:val="clear" w:color="auto" w:fill="auto"/>
            <w:vAlign w:val="bottom"/>
          </w:tcPr>
          <w:p w14:paraId="73C62A53" w14:textId="77777777" w:rsidR="00784A32" w:rsidRPr="000670FE" w:rsidRDefault="00784A32" w:rsidP="00354887">
            <w:pPr>
              <w:pStyle w:val="TAL"/>
            </w:pPr>
          </w:p>
        </w:tc>
      </w:tr>
    </w:tbl>
    <w:p w14:paraId="44C790D7" w14:textId="77777777" w:rsidR="00784A32" w:rsidRPr="000670FE" w:rsidRDefault="00784A32" w:rsidP="00784A32"/>
    <w:p w14:paraId="370C5163" w14:textId="77777777" w:rsidR="00784A32" w:rsidRPr="000670FE" w:rsidRDefault="00784A32" w:rsidP="00784A32">
      <w:pPr>
        <w:pStyle w:val="TH"/>
        <w:keepLines w:val="0"/>
        <w:widowControl w:val="0"/>
      </w:pPr>
      <w:r w:rsidRPr="000670FE">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4DA1B40B" w14:textId="77777777" w:rsidTr="00354887">
        <w:tc>
          <w:tcPr>
            <w:tcW w:w="9634" w:type="dxa"/>
            <w:gridSpan w:val="5"/>
            <w:vAlign w:val="center"/>
          </w:tcPr>
          <w:p w14:paraId="6E9B0F2A" w14:textId="77777777" w:rsidR="00784A32" w:rsidRPr="000670FE" w:rsidRDefault="00784A32" w:rsidP="00354887">
            <w:pPr>
              <w:pStyle w:val="TAL"/>
              <w:keepLines w:val="0"/>
              <w:widowControl w:val="0"/>
              <w:ind w:right="245"/>
            </w:pPr>
            <w:r w:rsidRPr="000670FE">
              <w:t>Derivation Path: TS 56.379-1 [2], Table 5.5.3.2.1-2, condition GROUP-CALL</w:t>
            </w:r>
          </w:p>
        </w:tc>
      </w:tr>
      <w:tr w:rsidR="00784A32" w:rsidRPr="000670FE" w:rsidDel="00C311E5" w14:paraId="52682C4C" w14:textId="77777777" w:rsidTr="00354887">
        <w:tc>
          <w:tcPr>
            <w:tcW w:w="2718" w:type="dxa"/>
          </w:tcPr>
          <w:p w14:paraId="4F84F884" w14:textId="77777777" w:rsidR="00784A32" w:rsidRPr="000670FE" w:rsidRDefault="00784A32" w:rsidP="00354887">
            <w:pPr>
              <w:pStyle w:val="TAH"/>
              <w:keepLines w:val="0"/>
              <w:widowControl w:val="0"/>
            </w:pPr>
            <w:r w:rsidRPr="000670FE">
              <w:t>Information Element</w:t>
            </w:r>
          </w:p>
        </w:tc>
        <w:tc>
          <w:tcPr>
            <w:tcW w:w="1800" w:type="dxa"/>
          </w:tcPr>
          <w:p w14:paraId="3B3EB6B9"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6FF497B8" w14:textId="77777777" w:rsidR="00784A32" w:rsidRPr="000670FE" w:rsidRDefault="00784A32" w:rsidP="00354887">
            <w:pPr>
              <w:pStyle w:val="TAH"/>
              <w:keepLines w:val="0"/>
              <w:widowControl w:val="0"/>
            </w:pPr>
            <w:r w:rsidRPr="000670FE">
              <w:t>Comment</w:t>
            </w:r>
          </w:p>
        </w:tc>
        <w:tc>
          <w:tcPr>
            <w:tcW w:w="1440" w:type="dxa"/>
          </w:tcPr>
          <w:p w14:paraId="156D56BF" w14:textId="77777777" w:rsidR="00784A32" w:rsidRPr="000670FE" w:rsidRDefault="00784A32" w:rsidP="00354887">
            <w:pPr>
              <w:pStyle w:val="TAH"/>
              <w:keepLines w:val="0"/>
              <w:widowControl w:val="0"/>
            </w:pPr>
            <w:r w:rsidRPr="000670FE">
              <w:t>Reference</w:t>
            </w:r>
          </w:p>
        </w:tc>
        <w:tc>
          <w:tcPr>
            <w:tcW w:w="1696" w:type="dxa"/>
          </w:tcPr>
          <w:p w14:paraId="1EA59C41" w14:textId="77777777" w:rsidR="00784A32" w:rsidRPr="000670FE" w:rsidRDefault="00784A32" w:rsidP="00354887">
            <w:pPr>
              <w:pStyle w:val="TAH"/>
              <w:keepLines w:val="0"/>
              <w:widowControl w:val="0"/>
            </w:pPr>
            <w:r w:rsidRPr="000670FE">
              <w:t>Condition</w:t>
            </w:r>
          </w:p>
        </w:tc>
      </w:tr>
      <w:tr w:rsidR="00784A32" w:rsidRPr="000670FE" w:rsidDel="00C311E5" w14:paraId="7622C0F3" w14:textId="77777777" w:rsidTr="00354887">
        <w:tc>
          <w:tcPr>
            <w:tcW w:w="2718" w:type="dxa"/>
            <w:vAlign w:val="center"/>
          </w:tcPr>
          <w:p w14:paraId="017852C7" w14:textId="77777777" w:rsidR="00784A32" w:rsidRPr="000670FE" w:rsidRDefault="00784A32" w:rsidP="00354887">
            <w:pPr>
              <w:pStyle w:val="TAL"/>
              <w:keepLines w:val="0"/>
              <w:widowControl w:val="0"/>
            </w:pPr>
            <w:r w:rsidRPr="000670FE">
              <w:t>mcvideoinfo</w:t>
            </w:r>
          </w:p>
        </w:tc>
        <w:tc>
          <w:tcPr>
            <w:tcW w:w="1800" w:type="dxa"/>
            <w:vAlign w:val="center"/>
          </w:tcPr>
          <w:p w14:paraId="000C56BE"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0670FE" w:rsidRDefault="00784A32" w:rsidP="00354887">
            <w:pPr>
              <w:pStyle w:val="TAL"/>
              <w:keepLines w:val="0"/>
              <w:widowControl w:val="0"/>
            </w:pPr>
          </w:p>
        </w:tc>
        <w:tc>
          <w:tcPr>
            <w:tcW w:w="1440" w:type="dxa"/>
            <w:vAlign w:val="center"/>
          </w:tcPr>
          <w:p w14:paraId="62F322E1" w14:textId="77777777" w:rsidR="00784A32" w:rsidRPr="000670FE" w:rsidRDefault="00784A32" w:rsidP="00354887">
            <w:pPr>
              <w:pStyle w:val="TAL"/>
              <w:keepLines w:val="0"/>
              <w:widowControl w:val="0"/>
            </w:pPr>
          </w:p>
        </w:tc>
        <w:tc>
          <w:tcPr>
            <w:tcW w:w="1696" w:type="dxa"/>
            <w:vAlign w:val="center"/>
          </w:tcPr>
          <w:p w14:paraId="248DFCAA" w14:textId="77777777" w:rsidR="00784A32" w:rsidRPr="000670FE" w:rsidRDefault="00784A32" w:rsidP="00354887">
            <w:pPr>
              <w:pStyle w:val="TAL"/>
              <w:keepLines w:val="0"/>
              <w:widowControl w:val="0"/>
            </w:pPr>
          </w:p>
        </w:tc>
      </w:tr>
      <w:tr w:rsidR="00784A32" w:rsidRPr="000670FE" w:rsidDel="00C311E5" w14:paraId="03DE0663" w14:textId="77777777" w:rsidTr="00354887">
        <w:trPr>
          <w:trHeight w:val="287"/>
        </w:trPr>
        <w:tc>
          <w:tcPr>
            <w:tcW w:w="2718" w:type="dxa"/>
            <w:vAlign w:val="center"/>
          </w:tcPr>
          <w:p w14:paraId="2E511726"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77F1E3CB"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0670FE" w:rsidRDefault="00784A32" w:rsidP="00354887">
            <w:pPr>
              <w:pStyle w:val="TAL"/>
              <w:keepLines w:val="0"/>
              <w:widowControl w:val="0"/>
            </w:pPr>
          </w:p>
        </w:tc>
        <w:tc>
          <w:tcPr>
            <w:tcW w:w="1440" w:type="dxa"/>
            <w:vAlign w:val="center"/>
          </w:tcPr>
          <w:p w14:paraId="09B1BD95" w14:textId="77777777" w:rsidR="00784A32" w:rsidRPr="000670FE" w:rsidRDefault="00784A32" w:rsidP="00354887">
            <w:pPr>
              <w:pStyle w:val="TAL"/>
              <w:keepLines w:val="0"/>
              <w:widowControl w:val="0"/>
            </w:pPr>
          </w:p>
        </w:tc>
        <w:tc>
          <w:tcPr>
            <w:tcW w:w="1696" w:type="dxa"/>
            <w:vAlign w:val="center"/>
          </w:tcPr>
          <w:p w14:paraId="02C2BD1F" w14:textId="77777777" w:rsidR="00784A32" w:rsidRPr="000670FE" w:rsidRDefault="00784A32" w:rsidP="00354887">
            <w:pPr>
              <w:pStyle w:val="TAL"/>
              <w:keepLines w:val="0"/>
              <w:widowControl w:val="0"/>
            </w:pPr>
          </w:p>
        </w:tc>
      </w:tr>
      <w:tr w:rsidR="00784A32" w:rsidRPr="000670FE" w:rsidDel="00C311E5" w14:paraId="55D5C4BB" w14:textId="77777777" w:rsidTr="00354887">
        <w:tc>
          <w:tcPr>
            <w:tcW w:w="2718" w:type="dxa"/>
            <w:vAlign w:val="center"/>
          </w:tcPr>
          <w:p w14:paraId="77A7B950"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787D2F7B"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7593754C" w14:textId="77777777" w:rsidR="00784A32" w:rsidRPr="000670FE" w:rsidRDefault="00784A32" w:rsidP="00354887">
            <w:pPr>
              <w:pStyle w:val="TAL"/>
              <w:keepLines w:val="0"/>
              <w:widowControl w:val="0"/>
            </w:pPr>
          </w:p>
        </w:tc>
        <w:tc>
          <w:tcPr>
            <w:tcW w:w="1440" w:type="dxa"/>
            <w:vAlign w:val="center"/>
          </w:tcPr>
          <w:p w14:paraId="3507C8F0" w14:textId="77777777" w:rsidR="00784A32" w:rsidRPr="000670FE" w:rsidRDefault="00784A32" w:rsidP="00354887">
            <w:pPr>
              <w:pStyle w:val="TAL"/>
              <w:keepLines w:val="0"/>
              <w:widowControl w:val="0"/>
            </w:pPr>
          </w:p>
        </w:tc>
        <w:tc>
          <w:tcPr>
            <w:tcW w:w="1696" w:type="dxa"/>
            <w:vAlign w:val="center"/>
          </w:tcPr>
          <w:p w14:paraId="06B4816C" w14:textId="77777777" w:rsidR="00784A32" w:rsidRPr="000670FE" w:rsidRDefault="00784A32" w:rsidP="00354887">
            <w:pPr>
              <w:pStyle w:val="TAL"/>
              <w:keepLines w:val="0"/>
              <w:widowControl w:val="0"/>
            </w:pPr>
          </w:p>
        </w:tc>
      </w:tr>
    </w:tbl>
    <w:p w14:paraId="04E91221" w14:textId="77777777" w:rsidR="00784A32" w:rsidRPr="000670FE" w:rsidRDefault="00784A32" w:rsidP="00784A32"/>
    <w:p w14:paraId="7C692771" w14:textId="77777777" w:rsidR="00784A32" w:rsidRPr="000670FE" w:rsidRDefault="00784A32" w:rsidP="00784A32">
      <w:pPr>
        <w:pStyle w:val="TH"/>
      </w:pPr>
      <w:r w:rsidRPr="000670FE">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51D06A15" w14:textId="77777777" w:rsidTr="00354887">
        <w:trPr>
          <w:tblHeader/>
        </w:trPr>
        <w:tc>
          <w:tcPr>
            <w:tcW w:w="9517" w:type="dxa"/>
            <w:gridSpan w:val="5"/>
          </w:tcPr>
          <w:p w14:paraId="691B27BD" w14:textId="77777777" w:rsidR="00784A32" w:rsidRPr="000670FE" w:rsidRDefault="00784A32" w:rsidP="00354887">
            <w:pPr>
              <w:pStyle w:val="TAL"/>
              <w:keepLines w:val="0"/>
              <w:widowControl w:val="0"/>
            </w:pPr>
            <w:r w:rsidRPr="000670FE">
              <w:t>Derivation Path: TS 36.579-1 [2], Table 5.5.2.17.1.2-1, condition MCVIDEO, GROUP-CALL</w:t>
            </w:r>
          </w:p>
        </w:tc>
      </w:tr>
      <w:tr w:rsidR="00784A32" w:rsidRPr="000670FE" w14:paraId="21DDBA0E" w14:textId="77777777" w:rsidTr="00354887">
        <w:trPr>
          <w:tblHeader/>
        </w:trPr>
        <w:tc>
          <w:tcPr>
            <w:tcW w:w="2677" w:type="dxa"/>
          </w:tcPr>
          <w:p w14:paraId="43827B19" w14:textId="77777777" w:rsidR="00784A32" w:rsidRPr="000670FE" w:rsidRDefault="00784A32" w:rsidP="00354887">
            <w:pPr>
              <w:pStyle w:val="TAH"/>
              <w:keepLines w:val="0"/>
              <w:widowControl w:val="0"/>
            </w:pPr>
            <w:r w:rsidRPr="000670FE">
              <w:t>Information Element</w:t>
            </w:r>
          </w:p>
        </w:tc>
        <w:tc>
          <w:tcPr>
            <w:tcW w:w="2160" w:type="dxa"/>
          </w:tcPr>
          <w:p w14:paraId="7FB95541"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408A364" w14:textId="77777777" w:rsidR="00784A32" w:rsidRPr="000670FE" w:rsidRDefault="00784A32" w:rsidP="00354887">
            <w:pPr>
              <w:pStyle w:val="TAH"/>
              <w:keepLines w:val="0"/>
              <w:widowControl w:val="0"/>
            </w:pPr>
            <w:r w:rsidRPr="000670FE">
              <w:t>Comment</w:t>
            </w:r>
          </w:p>
        </w:tc>
        <w:tc>
          <w:tcPr>
            <w:tcW w:w="1350" w:type="dxa"/>
          </w:tcPr>
          <w:p w14:paraId="5A70E1B5" w14:textId="77777777" w:rsidR="00784A32" w:rsidRPr="000670FE" w:rsidRDefault="00784A32" w:rsidP="00354887">
            <w:pPr>
              <w:pStyle w:val="TAH"/>
              <w:keepLines w:val="0"/>
              <w:widowControl w:val="0"/>
            </w:pPr>
            <w:r w:rsidRPr="000670FE">
              <w:t>Reference</w:t>
            </w:r>
          </w:p>
        </w:tc>
        <w:tc>
          <w:tcPr>
            <w:tcW w:w="1170" w:type="dxa"/>
          </w:tcPr>
          <w:p w14:paraId="378FC74E" w14:textId="77777777" w:rsidR="00784A32" w:rsidRPr="000670FE" w:rsidRDefault="00784A32" w:rsidP="00354887">
            <w:pPr>
              <w:pStyle w:val="TAH"/>
              <w:keepLines w:val="0"/>
              <w:widowControl w:val="0"/>
            </w:pPr>
            <w:r w:rsidRPr="000670FE">
              <w:t>Condition</w:t>
            </w:r>
          </w:p>
        </w:tc>
      </w:tr>
      <w:tr w:rsidR="00784A32" w:rsidRPr="000670FE" w14:paraId="48BD9199" w14:textId="77777777" w:rsidTr="00354887">
        <w:tc>
          <w:tcPr>
            <w:tcW w:w="2677" w:type="dxa"/>
            <w:vAlign w:val="center"/>
          </w:tcPr>
          <w:p w14:paraId="52375FD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316469C9"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0670FE" w:rsidRDefault="00784A32" w:rsidP="00354887">
            <w:pPr>
              <w:pStyle w:val="TAL"/>
              <w:keepNext w:val="0"/>
              <w:keepLines w:val="0"/>
              <w:widowControl w:val="0"/>
            </w:pPr>
          </w:p>
        </w:tc>
        <w:tc>
          <w:tcPr>
            <w:tcW w:w="1350" w:type="dxa"/>
          </w:tcPr>
          <w:p w14:paraId="1BE3E7DD" w14:textId="77777777" w:rsidR="00784A32" w:rsidRPr="000670FE" w:rsidRDefault="00784A32" w:rsidP="00354887">
            <w:pPr>
              <w:pStyle w:val="TAL"/>
              <w:keepNext w:val="0"/>
              <w:keepLines w:val="0"/>
              <w:widowControl w:val="0"/>
            </w:pPr>
          </w:p>
        </w:tc>
        <w:tc>
          <w:tcPr>
            <w:tcW w:w="1170" w:type="dxa"/>
            <w:vAlign w:val="bottom"/>
          </w:tcPr>
          <w:p w14:paraId="1142BF9D" w14:textId="77777777" w:rsidR="00784A32" w:rsidRPr="000670FE" w:rsidRDefault="00784A32" w:rsidP="00354887">
            <w:pPr>
              <w:pStyle w:val="TAL"/>
              <w:keepNext w:val="0"/>
              <w:keepLines w:val="0"/>
              <w:widowControl w:val="0"/>
            </w:pPr>
          </w:p>
        </w:tc>
      </w:tr>
      <w:tr w:rsidR="00784A32" w:rsidRPr="000670FE" w14:paraId="1D7D817B" w14:textId="77777777" w:rsidTr="00354887">
        <w:tc>
          <w:tcPr>
            <w:tcW w:w="2677" w:type="dxa"/>
            <w:vAlign w:val="center"/>
          </w:tcPr>
          <w:p w14:paraId="2B8770D3" w14:textId="77777777" w:rsidR="00784A32" w:rsidRPr="000670FE" w:rsidDel="006C0DA3" w:rsidRDefault="00784A32" w:rsidP="00354887">
            <w:pPr>
              <w:pStyle w:val="TAL"/>
            </w:pPr>
            <w:r w:rsidRPr="000670FE">
              <w:t xml:space="preserve">  MIME body part</w:t>
            </w:r>
          </w:p>
        </w:tc>
        <w:tc>
          <w:tcPr>
            <w:tcW w:w="2160" w:type="dxa"/>
            <w:vAlign w:val="center"/>
          </w:tcPr>
          <w:p w14:paraId="06002B1E" w14:textId="77777777" w:rsidR="00784A32" w:rsidRPr="000670FE" w:rsidRDefault="00784A32" w:rsidP="00354887">
            <w:pPr>
              <w:pStyle w:val="TAL"/>
            </w:pPr>
          </w:p>
        </w:tc>
        <w:tc>
          <w:tcPr>
            <w:tcW w:w="2160" w:type="dxa"/>
            <w:tcBorders>
              <w:top w:val="single" w:sz="4" w:space="0" w:color="auto"/>
              <w:bottom w:val="single" w:sz="4" w:space="0" w:color="auto"/>
            </w:tcBorders>
          </w:tcPr>
          <w:p w14:paraId="4F82D6EB" w14:textId="77777777" w:rsidR="00784A32" w:rsidRPr="000670FE" w:rsidRDefault="00784A32" w:rsidP="00354887">
            <w:pPr>
              <w:pStyle w:val="TAL"/>
            </w:pPr>
            <w:r w:rsidRPr="000670FE">
              <w:t>McVideo</w:t>
            </w:r>
          </w:p>
        </w:tc>
        <w:tc>
          <w:tcPr>
            <w:tcW w:w="1350" w:type="dxa"/>
          </w:tcPr>
          <w:p w14:paraId="697BD7F9" w14:textId="77777777" w:rsidR="00784A32" w:rsidRPr="000670FE" w:rsidRDefault="00784A32" w:rsidP="00354887">
            <w:pPr>
              <w:pStyle w:val="TAL"/>
            </w:pPr>
          </w:p>
        </w:tc>
        <w:tc>
          <w:tcPr>
            <w:tcW w:w="1170" w:type="dxa"/>
            <w:vAlign w:val="bottom"/>
          </w:tcPr>
          <w:p w14:paraId="4F196D28" w14:textId="77777777" w:rsidR="00784A32" w:rsidRPr="000670FE" w:rsidRDefault="00784A32" w:rsidP="00354887">
            <w:pPr>
              <w:pStyle w:val="TAL"/>
            </w:pPr>
          </w:p>
        </w:tc>
      </w:tr>
      <w:tr w:rsidR="00784A32" w:rsidRPr="000670FE" w14:paraId="71F8ABBB" w14:textId="77777777" w:rsidTr="00354887">
        <w:tc>
          <w:tcPr>
            <w:tcW w:w="2677" w:type="dxa"/>
            <w:vAlign w:val="center"/>
          </w:tcPr>
          <w:p w14:paraId="72DD1F60" w14:textId="77777777" w:rsidR="00784A32" w:rsidRPr="000670FE" w:rsidRDefault="00784A32" w:rsidP="00354887">
            <w:pPr>
              <w:pStyle w:val="TAL"/>
            </w:pPr>
            <w:r w:rsidRPr="000670FE">
              <w:t xml:space="preserve">    MIME-part-header</w:t>
            </w:r>
          </w:p>
        </w:tc>
        <w:tc>
          <w:tcPr>
            <w:tcW w:w="2160" w:type="dxa"/>
            <w:vAlign w:val="center"/>
          </w:tcPr>
          <w:p w14:paraId="2809A1F5" w14:textId="77777777" w:rsidR="00784A32" w:rsidRPr="000670FE" w:rsidRDefault="00784A32" w:rsidP="00354887">
            <w:pPr>
              <w:pStyle w:val="TAL"/>
            </w:pPr>
          </w:p>
        </w:tc>
        <w:tc>
          <w:tcPr>
            <w:tcW w:w="2160" w:type="dxa"/>
            <w:tcBorders>
              <w:top w:val="single" w:sz="4" w:space="0" w:color="auto"/>
              <w:bottom w:val="single" w:sz="4" w:space="0" w:color="auto"/>
            </w:tcBorders>
          </w:tcPr>
          <w:p w14:paraId="1497060E" w14:textId="77777777" w:rsidR="00784A32" w:rsidRPr="000670FE" w:rsidRDefault="00784A32" w:rsidP="00354887">
            <w:pPr>
              <w:pStyle w:val="TAL"/>
            </w:pPr>
          </w:p>
        </w:tc>
        <w:tc>
          <w:tcPr>
            <w:tcW w:w="1350" w:type="dxa"/>
          </w:tcPr>
          <w:p w14:paraId="00CFF698" w14:textId="77777777" w:rsidR="00784A32" w:rsidRPr="000670FE" w:rsidRDefault="00784A32" w:rsidP="00354887">
            <w:pPr>
              <w:pStyle w:val="TAL"/>
            </w:pPr>
          </w:p>
        </w:tc>
        <w:tc>
          <w:tcPr>
            <w:tcW w:w="1170" w:type="dxa"/>
            <w:vAlign w:val="bottom"/>
          </w:tcPr>
          <w:p w14:paraId="4533DED7" w14:textId="77777777" w:rsidR="00784A32" w:rsidRPr="000670FE" w:rsidRDefault="00784A32" w:rsidP="00354887">
            <w:pPr>
              <w:pStyle w:val="TAL"/>
            </w:pPr>
          </w:p>
        </w:tc>
      </w:tr>
      <w:tr w:rsidR="00784A32" w:rsidRPr="000670FE" w14:paraId="357F9297" w14:textId="77777777" w:rsidTr="00354887">
        <w:tc>
          <w:tcPr>
            <w:tcW w:w="2677" w:type="dxa"/>
            <w:vAlign w:val="center"/>
          </w:tcPr>
          <w:p w14:paraId="6BE11121" w14:textId="77777777" w:rsidR="00784A32" w:rsidRPr="000670FE" w:rsidRDefault="00784A32" w:rsidP="00354887">
            <w:pPr>
              <w:pStyle w:val="TAL"/>
            </w:pPr>
            <w:r w:rsidRPr="000670FE">
              <w:t xml:space="preserve">    MIME-part-body</w:t>
            </w:r>
          </w:p>
        </w:tc>
        <w:tc>
          <w:tcPr>
            <w:tcW w:w="2160" w:type="dxa"/>
            <w:vAlign w:val="center"/>
          </w:tcPr>
          <w:p w14:paraId="345B03EB" w14:textId="77777777" w:rsidR="00784A32" w:rsidRPr="000670FE" w:rsidRDefault="00784A32" w:rsidP="00354887">
            <w:pPr>
              <w:pStyle w:val="TAL"/>
            </w:pPr>
            <w:r w:rsidRPr="000670FE">
              <w:t>MCVideo-Info as described in</w:t>
            </w:r>
            <w:r w:rsidR="00530C26" w:rsidRPr="000670FE">
              <w:t xml:space="preserve"> </w:t>
            </w:r>
            <w:r w:rsidRPr="000670FE">
              <w:t>Table 6.1.2.3.3.3-4</w:t>
            </w:r>
          </w:p>
        </w:tc>
        <w:tc>
          <w:tcPr>
            <w:tcW w:w="2160" w:type="dxa"/>
            <w:tcBorders>
              <w:top w:val="single" w:sz="4" w:space="0" w:color="auto"/>
              <w:bottom w:val="single" w:sz="4" w:space="0" w:color="auto"/>
            </w:tcBorders>
          </w:tcPr>
          <w:p w14:paraId="22B21BA0" w14:textId="77777777" w:rsidR="00784A32" w:rsidRPr="000670FE" w:rsidDel="00D16089" w:rsidRDefault="00784A32" w:rsidP="00354887">
            <w:pPr>
              <w:pStyle w:val="TAL"/>
            </w:pPr>
          </w:p>
        </w:tc>
        <w:tc>
          <w:tcPr>
            <w:tcW w:w="1350" w:type="dxa"/>
          </w:tcPr>
          <w:p w14:paraId="25DA8705" w14:textId="77777777" w:rsidR="00784A32" w:rsidRPr="000670FE" w:rsidRDefault="00784A32" w:rsidP="00354887">
            <w:pPr>
              <w:pStyle w:val="TAL"/>
            </w:pPr>
          </w:p>
        </w:tc>
        <w:tc>
          <w:tcPr>
            <w:tcW w:w="1170" w:type="dxa"/>
            <w:vAlign w:val="bottom"/>
          </w:tcPr>
          <w:p w14:paraId="4B7A7FA4" w14:textId="77777777" w:rsidR="00784A32" w:rsidRPr="000670FE" w:rsidRDefault="00784A32" w:rsidP="00354887">
            <w:pPr>
              <w:pStyle w:val="TAL"/>
            </w:pPr>
          </w:p>
        </w:tc>
      </w:tr>
    </w:tbl>
    <w:p w14:paraId="7A2786CA" w14:textId="77777777" w:rsidR="00784A32" w:rsidRPr="000670FE" w:rsidRDefault="00784A32" w:rsidP="00784A32"/>
    <w:p w14:paraId="596AEEB7" w14:textId="77777777" w:rsidR="00784A32" w:rsidRPr="000670FE" w:rsidRDefault="00784A32" w:rsidP="00784A32">
      <w:pPr>
        <w:pStyle w:val="TH"/>
        <w:keepLines w:val="0"/>
        <w:widowControl w:val="0"/>
      </w:pPr>
      <w:r w:rsidRPr="000670FE">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2BB2687F" w14:textId="77777777" w:rsidTr="00354887">
        <w:tc>
          <w:tcPr>
            <w:tcW w:w="9634" w:type="dxa"/>
            <w:gridSpan w:val="5"/>
            <w:vAlign w:val="center"/>
          </w:tcPr>
          <w:p w14:paraId="7654BBB8" w14:textId="77777777" w:rsidR="00784A32" w:rsidRPr="000670FE" w:rsidRDefault="00784A32" w:rsidP="00354887">
            <w:pPr>
              <w:pStyle w:val="TAL"/>
              <w:keepLines w:val="0"/>
              <w:widowControl w:val="0"/>
              <w:ind w:right="245"/>
            </w:pPr>
            <w:r w:rsidRPr="000670FE">
              <w:t>Derivation Path: TS 56.379-1 [2], Table 5.5.3.2.2-2, condition GROUP-CALL</w:t>
            </w:r>
          </w:p>
        </w:tc>
      </w:tr>
      <w:tr w:rsidR="00784A32" w:rsidRPr="000670FE" w:rsidDel="00C311E5" w14:paraId="3EE8ACF7" w14:textId="77777777" w:rsidTr="00354887">
        <w:tc>
          <w:tcPr>
            <w:tcW w:w="2718" w:type="dxa"/>
          </w:tcPr>
          <w:p w14:paraId="765FA447" w14:textId="77777777" w:rsidR="00784A32" w:rsidRPr="000670FE" w:rsidRDefault="00784A32" w:rsidP="00354887">
            <w:pPr>
              <w:pStyle w:val="TAH"/>
              <w:keepLines w:val="0"/>
              <w:widowControl w:val="0"/>
            </w:pPr>
            <w:r w:rsidRPr="000670FE">
              <w:t>Information Element</w:t>
            </w:r>
          </w:p>
        </w:tc>
        <w:tc>
          <w:tcPr>
            <w:tcW w:w="1800" w:type="dxa"/>
          </w:tcPr>
          <w:p w14:paraId="4E2E3752"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5E0D249F" w14:textId="77777777" w:rsidR="00784A32" w:rsidRPr="000670FE" w:rsidRDefault="00784A32" w:rsidP="00354887">
            <w:pPr>
              <w:pStyle w:val="TAH"/>
              <w:keepLines w:val="0"/>
              <w:widowControl w:val="0"/>
            </w:pPr>
            <w:r w:rsidRPr="000670FE">
              <w:t>Comment</w:t>
            </w:r>
          </w:p>
        </w:tc>
        <w:tc>
          <w:tcPr>
            <w:tcW w:w="1440" w:type="dxa"/>
          </w:tcPr>
          <w:p w14:paraId="3942CDD1" w14:textId="77777777" w:rsidR="00784A32" w:rsidRPr="000670FE" w:rsidRDefault="00784A32" w:rsidP="00354887">
            <w:pPr>
              <w:pStyle w:val="TAH"/>
              <w:keepLines w:val="0"/>
              <w:widowControl w:val="0"/>
            </w:pPr>
            <w:r w:rsidRPr="000670FE">
              <w:t>Reference</w:t>
            </w:r>
          </w:p>
        </w:tc>
        <w:tc>
          <w:tcPr>
            <w:tcW w:w="1696" w:type="dxa"/>
          </w:tcPr>
          <w:p w14:paraId="52DE8D89" w14:textId="77777777" w:rsidR="00784A32" w:rsidRPr="000670FE" w:rsidRDefault="00784A32" w:rsidP="00354887">
            <w:pPr>
              <w:pStyle w:val="TAH"/>
              <w:keepLines w:val="0"/>
              <w:widowControl w:val="0"/>
            </w:pPr>
            <w:r w:rsidRPr="000670FE">
              <w:t>Condition</w:t>
            </w:r>
          </w:p>
        </w:tc>
      </w:tr>
      <w:tr w:rsidR="00784A32" w:rsidRPr="000670FE" w:rsidDel="00C311E5" w14:paraId="42A967BA" w14:textId="77777777" w:rsidTr="00354887">
        <w:tc>
          <w:tcPr>
            <w:tcW w:w="2718" w:type="dxa"/>
            <w:vAlign w:val="center"/>
          </w:tcPr>
          <w:p w14:paraId="7F4064A8" w14:textId="77777777" w:rsidR="00784A32" w:rsidRPr="000670FE" w:rsidRDefault="00784A32" w:rsidP="00354887">
            <w:pPr>
              <w:pStyle w:val="TAL"/>
              <w:keepLines w:val="0"/>
              <w:widowControl w:val="0"/>
            </w:pPr>
            <w:r w:rsidRPr="000670FE">
              <w:t>mcvideoinfo</w:t>
            </w:r>
          </w:p>
        </w:tc>
        <w:tc>
          <w:tcPr>
            <w:tcW w:w="1800" w:type="dxa"/>
            <w:vAlign w:val="center"/>
          </w:tcPr>
          <w:p w14:paraId="64627492"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0670FE" w:rsidRDefault="00784A32" w:rsidP="00354887">
            <w:pPr>
              <w:pStyle w:val="TAL"/>
              <w:keepLines w:val="0"/>
              <w:widowControl w:val="0"/>
            </w:pPr>
          </w:p>
        </w:tc>
        <w:tc>
          <w:tcPr>
            <w:tcW w:w="1440" w:type="dxa"/>
            <w:vAlign w:val="center"/>
          </w:tcPr>
          <w:p w14:paraId="2BE32934" w14:textId="77777777" w:rsidR="00784A32" w:rsidRPr="000670FE" w:rsidRDefault="00784A32" w:rsidP="00354887">
            <w:pPr>
              <w:pStyle w:val="TAL"/>
              <w:keepLines w:val="0"/>
              <w:widowControl w:val="0"/>
            </w:pPr>
          </w:p>
        </w:tc>
        <w:tc>
          <w:tcPr>
            <w:tcW w:w="1696" w:type="dxa"/>
            <w:vAlign w:val="center"/>
          </w:tcPr>
          <w:p w14:paraId="44B08349" w14:textId="77777777" w:rsidR="00784A32" w:rsidRPr="000670FE" w:rsidRDefault="00784A32" w:rsidP="00354887">
            <w:pPr>
              <w:pStyle w:val="TAL"/>
              <w:keepLines w:val="0"/>
              <w:widowControl w:val="0"/>
            </w:pPr>
          </w:p>
        </w:tc>
      </w:tr>
      <w:tr w:rsidR="00784A32" w:rsidRPr="000670FE" w:rsidDel="00C311E5" w14:paraId="16C0B7C4" w14:textId="77777777" w:rsidTr="00354887">
        <w:trPr>
          <w:trHeight w:val="287"/>
        </w:trPr>
        <w:tc>
          <w:tcPr>
            <w:tcW w:w="2718" w:type="dxa"/>
            <w:vAlign w:val="center"/>
          </w:tcPr>
          <w:p w14:paraId="77FD2D19"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46B812D1"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0670FE" w:rsidRDefault="00784A32" w:rsidP="00354887">
            <w:pPr>
              <w:pStyle w:val="TAL"/>
              <w:keepLines w:val="0"/>
              <w:widowControl w:val="0"/>
            </w:pPr>
          </w:p>
        </w:tc>
        <w:tc>
          <w:tcPr>
            <w:tcW w:w="1440" w:type="dxa"/>
            <w:vAlign w:val="center"/>
          </w:tcPr>
          <w:p w14:paraId="5FB610E9" w14:textId="77777777" w:rsidR="00784A32" w:rsidRPr="000670FE" w:rsidRDefault="00784A32" w:rsidP="00354887">
            <w:pPr>
              <w:pStyle w:val="TAL"/>
              <w:keepLines w:val="0"/>
              <w:widowControl w:val="0"/>
            </w:pPr>
          </w:p>
        </w:tc>
        <w:tc>
          <w:tcPr>
            <w:tcW w:w="1696" w:type="dxa"/>
            <w:vAlign w:val="center"/>
          </w:tcPr>
          <w:p w14:paraId="66B3B201" w14:textId="77777777" w:rsidR="00784A32" w:rsidRPr="000670FE" w:rsidRDefault="00784A32" w:rsidP="00354887">
            <w:pPr>
              <w:pStyle w:val="TAL"/>
              <w:keepLines w:val="0"/>
              <w:widowControl w:val="0"/>
            </w:pPr>
          </w:p>
        </w:tc>
      </w:tr>
      <w:tr w:rsidR="00784A32" w:rsidRPr="000670FE" w:rsidDel="00C311E5" w14:paraId="583663AF" w14:textId="77777777" w:rsidTr="00354887">
        <w:tc>
          <w:tcPr>
            <w:tcW w:w="2718" w:type="dxa"/>
            <w:vAlign w:val="center"/>
          </w:tcPr>
          <w:p w14:paraId="7A56A727"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695771E9"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5AB9E377" w14:textId="77777777" w:rsidR="00784A32" w:rsidRPr="000670FE" w:rsidRDefault="00784A32" w:rsidP="00354887">
            <w:pPr>
              <w:pStyle w:val="TAL"/>
              <w:keepLines w:val="0"/>
              <w:widowControl w:val="0"/>
            </w:pPr>
          </w:p>
        </w:tc>
        <w:tc>
          <w:tcPr>
            <w:tcW w:w="1440" w:type="dxa"/>
            <w:vAlign w:val="center"/>
          </w:tcPr>
          <w:p w14:paraId="285834AF" w14:textId="77777777" w:rsidR="00784A32" w:rsidRPr="000670FE" w:rsidRDefault="00784A32" w:rsidP="00354887">
            <w:pPr>
              <w:pStyle w:val="TAL"/>
              <w:keepLines w:val="0"/>
              <w:widowControl w:val="0"/>
            </w:pPr>
          </w:p>
        </w:tc>
        <w:tc>
          <w:tcPr>
            <w:tcW w:w="1696" w:type="dxa"/>
            <w:vAlign w:val="center"/>
          </w:tcPr>
          <w:p w14:paraId="5AE9D8FE" w14:textId="77777777" w:rsidR="00784A32" w:rsidRPr="000670FE" w:rsidRDefault="00784A32" w:rsidP="00354887">
            <w:pPr>
              <w:pStyle w:val="TAL"/>
              <w:keepLines w:val="0"/>
              <w:widowControl w:val="0"/>
            </w:pPr>
          </w:p>
        </w:tc>
      </w:tr>
    </w:tbl>
    <w:p w14:paraId="399B217E" w14:textId="77777777" w:rsidR="00784A32" w:rsidRPr="000670FE" w:rsidRDefault="00784A32" w:rsidP="00784A32"/>
    <w:p w14:paraId="0F60AE5A" w14:textId="77777777" w:rsidR="00784A32" w:rsidRPr="000670FE" w:rsidRDefault="00784A32" w:rsidP="00784A32">
      <w:pPr>
        <w:pStyle w:val="TH"/>
      </w:pPr>
      <w:r w:rsidRPr="000670FE">
        <w:t>Table 6.1.2.3.3.3-5 Transmission Granted (Step 6,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1B85BE20" w14:textId="77777777" w:rsidTr="00354887">
        <w:trPr>
          <w:tblHeader/>
        </w:trPr>
        <w:tc>
          <w:tcPr>
            <w:tcW w:w="9634" w:type="dxa"/>
            <w:gridSpan w:val="5"/>
          </w:tcPr>
          <w:p w14:paraId="0B0D626E" w14:textId="77777777" w:rsidR="00784A32" w:rsidRPr="000670FE" w:rsidRDefault="00784A32" w:rsidP="00354887">
            <w:pPr>
              <w:pStyle w:val="TAL"/>
              <w:keepLines w:val="0"/>
              <w:widowControl w:val="0"/>
            </w:pPr>
            <w:r w:rsidRPr="000670FE">
              <w:t>Derivation Path: TS 36.579-1 [2], Table 5.5.11.2.1-1</w:t>
            </w:r>
          </w:p>
        </w:tc>
      </w:tr>
      <w:tr w:rsidR="00784A32" w:rsidRPr="000670FE" w14:paraId="6419FD44" w14:textId="77777777" w:rsidTr="00354887">
        <w:trPr>
          <w:tblHeader/>
        </w:trPr>
        <w:tc>
          <w:tcPr>
            <w:tcW w:w="2709" w:type="dxa"/>
          </w:tcPr>
          <w:p w14:paraId="74DB92E2" w14:textId="77777777" w:rsidR="00784A32" w:rsidRPr="000670FE" w:rsidRDefault="00784A32" w:rsidP="00354887">
            <w:pPr>
              <w:pStyle w:val="TAH"/>
              <w:keepLines w:val="0"/>
              <w:widowControl w:val="0"/>
            </w:pPr>
            <w:r w:rsidRPr="000670FE">
              <w:t>Information Element</w:t>
            </w:r>
          </w:p>
        </w:tc>
        <w:tc>
          <w:tcPr>
            <w:tcW w:w="2187" w:type="dxa"/>
          </w:tcPr>
          <w:p w14:paraId="269EF053" w14:textId="77777777" w:rsidR="00784A32" w:rsidRPr="000670FE" w:rsidRDefault="00784A32" w:rsidP="00354887">
            <w:pPr>
              <w:pStyle w:val="TAH"/>
              <w:keepLines w:val="0"/>
              <w:widowControl w:val="0"/>
            </w:pPr>
            <w:r w:rsidRPr="000670FE">
              <w:t>Value/remark</w:t>
            </w:r>
          </w:p>
        </w:tc>
        <w:tc>
          <w:tcPr>
            <w:tcW w:w="2187" w:type="dxa"/>
          </w:tcPr>
          <w:p w14:paraId="3A765C52" w14:textId="77777777" w:rsidR="00784A32" w:rsidRPr="000670FE" w:rsidRDefault="00784A32" w:rsidP="00354887">
            <w:pPr>
              <w:pStyle w:val="TAH"/>
              <w:keepLines w:val="0"/>
              <w:widowControl w:val="0"/>
            </w:pPr>
            <w:r w:rsidRPr="000670FE">
              <w:t>Comment</w:t>
            </w:r>
          </w:p>
        </w:tc>
        <w:tc>
          <w:tcPr>
            <w:tcW w:w="1367" w:type="dxa"/>
          </w:tcPr>
          <w:p w14:paraId="69C08A28" w14:textId="77777777" w:rsidR="00784A32" w:rsidRPr="000670FE" w:rsidRDefault="00784A32" w:rsidP="00354887">
            <w:pPr>
              <w:pStyle w:val="TAH"/>
              <w:keepLines w:val="0"/>
              <w:widowControl w:val="0"/>
            </w:pPr>
            <w:r w:rsidRPr="000670FE">
              <w:t>Reference</w:t>
            </w:r>
          </w:p>
        </w:tc>
        <w:tc>
          <w:tcPr>
            <w:tcW w:w="1184" w:type="dxa"/>
          </w:tcPr>
          <w:p w14:paraId="1A810E9B" w14:textId="77777777" w:rsidR="00784A32" w:rsidRPr="000670FE" w:rsidRDefault="00784A32" w:rsidP="00354887">
            <w:pPr>
              <w:pStyle w:val="TAH"/>
              <w:keepLines w:val="0"/>
              <w:widowControl w:val="0"/>
            </w:pPr>
            <w:r w:rsidRPr="000670FE">
              <w:t>Condition</w:t>
            </w:r>
          </w:p>
        </w:tc>
      </w:tr>
      <w:tr w:rsidR="00784A32" w:rsidRPr="000670FE" w14:paraId="64D0696F" w14:textId="77777777" w:rsidTr="00354887">
        <w:tc>
          <w:tcPr>
            <w:tcW w:w="2709" w:type="dxa"/>
          </w:tcPr>
          <w:p w14:paraId="5415F2F1" w14:textId="77777777" w:rsidR="00784A32" w:rsidRPr="000670FE" w:rsidRDefault="00784A32" w:rsidP="00354887">
            <w:pPr>
              <w:pStyle w:val="TAL"/>
              <w:keepNext w:val="0"/>
              <w:keepLines w:val="0"/>
              <w:widowControl w:val="0"/>
              <w:rPr>
                <w:rFonts w:cs="Arial"/>
                <w:bCs/>
                <w:szCs w:val="18"/>
              </w:rPr>
            </w:pPr>
            <w:r w:rsidRPr="000670FE">
              <w:rPr>
                <w:rFonts w:eastAsia="Yu Gothic"/>
                <w:b/>
                <w:bCs/>
              </w:rPr>
              <w:t>Transmission Indicator</w:t>
            </w:r>
          </w:p>
        </w:tc>
        <w:tc>
          <w:tcPr>
            <w:tcW w:w="2187" w:type="dxa"/>
          </w:tcPr>
          <w:p w14:paraId="6915EE33" w14:textId="77777777" w:rsidR="00784A32" w:rsidRPr="000670FE" w:rsidRDefault="00784A32" w:rsidP="00354887">
            <w:pPr>
              <w:pStyle w:val="TAL"/>
              <w:keepNext w:val="0"/>
              <w:keepLines w:val="0"/>
              <w:widowControl w:val="0"/>
            </w:pPr>
          </w:p>
        </w:tc>
        <w:tc>
          <w:tcPr>
            <w:tcW w:w="2187" w:type="dxa"/>
          </w:tcPr>
          <w:p w14:paraId="096014E4" w14:textId="77777777" w:rsidR="00784A32" w:rsidRPr="000670FE" w:rsidRDefault="00784A32" w:rsidP="00354887">
            <w:pPr>
              <w:widowControl w:val="0"/>
              <w:spacing w:after="0"/>
              <w:rPr>
                <w:rFonts w:ascii="Arial" w:hAnsi="Arial" w:cs="Arial"/>
                <w:sz w:val="18"/>
                <w:szCs w:val="18"/>
                <w:lang w:eastAsia="x-none"/>
              </w:rPr>
            </w:pPr>
          </w:p>
        </w:tc>
        <w:tc>
          <w:tcPr>
            <w:tcW w:w="1367" w:type="dxa"/>
          </w:tcPr>
          <w:p w14:paraId="460E13B1" w14:textId="77777777" w:rsidR="00784A32" w:rsidRPr="000670FE" w:rsidRDefault="00784A32" w:rsidP="00354887">
            <w:pPr>
              <w:pStyle w:val="TAL"/>
              <w:keepNext w:val="0"/>
              <w:keepLines w:val="0"/>
              <w:widowControl w:val="0"/>
            </w:pPr>
          </w:p>
        </w:tc>
        <w:tc>
          <w:tcPr>
            <w:tcW w:w="1184" w:type="dxa"/>
          </w:tcPr>
          <w:p w14:paraId="2516553A" w14:textId="77777777" w:rsidR="00784A32" w:rsidRPr="000670FE" w:rsidRDefault="00784A32" w:rsidP="00354887">
            <w:pPr>
              <w:pStyle w:val="TAL"/>
              <w:keepNext w:val="0"/>
              <w:keepLines w:val="0"/>
              <w:widowControl w:val="0"/>
            </w:pPr>
          </w:p>
        </w:tc>
      </w:tr>
      <w:tr w:rsidR="00784A32" w:rsidRPr="000670FE" w14:paraId="3A3B1CE7" w14:textId="77777777" w:rsidTr="00354887">
        <w:tc>
          <w:tcPr>
            <w:tcW w:w="2709" w:type="dxa"/>
          </w:tcPr>
          <w:p w14:paraId="2A69BF96" w14:textId="77777777" w:rsidR="00784A32" w:rsidRPr="000670FE" w:rsidRDefault="00784A32" w:rsidP="00530C26">
            <w:pPr>
              <w:pStyle w:val="TAL"/>
            </w:pPr>
            <w:r w:rsidRPr="000670FE">
              <w:t xml:space="preserve">  Transmission Indicator</w:t>
            </w:r>
          </w:p>
        </w:tc>
        <w:tc>
          <w:tcPr>
            <w:tcW w:w="2187" w:type="dxa"/>
          </w:tcPr>
          <w:p w14:paraId="35E7A56D" w14:textId="77777777" w:rsidR="00784A32" w:rsidRPr="000670FE" w:rsidRDefault="00784A32" w:rsidP="00530C26">
            <w:pPr>
              <w:pStyle w:val="TAL"/>
            </w:pPr>
            <w:r w:rsidRPr="000670FE">
              <w:t>'1000000000000000'</w:t>
            </w:r>
          </w:p>
        </w:tc>
        <w:tc>
          <w:tcPr>
            <w:tcW w:w="2187" w:type="dxa"/>
          </w:tcPr>
          <w:p w14:paraId="12C20876" w14:textId="77777777" w:rsidR="00784A32" w:rsidRPr="000670FE" w:rsidRDefault="00784A32" w:rsidP="00530C26">
            <w:pPr>
              <w:pStyle w:val="TAL"/>
              <w:rPr>
                <w:lang w:eastAsia="x-none"/>
              </w:rPr>
            </w:pPr>
            <w:r w:rsidRPr="000670FE">
              <w:t>A= normal call</w:t>
            </w:r>
          </w:p>
        </w:tc>
        <w:tc>
          <w:tcPr>
            <w:tcW w:w="1367" w:type="dxa"/>
          </w:tcPr>
          <w:p w14:paraId="38CB63BF" w14:textId="77777777" w:rsidR="00784A32" w:rsidRPr="000670FE" w:rsidRDefault="00784A32" w:rsidP="00530C26">
            <w:pPr>
              <w:pStyle w:val="TAL"/>
            </w:pPr>
          </w:p>
        </w:tc>
        <w:tc>
          <w:tcPr>
            <w:tcW w:w="1184" w:type="dxa"/>
          </w:tcPr>
          <w:p w14:paraId="6DBE57CC" w14:textId="77777777" w:rsidR="00784A32" w:rsidRPr="000670FE" w:rsidRDefault="00784A32" w:rsidP="00530C26">
            <w:pPr>
              <w:pStyle w:val="TAL"/>
            </w:pPr>
          </w:p>
        </w:tc>
      </w:tr>
    </w:tbl>
    <w:p w14:paraId="08D0A40F" w14:textId="77777777" w:rsidR="00784A32" w:rsidRPr="000670FE" w:rsidRDefault="00784A32" w:rsidP="00784A32"/>
    <w:p w14:paraId="47329AA2" w14:textId="77777777" w:rsidR="00784A32" w:rsidRPr="000670FE" w:rsidRDefault="00784A32" w:rsidP="00784A32">
      <w:pPr>
        <w:pStyle w:val="TH"/>
      </w:pPr>
      <w:r w:rsidRPr="000670FE">
        <w:t>Table 6.1.2.3.3.3-6 Transmission Release (Step 10,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20473F34" w14:textId="77777777" w:rsidTr="00354887">
        <w:trPr>
          <w:tblHeader/>
        </w:trPr>
        <w:tc>
          <w:tcPr>
            <w:tcW w:w="9634" w:type="dxa"/>
            <w:gridSpan w:val="5"/>
          </w:tcPr>
          <w:p w14:paraId="7B6301C1" w14:textId="77777777" w:rsidR="00784A32" w:rsidRPr="000670FE" w:rsidRDefault="00784A32" w:rsidP="00354887">
            <w:pPr>
              <w:pStyle w:val="TAL"/>
              <w:keepLines w:val="0"/>
              <w:widowControl w:val="0"/>
            </w:pPr>
            <w:r w:rsidRPr="000670FE">
              <w:t>Derivation Path: TS 36.579-1 [2], Table 5.5.11.1.3-1</w:t>
            </w:r>
          </w:p>
        </w:tc>
      </w:tr>
      <w:tr w:rsidR="00784A32" w:rsidRPr="000670FE" w14:paraId="67C51631" w14:textId="77777777" w:rsidTr="00354887">
        <w:trPr>
          <w:tblHeader/>
        </w:trPr>
        <w:tc>
          <w:tcPr>
            <w:tcW w:w="2709" w:type="dxa"/>
          </w:tcPr>
          <w:p w14:paraId="68506B8E" w14:textId="77777777" w:rsidR="00784A32" w:rsidRPr="000670FE" w:rsidRDefault="00784A32" w:rsidP="00354887">
            <w:pPr>
              <w:pStyle w:val="TAH"/>
              <w:keepLines w:val="0"/>
              <w:widowControl w:val="0"/>
            </w:pPr>
            <w:r w:rsidRPr="000670FE">
              <w:t>Information Element</w:t>
            </w:r>
          </w:p>
        </w:tc>
        <w:tc>
          <w:tcPr>
            <w:tcW w:w="2187" w:type="dxa"/>
          </w:tcPr>
          <w:p w14:paraId="703B133B" w14:textId="77777777" w:rsidR="00784A32" w:rsidRPr="000670FE" w:rsidRDefault="00784A32" w:rsidP="00354887">
            <w:pPr>
              <w:pStyle w:val="TAH"/>
              <w:keepLines w:val="0"/>
              <w:widowControl w:val="0"/>
            </w:pPr>
            <w:r w:rsidRPr="000670FE">
              <w:t>Value/remark</w:t>
            </w:r>
          </w:p>
        </w:tc>
        <w:tc>
          <w:tcPr>
            <w:tcW w:w="2187" w:type="dxa"/>
          </w:tcPr>
          <w:p w14:paraId="255DA6D0" w14:textId="77777777" w:rsidR="00784A32" w:rsidRPr="000670FE" w:rsidRDefault="00784A32" w:rsidP="00354887">
            <w:pPr>
              <w:pStyle w:val="TAH"/>
              <w:keepLines w:val="0"/>
              <w:widowControl w:val="0"/>
            </w:pPr>
            <w:r w:rsidRPr="000670FE">
              <w:t>Comment</w:t>
            </w:r>
          </w:p>
        </w:tc>
        <w:tc>
          <w:tcPr>
            <w:tcW w:w="1367" w:type="dxa"/>
          </w:tcPr>
          <w:p w14:paraId="14D52E17" w14:textId="77777777" w:rsidR="00784A32" w:rsidRPr="000670FE" w:rsidRDefault="00784A32" w:rsidP="00354887">
            <w:pPr>
              <w:pStyle w:val="TAH"/>
              <w:keepLines w:val="0"/>
              <w:widowControl w:val="0"/>
            </w:pPr>
            <w:r w:rsidRPr="000670FE">
              <w:t>Reference</w:t>
            </w:r>
          </w:p>
        </w:tc>
        <w:tc>
          <w:tcPr>
            <w:tcW w:w="1184" w:type="dxa"/>
          </w:tcPr>
          <w:p w14:paraId="5155E87E" w14:textId="77777777" w:rsidR="00784A32" w:rsidRPr="000670FE" w:rsidRDefault="00784A32" w:rsidP="00354887">
            <w:pPr>
              <w:pStyle w:val="TAH"/>
              <w:keepLines w:val="0"/>
              <w:widowControl w:val="0"/>
            </w:pPr>
            <w:r w:rsidRPr="000670FE">
              <w:t>Condition</w:t>
            </w:r>
          </w:p>
        </w:tc>
      </w:tr>
      <w:tr w:rsidR="00784A32" w:rsidRPr="000670FE" w14:paraId="19AB18E3" w14:textId="77777777" w:rsidTr="00354887">
        <w:tc>
          <w:tcPr>
            <w:tcW w:w="2709" w:type="dxa"/>
          </w:tcPr>
          <w:p w14:paraId="0EF14FA3" w14:textId="77777777" w:rsidR="00784A32" w:rsidRPr="000670FE" w:rsidRDefault="00784A32" w:rsidP="00354887">
            <w:pPr>
              <w:pStyle w:val="TAL"/>
              <w:keepNext w:val="0"/>
              <w:keepLines w:val="0"/>
              <w:widowControl w:val="0"/>
              <w:rPr>
                <w:rFonts w:cs="Arial"/>
                <w:bCs/>
                <w:szCs w:val="18"/>
              </w:rPr>
            </w:pPr>
            <w:r w:rsidRPr="000670FE">
              <w:rPr>
                <w:rFonts w:eastAsia="Yu Gothic"/>
                <w:b/>
                <w:bCs/>
              </w:rPr>
              <w:t>Transmission Indicator</w:t>
            </w:r>
          </w:p>
        </w:tc>
        <w:tc>
          <w:tcPr>
            <w:tcW w:w="2187" w:type="dxa"/>
          </w:tcPr>
          <w:p w14:paraId="5A88E107" w14:textId="77777777" w:rsidR="00784A32" w:rsidRPr="000670FE" w:rsidRDefault="00784A32" w:rsidP="00354887">
            <w:pPr>
              <w:pStyle w:val="TAL"/>
              <w:keepNext w:val="0"/>
              <w:keepLines w:val="0"/>
              <w:widowControl w:val="0"/>
            </w:pPr>
          </w:p>
        </w:tc>
        <w:tc>
          <w:tcPr>
            <w:tcW w:w="2187" w:type="dxa"/>
          </w:tcPr>
          <w:p w14:paraId="502DA7F4" w14:textId="77777777" w:rsidR="00784A32" w:rsidRPr="000670FE" w:rsidRDefault="00784A32" w:rsidP="00354887">
            <w:pPr>
              <w:widowControl w:val="0"/>
              <w:spacing w:after="0"/>
              <w:rPr>
                <w:rFonts w:ascii="Arial" w:hAnsi="Arial" w:cs="Arial"/>
                <w:sz w:val="18"/>
                <w:szCs w:val="18"/>
                <w:lang w:eastAsia="x-none"/>
              </w:rPr>
            </w:pPr>
          </w:p>
        </w:tc>
        <w:tc>
          <w:tcPr>
            <w:tcW w:w="1367" w:type="dxa"/>
          </w:tcPr>
          <w:p w14:paraId="02911063" w14:textId="77777777" w:rsidR="00784A32" w:rsidRPr="000670FE" w:rsidRDefault="00784A32" w:rsidP="00354887">
            <w:pPr>
              <w:pStyle w:val="TAL"/>
              <w:keepNext w:val="0"/>
              <w:keepLines w:val="0"/>
              <w:widowControl w:val="0"/>
            </w:pPr>
          </w:p>
        </w:tc>
        <w:tc>
          <w:tcPr>
            <w:tcW w:w="1184" w:type="dxa"/>
          </w:tcPr>
          <w:p w14:paraId="122E6A27" w14:textId="77777777" w:rsidR="00784A32" w:rsidRPr="000670FE" w:rsidRDefault="00784A32" w:rsidP="00354887">
            <w:pPr>
              <w:pStyle w:val="TAL"/>
              <w:keepNext w:val="0"/>
              <w:keepLines w:val="0"/>
              <w:widowControl w:val="0"/>
            </w:pPr>
          </w:p>
        </w:tc>
      </w:tr>
      <w:tr w:rsidR="00784A32" w:rsidRPr="000670FE" w14:paraId="2C2140CE" w14:textId="77777777" w:rsidTr="00354887">
        <w:tc>
          <w:tcPr>
            <w:tcW w:w="2709" w:type="dxa"/>
          </w:tcPr>
          <w:p w14:paraId="53E68837" w14:textId="77777777" w:rsidR="00784A32" w:rsidRPr="000670FE" w:rsidRDefault="00784A32" w:rsidP="00530C26">
            <w:pPr>
              <w:pStyle w:val="TAL"/>
            </w:pPr>
            <w:r w:rsidRPr="000670FE">
              <w:t xml:space="preserve">  Transmission Indicator</w:t>
            </w:r>
          </w:p>
        </w:tc>
        <w:tc>
          <w:tcPr>
            <w:tcW w:w="2187" w:type="dxa"/>
          </w:tcPr>
          <w:p w14:paraId="4E049852" w14:textId="77777777" w:rsidR="00784A32" w:rsidRPr="000670FE" w:rsidRDefault="00784A32" w:rsidP="00530C26">
            <w:pPr>
              <w:pStyle w:val="TAL"/>
            </w:pPr>
            <w:r w:rsidRPr="000670FE">
              <w:t>'1000000000000000'</w:t>
            </w:r>
          </w:p>
        </w:tc>
        <w:tc>
          <w:tcPr>
            <w:tcW w:w="2187" w:type="dxa"/>
          </w:tcPr>
          <w:p w14:paraId="215462AC" w14:textId="77777777" w:rsidR="00784A32" w:rsidRPr="000670FE" w:rsidRDefault="00784A32" w:rsidP="00530C26">
            <w:pPr>
              <w:pStyle w:val="TAL"/>
              <w:rPr>
                <w:lang w:eastAsia="ko-KR"/>
              </w:rPr>
            </w:pPr>
            <w:r w:rsidRPr="000670FE">
              <w:t>A= normal call</w:t>
            </w:r>
          </w:p>
        </w:tc>
        <w:tc>
          <w:tcPr>
            <w:tcW w:w="1367" w:type="dxa"/>
          </w:tcPr>
          <w:p w14:paraId="3D5A3501" w14:textId="77777777" w:rsidR="00784A32" w:rsidRPr="000670FE" w:rsidRDefault="00784A32" w:rsidP="00530C26">
            <w:pPr>
              <w:pStyle w:val="TAL"/>
            </w:pPr>
          </w:p>
        </w:tc>
        <w:tc>
          <w:tcPr>
            <w:tcW w:w="1184" w:type="dxa"/>
          </w:tcPr>
          <w:p w14:paraId="48B03D02" w14:textId="77777777" w:rsidR="00784A32" w:rsidRPr="000670FE" w:rsidRDefault="00784A32" w:rsidP="00530C26">
            <w:pPr>
              <w:pStyle w:val="TAL"/>
            </w:pPr>
          </w:p>
        </w:tc>
      </w:tr>
    </w:tbl>
    <w:p w14:paraId="12BFF8D4" w14:textId="77777777" w:rsidR="00784A32" w:rsidRPr="000670FE" w:rsidRDefault="00784A32" w:rsidP="00784A32"/>
    <w:p w14:paraId="69B99642" w14:textId="77777777" w:rsidR="00FD2B6C" w:rsidRPr="000670FE" w:rsidRDefault="00FD2B6C" w:rsidP="00FD2B6C">
      <w:pPr>
        <w:pStyle w:val="TH"/>
      </w:pPr>
      <w:r w:rsidRPr="000670FE">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4763DF62" w14:textId="77777777" w:rsidTr="00354887">
        <w:trPr>
          <w:tblHeader/>
        </w:trPr>
        <w:tc>
          <w:tcPr>
            <w:tcW w:w="9630" w:type="dxa"/>
            <w:gridSpan w:val="5"/>
          </w:tcPr>
          <w:p w14:paraId="0FC6597E" w14:textId="77777777" w:rsidR="00784A32" w:rsidRPr="000670FE" w:rsidRDefault="00784A32" w:rsidP="00354887">
            <w:pPr>
              <w:pStyle w:val="TAL"/>
            </w:pPr>
            <w:r w:rsidRPr="000670FE">
              <w:t>Derivation Path: 36.579-1 [2], Table 5.5.11.2.16-1</w:t>
            </w:r>
          </w:p>
        </w:tc>
      </w:tr>
      <w:tr w:rsidR="00784A32" w:rsidRPr="000670FE" w14:paraId="4F6DD1D7" w14:textId="77777777" w:rsidTr="00354887">
        <w:trPr>
          <w:tblHeader/>
        </w:trPr>
        <w:tc>
          <w:tcPr>
            <w:tcW w:w="2790" w:type="dxa"/>
          </w:tcPr>
          <w:p w14:paraId="5D7D9DAC" w14:textId="77777777" w:rsidR="00784A32" w:rsidRPr="000670FE" w:rsidRDefault="00784A32" w:rsidP="00354887">
            <w:pPr>
              <w:pStyle w:val="TAH"/>
              <w:keepNext w:val="0"/>
              <w:keepLines w:val="0"/>
              <w:widowControl w:val="0"/>
            </w:pPr>
            <w:r w:rsidRPr="000670FE">
              <w:t>Information Element</w:t>
            </w:r>
          </w:p>
        </w:tc>
        <w:tc>
          <w:tcPr>
            <w:tcW w:w="2160" w:type="dxa"/>
          </w:tcPr>
          <w:p w14:paraId="3716BEFB" w14:textId="77777777" w:rsidR="00784A32" w:rsidRPr="000670FE" w:rsidRDefault="00784A32" w:rsidP="00354887">
            <w:pPr>
              <w:pStyle w:val="TAH"/>
              <w:keepNext w:val="0"/>
              <w:keepLines w:val="0"/>
              <w:widowControl w:val="0"/>
            </w:pPr>
            <w:r w:rsidRPr="000670FE">
              <w:t>Value/remark</w:t>
            </w:r>
          </w:p>
        </w:tc>
        <w:tc>
          <w:tcPr>
            <w:tcW w:w="2160" w:type="dxa"/>
          </w:tcPr>
          <w:p w14:paraId="7EA96172" w14:textId="77777777" w:rsidR="00784A32" w:rsidRPr="000670FE" w:rsidRDefault="00784A32" w:rsidP="00354887">
            <w:pPr>
              <w:pStyle w:val="TAH"/>
              <w:keepNext w:val="0"/>
              <w:keepLines w:val="0"/>
              <w:widowControl w:val="0"/>
            </w:pPr>
            <w:r w:rsidRPr="000670FE">
              <w:t>Comment</w:t>
            </w:r>
          </w:p>
        </w:tc>
        <w:tc>
          <w:tcPr>
            <w:tcW w:w="1350" w:type="dxa"/>
          </w:tcPr>
          <w:p w14:paraId="430C5072" w14:textId="77777777" w:rsidR="00784A32" w:rsidRPr="000670FE" w:rsidRDefault="00784A32" w:rsidP="00354887">
            <w:pPr>
              <w:pStyle w:val="TAH"/>
              <w:keepNext w:val="0"/>
              <w:keepLines w:val="0"/>
              <w:widowControl w:val="0"/>
            </w:pPr>
            <w:r w:rsidRPr="000670FE">
              <w:t>Reference</w:t>
            </w:r>
          </w:p>
        </w:tc>
        <w:tc>
          <w:tcPr>
            <w:tcW w:w="1170" w:type="dxa"/>
          </w:tcPr>
          <w:p w14:paraId="4A76ECF8" w14:textId="77777777" w:rsidR="00784A32" w:rsidRPr="000670FE" w:rsidRDefault="00784A32" w:rsidP="00354887">
            <w:pPr>
              <w:pStyle w:val="TAH"/>
              <w:keepNext w:val="0"/>
              <w:keepLines w:val="0"/>
              <w:widowControl w:val="0"/>
            </w:pPr>
            <w:r w:rsidRPr="000670FE">
              <w:t>Condition</w:t>
            </w:r>
          </w:p>
        </w:tc>
      </w:tr>
      <w:tr w:rsidR="00784A32" w:rsidRPr="000670FE" w14:paraId="2D075B81" w14:textId="77777777" w:rsidTr="00354887">
        <w:tc>
          <w:tcPr>
            <w:tcW w:w="2790" w:type="dxa"/>
          </w:tcPr>
          <w:p w14:paraId="43180696"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0BC18E66" w14:textId="77777777" w:rsidR="00784A32" w:rsidRPr="000670FE" w:rsidRDefault="00784A32" w:rsidP="00354887">
            <w:pPr>
              <w:pStyle w:val="TAL"/>
              <w:keepNext w:val="0"/>
              <w:keepLines w:val="0"/>
              <w:widowControl w:val="0"/>
            </w:pPr>
          </w:p>
        </w:tc>
        <w:tc>
          <w:tcPr>
            <w:tcW w:w="2160" w:type="dxa"/>
          </w:tcPr>
          <w:p w14:paraId="1B8093BB" w14:textId="77777777" w:rsidR="00784A32" w:rsidRPr="000670FE" w:rsidRDefault="00784A32" w:rsidP="00354887">
            <w:pPr>
              <w:pStyle w:val="TAL"/>
              <w:keepNext w:val="0"/>
              <w:keepLines w:val="0"/>
              <w:widowControl w:val="0"/>
            </w:pPr>
          </w:p>
        </w:tc>
        <w:tc>
          <w:tcPr>
            <w:tcW w:w="1350" w:type="dxa"/>
          </w:tcPr>
          <w:p w14:paraId="2EB03B03" w14:textId="77777777" w:rsidR="00784A32" w:rsidRPr="000670FE" w:rsidRDefault="00784A32" w:rsidP="00354887">
            <w:pPr>
              <w:pStyle w:val="TAL"/>
              <w:keepNext w:val="0"/>
              <w:keepLines w:val="0"/>
              <w:widowControl w:val="0"/>
            </w:pPr>
          </w:p>
        </w:tc>
        <w:tc>
          <w:tcPr>
            <w:tcW w:w="1170" w:type="dxa"/>
          </w:tcPr>
          <w:p w14:paraId="39D49FE8" w14:textId="77777777" w:rsidR="00784A32" w:rsidRPr="000670FE" w:rsidRDefault="00784A32" w:rsidP="00354887">
            <w:pPr>
              <w:pStyle w:val="TAL"/>
              <w:keepNext w:val="0"/>
              <w:keepLines w:val="0"/>
              <w:widowControl w:val="0"/>
            </w:pPr>
          </w:p>
        </w:tc>
      </w:tr>
      <w:tr w:rsidR="00784A32" w:rsidRPr="000670FE" w14:paraId="5B6C0CB7" w14:textId="77777777" w:rsidTr="00354887">
        <w:tc>
          <w:tcPr>
            <w:tcW w:w="2790" w:type="dxa"/>
          </w:tcPr>
          <w:p w14:paraId="0E4E1DA3" w14:textId="77777777" w:rsidR="00784A32" w:rsidRPr="000670FE" w:rsidRDefault="00784A32" w:rsidP="00354887">
            <w:pPr>
              <w:pStyle w:val="TAL"/>
              <w:keepNext w:val="0"/>
              <w:keepLines w:val="0"/>
              <w:widowControl w:val="0"/>
              <w:rPr>
                <w:rFonts w:eastAsia="Calibri"/>
                <w:b/>
              </w:rPr>
            </w:pPr>
            <w:r w:rsidRPr="000670FE">
              <w:rPr>
                <w:rFonts w:eastAsia="Calibri"/>
                <w:b/>
              </w:rPr>
              <w:t xml:space="preserve">  Transmission Indicator</w:t>
            </w:r>
          </w:p>
        </w:tc>
        <w:tc>
          <w:tcPr>
            <w:tcW w:w="2160" w:type="dxa"/>
          </w:tcPr>
          <w:p w14:paraId="65D3AB69" w14:textId="77777777" w:rsidR="00784A32" w:rsidRPr="000670FE" w:rsidRDefault="00784A32" w:rsidP="00354887">
            <w:pPr>
              <w:pStyle w:val="TAL"/>
            </w:pPr>
            <w:r w:rsidRPr="000670FE">
              <w:t>'1000010000000000'</w:t>
            </w:r>
          </w:p>
        </w:tc>
        <w:tc>
          <w:tcPr>
            <w:tcW w:w="2160" w:type="dxa"/>
          </w:tcPr>
          <w:p w14:paraId="0463DA01" w14:textId="77777777" w:rsidR="00784A32" w:rsidRPr="000670FE" w:rsidRDefault="00784A32" w:rsidP="00354887">
            <w:pPr>
              <w:pStyle w:val="TAL"/>
            </w:pPr>
            <w:r w:rsidRPr="000670FE">
              <w:t>A= normal call</w:t>
            </w:r>
          </w:p>
          <w:p w14:paraId="05AEF956" w14:textId="77777777" w:rsidR="00784A32" w:rsidRPr="000670FE" w:rsidRDefault="00784A32" w:rsidP="00354887">
            <w:pPr>
              <w:pStyle w:val="TAL"/>
            </w:pPr>
            <w:r w:rsidRPr="000670FE">
              <w:t>F = Queueing supported</w:t>
            </w:r>
          </w:p>
        </w:tc>
        <w:tc>
          <w:tcPr>
            <w:tcW w:w="1350" w:type="dxa"/>
          </w:tcPr>
          <w:p w14:paraId="24A008B9" w14:textId="77777777" w:rsidR="00784A32" w:rsidRPr="000670FE" w:rsidRDefault="00784A32" w:rsidP="00354887">
            <w:pPr>
              <w:pStyle w:val="TAL"/>
              <w:keepNext w:val="0"/>
              <w:keepLines w:val="0"/>
              <w:widowControl w:val="0"/>
            </w:pPr>
          </w:p>
        </w:tc>
        <w:tc>
          <w:tcPr>
            <w:tcW w:w="1170" w:type="dxa"/>
          </w:tcPr>
          <w:p w14:paraId="2A7B68B1" w14:textId="77777777" w:rsidR="00784A32" w:rsidRPr="000670FE" w:rsidRDefault="00784A32" w:rsidP="00354887">
            <w:pPr>
              <w:pStyle w:val="TAL"/>
              <w:keepNext w:val="0"/>
              <w:keepLines w:val="0"/>
              <w:widowControl w:val="0"/>
            </w:pPr>
          </w:p>
        </w:tc>
      </w:tr>
    </w:tbl>
    <w:p w14:paraId="5B30AE15" w14:textId="77777777" w:rsidR="00784A32" w:rsidRPr="000670FE" w:rsidRDefault="00784A32" w:rsidP="00784A32"/>
    <w:p w14:paraId="75934127" w14:textId="77777777" w:rsidR="00FD2B6C" w:rsidRPr="000670FE" w:rsidRDefault="00FD2B6C" w:rsidP="00FD2B6C">
      <w:pPr>
        <w:pStyle w:val="TH"/>
      </w:pPr>
      <w:r w:rsidRPr="000670FE">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53A730" w14:textId="77777777" w:rsidTr="00354887">
        <w:trPr>
          <w:tblHeader/>
        </w:trPr>
        <w:tc>
          <w:tcPr>
            <w:tcW w:w="9639" w:type="dxa"/>
            <w:gridSpan w:val="5"/>
          </w:tcPr>
          <w:p w14:paraId="2D377A18" w14:textId="77777777" w:rsidR="00784A32" w:rsidRPr="000670FE" w:rsidRDefault="00784A32" w:rsidP="00354887">
            <w:pPr>
              <w:pStyle w:val="TAL"/>
              <w:keepNext w:val="0"/>
            </w:pPr>
            <w:r w:rsidRPr="000670FE">
              <w:t>Derivation Path: TS 36.579-1, Table 5.5.2.5.2-1, condition re_INVITE, EMERGENCY-CALL, MCVIDEO</w:t>
            </w:r>
          </w:p>
        </w:tc>
      </w:tr>
      <w:tr w:rsidR="00784A32" w:rsidRPr="000670FE" w14:paraId="023A2DAB" w14:textId="77777777" w:rsidTr="00354887">
        <w:trPr>
          <w:tblHeader/>
        </w:trPr>
        <w:tc>
          <w:tcPr>
            <w:tcW w:w="2835" w:type="dxa"/>
          </w:tcPr>
          <w:p w14:paraId="5841A651" w14:textId="77777777" w:rsidR="00784A32" w:rsidRPr="000670FE" w:rsidRDefault="00784A32" w:rsidP="00354887">
            <w:pPr>
              <w:pStyle w:val="TAH"/>
              <w:keepNext w:val="0"/>
              <w:rPr>
                <w:bCs/>
              </w:rPr>
            </w:pPr>
            <w:r w:rsidRPr="000670FE">
              <w:rPr>
                <w:bCs/>
              </w:rPr>
              <w:t>Information Element</w:t>
            </w:r>
          </w:p>
        </w:tc>
        <w:tc>
          <w:tcPr>
            <w:tcW w:w="2126" w:type="dxa"/>
          </w:tcPr>
          <w:p w14:paraId="69964F02"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4661FAE9" w14:textId="77777777" w:rsidR="00784A32" w:rsidRPr="000670FE" w:rsidRDefault="00784A32" w:rsidP="00354887">
            <w:pPr>
              <w:pStyle w:val="TAH"/>
              <w:keepNext w:val="0"/>
              <w:rPr>
                <w:bCs/>
              </w:rPr>
            </w:pPr>
            <w:r w:rsidRPr="000670FE">
              <w:rPr>
                <w:bCs/>
              </w:rPr>
              <w:t>Comment</w:t>
            </w:r>
          </w:p>
        </w:tc>
        <w:tc>
          <w:tcPr>
            <w:tcW w:w="1418" w:type="dxa"/>
          </w:tcPr>
          <w:p w14:paraId="37E387CC" w14:textId="77777777" w:rsidR="00784A32" w:rsidRPr="000670FE" w:rsidRDefault="00784A32" w:rsidP="00354887">
            <w:pPr>
              <w:pStyle w:val="TAH"/>
              <w:keepNext w:val="0"/>
              <w:rPr>
                <w:bCs/>
              </w:rPr>
            </w:pPr>
            <w:r w:rsidRPr="000670FE">
              <w:rPr>
                <w:bCs/>
              </w:rPr>
              <w:t>Reference</w:t>
            </w:r>
          </w:p>
        </w:tc>
        <w:tc>
          <w:tcPr>
            <w:tcW w:w="1134" w:type="dxa"/>
          </w:tcPr>
          <w:p w14:paraId="2EDD7E11" w14:textId="77777777" w:rsidR="00784A32" w:rsidRPr="000670FE" w:rsidRDefault="00784A32" w:rsidP="00354887">
            <w:pPr>
              <w:pStyle w:val="TAH"/>
              <w:keepNext w:val="0"/>
              <w:rPr>
                <w:bCs/>
              </w:rPr>
            </w:pPr>
            <w:r w:rsidRPr="000670FE">
              <w:rPr>
                <w:bCs/>
              </w:rPr>
              <w:t>Condition</w:t>
            </w:r>
          </w:p>
        </w:tc>
      </w:tr>
      <w:tr w:rsidR="00784A32" w:rsidRPr="000670FE" w14:paraId="3227BE71" w14:textId="77777777" w:rsidTr="00354887">
        <w:tc>
          <w:tcPr>
            <w:tcW w:w="2835" w:type="dxa"/>
            <w:vAlign w:val="center"/>
          </w:tcPr>
          <w:p w14:paraId="0CF6A449" w14:textId="77777777" w:rsidR="00784A32" w:rsidRPr="000670FE" w:rsidRDefault="00784A32" w:rsidP="00354887">
            <w:pPr>
              <w:pStyle w:val="TAL"/>
              <w:rPr>
                <w:b/>
                <w:bCs/>
              </w:rPr>
            </w:pPr>
            <w:r w:rsidRPr="000670FE">
              <w:rPr>
                <w:b/>
                <w:bCs/>
              </w:rPr>
              <w:t>Message-body</w:t>
            </w:r>
          </w:p>
        </w:tc>
        <w:tc>
          <w:tcPr>
            <w:tcW w:w="2126" w:type="dxa"/>
          </w:tcPr>
          <w:p w14:paraId="6D09299C" w14:textId="77777777" w:rsidR="00784A32" w:rsidRPr="000670FE" w:rsidRDefault="00784A32" w:rsidP="00354887">
            <w:pPr>
              <w:pStyle w:val="TAL"/>
            </w:pPr>
          </w:p>
        </w:tc>
        <w:tc>
          <w:tcPr>
            <w:tcW w:w="2126" w:type="dxa"/>
            <w:tcBorders>
              <w:top w:val="single" w:sz="4" w:space="0" w:color="auto"/>
              <w:bottom w:val="single" w:sz="4" w:space="0" w:color="auto"/>
            </w:tcBorders>
          </w:tcPr>
          <w:p w14:paraId="138E3323" w14:textId="77777777" w:rsidR="00784A32" w:rsidRPr="000670FE" w:rsidRDefault="00784A32" w:rsidP="00354887">
            <w:pPr>
              <w:pStyle w:val="TAL"/>
            </w:pPr>
          </w:p>
        </w:tc>
        <w:tc>
          <w:tcPr>
            <w:tcW w:w="1418" w:type="dxa"/>
          </w:tcPr>
          <w:p w14:paraId="514C7871" w14:textId="77777777" w:rsidR="00784A32" w:rsidRPr="000670FE" w:rsidRDefault="00784A32" w:rsidP="00354887">
            <w:pPr>
              <w:pStyle w:val="TAL"/>
            </w:pPr>
          </w:p>
        </w:tc>
        <w:tc>
          <w:tcPr>
            <w:tcW w:w="1134" w:type="dxa"/>
            <w:vAlign w:val="bottom"/>
          </w:tcPr>
          <w:p w14:paraId="7DB55FC3" w14:textId="77777777" w:rsidR="00784A32" w:rsidRPr="000670FE" w:rsidRDefault="00784A32" w:rsidP="00354887">
            <w:pPr>
              <w:pStyle w:val="TAL"/>
            </w:pPr>
          </w:p>
        </w:tc>
      </w:tr>
      <w:tr w:rsidR="00784A32" w:rsidRPr="000670FE"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0670FE" w:rsidRDefault="00784A32" w:rsidP="00354887">
            <w:pPr>
              <w:pStyle w:val="TAL"/>
            </w:pPr>
          </w:p>
        </w:tc>
      </w:tr>
      <w:tr w:rsidR="00784A32" w:rsidRPr="000670FE" w14:paraId="34C5DC41" w14:textId="77777777" w:rsidTr="00354887">
        <w:tc>
          <w:tcPr>
            <w:tcW w:w="2835" w:type="dxa"/>
            <w:vAlign w:val="center"/>
          </w:tcPr>
          <w:p w14:paraId="5FC73CDF" w14:textId="77777777" w:rsidR="00784A32" w:rsidRPr="000670FE" w:rsidRDefault="00784A32" w:rsidP="00354887">
            <w:pPr>
              <w:pStyle w:val="TAL"/>
              <w:rPr>
                <w:bCs/>
              </w:rPr>
            </w:pPr>
            <w:r w:rsidRPr="000670FE">
              <w:t xml:space="preserve">    MIME-part-header</w:t>
            </w:r>
          </w:p>
        </w:tc>
        <w:tc>
          <w:tcPr>
            <w:tcW w:w="2126" w:type="dxa"/>
            <w:vAlign w:val="center"/>
          </w:tcPr>
          <w:p w14:paraId="79771FD5" w14:textId="77777777" w:rsidR="00784A32" w:rsidRPr="000670FE"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0670FE" w:rsidRDefault="00784A32" w:rsidP="00354887">
            <w:pPr>
              <w:pStyle w:val="TAL"/>
              <w:rPr>
                <w:bCs/>
              </w:rPr>
            </w:pPr>
          </w:p>
        </w:tc>
        <w:tc>
          <w:tcPr>
            <w:tcW w:w="1418" w:type="dxa"/>
          </w:tcPr>
          <w:p w14:paraId="176A7453" w14:textId="77777777" w:rsidR="00784A32" w:rsidRPr="000670FE" w:rsidRDefault="00784A32" w:rsidP="00354887">
            <w:pPr>
              <w:pStyle w:val="TAL"/>
              <w:rPr>
                <w:bCs/>
              </w:rPr>
            </w:pPr>
          </w:p>
        </w:tc>
        <w:tc>
          <w:tcPr>
            <w:tcW w:w="1134" w:type="dxa"/>
          </w:tcPr>
          <w:p w14:paraId="69FD4826" w14:textId="77777777" w:rsidR="00784A32" w:rsidRPr="000670FE" w:rsidRDefault="00784A32" w:rsidP="00354887">
            <w:pPr>
              <w:pStyle w:val="TAL"/>
              <w:rPr>
                <w:bCs/>
              </w:rPr>
            </w:pPr>
          </w:p>
        </w:tc>
      </w:tr>
      <w:tr w:rsidR="00784A32" w:rsidRPr="000670FE" w14:paraId="384C4ADB" w14:textId="77777777" w:rsidTr="00354887">
        <w:tc>
          <w:tcPr>
            <w:tcW w:w="2835" w:type="dxa"/>
            <w:vAlign w:val="center"/>
          </w:tcPr>
          <w:p w14:paraId="259F8C85" w14:textId="77777777" w:rsidR="00784A32" w:rsidRPr="000670FE" w:rsidRDefault="00784A32" w:rsidP="00354887">
            <w:pPr>
              <w:pStyle w:val="TAL"/>
            </w:pPr>
            <w:r w:rsidRPr="000670FE">
              <w:t xml:space="preserve">    MIME-part-body</w:t>
            </w:r>
          </w:p>
        </w:tc>
        <w:tc>
          <w:tcPr>
            <w:tcW w:w="2126" w:type="dxa"/>
            <w:vAlign w:val="center"/>
          </w:tcPr>
          <w:p w14:paraId="74DE9B29" w14:textId="77777777" w:rsidR="00784A32" w:rsidRPr="000670FE" w:rsidRDefault="00784A32" w:rsidP="00354887">
            <w:pPr>
              <w:pStyle w:val="TAL"/>
              <w:rPr>
                <w:bCs/>
              </w:rPr>
            </w:pPr>
            <w:r w:rsidRPr="000670FE">
              <w:t xml:space="preserve">MCVideo-Info as described </w:t>
            </w:r>
            <w:r w:rsidR="00530C26" w:rsidRPr="000670FE">
              <w:t>in Table</w:t>
            </w:r>
            <w:r w:rsidRPr="000670FE">
              <w:t xml:space="preserve"> 6.1.2.3.3.3-9</w:t>
            </w:r>
          </w:p>
        </w:tc>
        <w:tc>
          <w:tcPr>
            <w:tcW w:w="2126" w:type="dxa"/>
            <w:tcBorders>
              <w:top w:val="single" w:sz="4" w:space="0" w:color="auto"/>
              <w:bottom w:val="single" w:sz="4" w:space="0" w:color="auto"/>
            </w:tcBorders>
          </w:tcPr>
          <w:p w14:paraId="1AF373BA" w14:textId="77777777" w:rsidR="00784A32" w:rsidRPr="000670FE" w:rsidRDefault="00784A32" w:rsidP="00354887">
            <w:pPr>
              <w:pStyle w:val="TAL"/>
              <w:rPr>
                <w:bCs/>
              </w:rPr>
            </w:pPr>
          </w:p>
        </w:tc>
        <w:tc>
          <w:tcPr>
            <w:tcW w:w="1418" w:type="dxa"/>
          </w:tcPr>
          <w:p w14:paraId="08AB558E" w14:textId="77777777" w:rsidR="00784A32" w:rsidRPr="000670FE" w:rsidRDefault="00784A32" w:rsidP="00354887">
            <w:pPr>
              <w:pStyle w:val="TAL"/>
              <w:rPr>
                <w:bCs/>
              </w:rPr>
            </w:pPr>
          </w:p>
        </w:tc>
        <w:tc>
          <w:tcPr>
            <w:tcW w:w="1134" w:type="dxa"/>
          </w:tcPr>
          <w:p w14:paraId="2FFDD7CB" w14:textId="77777777" w:rsidR="00784A32" w:rsidRPr="000670FE" w:rsidRDefault="00784A32" w:rsidP="00354887">
            <w:pPr>
              <w:pStyle w:val="TAL"/>
              <w:rPr>
                <w:bCs/>
              </w:rPr>
            </w:pPr>
          </w:p>
        </w:tc>
      </w:tr>
    </w:tbl>
    <w:p w14:paraId="61E091AB" w14:textId="77777777" w:rsidR="00784A32" w:rsidRPr="000670FE" w:rsidRDefault="00784A32" w:rsidP="00784A32"/>
    <w:p w14:paraId="7F412C5A" w14:textId="77777777" w:rsidR="00784A32" w:rsidRPr="000670FE" w:rsidRDefault="00784A32" w:rsidP="00784A32">
      <w:pPr>
        <w:pStyle w:val="TH"/>
      </w:pPr>
      <w:r w:rsidRPr="000670FE">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0670FE" w:rsidRDefault="00784A32" w:rsidP="00354887">
            <w:pPr>
              <w:pStyle w:val="TAL"/>
            </w:pPr>
            <w:r w:rsidRPr="000670FE">
              <w:t>Derivation Path: TS 56.379-1 [2], Table 5.5.3.2.2-2, condition GROUP-CALL, EMERGENCY-CALL</w:t>
            </w:r>
          </w:p>
        </w:tc>
      </w:tr>
      <w:tr w:rsidR="00784A32" w:rsidRPr="000670FE"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0670FE" w:rsidRDefault="00784A32" w:rsidP="00354887">
            <w:pPr>
              <w:pStyle w:val="TAH"/>
              <w:keepNext w:val="0"/>
              <w:keepLines w:val="0"/>
              <w:widowControl w:val="0"/>
              <w:ind w:left="-148"/>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0670FE" w:rsidRDefault="00784A32" w:rsidP="00354887">
            <w:pPr>
              <w:pStyle w:val="TAH"/>
              <w:keepNext w:val="0"/>
              <w:keepLines w:val="0"/>
              <w:widowControl w:val="0"/>
              <w:ind w:left="-148"/>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0670FE" w:rsidRDefault="00784A32" w:rsidP="00354887">
            <w:pPr>
              <w:pStyle w:val="TAH"/>
              <w:keepNext w:val="0"/>
              <w:keepLines w:val="0"/>
              <w:widowControl w:val="0"/>
              <w:ind w:left="-148"/>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0670FE" w:rsidRDefault="00784A32" w:rsidP="00354887">
            <w:pPr>
              <w:pStyle w:val="TAH"/>
              <w:keepNext w:val="0"/>
              <w:keepLines w:val="0"/>
              <w:widowControl w:val="0"/>
              <w:ind w:left="-148"/>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0670FE" w:rsidRDefault="00784A32" w:rsidP="00354887">
            <w:pPr>
              <w:pStyle w:val="TAH"/>
              <w:keepNext w:val="0"/>
              <w:keepLines w:val="0"/>
              <w:widowControl w:val="0"/>
              <w:ind w:left="-148"/>
            </w:pPr>
            <w:r w:rsidRPr="000670FE">
              <w:t>Condition</w:t>
            </w:r>
          </w:p>
        </w:tc>
      </w:tr>
      <w:tr w:rsidR="00784A32" w:rsidRPr="000670FE"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0670FE" w:rsidRDefault="00784A32" w:rsidP="00354887">
            <w:pPr>
              <w:pStyle w:val="TAL"/>
              <w:keepNext w:val="0"/>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0670FE"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0670FE" w:rsidRDefault="00784A32" w:rsidP="00354887">
            <w:pPr>
              <w:pStyle w:val="TAL"/>
              <w:keepNext w:val="0"/>
              <w:keepLines w:val="0"/>
              <w:widowControl w:val="0"/>
            </w:pPr>
          </w:p>
        </w:tc>
      </w:tr>
      <w:tr w:rsidR="00784A32" w:rsidRPr="000670FE"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0670FE" w:rsidRDefault="00784A32" w:rsidP="00354887">
            <w:pPr>
              <w:pStyle w:val="TAL"/>
              <w:keepNext w:val="0"/>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0670FE"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0670FE" w:rsidRDefault="00784A32" w:rsidP="00354887">
            <w:pPr>
              <w:pStyle w:val="TAL"/>
              <w:keepNext w:val="0"/>
              <w:keepLines w:val="0"/>
              <w:widowControl w:val="0"/>
            </w:pPr>
          </w:p>
        </w:tc>
      </w:tr>
      <w:tr w:rsidR="00784A32" w:rsidRPr="000670FE"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0670FE" w:rsidRDefault="00784A32" w:rsidP="00354887">
            <w:pPr>
              <w:pStyle w:val="TAL"/>
              <w:keepNext w:val="0"/>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0670FE" w:rsidRDefault="00784A32" w:rsidP="00354887">
            <w:pPr>
              <w:pStyle w:val="TAL"/>
              <w:keepNext w:val="0"/>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0670FE" w:rsidRDefault="00784A32" w:rsidP="00354887">
            <w:pPr>
              <w:pStyle w:val="TAL"/>
              <w:keepNext w:val="0"/>
              <w:keepLines w:val="0"/>
              <w:widowControl w:val="0"/>
            </w:pPr>
          </w:p>
        </w:tc>
      </w:tr>
    </w:tbl>
    <w:p w14:paraId="57607266" w14:textId="77777777" w:rsidR="00784A32" w:rsidRPr="000670FE" w:rsidRDefault="00784A32" w:rsidP="00784A32"/>
    <w:p w14:paraId="2A118E2B" w14:textId="77777777" w:rsidR="00784A32" w:rsidRPr="000670FE" w:rsidRDefault="00784A32" w:rsidP="00784A32">
      <w:pPr>
        <w:pStyle w:val="TH"/>
        <w:keepLines w:val="0"/>
      </w:pPr>
      <w:r w:rsidRPr="000670FE">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0670FE" w14:paraId="3D2945D1" w14:textId="77777777" w:rsidTr="00530C26">
        <w:trPr>
          <w:tblHeader/>
        </w:trPr>
        <w:tc>
          <w:tcPr>
            <w:tcW w:w="9630" w:type="dxa"/>
            <w:gridSpan w:val="5"/>
          </w:tcPr>
          <w:p w14:paraId="7E87DCA9" w14:textId="77777777" w:rsidR="00784A32" w:rsidRPr="000670FE" w:rsidRDefault="00784A32" w:rsidP="00354887">
            <w:pPr>
              <w:pStyle w:val="TAH"/>
              <w:keepLines w:val="0"/>
              <w:jc w:val="left"/>
              <w:rPr>
                <w:b w:val="0"/>
                <w:bCs/>
              </w:rPr>
            </w:pPr>
            <w:r w:rsidRPr="000670FE">
              <w:rPr>
                <w:b w:val="0"/>
                <w:bCs/>
              </w:rPr>
              <w:t>Derivation Path: TS 36.579-1 [2], Table 5.5.2.17.1.1-1, condition INVITE-RSP, MCVIDEO, GROUP-CALL</w:t>
            </w:r>
          </w:p>
        </w:tc>
      </w:tr>
      <w:tr w:rsidR="00784A32" w:rsidRPr="000670FE" w14:paraId="204AE879" w14:textId="77777777" w:rsidTr="00530C26">
        <w:trPr>
          <w:tblHeader/>
        </w:trPr>
        <w:tc>
          <w:tcPr>
            <w:tcW w:w="2677" w:type="dxa"/>
          </w:tcPr>
          <w:p w14:paraId="736837AB" w14:textId="77777777" w:rsidR="00784A32" w:rsidRPr="000670FE" w:rsidRDefault="00784A32" w:rsidP="00354887">
            <w:pPr>
              <w:pStyle w:val="TAH"/>
            </w:pPr>
            <w:r w:rsidRPr="000670FE">
              <w:t>Information Element</w:t>
            </w:r>
          </w:p>
        </w:tc>
        <w:tc>
          <w:tcPr>
            <w:tcW w:w="2160" w:type="dxa"/>
          </w:tcPr>
          <w:p w14:paraId="002C85AC" w14:textId="77777777" w:rsidR="00784A32" w:rsidRPr="000670FE" w:rsidRDefault="00784A32" w:rsidP="00354887">
            <w:pPr>
              <w:pStyle w:val="TAH"/>
            </w:pPr>
            <w:r w:rsidRPr="000670FE">
              <w:t>Value/remark</w:t>
            </w:r>
          </w:p>
        </w:tc>
        <w:tc>
          <w:tcPr>
            <w:tcW w:w="2160" w:type="dxa"/>
            <w:tcBorders>
              <w:bottom w:val="single" w:sz="4" w:space="0" w:color="auto"/>
            </w:tcBorders>
          </w:tcPr>
          <w:p w14:paraId="4710D659" w14:textId="77777777" w:rsidR="00784A32" w:rsidRPr="000670FE" w:rsidRDefault="00784A32" w:rsidP="00354887">
            <w:pPr>
              <w:pStyle w:val="TAH"/>
            </w:pPr>
            <w:r w:rsidRPr="000670FE">
              <w:t>Comment</w:t>
            </w:r>
          </w:p>
        </w:tc>
        <w:tc>
          <w:tcPr>
            <w:tcW w:w="1350" w:type="dxa"/>
          </w:tcPr>
          <w:p w14:paraId="6BFBFD61" w14:textId="77777777" w:rsidR="00784A32" w:rsidRPr="000670FE" w:rsidRDefault="00784A32" w:rsidP="00354887">
            <w:pPr>
              <w:pStyle w:val="TAH"/>
            </w:pPr>
            <w:r w:rsidRPr="000670FE">
              <w:t>Reference</w:t>
            </w:r>
          </w:p>
        </w:tc>
        <w:tc>
          <w:tcPr>
            <w:tcW w:w="1283" w:type="dxa"/>
          </w:tcPr>
          <w:p w14:paraId="3D3473CA" w14:textId="77777777" w:rsidR="00784A32" w:rsidRPr="000670FE" w:rsidRDefault="00784A32" w:rsidP="00354887">
            <w:pPr>
              <w:pStyle w:val="TAH"/>
            </w:pPr>
            <w:r w:rsidRPr="000670FE">
              <w:t>Condition</w:t>
            </w:r>
          </w:p>
        </w:tc>
      </w:tr>
      <w:tr w:rsidR="00530C26" w:rsidRPr="000670FE" w14:paraId="2589A8A6" w14:textId="77777777" w:rsidTr="00530C26">
        <w:trPr>
          <w:tblHeader/>
        </w:trPr>
        <w:tc>
          <w:tcPr>
            <w:tcW w:w="2677" w:type="dxa"/>
            <w:vAlign w:val="center"/>
          </w:tcPr>
          <w:p w14:paraId="74C5267F" w14:textId="77777777" w:rsidR="00530C26" w:rsidRPr="000670FE" w:rsidRDefault="00530C26" w:rsidP="00530C26">
            <w:pPr>
              <w:pStyle w:val="TAL"/>
            </w:pPr>
            <w:r w:rsidRPr="000670FE">
              <w:t>Message-body</w:t>
            </w:r>
          </w:p>
        </w:tc>
        <w:tc>
          <w:tcPr>
            <w:tcW w:w="2160" w:type="dxa"/>
          </w:tcPr>
          <w:p w14:paraId="4A62CD59" w14:textId="77777777" w:rsidR="00530C26" w:rsidRPr="000670FE" w:rsidRDefault="00530C26" w:rsidP="00530C26">
            <w:pPr>
              <w:pStyle w:val="TAL"/>
            </w:pPr>
          </w:p>
        </w:tc>
        <w:tc>
          <w:tcPr>
            <w:tcW w:w="2160" w:type="dxa"/>
            <w:tcBorders>
              <w:bottom w:val="single" w:sz="4" w:space="0" w:color="auto"/>
            </w:tcBorders>
          </w:tcPr>
          <w:p w14:paraId="4B6CA8DF" w14:textId="77777777" w:rsidR="00530C26" w:rsidRPr="000670FE" w:rsidRDefault="00530C26" w:rsidP="00530C26">
            <w:pPr>
              <w:pStyle w:val="TAL"/>
            </w:pPr>
          </w:p>
        </w:tc>
        <w:tc>
          <w:tcPr>
            <w:tcW w:w="1350" w:type="dxa"/>
          </w:tcPr>
          <w:p w14:paraId="22974F2D" w14:textId="77777777" w:rsidR="00530C26" w:rsidRPr="000670FE" w:rsidRDefault="00530C26" w:rsidP="00530C26">
            <w:pPr>
              <w:pStyle w:val="TAH"/>
            </w:pPr>
          </w:p>
        </w:tc>
        <w:tc>
          <w:tcPr>
            <w:tcW w:w="1283" w:type="dxa"/>
          </w:tcPr>
          <w:p w14:paraId="21C534DC" w14:textId="77777777" w:rsidR="00530C26" w:rsidRPr="000670FE" w:rsidRDefault="00530C26" w:rsidP="00530C26">
            <w:pPr>
              <w:pStyle w:val="TAH"/>
            </w:pPr>
          </w:p>
        </w:tc>
      </w:tr>
      <w:tr w:rsidR="00530C26" w:rsidRPr="000670FE" w14:paraId="6913DD42" w14:textId="77777777" w:rsidTr="00530C26">
        <w:trPr>
          <w:tblHeader/>
        </w:trPr>
        <w:tc>
          <w:tcPr>
            <w:tcW w:w="2677" w:type="dxa"/>
            <w:vAlign w:val="center"/>
          </w:tcPr>
          <w:p w14:paraId="2D17C225" w14:textId="77777777" w:rsidR="00530C26" w:rsidRPr="000670FE" w:rsidRDefault="00530C26" w:rsidP="00530C26">
            <w:pPr>
              <w:pStyle w:val="TAL"/>
            </w:pPr>
            <w:r w:rsidRPr="000670FE">
              <w:t xml:space="preserve">  MIME body part</w:t>
            </w:r>
          </w:p>
        </w:tc>
        <w:tc>
          <w:tcPr>
            <w:tcW w:w="2160" w:type="dxa"/>
            <w:vAlign w:val="center"/>
          </w:tcPr>
          <w:p w14:paraId="037FD71E" w14:textId="77777777" w:rsidR="00530C26" w:rsidRPr="000670FE" w:rsidRDefault="00530C26" w:rsidP="00530C26">
            <w:pPr>
              <w:pStyle w:val="TAL"/>
            </w:pPr>
          </w:p>
        </w:tc>
        <w:tc>
          <w:tcPr>
            <w:tcW w:w="2160" w:type="dxa"/>
            <w:tcBorders>
              <w:bottom w:val="single" w:sz="4" w:space="0" w:color="auto"/>
            </w:tcBorders>
          </w:tcPr>
          <w:p w14:paraId="5A6C4CEC" w14:textId="77777777" w:rsidR="00530C26" w:rsidRPr="000670FE" w:rsidDel="00D16089" w:rsidRDefault="00530C26" w:rsidP="00530C26">
            <w:pPr>
              <w:pStyle w:val="TAL"/>
            </w:pPr>
            <w:r w:rsidRPr="000670FE">
              <w:t>McVideo</w:t>
            </w:r>
          </w:p>
        </w:tc>
        <w:tc>
          <w:tcPr>
            <w:tcW w:w="1350" w:type="dxa"/>
          </w:tcPr>
          <w:p w14:paraId="07CFEE54" w14:textId="77777777" w:rsidR="00530C26" w:rsidRPr="000670FE" w:rsidRDefault="00530C26" w:rsidP="00530C26">
            <w:pPr>
              <w:pStyle w:val="TAH"/>
            </w:pPr>
          </w:p>
        </w:tc>
        <w:tc>
          <w:tcPr>
            <w:tcW w:w="1283" w:type="dxa"/>
          </w:tcPr>
          <w:p w14:paraId="4EF6B1E7" w14:textId="77777777" w:rsidR="00530C26" w:rsidRPr="000670FE" w:rsidRDefault="00530C26" w:rsidP="00530C26">
            <w:pPr>
              <w:pStyle w:val="TAH"/>
            </w:pPr>
          </w:p>
        </w:tc>
      </w:tr>
      <w:tr w:rsidR="00530C26" w:rsidRPr="000670FE" w14:paraId="06EA51C7" w14:textId="77777777" w:rsidTr="00530C26">
        <w:trPr>
          <w:tblHeader/>
        </w:trPr>
        <w:tc>
          <w:tcPr>
            <w:tcW w:w="2677" w:type="dxa"/>
          </w:tcPr>
          <w:p w14:paraId="3A1C0DDC" w14:textId="77777777" w:rsidR="00530C26" w:rsidRPr="000670FE" w:rsidRDefault="00530C26" w:rsidP="00530C26">
            <w:pPr>
              <w:pStyle w:val="TAL"/>
            </w:pPr>
            <w:r w:rsidRPr="000670FE">
              <w:t xml:space="preserve">      MIME-Content-Type</w:t>
            </w:r>
          </w:p>
        </w:tc>
        <w:tc>
          <w:tcPr>
            <w:tcW w:w="2160" w:type="dxa"/>
            <w:vAlign w:val="center"/>
          </w:tcPr>
          <w:p w14:paraId="614C8570" w14:textId="77777777" w:rsidR="00530C26" w:rsidRPr="000670FE" w:rsidRDefault="00530C26" w:rsidP="00530C26">
            <w:pPr>
              <w:pStyle w:val="TAL"/>
            </w:pPr>
            <w:r w:rsidRPr="000670FE">
              <w:t>"application/vnd.3gpp.mcvideo-info+xml"</w:t>
            </w:r>
          </w:p>
        </w:tc>
        <w:tc>
          <w:tcPr>
            <w:tcW w:w="2160" w:type="dxa"/>
            <w:tcBorders>
              <w:bottom w:val="single" w:sz="4" w:space="0" w:color="auto"/>
            </w:tcBorders>
          </w:tcPr>
          <w:p w14:paraId="4FA815B1" w14:textId="77777777" w:rsidR="00530C26" w:rsidRPr="000670FE" w:rsidDel="00D16089" w:rsidRDefault="00530C26" w:rsidP="00530C26">
            <w:pPr>
              <w:pStyle w:val="TAL"/>
            </w:pPr>
          </w:p>
        </w:tc>
        <w:tc>
          <w:tcPr>
            <w:tcW w:w="1350" w:type="dxa"/>
          </w:tcPr>
          <w:p w14:paraId="7E5518BD" w14:textId="77777777" w:rsidR="00530C26" w:rsidRPr="000670FE" w:rsidRDefault="00530C26" w:rsidP="00530C26">
            <w:pPr>
              <w:pStyle w:val="TAH"/>
            </w:pPr>
          </w:p>
        </w:tc>
        <w:tc>
          <w:tcPr>
            <w:tcW w:w="1283" w:type="dxa"/>
          </w:tcPr>
          <w:p w14:paraId="21A30B04" w14:textId="77777777" w:rsidR="00530C26" w:rsidRPr="000670FE" w:rsidRDefault="00530C26" w:rsidP="00530C26">
            <w:pPr>
              <w:pStyle w:val="TAH"/>
            </w:pPr>
          </w:p>
        </w:tc>
      </w:tr>
      <w:tr w:rsidR="00530C26" w:rsidRPr="000670FE" w14:paraId="515E5E89" w14:textId="77777777" w:rsidTr="00530C26">
        <w:trPr>
          <w:tblHeader/>
        </w:trPr>
        <w:tc>
          <w:tcPr>
            <w:tcW w:w="2677" w:type="dxa"/>
          </w:tcPr>
          <w:p w14:paraId="664FF10B" w14:textId="77777777" w:rsidR="00530C26" w:rsidRPr="000670FE" w:rsidRDefault="00530C26" w:rsidP="00530C26">
            <w:pPr>
              <w:pStyle w:val="TAL"/>
            </w:pPr>
            <w:r w:rsidRPr="000670FE">
              <w:t xml:space="preserve">    MIME-part-body</w:t>
            </w:r>
          </w:p>
        </w:tc>
        <w:tc>
          <w:tcPr>
            <w:tcW w:w="2160" w:type="dxa"/>
            <w:vAlign w:val="center"/>
          </w:tcPr>
          <w:p w14:paraId="23DF2437" w14:textId="77777777" w:rsidR="00530C26" w:rsidRPr="000670FE" w:rsidRDefault="00530C26" w:rsidP="00530C26">
            <w:pPr>
              <w:pStyle w:val="TAL"/>
            </w:pPr>
            <w:r w:rsidRPr="000670FE">
              <w:t>MCVideo-Info as described in Table 6.1.2.3.3.3-11</w:t>
            </w:r>
          </w:p>
        </w:tc>
        <w:tc>
          <w:tcPr>
            <w:tcW w:w="2160" w:type="dxa"/>
            <w:tcBorders>
              <w:bottom w:val="single" w:sz="4" w:space="0" w:color="auto"/>
            </w:tcBorders>
          </w:tcPr>
          <w:p w14:paraId="427D1711" w14:textId="77777777" w:rsidR="00530C26" w:rsidRPr="000670FE" w:rsidDel="00D16089" w:rsidRDefault="00530C26" w:rsidP="00530C26">
            <w:pPr>
              <w:pStyle w:val="TAL"/>
            </w:pPr>
          </w:p>
        </w:tc>
        <w:tc>
          <w:tcPr>
            <w:tcW w:w="1350" w:type="dxa"/>
          </w:tcPr>
          <w:p w14:paraId="53EAACC9" w14:textId="77777777" w:rsidR="00530C26" w:rsidRPr="000670FE" w:rsidRDefault="00530C26" w:rsidP="00530C26">
            <w:pPr>
              <w:pStyle w:val="TAH"/>
            </w:pPr>
          </w:p>
        </w:tc>
        <w:tc>
          <w:tcPr>
            <w:tcW w:w="1283" w:type="dxa"/>
          </w:tcPr>
          <w:p w14:paraId="6CF36B0A" w14:textId="77777777" w:rsidR="00530C26" w:rsidRPr="000670FE" w:rsidRDefault="00530C26" w:rsidP="00530C26">
            <w:pPr>
              <w:pStyle w:val="TAH"/>
            </w:pPr>
          </w:p>
        </w:tc>
      </w:tr>
    </w:tbl>
    <w:p w14:paraId="2C5D8A02" w14:textId="77777777" w:rsidR="00784A32" w:rsidRPr="000670FE" w:rsidRDefault="00784A32" w:rsidP="00784A32"/>
    <w:p w14:paraId="1B843935" w14:textId="77777777" w:rsidR="00784A32" w:rsidRPr="000670FE" w:rsidRDefault="00784A32" w:rsidP="00784A32">
      <w:pPr>
        <w:pStyle w:val="TH"/>
        <w:keepLines w:val="0"/>
        <w:widowControl w:val="0"/>
      </w:pPr>
      <w:r w:rsidRPr="000670FE">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4510C823" w14:textId="77777777" w:rsidTr="00354887">
        <w:tc>
          <w:tcPr>
            <w:tcW w:w="9634" w:type="dxa"/>
            <w:gridSpan w:val="5"/>
            <w:vAlign w:val="center"/>
          </w:tcPr>
          <w:p w14:paraId="3A936EDC" w14:textId="77777777" w:rsidR="00784A32" w:rsidRPr="000670FE" w:rsidRDefault="00784A32" w:rsidP="00354887">
            <w:pPr>
              <w:pStyle w:val="TAL"/>
              <w:keepLines w:val="0"/>
              <w:widowControl w:val="0"/>
              <w:ind w:right="245"/>
            </w:pPr>
            <w:r w:rsidRPr="000670FE">
              <w:t>Derivation Path: TS 56.379-1 [2], Table 5.5.3.2.1-2, condition GROUP-CALL, EMERGENCY-CALL</w:t>
            </w:r>
          </w:p>
        </w:tc>
      </w:tr>
      <w:tr w:rsidR="00784A32" w:rsidRPr="000670FE" w:rsidDel="00C311E5" w14:paraId="0EC224F4" w14:textId="77777777" w:rsidTr="00354887">
        <w:tc>
          <w:tcPr>
            <w:tcW w:w="2718" w:type="dxa"/>
          </w:tcPr>
          <w:p w14:paraId="2FDAB4DE" w14:textId="77777777" w:rsidR="00784A32" w:rsidRPr="000670FE" w:rsidRDefault="00784A32" w:rsidP="00354887">
            <w:pPr>
              <w:pStyle w:val="TAH"/>
              <w:keepLines w:val="0"/>
              <w:widowControl w:val="0"/>
            </w:pPr>
            <w:r w:rsidRPr="000670FE">
              <w:t>Information Element</w:t>
            </w:r>
          </w:p>
        </w:tc>
        <w:tc>
          <w:tcPr>
            <w:tcW w:w="1800" w:type="dxa"/>
          </w:tcPr>
          <w:p w14:paraId="74596D6E"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25C80B6D" w14:textId="77777777" w:rsidR="00784A32" w:rsidRPr="000670FE" w:rsidRDefault="00784A32" w:rsidP="00354887">
            <w:pPr>
              <w:pStyle w:val="TAH"/>
              <w:keepLines w:val="0"/>
              <w:widowControl w:val="0"/>
            </w:pPr>
            <w:r w:rsidRPr="000670FE">
              <w:t>Comment</w:t>
            </w:r>
          </w:p>
        </w:tc>
        <w:tc>
          <w:tcPr>
            <w:tcW w:w="1440" w:type="dxa"/>
          </w:tcPr>
          <w:p w14:paraId="066B0ED2" w14:textId="77777777" w:rsidR="00784A32" w:rsidRPr="000670FE" w:rsidRDefault="00784A32" w:rsidP="00354887">
            <w:pPr>
              <w:pStyle w:val="TAH"/>
              <w:keepLines w:val="0"/>
              <w:widowControl w:val="0"/>
            </w:pPr>
            <w:r w:rsidRPr="000670FE">
              <w:t>Reference</w:t>
            </w:r>
          </w:p>
        </w:tc>
        <w:tc>
          <w:tcPr>
            <w:tcW w:w="1696" w:type="dxa"/>
          </w:tcPr>
          <w:p w14:paraId="542446EF" w14:textId="77777777" w:rsidR="00784A32" w:rsidRPr="000670FE" w:rsidRDefault="00784A32" w:rsidP="00354887">
            <w:pPr>
              <w:pStyle w:val="TAH"/>
              <w:keepLines w:val="0"/>
              <w:widowControl w:val="0"/>
            </w:pPr>
            <w:r w:rsidRPr="000670FE">
              <w:t>Condition</w:t>
            </w:r>
          </w:p>
        </w:tc>
      </w:tr>
      <w:tr w:rsidR="00784A32" w:rsidRPr="000670FE" w:rsidDel="00C311E5" w14:paraId="726EAA2D" w14:textId="77777777" w:rsidTr="00354887">
        <w:tc>
          <w:tcPr>
            <w:tcW w:w="2718" w:type="dxa"/>
            <w:vAlign w:val="center"/>
          </w:tcPr>
          <w:p w14:paraId="49106E38" w14:textId="77777777" w:rsidR="00784A32" w:rsidRPr="000670FE" w:rsidRDefault="00784A32" w:rsidP="00354887">
            <w:pPr>
              <w:pStyle w:val="TAL"/>
              <w:keepLines w:val="0"/>
              <w:widowControl w:val="0"/>
            </w:pPr>
            <w:r w:rsidRPr="000670FE">
              <w:t>mcvideoinfo</w:t>
            </w:r>
          </w:p>
        </w:tc>
        <w:tc>
          <w:tcPr>
            <w:tcW w:w="1800" w:type="dxa"/>
            <w:vAlign w:val="center"/>
          </w:tcPr>
          <w:p w14:paraId="1661426C"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0670FE" w:rsidRDefault="00784A32" w:rsidP="00354887">
            <w:pPr>
              <w:pStyle w:val="TAL"/>
              <w:keepLines w:val="0"/>
              <w:widowControl w:val="0"/>
            </w:pPr>
          </w:p>
        </w:tc>
        <w:tc>
          <w:tcPr>
            <w:tcW w:w="1440" w:type="dxa"/>
            <w:vAlign w:val="center"/>
          </w:tcPr>
          <w:p w14:paraId="5E00D000" w14:textId="77777777" w:rsidR="00784A32" w:rsidRPr="000670FE" w:rsidRDefault="00784A32" w:rsidP="00354887">
            <w:pPr>
              <w:pStyle w:val="TAL"/>
              <w:keepLines w:val="0"/>
              <w:widowControl w:val="0"/>
            </w:pPr>
          </w:p>
        </w:tc>
        <w:tc>
          <w:tcPr>
            <w:tcW w:w="1696" w:type="dxa"/>
            <w:vAlign w:val="center"/>
          </w:tcPr>
          <w:p w14:paraId="60387F0B" w14:textId="77777777" w:rsidR="00784A32" w:rsidRPr="000670FE" w:rsidRDefault="00784A32" w:rsidP="00354887">
            <w:pPr>
              <w:pStyle w:val="TAL"/>
              <w:keepLines w:val="0"/>
              <w:widowControl w:val="0"/>
            </w:pPr>
          </w:p>
        </w:tc>
      </w:tr>
      <w:tr w:rsidR="00784A32" w:rsidRPr="000670FE" w:rsidDel="00C311E5" w14:paraId="7C0E755B" w14:textId="77777777" w:rsidTr="00354887">
        <w:trPr>
          <w:trHeight w:val="287"/>
        </w:trPr>
        <w:tc>
          <w:tcPr>
            <w:tcW w:w="2718" w:type="dxa"/>
            <w:vAlign w:val="center"/>
          </w:tcPr>
          <w:p w14:paraId="1A8370BE"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3F88EE2F"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0670FE" w:rsidRDefault="00784A32" w:rsidP="00354887">
            <w:pPr>
              <w:pStyle w:val="TAL"/>
              <w:keepLines w:val="0"/>
              <w:widowControl w:val="0"/>
            </w:pPr>
          </w:p>
        </w:tc>
        <w:tc>
          <w:tcPr>
            <w:tcW w:w="1440" w:type="dxa"/>
            <w:vAlign w:val="center"/>
          </w:tcPr>
          <w:p w14:paraId="6F7DCB91" w14:textId="77777777" w:rsidR="00784A32" w:rsidRPr="000670FE" w:rsidRDefault="00784A32" w:rsidP="00354887">
            <w:pPr>
              <w:pStyle w:val="TAL"/>
              <w:keepLines w:val="0"/>
              <w:widowControl w:val="0"/>
            </w:pPr>
          </w:p>
        </w:tc>
        <w:tc>
          <w:tcPr>
            <w:tcW w:w="1696" w:type="dxa"/>
            <w:vAlign w:val="center"/>
          </w:tcPr>
          <w:p w14:paraId="47F779F5" w14:textId="77777777" w:rsidR="00784A32" w:rsidRPr="000670FE" w:rsidRDefault="00784A32" w:rsidP="00354887">
            <w:pPr>
              <w:pStyle w:val="TAL"/>
              <w:keepLines w:val="0"/>
              <w:widowControl w:val="0"/>
            </w:pPr>
          </w:p>
        </w:tc>
      </w:tr>
      <w:tr w:rsidR="00784A32" w:rsidRPr="000670FE" w:rsidDel="00C311E5" w14:paraId="06A2271A" w14:textId="77777777" w:rsidTr="00354887">
        <w:tc>
          <w:tcPr>
            <w:tcW w:w="2718" w:type="dxa"/>
            <w:vAlign w:val="center"/>
          </w:tcPr>
          <w:p w14:paraId="51B91D97"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45B11BAC"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367F6BF4" w14:textId="77777777" w:rsidR="00784A32" w:rsidRPr="000670FE" w:rsidRDefault="00784A32" w:rsidP="00354887">
            <w:pPr>
              <w:pStyle w:val="TAL"/>
              <w:keepLines w:val="0"/>
              <w:widowControl w:val="0"/>
            </w:pPr>
          </w:p>
        </w:tc>
        <w:tc>
          <w:tcPr>
            <w:tcW w:w="1440" w:type="dxa"/>
            <w:vAlign w:val="center"/>
          </w:tcPr>
          <w:p w14:paraId="515D3AA5" w14:textId="77777777" w:rsidR="00784A32" w:rsidRPr="000670FE" w:rsidRDefault="00784A32" w:rsidP="00354887">
            <w:pPr>
              <w:pStyle w:val="TAL"/>
              <w:keepLines w:val="0"/>
              <w:widowControl w:val="0"/>
            </w:pPr>
          </w:p>
        </w:tc>
        <w:tc>
          <w:tcPr>
            <w:tcW w:w="1696" w:type="dxa"/>
            <w:vAlign w:val="center"/>
          </w:tcPr>
          <w:p w14:paraId="009F9EF7" w14:textId="77777777" w:rsidR="00784A32" w:rsidRPr="000670FE" w:rsidRDefault="00784A32" w:rsidP="00354887">
            <w:pPr>
              <w:pStyle w:val="TAL"/>
              <w:keepLines w:val="0"/>
              <w:widowControl w:val="0"/>
            </w:pPr>
          </w:p>
        </w:tc>
      </w:tr>
    </w:tbl>
    <w:p w14:paraId="15C2BADC" w14:textId="77777777" w:rsidR="00784A32" w:rsidRPr="000670FE" w:rsidRDefault="00784A32" w:rsidP="00784A32"/>
    <w:p w14:paraId="6A87418D" w14:textId="77777777" w:rsidR="00FD2B6C" w:rsidRPr="000670FE" w:rsidRDefault="00FD2B6C" w:rsidP="00FD2B6C">
      <w:pPr>
        <w:pStyle w:val="TH"/>
      </w:pPr>
      <w:r w:rsidRPr="000670FE">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0670FE" w14:paraId="00D1CC4A" w14:textId="77777777" w:rsidTr="00354887">
        <w:trPr>
          <w:tblHeader/>
        </w:trPr>
        <w:tc>
          <w:tcPr>
            <w:tcW w:w="9648" w:type="dxa"/>
            <w:gridSpan w:val="5"/>
          </w:tcPr>
          <w:p w14:paraId="61EA9E8F" w14:textId="77777777" w:rsidR="00784A32" w:rsidRPr="000670FE" w:rsidRDefault="00784A32" w:rsidP="00354887">
            <w:pPr>
              <w:pStyle w:val="TAL"/>
              <w:keepNext w:val="0"/>
            </w:pPr>
            <w:r w:rsidRPr="000670FE">
              <w:t>Derivation Path: TS 36.579-1 [2], Table 5.5.11.1.4-1</w:t>
            </w:r>
          </w:p>
        </w:tc>
      </w:tr>
      <w:tr w:rsidR="00784A32" w:rsidRPr="000670FE" w14:paraId="7ED5EBE7" w14:textId="77777777" w:rsidTr="00354887">
        <w:trPr>
          <w:tblHeader/>
        </w:trPr>
        <w:tc>
          <w:tcPr>
            <w:tcW w:w="2842" w:type="dxa"/>
          </w:tcPr>
          <w:p w14:paraId="0B96DB6C" w14:textId="77777777" w:rsidR="00784A32" w:rsidRPr="000670FE" w:rsidRDefault="00784A32" w:rsidP="00354887">
            <w:pPr>
              <w:pStyle w:val="TAH"/>
              <w:keepNext w:val="0"/>
              <w:rPr>
                <w:bCs/>
              </w:rPr>
            </w:pPr>
            <w:r w:rsidRPr="000670FE">
              <w:rPr>
                <w:bCs/>
              </w:rPr>
              <w:t>Information Element</w:t>
            </w:r>
          </w:p>
        </w:tc>
        <w:tc>
          <w:tcPr>
            <w:tcW w:w="2131" w:type="dxa"/>
          </w:tcPr>
          <w:p w14:paraId="356C7BFA" w14:textId="77777777" w:rsidR="00784A32" w:rsidRPr="000670FE" w:rsidRDefault="00784A32" w:rsidP="00354887">
            <w:pPr>
              <w:pStyle w:val="TAH"/>
              <w:keepNext w:val="0"/>
              <w:rPr>
                <w:bCs/>
              </w:rPr>
            </w:pPr>
            <w:r w:rsidRPr="000670FE">
              <w:rPr>
                <w:bCs/>
              </w:rPr>
              <w:t>Value/remark</w:t>
            </w:r>
          </w:p>
        </w:tc>
        <w:tc>
          <w:tcPr>
            <w:tcW w:w="2044" w:type="dxa"/>
            <w:tcBorders>
              <w:bottom w:val="single" w:sz="4" w:space="0" w:color="auto"/>
            </w:tcBorders>
          </w:tcPr>
          <w:p w14:paraId="1DDCFE93" w14:textId="77777777" w:rsidR="00784A32" w:rsidRPr="000670FE" w:rsidRDefault="00784A32" w:rsidP="00354887">
            <w:pPr>
              <w:pStyle w:val="TAH"/>
              <w:keepNext w:val="0"/>
              <w:rPr>
                <w:bCs/>
              </w:rPr>
            </w:pPr>
            <w:r w:rsidRPr="000670FE">
              <w:rPr>
                <w:bCs/>
              </w:rPr>
              <w:t>Comment</w:t>
            </w:r>
          </w:p>
        </w:tc>
        <w:tc>
          <w:tcPr>
            <w:tcW w:w="1422" w:type="dxa"/>
          </w:tcPr>
          <w:p w14:paraId="421F19FB" w14:textId="77777777" w:rsidR="00784A32" w:rsidRPr="000670FE" w:rsidRDefault="00784A32" w:rsidP="00354887">
            <w:pPr>
              <w:pStyle w:val="TAH"/>
              <w:keepNext w:val="0"/>
              <w:rPr>
                <w:bCs/>
              </w:rPr>
            </w:pPr>
            <w:r w:rsidRPr="000670FE">
              <w:rPr>
                <w:bCs/>
              </w:rPr>
              <w:t>Reference</w:t>
            </w:r>
          </w:p>
        </w:tc>
        <w:tc>
          <w:tcPr>
            <w:tcW w:w="1209" w:type="dxa"/>
          </w:tcPr>
          <w:p w14:paraId="3E347E16" w14:textId="77777777" w:rsidR="00784A32" w:rsidRPr="000670FE" w:rsidRDefault="00784A32" w:rsidP="00354887">
            <w:pPr>
              <w:pStyle w:val="TAH"/>
              <w:keepNext w:val="0"/>
              <w:rPr>
                <w:bCs/>
              </w:rPr>
            </w:pPr>
            <w:r w:rsidRPr="000670FE">
              <w:rPr>
                <w:bCs/>
              </w:rPr>
              <w:t>Condition</w:t>
            </w:r>
          </w:p>
        </w:tc>
      </w:tr>
      <w:tr w:rsidR="00784A32" w:rsidRPr="000670FE" w14:paraId="24FF07C6" w14:textId="77777777" w:rsidTr="00354887">
        <w:tc>
          <w:tcPr>
            <w:tcW w:w="2842" w:type="dxa"/>
            <w:shd w:val="clear" w:color="auto" w:fill="auto"/>
          </w:tcPr>
          <w:p w14:paraId="6FC7FBEB" w14:textId="77777777" w:rsidR="00784A32" w:rsidRPr="000670FE" w:rsidRDefault="00784A32" w:rsidP="00354887">
            <w:pPr>
              <w:pStyle w:val="TAL"/>
            </w:pPr>
            <w:r w:rsidRPr="000670FE">
              <w:t>Transmission Indicator</w:t>
            </w:r>
          </w:p>
        </w:tc>
        <w:tc>
          <w:tcPr>
            <w:tcW w:w="2131" w:type="dxa"/>
            <w:shd w:val="clear" w:color="auto" w:fill="auto"/>
          </w:tcPr>
          <w:p w14:paraId="66186213" w14:textId="77777777" w:rsidR="00784A32" w:rsidRPr="000670FE"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0670FE" w:rsidRDefault="00784A32" w:rsidP="00354887">
            <w:pPr>
              <w:pStyle w:val="TAL"/>
              <w:rPr>
                <w:rFonts w:cs="Arial"/>
                <w:szCs w:val="18"/>
                <w:lang w:eastAsia="x-none"/>
              </w:rPr>
            </w:pPr>
          </w:p>
        </w:tc>
        <w:tc>
          <w:tcPr>
            <w:tcW w:w="1422" w:type="dxa"/>
            <w:shd w:val="clear" w:color="auto" w:fill="auto"/>
          </w:tcPr>
          <w:p w14:paraId="10E6ABBA" w14:textId="77777777" w:rsidR="00784A32" w:rsidRPr="000670FE" w:rsidRDefault="00784A32" w:rsidP="00354887">
            <w:pPr>
              <w:pStyle w:val="TAL"/>
            </w:pPr>
          </w:p>
        </w:tc>
        <w:tc>
          <w:tcPr>
            <w:tcW w:w="1209" w:type="dxa"/>
            <w:shd w:val="clear" w:color="auto" w:fill="auto"/>
          </w:tcPr>
          <w:p w14:paraId="7C56B231" w14:textId="77777777" w:rsidR="00784A32" w:rsidRPr="000670FE" w:rsidRDefault="00784A32" w:rsidP="00354887">
            <w:pPr>
              <w:pStyle w:val="TAL"/>
              <w:rPr>
                <w:rFonts w:cs="Arial"/>
                <w:szCs w:val="18"/>
              </w:rPr>
            </w:pPr>
          </w:p>
        </w:tc>
      </w:tr>
      <w:tr w:rsidR="00784A32" w:rsidRPr="000670FE" w14:paraId="561DD63C" w14:textId="77777777" w:rsidTr="00354887">
        <w:tc>
          <w:tcPr>
            <w:tcW w:w="2842" w:type="dxa"/>
            <w:shd w:val="clear" w:color="auto" w:fill="auto"/>
          </w:tcPr>
          <w:p w14:paraId="66DA0813" w14:textId="77777777" w:rsidR="00784A32" w:rsidRPr="000670FE" w:rsidRDefault="00784A32" w:rsidP="00354887">
            <w:pPr>
              <w:pStyle w:val="TAL"/>
            </w:pPr>
            <w:r w:rsidRPr="000670FE">
              <w:rPr>
                <w:rFonts w:cs="Arial"/>
                <w:szCs w:val="18"/>
              </w:rPr>
              <w:t xml:space="preserve">  Transmission Indicator</w:t>
            </w:r>
          </w:p>
        </w:tc>
        <w:tc>
          <w:tcPr>
            <w:tcW w:w="2131" w:type="dxa"/>
            <w:shd w:val="clear" w:color="auto" w:fill="auto"/>
          </w:tcPr>
          <w:p w14:paraId="5574B63D" w14:textId="77777777" w:rsidR="00784A32" w:rsidRPr="000670FE" w:rsidRDefault="00784A32" w:rsidP="00354887">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0670FE" w:rsidRDefault="00784A32" w:rsidP="00354887">
            <w:pPr>
              <w:pStyle w:val="TAL"/>
              <w:rPr>
                <w:rFonts w:cs="Arial"/>
                <w:szCs w:val="18"/>
              </w:rPr>
            </w:pPr>
            <w:r w:rsidRPr="000670FE">
              <w:rPr>
                <w:rFonts w:cs="Arial"/>
                <w:szCs w:val="18"/>
              </w:rPr>
              <w:t>D = Emergency Call</w:t>
            </w:r>
          </w:p>
        </w:tc>
        <w:tc>
          <w:tcPr>
            <w:tcW w:w="1422" w:type="dxa"/>
            <w:shd w:val="clear" w:color="auto" w:fill="auto"/>
          </w:tcPr>
          <w:p w14:paraId="45541FED" w14:textId="77777777" w:rsidR="00784A32" w:rsidRPr="000670FE" w:rsidRDefault="00784A32" w:rsidP="00354887">
            <w:pPr>
              <w:pStyle w:val="TAL"/>
            </w:pPr>
          </w:p>
        </w:tc>
        <w:tc>
          <w:tcPr>
            <w:tcW w:w="1209" w:type="dxa"/>
            <w:shd w:val="clear" w:color="auto" w:fill="auto"/>
          </w:tcPr>
          <w:p w14:paraId="4759ABBA" w14:textId="77777777" w:rsidR="00784A32" w:rsidRPr="000670FE" w:rsidRDefault="00784A32" w:rsidP="00354887">
            <w:pPr>
              <w:pStyle w:val="TAL"/>
            </w:pPr>
          </w:p>
        </w:tc>
      </w:tr>
    </w:tbl>
    <w:p w14:paraId="51B0A991" w14:textId="77777777" w:rsidR="00784A32" w:rsidRPr="000670FE" w:rsidRDefault="00784A32" w:rsidP="00784A32"/>
    <w:p w14:paraId="0165FD7D" w14:textId="77777777" w:rsidR="00FD2B6C" w:rsidRPr="000670FE" w:rsidRDefault="00FD2B6C" w:rsidP="00FD2B6C">
      <w:pPr>
        <w:pStyle w:val="TH"/>
      </w:pPr>
      <w:r w:rsidRPr="000670FE">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0670FE" w14:paraId="4A2BD5B8" w14:textId="77777777" w:rsidTr="00354887">
        <w:trPr>
          <w:tblHeader/>
        </w:trPr>
        <w:tc>
          <w:tcPr>
            <w:tcW w:w="9648" w:type="dxa"/>
            <w:gridSpan w:val="5"/>
          </w:tcPr>
          <w:p w14:paraId="40BA67C5" w14:textId="77777777" w:rsidR="00784A32" w:rsidRPr="000670FE" w:rsidRDefault="00784A32" w:rsidP="00354887">
            <w:pPr>
              <w:pStyle w:val="TAL"/>
              <w:keepNext w:val="0"/>
            </w:pPr>
            <w:r w:rsidRPr="000670FE">
              <w:t>Derivation Path: TS 36.579-1 [2], Table 5.5.11.2.8-1</w:t>
            </w:r>
          </w:p>
        </w:tc>
      </w:tr>
      <w:tr w:rsidR="00784A32" w:rsidRPr="000670FE" w14:paraId="64F1A08F" w14:textId="77777777" w:rsidTr="00354887">
        <w:trPr>
          <w:tblHeader/>
        </w:trPr>
        <w:tc>
          <w:tcPr>
            <w:tcW w:w="2842" w:type="dxa"/>
          </w:tcPr>
          <w:p w14:paraId="0EB2E164" w14:textId="77777777" w:rsidR="00784A32" w:rsidRPr="000670FE" w:rsidRDefault="00784A32" w:rsidP="00354887">
            <w:pPr>
              <w:pStyle w:val="TAH"/>
              <w:keepNext w:val="0"/>
              <w:rPr>
                <w:bCs/>
              </w:rPr>
            </w:pPr>
            <w:r w:rsidRPr="000670FE">
              <w:rPr>
                <w:bCs/>
              </w:rPr>
              <w:t>Information Element</w:t>
            </w:r>
          </w:p>
        </w:tc>
        <w:tc>
          <w:tcPr>
            <w:tcW w:w="2131" w:type="dxa"/>
          </w:tcPr>
          <w:p w14:paraId="7F7D823B" w14:textId="77777777" w:rsidR="00784A32" w:rsidRPr="000670FE" w:rsidRDefault="00784A32" w:rsidP="00354887">
            <w:pPr>
              <w:pStyle w:val="TAH"/>
              <w:keepNext w:val="0"/>
              <w:rPr>
                <w:bCs/>
              </w:rPr>
            </w:pPr>
            <w:r w:rsidRPr="000670FE">
              <w:rPr>
                <w:bCs/>
              </w:rPr>
              <w:t>Value/remark</w:t>
            </w:r>
          </w:p>
        </w:tc>
        <w:tc>
          <w:tcPr>
            <w:tcW w:w="2044" w:type="dxa"/>
            <w:tcBorders>
              <w:bottom w:val="single" w:sz="4" w:space="0" w:color="auto"/>
            </w:tcBorders>
          </w:tcPr>
          <w:p w14:paraId="0CFA0786" w14:textId="77777777" w:rsidR="00784A32" w:rsidRPr="000670FE" w:rsidRDefault="00784A32" w:rsidP="00354887">
            <w:pPr>
              <w:pStyle w:val="TAH"/>
              <w:keepNext w:val="0"/>
              <w:rPr>
                <w:bCs/>
              </w:rPr>
            </w:pPr>
            <w:r w:rsidRPr="000670FE">
              <w:rPr>
                <w:bCs/>
              </w:rPr>
              <w:t>Comment</w:t>
            </w:r>
          </w:p>
        </w:tc>
        <w:tc>
          <w:tcPr>
            <w:tcW w:w="1422" w:type="dxa"/>
          </w:tcPr>
          <w:p w14:paraId="6EFF5D58" w14:textId="77777777" w:rsidR="00784A32" w:rsidRPr="000670FE" w:rsidRDefault="00784A32" w:rsidP="00354887">
            <w:pPr>
              <w:pStyle w:val="TAH"/>
              <w:keepNext w:val="0"/>
              <w:rPr>
                <w:bCs/>
              </w:rPr>
            </w:pPr>
            <w:r w:rsidRPr="000670FE">
              <w:rPr>
                <w:bCs/>
              </w:rPr>
              <w:t>Reference</w:t>
            </w:r>
          </w:p>
        </w:tc>
        <w:tc>
          <w:tcPr>
            <w:tcW w:w="1209" w:type="dxa"/>
          </w:tcPr>
          <w:p w14:paraId="55ACE59D" w14:textId="77777777" w:rsidR="00784A32" w:rsidRPr="000670FE" w:rsidRDefault="00784A32" w:rsidP="00354887">
            <w:pPr>
              <w:pStyle w:val="TAH"/>
              <w:keepNext w:val="0"/>
              <w:rPr>
                <w:bCs/>
              </w:rPr>
            </w:pPr>
            <w:r w:rsidRPr="000670FE">
              <w:rPr>
                <w:bCs/>
              </w:rPr>
              <w:t>Condition</w:t>
            </w:r>
          </w:p>
        </w:tc>
      </w:tr>
      <w:tr w:rsidR="00784A32" w:rsidRPr="000670FE" w14:paraId="5333658B" w14:textId="77777777" w:rsidTr="00354887">
        <w:tc>
          <w:tcPr>
            <w:tcW w:w="2842" w:type="dxa"/>
            <w:shd w:val="clear" w:color="auto" w:fill="auto"/>
          </w:tcPr>
          <w:p w14:paraId="24A976B3" w14:textId="77777777" w:rsidR="00784A32" w:rsidRPr="000670FE" w:rsidRDefault="00784A32" w:rsidP="00354887">
            <w:pPr>
              <w:pStyle w:val="TAL"/>
            </w:pPr>
            <w:r w:rsidRPr="000670FE">
              <w:t>Transmission Indicator</w:t>
            </w:r>
          </w:p>
        </w:tc>
        <w:tc>
          <w:tcPr>
            <w:tcW w:w="2131" w:type="dxa"/>
            <w:shd w:val="clear" w:color="auto" w:fill="auto"/>
          </w:tcPr>
          <w:p w14:paraId="143B8852" w14:textId="77777777" w:rsidR="00784A32" w:rsidRPr="000670FE"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0670FE" w:rsidRDefault="00784A32" w:rsidP="00530C26">
            <w:pPr>
              <w:pStyle w:val="TAL"/>
            </w:pPr>
          </w:p>
        </w:tc>
        <w:tc>
          <w:tcPr>
            <w:tcW w:w="1422" w:type="dxa"/>
            <w:shd w:val="clear" w:color="auto" w:fill="auto"/>
          </w:tcPr>
          <w:p w14:paraId="7A626AE5" w14:textId="77777777" w:rsidR="00784A32" w:rsidRPr="000670FE" w:rsidRDefault="00784A32" w:rsidP="00354887">
            <w:pPr>
              <w:pStyle w:val="TAL"/>
            </w:pPr>
          </w:p>
        </w:tc>
        <w:tc>
          <w:tcPr>
            <w:tcW w:w="1209" w:type="dxa"/>
            <w:shd w:val="clear" w:color="auto" w:fill="auto"/>
          </w:tcPr>
          <w:p w14:paraId="2CABBB0B" w14:textId="77777777" w:rsidR="00784A32" w:rsidRPr="000670FE" w:rsidRDefault="00784A32" w:rsidP="00354887">
            <w:pPr>
              <w:pStyle w:val="TAL"/>
              <w:rPr>
                <w:rFonts w:cs="Arial"/>
                <w:szCs w:val="18"/>
              </w:rPr>
            </w:pPr>
          </w:p>
        </w:tc>
      </w:tr>
      <w:tr w:rsidR="00784A32" w:rsidRPr="000670FE" w14:paraId="1853F832" w14:textId="77777777" w:rsidTr="00354887">
        <w:tc>
          <w:tcPr>
            <w:tcW w:w="2842" w:type="dxa"/>
            <w:shd w:val="clear" w:color="auto" w:fill="auto"/>
          </w:tcPr>
          <w:p w14:paraId="75CB6973" w14:textId="77777777" w:rsidR="00784A32" w:rsidRPr="000670FE" w:rsidRDefault="00784A32" w:rsidP="00354887">
            <w:pPr>
              <w:pStyle w:val="TAL"/>
            </w:pPr>
            <w:r w:rsidRPr="000670FE">
              <w:rPr>
                <w:rFonts w:cs="Arial"/>
                <w:szCs w:val="18"/>
              </w:rPr>
              <w:t xml:space="preserve">  Transmission Indicator</w:t>
            </w:r>
          </w:p>
        </w:tc>
        <w:tc>
          <w:tcPr>
            <w:tcW w:w="2131" w:type="dxa"/>
            <w:shd w:val="clear" w:color="auto" w:fill="auto"/>
          </w:tcPr>
          <w:p w14:paraId="17994675" w14:textId="77777777" w:rsidR="00784A32" w:rsidRPr="000670FE" w:rsidRDefault="00784A32" w:rsidP="00354887">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0670FE" w:rsidRDefault="00784A32" w:rsidP="00530C26">
            <w:pPr>
              <w:pStyle w:val="TAL"/>
            </w:pPr>
            <w:r w:rsidRPr="000670FE">
              <w:t>D = Emergency Call</w:t>
            </w:r>
          </w:p>
        </w:tc>
        <w:tc>
          <w:tcPr>
            <w:tcW w:w="1422" w:type="dxa"/>
            <w:shd w:val="clear" w:color="auto" w:fill="auto"/>
          </w:tcPr>
          <w:p w14:paraId="5EC47386" w14:textId="77777777" w:rsidR="00784A32" w:rsidRPr="000670FE" w:rsidRDefault="00784A32" w:rsidP="00354887">
            <w:pPr>
              <w:pStyle w:val="TAL"/>
            </w:pPr>
          </w:p>
        </w:tc>
        <w:tc>
          <w:tcPr>
            <w:tcW w:w="1209" w:type="dxa"/>
            <w:shd w:val="clear" w:color="auto" w:fill="auto"/>
          </w:tcPr>
          <w:p w14:paraId="3190BA9D" w14:textId="77777777" w:rsidR="00784A32" w:rsidRPr="000670FE" w:rsidRDefault="00784A32" w:rsidP="00354887">
            <w:pPr>
              <w:pStyle w:val="TAL"/>
            </w:pPr>
          </w:p>
        </w:tc>
      </w:tr>
    </w:tbl>
    <w:p w14:paraId="686563DD" w14:textId="77777777" w:rsidR="00784A32" w:rsidRPr="000670FE" w:rsidRDefault="00784A32" w:rsidP="00784A32"/>
    <w:p w14:paraId="14B4FCFD" w14:textId="77777777" w:rsidR="00FD2B6C" w:rsidRPr="000670FE" w:rsidRDefault="00FD2B6C" w:rsidP="00FD2B6C">
      <w:pPr>
        <w:pStyle w:val="TH"/>
      </w:pPr>
      <w:r w:rsidRPr="000670FE">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63172C5" w14:textId="77777777" w:rsidTr="00354887">
        <w:trPr>
          <w:tblHeader/>
        </w:trPr>
        <w:tc>
          <w:tcPr>
            <w:tcW w:w="9639" w:type="dxa"/>
            <w:gridSpan w:val="5"/>
          </w:tcPr>
          <w:p w14:paraId="7E5A385E" w14:textId="77777777" w:rsidR="00784A32" w:rsidRPr="000670FE" w:rsidRDefault="00784A32" w:rsidP="00354887">
            <w:pPr>
              <w:pStyle w:val="TAL"/>
              <w:keepLines w:val="0"/>
              <w:widowControl w:val="0"/>
            </w:pPr>
            <w:r w:rsidRPr="000670FE">
              <w:t>Derivation Path: TS 36.579-1 [2], Table 5.5.2.5.2-1, condition RE-INVITE, MCVIDEO</w:t>
            </w:r>
          </w:p>
        </w:tc>
      </w:tr>
      <w:tr w:rsidR="00784A32" w:rsidRPr="000670FE" w14:paraId="4BA6BDF6" w14:textId="77777777" w:rsidTr="00354887">
        <w:trPr>
          <w:tblHeader/>
        </w:trPr>
        <w:tc>
          <w:tcPr>
            <w:tcW w:w="2835" w:type="dxa"/>
          </w:tcPr>
          <w:p w14:paraId="120CDCE4"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1282CAD5"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3EAC031A" w14:textId="77777777" w:rsidR="00784A32" w:rsidRPr="000670FE" w:rsidRDefault="00784A32" w:rsidP="00354887">
            <w:pPr>
              <w:pStyle w:val="TAH"/>
              <w:keepLines w:val="0"/>
              <w:widowControl w:val="0"/>
              <w:rPr>
                <w:bCs/>
              </w:rPr>
            </w:pPr>
            <w:r w:rsidRPr="000670FE">
              <w:rPr>
                <w:bCs/>
              </w:rPr>
              <w:t>Comment</w:t>
            </w:r>
          </w:p>
        </w:tc>
        <w:tc>
          <w:tcPr>
            <w:tcW w:w="1418" w:type="dxa"/>
          </w:tcPr>
          <w:p w14:paraId="67FFDF59" w14:textId="77777777" w:rsidR="00784A32" w:rsidRPr="000670FE" w:rsidRDefault="00784A32" w:rsidP="00354887">
            <w:pPr>
              <w:pStyle w:val="TAH"/>
              <w:keepLines w:val="0"/>
              <w:widowControl w:val="0"/>
              <w:rPr>
                <w:bCs/>
              </w:rPr>
            </w:pPr>
            <w:r w:rsidRPr="000670FE">
              <w:rPr>
                <w:bCs/>
              </w:rPr>
              <w:t>Reference</w:t>
            </w:r>
          </w:p>
        </w:tc>
        <w:tc>
          <w:tcPr>
            <w:tcW w:w="1134" w:type="dxa"/>
          </w:tcPr>
          <w:p w14:paraId="5E28508B" w14:textId="77777777" w:rsidR="00784A32" w:rsidRPr="000670FE" w:rsidRDefault="00784A32" w:rsidP="00354887">
            <w:pPr>
              <w:pStyle w:val="TAH"/>
              <w:keepLines w:val="0"/>
              <w:widowControl w:val="0"/>
              <w:rPr>
                <w:bCs/>
              </w:rPr>
            </w:pPr>
            <w:r w:rsidRPr="000670FE">
              <w:rPr>
                <w:bCs/>
              </w:rPr>
              <w:t>Condition</w:t>
            </w:r>
          </w:p>
        </w:tc>
      </w:tr>
      <w:tr w:rsidR="00784A32" w:rsidRPr="000670FE" w14:paraId="0D0D7D9E" w14:textId="77777777" w:rsidTr="00354887">
        <w:tc>
          <w:tcPr>
            <w:tcW w:w="2835" w:type="dxa"/>
            <w:vAlign w:val="center"/>
          </w:tcPr>
          <w:p w14:paraId="56D25B8F" w14:textId="77777777" w:rsidR="00784A32" w:rsidRPr="000670FE" w:rsidRDefault="00784A32" w:rsidP="00354887">
            <w:pPr>
              <w:pStyle w:val="TAL"/>
              <w:rPr>
                <w:b/>
                <w:bCs/>
              </w:rPr>
            </w:pPr>
            <w:r w:rsidRPr="000670FE">
              <w:rPr>
                <w:b/>
                <w:bCs/>
              </w:rPr>
              <w:t>Message-body</w:t>
            </w:r>
          </w:p>
        </w:tc>
        <w:tc>
          <w:tcPr>
            <w:tcW w:w="2126" w:type="dxa"/>
          </w:tcPr>
          <w:p w14:paraId="5F0F6AF1" w14:textId="77777777" w:rsidR="00784A32" w:rsidRPr="000670FE" w:rsidRDefault="00784A32" w:rsidP="00354887">
            <w:pPr>
              <w:pStyle w:val="TAL"/>
            </w:pPr>
          </w:p>
        </w:tc>
        <w:tc>
          <w:tcPr>
            <w:tcW w:w="2126" w:type="dxa"/>
            <w:tcBorders>
              <w:top w:val="single" w:sz="4" w:space="0" w:color="auto"/>
              <w:bottom w:val="single" w:sz="4" w:space="0" w:color="auto"/>
            </w:tcBorders>
          </w:tcPr>
          <w:p w14:paraId="6D869243" w14:textId="77777777" w:rsidR="00784A32" w:rsidRPr="000670FE" w:rsidRDefault="00784A32" w:rsidP="00354887">
            <w:pPr>
              <w:pStyle w:val="TAL"/>
            </w:pPr>
          </w:p>
        </w:tc>
        <w:tc>
          <w:tcPr>
            <w:tcW w:w="1418" w:type="dxa"/>
          </w:tcPr>
          <w:p w14:paraId="5EA61810" w14:textId="77777777" w:rsidR="00784A32" w:rsidRPr="000670FE" w:rsidRDefault="00784A32" w:rsidP="00354887">
            <w:pPr>
              <w:pStyle w:val="TAL"/>
            </w:pPr>
          </w:p>
        </w:tc>
        <w:tc>
          <w:tcPr>
            <w:tcW w:w="1134" w:type="dxa"/>
            <w:vAlign w:val="bottom"/>
          </w:tcPr>
          <w:p w14:paraId="24F6043E" w14:textId="77777777" w:rsidR="00784A32" w:rsidRPr="000670FE" w:rsidRDefault="00784A32" w:rsidP="00354887">
            <w:pPr>
              <w:pStyle w:val="TAL"/>
            </w:pPr>
          </w:p>
        </w:tc>
      </w:tr>
      <w:tr w:rsidR="00784A32" w:rsidRPr="000670FE"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0670FE" w:rsidRDefault="00784A32" w:rsidP="00354887">
            <w:pPr>
              <w:pStyle w:val="TAL"/>
            </w:pPr>
          </w:p>
        </w:tc>
      </w:tr>
      <w:tr w:rsidR="00784A32" w:rsidRPr="000670FE" w14:paraId="73CB595C" w14:textId="77777777" w:rsidTr="00354887">
        <w:tc>
          <w:tcPr>
            <w:tcW w:w="2835" w:type="dxa"/>
            <w:vAlign w:val="center"/>
          </w:tcPr>
          <w:p w14:paraId="04B91A5D" w14:textId="77777777" w:rsidR="00784A32" w:rsidRPr="000670FE" w:rsidRDefault="00784A32" w:rsidP="00354887">
            <w:pPr>
              <w:pStyle w:val="TAL"/>
            </w:pPr>
            <w:r w:rsidRPr="000670FE">
              <w:t xml:space="preserve">    MIME-part-header</w:t>
            </w:r>
          </w:p>
        </w:tc>
        <w:tc>
          <w:tcPr>
            <w:tcW w:w="2126" w:type="dxa"/>
            <w:vAlign w:val="center"/>
          </w:tcPr>
          <w:p w14:paraId="4C3502FA" w14:textId="77777777" w:rsidR="00784A32" w:rsidRPr="000670FE" w:rsidRDefault="00784A32" w:rsidP="00354887">
            <w:pPr>
              <w:pStyle w:val="TAL"/>
            </w:pPr>
          </w:p>
        </w:tc>
        <w:tc>
          <w:tcPr>
            <w:tcW w:w="2126" w:type="dxa"/>
            <w:tcBorders>
              <w:top w:val="single" w:sz="4" w:space="0" w:color="auto"/>
              <w:bottom w:val="single" w:sz="4" w:space="0" w:color="auto"/>
            </w:tcBorders>
          </w:tcPr>
          <w:p w14:paraId="28C01C92" w14:textId="77777777" w:rsidR="00784A32" w:rsidRPr="000670FE" w:rsidRDefault="00784A32" w:rsidP="00354887">
            <w:pPr>
              <w:pStyle w:val="TAL"/>
            </w:pPr>
          </w:p>
        </w:tc>
        <w:tc>
          <w:tcPr>
            <w:tcW w:w="1418" w:type="dxa"/>
          </w:tcPr>
          <w:p w14:paraId="6D14C828" w14:textId="77777777" w:rsidR="00784A32" w:rsidRPr="000670FE" w:rsidRDefault="00784A32" w:rsidP="00354887">
            <w:pPr>
              <w:pStyle w:val="TAL"/>
            </w:pPr>
          </w:p>
        </w:tc>
        <w:tc>
          <w:tcPr>
            <w:tcW w:w="1134" w:type="dxa"/>
          </w:tcPr>
          <w:p w14:paraId="514F8C6F" w14:textId="77777777" w:rsidR="00784A32" w:rsidRPr="000670FE" w:rsidRDefault="00784A32" w:rsidP="00354887">
            <w:pPr>
              <w:pStyle w:val="TAL"/>
            </w:pPr>
          </w:p>
        </w:tc>
      </w:tr>
      <w:tr w:rsidR="00784A32" w:rsidRPr="000670FE" w14:paraId="36B0758F" w14:textId="77777777" w:rsidTr="00354887">
        <w:tc>
          <w:tcPr>
            <w:tcW w:w="2835" w:type="dxa"/>
            <w:vAlign w:val="center"/>
          </w:tcPr>
          <w:p w14:paraId="5B3012DC" w14:textId="77777777" w:rsidR="00784A32" w:rsidRPr="000670FE" w:rsidRDefault="00784A32" w:rsidP="00354887">
            <w:pPr>
              <w:pStyle w:val="TAL"/>
            </w:pPr>
            <w:r w:rsidRPr="000670FE">
              <w:t xml:space="preserve">    MIME-part-body</w:t>
            </w:r>
          </w:p>
        </w:tc>
        <w:tc>
          <w:tcPr>
            <w:tcW w:w="2126" w:type="dxa"/>
            <w:vAlign w:val="center"/>
          </w:tcPr>
          <w:p w14:paraId="5E506640" w14:textId="77777777" w:rsidR="00784A32" w:rsidRPr="000670FE" w:rsidRDefault="00784A32" w:rsidP="00354887">
            <w:pPr>
              <w:pStyle w:val="TAL"/>
            </w:pPr>
            <w:r w:rsidRPr="000670FE">
              <w:t xml:space="preserve">MCVideo-Info as described </w:t>
            </w:r>
            <w:r w:rsidR="00530C26" w:rsidRPr="000670FE">
              <w:t>in Table</w:t>
            </w:r>
            <w:r w:rsidRPr="000670FE">
              <w:t xml:space="preserve"> 6.1.2.3.3.3-15</w:t>
            </w:r>
          </w:p>
        </w:tc>
        <w:tc>
          <w:tcPr>
            <w:tcW w:w="2126" w:type="dxa"/>
            <w:tcBorders>
              <w:top w:val="single" w:sz="4" w:space="0" w:color="auto"/>
              <w:bottom w:val="single" w:sz="4" w:space="0" w:color="auto"/>
            </w:tcBorders>
          </w:tcPr>
          <w:p w14:paraId="4D6F8768" w14:textId="77777777" w:rsidR="00784A32" w:rsidRPr="000670FE" w:rsidRDefault="00784A32" w:rsidP="00354887">
            <w:pPr>
              <w:pStyle w:val="TAL"/>
            </w:pPr>
          </w:p>
        </w:tc>
        <w:tc>
          <w:tcPr>
            <w:tcW w:w="1418" w:type="dxa"/>
          </w:tcPr>
          <w:p w14:paraId="4AAA78AC" w14:textId="77777777" w:rsidR="00784A32" w:rsidRPr="000670FE" w:rsidRDefault="00784A32" w:rsidP="00354887">
            <w:pPr>
              <w:pStyle w:val="TAL"/>
            </w:pPr>
          </w:p>
        </w:tc>
        <w:tc>
          <w:tcPr>
            <w:tcW w:w="1134" w:type="dxa"/>
          </w:tcPr>
          <w:p w14:paraId="08E43ACD" w14:textId="77777777" w:rsidR="00784A32" w:rsidRPr="000670FE" w:rsidRDefault="00784A32" w:rsidP="00354887">
            <w:pPr>
              <w:pStyle w:val="TAL"/>
            </w:pPr>
          </w:p>
        </w:tc>
      </w:tr>
      <w:tr w:rsidR="00784A32" w:rsidRPr="000670FE" w14:paraId="238FB3AE" w14:textId="77777777" w:rsidTr="00354887">
        <w:tc>
          <w:tcPr>
            <w:tcW w:w="2835" w:type="dxa"/>
            <w:vAlign w:val="center"/>
          </w:tcPr>
          <w:p w14:paraId="2A9AB36F" w14:textId="77777777" w:rsidR="00784A32" w:rsidRPr="000670FE" w:rsidRDefault="00784A32" w:rsidP="00354887">
            <w:pPr>
              <w:pStyle w:val="TAL"/>
            </w:pPr>
            <w:r w:rsidRPr="000670FE">
              <w:rPr>
                <w:b/>
                <w:bCs/>
              </w:rPr>
              <w:t>Message-body</w:t>
            </w:r>
          </w:p>
        </w:tc>
        <w:tc>
          <w:tcPr>
            <w:tcW w:w="2126" w:type="dxa"/>
          </w:tcPr>
          <w:p w14:paraId="0BE283EB" w14:textId="77777777" w:rsidR="00784A32" w:rsidRPr="000670FE" w:rsidRDefault="00784A32" w:rsidP="00354887">
            <w:pPr>
              <w:pStyle w:val="TAL"/>
            </w:pPr>
          </w:p>
        </w:tc>
        <w:tc>
          <w:tcPr>
            <w:tcW w:w="2126" w:type="dxa"/>
            <w:tcBorders>
              <w:top w:val="single" w:sz="4" w:space="0" w:color="auto"/>
              <w:bottom w:val="single" w:sz="4" w:space="0" w:color="auto"/>
            </w:tcBorders>
          </w:tcPr>
          <w:p w14:paraId="0BEB72A4" w14:textId="77777777" w:rsidR="00784A32" w:rsidRPr="000670FE" w:rsidRDefault="00784A32" w:rsidP="00354887">
            <w:pPr>
              <w:pStyle w:val="TAL"/>
            </w:pPr>
          </w:p>
        </w:tc>
        <w:tc>
          <w:tcPr>
            <w:tcW w:w="1418" w:type="dxa"/>
          </w:tcPr>
          <w:p w14:paraId="6299ADC1" w14:textId="77777777" w:rsidR="00784A32" w:rsidRPr="000670FE" w:rsidRDefault="00784A32" w:rsidP="00354887">
            <w:pPr>
              <w:pStyle w:val="TAL"/>
            </w:pPr>
          </w:p>
        </w:tc>
        <w:tc>
          <w:tcPr>
            <w:tcW w:w="1134" w:type="dxa"/>
          </w:tcPr>
          <w:p w14:paraId="3CABBD73" w14:textId="77777777" w:rsidR="00784A32" w:rsidRPr="000670FE" w:rsidRDefault="00784A32" w:rsidP="00354887">
            <w:pPr>
              <w:pStyle w:val="TAL"/>
            </w:pPr>
          </w:p>
        </w:tc>
      </w:tr>
    </w:tbl>
    <w:p w14:paraId="5AECD7F3" w14:textId="77777777" w:rsidR="00784A32" w:rsidRPr="000670FE" w:rsidRDefault="00784A32" w:rsidP="00784A32">
      <w:pPr>
        <w:keepNext/>
        <w:widowControl w:val="0"/>
      </w:pPr>
    </w:p>
    <w:p w14:paraId="4B2578E4" w14:textId="77777777" w:rsidR="00784A32" w:rsidRPr="000670FE" w:rsidRDefault="00784A32" w:rsidP="00784A32">
      <w:pPr>
        <w:pStyle w:val="TH"/>
        <w:keepLines w:val="0"/>
        <w:widowControl w:val="0"/>
      </w:pPr>
      <w:r w:rsidRPr="000670FE">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0670FE" w:rsidRDefault="00784A32" w:rsidP="00354887">
            <w:pPr>
              <w:pStyle w:val="TAL"/>
              <w:keepLines w:val="0"/>
              <w:widowControl w:val="0"/>
            </w:pPr>
            <w:r w:rsidRPr="000670FE">
              <w:t>Derivation Path: TS 56.379-1 [2], Table 5.5.3.2.2-3, condition RE-INVITE, GROUP-CALL</w:t>
            </w:r>
          </w:p>
        </w:tc>
      </w:tr>
      <w:tr w:rsidR="00784A32" w:rsidRPr="000670FE"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0670FE" w:rsidRDefault="00784A32" w:rsidP="00354887">
            <w:pPr>
              <w:pStyle w:val="TAH"/>
              <w:keepLines w:val="0"/>
              <w:widowControl w:val="0"/>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0670FE" w:rsidRDefault="00784A32" w:rsidP="00354887">
            <w:pPr>
              <w:pStyle w:val="TAH"/>
              <w:keepLines w:val="0"/>
              <w:widowControl w:val="0"/>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0670FE" w:rsidRDefault="00784A32" w:rsidP="00354887">
            <w:pPr>
              <w:pStyle w:val="TAH"/>
              <w:keepLines w:val="0"/>
              <w:widowControl w:val="0"/>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0670FE" w:rsidRDefault="00784A32" w:rsidP="00354887">
            <w:pPr>
              <w:pStyle w:val="TAH"/>
              <w:keepLines w:val="0"/>
              <w:widowControl w:val="0"/>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0670FE" w:rsidRDefault="00784A32" w:rsidP="00354887">
            <w:pPr>
              <w:pStyle w:val="TAH"/>
              <w:keepLines w:val="0"/>
              <w:widowControl w:val="0"/>
            </w:pPr>
            <w:r w:rsidRPr="000670FE">
              <w:t>Condition</w:t>
            </w:r>
          </w:p>
        </w:tc>
      </w:tr>
      <w:tr w:rsidR="00784A32" w:rsidRPr="000670FE"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0670FE" w:rsidRDefault="00784A32" w:rsidP="00354887">
            <w:pPr>
              <w:pStyle w:val="TAL"/>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0670FE" w:rsidRDefault="00784A32" w:rsidP="00354887">
            <w:pPr>
              <w:pStyle w:val="TAL"/>
              <w:keepLines w:val="0"/>
              <w:widowControl w:val="0"/>
            </w:pPr>
          </w:p>
        </w:tc>
      </w:tr>
      <w:tr w:rsidR="00784A32" w:rsidRPr="000670FE"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0670FE" w:rsidRDefault="00784A32" w:rsidP="00354887">
            <w:pPr>
              <w:pStyle w:val="TAL"/>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0670FE" w:rsidRDefault="00784A32" w:rsidP="00354887">
            <w:pPr>
              <w:pStyle w:val="TAL"/>
              <w:keepLines w:val="0"/>
              <w:widowControl w:val="0"/>
            </w:pPr>
          </w:p>
        </w:tc>
      </w:tr>
      <w:tr w:rsidR="00784A32" w:rsidRPr="000670FE"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0670FE" w:rsidRDefault="00784A32" w:rsidP="00354887">
            <w:pPr>
              <w:pStyle w:val="TAL"/>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0670FE" w:rsidRDefault="00784A32" w:rsidP="00354887">
            <w:pPr>
              <w:pStyle w:val="TAL"/>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0670FE" w:rsidRDefault="00784A32" w:rsidP="00354887">
            <w:pPr>
              <w:pStyle w:val="TAL"/>
              <w:keepLines w:val="0"/>
              <w:widowControl w:val="0"/>
            </w:pPr>
          </w:p>
        </w:tc>
      </w:tr>
    </w:tbl>
    <w:p w14:paraId="1093BBFC" w14:textId="77777777" w:rsidR="00784A32" w:rsidRPr="000670FE" w:rsidRDefault="00784A32" w:rsidP="00784A32">
      <w:pPr>
        <w:keepNext/>
        <w:widowControl w:val="0"/>
      </w:pPr>
    </w:p>
    <w:p w14:paraId="0E9F5BFC" w14:textId="77777777" w:rsidR="00FD2B6C" w:rsidRPr="000670FE" w:rsidRDefault="00FD2B6C" w:rsidP="00FD2B6C">
      <w:pPr>
        <w:pStyle w:val="TH"/>
      </w:pPr>
      <w:r w:rsidRPr="000670FE">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2ECA83D" w14:textId="77777777" w:rsidTr="00354887">
        <w:trPr>
          <w:tblHeader/>
        </w:trPr>
        <w:tc>
          <w:tcPr>
            <w:tcW w:w="9639" w:type="dxa"/>
            <w:gridSpan w:val="5"/>
          </w:tcPr>
          <w:p w14:paraId="1298972F" w14:textId="77777777" w:rsidR="00784A32" w:rsidRPr="000670FE" w:rsidRDefault="00784A32" w:rsidP="00354887">
            <w:pPr>
              <w:pStyle w:val="TAL"/>
              <w:keepLines w:val="0"/>
              <w:widowControl w:val="0"/>
            </w:pPr>
            <w:r w:rsidRPr="000670FE">
              <w:t>Derivation Path: TS 36.579-1 [2], Table 5.5.2.5.2-1, condition RE-INVITE, MCVIDEO</w:t>
            </w:r>
          </w:p>
        </w:tc>
      </w:tr>
      <w:tr w:rsidR="00784A32" w:rsidRPr="000670FE" w14:paraId="045EA35C" w14:textId="77777777" w:rsidTr="00354887">
        <w:trPr>
          <w:tblHeader/>
        </w:trPr>
        <w:tc>
          <w:tcPr>
            <w:tcW w:w="2835" w:type="dxa"/>
          </w:tcPr>
          <w:p w14:paraId="4BFEEE8C"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0E124828"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6E66E219" w14:textId="77777777" w:rsidR="00784A32" w:rsidRPr="000670FE" w:rsidRDefault="00784A32" w:rsidP="00354887">
            <w:pPr>
              <w:pStyle w:val="TAH"/>
              <w:keepLines w:val="0"/>
              <w:widowControl w:val="0"/>
              <w:rPr>
                <w:bCs/>
              </w:rPr>
            </w:pPr>
            <w:r w:rsidRPr="000670FE">
              <w:rPr>
                <w:bCs/>
              </w:rPr>
              <w:t>Comment</w:t>
            </w:r>
          </w:p>
        </w:tc>
        <w:tc>
          <w:tcPr>
            <w:tcW w:w="1418" w:type="dxa"/>
          </w:tcPr>
          <w:p w14:paraId="7BFCC26E" w14:textId="77777777" w:rsidR="00784A32" w:rsidRPr="000670FE" w:rsidRDefault="00784A32" w:rsidP="00354887">
            <w:pPr>
              <w:pStyle w:val="TAH"/>
              <w:keepLines w:val="0"/>
              <w:widowControl w:val="0"/>
              <w:rPr>
                <w:bCs/>
              </w:rPr>
            </w:pPr>
            <w:r w:rsidRPr="000670FE">
              <w:rPr>
                <w:bCs/>
              </w:rPr>
              <w:t>Reference</w:t>
            </w:r>
          </w:p>
        </w:tc>
        <w:tc>
          <w:tcPr>
            <w:tcW w:w="1134" w:type="dxa"/>
          </w:tcPr>
          <w:p w14:paraId="2ABBDECA" w14:textId="77777777" w:rsidR="00784A32" w:rsidRPr="000670FE" w:rsidRDefault="00784A32" w:rsidP="00354887">
            <w:pPr>
              <w:pStyle w:val="TAH"/>
              <w:keepLines w:val="0"/>
              <w:widowControl w:val="0"/>
              <w:rPr>
                <w:bCs/>
              </w:rPr>
            </w:pPr>
            <w:r w:rsidRPr="000670FE">
              <w:rPr>
                <w:bCs/>
              </w:rPr>
              <w:t>Condition</w:t>
            </w:r>
          </w:p>
        </w:tc>
      </w:tr>
      <w:tr w:rsidR="00784A32" w:rsidRPr="000670FE" w14:paraId="2B4C5500" w14:textId="77777777" w:rsidTr="00354887">
        <w:tc>
          <w:tcPr>
            <w:tcW w:w="2835" w:type="dxa"/>
            <w:vAlign w:val="center"/>
          </w:tcPr>
          <w:p w14:paraId="3DADA7D6" w14:textId="77777777" w:rsidR="00784A32" w:rsidRPr="000670FE" w:rsidRDefault="00784A32" w:rsidP="00354887">
            <w:pPr>
              <w:pStyle w:val="TAL"/>
              <w:rPr>
                <w:b/>
                <w:bCs/>
              </w:rPr>
            </w:pPr>
            <w:r w:rsidRPr="000670FE">
              <w:rPr>
                <w:b/>
                <w:bCs/>
              </w:rPr>
              <w:t>Message-body</w:t>
            </w:r>
          </w:p>
        </w:tc>
        <w:tc>
          <w:tcPr>
            <w:tcW w:w="2126" w:type="dxa"/>
          </w:tcPr>
          <w:p w14:paraId="4A0C850C" w14:textId="77777777" w:rsidR="00784A32" w:rsidRPr="000670FE" w:rsidRDefault="00784A32" w:rsidP="00354887">
            <w:pPr>
              <w:pStyle w:val="TAL"/>
            </w:pPr>
          </w:p>
        </w:tc>
        <w:tc>
          <w:tcPr>
            <w:tcW w:w="2126" w:type="dxa"/>
            <w:tcBorders>
              <w:top w:val="single" w:sz="4" w:space="0" w:color="auto"/>
              <w:bottom w:val="single" w:sz="4" w:space="0" w:color="auto"/>
            </w:tcBorders>
          </w:tcPr>
          <w:p w14:paraId="5D590210" w14:textId="77777777" w:rsidR="00784A32" w:rsidRPr="000670FE" w:rsidRDefault="00784A32" w:rsidP="00354887">
            <w:pPr>
              <w:pStyle w:val="TAL"/>
            </w:pPr>
          </w:p>
        </w:tc>
        <w:tc>
          <w:tcPr>
            <w:tcW w:w="1418" w:type="dxa"/>
          </w:tcPr>
          <w:p w14:paraId="3AB0FE73" w14:textId="77777777" w:rsidR="00784A32" w:rsidRPr="000670FE" w:rsidRDefault="00784A32" w:rsidP="00354887">
            <w:pPr>
              <w:pStyle w:val="TAL"/>
            </w:pPr>
          </w:p>
        </w:tc>
        <w:tc>
          <w:tcPr>
            <w:tcW w:w="1134" w:type="dxa"/>
            <w:vAlign w:val="bottom"/>
          </w:tcPr>
          <w:p w14:paraId="331E4510" w14:textId="77777777" w:rsidR="00784A32" w:rsidRPr="000670FE" w:rsidRDefault="00784A32" w:rsidP="00354887">
            <w:pPr>
              <w:pStyle w:val="TAL"/>
            </w:pPr>
          </w:p>
        </w:tc>
      </w:tr>
      <w:tr w:rsidR="00784A32" w:rsidRPr="000670FE"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0670FE" w:rsidRDefault="00784A32" w:rsidP="00354887">
            <w:pPr>
              <w:pStyle w:val="TAL"/>
            </w:pPr>
          </w:p>
        </w:tc>
      </w:tr>
      <w:tr w:rsidR="00784A32" w:rsidRPr="000670FE" w14:paraId="04896056" w14:textId="77777777" w:rsidTr="00354887">
        <w:tc>
          <w:tcPr>
            <w:tcW w:w="2835" w:type="dxa"/>
            <w:vAlign w:val="center"/>
          </w:tcPr>
          <w:p w14:paraId="082381A6" w14:textId="77777777" w:rsidR="00784A32" w:rsidRPr="000670FE" w:rsidRDefault="00784A32" w:rsidP="00354887">
            <w:pPr>
              <w:pStyle w:val="TAL"/>
            </w:pPr>
            <w:r w:rsidRPr="000670FE">
              <w:t xml:space="preserve">    MIME-part-header</w:t>
            </w:r>
          </w:p>
        </w:tc>
        <w:tc>
          <w:tcPr>
            <w:tcW w:w="2126" w:type="dxa"/>
            <w:vAlign w:val="center"/>
          </w:tcPr>
          <w:p w14:paraId="553175BA" w14:textId="77777777" w:rsidR="00784A32" w:rsidRPr="000670FE" w:rsidRDefault="00784A32" w:rsidP="00354887">
            <w:pPr>
              <w:pStyle w:val="TAL"/>
            </w:pPr>
          </w:p>
        </w:tc>
        <w:tc>
          <w:tcPr>
            <w:tcW w:w="2126" w:type="dxa"/>
            <w:tcBorders>
              <w:top w:val="single" w:sz="4" w:space="0" w:color="auto"/>
              <w:bottom w:val="single" w:sz="4" w:space="0" w:color="auto"/>
            </w:tcBorders>
          </w:tcPr>
          <w:p w14:paraId="657E31CA" w14:textId="77777777" w:rsidR="00784A32" w:rsidRPr="000670FE" w:rsidRDefault="00784A32" w:rsidP="00354887">
            <w:pPr>
              <w:pStyle w:val="TAL"/>
            </w:pPr>
          </w:p>
        </w:tc>
        <w:tc>
          <w:tcPr>
            <w:tcW w:w="1418" w:type="dxa"/>
          </w:tcPr>
          <w:p w14:paraId="35490EB1" w14:textId="77777777" w:rsidR="00784A32" w:rsidRPr="000670FE" w:rsidRDefault="00784A32" w:rsidP="00354887">
            <w:pPr>
              <w:pStyle w:val="TAL"/>
            </w:pPr>
          </w:p>
        </w:tc>
        <w:tc>
          <w:tcPr>
            <w:tcW w:w="1134" w:type="dxa"/>
          </w:tcPr>
          <w:p w14:paraId="4EC55CE3" w14:textId="77777777" w:rsidR="00784A32" w:rsidRPr="000670FE" w:rsidRDefault="00784A32" w:rsidP="00354887">
            <w:pPr>
              <w:pStyle w:val="TAL"/>
            </w:pPr>
          </w:p>
        </w:tc>
      </w:tr>
      <w:tr w:rsidR="00784A32" w:rsidRPr="000670FE" w14:paraId="45F55746" w14:textId="77777777" w:rsidTr="00354887">
        <w:tc>
          <w:tcPr>
            <w:tcW w:w="2835" w:type="dxa"/>
            <w:vAlign w:val="center"/>
          </w:tcPr>
          <w:p w14:paraId="25417DFD" w14:textId="77777777" w:rsidR="00784A32" w:rsidRPr="000670FE" w:rsidRDefault="00784A32" w:rsidP="00354887">
            <w:pPr>
              <w:pStyle w:val="TAL"/>
            </w:pPr>
            <w:r w:rsidRPr="000670FE">
              <w:t xml:space="preserve">    MIME-part-body</w:t>
            </w:r>
          </w:p>
        </w:tc>
        <w:tc>
          <w:tcPr>
            <w:tcW w:w="2126" w:type="dxa"/>
            <w:vAlign w:val="center"/>
          </w:tcPr>
          <w:p w14:paraId="5C8B15F8" w14:textId="77777777" w:rsidR="00784A32" w:rsidRPr="000670FE" w:rsidRDefault="00784A32" w:rsidP="00354887">
            <w:pPr>
              <w:pStyle w:val="TAL"/>
            </w:pPr>
            <w:r w:rsidRPr="000670FE">
              <w:t xml:space="preserve">MCVideo-Info as described </w:t>
            </w:r>
            <w:r w:rsidR="00530C26" w:rsidRPr="000670FE">
              <w:t>in Table</w:t>
            </w:r>
            <w:r w:rsidRPr="000670FE">
              <w:t xml:space="preserve"> 6.1.2.3.3.3-17</w:t>
            </w:r>
          </w:p>
        </w:tc>
        <w:tc>
          <w:tcPr>
            <w:tcW w:w="2126" w:type="dxa"/>
            <w:tcBorders>
              <w:top w:val="single" w:sz="4" w:space="0" w:color="auto"/>
              <w:bottom w:val="single" w:sz="4" w:space="0" w:color="auto"/>
            </w:tcBorders>
          </w:tcPr>
          <w:p w14:paraId="5ED6BABC" w14:textId="77777777" w:rsidR="00784A32" w:rsidRPr="000670FE" w:rsidRDefault="00784A32" w:rsidP="00354887">
            <w:pPr>
              <w:pStyle w:val="TAL"/>
            </w:pPr>
          </w:p>
        </w:tc>
        <w:tc>
          <w:tcPr>
            <w:tcW w:w="1418" w:type="dxa"/>
          </w:tcPr>
          <w:p w14:paraId="6EC6B0DC" w14:textId="77777777" w:rsidR="00784A32" w:rsidRPr="000670FE" w:rsidRDefault="00784A32" w:rsidP="00354887">
            <w:pPr>
              <w:pStyle w:val="TAL"/>
            </w:pPr>
          </w:p>
        </w:tc>
        <w:tc>
          <w:tcPr>
            <w:tcW w:w="1134" w:type="dxa"/>
          </w:tcPr>
          <w:p w14:paraId="577BDDB5" w14:textId="77777777" w:rsidR="00784A32" w:rsidRPr="000670FE" w:rsidRDefault="00784A32" w:rsidP="00354887">
            <w:pPr>
              <w:pStyle w:val="TAL"/>
            </w:pPr>
          </w:p>
        </w:tc>
      </w:tr>
    </w:tbl>
    <w:p w14:paraId="7021EF32" w14:textId="77777777" w:rsidR="00784A32" w:rsidRPr="000670FE" w:rsidRDefault="00784A32" w:rsidP="00784A32">
      <w:pPr>
        <w:keepNext/>
        <w:widowControl w:val="0"/>
      </w:pPr>
    </w:p>
    <w:p w14:paraId="60E2380A" w14:textId="77777777" w:rsidR="00784A32" w:rsidRPr="000670FE" w:rsidRDefault="00784A32" w:rsidP="00784A32">
      <w:pPr>
        <w:pStyle w:val="TH"/>
        <w:keepLines w:val="0"/>
        <w:widowControl w:val="0"/>
      </w:pPr>
      <w:r w:rsidRPr="000670FE">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0670FE" w:rsidRDefault="00784A32" w:rsidP="00354887">
            <w:pPr>
              <w:pStyle w:val="TAL"/>
              <w:keepLines w:val="0"/>
              <w:widowControl w:val="0"/>
            </w:pPr>
            <w:r w:rsidRPr="000670FE">
              <w:t xml:space="preserve">Derivation Path: TS 56.379-1 [2], Table 5.5.3.2.2-3, condition RE-INVITE, GROUP-CALL, IMMPERIL-CALL </w:t>
            </w:r>
          </w:p>
        </w:tc>
      </w:tr>
      <w:tr w:rsidR="00784A32" w:rsidRPr="000670FE"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0670FE" w:rsidRDefault="00784A32" w:rsidP="00354887">
            <w:pPr>
              <w:pStyle w:val="TAH"/>
              <w:keepLines w:val="0"/>
              <w:widowControl w:val="0"/>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0670FE" w:rsidRDefault="00784A32" w:rsidP="00354887">
            <w:pPr>
              <w:pStyle w:val="TAH"/>
              <w:keepLines w:val="0"/>
              <w:widowControl w:val="0"/>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0670FE" w:rsidRDefault="00784A32" w:rsidP="00354887">
            <w:pPr>
              <w:pStyle w:val="TAH"/>
              <w:keepLines w:val="0"/>
              <w:widowControl w:val="0"/>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0670FE" w:rsidRDefault="00784A32" w:rsidP="00354887">
            <w:pPr>
              <w:pStyle w:val="TAH"/>
              <w:keepLines w:val="0"/>
              <w:widowControl w:val="0"/>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0670FE" w:rsidRDefault="00784A32" w:rsidP="00354887">
            <w:pPr>
              <w:pStyle w:val="TAH"/>
              <w:keepLines w:val="0"/>
              <w:widowControl w:val="0"/>
            </w:pPr>
            <w:r w:rsidRPr="000670FE">
              <w:t>Condition</w:t>
            </w:r>
          </w:p>
        </w:tc>
      </w:tr>
      <w:tr w:rsidR="00784A32" w:rsidRPr="000670FE"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0670FE" w:rsidRDefault="00784A32" w:rsidP="00354887">
            <w:pPr>
              <w:pStyle w:val="TAL"/>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0670FE" w:rsidRDefault="00784A32" w:rsidP="00354887">
            <w:pPr>
              <w:pStyle w:val="TAL"/>
              <w:keepLines w:val="0"/>
              <w:widowControl w:val="0"/>
            </w:pPr>
          </w:p>
        </w:tc>
      </w:tr>
      <w:tr w:rsidR="00784A32" w:rsidRPr="000670FE"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0670FE" w:rsidRDefault="00784A32" w:rsidP="00354887">
            <w:pPr>
              <w:pStyle w:val="TAL"/>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0670FE" w:rsidRDefault="00784A32" w:rsidP="00354887">
            <w:pPr>
              <w:pStyle w:val="TAL"/>
              <w:keepLines w:val="0"/>
              <w:widowControl w:val="0"/>
            </w:pPr>
          </w:p>
        </w:tc>
      </w:tr>
      <w:tr w:rsidR="00784A32" w:rsidRPr="000670FE"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0670FE" w:rsidRDefault="00784A32" w:rsidP="00354887">
            <w:pPr>
              <w:pStyle w:val="TAL"/>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0670FE" w:rsidRDefault="00784A32" w:rsidP="00354887">
            <w:pPr>
              <w:pStyle w:val="TAL"/>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0670FE" w:rsidRDefault="00784A32" w:rsidP="00354887">
            <w:pPr>
              <w:pStyle w:val="TAL"/>
              <w:keepLines w:val="0"/>
              <w:widowControl w:val="0"/>
            </w:pPr>
          </w:p>
        </w:tc>
      </w:tr>
    </w:tbl>
    <w:p w14:paraId="3DA093FE" w14:textId="77777777" w:rsidR="00784A32" w:rsidRPr="000670FE" w:rsidRDefault="00784A32" w:rsidP="00784A32">
      <w:pPr>
        <w:keepNext/>
        <w:widowControl w:val="0"/>
      </w:pPr>
    </w:p>
    <w:p w14:paraId="545A57A1" w14:textId="77777777" w:rsidR="00784A32" w:rsidRPr="000670FE" w:rsidRDefault="00784A32" w:rsidP="00784A32">
      <w:pPr>
        <w:pStyle w:val="TH"/>
        <w:keepLines w:val="0"/>
        <w:widowControl w:val="0"/>
        <w:spacing w:before="0"/>
      </w:pPr>
      <w:r w:rsidRPr="000670FE">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0670FE" w:rsidDel="00127C5D" w14:paraId="4E31A221" w14:textId="77777777" w:rsidTr="00354887">
        <w:trPr>
          <w:tblHeader/>
        </w:trPr>
        <w:tc>
          <w:tcPr>
            <w:tcW w:w="9531" w:type="dxa"/>
          </w:tcPr>
          <w:p w14:paraId="28E0ABF5" w14:textId="77777777" w:rsidR="00784A32" w:rsidRPr="000670FE" w:rsidDel="00127C5D" w:rsidRDefault="00784A32" w:rsidP="00354887">
            <w:pPr>
              <w:pStyle w:val="TAL"/>
              <w:keepLines w:val="0"/>
              <w:widowControl w:val="0"/>
            </w:pPr>
            <w:r w:rsidRPr="000670FE">
              <w:t>Derivation Path: TS 36.579-1, Table 5.5.2.2-1, condition MO_CALL</w:t>
            </w:r>
          </w:p>
        </w:tc>
      </w:tr>
    </w:tbl>
    <w:p w14:paraId="6125BACE" w14:textId="77777777" w:rsidR="00784A32" w:rsidRPr="000670FE" w:rsidRDefault="00784A32" w:rsidP="00784A32">
      <w:pPr>
        <w:keepNext/>
        <w:widowControl w:val="0"/>
      </w:pPr>
    </w:p>
    <w:p w14:paraId="7F7C6379" w14:textId="77777777" w:rsidR="00784A32" w:rsidRPr="000670FE" w:rsidRDefault="00784A32" w:rsidP="00784A32">
      <w:pPr>
        <w:pStyle w:val="TH"/>
      </w:pPr>
      <w:r w:rsidRPr="000670FE">
        <w:t>Table 6.1.2.4.3.3-19: SIP 200 (OK) (Step 49, Table 6.1.2.2.3.2-1)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5EAAD197" w14:textId="77777777" w:rsidTr="00354887">
        <w:trPr>
          <w:tblHeader/>
        </w:trPr>
        <w:tc>
          <w:tcPr>
            <w:tcW w:w="9517" w:type="dxa"/>
            <w:gridSpan w:val="5"/>
          </w:tcPr>
          <w:p w14:paraId="620115B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5E917268" w14:textId="77777777" w:rsidTr="00354887">
        <w:trPr>
          <w:trHeight w:val="260"/>
          <w:tblHeader/>
        </w:trPr>
        <w:tc>
          <w:tcPr>
            <w:tcW w:w="2677" w:type="dxa"/>
          </w:tcPr>
          <w:p w14:paraId="5A376BF7" w14:textId="77777777" w:rsidR="00784A32" w:rsidRPr="000670FE" w:rsidRDefault="00784A32" w:rsidP="00354887">
            <w:pPr>
              <w:pStyle w:val="TAH"/>
              <w:keepLines w:val="0"/>
              <w:widowControl w:val="0"/>
            </w:pPr>
            <w:r w:rsidRPr="000670FE">
              <w:t>Information Element</w:t>
            </w:r>
          </w:p>
        </w:tc>
        <w:tc>
          <w:tcPr>
            <w:tcW w:w="2160" w:type="dxa"/>
          </w:tcPr>
          <w:p w14:paraId="1B35C1F8"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85EF565" w14:textId="77777777" w:rsidR="00784A32" w:rsidRPr="000670FE" w:rsidRDefault="00784A32" w:rsidP="00354887">
            <w:pPr>
              <w:pStyle w:val="TAH"/>
              <w:keepLines w:val="0"/>
              <w:widowControl w:val="0"/>
            </w:pPr>
            <w:r w:rsidRPr="000670FE">
              <w:t>Comment</w:t>
            </w:r>
          </w:p>
        </w:tc>
        <w:tc>
          <w:tcPr>
            <w:tcW w:w="1463" w:type="dxa"/>
          </w:tcPr>
          <w:p w14:paraId="6DF92DA2" w14:textId="77777777" w:rsidR="00784A32" w:rsidRPr="000670FE" w:rsidRDefault="00784A32" w:rsidP="00354887">
            <w:pPr>
              <w:pStyle w:val="TAH"/>
              <w:keepLines w:val="0"/>
              <w:widowControl w:val="0"/>
            </w:pPr>
            <w:r w:rsidRPr="000670FE">
              <w:t>Reference</w:t>
            </w:r>
          </w:p>
        </w:tc>
        <w:tc>
          <w:tcPr>
            <w:tcW w:w="1057" w:type="dxa"/>
          </w:tcPr>
          <w:p w14:paraId="0B588921" w14:textId="77777777" w:rsidR="00784A32" w:rsidRPr="000670FE" w:rsidRDefault="00784A32" w:rsidP="00354887">
            <w:pPr>
              <w:pStyle w:val="TAH"/>
              <w:keepLines w:val="0"/>
              <w:widowControl w:val="0"/>
            </w:pPr>
            <w:r w:rsidRPr="000670FE">
              <w:t>Condition</w:t>
            </w:r>
          </w:p>
        </w:tc>
      </w:tr>
      <w:tr w:rsidR="00784A32" w:rsidRPr="000670FE" w14:paraId="28F48E1D" w14:textId="77777777" w:rsidTr="00354887">
        <w:tc>
          <w:tcPr>
            <w:tcW w:w="2677" w:type="dxa"/>
          </w:tcPr>
          <w:p w14:paraId="0CDEDB32" w14:textId="77777777" w:rsidR="00784A32" w:rsidRPr="000670FE" w:rsidRDefault="00784A32" w:rsidP="00354887">
            <w:pPr>
              <w:pStyle w:val="TAL"/>
              <w:rPr>
                <w:b/>
                <w:bCs/>
              </w:rPr>
            </w:pPr>
            <w:r w:rsidRPr="000670FE">
              <w:rPr>
                <w:b/>
                <w:bCs/>
              </w:rPr>
              <w:t>Content-Type</w:t>
            </w:r>
          </w:p>
        </w:tc>
        <w:tc>
          <w:tcPr>
            <w:tcW w:w="2160" w:type="dxa"/>
          </w:tcPr>
          <w:p w14:paraId="5C8BD7B7" w14:textId="77777777" w:rsidR="00784A32" w:rsidRPr="000670FE" w:rsidRDefault="00784A32" w:rsidP="00354887">
            <w:pPr>
              <w:pStyle w:val="TAL"/>
            </w:pPr>
            <w:r w:rsidRPr="000670FE">
              <w:t>not present</w:t>
            </w:r>
          </w:p>
        </w:tc>
        <w:tc>
          <w:tcPr>
            <w:tcW w:w="2160" w:type="dxa"/>
            <w:tcBorders>
              <w:bottom w:val="single" w:sz="4" w:space="0" w:color="auto"/>
            </w:tcBorders>
          </w:tcPr>
          <w:p w14:paraId="7BDF7D6A" w14:textId="77777777" w:rsidR="00784A32" w:rsidRPr="000670FE" w:rsidRDefault="00784A32" w:rsidP="00354887">
            <w:pPr>
              <w:pStyle w:val="TAL"/>
            </w:pPr>
          </w:p>
        </w:tc>
        <w:tc>
          <w:tcPr>
            <w:tcW w:w="1463" w:type="dxa"/>
          </w:tcPr>
          <w:p w14:paraId="47DB47F7" w14:textId="77777777" w:rsidR="00784A32" w:rsidRPr="000670FE" w:rsidRDefault="00784A32" w:rsidP="00354887">
            <w:pPr>
              <w:pStyle w:val="TAL"/>
            </w:pPr>
          </w:p>
        </w:tc>
        <w:tc>
          <w:tcPr>
            <w:tcW w:w="1057" w:type="dxa"/>
          </w:tcPr>
          <w:p w14:paraId="42649D55" w14:textId="77777777" w:rsidR="00784A32" w:rsidRPr="000670FE" w:rsidRDefault="00784A32" w:rsidP="00354887">
            <w:pPr>
              <w:pStyle w:val="TAL"/>
            </w:pPr>
          </w:p>
        </w:tc>
      </w:tr>
      <w:tr w:rsidR="00784A32" w:rsidRPr="000670FE" w14:paraId="0C07BCFF" w14:textId="77777777" w:rsidTr="00354887">
        <w:tc>
          <w:tcPr>
            <w:tcW w:w="2677" w:type="dxa"/>
          </w:tcPr>
          <w:p w14:paraId="48FCA5E8" w14:textId="77777777" w:rsidR="00784A32" w:rsidRPr="000670FE" w:rsidRDefault="00784A32" w:rsidP="00354887">
            <w:pPr>
              <w:pStyle w:val="TAL"/>
              <w:rPr>
                <w:b/>
                <w:bCs/>
              </w:rPr>
            </w:pPr>
            <w:r w:rsidRPr="000670FE">
              <w:rPr>
                <w:b/>
                <w:bCs/>
              </w:rPr>
              <w:t>Content-Length</w:t>
            </w:r>
          </w:p>
        </w:tc>
        <w:tc>
          <w:tcPr>
            <w:tcW w:w="2160" w:type="dxa"/>
          </w:tcPr>
          <w:p w14:paraId="1F75980A" w14:textId="77777777" w:rsidR="00784A32" w:rsidRPr="000670FE" w:rsidRDefault="00784A32" w:rsidP="00354887">
            <w:pPr>
              <w:pStyle w:val="TAL"/>
            </w:pPr>
          </w:p>
        </w:tc>
        <w:tc>
          <w:tcPr>
            <w:tcW w:w="2160" w:type="dxa"/>
            <w:tcBorders>
              <w:top w:val="single" w:sz="4" w:space="0" w:color="auto"/>
              <w:bottom w:val="single" w:sz="4" w:space="0" w:color="auto"/>
            </w:tcBorders>
          </w:tcPr>
          <w:p w14:paraId="7D567A8A" w14:textId="77777777" w:rsidR="00784A32" w:rsidRPr="000670FE" w:rsidRDefault="00784A32" w:rsidP="00354887">
            <w:pPr>
              <w:pStyle w:val="TAL"/>
            </w:pPr>
          </w:p>
        </w:tc>
        <w:tc>
          <w:tcPr>
            <w:tcW w:w="1463" w:type="dxa"/>
          </w:tcPr>
          <w:p w14:paraId="79A80833" w14:textId="77777777" w:rsidR="00784A32" w:rsidRPr="000670FE" w:rsidRDefault="00784A32" w:rsidP="00354887">
            <w:pPr>
              <w:pStyle w:val="TAL"/>
            </w:pPr>
          </w:p>
        </w:tc>
        <w:tc>
          <w:tcPr>
            <w:tcW w:w="1057" w:type="dxa"/>
          </w:tcPr>
          <w:p w14:paraId="3E4F8756" w14:textId="77777777" w:rsidR="00784A32" w:rsidRPr="000670FE" w:rsidRDefault="00784A32" w:rsidP="00354887">
            <w:pPr>
              <w:pStyle w:val="TAL"/>
            </w:pPr>
          </w:p>
        </w:tc>
      </w:tr>
      <w:tr w:rsidR="00784A32" w:rsidRPr="000670FE" w14:paraId="32108B70" w14:textId="77777777" w:rsidTr="00354887">
        <w:tc>
          <w:tcPr>
            <w:tcW w:w="2677" w:type="dxa"/>
          </w:tcPr>
          <w:p w14:paraId="1FEA3271" w14:textId="77777777" w:rsidR="00784A32" w:rsidRPr="000670FE" w:rsidRDefault="00784A32" w:rsidP="00354887">
            <w:pPr>
              <w:pStyle w:val="TAL"/>
            </w:pPr>
            <w:r w:rsidRPr="000670FE">
              <w:t xml:space="preserve">  value</w:t>
            </w:r>
          </w:p>
        </w:tc>
        <w:tc>
          <w:tcPr>
            <w:tcW w:w="2160" w:type="dxa"/>
          </w:tcPr>
          <w:p w14:paraId="769DEE8A"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23D52E01" w14:textId="77777777" w:rsidR="00784A32" w:rsidRPr="000670FE" w:rsidRDefault="00784A32" w:rsidP="00354887">
            <w:pPr>
              <w:pStyle w:val="TAL"/>
            </w:pPr>
            <w:r w:rsidRPr="000670FE">
              <w:t>No message body included</w:t>
            </w:r>
          </w:p>
        </w:tc>
        <w:tc>
          <w:tcPr>
            <w:tcW w:w="1463" w:type="dxa"/>
          </w:tcPr>
          <w:p w14:paraId="4452983B" w14:textId="77777777" w:rsidR="00784A32" w:rsidRPr="000670FE" w:rsidRDefault="00784A32" w:rsidP="00354887">
            <w:pPr>
              <w:pStyle w:val="TAL"/>
            </w:pPr>
          </w:p>
        </w:tc>
        <w:tc>
          <w:tcPr>
            <w:tcW w:w="1057" w:type="dxa"/>
          </w:tcPr>
          <w:p w14:paraId="2FA6EE4B" w14:textId="77777777" w:rsidR="00784A32" w:rsidRPr="000670FE" w:rsidRDefault="00784A32" w:rsidP="00354887">
            <w:pPr>
              <w:pStyle w:val="TAL"/>
            </w:pPr>
          </w:p>
        </w:tc>
      </w:tr>
    </w:tbl>
    <w:p w14:paraId="3FC21982" w14:textId="77777777" w:rsidR="00784A32" w:rsidRPr="000670FE" w:rsidRDefault="00784A32" w:rsidP="00784A32">
      <w:pPr>
        <w:keepNext/>
        <w:widowControl w:val="0"/>
      </w:pPr>
    </w:p>
    <w:p w14:paraId="1459778E" w14:textId="77777777" w:rsidR="00784A32" w:rsidRPr="000670FE" w:rsidRDefault="00784A32" w:rsidP="00784A32">
      <w:pPr>
        <w:pStyle w:val="Heading4"/>
        <w:keepLines w:val="0"/>
        <w:widowControl w:val="0"/>
        <w:ind w:left="0" w:firstLine="0"/>
      </w:pPr>
      <w:bookmarkStart w:id="250" w:name="_Toc52787538"/>
      <w:bookmarkStart w:id="251" w:name="_Toc52787719"/>
      <w:r w:rsidRPr="000670FE">
        <w:t>6.1.2.4</w:t>
      </w:r>
      <w:r w:rsidRPr="000670FE">
        <w:tab/>
        <w:t>On-network / Chat Group Call / Emergency Call / Imminent Peril Call / Client Terminated (CT)</w:t>
      </w:r>
      <w:bookmarkEnd w:id="250"/>
      <w:bookmarkEnd w:id="251"/>
    </w:p>
    <w:p w14:paraId="474C4892" w14:textId="77777777" w:rsidR="00784A32" w:rsidRPr="000670FE" w:rsidRDefault="00784A32" w:rsidP="00D35E6A">
      <w:pPr>
        <w:pStyle w:val="Heading5"/>
      </w:pPr>
      <w:bookmarkStart w:id="252" w:name="_Toc52787539"/>
      <w:bookmarkStart w:id="253" w:name="_Toc52787720"/>
      <w:r w:rsidRPr="000670FE">
        <w:t>6.1.2.4.1</w:t>
      </w:r>
      <w:r w:rsidRPr="000670FE">
        <w:tab/>
        <w:t>Test Purpose (TP)</w:t>
      </w:r>
      <w:bookmarkEnd w:id="252"/>
      <w:bookmarkEnd w:id="253"/>
    </w:p>
    <w:p w14:paraId="5488D58A" w14:textId="77777777" w:rsidR="00784A32" w:rsidRPr="000670FE" w:rsidRDefault="00784A32" w:rsidP="00784A32">
      <w:pPr>
        <w:pStyle w:val="H6"/>
        <w:ind w:left="1987" w:hanging="1987"/>
      </w:pPr>
      <w:r w:rsidRPr="000670FE">
        <w:t>(1)</w:t>
      </w:r>
    </w:p>
    <w:p w14:paraId="2074FA6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42B82BF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E7CADE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INVITE message of a MCVideo Emergency Chat Group Call }</w:t>
      </w:r>
    </w:p>
    <w:p w14:paraId="00284FB6"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 the UE (MCVideo Client) displays an indication for the MCVideo Emergency Chat Group Call to the MCVideo User </w:t>
      </w:r>
      <w:r w:rsidRPr="000670FE">
        <w:rPr>
          <w:b/>
          <w:noProof w:val="0"/>
        </w:rPr>
        <w:t>and</w:t>
      </w:r>
      <w:r w:rsidRPr="000670FE">
        <w:rPr>
          <w:noProof w:val="0"/>
        </w:rPr>
        <w:t xml:space="preserve"> sends a SIP 200 OK as a response to the SIP INVITE message }</w:t>
      </w:r>
    </w:p>
    <w:p w14:paraId="2586B5F6" w14:textId="77777777" w:rsidR="00784A32" w:rsidRPr="000670FE" w:rsidRDefault="00784A32" w:rsidP="00784A32">
      <w:pPr>
        <w:pStyle w:val="PL"/>
        <w:rPr>
          <w:noProof w:val="0"/>
        </w:rPr>
      </w:pPr>
      <w:r w:rsidRPr="000670FE">
        <w:rPr>
          <w:noProof w:val="0"/>
        </w:rPr>
        <w:t xml:space="preserve">            }</w:t>
      </w:r>
    </w:p>
    <w:p w14:paraId="3BFF64BA" w14:textId="77777777" w:rsidR="00784A32" w:rsidRPr="000670FE" w:rsidRDefault="00784A32" w:rsidP="00784A32">
      <w:pPr>
        <w:pStyle w:val="PL"/>
        <w:rPr>
          <w:noProof w:val="0"/>
        </w:rPr>
      </w:pPr>
    </w:p>
    <w:p w14:paraId="4FC80AF0" w14:textId="77777777" w:rsidR="00784A32" w:rsidRPr="000670FE" w:rsidRDefault="00784A32" w:rsidP="00784A32">
      <w:pPr>
        <w:pStyle w:val="H6"/>
        <w:ind w:left="1987" w:hanging="1987"/>
      </w:pPr>
      <w:r w:rsidRPr="000670FE">
        <w:t>(2)</w:t>
      </w:r>
    </w:p>
    <w:p w14:paraId="48586B1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Emergency Chat Group Call }</w:t>
      </w:r>
    </w:p>
    <w:p w14:paraId="0310F2E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C442FF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Emergency Chat Group Call }</w:t>
      </w:r>
    </w:p>
    <w:p w14:paraId="1EF0BD4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leaves the MCVideo session }</w:t>
      </w:r>
    </w:p>
    <w:p w14:paraId="1498F24E" w14:textId="77777777" w:rsidR="00784A32" w:rsidRPr="000670FE" w:rsidRDefault="00784A32" w:rsidP="00784A32">
      <w:pPr>
        <w:pStyle w:val="PL"/>
        <w:rPr>
          <w:noProof w:val="0"/>
        </w:rPr>
      </w:pPr>
      <w:r w:rsidRPr="000670FE">
        <w:rPr>
          <w:noProof w:val="0"/>
        </w:rPr>
        <w:t xml:space="preserve">            }</w:t>
      </w:r>
    </w:p>
    <w:p w14:paraId="4A945AB3" w14:textId="77777777" w:rsidR="00784A32" w:rsidRPr="000670FE" w:rsidRDefault="00784A32" w:rsidP="00784A32">
      <w:pPr>
        <w:pStyle w:val="PL"/>
        <w:rPr>
          <w:noProof w:val="0"/>
        </w:rPr>
      </w:pPr>
    </w:p>
    <w:p w14:paraId="38685FFE" w14:textId="77777777" w:rsidR="00784A32" w:rsidRPr="000670FE" w:rsidRDefault="00784A32" w:rsidP="00784A32">
      <w:pPr>
        <w:pStyle w:val="PL"/>
        <w:spacing w:before="120" w:after="180"/>
        <w:rPr>
          <w:rFonts w:ascii="Arial" w:hAnsi="Arial" w:cs="Arial"/>
          <w:noProof w:val="0"/>
          <w:sz w:val="20"/>
        </w:rPr>
      </w:pPr>
      <w:r w:rsidRPr="000670FE">
        <w:rPr>
          <w:rFonts w:ascii="Arial" w:hAnsi="Arial" w:cs="Arial"/>
          <w:noProof w:val="0"/>
          <w:sz w:val="20"/>
        </w:rPr>
        <w:t>(3)</w:t>
      </w:r>
    </w:p>
    <w:p w14:paraId="17375A6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4193238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4C738F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SIP INVITE message of an MCVideo Imminent Peril Chat Group Call }</w:t>
      </w:r>
    </w:p>
    <w:p w14:paraId="29E1B27A" w14:textId="77777777" w:rsidR="00784A32" w:rsidRPr="000670FE" w:rsidRDefault="00784A32" w:rsidP="00784A32">
      <w:pPr>
        <w:pStyle w:val="PL"/>
        <w:ind w:firstLine="390"/>
        <w:rPr>
          <w:noProof w:val="0"/>
        </w:rPr>
      </w:pPr>
      <w:r w:rsidRPr="000670FE">
        <w:rPr>
          <w:b/>
          <w:noProof w:val="0"/>
        </w:rPr>
        <w:t>then</w:t>
      </w:r>
      <w:r w:rsidRPr="000670FE">
        <w:rPr>
          <w:noProof w:val="0"/>
        </w:rPr>
        <w:t xml:space="preserve"> { the UE (MCVideo Client) displays an indication for the MCVideo Imminent Peril Chat Group Call to the MCVideo User </w:t>
      </w:r>
      <w:r w:rsidRPr="000670FE">
        <w:rPr>
          <w:b/>
          <w:noProof w:val="0"/>
        </w:rPr>
        <w:t>and</w:t>
      </w:r>
      <w:r w:rsidRPr="000670FE">
        <w:rPr>
          <w:noProof w:val="0"/>
        </w:rPr>
        <w:t xml:space="preserve"> sends a SIP 200 OK as a response to the SIP INVITE message }</w:t>
      </w:r>
    </w:p>
    <w:p w14:paraId="5288BC20" w14:textId="77777777" w:rsidR="00784A32" w:rsidRPr="000670FE" w:rsidRDefault="00784A32" w:rsidP="00784A32">
      <w:pPr>
        <w:pStyle w:val="PL"/>
        <w:rPr>
          <w:noProof w:val="0"/>
        </w:rPr>
      </w:pPr>
      <w:r w:rsidRPr="000670FE">
        <w:rPr>
          <w:noProof w:val="0"/>
        </w:rPr>
        <w:t xml:space="preserve">            }</w:t>
      </w:r>
    </w:p>
    <w:p w14:paraId="62A5EE3E" w14:textId="77777777" w:rsidR="00784A32" w:rsidRPr="000670FE" w:rsidRDefault="00784A32" w:rsidP="00784A32">
      <w:pPr>
        <w:pStyle w:val="PL"/>
        <w:rPr>
          <w:noProof w:val="0"/>
        </w:rPr>
      </w:pPr>
    </w:p>
    <w:p w14:paraId="12B19977" w14:textId="77777777" w:rsidR="00784A32" w:rsidRPr="000670FE" w:rsidRDefault="00784A32" w:rsidP="00784A32">
      <w:pPr>
        <w:pStyle w:val="PL"/>
        <w:spacing w:before="120" w:after="180"/>
        <w:rPr>
          <w:rFonts w:ascii="Arial" w:hAnsi="Arial" w:cs="Arial"/>
          <w:noProof w:val="0"/>
          <w:sz w:val="20"/>
        </w:rPr>
      </w:pPr>
      <w:r w:rsidRPr="000670FE">
        <w:rPr>
          <w:rFonts w:ascii="Arial" w:hAnsi="Arial" w:cs="Arial"/>
          <w:noProof w:val="0"/>
          <w:sz w:val="20"/>
        </w:rPr>
        <w:t>(4)</w:t>
      </w:r>
    </w:p>
    <w:p w14:paraId="4259350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Imminent Peril Chat Group</w:t>
      </w:r>
      <w:r w:rsidRPr="000670FE">
        <w:rPr>
          <w:noProof w:val="0"/>
          <w:color w:val="FF0000"/>
        </w:rPr>
        <w:t xml:space="preserve"> </w:t>
      </w:r>
      <w:r w:rsidRPr="000670FE">
        <w:rPr>
          <w:noProof w:val="0"/>
        </w:rPr>
        <w:t>Call }</w:t>
      </w:r>
    </w:p>
    <w:p w14:paraId="7353723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35124F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Imminent Peril Chat Group Call }</w:t>
      </w:r>
    </w:p>
    <w:p w14:paraId="3B04A73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3C8F063A" w14:textId="77777777" w:rsidR="00784A32" w:rsidRPr="000670FE" w:rsidRDefault="00784A32" w:rsidP="00784A32">
      <w:pPr>
        <w:pStyle w:val="PL"/>
        <w:rPr>
          <w:noProof w:val="0"/>
        </w:rPr>
      </w:pPr>
      <w:r w:rsidRPr="000670FE">
        <w:rPr>
          <w:noProof w:val="0"/>
        </w:rPr>
        <w:t xml:space="preserve">            }</w:t>
      </w:r>
    </w:p>
    <w:p w14:paraId="55EEA979" w14:textId="77777777" w:rsidR="00784A32" w:rsidRPr="000670FE" w:rsidRDefault="00784A32" w:rsidP="00784A32">
      <w:pPr>
        <w:pStyle w:val="PL"/>
        <w:rPr>
          <w:noProof w:val="0"/>
        </w:rPr>
      </w:pPr>
    </w:p>
    <w:p w14:paraId="3FE86EF5" w14:textId="77777777" w:rsidR="00784A32" w:rsidRPr="000670FE" w:rsidRDefault="00784A32" w:rsidP="005A242E">
      <w:pPr>
        <w:pStyle w:val="Heading5"/>
      </w:pPr>
      <w:bookmarkStart w:id="254" w:name="_Toc52787721"/>
      <w:r w:rsidRPr="000670FE">
        <w:t>6.1.2.4.2</w:t>
      </w:r>
      <w:r w:rsidRPr="000670FE">
        <w:tab/>
        <w:t>Conformance requirements</w:t>
      </w:r>
      <w:bookmarkEnd w:id="254"/>
    </w:p>
    <w:p w14:paraId="52F58B56" w14:textId="77777777" w:rsidR="00784A32" w:rsidRPr="000670FE" w:rsidRDefault="00784A32" w:rsidP="00784A32">
      <w:r w:rsidRPr="000670FE">
        <w:t>References: The conformance requirements covered in the current TC are specified in: TS 24.281 clauses 9.2.2.2.1.6, 9.2.2.2.2.2, 6.2.6.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0EF5662" w14:textId="77777777" w:rsidR="00784A32" w:rsidRPr="000670FE" w:rsidRDefault="00784A32" w:rsidP="00784A32">
      <w:r w:rsidRPr="000670FE">
        <w:t>[TS 24.281, clause 9.2.2.2.1.6]</w:t>
      </w:r>
    </w:p>
    <w:p w14:paraId="68D1B5E8" w14:textId="77777777" w:rsidR="00784A32" w:rsidRPr="000670FE" w:rsidRDefault="00784A32" w:rsidP="00784A32">
      <w:r w:rsidRPr="000670FE">
        <w:t>This procedure is used for MCVideo emergency and MCVideo imminent peril calls when the MCVideo client is affiliated but not joined to the chat group.</w:t>
      </w:r>
    </w:p>
    <w:p w14:paraId="503C69FC" w14:textId="77777777" w:rsidR="00784A32" w:rsidRPr="000670FE" w:rsidRDefault="00784A32" w:rsidP="00784A32">
      <w:r w:rsidRPr="000670FE">
        <w:t>In the procedures in this subclause:</w:t>
      </w:r>
    </w:p>
    <w:p w14:paraId="38BAC72F"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application/vnd.3gpp.mcvideo-info+xml MIME body; and</w:t>
      </w:r>
    </w:p>
    <w:p w14:paraId="7078195B"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application/vnd.3gpp.mcvideo-info+xml MIME body.</w:t>
      </w:r>
    </w:p>
    <w:p w14:paraId="4A71BC9B" w14:textId="77777777" w:rsidR="00784A32" w:rsidRPr="000670FE" w:rsidRDefault="00784A32" w:rsidP="00784A32">
      <w:r w:rsidRPr="000670FE">
        <w:t>Upon receipt of an initial SIP INVITE request, the MCVideo client:</w:t>
      </w:r>
    </w:p>
    <w:p w14:paraId="085D6C97" w14:textId="77777777" w:rsidR="00784A32" w:rsidRPr="000670FE" w:rsidRDefault="00784A32" w:rsidP="00784A32">
      <w:pPr>
        <w:pStyle w:val="B1"/>
      </w:pPr>
      <w:r w:rsidRPr="000670FE">
        <w:t>1)</w:t>
      </w:r>
      <w:r w:rsidRPr="000670FE">
        <w:tab/>
        <w:t>may reject the SIP INVITE request if either of the following conditions is met:</w:t>
      </w:r>
    </w:p>
    <w:p w14:paraId="031B8E03" w14:textId="77777777" w:rsidR="00784A32" w:rsidRPr="000670FE" w:rsidRDefault="00784A32" w:rsidP="00784A32">
      <w:pPr>
        <w:pStyle w:val="B2"/>
      </w:pPr>
      <w:r w:rsidRPr="000670FE">
        <w:t>a)</w:t>
      </w:r>
      <w:r w:rsidRPr="000670FE">
        <w:tab/>
        <w:t>MCVideo client does not have enough resources to handle the call; or</w:t>
      </w:r>
    </w:p>
    <w:p w14:paraId="5323C28F" w14:textId="77777777" w:rsidR="00784A32" w:rsidRPr="000670FE" w:rsidRDefault="00784A32" w:rsidP="00784A32">
      <w:pPr>
        <w:pStyle w:val="B2"/>
      </w:pPr>
      <w:r w:rsidRPr="000670FE">
        <w:t>b)</w:t>
      </w:r>
      <w:r w:rsidRPr="000670FE">
        <w:tab/>
        <w:t>any other reason outside the scope of this specification;</w:t>
      </w:r>
    </w:p>
    <w:p w14:paraId="1DEBCE02"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w:t>
      </w:r>
      <w:r w:rsidRPr="000670FE">
        <w:rPr>
          <w:lang w:eastAsia="zh-CN"/>
        </w:rPr>
        <w:t>11</w:t>
      </w:r>
      <w:r w:rsidRPr="000670FE">
        <w:t>]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7A4AD5F9" w14:textId="77777777" w:rsidR="00784A32" w:rsidRPr="000670FE" w:rsidRDefault="00784A32" w:rsidP="00784A32">
      <w:pPr>
        <w:pStyle w:val="NO"/>
      </w:pPr>
      <w:r w:rsidRPr="000670FE">
        <w:t>NOTE 1:</w:t>
      </w:r>
      <w:r w:rsidRPr="000670FE">
        <w:tab/>
        <w:t>if the SIP INVITE request contains an emergency indication or imminent peril indication, the MCVideo client can by means beyond the scope of this specification choose to accept the request.</w:t>
      </w:r>
    </w:p>
    <w:p w14:paraId="23FFBAF4"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24B3E21B"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23F5F9E1" w14:textId="77777777" w:rsidR="00784A32" w:rsidRPr="000670FE" w:rsidRDefault="00784A32" w:rsidP="00784A32">
      <w:pPr>
        <w:pStyle w:val="B3"/>
      </w:pPr>
      <w:r w:rsidRPr="000670FE">
        <w:t>i)</w:t>
      </w:r>
      <w:r w:rsidRPr="000670FE">
        <w:tab/>
        <w:t>should display the MCVideo ID of the originator of the MCVideo emergency group call contained in the &lt;mcvideo-calling-user-id&gt; element of the application/vnd.3gpp.mcvideo-info+xml MIME body;</w:t>
      </w:r>
    </w:p>
    <w:p w14:paraId="2E7FFEF0" w14:textId="77777777" w:rsidR="00784A32" w:rsidRPr="000670FE" w:rsidRDefault="00784A32" w:rsidP="00784A32">
      <w:pPr>
        <w:pStyle w:val="B3"/>
      </w:pPr>
      <w:r w:rsidRPr="000670FE">
        <w:t>ii)</w:t>
      </w:r>
      <w:r w:rsidRPr="000670FE">
        <w:tab/>
        <w:t>should display the MCVideo group identity of the group with the emergency condition contained in the &lt;mcvideo-calling-group-id&gt; element; and</w:t>
      </w:r>
    </w:p>
    <w:p w14:paraId="7F63FAA0"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3992CA3B" w14:textId="77777777" w:rsidR="00784A32" w:rsidRPr="000670FE" w:rsidRDefault="00784A32" w:rsidP="00784A32">
      <w:pPr>
        <w:pStyle w:val="B2"/>
      </w:pPr>
      <w:r w:rsidRPr="000670FE">
        <w:t>b)</w:t>
      </w:r>
      <w:r w:rsidRPr="000670FE">
        <w:tab/>
        <w:t>shall set the MCVideo emergency group state to "MVEG 2: in-progress";</w:t>
      </w:r>
    </w:p>
    <w:p w14:paraId="4F6507E2" w14:textId="77777777" w:rsidR="00784A32" w:rsidRPr="000670FE" w:rsidRDefault="00784A32" w:rsidP="00784A32">
      <w:pPr>
        <w:pStyle w:val="B2"/>
      </w:pPr>
      <w:r w:rsidRPr="000670FE">
        <w:t>c)</w:t>
      </w:r>
      <w:r w:rsidRPr="000670FE">
        <w:tab/>
        <w:t>shall set the MCVideo imminent peril group state to "MVIG 1: no-imminent-peril"; and</w:t>
      </w:r>
    </w:p>
    <w:p w14:paraId="71EC49C2"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10D67D75" w14:textId="77777777" w:rsidR="00784A32" w:rsidRPr="000670FE" w:rsidRDefault="00784A32" w:rsidP="00784A32">
      <w:pPr>
        <w:pStyle w:val="B1"/>
      </w:pPr>
      <w:r w:rsidRPr="000670FE">
        <w:t>4)</w:t>
      </w:r>
      <w:r w:rsidRPr="000670FE">
        <w:tab/>
        <w:t>if the SIP INVITE request contains an application/vnd.3gpp.mcvideo-info+xml MIME body with the &lt;mcvideoinfo&gt; element containing the &lt;mcvideo-Params&gt; element with the &lt;imminentperil-ind&gt; element set to a value of "true":</w:t>
      </w:r>
    </w:p>
    <w:p w14:paraId="0F97AD3A"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48DD34A1" w14:textId="77777777" w:rsidR="00784A32" w:rsidRPr="000670FE" w:rsidRDefault="00784A32" w:rsidP="00784A32">
      <w:pPr>
        <w:pStyle w:val="B3"/>
      </w:pPr>
      <w:r w:rsidRPr="000670FE">
        <w:t>i)</w:t>
      </w:r>
      <w:r w:rsidRPr="000670FE">
        <w:tab/>
        <w:t>should display the MCVideo ID of the originator of the MCVideo imminent peril group call contained in the &lt;mcvideo-calling-user-id&gt; element of the application/vnd.3gpp.mcvideo-info+xml MIME body; and</w:t>
      </w:r>
    </w:p>
    <w:p w14:paraId="6938E4EB"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&lt;mcvideo-calling-group-id&gt; element; and</w:t>
      </w:r>
    </w:p>
    <w:p w14:paraId="46B302CF" w14:textId="77777777" w:rsidR="00784A32" w:rsidRPr="000670FE" w:rsidRDefault="00784A32" w:rsidP="00784A32">
      <w:pPr>
        <w:pStyle w:val="B2"/>
      </w:pPr>
      <w:r w:rsidRPr="000670FE">
        <w:t>b)</w:t>
      </w:r>
      <w:r w:rsidRPr="000670FE">
        <w:tab/>
        <w:t>shall set the MCVideo imminent peril group state to "MVIG 3: in-progress";</w:t>
      </w:r>
    </w:p>
    <w:p w14:paraId="5C7F8734" w14:textId="77777777" w:rsidR="00784A32" w:rsidRPr="000670FE" w:rsidRDefault="00784A32" w:rsidP="00784A32">
      <w:pPr>
        <w:pStyle w:val="B1"/>
      </w:pPr>
      <w:r w:rsidRPr="000670FE">
        <w:t>5)</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2372C516" w14:textId="77777777" w:rsidR="00784A32" w:rsidRPr="000670FE" w:rsidRDefault="00784A32" w:rsidP="00784A32">
      <w:pPr>
        <w:pStyle w:val="B1"/>
      </w:pPr>
      <w:r w:rsidRPr="000670FE">
        <w:t>6)</w:t>
      </w:r>
      <w:r w:rsidRPr="000670FE">
        <w:tab/>
        <w:t>shall accept the SIP INVITE request and generate a SIP 200 (OK) response according to rules and procedures of 3GPP TS 24.229 [</w:t>
      </w:r>
      <w:r w:rsidRPr="000670FE">
        <w:rPr>
          <w:lang w:eastAsia="zh-CN"/>
        </w:rPr>
        <w:t>11</w:t>
      </w:r>
      <w:r w:rsidRPr="000670FE">
        <w:t>];</w:t>
      </w:r>
    </w:p>
    <w:p w14:paraId="04FFA5C0" w14:textId="77777777" w:rsidR="00784A32" w:rsidRPr="000670FE" w:rsidRDefault="00784A32" w:rsidP="00784A32">
      <w:pPr>
        <w:pStyle w:val="B1"/>
      </w:pPr>
      <w:r w:rsidRPr="000670FE">
        <w:t>7)</w:t>
      </w:r>
      <w:r w:rsidRPr="000670FE">
        <w:tab/>
        <w:t>shall include the option tag "timer" in a Require header field of the SIP 200 (OK) response;</w:t>
      </w:r>
    </w:p>
    <w:p w14:paraId="5E867889" w14:textId="77777777" w:rsidR="00784A32" w:rsidRPr="000670FE" w:rsidRDefault="00784A32" w:rsidP="00784A32">
      <w:pPr>
        <w:pStyle w:val="B1"/>
      </w:pPr>
      <w:r w:rsidRPr="000670FE">
        <w:t>8)</w:t>
      </w:r>
      <w:r w:rsidRPr="000670FE">
        <w:tab/>
        <w:t>shall include the g.3gpp.mcvideo media feature tag in the Contact header field of the SIP 200 (OK) response;</w:t>
      </w:r>
    </w:p>
    <w:p w14:paraId="67CB0C0A" w14:textId="77777777" w:rsidR="00784A32" w:rsidRPr="000670FE" w:rsidRDefault="00784A32" w:rsidP="00784A32">
      <w:pPr>
        <w:pStyle w:val="B1"/>
      </w:pPr>
      <w:r w:rsidRPr="000670FE">
        <w:t>9)</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7399C787" w14:textId="77777777" w:rsidR="00784A32" w:rsidRPr="000670FE" w:rsidRDefault="00784A32" w:rsidP="00784A32">
      <w:pPr>
        <w:pStyle w:val="B1"/>
      </w:pPr>
      <w:r w:rsidRPr="000670FE">
        <w:t>10)</w:t>
      </w:r>
      <w:r w:rsidRPr="000670FE">
        <w:tab/>
      </w:r>
      <w:r w:rsidR="00B8623A" w:rsidRPr="000670FE">
        <w:tab/>
      </w:r>
      <w:r w:rsidRPr="000670FE">
        <w:t>shall include the Session-Expires header field in the SIP 200 (OK) response and start the SIP session timer according to IETF RFC 4028 [</w:t>
      </w:r>
      <w:r w:rsidRPr="000670FE">
        <w:rPr>
          <w:lang w:eastAsia="zh-CN"/>
        </w:rPr>
        <w:t>23</w:t>
      </w:r>
      <w:r w:rsidRPr="000670FE">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D887575" w14:textId="77777777" w:rsidR="00784A32" w:rsidRPr="000670FE" w:rsidRDefault="00784A32" w:rsidP="00784A32">
      <w:pPr>
        <w:pStyle w:val="B1"/>
      </w:pPr>
      <w:r w:rsidRPr="000670FE">
        <w:t>11)</w:t>
      </w:r>
      <w:r w:rsidRPr="000670FE">
        <w:tab/>
      </w:r>
      <w:r w:rsidR="00B8623A" w:rsidRPr="000670FE">
        <w:tab/>
      </w:r>
      <w:r w:rsidRPr="000670FE">
        <w:t>shall include an SDP answer in the SIP 200 (OK) response to the SDP offer in the incoming SIP 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270F0D9B" w14:textId="77777777" w:rsidR="00784A32" w:rsidRPr="000670FE" w:rsidRDefault="00784A32" w:rsidP="00784A32">
      <w:pPr>
        <w:pStyle w:val="B1"/>
      </w:pPr>
      <w:r w:rsidRPr="000670FE">
        <w:t>12)</w:t>
      </w:r>
      <w:r w:rsidR="00B8623A" w:rsidRPr="000670FE">
        <w:tab/>
      </w:r>
      <w:r w:rsidRPr="000670FE">
        <w:t>shall send the SIP 200 (OK) response towards the MCVideo server according to rules and procedures of 3GPP TS 24.229 [</w:t>
      </w:r>
      <w:r w:rsidRPr="000670FE">
        <w:rPr>
          <w:lang w:eastAsia="zh-CN"/>
        </w:rPr>
        <w:t>11</w:t>
      </w:r>
      <w:r w:rsidRPr="000670FE">
        <w:t>]; and</w:t>
      </w:r>
    </w:p>
    <w:p w14:paraId="0789AFC8" w14:textId="77777777" w:rsidR="00784A32" w:rsidRPr="000670FE" w:rsidRDefault="00784A32" w:rsidP="00784A32">
      <w:pPr>
        <w:pStyle w:val="B1"/>
      </w:pPr>
      <w:r w:rsidRPr="000670FE">
        <w:t>13)</w:t>
      </w:r>
      <w:r w:rsidR="00B8623A" w:rsidRPr="000670FE">
        <w:tab/>
      </w:r>
      <w:r w:rsidRPr="000670FE">
        <w:t>shall interact with the media plane as specified in 3GPP TS 24.581 [</w:t>
      </w:r>
      <w:r w:rsidRPr="000670FE">
        <w:rPr>
          <w:lang w:eastAsia="zh-CN"/>
        </w:rPr>
        <w:t>5</w:t>
      </w:r>
      <w:r w:rsidRPr="000670FE">
        <w:t>].</w:t>
      </w:r>
    </w:p>
    <w:p w14:paraId="48292F2C" w14:textId="77777777" w:rsidR="00784A32" w:rsidRPr="000670FE" w:rsidRDefault="00784A32" w:rsidP="00784A32">
      <w:r w:rsidRPr="000670FE">
        <w:t>[TS 24.281, clause 9.2.2.2.2.2]</w:t>
      </w:r>
    </w:p>
    <w:p w14:paraId="6F038891" w14:textId="77777777" w:rsidR="00784A32" w:rsidRPr="000670FE" w:rsidRDefault="00784A32" w:rsidP="00784A32">
      <w:r w:rsidRPr="000670FE">
        <w:t>Upon receiving a SIP BYE request for releasing the MCVideo chat session, the MCVideo client shall follow the procedures as specified in subclause 6.2.6.</w:t>
      </w:r>
    </w:p>
    <w:p w14:paraId="759B1DDB" w14:textId="77777777" w:rsidR="00784A32" w:rsidRPr="000670FE" w:rsidRDefault="00784A32" w:rsidP="00784A32">
      <w:r w:rsidRPr="000670FE">
        <w:t>[TS 24.281, clause 6.2.6]</w:t>
      </w:r>
    </w:p>
    <w:p w14:paraId="5AD54C13" w14:textId="77777777" w:rsidR="00784A32" w:rsidRPr="000670FE" w:rsidRDefault="00784A32" w:rsidP="00784A32">
      <w:r w:rsidRPr="000670FE">
        <w:t>Upon receiving a SIP BYE request, the MCVideo client:</w:t>
      </w:r>
    </w:p>
    <w:p w14:paraId="43D455EF"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[5]; and</w:t>
      </w:r>
    </w:p>
    <w:p w14:paraId="43F19448" w14:textId="77777777" w:rsidR="00784A32" w:rsidRPr="000670FE" w:rsidRDefault="00784A32" w:rsidP="00784A32">
      <w:pPr>
        <w:pStyle w:val="B1"/>
      </w:pPr>
      <w:r w:rsidRPr="000670FE">
        <w:t>2)</w:t>
      </w:r>
      <w:r w:rsidRPr="000670FE">
        <w:tab/>
        <w:t>shall send SIP 200 (OK) response towards MCVideo server according to 3GPP TS 24.229 [11].</w:t>
      </w:r>
    </w:p>
    <w:p w14:paraId="25D25B8F" w14:textId="77777777" w:rsidR="00784A32" w:rsidRPr="000670FE" w:rsidRDefault="00784A32" w:rsidP="00D35E6A">
      <w:pPr>
        <w:pStyle w:val="Heading5"/>
      </w:pPr>
      <w:bookmarkStart w:id="255" w:name="_Toc52787540"/>
      <w:bookmarkStart w:id="256" w:name="_Toc52787722"/>
      <w:r w:rsidRPr="000670FE">
        <w:t>6.1.2.4.3</w:t>
      </w:r>
      <w:r w:rsidRPr="000670FE">
        <w:tab/>
        <w:t>Test description</w:t>
      </w:r>
      <w:bookmarkEnd w:id="255"/>
      <w:bookmarkEnd w:id="256"/>
    </w:p>
    <w:p w14:paraId="120F48C8" w14:textId="77777777" w:rsidR="00784A32" w:rsidRPr="000670FE" w:rsidRDefault="00784A32" w:rsidP="00784A32">
      <w:pPr>
        <w:pStyle w:val="H6"/>
      </w:pPr>
      <w:r w:rsidRPr="000670FE">
        <w:t>6.1.2.4.3.1</w:t>
      </w:r>
      <w:r w:rsidRPr="000670FE">
        <w:tab/>
        <w:t>Pre-test conditions</w:t>
      </w:r>
    </w:p>
    <w:p w14:paraId="6F67CD3C" w14:textId="77777777" w:rsidR="00784A32" w:rsidRPr="000670FE" w:rsidRDefault="00784A32" w:rsidP="00784A32">
      <w:pPr>
        <w:pStyle w:val="H6"/>
      </w:pPr>
      <w:r w:rsidRPr="000670FE">
        <w:t>System Simulator:</w:t>
      </w:r>
    </w:p>
    <w:p w14:paraId="7C3979EB" w14:textId="77777777" w:rsidR="00784A32" w:rsidRPr="000670FE" w:rsidRDefault="00784A32" w:rsidP="00784A32">
      <w:pPr>
        <w:pStyle w:val="B1"/>
      </w:pPr>
      <w:r w:rsidRPr="000670FE">
        <w:t>-</w:t>
      </w:r>
      <w:r w:rsidRPr="000670FE">
        <w:tab/>
        <w:t>SS (MCVideo server)</w:t>
      </w:r>
    </w:p>
    <w:p w14:paraId="440727C7"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18DDD6D" w14:textId="77777777" w:rsidR="00784A32" w:rsidRPr="000670FE" w:rsidRDefault="00784A32" w:rsidP="00784A32">
      <w:pPr>
        <w:pStyle w:val="H6"/>
      </w:pPr>
      <w:r w:rsidRPr="000670FE">
        <w:t>IUT:</w:t>
      </w:r>
    </w:p>
    <w:p w14:paraId="1A747A2A" w14:textId="77777777" w:rsidR="00784A32" w:rsidRPr="000670FE" w:rsidRDefault="00784A32" w:rsidP="00784A32">
      <w:pPr>
        <w:pStyle w:val="B1"/>
      </w:pPr>
      <w:r w:rsidRPr="000670FE">
        <w:t>-</w:t>
      </w:r>
      <w:r w:rsidRPr="000670FE">
        <w:tab/>
        <w:t>UE (MCVideo client)</w:t>
      </w:r>
    </w:p>
    <w:p w14:paraId="017F4F64" w14:textId="77777777" w:rsidR="00784A32" w:rsidRPr="000670FE" w:rsidRDefault="00784A32" w:rsidP="00784A32">
      <w:pPr>
        <w:pStyle w:val="B1"/>
      </w:pPr>
      <w:r w:rsidRPr="000670FE">
        <w:t>-</w:t>
      </w:r>
      <w:r w:rsidRPr="000670FE">
        <w:tab/>
        <w:t>The test USIM set as defined in TS 36.579-1 [2], subclause 5.5.10 is inserted.</w:t>
      </w:r>
    </w:p>
    <w:p w14:paraId="0C15504D" w14:textId="77777777" w:rsidR="00784A32" w:rsidRPr="000670FE" w:rsidRDefault="00784A32" w:rsidP="00784A32">
      <w:pPr>
        <w:pStyle w:val="H6"/>
      </w:pPr>
      <w:r w:rsidRPr="000670FE">
        <w:t>Preamble:</w:t>
      </w:r>
    </w:p>
    <w:p w14:paraId="28B64A74"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453171F"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32AAF3B1" w14:textId="77777777" w:rsidR="00784A32" w:rsidRPr="000670FE" w:rsidRDefault="00784A32" w:rsidP="00784A32">
      <w:pPr>
        <w:pStyle w:val="B1"/>
      </w:pPr>
      <w:r w:rsidRPr="000670FE">
        <w:t>-</w:t>
      </w:r>
      <w:r w:rsidRPr="000670FE">
        <w:tab/>
        <w:t>UE States at the end of the preamble</w:t>
      </w:r>
    </w:p>
    <w:p w14:paraId="63538D10" w14:textId="77777777" w:rsidR="00784A32" w:rsidRPr="000670FE" w:rsidRDefault="00784A32" w:rsidP="00784A32">
      <w:pPr>
        <w:pStyle w:val="B2"/>
      </w:pPr>
      <w:r w:rsidRPr="000670FE">
        <w:t>-</w:t>
      </w:r>
      <w:r w:rsidRPr="000670FE">
        <w:tab/>
        <w:t>The UE is in E-UTRA Registered, Idle Mode state.</w:t>
      </w:r>
    </w:p>
    <w:p w14:paraId="17578EC2"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50C6A31" w14:textId="77777777" w:rsidR="00784A32" w:rsidRPr="000670FE" w:rsidRDefault="00784A32" w:rsidP="00784A32">
      <w:pPr>
        <w:rPr>
          <w:rFonts w:ascii="Arial" w:hAnsi="Arial" w:cs="Arial"/>
        </w:rPr>
      </w:pPr>
      <w:r w:rsidRPr="000670FE">
        <w:rPr>
          <w:rFonts w:ascii="Arial" w:hAnsi="Arial" w:cs="Arial"/>
        </w:rPr>
        <w:t>6.1.2.4.3.2</w:t>
      </w:r>
      <w:r w:rsidRPr="000670FE">
        <w:tab/>
      </w:r>
      <w:r w:rsidRPr="000670FE">
        <w:rPr>
          <w:rFonts w:ascii="Arial" w:hAnsi="Arial" w:cs="Arial"/>
        </w:rPr>
        <w:t>Test procedure sequence</w:t>
      </w:r>
    </w:p>
    <w:p w14:paraId="185298BE" w14:textId="77777777" w:rsidR="00784A32" w:rsidRPr="000670FE" w:rsidRDefault="00784A32" w:rsidP="00784A32">
      <w:pPr>
        <w:pStyle w:val="TH"/>
      </w:pPr>
      <w:r w:rsidRPr="000670FE">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784A32" w:rsidRPr="000670FE" w14:paraId="27F65BD0" w14:textId="77777777" w:rsidTr="00354887">
        <w:trPr>
          <w:tblHeader/>
        </w:trPr>
        <w:tc>
          <w:tcPr>
            <w:tcW w:w="717" w:type="dxa"/>
            <w:tcBorders>
              <w:bottom w:val="nil"/>
            </w:tcBorders>
            <w:shd w:val="clear" w:color="auto" w:fill="auto"/>
          </w:tcPr>
          <w:p w14:paraId="33BA7AAE" w14:textId="77777777" w:rsidR="00784A32" w:rsidRPr="000670FE" w:rsidRDefault="00784A32" w:rsidP="00354887">
            <w:pPr>
              <w:pStyle w:val="TAH"/>
              <w:keepNext w:val="0"/>
              <w:keepLines w:val="0"/>
              <w:widowControl w:val="0"/>
            </w:pPr>
            <w:r w:rsidRPr="000670FE">
              <w:t>St</w:t>
            </w:r>
          </w:p>
        </w:tc>
        <w:tc>
          <w:tcPr>
            <w:tcW w:w="3967" w:type="dxa"/>
            <w:tcBorders>
              <w:bottom w:val="nil"/>
            </w:tcBorders>
            <w:shd w:val="clear" w:color="auto" w:fill="auto"/>
          </w:tcPr>
          <w:p w14:paraId="14012DE5" w14:textId="77777777" w:rsidR="00784A32" w:rsidRPr="000670FE" w:rsidRDefault="00784A32" w:rsidP="00354887">
            <w:pPr>
              <w:pStyle w:val="TAC"/>
              <w:keepNext w:val="0"/>
              <w:keepLines w:val="0"/>
              <w:widowControl w:val="0"/>
            </w:pPr>
            <w:r w:rsidRPr="000670FE">
              <w:rPr>
                <w:b/>
              </w:rPr>
              <w:t>Procedure</w:t>
            </w:r>
          </w:p>
        </w:tc>
        <w:tc>
          <w:tcPr>
            <w:tcW w:w="3686" w:type="dxa"/>
            <w:gridSpan w:val="2"/>
            <w:shd w:val="clear" w:color="auto" w:fill="auto"/>
          </w:tcPr>
          <w:p w14:paraId="0C4A6503" w14:textId="77777777" w:rsidR="00784A32" w:rsidRPr="000670FE" w:rsidRDefault="00784A32" w:rsidP="00354887">
            <w:pPr>
              <w:pStyle w:val="TAC"/>
              <w:keepNext w:val="0"/>
              <w:keepLines w:val="0"/>
              <w:widowControl w:val="0"/>
            </w:pPr>
            <w:r w:rsidRPr="000670FE">
              <w:rPr>
                <w:b/>
              </w:rPr>
              <w:t>Message Sequence</w:t>
            </w:r>
          </w:p>
        </w:tc>
        <w:tc>
          <w:tcPr>
            <w:tcW w:w="565" w:type="dxa"/>
            <w:tcBorders>
              <w:bottom w:val="nil"/>
            </w:tcBorders>
            <w:shd w:val="clear" w:color="auto" w:fill="auto"/>
          </w:tcPr>
          <w:p w14:paraId="1D11EE1F" w14:textId="77777777" w:rsidR="00784A32" w:rsidRPr="000670FE" w:rsidRDefault="00784A32" w:rsidP="00354887">
            <w:pPr>
              <w:pStyle w:val="TAC"/>
              <w:keepNext w:val="0"/>
              <w:keepLines w:val="0"/>
              <w:widowControl w:val="0"/>
            </w:pPr>
            <w:r w:rsidRPr="000670FE">
              <w:rPr>
                <w:b/>
              </w:rPr>
              <w:t>TP</w:t>
            </w:r>
          </w:p>
        </w:tc>
        <w:tc>
          <w:tcPr>
            <w:tcW w:w="850" w:type="dxa"/>
            <w:tcBorders>
              <w:bottom w:val="nil"/>
            </w:tcBorders>
            <w:shd w:val="clear" w:color="auto" w:fill="auto"/>
          </w:tcPr>
          <w:p w14:paraId="53E8E06B" w14:textId="77777777" w:rsidR="00784A32" w:rsidRPr="000670FE" w:rsidRDefault="00784A32" w:rsidP="00354887">
            <w:pPr>
              <w:pStyle w:val="TAC"/>
              <w:keepNext w:val="0"/>
              <w:keepLines w:val="0"/>
              <w:widowControl w:val="0"/>
            </w:pPr>
            <w:r w:rsidRPr="000670FE">
              <w:rPr>
                <w:b/>
              </w:rPr>
              <w:t>Verdict</w:t>
            </w:r>
          </w:p>
        </w:tc>
      </w:tr>
      <w:tr w:rsidR="00784A32" w:rsidRPr="000670FE" w14:paraId="5A3D1993" w14:textId="77777777" w:rsidTr="00354887">
        <w:trPr>
          <w:tblHeader/>
        </w:trPr>
        <w:tc>
          <w:tcPr>
            <w:tcW w:w="717" w:type="dxa"/>
            <w:tcBorders>
              <w:top w:val="nil"/>
            </w:tcBorders>
            <w:shd w:val="clear" w:color="auto" w:fill="auto"/>
          </w:tcPr>
          <w:p w14:paraId="312D0677" w14:textId="77777777" w:rsidR="00784A32" w:rsidRPr="000670FE" w:rsidRDefault="00784A32" w:rsidP="00354887">
            <w:pPr>
              <w:pStyle w:val="TAH"/>
              <w:keepNext w:val="0"/>
              <w:keepLines w:val="0"/>
              <w:widowControl w:val="0"/>
            </w:pPr>
          </w:p>
        </w:tc>
        <w:tc>
          <w:tcPr>
            <w:tcW w:w="3967" w:type="dxa"/>
            <w:tcBorders>
              <w:top w:val="nil"/>
            </w:tcBorders>
            <w:shd w:val="clear" w:color="auto" w:fill="auto"/>
          </w:tcPr>
          <w:p w14:paraId="275DDD25" w14:textId="77777777" w:rsidR="00784A32" w:rsidRPr="000670FE" w:rsidRDefault="00784A32" w:rsidP="00354887">
            <w:pPr>
              <w:pStyle w:val="TAC"/>
              <w:keepNext w:val="0"/>
              <w:keepLines w:val="0"/>
              <w:widowControl w:val="0"/>
            </w:pPr>
          </w:p>
        </w:tc>
        <w:tc>
          <w:tcPr>
            <w:tcW w:w="708" w:type="dxa"/>
            <w:shd w:val="clear" w:color="auto" w:fill="auto"/>
          </w:tcPr>
          <w:p w14:paraId="56F9AD15" w14:textId="77777777" w:rsidR="00784A32" w:rsidRPr="000670FE" w:rsidRDefault="00784A32" w:rsidP="00354887">
            <w:pPr>
              <w:pStyle w:val="TAC"/>
              <w:keepNext w:val="0"/>
              <w:keepLines w:val="0"/>
              <w:widowControl w:val="0"/>
            </w:pPr>
            <w:r w:rsidRPr="000670FE">
              <w:rPr>
                <w:b/>
              </w:rPr>
              <w:t>U - S</w:t>
            </w:r>
          </w:p>
        </w:tc>
        <w:tc>
          <w:tcPr>
            <w:tcW w:w="2978" w:type="dxa"/>
            <w:shd w:val="clear" w:color="auto" w:fill="auto"/>
          </w:tcPr>
          <w:p w14:paraId="4371D3E6" w14:textId="77777777" w:rsidR="00784A32" w:rsidRPr="000670FE" w:rsidRDefault="00784A32" w:rsidP="00354887">
            <w:pPr>
              <w:pStyle w:val="TAC"/>
              <w:keepNext w:val="0"/>
              <w:keepLines w:val="0"/>
              <w:widowControl w:val="0"/>
            </w:pPr>
            <w:r w:rsidRPr="000670FE">
              <w:rPr>
                <w:b/>
              </w:rPr>
              <w:t>Message</w:t>
            </w:r>
          </w:p>
        </w:tc>
        <w:tc>
          <w:tcPr>
            <w:tcW w:w="565" w:type="dxa"/>
            <w:tcBorders>
              <w:top w:val="nil"/>
            </w:tcBorders>
            <w:shd w:val="clear" w:color="auto" w:fill="auto"/>
          </w:tcPr>
          <w:p w14:paraId="00DAED29" w14:textId="77777777" w:rsidR="00784A32" w:rsidRPr="000670FE" w:rsidRDefault="00784A32" w:rsidP="00354887">
            <w:pPr>
              <w:pStyle w:val="TAC"/>
              <w:keepNext w:val="0"/>
              <w:keepLines w:val="0"/>
              <w:widowControl w:val="0"/>
            </w:pPr>
          </w:p>
        </w:tc>
        <w:tc>
          <w:tcPr>
            <w:tcW w:w="850" w:type="dxa"/>
            <w:tcBorders>
              <w:top w:val="nil"/>
            </w:tcBorders>
            <w:shd w:val="clear" w:color="auto" w:fill="auto"/>
          </w:tcPr>
          <w:p w14:paraId="69C8DFC3" w14:textId="77777777" w:rsidR="00784A32" w:rsidRPr="000670FE" w:rsidRDefault="00784A32" w:rsidP="00354887">
            <w:pPr>
              <w:pStyle w:val="TAC"/>
              <w:keepNext w:val="0"/>
              <w:keepLines w:val="0"/>
              <w:widowControl w:val="0"/>
            </w:pPr>
          </w:p>
        </w:tc>
      </w:tr>
      <w:tr w:rsidR="00784A32" w:rsidRPr="000670FE" w14:paraId="080820D6" w14:textId="77777777" w:rsidTr="00354887">
        <w:tc>
          <w:tcPr>
            <w:tcW w:w="717" w:type="dxa"/>
            <w:shd w:val="clear" w:color="auto" w:fill="auto"/>
          </w:tcPr>
          <w:p w14:paraId="750B0A9E"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3A35705"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6C4E2BF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DF971B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58BF19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C0EB1A" w14:textId="77777777" w:rsidR="00784A32" w:rsidRPr="000670FE" w:rsidRDefault="00784A32" w:rsidP="00354887">
            <w:pPr>
              <w:pStyle w:val="TAC"/>
              <w:keepNext w:val="0"/>
              <w:keepLines w:val="0"/>
              <w:widowControl w:val="0"/>
            </w:pPr>
            <w:r w:rsidRPr="000670FE">
              <w:t>-</w:t>
            </w:r>
          </w:p>
        </w:tc>
      </w:tr>
      <w:tr w:rsidR="00784A32" w:rsidRPr="000670FE" w14:paraId="518827DB" w14:textId="77777777" w:rsidTr="00354887">
        <w:tc>
          <w:tcPr>
            <w:tcW w:w="717" w:type="dxa"/>
            <w:shd w:val="clear" w:color="auto" w:fill="auto"/>
          </w:tcPr>
          <w:p w14:paraId="3AE063CC" w14:textId="77777777" w:rsidR="00784A32" w:rsidRPr="000670FE" w:rsidRDefault="00784A32" w:rsidP="00354887">
            <w:pPr>
              <w:pStyle w:val="TAC"/>
              <w:keepNext w:val="0"/>
              <w:keepLines w:val="0"/>
              <w:widowControl w:val="0"/>
            </w:pPr>
            <w:r w:rsidRPr="000670FE">
              <w:t>1</w:t>
            </w:r>
          </w:p>
        </w:tc>
        <w:tc>
          <w:tcPr>
            <w:tcW w:w="3967" w:type="dxa"/>
            <w:shd w:val="clear" w:color="auto" w:fill="auto"/>
          </w:tcPr>
          <w:p w14:paraId="4D614979" w14:textId="77777777" w:rsidR="00784A32" w:rsidRPr="000670FE" w:rsidRDefault="00784A32" w:rsidP="00354887">
            <w:pPr>
              <w:pStyle w:val="TAL"/>
              <w:keepNext w:val="0"/>
              <w:keepLines w:val="0"/>
              <w:widowControl w:val="0"/>
            </w:pPr>
            <w:r w:rsidRPr="000670FE">
              <w:t>The SS (MCVideo Server) sends a SIP INVITE message to initiate an Emergency Chat Group Call</w:t>
            </w:r>
          </w:p>
        </w:tc>
        <w:tc>
          <w:tcPr>
            <w:tcW w:w="708" w:type="dxa"/>
            <w:shd w:val="clear" w:color="auto" w:fill="auto"/>
          </w:tcPr>
          <w:p w14:paraId="284C81E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2101D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7F507D67"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4DE7D2A0" w14:textId="77777777" w:rsidR="00784A32" w:rsidRPr="000670FE" w:rsidRDefault="00784A32" w:rsidP="00354887">
            <w:pPr>
              <w:pStyle w:val="TAC"/>
              <w:keepNext w:val="0"/>
              <w:keepLines w:val="0"/>
              <w:widowControl w:val="0"/>
            </w:pPr>
            <w:r w:rsidRPr="000670FE">
              <w:t>P</w:t>
            </w:r>
          </w:p>
        </w:tc>
      </w:tr>
      <w:tr w:rsidR="00784A32" w:rsidRPr="000670FE" w14:paraId="508FDCE3" w14:textId="77777777" w:rsidTr="00354887">
        <w:tc>
          <w:tcPr>
            <w:tcW w:w="717" w:type="dxa"/>
            <w:shd w:val="clear" w:color="auto" w:fill="auto"/>
          </w:tcPr>
          <w:p w14:paraId="6F6DCD54"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626B0860" w14:textId="77777777" w:rsidR="00784A32" w:rsidRPr="000670FE" w:rsidRDefault="00784A32" w:rsidP="00354887">
            <w:pPr>
              <w:pStyle w:val="TAL"/>
              <w:keepNext w:val="0"/>
              <w:keepLines w:val="0"/>
              <w:widowControl w:val="0"/>
            </w:pPr>
            <w:r w:rsidRPr="000670FE">
              <w:t>EXCEPTION: Steps 2a1 describes optional behaviour that depends on the UE (MCVideo Client)implementation; the "lower case letter" identifies a step sequence that take place if the UE (MCVideo Client) responds to a SIP INVITE with a SIP 100 (Trying) message.</w:t>
            </w:r>
          </w:p>
        </w:tc>
        <w:tc>
          <w:tcPr>
            <w:tcW w:w="708" w:type="dxa"/>
            <w:shd w:val="clear" w:color="auto" w:fill="auto"/>
          </w:tcPr>
          <w:p w14:paraId="3F2D244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1D512E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44003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C909F6" w14:textId="77777777" w:rsidR="00784A32" w:rsidRPr="000670FE" w:rsidRDefault="00784A32" w:rsidP="00354887">
            <w:pPr>
              <w:pStyle w:val="TAC"/>
              <w:keepNext w:val="0"/>
              <w:keepLines w:val="0"/>
              <w:widowControl w:val="0"/>
            </w:pPr>
            <w:r w:rsidRPr="000670FE">
              <w:t>-</w:t>
            </w:r>
          </w:p>
        </w:tc>
      </w:tr>
      <w:tr w:rsidR="00784A32" w:rsidRPr="000670FE" w14:paraId="6C7BDEE5" w14:textId="77777777" w:rsidTr="00354887">
        <w:tc>
          <w:tcPr>
            <w:tcW w:w="717" w:type="dxa"/>
            <w:shd w:val="clear" w:color="auto" w:fill="auto"/>
          </w:tcPr>
          <w:p w14:paraId="3A19C4FC" w14:textId="77777777" w:rsidR="00784A32" w:rsidRPr="000670FE" w:rsidRDefault="00784A32" w:rsidP="00354887">
            <w:pPr>
              <w:pStyle w:val="TAC"/>
              <w:keepNext w:val="0"/>
              <w:keepLines w:val="0"/>
              <w:widowControl w:val="0"/>
            </w:pPr>
            <w:r w:rsidRPr="000670FE">
              <w:t>2a1</w:t>
            </w:r>
          </w:p>
        </w:tc>
        <w:tc>
          <w:tcPr>
            <w:tcW w:w="3967" w:type="dxa"/>
            <w:shd w:val="clear" w:color="auto" w:fill="auto"/>
          </w:tcPr>
          <w:p w14:paraId="09A6CD32"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5F1A9BE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ADAE0B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9EC1F2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74F8DC" w14:textId="77777777" w:rsidR="00784A32" w:rsidRPr="000670FE" w:rsidRDefault="00784A32" w:rsidP="00354887">
            <w:pPr>
              <w:pStyle w:val="TAC"/>
              <w:keepNext w:val="0"/>
              <w:keepLines w:val="0"/>
              <w:widowControl w:val="0"/>
            </w:pPr>
            <w:r w:rsidRPr="000670FE">
              <w:t>-</w:t>
            </w:r>
          </w:p>
        </w:tc>
      </w:tr>
      <w:tr w:rsidR="00784A32" w:rsidRPr="000670FE" w14:paraId="5E42D875" w14:textId="77777777" w:rsidTr="00354887">
        <w:tc>
          <w:tcPr>
            <w:tcW w:w="717" w:type="dxa"/>
            <w:shd w:val="clear" w:color="auto" w:fill="auto"/>
          </w:tcPr>
          <w:p w14:paraId="6722E243" w14:textId="77777777" w:rsidR="00784A32" w:rsidRPr="000670FE" w:rsidRDefault="00784A32" w:rsidP="00354887">
            <w:pPr>
              <w:pStyle w:val="TAC"/>
              <w:keepNext w:val="0"/>
              <w:keepLines w:val="0"/>
              <w:widowControl w:val="0"/>
            </w:pPr>
            <w:r w:rsidRPr="000670FE">
              <w:t>3</w:t>
            </w:r>
          </w:p>
        </w:tc>
        <w:tc>
          <w:tcPr>
            <w:tcW w:w="3967" w:type="dxa"/>
            <w:shd w:val="clear" w:color="auto" w:fill="auto"/>
          </w:tcPr>
          <w:p w14:paraId="404F13E9"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8" w:type="dxa"/>
            <w:shd w:val="clear" w:color="auto" w:fill="auto"/>
          </w:tcPr>
          <w:p w14:paraId="34BB96E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B98094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2A8FD4D"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180A4D44" w14:textId="77777777" w:rsidR="00784A32" w:rsidRPr="000670FE" w:rsidRDefault="00784A32" w:rsidP="00354887">
            <w:pPr>
              <w:pStyle w:val="TAC"/>
              <w:keepNext w:val="0"/>
              <w:keepLines w:val="0"/>
              <w:widowControl w:val="0"/>
            </w:pPr>
            <w:r w:rsidRPr="000670FE">
              <w:t>P</w:t>
            </w:r>
          </w:p>
        </w:tc>
      </w:tr>
      <w:tr w:rsidR="00784A32" w:rsidRPr="000670FE" w14:paraId="371E464D" w14:textId="77777777" w:rsidTr="00354887">
        <w:tc>
          <w:tcPr>
            <w:tcW w:w="717" w:type="dxa"/>
            <w:shd w:val="clear" w:color="auto" w:fill="auto"/>
          </w:tcPr>
          <w:p w14:paraId="4576E788" w14:textId="77777777" w:rsidR="00784A32" w:rsidRPr="000670FE" w:rsidRDefault="00784A32" w:rsidP="00354887">
            <w:pPr>
              <w:pStyle w:val="TAC"/>
              <w:keepNext w:val="0"/>
              <w:keepLines w:val="0"/>
              <w:widowControl w:val="0"/>
            </w:pPr>
            <w:r w:rsidRPr="000670FE">
              <w:t>4</w:t>
            </w:r>
          </w:p>
        </w:tc>
        <w:tc>
          <w:tcPr>
            <w:tcW w:w="3967" w:type="dxa"/>
            <w:shd w:val="clear" w:color="auto" w:fill="auto"/>
          </w:tcPr>
          <w:p w14:paraId="7D9D1CE0" w14:textId="77777777" w:rsidR="00784A32" w:rsidRPr="000670FE" w:rsidRDefault="00784A32" w:rsidP="00354887">
            <w:pPr>
              <w:pStyle w:val="TAL"/>
              <w:keepNext w:val="0"/>
              <w:keepLines w:val="0"/>
              <w:widowControl w:val="0"/>
            </w:pPr>
            <w:r w:rsidRPr="000670FE">
              <w:t>The SS (MCVideo Server) sends a SIP ACK.</w:t>
            </w:r>
          </w:p>
        </w:tc>
        <w:tc>
          <w:tcPr>
            <w:tcW w:w="708" w:type="dxa"/>
            <w:shd w:val="clear" w:color="auto" w:fill="auto"/>
          </w:tcPr>
          <w:p w14:paraId="0F69C0B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7136314"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DCCE95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92121E5" w14:textId="77777777" w:rsidR="00784A32" w:rsidRPr="000670FE" w:rsidRDefault="00784A32" w:rsidP="00354887">
            <w:pPr>
              <w:pStyle w:val="TAC"/>
              <w:keepNext w:val="0"/>
              <w:keepLines w:val="0"/>
              <w:widowControl w:val="0"/>
            </w:pPr>
            <w:r w:rsidRPr="000670FE">
              <w:t>-</w:t>
            </w:r>
          </w:p>
        </w:tc>
      </w:tr>
      <w:tr w:rsidR="00784A32" w:rsidRPr="000670FE" w14:paraId="3BB82BB6" w14:textId="77777777" w:rsidTr="00354887">
        <w:tc>
          <w:tcPr>
            <w:tcW w:w="717" w:type="dxa"/>
            <w:shd w:val="clear" w:color="auto" w:fill="auto"/>
          </w:tcPr>
          <w:p w14:paraId="1F7BD855" w14:textId="77777777" w:rsidR="00784A32" w:rsidRPr="000670FE" w:rsidRDefault="00784A32" w:rsidP="00354887">
            <w:pPr>
              <w:pStyle w:val="TAC"/>
              <w:keepNext w:val="0"/>
              <w:keepLines w:val="0"/>
              <w:widowControl w:val="0"/>
            </w:pPr>
            <w:r w:rsidRPr="000670FE">
              <w:t>5</w:t>
            </w:r>
          </w:p>
        </w:tc>
        <w:tc>
          <w:tcPr>
            <w:tcW w:w="3967" w:type="dxa"/>
            <w:shd w:val="clear" w:color="auto" w:fill="auto"/>
          </w:tcPr>
          <w:p w14:paraId="6D26FEFB" w14:textId="77777777" w:rsidR="00784A32" w:rsidRPr="000670FE" w:rsidRDefault="00784A32" w:rsidP="00354887">
            <w:pPr>
              <w:pStyle w:val="TAL"/>
              <w:keepNext w:val="0"/>
              <w:keepLines w:val="0"/>
              <w:widowControl w:val="0"/>
            </w:pPr>
            <w:r w:rsidRPr="000670FE">
              <w:t>Check: Does the UE (MCVideo client) notify the user that the Emergency Chat Group Call has been successfully established?</w:t>
            </w:r>
          </w:p>
          <w:p w14:paraId="0C10D5A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7CE2164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87E7A9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732AF93"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6E8692BC" w14:textId="77777777" w:rsidR="00784A32" w:rsidRPr="000670FE" w:rsidRDefault="00784A32" w:rsidP="00354887">
            <w:pPr>
              <w:pStyle w:val="TAC"/>
              <w:keepNext w:val="0"/>
              <w:keepLines w:val="0"/>
              <w:widowControl w:val="0"/>
            </w:pPr>
            <w:r w:rsidRPr="000670FE">
              <w:t>P</w:t>
            </w:r>
          </w:p>
        </w:tc>
      </w:tr>
      <w:tr w:rsidR="00784A32" w:rsidRPr="000670FE" w14:paraId="1B21A123" w14:textId="77777777" w:rsidTr="00354887">
        <w:tc>
          <w:tcPr>
            <w:tcW w:w="717" w:type="dxa"/>
            <w:shd w:val="clear" w:color="auto" w:fill="auto"/>
          </w:tcPr>
          <w:p w14:paraId="2371B0DF" w14:textId="77777777" w:rsidR="00784A32" w:rsidRPr="000670FE" w:rsidRDefault="00784A32" w:rsidP="00354887">
            <w:pPr>
              <w:pStyle w:val="TAC"/>
              <w:keepNext w:val="0"/>
              <w:keepLines w:val="0"/>
              <w:widowControl w:val="0"/>
            </w:pPr>
            <w:r w:rsidRPr="000670FE">
              <w:t>6</w:t>
            </w:r>
          </w:p>
        </w:tc>
        <w:tc>
          <w:tcPr>
            <w:tcW w:w="3967" w:type="dxa"/>
            <w:shd w:val="clear" w:color="auto" w:fill="auto"/>
          </w:tcPr>
          <w:p w14:paraId="5B9B26FD" w14:textId="77777777" w:rsidR="00784A32" w:rsidRPr="000670FE" w:rsidRDefault="00784A32" w:rsidP="00354887">
            <w:pPr>
              <w:pStyle w:val="TAL"/>
              <w:keepNext w:val="0"/>
              <w:keepLines w:val="0"/>
              <w:widowControl w:val="0"/>
            </w:pPr>
            <w:r w:rsidRPr="000670FE">
              <w:t>The SS (MCVideo Server) sends a Transmission Idle message with no acknowledgement required</w:t>
            </w:r>
          </w:p>
        </w:tc>
        <w:tc>
          <w:tcPr>
            <w:tcW w:w="708" w:type="dxa"/>
            <w:shd w:val="clear" w:color="auto" w:fill="auto"/>
          </w:tcPr>
          <w:p w14:paraId="6A3398C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8797844"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47079E5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A52876A" w14:textId="77777777" w:rsidR="00784A32" w:rsidRPr="000670FE" w:rsidRDefault="00784A32" w:rsidP="00354887">
            <w:pPr>
              <w:pStyle w:val="TAC"/>
              <w:keepNext w:val="0"/>
              <w:keepLines w:val="0"/>
              <w:widowControl w:val="0"/>
            </w:pPr>
            <w:r w:rsidRPr="000670FE">
              <w:t>-</w:t>
            </w:r>
          </w:p>
        </w:tc>
      </w:tr>
      <w:tr w:rsidR="00784A32" w:rsidRPr="000670FE" w14:paraId="52C1B169" w14:textId="77777777" w:rsidTr="00354887">
        <w:tc>
          <w:tcPr>
            <w:tcW w:w="717" w:type="dxa"/>
            <w:shd w:val="clear" w:color="auto" w:fill="auto"/>
          </w:tcPr>
          <w:p w14:paraId="742F74F5" w14:textId="77777777" w:rsidR="00784A32" w:rsidRPr="000670FE" w:rsidRDefault="00784A32" w:rsidP="00354887">
            <w:pPr>
              <w:pStyle w:val="TAC"/>
              <w:keepNext w:val="0"/>
              <w:keepLines w:val="0"/>
              <w:widowControl w:val="0"/>
            </w:pPr>
            <w:r w:rsidRPr="000670FE">
              <w:t>7</w:t>
            </w:r>
          </w:p>
        </w:tc>
        <w:tc>
          <w:tcPr>
            <w:tcW w:w="3967" w:type="dxa"/>
            <w:shd w:val="clear" w:color="auto" w:fill="auto"/>
          </w:tcPr>
          <w:p w14:paraId="5BA6D283" w14:textId="77777777" w:rsidR="00784A32" w:rsidRPr="000670FE" w:rsidRDefault="00784A32" w:rsidP="00354887">
            <w:pPr>
              <w:pStyle w:val="TAL"/>
              <w:keepNext w:val="0"/>
              <w:keepLines w:val="0"/>
              <w:widowControl w:val="0"/>
            </w:pPr>
            <w:r w:rsidRPr="000670FE">
              <w:t>Make the MCVideo User end the Emergency Chat Group Call.</w:t>
            </w:r>
          </w:p>
          <w:p w14:paraId="29E6E101"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1952AF0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411FE0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14A51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B20574A" w14:textId="77777777" w:rsidR="00784A32" w:rsidRPr="000670FE" w:rsidRDefault="00784A32" w:rsidP="00354887">
            <w:pPr>
              <w:pStyle w:val="TAC"/>
              <w:keepNext w:val="0"/>
              <w:keepLines w:val="0"/>
              <w:widowControl w:val="0"/>
            </w:pPr>
            <w:r w:rsidRPr="000670FE">
              <w:t>-</w:t>
            </w:r>
          </w:p>
        </w:tc>
      </w:tr>
      <w:tr w:rsidR="00784A32" w:rsidRPr="000670FE" w14:paraId="5AA6ADF3" w14:textId="77777777" w:rsidTr="00354887">
        <w:tc>
          <w:tcPr>
            <w:tcW w:w="717" w:type="dxa"/>
            <w:shd w:val="clear" w:color="auto" w:fill="auto"/>
          </w:tcPr>
          <w:p w14:paraId="6BBFE8FA" w14:textId="77777777" w:rsidR="00784A32" w:rsidRPr="000670FE" w:rsidRDefault="00784A32" w:rsidP="00354887">
            <w:pPr>
              <w:pStyle w:val="TAC"/>
              <w:keepNext w:val="0"/>
              <w:keepLines w:val="0"/>
              <w:widowControl w:val="0"/>
            </w:pPr>
            <w:r w:rsidRPr="000670FE">
              <w:t>8</w:t>
            </w:r>
          </w:p>
        </w:tc>
        <w:tc>
          <w:tcPr>
            <w:tcW w:w="3967" w:type="dxa"/>
            <w:shd w:val="clear" w:color="auto" w:fill="auto"/>
          </w:tcPr>
          <w:p w14:paraId="3C59A4E0" w14:textId="77777777" w:rsidR="00784A32" w:rsidRPr="000670FE" w:rsidRDefault="00784A32" w:rsidP="00354887">
            <w:pPr>
              <w:pStyle w:val="TAL"/>
              <w:keepNext w:val="0"/>
              <w:keepLines w:val="0"/>
              <w:widowControl w:val="0"/>
            </w:pPr>
            <w:r w:rsidRPr="000670FE">
              <w:t>Check: Does the UE (MCVideo Client) send a SIP BYE message to end the on-demand group call.</w:t>
            </w:r>
          </w:p>
        </w:tc>
        <w:tc>
          <w:tcPr>
            <w:tcW w:w="708" w:type="dxa"/>
            <w:shd w:val="clear" w:color="auto" w:fill="auto"/>
          </w:tcPr>
          <w:p w14:paraId="5616E82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7D45A7C"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38A023BC"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7287B138" w14:textId="77777777" w:rsidR="00784A32" w:rsidRPr="000670FE" w:rsidRDefault="00784A32" w:rsidP="00354887">
            <w:pPr>
              <w:pStyle w:val="TAC"/>
              <w:keepNext w:val="0"/>
              <w:keepLines w:val="0"/>
              <w:widowControl w:val="0"/>
            </w:pPr>
            <w:r w:rsidRPr="000670FE">
              <w:t>P</w:t>
            </w:r>
          </w:p>
        </w:tc>
      </w:tr>
      <w:tr w:rsidR="00784A32" w:rsidRPr="000670FE" w14:paraId="548B45BC" w14:textId="77777777" w:rsidTr="00354887">
        <w:tc>
          <w:tcPr>
            <w:tcW w:w="717" w:type="dxa"/>
            <w:shd w:val="clear" w:color="auto" w:fill="auto"/>
          </w:tcPr>
          <w:p w14:paraId="476C1FD0" w14:textId="77777777" w:rsidR="00784A32" w:rsidRPr="000670FE" w:rsidRDefault="00784A32" w:rsidP="00354887">
            <w:pPr>
              <w:pStyle w:val="TAC"/>
              <w:keepNext w:val="0"/>
              <w:keepLines w:val="0"/>
              <w:widowControl w:val="0"/>
            </w:pPr>
            <w:r w:rsidRPr="000670FE">
              <w:t>9</w:t>
            </w:r>
          </w:p>
        </w:tc>
        <w:tc>
          <w:tcPr>
            <w:tcW w:w="3967" w:type="dxa"/>
            <w:shd w:val="clear" w:color="auto" w:fill="auto"/>
          </w:tcPr>
          <w:p w14:paraId="1A0D54EB" w14:textId="77777777" w:rsidR="00784A32" w:rsidRPr="000670FE" w:rsidRDefault="00784A32" w:rsidP="00354887">
            <w:pPr>
              <w:pStyle w:val="TAL"/>
              <w:keepNext w:val="0"/>
              <w:keepLines w:val="0"/>
              <w:widowControl w:val="0"/>
            </w:pPr>
            <w:r w:rsidRPr="000670FE">
              <w:t>The SS (MCVideo Server) sends a SIP 200 (OK)</w:t>
            </w:r>
          </w:p>
        </w:tc>
        <w:tc>
          <w:tcPr>
            <w:tcW w:w="708" w:type="dxa"/>
            <w:shd w:val="clear" w:color="auto" w:fill="auto"/>
          </w:tcPr>
          <w:p w14:paraId="0C7F737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07E847D"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0AD6F7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89A5A68" w14:textId="77777777" w:rsidR="00784A32" w:rsidRPr="000670FE" w:rsidRDefault="00784A32" w:rsidP="00354887">
            <w:pPr>
              <w:pStyle w:val="TAC"/>
              <w:keepNext w:val="0"/>
              <w:keepLines w:val="0"/>
              <w:widowControl w:val="0"/>
            </w:pPr>
            <w:r w:rsidRPr="000670FE">
              <w:t>-</w:t>
            </w:r>
          </w:p>
        </w:tc>
      </w:tr>
      <w:tr w:rsidR="00784A32" w:rsidRPr="000670FE" w14:paraId="2A5F2952" w14:textId="77777777" w:rsidTr="00354887">
        <w:tc>
          <w:tcPr>
            <w:tcW w:w="717" w:type="dxa"/>
            <w:shd w:val="clear" w:color="auto" w:fill="auto"/>
          </w:tcPr>
          <w:p w14:paraId="7DFF242C"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01B94E2"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7D2B875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9F38A9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F17A9A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D34DDF" w14:textId="77777777" w:rsidR="00784A32" w:rsidRPr="000670FE" w:rsidRDefault="00784A32" w:rsidP="00354887">
            <w:pPr>
              <w:pStyle w:val="TAC"/>
              <w:keepNext w:val="0"/>
              <w:keepLines w:val="0"/>
              <w:widowControl w:val="0"/>
            </w:pPr>
            <w:r w:rsidRPr="000670FE">
              <w:t>-</w:t>
            </w:r>
          </w:p>
        </w:tc>
      </w:tr>
      <w:tr w:rsidR="00784A32" w:rsidRPr="000670FE" w14:paraId="380F716F" w14:textId="77777777" w:rsidTr="00354887">
        <w:tc>
          <w:tcPr>
            <w:tcW w:w="717" w:type="dxa"/>
            <w:shd w:val="clear" w:color="auto" w:fill="auto"/>
          </w:tcPr>
          <w:p w14:paraId="1FC1094E"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B8EB8FF"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3D5BE94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A12009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FACB37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F6D8836" w14:textId="77777777" w:rsidR="00784A32" w:rsidRPr="000670FE" w:rsidRDefault="00784A32" w:rsidP="00354887">
            <w:pPr>
              <w:pStyle w:val="TAC"/>
              <w:keepNext w:val="0"/>
              <w:keepLines w:val="0"/>
              <w:widowControl w:val="0"/>
            </w:pPr>
            <w:r w:rsidRPr="000670FE">
              <w:t>-</w:t>
            </w:r>
          </w:p>
        </w:tc>
      </w:tr>
      <w:tr w:rsidR="00784A32" w:rsidRPr="000670FE" w14:paraId="7AE5C665" w14:textId="77777777" w:rsidTr="00354887">
        <w:tc>
          <w:tcPr>
            <w:tcW w:w="717" w:type="dxa"/>
            <w:shd w:val="clear" w:color="auto" w:fill="auto"/>
          </w:tcPr>
          <w:p w14:paraId="437F85CB" w14:textId="77777777" w:rsidR="00784A32" w:rsidRPr="000670FE" w:rsidRDefault="00784A32" w:rsidP="00354887">
            <w:pPr>
              <w:pStyle w:val="TAC"/>
              <w:keepNext w:val="0"/>
              <w:keepLines w:val="0"/>
              <w:widowControl w:val="0"/>
            </w:pPr>
            <w:r w:rsidRPr="000670FE">
              <w:t>10</w:t>
            </w:r>
          </w:p>
        </w:tc>
        <w:tc>
          <w:tcPr>
            <w:tcW w:w="3967" w:type="dxa"/>
            <w:shd w:val="clear" w:color="auto" w:fill="auto"/>
          </w:tcPr>
          <w:p w14:paraId="0E3C87C1" w14:textId="77777777" w:rsidR="00784A32" w:rsidRPr="000670FE" w:rsidRDefault="00784A32" w:rsidP="00354887">
            <w:pPr>
              <w:pStyle w:val="TAL"/>
              <w:keepNext w:val="0"/>
              <w:keepLines w:val="0"/>
              <w:widowControl w:val="0"/>
            </w:pPr>
            <w:r w:rsidRPr="000670FE">
              <w:t>The SS (MCVideo Server) sends a SIP INVITE message to initiate an Imminent Peril Chat Group Call</w:t>
            </w:r>
          </w:p>
        </w:tc>
        <w:tc>
          <w:tcPr>
            <w:tcW w:w="708" w:type="dxa"/>
            <w:shd w:val="clear" w:color="auto" w:fill="auto"/>
          </w:tcPr>
          <w:p w14:paraId="4330A3C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C07A04C"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0B9D546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2DBB0619" w14:textId="77777777" w:rsidR="00784A32" w:rsidRPr="000670FE" w:rsidRDefault="00784A32" w:rsidP="00354887">
            <w:pPr>
              <w:pStyle w:val="TAC"/>
              <w:keepNext w:val="0"/>
              <w:keepLines w:val="0"/>
              <w:widowControl w:val="0"/>
            </w:pPr>
            <w:r w:rsidRPr="000670FE">
              <w:t>P</w:t>
            </w:r>
          </w:p>
        </w:tc>
      </w:tr>
      <w:tr w:rsidR="00784A32" w:rsidRPr="000670FE" w14:paraId="5ABD7B9D" w14:textId="77777777" w:rsidTr="00354887">
        <w:tc>
          <w:tcPr>
            <w:tcW w:w="717" w:type="dxa"/>
            <w:shd w:val="clear" w:color="auto" w:fill="auto"/>
          </w:tcPr>
          <w:p w14:paraId="5BF8FE4F"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7A411302" w14:textId="77777777" w:rsidR="00784A32" w:rsidRPr="000670FE" w:rsidRDefault="00784A32" w:rsidP="00354887">
            <w:pPr>
              <w:pStyle w:val="TAL"/>
              <w:keepNext w:val="0"/>
              <w:keepLines w:val="0"/>
              <w:widowControl w:val="0"/>
            </w:pPr>
            <w:r w:rsidRPr="000670FE">
              <w:t>EXCEPTION: Steps 11a1 describes optional behaviour that depends on the UE implementation; the "lower case letter" identifies a step sequence that take place if the UE (MCVideo Client) responds to a SIP INVITE with a SIP 100 (Trying) message.</w:t>
            </w:r>
          </w:p>
        </w:tc>
        <w:tc>
          <w:tcPr>
            <w:tcW w:w="708" w:type="dxa"/>
            <w:shd w:val="clear" w:color="auto" w:fill="auto"/>
          </w:tcPr>
          <w:p w14:paraId="2D832CA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552FD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B18A91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1B9F5C" w14:textId="77777777" w:rsidR="00784A32" w:rsidRPr="000670FE" w:rsidRDefault="00784A32" w:rsidP="00354887">
            <w:pPr>
              <w:pStyle w:val="TAC"/>
              <w:keepNext w:val="0"/>
              <w:keepLines w:val="0"/>
              <w:widowControl w:val="0"/>
            </w:pPr>
            <w:r w:rsidRPr="000670FE">
              <w:t>-</w:t>
            </w:r>
          </w:p>
        </w:tc>
      </w:tr>
      <w:tr w:rsidR="00784A32" w:rsidRPr="000670FE" w14:paraId="2AFEA0DC" w14:textId="77777777" w:rsidTr="00354887">
        <w:tc>
          <w:tcPr>
            <w:tcW w:w="717" w:type="dxa"/>
            <w:shd w:val="clear" w:color="auto" w:fill="auto"/>
          </w:tcPr>
          <w:p w14:paraId="323C2528" w14:textId="77777777" w:rsidR="00784A32" w:rsidRPr="000670FE" w:rsidRDefault="00784A32" w:rsidP="00354887">
            <w:pPr>
              <w:pStyle w:val="TAC"/>
              <w:keepNext w:val="0"/>
              <w:keepLines w:val="0"/>
              <w:widowControl w:val="0"/>
            </w:pPr>
            <w:r w:rsidRPr="000670FE">
              <w:t>11a1</w:t>
            </w:r>
          </w:p>
        </w:tc>
        <w:tc>
          <w:tcPr>
            <w:tcW w:w="3967" w:type="dxa"/>
            <w:shd w:val="clear" w:color="auto" w:fill="auto"/>
          </w:tcPr>
          <w:p w14:paraId="486A3151"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2CF2DCB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C09848F"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42F51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5160E1" w14:textId="77777777" w:rsidR="00784A32" w:rsidRPr="000670FE" w:rsidRDefault="00784A32" w:rsidP="00354887">
            <w:pPr>
              <w:pStyle w:val="TAC"/>
              <w:keepNext w:val="0"/>
              <w:keepLines w:val="0"/>
              <w:widowControl w:val="0"/>
            </w:pPr>
            <w:r w:rsidRPr="000670FE">
              <w:t>-</w:t>
            </w:r>
          </w:p>
        </w:tc>
      </w:tr>
      <w:tr w:rsidR="00784A32" w:rsidRPr="000670FE" w14:paraId="5F60B18C" w14:textId="77777777" w:rsidTr="00354887">
        <w:tc>
          <w:tcPr>
            <w:tcW w:w="717" w:type="dxa"/>
            <w:shd w:val="clear" w:color="auto" w:fill="auto"/>
          </w:tcPr>
          <w:p w14:paraId="056DDAFD" w14:textId="77777777" w:rsidR="00784A32" w:rsidRPr="000670FE" w:rsidRDefault="00784A32" w:rsidP="00354887">
            <w:pPr>
              <w:pStyle w:val="TAC"/>
              <w:keepNext w:val="0"/>
              <w:keepLines w:val="0"/>
              <w:widowControl w:val="0"/>
            </w:pPr>
            <w:r w:rsidRPr="000670FE">
              <w:t>12</w:t>
            </w:r>
          </w:p>
        </w:tc>
        <w:tc>
          <w:tcPr>
            <w:tcW w:w="3967" w:type="dxa"/>
            <w:shd w:val="clear" w:color="auto" w:fill="auto"/>
          </w:tcPr>
          <w:p w14:paraId="6276BED3"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8" w:type="dxa"/>
            <w:shd w:val="clear" w:color="auto" w:fill="auto"/>
          </w:tcPr>
          <w:p w14:paraId="0083973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34D0EC4"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E3C63B9"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7DCA926F" w14:textId="77777777" w:rsidR="00784A32" w:rsidRPr="000670FE" w:rsidRDefault="00784A32" w:rsidP="00354887">
            <w:pPr>
              <w:pStyle w:val="TAC"/>
              <w:keepNext w:val="0"/>
              <w:keepLines w:val="0"/>
              <w:widowControl w:val="0"/>
            </w:pPr>
            <w:r w:rsidRPr="000670FE">
              <w:t>P</w:t>
            </w:r>
          </w:p>
        </w:tc>
      </w:tr>
      <w:tr w:rsidR="00784A32" w:rsidRPr="000670FE" w14:paraId="7FDFBFA2" w14:textId="77777777" w:rsidTr="00354887">
        <w:tc>
          <w:tcPr>
            <w:tcW w:w="717" w:type="dxa"/>
            <w:shd w:val="clear" w:color="auto" w:fill="auto"/>
          </w:tcPr>
          <w:p w14:paraId="1B882034" w14:textId="77777777" w:rsidR="00784A32" w:rsidRPr="000670FE" w:rsidRDefault="00784A32" w:rsidP="00354887">
            <w:pPr>
              <w:pStyle w:val="TAC"/>
              <w:keepNext w:val="0"/>
              <w:keepLines w:val="0"/>
              <w:widowControl w:val="0"/>
            </w:pPr>
            <w:r w:rsidRPr="000670FE">
              <w:t>13</w:t>
            </w:r>
          </w:p>
        </w:tc>
        <w:tc>
          <w:tcPr>
            <w:tcW w:w="3967" w:type="dxa"/>
            <w:shd w:val="clear" w:color="auto" w:fill="auto"/>
          </w:tcPr>
          <w:p w14:paraId="50482449" w14:textId="77777777" w:rsidR="00784A32" w:rsidRPr="000670FE" w:rsidRDefault="00784A32" w:rsidP="00354887">
            <w:pPr>
              <w:pStyle w:val="TAL"/>
              <w:keepNext w:val="0"/>
              <w:keepLines w:val="0"/>
              <w:widowControl w:val="0"/>
            </w:pPr>
            <w:r w:rsidRPr="000670FE">
              <w:t>The SS (MCVideo Server) sends a SIP ACK.</w:t>
            </w:r>
          </w:p>
        </w:tc>
        <w:tc>
          <w:tcPr>
            <w:tcW w:w="708" w:type="dxa"/>
            <w:shd w:val="clear" w:color="auto" w:fill="auto"/>
          </w:tcPr>
          <w:p w14:paraId="7AA4E39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2BC780B"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3356037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CF6198" w14:textId="77777777" w:rsidR="00784A32" w:rsidRPr="000670FE" w:rsidRDefault="00784A32" w:rsidP="00354887">
            <w:pPr>
              <w:pStyle w:val="TAC"/>
              <w:keepNext w:val="0"/>
              <w:keepLines w:val="0"/>
              <w:widowControl w:val="0"/>
            </w:pPr>
            <w:r w:rsidRPr="000670FE">
              <w:t>-</w:t>
            </w:r>
          </w:p>
        </w:tc>
      </w:tr>
      <w:tr w:rsidR="00784A32" w:rsidRPr="000670FE" w14:paraId="1E14A1F1" w14:textId="77777777" w:rsidTr="00354887">
        <w:tc>
          <w:tcPr>
            <w:tcW w:w="717" w:type="dxa"/>
            <w:shd w:val="clear" w:color="auto" w:fill="auto"/>
          </w:tcPr>
          <w:p w14:paraId="45C7ABA1" w14:textId="77777777" w:rsidR="00784A32" w:rsidRPr="000670FE" w:rsidRDefault="00784A32" w:rsidP="00354887">
            <w:pPr>
              <w:pStyle w:val="TAC"/>
              <w:keepNext w:val="0"/>
              <w:keepLines w:val="0"/>
              <w:widowControl w:val="0"/>
            </w:pPr>
            <w:r w:rsidRPr="000670FE">
              <w:t>14</w:t>
            </w:r>
          </w:p>
        </w:tc>
        <w:tc>
          <w:tcPr>
            <w:tcW w:w="3967" w:type="dxa"/>
            <w:shd w:val="clear" w:color="auto" w:fill="auto"/>
          </w:tcPr>
          <w:p w14:paraId="18100A0B" w14:textId="77777777" w:rsidR="00784A32" w:rsidRPr="000670FE" w:rsidRDefault="00784A32" w:rsidP="00354887">
            <w:pPr>
              <w:pStyle w:val="TAL"/>
              <w:keepNext w:val="0"/>
              <w:keepLines w:val="0"/>
              <w:widowControl w:val="0"/>
            </w:pPr>
            <w:r w:rsidRPr="000670FE">
              <w:t>Check: Does the UE (MCVideo client) notify the user that the Imminent Peril Group Call has been successfully established?</w:t>
            </w:r>
          </w:p>
          <w:p w14:paraId="3A5E1792"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6BB122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1B370E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BFE2901"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5077C6DB" w14:textId="77777777" w:rsidR="00784A32" w:rsidRPr="000670FE" w:rsidRDefault="00784A32" w:rsidP="00354887">
            <w:pPr>
              <w:pStyle w:val="TAC"/>
              <w:keepNext w:val="0"/>
              <w:keepLines w:val="0"/>
              <w:widowControl w:val="0"/>
            </w:pPr>
            <w:r w:rsidRPr="000670FE">
              <w:t>P</w:t>
            </w:r>
          </w:p>
        </w:tc>
      </w:tr>
      <w:tr w:rsidR="00784A32" w:rsidRPr="000670FE" w14:paraId="22F23E02" w14:textId="77777777" w:rsidTr="00354887">
        <w:trPr>
          <w:trHeight w:val="503"/>
        </w:trPr>
        <w:tc>
          <w:tcPr>
            <w:tcW w:w="717" w:type="dxa"/>
            <w:shd w:val="clear" w:color="auto" w:fill="auto"/>
          </w:tcPr>
          <w:p w14:paraId="189560FC" w14:textId="77777777" w:rsidR="00784A32" w:rsidRPr="000670FE" w:rsidRDefault="00784A32" w:rsidP="00354887">
            <w:pPr>
              <w:pStyle w:val="TAC"/>
              <w:keepNext w:val="0"/>
              <w:keepLines w:val="0"/>
              <w:widowControl w:val="0"/>
            </w:pPr>
            <w:r w:rsidRPr="000670FE">
              <w:t>15</w:t>
            </w:r>
          </w:p>
        </w:tc>
        <w:tc>
          <w:tcPr>
            <w:tcW w:w="3967" w:type="dxa"/>
            <w:shd w:val="clear" w:color="auto" w:fill="auto"/>
          </w:tcPr>
          <w:p w14:paraId="35B6737F" w14:textId="77777777" w:rsidR="00784A32" w:rsidRPr="000670FE" w:rsidRDefault="00784A32" w:rsidP="00354887">
            <w:pPr>
              <w:pStyle w:val="TAL"/>
              <w:keepNext w:val="0"/>
              <w:keepLines w:val="0"/>
              <w:widowControl w:val="0"/>
              <w:ind w:firstLine="1"/>
            </w:pPr>
            <w:r w:rsidRPr="000670FE">
              <w:t>The SS (MCViideo Server) sends a Transmission Idle message with no acknowledgement required</w:t>
            </w:r>
          </w:p>
        </w:tc>
        <w:tc>
          <w:tcPr>
            <w:tcW w:w="708" w:type="dxa"/>
            <w:shd w:val="clear" w:color="auto" w:fill="auto"/>
          </w:tcPr>
          <w:p w14:paraId="3379A1B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C3D7D09"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3DF2ABC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1B474D1" w14:textId="77777777" w:rsidR="00784A32" w:rsidRPr="000670FE" w:rsidRDefault="00784A32" w:rsidP="00354887">
            <w:pPr>
              <w:pStyle w:val="TAC"/>
              <w:keepNext w:val="0"/>
              <w:keepLines w:val="0"/>
              <w:widowControl w:val="0"/>
            </w:pPr>
            <w:r w:rsidRPr="000670FE">
              <w:t>-</w:t>
            </w:r>
          </w:p>
        </w:tc>
      </w:tr>
      <w:tr w:rsidR="00784A32" w:rsidRPr="000670FE" w14:paraId="4B8067F9" w14:textId="77777777" w:rsidTr="00354887">
        <w:tc>
          <w:tcPr>
            <w:tcW w:w="717" w:type="dxa"/>
            <w:shd w:val="clear" w:color="auto" w:fill="auto"/>
          </w:tcPr>
          <w:p w14:paraId="4241A286" w14:textId="77777777" w:rsidR="00784A32" w:rsidRPr="000670FE" w:rsidRDefault="00784A32" w:rsidP="00354887">
            <w:pPr>
              <w:pStyle w:val="TAC"/>
              <w:keepNext w:val="0"/>
              <w:keepLines w:val="0"/>
              <w:widowControl w:val="0"/>
            </w:pPr>
            <w:r w:rsidRPr="000670FE">
              <w:t>16</w:t>
            </w:r>
          </w:p>
        </w:tc>
        <w:tc>
          <w:tcPr>
            <w:tcW w:w="3967" w:type="dxa"/>
            <w:shd w:val="clear" w:color="auto" w:fill="auto"/>
          </w:tcPr>
          <w:p w14:paraId="6B04D9AD" w14:textId="77777777" w:rsidR="00784A32" w:rsidRPr="000670FE" w:rsidRDefault="00784A32" w:rsidP="00354887">
            <w:pPr>
              <w:pStyle w:val="TAL"/>
              <w:keepNext w:val="0"/>
              <w:keepLines w:val="0"/>
              <w:widowControl w:val="0"/>
            </w:pPr>
            <w:r w:rsidRPr="000670FE">
              <w:t>Make the MCVideo User end an on-demand chat group call.</w:t>
            </w:r>
          </w:p>
          <w:p w14:paraId="341FAA60"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DD7E75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ED2AC8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33097A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A376DE9" w14:textId="77777777" w:rsidR="00784A32" w:rsidRPr="000670FE" w:rsidRDefault="00784A32" w:rsidP="00354887">
            <w:pPr>
              <w:pStyle w:val="TAC"/>
              <w:keepNext w:val="0"/>
              <w:keepLines w:val="0"/>
              <w:widowControl w:val="0"/>
            </w:pPr>
            <w:r w:rsidRPr="000670FE">
              <w:t>-</w:t>
            </w:r>
          </w:p>
        </w:tc>
      </w:tr>
      <w:tr w:rsidR="00784A32" w:rsidRPr="000670FE" w14:paraId="4EE3ADD0" w14:textId="77777777" w:rsidTr="00354887">
        <w:tc>
          <w:tcPr>
            <w:tcW w:w="717" w:type="dxa"/>
            <w:shd w:val="clear" w:color="auto" w:fill="auto"/>
          </w:tcPr>
          <w:p w14:paraId="18219D9E" w14:textId="77777777" w:rsidR="00784A32" w:rsidRPr="000670FE" w:rsidRDefault="00784A32" w:rsidP="00354887">
            <w:pPr>
              <w:pStyle w:val="TAC"/>
              <w:keepNext w:val="0"/>
              <w:keepLines w:val="0"/>
              <w:widowControl w:val="0"/>
            </w:pPr>
            <w:r w:rsidRPr="000670FE">
              <w:t>17</w:t>
            </w:r>
          </w:p>
        </w:tc>
        <w:tc>
          <w:tcPr>
            <w:tcW w:w="3967" w:type="dxa"/>
            <w:shd w:val="clear" w:color="auto" w:fill="auto"/>
          </w:tcPr>
          <w:p w14:paraId="5CA867ED" w14:textId="77777777" w:rsidR="00784A32" w:rsidRPr="000670FE" w:rsidRDefault="00784A32" w:rsidP="00354887">
            <w:pPr>
              <w:pStyle w:val="TAL"/>
              <w:keepNext w:val="0"/>
              <w:keepLines w:val="0"/>
              <w:widowControl w:val="0"/>
            </w:pPr>
            <w:r w:rsidRPr="000670FE">
              <w:t>Check: Does the UE (MCVideo Client) send a SIP BYE (to terminate the media plane)?</w:t>
            </w:r>
          </w:p>
        </w:tc>
        <w:tc>
          <w:tcPr>
            <w:tcW w:w="708" w:type="dxa"/>
            <w:shd w:val="clear" w:color="auto" w:fill="auto"/>
          </w:tcPr>
          <w:p w14:paraId="43A7CB6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7334C98"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260E27B5"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0815FEFC" w14:textId="77777777" w:rsidR="00784A32" w:rsidRPr="000670FE" w:rsidRDefault="00784A32" w:rsidP="00354887">
            <w:pPr>
              <w:pStyle w:val="TAC"/>
              <w:keepNext w:val="0"/>
              <w:keepLines w:val="0"/>
              <w:widowControl w:val="0"/>
            </w:pPr>
            <w:r w:rsidRPr="000670FE">
              <w:t>P</w:t>
            </w:r>
          </w:p>
        </w:tc>
      </w:tr>
      <w:tr w:rsidR="00784A32" w:rsidRPr="000670FE" w14:paraId="0D856983" w14:textId="77777777" w:rsidTr="00354887">
        <w:tc>
          <w:tcPr>
            <w:tcW w:w="717" w:type="dxa"/>
            <w:shd w:val="clear" w:color="auto" w:fill="auto"/>
          </w:tcPr>
          <w:p w14:paraId="0F8FDB1C" w14:textId="77777777" w:rsidR="00784A32" w:rsidRPr="000670FE" w:rsidRDefault="00784A32" w:rsidP="00354887">
            <w:pPr>
              <w:pStyle w:val="TAC"/>
              <w:keepNext w:val="0"/>
              <w:keepLines w:val="0"/>
              <w:widowControl w:val="0"/>
            </w:pPr>
            <w:r w:rsidRPr="000670FE">
              <w:t>18</w:t>
            </w:r>
          </w:p>
        </w:tc>
        <w:tc>
          <w:tcPr>
            <w:tcW w:w="3967" w:type="dxa"/>
            <w:shd w:val="clear" w:color="auto" w:fill="auto"/>
          </w:tcPr>
          <w:p w14:paraId="1CD56CC8" w14:textId="77777777" w:rsidR="00784A32" w:rsidRPr="000670FE" w:rsidRDefault="00784A32" w:rsidP="00354887">
            <w:pPr>
              <w:pStyle w:val="TAL"/>
              <w:keepNext w:val="0"/>
              <w:keepLines w:val="0"/>
              <w:widowControl w:val="0"/>
            </w:pPr>
            <w:r w:rsidRPr="000670FE">
              <w:t xml:space="preserve">The SS (MCVideo Server) sends SIP 200 (OK). </w:t>
            </w:r>
          </w:p>
        </w:tc>
        <w:tc>
          <w:tcPr>
            <w:tcW w:w="708" w:type="dxa"/>
            <w:shd w:val="clear" w:color="auto" w:fill="auto"/>
          </w:tcPr>
          <w:p w14:paraId="42BB038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B8442B1"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BFF4D8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4EFE7A" w14:textId="77777777" w:rsidR="00784A32" w:rsidRPr="000670FE" w:rsidRDefault="00784A32" w:rsidP="00354887">
            <w:pPr>
              <w:pStyle w:val="TAC"/>
              <w:keepNext w:val="0"/>
              <w:keepLines w:val="0"/>
              <w:widowControl w:val="0"/>
            </w:pPr>
            <w:r w:rsidRPr="000670FE">
              <w:t>-</w:t>
            </w:r>
          </w:p>
        </w:tc>
      </w:tr>
      <w:tr w:rsidR="00784A32" w:rsidRPr="000670FE" w14:paraId="0DA08863" w14:textId="77777777" w:rsidTr="00354887">
        <w:tc>
          <w:tcPr>
            <w:tcW w:w="717" w:type="dxa"/>
            <w:shd w:val="clear" w:color="auto" w:fill="auto"/>
          </w:tcPr>
          <w:p w14:paraId="522D7C3D"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36040C19" w14:textId="77777777" w:rsidR="00784A32" w:rsidRPr="000670FE" w:rsidRDefault="00784A32" w:rsidP="00354887">
            <w:pPr>
              <w:pStyle w:val="TAL"/>
              <w:keepNext w:val="0"/>
              <w:keepLines w:val="0"/>
              <w:widowControl w:val="0"/>
            </w:pPr>
            <w:r w:rsidRPr="000670FE">
              <w:t>EXCEPTION: SS(MCVideo Server) releases the E-UTRA connection.</w:t>
            </w:r>
          </w:p>
        </w:tc>
        <w:tc>
          <w:tcPr>
            <w:tcW w:w="708" w:type="dxa"/>
            <w:shd w:val="clear" w:color="auto" w:fill="auto"/>
          </w:tcPr>
          <w:p w14:paraId="5450F00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015FBD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6A334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3E0707" w14:textId="77777777" w:rsidR="00784A32" w:rsidRPr="000670FE" w:rsidRDefault="00784A32" w:rsidP="00354887">
            <w:pPr>
              <w:pStyle w:val="TAC"/>
              <w:keepNext w:val="0"/>
              <w:keepLines w:val="0"/>
              <w:widowControl w:val="0"/>
            </w:pPr>
            <w:r w:rsidRPr="000670FE">
              <w:t>-</w:t>
            </w:r>
          </w:p>
        </w:tc>
      </w:tr>
    </w:tbl>
    <w:p w14:paraId="629D0692" w14:textId="77777777" w:rsidR="00784A32" w:rsidRPr="000670FE" w:rsidRDefault="00784A32" w:rsidP="00784A32">
      <w:pPr>
        <w:rPr>
          <w:rFonts w:ascii="Arial" w:hAnsi="Arial" w:cs="Arial"/>
        </w:rPr>
      </w:pPr>
    </w:p>
    <w:p w14:paraId="3D11E941" w14:textId="77777777" w:rsidR="00784A32" w:rsidRPr="000670FE" w:rsidRDefault="00784A32" w:rsidP="00784A32">
      <w:pPr>
        <w:keepNext/>
        <w:widowControl w:val="0"/>
        <w:rPr>
          <w:rFonts w:ascii="Arial" w:hAnsi="Arial" w:cs="Arial"/>
        </w:rPr>
      </w:pPr>
      <w:r w:rsidRPr="000670FE">
        <w:rPr>
          <w:rFonts w:ascii="Arial" w:hAnsi="Arial" w:cs="Arial"/>
        </w:rPr>
        <w:t>6.1.2.4.3.3</w:t>
      </w:r>
      <w:r w:rsidRPr="000670FE">
        <w:rPr>
          <w:rFonts w:ascii="Arial" w:hAnsi="Arial" w:cs="Arial"/>
        </w:rPr>
        <w:tab/>
        <w:t>Specific message contents</w:t>
      </w:r>
    </w:p>
    <w:p w14:paraId="732E30C3" w14:textId="77777777" w:rsidR="00FD2B6C" w:rsidRPr="000670FE" w:rsidRDefault="00FD2B6C" w:rsidP="00FD2B6C">
      <w:pPr>
        <w:pStyle w:val="TH"/>
      </w:pPr>
      <w:r w:rsidRPr="000670FE">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13672129" w14:textId="77777777" w:rsidTr="00354887">
        <w:trPr>
          <w:tblHeader/>
        </w:trPr>
        <w:tc>
          <w:tcPr>
            <w:tcW w:w="9639" w:type="dxa"/>
            <w:gridSpan w:val="5"/>
          </w:tcPr>
          <w:p w14:paraId="4E1193FD" w14:textId="77777777" w:rsidR="00784A32" w:rsidRPr="000670FE" w:rsidRDefault="00784A32" w:rsidP="00354887">
            <w:pPr>
              <w:pStyle w:val="TAL"/>
              <w:keepNext w:val="0"/>
            </w:pPr>
            <w:r w:rsidRPr="000670FE">
              <w:t>Derivation Path: TS 36.579 [2], Table 5.5.2.5.2-1, condition MCVIDEO, EMERGENCY-CALL, GROUP-CALL, EMERGENCY</w:t>
            </w:r>
          </w:p>
        </w:tc>
      </w:tr>
      <w:tr w:rsidR="00784A32" w:rsidRPr="000670FE" w14:paraId="124E716E" w14:textId="77777777" w:rsidTr="00354887">
        <w:trPr>
          <w:tblHeader/>
        </w:trPr>
        <w:tc>
          <w:tcPr>
            <w:tcW w:w="2833" w:type="dxa"/>
          </w:tcPr>
          <w:p w14:paraId="766FE9F9" w14:textId="77777777" w:rsidR="00784A32" w:rsidRPr="000670FE" w:rsidRDefault="00784A32" w:rsidP="00354887">
            <w:pPr>
              <w:pStyle w:val="TAH"/>
              <w:keepNext w:val="0"/>
              <w:rPr>
                <w:bCs/>
              </w:rPr>
            </w:pPr>
            <w:r w:rsidRPr="000670FE">
              <w:rPr>
                <w:bCs/>
              </w:rPr>
              <w:t>Information Element</w:t>
            </w:r>
          </w:p>
        </w:tc>
        <w:tc>
          <w:tcPr>
            <w:tcW w:w="2127" w:type="dxa"/>
          </w:tcPr>
          <w:p w14:paraId="3E6FEB9F"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66AEF778" w14:textId="77777777" w:rsidR="00784A32" w:rsidRPr="000670FE" w:rsidRDefault="00784A32" w:rsidP="00354887">
            <w:pPr>
              <w:pStyle w:val="TAH"/>
              <w:keepNext w:val="0"/>
              <w:rPr>
                <w:bCs/>
              </w:rPr>
            </w:pPr>
            <w:r w:rsidRPr="000670FE">
              <w:rPr>
                <w:bCs/>
              </w:rPr>
              <w:t>Comment</w:t>
            </w:r>
          </w:p>
        </w:tc>
        <w:tc>
          <w:tcPr>
            <w:tcW w:w="1418" w:type="dxa"/>
          </w:tcPr>
          <w:p w14:paraId="6158A616" w14:textId="77777777" w:rsidR="00784A32" w:rsidRPr="000670FE" w:rsidRDefault="00784A32" w:rsidP="00354887">
            <w:pPr>
              <w:pStyle w:val="TAH"/>
              <w:keepNext w:val="0"/>
              <w:rPr>
                <w:bCs/>
              </w:rPr>
            </w:pPr>
            <w:r w:rsidRPr="000670FE">
              <w:rPr>
                <w:bCs/>
              </w:rPr>
              <w:t>Reference</w:t>
            </w:r>
          </w:p>
        </w:tc>
        <w:tc>
          <w:tcPr>
            <w:tcW w:w="1135" w:type="dxa"/>
          </w:tcPr>
          <w:p w14:paraId="20E87EA0" w14:textId="77777777" w:rsidR="00784A32" w:rsidRPr="000670FE" w:rsidRDefault="00784A32" w:rsidP="00354887">
            <w:pPr>
              <w:pStyle w:val="TAH"/>
              <w:keepNext w:val="0"/>
              <w:rPr>
                <w:bCs/>
              </w:rPr>
            </w:pPr>
            <w:r w:rsidRPr="000670FE">
              <w:rPr>
                <w:bCs/>
              </w:rPr>
              <w:t>Condition</w:t>
            </w:r>
          </w:p>
        </w:tc>
      </w:tr>
      <w:tr w:rsidR="00784A32" w:rsidRPr="000670FE" w14:paraId="0911ADCF" w14:textId="77777777" w:rsidTr="00354887">
        <w:tc>
          <w:tcPr>
            <w:tcW w:w="2833" w:type="dxa"/>
            <w:vAlign w:val="center"/>
          </w:tcPr>
          <w:p w14:paraId="6662505E" w14:textId="77777777" w:rsidR="00784A32" w:rsidRPr="000670FE" w:rsidRDefault="00784A32" w:rsidP="00354887">
            <w:pPr>
              <w:pStyle w:val="TAL"/>
              <w:rPr>
                <w:b/>
              </w:rPr>
            </w:pPr>
            <w:r w:rsidRPr="000670FE">
              <w:rPr>
                <w:b/>
              </w:rPr>
              <w:t>Message-body</w:t>
            </w:r>
          </w:p>
        </w:tc>
        <w:tc>
          <w:tcPr>
            <w:tcW w:w="2127" w:type="dxa"/>
          </w:tcPr>
          <w:p w14:paraId="64B203F5" w14:textId="77777777" w:rsidR="00784A32" w:rsidRPr="000670FE" w:rsidRDefault="00784A32" w:rsidP="00354887">
            <w:pPr>
              <w:pStyle w:val="TAL"/>
            </w:pPr>
          </w:p>
        </w:tc>
        <w:tc>
          <w:tcPr>
            <w:tcW w:w="2126" w:type="dxa"/>
            <w:tcBorders>
              <w:top w:val="single" w:sz="4" w:space="0" w:color="auto"/>
              <w:bottom w:val="single" w:sz="4" w:space="0" w:color="auto"/>
            </w:tcBorders>
          </w:tcPr>
          <w:p w14:paraId="1C4EB7BB" w14:textId="77777777" w:rsidR="00784A32" w:rsidRPr="000670FE" w:rsidRDefault="00784A32" w:rsidP="00354887">
            <w:pPr>
              <w:pStyle w:val="TAL"/>
            </w:pPr>
          </w:p>
        </w:tc>
        <w:tc>
          <w:tcPr>
            <w:tcW w:w="1418" w:type="dxa"/>
          </w:tcPr>
          <w:p w14:paraId="12EB3FBA" w14:textId="77777777" w:rsidR="00784A32" w:rsidRPr="000670FE" w:rsidRDefault="00784A32" w:rsidP="00354887">
            <w:pPr>
              <w:pStyle w:val="TAL"/>
            </w:pPr>
          </w:p>
        </w:tc>
        <w:tc>
          <w:tcPr>
            <w:tcW w:w="1135" w:type="dxa"/>
            <w:vAlign w:val="bottom"/>
          </w:tcPr>
          <w:p w14:paraId="65F87E49" w14:textId="77777777" w:rsidR="00784A32" w:rsidRPr="000670FE" w:rsidRDefault="00784A32" w:rsidP="00354887">
            <w:pPr>
              <w:pStyle w:val="TAL"/>
            </w:pPr>
          </w:p>
        </w:tc>
      </w:tr>
      <w:tr w:rsidR="00784A32" w:rsidRPr="000670FE" w14:paraId="167BDDEF"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6459846" w14:textId="77777777" w:rsidR="00784A32" w:rsidRPr="000670FE" w:rsidRDefault="00784A32" w:rsidP="00354887">
            <w:pPr>
              <w:pStyle w:val="TAL"/>
            </w:pPr>
            <w:r w:rsidRPr="000670F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EF602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8480D16"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1F2ACDD3"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26E068" w14:textId="77777777" w:rsidR="00784A32" w:rsidRPr="000670FE" w:rsidRDefault="00784A32" w:rsidP="00354887">
            <w:pPr>
              <w:pStyle w:val="TAL"/>
            </w:pPr>
          </w:p>
        </w:tc>
      </w:tr>
      <w:tr w:rsidR="00784A32" w:rsidRPr="000670FE" w14:paraId="5CB1DC46"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28FDDFBC" w14:textId="77777777" w:rsidR="00784A32" w:rsidRPr="000670FE" w:rsidRDefault="00784A32" w:rsidP="00354887">
            <w:pPr>
              <w:pStyle w:val="TAL"/>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E7CF4D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AC9587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95277F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D1DA56" w14:textId="77777777" w:rsidR="00784A32" w:rsidRPr="000670FE" w:rsidRDefault="00784A32" w:rsidP="00354887">
            <w:pPr>
              <w:pStyle w:val="TAL"/>
            </w:pPr>
          </w:p>
        </w:tc>
      </w:tr>
      <w:tr w:rsidR="00784A32" w:rsidRPr="000670FE" w14:paraId="10050A88" w14:textId="77777777" w:rsidTr="00354887">
        <w:tc>
          <w:tcPr>
            <w:tcW w:w="2833" w:type="dxa"/>
            <w:vAlign w:val="center"/>
          </w:tcPr>
          <w:p w14:paraId="2E5C4AC3" w14:textId="77777777" w:rsidR="00784A32" w:rsidRPr="000670FE" w:rsidRDefault="00784A32" w:rsidP="00354887">
            <w:pPr>
              <w:pStyle w:val="TAL"/>
            </w:pPr>
            <w:r w:rsidRPr="000670FE">
              <w:t xml:space="preserve">      MIME-Content-Type</w:t>
            </w:r>
          </w:p>
        </w:tc>
        <w:tc>
          <w:tcPr>
            <w:tcW w:w="2127" w:type="dxa"/>
          </w:tcPr>
          <w:p w14:paraId="25ACF2CF" w14:textId="77777777" w:rsidR="00784A32" w:rsidRPr="000670FE" w:rsidRDefault="00784A32" w:rsidP="00354887">
            <w:pPr>
              <w:pStyle w:val="TAL"/>
            </w:pPr>
            <w:r w:rsidRPr="000670FE">
              <w:t>"application/vnd.3gpp.mcvideo-info+xml" as described in Table 6.1.2.4.3.3-2</w:t>
            </w:r>
          </w:p>
        </w:tc>
        <w:tc>
          <w:tcPr>
            <w:tcW w:w="2126" w:type="dxa"/>
            <w:tcBorders>
              <w:top w:val="single" w:sz="4" w:space="0" w:color="auto"/>
              <w:bottom w:val="single" w:sz="4" w:space="0" w:color="auto"/>
            </w:tcBorders>
          </w:tcPr>
          <w:p w14:paraId="76EBAC1D" w14:textId="77777777" w:rsidR="00784A32" w:rsidRPr="000670FE" w:rsidRDefault="00784A32" w:rsidP="00354887">
            <w:pPr>
              <w:pStyle w:val="TAL"/>
            </w:pPr>
          </w:p>
        </w:tc>
        <w:tc>
          <w:tcPr>
            <w:tcW w:w="1418" w:type="dxa"/>
          </w:tcPr>
          <w:p w14:paraId="4A36C839" w14:textId="77777777" w:rsidR="00784A32" w:rsidRPr="000670FE" w:rsidRDefault="00784A32" w:rsidP="00354887">
            <w:pPr>
              <w:pStyle w:val="TAL"/>
            </w:pPr>
          </w:p>
        </w:tc>
        <w:tc>
          <w:tcPr>
            <w:tcW w:w="1135" w:type="dxa"/>
          </w:tcPr>
          <w:p w14:paraId="32AC1DEE" w14:textId="77777777" w:rsidR="00784A32" w:rsidRPr="000670FE" w:rsidRDefault="00784A32" w:rsidP="00354887">
            <w:pPr>
              <w:pStyle w:val="TAL"/>
            </w:pPr>
          </w:p>
        </w:tc>
      </w:tr>
    </w:tbl>
    <w:p w14:paraId="2C71B96E" w14:textId="77777777" w:rsidR="00784A32" w:rsidRPr="000670FE" w:rsidRDefault="00784A32" w:rsidP="00784A32">
      <w:pPr>
        <w:keepNext/>
        <w:widowControl w:val="0"/>
        <w:rPr>
          <w:rFonts w:ascii="Arial" w:hAnsi="Arial" w:cs="Arial"/>
        </w:rPr>
      </w:pPr>
    </w:p>
    <w:p w14:paraId="21E38961" w14:textId="77777777" w:rsidR="00784A32" w:rsidRPr="000670FE" w:rsidRDefault="00784A32" w:rsidP="00784A32">
      <w:pPr>
        <w:pStyle w:val="TH"/>
        <w:keepLines w:val="0"/>
        <w:widowControl w:val="0"/>
      </w:pPr>
      <w:r w:rsidRPr="000670FE">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4FAF04E8"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11A0E9A" w14:textId="77777777" w:rsidR="00784A32" w:rsidRPr="000670FE" w:rsidRDefault="00784A32" w:rsidP="00354887">
            <w:pPr>
              <w:pStyle w:val="TAL"/>
              <w:keepLines w:val="0"/>
              <w:widowControl w:val="0"/>
            </w:pPr>
            <w:r w:rsidRPr="000670FE">
              <w:t>Derivation Path: TS 36.579-1, Table 5.5.3.2.2-2, condition MCVIDEO, GROUP-CALL, EMERGENCY-CALL</w:t>
            </w:r>
          </w:p>
        </w:tc>
      </w:tr>
      <w:tr w:rsidR="00784A32" w:rsidRPr="000670FE" w14:paraId="00A1F932"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85C25C1"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2211F0D"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BB10991"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1C8E355"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2C5FDB0" w14:textId="77777777" w:rsidR="00784A32" w:rsidRPr="000670FE" w:rsidRDefault="00784A32" w:rsidP="00354887">
            <w:pPr>
              <w:pStyle w:val="TAH"/>
              <w:keepLines w:val="0"/>
              <w:widowControl w:val="0"/>
              <w:rPr>
                <w:bCs/>
              </w:rPr>
            </w:pPr>
            <w:r w:rsidRPr="000670FE">
              <w:rPr>
                <w:bCs/>
              </w:rPr>
              <w:t>Condition</w:t>
            </w:r>
          </w:p>
        </w:tc>
      </w:tr>
      <w:tr w:rsidR="00784A32" w:rsidRPr="000670FE" w14:paraId="588E82B7" w14:textId="77777777" w:rsidTr="00354887">
        <w:tc>
          <w:tcPr>
            <w:tcW w:w="2836" w:type="dxa"/>
            <w:vAlign w:val="center"/>
          </w:tcPr>
          <w:p w14:paraId="60E1A5BE" w14:textId="77777777" w:rsidR="00784A32" w:rsidRPr="000670FE" w:rsidRDefault="00784A32" w:rsidP="00354887">
            <w:pPr>
              <w:pStyle w:val="TAL"/>
              <w:keepLines w:val="0"/>
              <w:widowControl w:val="0"/>
            </w:pPr>
            <w:r w:rsidRPr="000670FE">
              <w:t>mcvideoinfo</w:t>
            </w:r>
          </w:p>
        </w:tc>
        <w:tc>
          <w:tcPr>
            <w:tcW w:w="2126" w:type="dxa"/>
          </w:tcPr>
          <w:p w14:paraId="4BA04BCC"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5F88BFC7" w14:textId="77777777" w:rsidR="00784A32" w:rsidRPr="000670FE" w:rsidRDefault="00784A32" w:rsidP="00354887">
            <w:pPr>
              <w:pStyle w:val="TAL"/>
              <w:keepLines w:val="0"/>
              <w:widowControl w:val="0"/>
            </w:pPr>
          </w:p>
        </w:tc>
        <w:tc>
          <w:tcPr>
            <w:tcW w:w="1418" w:type="dxa"/>
          </w:tcPr>
          <w:p w14:paraId="1C321A00" w14:textId="77777777" w:rsidR="00784A32" w:rsidRPr="000670FE" w:rsidRDefault="00784A32" w:rsidP="00354887">
            <w:pPr>
              <w:pStyle w:val="TAL"/>
              <w:keepLines w:val="0"/>
              <w:widowControl w:val="0"/>
            </w:pPr>
          </w:p>
        </w:tc>
        <w:tc>
          <w:tcPr>
            <w:tcW w:w="1133" w:type="dxa"/>
            <w:vAlign w:val="bottom"/>
          </w:tcPr>
          <w:p w14:paraId="491C2A45" w14:textId="77777777" w:rsidR="00784A32" w:rsidRPr="000670FE" w:rsidRDefault="00784A32" w:rsidP="00354887">
            <w:pPr>
              <w:pStyle w:val="TAL"/>
              <w:keepLines w:val="0"/>
              <w:widowControl w:val="0"/>
            </w:pPr>
          </w:p>
        </w:tc>
      </w:tr>
      <w:tr w:rsidR="00784A32" w:rsidRPr="000670FE" w14:paraId="13BB217F" w14:textId="77777777" w:rsidTr="00354887">
        <w:tc>
          <w:tcPr>
            <w:tcW w:w="2836" w:type="dxa"/>
            <w:vAlign w:val="center"/>
          </w:tcPr>
          <w:p w14:paraId="6E3984AA" w14:textId="77777777" w:rsidR="00784A32" w:rsidRPr="000670FE" w:rsidRDefault="00784A32" w:rsidP="00354887">
            <w:pPr>
              <w:pStyle w:val="TAL"/>
              <w:keepLines w:val="0"/>
              <w:widowControl w:val="0"/>
            </w:pPr>
            <w:r w:rsidRPr="000670FE">
              <w:t xml:space="preserve">  mcvideo-Params</w:t>
            </w:r>
          </w:p>
        </w:tc>
        <w:tc>
          <w:tcPr>
            <w:tcW w:w="2126" w:type="dxa"/>
          </w:tcPr>
          <w:p w14:paraId="2FA353F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27D8D4EB" w14:textId="77777777" w:rsidR="00784A32" w:rsidRPr="000670FE" w:rsidRDefault="00784A32" w:rsidP="00354887">
            <w:pPr>
              <w:pStyle w:val="TAL"/>
              <w:keepLines w:val="0"/>
              <w:widowControl w:val="0"/>
            </w:pPr>
          </w:p>
        </w:tc>
        <w:tc>
          <w:tcPr>
            <w:tcW w:w="1418" w:type="dxa"/>
          </w:tcPr>
          <w:p w14:paraId="446CF8F6" w14:textId="77777777" w:rsidR="00784A32" w:rsidRPr="000670FE" w:rsidRDefault="00784A32" w:rsidP="00354887">
            <w:pPr>
              <w:pStyle w:val="TAL"/>
              <w:keepLines w:val="0"/>
              <w:widowControl w:val="0"/>
            </w:pPr>
          </w:p>
        </w:tc>
        <w:tc>
          <w:tcPr>
            <w:tcW w:w="1133" w:type="dxa"/>
            <w:vAlign w:val="bottom"/>
          </w:tcPr>
          <w:p w14:paraId="2397DB0C" w14:textId="77777777" w:rsidR="00784A32" w:rsidRPr="000670FE" w:rsidRDefault="00784A32" w:rsidP="00354887">
            <w:pPr>
              <w:pStyle w:val="TAL"/>
              <w:keepLines w:val="0"/>
              <w:widowControl w:val="0"/>
            </w:pPr>
          </w:p>
        </w:tc>
      </w:tr>
      <w:tr w:rsidR="00784A32" w:rsidRPr="000670FE" w14:paraId="77C8AB7E" w14:textId="77777777" w:rsidTr="00354887">
        <w:tc>
          <w:tcPr>
            <w:tcW w:w="2836" w:type="dxa"/>
            <w:tcBorders>
              <w:bottom w:val="single" w:sz="4" w:space="0" w:color="auto"/>
            </w:tcBorders>
            <w:vAlign w:val="center"/>
          </w:tcPr>
          <w:p w14:paraId="0D00B937" w14:textId="77777777" w:rsidR="00784A32" w:rsidRPr="000670FE" w:rsidRDefault="00784A32" w:rsidP="00354887">
            <w:pPr>
              <w:pStyle w:val="TAL"/>
              <w:keepLines w:val="0"/>
              <w:widowControl w:val="0"/>
            </w:pPr>
            <w:r w:rsidRPr="000670FE">
              <w:t xml:space="preserve">    mcvideo-access-token</w:t>
            </w:r>
          </w:p>
        </w:tc>
        <w:tc>
          <w:tcPr>
            <w:tcW w:w="2126" w:type="dxa"/>
          </w:tcPr>
          <w:p w14:paraId="6FCE2FAB"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5407B845" w14:textId="77777777" w:rsidR="00784A32" w:rsidRPr="000670FE" w:rsidRDefault="00784A32" w:rsidP="00354887">
            <w:pPr>
              <w:pStyle w:val="TAL"/>
              <w:keepLines w:val="0"/>
              <w:widowControl w:val="0"/>
            </w:pPr>
          </w:p>
        </w:tc>
        <w:tc>
          <w:tcPr>
            <w:tcW w:w="1418" w:type="dxa"/>
          </w:tcPr>
          <w:p w14:paraId="4735005D" w14:textId="77777777" w:rsidR="00784A32" w:rsidRPr="000670FE" w:rsidRDefault="00784A32" w:rsidP="00354887">
            <w:pPr>
              <w:pStyle w:val="TAL"/>
              <w:keepLines w:val="0"/>
              <w:widowControl w:val="0"/>
            </w:pPr>
          </w:p>
        </w:tc>
        <w:tc>
          <w:tcPr>
            <w:tcW w:w="1133" w:type="dxa"/>
            <w:vAlign w:val="bottom"/>
          </w:tcPr>
          <w:p w14:paraId="575BCCB2" w14:textId="77777777" w:rsidR="00784A32" w:rsidRPr="000670FE" w:rsidRDefault="00784A32" w:rsidP="00354887">
            <w:pPr>
              <w:pStyle w:val="TAL"/>
              <w:keepLines w:val="0"/>
              <w:widowControl w:val="0"/>
            </w:pPr>
          </w:p>
        </w:tc>
      </w:tr>
      <w:tr w:rsidR="00784A32" w:rsidRPr="000670FE" w14:paraId="37042BC5" w14:textId="77777777" w:rsidTr="00354887">
        <w:tc>
          <w:tcPr>
            <w:tcW w:w="2836" w:type="dxa"/>
            <w:vAlign w:val="center"/>
          </w:tcPr>
          <w:p w14:paraId="6867F104" w14:textId="77777777" w:rsidR="00784A32" w:rsidRPr="000670FE" w:rsidRDefault="00784A32" w:rsidP="00354887">
            <w:pPr>
              <w:pStyle w:val="TAL"/>
              <w:keepLines w:val="0"/>
              <w:widowControl w:val="0"/>
            </w:pPr>
            <w:r w:rsidRPr="000670FE">
              <w:t xml:space="preserve">    session-type</w:t>
            </w:r>
          </w:p>
        </w:tc>
        <w:tc>
          <w:tcPr>
            <w:tcW w:w="2126" w:type="dxa"/>
          </w:tcPr>
          <w:p w14:paraId="7696042F"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42B8831" w14:textId="77777777" w:rsidR="00784A32" w:rsidRPr="000670FE" w:rsidRDefault="00784A32" w:rsidP="00354887">
            <w:pPr>
              <w:pStyle w:val="TAL"/>
              <w:keepLines w:val="0"/>
              <w:widowControl w:val="0"/>
            </w:pPr>
          </w:p>
        </w:tc>
        <w:tc>
          <w:tcPr>
            <w:tcW w:w="1418" w:type="dxa"/>
          </w:tcPr>
          <w:p w14:paraId="4514A93A" w14:textId="77777777" w:rsidR="00784A32" w:rsidRPr="000670FE" w:rsidRDefault="00784A32" w:rsidP="00354887">
            <w:pPr>
              <w:pStyle w:val="TAL"/>
              <w:keepLines w:val="0"/>
              <w:widowControl w:val="0"/>
            </w:pPr>
          </w:p>
        </w:tc>
        <w:tc>
          <w:tcPr>
            <w:tcW w:w="1133" w:type="dxa"/>
            <w:vAlign w:val="bottom"/>
          </w:tcPr>
          <w:p w14:paraId="44ACDF6D" w14:textId="77777777" w:rsidR="00784A32" w:rsidRPr="000670FE" w:rsidRDefault="00784A32" w:rsidP="00354887">
            <w:pPr>
              <w:pStyle w:val="TAL"/>
              <w:keepLines w:val="0"/>
              <w:widowControl w:val="0"/>
            </w:pPr>
          </w:p>
        </w:tc>
      </w:tr>
    </w:tbl>
    <w:p w14:paraId="360FEFDF" w14:textId="77777777" w:rsidR="00784A32" w:rsidRPr="000670FE" w:rsidRDefault="00784A32" w:rsidP="00784A32"/>
    <w:p w14:paraId="1C72068B" w14:textId="77777777" w:rsidR="00784A32" w:rsidRPr="000670FE" w:rsidRDefault="00784A32" w:rsidP="00784A32">
      <w:pPr>
        <w:pStyle w:val="TH"/>
      </w:pPr>
      <w:r w:rsidRPr="000670FE">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321AC4B" w14:textId="77777777" w:rsidTr="00354887">
        <w:trPr>
          <w:tblHeader/>
        </w:trPr>
        <w:tc>
          <w:tcPr>
            <w:tcW w:w="9639" w:type="dxa"/>
            <w:gridSpan w:val="5"/>
          </w:tcPr>
          <w:p w14:paraId="5D71D5BD" w14:textId="77777777" w:rsidR="00784A32" w:rsidRPr="000670FE" w:rsidRDefault="00784A32" w:rsidP="00354887">
            <w:pPr>
              <w:pStyle w:val="TAL"/>
              <w:rPr>
                <w:rFonts w:cs="Arial"/>
                <w:szCs w:val="18"/>
              </w:rPr>
            </w:pPr>
            <w:r w:rsidRPr="000670FE">
              <w:t>Derivation Path: TS 36.579-1 [2], Table 5.5.2.17.1.2-1, condition MCVIDEO, GROUP-CALL</w:t>
            </w:r>
          </w:p>
        </w:tc>
      </w:tr>
      <w:tr w:rsidR="00784A32" w:rsidRPr="000670FE" w14:paraId="54CF80CC" w14:textId="77777777" w:rsidTr="00354887">
        <w:trPr>
          <w:tblHeader/>
        </w:trPr>
        <w:tc>
          <w:tcPr>
            <w:tcW w:w="2835" w:type="dxa"/>
          </w:tcPr>
          <w:p w14:paraId="6DDBA404" w14:textId="77777777" w:rsidR="00784A32" w:rsidRPr="000670FE" w:rsidRDefault="00784A32" w:rsidP="00354887">
            <w:pPr>
              <w:pStyle w:val="TAH"/>
              <w:rPr>
                <w:bCs/>
              </w:rPr>
            </w:pPr>
            <w:r w:rsidRPr="000670FE">
              <w:rPr>
                <w:bCs/>
              </w:rPr>
              <w:t>Information Element</w:t>
            </w:r>
          </w:p>
        </w:tc>
        <w:tc>
          <w:tcPr>
            <w:tcW w:w="2126" w:type="dxa"/>
          </w:tcPr>
          <w:p w14:paraId="1E302784"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3868A262" w14:textId="77777777" w:rsidR="00784A32" w:rsidRPr="000670FE" w:rsidRDefault="00784A32" w:rsidP="00354887">
            <w:pPr>
              <w:pStyle w:val="TAH"/>
              <w:rPr>
                <w:bCs/>
              </w:rPr>
            </w:pPr>
            <w:r w:rsidRPr="000670FE">
              <w:rPr>
                <w:bCs/>
              </w:rPr>
              <w:t>Comment</w:t>
            </w:r>
          </w:p>
        </w:tc>
        <w:tc>
          <w:tcPr>
            <w:tcW w:w="1418" w:type="dxa"/>
          </w:tcPr>
          <w:p w14:paraId="212A629E" w14:textId="77777777" w:rsidR="00784A32" w:rsidRPr="000670FE" w:rsidRDefault="00784A32" w:rsidP="00354887">
            <w:pPr>
              <w:pStyle w:val="TAH"/>
              <w:rPr>
                <w:bCs/>
              </w:rPr>
            </w:pPr>
            <w:r w:rsidRPr="000670FE">
              <w:rPr>
                <w:bCs/>
              </w:rPr>
              <w:t>Reference</w:t>
            </w:r>
          </w:p>
        </w:tc>
        <w:tc>
          <w:tcPr>
            <w:tcW w:w="1134" w:type="dxa"/>
          </w:tcPr>
          <w:p w14:paraId="72161924" w14:textId="77777777" w:rsidR="00784A32" w:rsidRPr="000670FE" w:rsidRDefault="00784A32" w:rsidP="00354887">
            <w:pPr>
              <w:pStyle w:val="TAH"/>
              <w:rPr>
                <w:bCs/>
              </w:rPr>
            </w:pPr>
            <w:r w:rsidRPr="000670FE">
              <w:rPr>
                <w:bCs/>
              </w:rPr>
              <w:t>Condition</w:t>
            </w:r>
          </w:p>
        </w:tc>
      </w:tr>
      <w:tr w:rsidR="00784A32" w:rsidRPr="000670FE" w14:paraId="53B24C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78D02BA" w14:textId="77777777" w:rsidR="00784A32" w:rsidRPr="000670FE" w:rsidRDefault="00784A32" w:rsidP="00354887">
            <w:pPr>
              <w:pStyle w:val="TAL"/>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E73A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96F46E"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C2BECFD"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C2F7542" w14:textId="77777777" w:rsidR="00784A32" w:rsidRPr="000670FE" w:rsidRDefault="00784A32" w:rsidP="00354887">
            <w:pPr>
              <w:pStyle w:val="TAL"/>
              <w:rPr>
                <w:bCs/>
              </w:rPr>
            </w:pPr>
          </w:p>
        </w:tc>
      </w:tr>
      <w:tr w:rsidR="00784A32" w:rsidRPr="000670FE" w14:paraId="43F5C0D0"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A2EB1EE"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CDDF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8C12CA"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43B9A2EE"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AC4C3E" w14:textId="77777777" w:rsidR="00784A32" w:rsidRPr="000670FE" w:rsidRDefault="00784A32" w:rsidP="00354887">
            <w:pPr>
              <w:pStyle w:val="TAL"/>
              <w:rPr>
                <w:bCs/>
              </w:rPr>
            </w:pPr>
          </w:p>
        </w:tc>
      </w:tr>
      <w:tr w:rsidR="00784A32" w:rsidRPr="000670FE" w14:paraId="69EBE241"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5F2C0AE"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CD6BA3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4B386A3"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40D1D7"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FBEE88A" w14:textId="77777777" w:rsidR="00784A32" w:rsidRPr="000670FE" w:rsidRDefault="00784A32" w:rsidP="00354887">
            <w:pPr>
              <w:pStyle w:val="TAL"/>
              <w:rPr>
                <w:bCs/>
              </w:rPr>
            </w:pPr>
          </w:p>
        </w:tc>
      </w:tr>
      <w:tr w:rsidR="00784A32" w:rsidRPr="000670FE" w14:paraId="64F8CD3F"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1953B593"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6999B3" w14:textId="77777777" w:rsidR="00784A32" w:rsidRPr="000670FE" w:rsidRDefault="00784A32" w:rsidP="00354887">
            <w:pPr>
              <w:pStyle w:val="TAL"/>
            </w:pPr>
            <w:r w:rsidRPr="000670FE">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5D3A44F0"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738E05"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F1C1FB2" w14:textId="77777777" w:rsidR="00784A32" w:rsidRPr="000670FE" w:rsidRDefault="00784A32" w:rsidP="00354887">
            <w:pPr>
              <w:pStyle w:val="TAL"/>
              <w:rPr>
                <w:bCs/>
              </w:rPr>
            </w:pPr>
          </w:p>
        </w:tc>
      </w:tr>
    </w:tbl>
    <w:p w14:paraId="37E6E512" w14:textId="77777777" w:rsidR="00784A32" w:rsidRPr="000670FE" w:rsidRDefault="00784A32" w:rsidP="00784A32"/>
    <w:p w14:paraId="2FEEAEB2" w14:textId="77777777" w:rsidR="00784A32" w:rsidRPr="000670FE" w:rsidRDefault="00784A32" w:rsidP="00784A32">
      <w:pPr>
        <w:pStyle w:val="TH"/>
        <w:keepLines w:val="0"/>
        <w:widowControl w:val="0"/>
      </w:pPr>
      <w:r w:rsidRPr="000670FE">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7C8DC876"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2B09D41" w14:textId="77777777" w:rsidR="00784A32" w:rsidRPr="000670FE" w:rsidRDefault="00784A32" w:rsidP="00354887">
            <w:pPr>
              <w:pStyle w:val="TAL"/>
              <w:keepLines w:val="0"/>
              <w:widowControl w:val="0"/>
            </w:pPr>
            <w:r w:rsidRPr="000670FE">
              <w:t>Derivation Path: TS 36.579-1, Table 5.5.3.2.1-2, condition MCVIDEO, GROUP-CALL, EMERGENCY-CALL</w:t>
            </w:r>
          </w:p>
        </w:tc>
      </w:tr>
      <w:tr w:rsidR="00784A32" w:rsidRPr="000670FE" w14:paraId="4099E05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66504ED3"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1ECED83"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96093E7"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916F28A"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0636802" w14:textId="77777777" w:rsidR="00784A32" w:rsidRPr="000670FE" w:rsidRDefault="00784A32" w:rsidP="00354887">
            <w:pPr>
              <w:pStyle w:val="TAH"/>
              <w:keepLines w:val="0"/>
              <w:widowControl w:val="0"/>
              <w:rPr>
                <w:bCs/>
              </w:rPr>
            </w:pPr>
            <w:r w:rsidRPr="000670FE">
              <w:rPr>
                <w:bCs/>
              </w:rPr>
              <w:t>Condition</w:t>
            </w:r>
          </w:p>
        </w:tc>
      </w:tr>
      <w:tr w:rsidR="00784A32" w:rsidRPr="000670FE" w14:paraId="309F870F" w14:textId="77777777" w:rsidTr="00354887">
        <w:tc>
          <w:tcPr>
            <w:tcW w:w="2836" w:type="dxa"/>
            <w:vAlign w:val="center"/>
          </w:tcPr>
          <w:p w14:paraId="6A3FDAEB" w14:textId="77777777" w:rsidR="00784A32" w:rsidRPr="000670FE" w:rsidRDefault="00784A32" w:rsidP="00354887">
            <w:pPr>
              <w:pStyle w:val="TAL"/>
              <w:keepLines w:val="0"/>
              <w:widowControl w:val="0"/>
            </w:pPr>
            <w:r w:rsidRPr="000670FE">
              <w:t>mcvideoinfo</w:t>
            </w:r>
          </w:p>
        </w:tc>
        <w:tc>
          <w:tcPr>
            <w:tcW w:w="2126" w:type="dxa"/>
          </w:tcPr>
          <w:p w14:paraId="2EBE527F"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566FA5E8" w14:textId="77777777" w:rsidR="00784A32" w:rsidRPr="000670FE" w:rsidRDefault="00784A32" w:rsidP="00354887">
            <w:pPr>
              <w:pStyle w:val="TAL"/>
              <w:keepLines w:val="0"/>
              <w:widowControl w:val="0"/>
            </w:pPr>
          </w:p>
        </w:tc>
        <w:tc>
          <w:tcPr>
            <w:tcW w:w="1418" w:type="dxa"/>
          </w:tcPr>
          <w:p w14:paraId="143C91F8" w14:textId="77777777" w:rsidR="00784A32" w:rsidRPr="000670FE" w:rsidRDefault="00784A32" w:rsidP="00354887">
            <w:pPr>
              <w:pStyle w:val="TAL"/>
              <w:keepLines w:val="0"/>
              <w:widowControl w:val="0"/>
            </w:pPr>
          </w:p>
        </w:tc>
        <w:tc>
          <w:tcPr>
            <w:tcW w:w="1133" w:type="dxa"/>
            <w:vAlign w:val="bottom"/>
          </w:tcPr>
          <w:p w14:paraId="72B8A504" w14:textId="77777777" w:rsidR="00784A32" w:rsidRPr="000670FE" w:rsidRDefault="00784A32" w:rsidP="00354887">
            <w:pPr>
              <w:pStyle w:val="TAL"/>
              <w:keepLines w:val="0"/>
              <w:widowControl w:val="0"/>
            </w:pPr>
          </w:p>
        </w:tc>
      </w:tr>
      <w:tr w:rsidR="00784A32" w:rsidRPr="000670FE" w14:paraId="3072EE8D" w14:textId="77777777" w:rsidTr="00354887">
        <w:tc>
          <w:tcPr>
            <w:tcW w:w="2836" w:type="dxa"/>
            <w:vAlign w:val="center"/>
          </w:tcPr>
          <w:p w14:paraId="730D26FC" w14:textId="77777777" w:rsidR="00784A32" w:rsidRPr="000670FE" w:rsidRDefault="00784A32" w:rsidP="00354887">
            <w:pPr>
              <w:pStyle w:val="TAL"/>
              <w:keepLines w:val="0"/>
              <w:widowControl w:val="0"/>
            </w:pPr>
            <w:r w:rsidRPr="000670FE">
              <w:t xml:space="preserve">  mcvideo-Params</w:t>
            </w:r>
          </w:p>
        </w:tc>
        <w:tc>
          <w:tcPr>
            <w:tcW w:w="2126" w:type="dxa"/>
          </w:tcPr>
          <w:p w14:paraId="5A9D77E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660D9130" w14:textId="77777777" w:rsidR="00784A32" w:rsidRPr="000670FE" w:rsidRDefault="00784A32" w:rsidP="00354887">
            <w:pPr>
              <w:pStyle w:val="TAL"/>
              <w:keepLines w:val="0"/>
              <w:widowControl w:val="0"/>
            </w:pPr>
          </w:p>
        </w:tc>
        <w:tc>
          <w:tcPr>
            <w:tcW w:w="1418" w:type="dxa"/>
          </w:tcPr>
          <w:p w14:paraId="3187C816" w14:textId="77777777" w:rsidR="00784A32" w:rsidRPr="000670FE" w:rsidRDefault="00784A32" w:rsidP="00354887">
            <w:pPr>
              <w:pStyle w:val="TAL"/>
              <w:keepLines w:val="0"/>
              <w:widowControl w:val="0"/>
            </w:pPr>
          </w:p>
        </w:tc>
        <w:tc>
          <w:tcPr>
            <w:tcW w:w="1133" w:type="dxa"/>
            <w:vAlign w:val="bottom"/>
          </w:tcPr>
          <w:p w14:paraId="4113D22D" w14:textId="77777777" w:rsidR="00784A32" w:rsidRPr="000670FE" w:rsidRDefault="00784A32" w:rsidP="00354887">
            <w:pPr>
              <w:pStyle w:val="TAL"/>
              <w:keepLines w:val="0"/>
              <w:widowControl w:val="0"/>
            </w:pPr>
          </w:p>
        </w:tc>
      </w:tr>
      <w:tr w:rsidR="00784A32" w:rsidRPr="000670FE" w14:paraId="4468624F" w14:textId="77777777" w:rsidTr="00354887">
        <w:tc>
          <w:tcPr>
            <w:tcW w:w="2836" w:type="dxa"/>
            <w:tcBorders>
              <w:bottom w:val="single" w:sz="4" w:space="0" w:color="auto"/>
            </w:tcBorders>
            <w:vAlign w:val="center"/>
          </w:tcPr>
          <w:p w14:paraId="443667C5" w14:textId="77777777" w:rsidR="00784A32" w:rsidRPr="000670FE" w:rsidRDefault="00784A32" w:rsidP="00354887">
            <w:pPr>
              <w:pStyle w:val="TAL"/>
              <w:keepLines w:val="0"/>
              <w:widowControl w:val="0"/>
            </w:pPr>
            <w:r w:rsidRPr="000670FE">
              <w:t xml:space="preserve">    mcvideo-access-token</w:t>
            </w:r>
          </w:p>
        </w:tc>
        <w:tc>
          <w:tcPr>
            <w:tcW w:w="2126" w:type="dxa"/>
          </w:tcPr>
          <w:p w14:paraId="7637D485"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56E0D7FE" w14:textId="77777777" w:rsidR="00784A32" w:rsidRPr="000670FE" w:rsidRDefault="00784A32" w:rsidP="00354887">
            <w:pPr>
              <w:pStyle w:val="TAL"/>
              <w:keepLines w:val="0"/>
              <w:widowControl w:val="0"/>
            </w:pPr>
          </w:p>
        </w:tc>
        <w:tc>
          <w:tcPr>
            <w:tcW w:w="1418" w:type="dxa"/>
          </w:tcPr>
          <w:p w14:paraId="0ACB17D9" w14:textId="77777777" w:rsidR="00784A32" w:rsidRPr="000670FE" w:rsidRDefault="00784A32" w:rsidP="00354887">
            <w:pPr>
              <w:pStyle w:val="TAL"/>
              <w:keepLines w:val="0"/>
              <w:widowControl w:val="0"/>
            </w:pPr>
          </w:p>
        </w:tc>
        <w:tc>
          <w:tcPr>
            <w:tcW w:w="1133" w:type="dxa"/>
            <w:vAlign w:val="bottom"/>
          </w:tcPr>
          <w:p w14:paraId="2C5E9AE1" w14:textId="77777777" w:rsidR="00784A32" w:rsidRPr="000670FE" w:rsidRDefault="00784A32" w:rsidP="00354887">
            <w:pPr>
              <w:pStyle w:val="TAL"/>
              <w:keepLines w:val="0"/>
              <w:widowControl w:val="0"/>
            </w:pPr>
          </w:p>
        </w:tc>
      </w:tr>
      <w:tr w:rsidR="00784A32" w:rsidRPr="000670FE" w14:paraId="1F98857E" w14:textId="77777777" w:rsidTr="00354887">
        <w:tc>
          <w:tcPr>
            <w:tcW w:w="2836" w:type="dxa"/>
            <w:vAlign w:val="center"/>
          </w:tcPr>
          <w:p w14:paraId="73904FDB" w14:textId="77777777" w:rsidR="00784A32" w:rsidRPr="000670FE" w:rsidRDefault="00784A32" w:rsidP="00354887">
            <w:pPr>
              <w:pStyle w:val="TAL"/>
              <w:keepLines w:val="0"/>
              <w:widowControl w:val="0"/>
            </w:pPr>
            <w:r w:rsidRPr="000670FE">
              <w:t xml:space="preserve">    session-type</w:t>
            </w:r>
          </w:p>
        </w:tc>
        <w:tc>
          <w:tcPr>
            <w:tcW w:w="2126" w:type="dxa"/>
          </w:tcPr>
          <w:p w14:paraId="025478A0"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DA45389" w14:textId="77777777" w:rsidR="00784A32" w:rsidRPr="000670FE" w:rsidRDefault="00784A32" w:rsidP="00354887">
            <w:pPr>
              <w:pStyle w:val="TAL"/>
              <w:keepLines w:val="0"/>
              <w:widowControl w:val="0"/>
            </w:pPr>
          </w:p>
        </w:tc>
        <w:tc>
          <w:tcPr>
            <w:tcW w:w="1418" w:type="dxa"/>
          </w:tcPr>
          <w:p w14:paraId="24259E91" w14:textId="77777777" w:rsidR="00784A32" w:rsidRPr="000670FE" w:rsidRDefault="00784A32" w:rsidP="00354887">
            <w:pPr>
              <w:pStyle w:val="TAL"/>
              <w:keepLines w:val="0"/>
              <w:widowControl w:val="0"/>
            </w:pPr>
          </w:p>
        </w:tc>
        <w:tc>
          <w:tcPr>
            <w:tcW w:w="1133" w:type="dxa"/>
            <w:vAlign w:val="bottom"/>
          </w:tcPr>
          <w:p w14:paraId="5240EB87" w14:textId="77777777" w:rsidR="00784A32" w:rsidRPr="000670FE" w:rsidRDefault="00784A32" w:rsidP="00354887">
            <w:pPr>
              <w:pStyle w:val="TAL"/>
              <w:keepLines w:val="0"/>
              <w:widowControl w:val="0"/>
            </w:pPr>
          </w:p>
        </w:tc>
      </w:tr>
    </w:tbl>
    <w:p w14:paraId="3945F862" w14:textId="77777777" w:rsidR="00784A32" w:rsidRPr="000670FE" w:rsidRDefault="00784A32" w:rsidP="00784A32"/>
    <w:p w14:paraId="4C5697A0" w14:textId="77777777" w:rsidR="00784A32" w:rsidRPr="000670FE" w:rsidRDefault="00784A32" w:rsidP="00784A32">
      <w:pPr>
        <w:pStyle w:val="TH"/>
      </w:pPr>
      <w:r w:rsidRPr="000670FE">
        <w:t>Table: 6.1.2.4.3.3-5: Transmission Idle (Step 6,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75508BEB" w14:textId="77777777" w:rsidTr="00354887">
        <w:trPr>
          <w:cantSplit/>
          <w:tblHeader/>
        </w:trPr>
        <w:tc>
          <w:tcPr>
            <w:tcW w:w="9630" w:type="dxa"/>
            <w:gridSpan w:val="5"/>
          </w:tcPr>
          <w:p w14:paraId="3103AEAA" w14:textId="77777777" w:rsidR="00784A32" w:rsidRPr="000670FE" w:rsidRDefault="00784A32" w:rsidP="00354887">
            <w:pPr>
              <w:pStyle w:val="TAL"/>
              <w:keepNext w:val="0"/>
              <w:keepLines w:val="0"/>
              <w:widowControl w:val="0"/>
            </w:pPr>
            <w:r w:rsidRPr="000670FE">
              <w:t>Derivation Path: TS 36.579 [2], Table 5.5.11.2.17-1</w:t>
            </w:r>
          </w:p>
        </w:tc>
      </w:tr>
      <w:tr w:rsidR="00784A32" w:rsidRPr="000670FE" w14:paraId="671DE458" w14:textId="77777777" w:rsidTr="00354887">
        <w:trPr>
          <w:tblHeader/>
        </w:trPr>
        <w:tc>
          <w:tcPr>
            <w:tcW w:w="2790" w:type="dxa"/>
          </w:tcPr>
          <w:p w14:paraId="2E14A03F" w14:textId="77777777" w:rsidR="00784A32" w:rsidRPr="000670FE" w:rsidRDefault="00784A32" w:rsidP="00354887">
            <w:pPr>
              <w:pStyle w:val="TAH"/>
              <w:keepNext w:val="0"/>
              <w:keepLines w:val="0"/>
              <w:widowControl w:val="0"/>
            </w:pPr>
            <w:r w:rsidRPr="000670FE">
              <w:t>Information Element</w:t>
            </w:r>
          </w:p>
        </w:tc>
        <w:tc>
          <w:tcPr>
            <w:tcW w:w="2160" w:type="dxa"/>
          </w:tcPr>
          <w:p w14:paraId="68545DB0" w14:textId="77777777" w:rsidR="00784A32" w:rsidRPr="000670FE" w:rsidRDefault="00784A32" w:rsidP="00354887">
            <w:pPr>
              <w:pStyle w:val="TAH"/>
              <w:keepNext w:val="0"/>
              <w:keepLines w:val="0"/>
              <w:widowControl w:val="0"/>
            </w:pPr>
            <w:r w:rsidRPr="000670FE">
              <w:t>Value/remark</w:t>
            </w:r>
          </w:p>
        </w:tc>
        <w:tc>
          <w:tcPr>
            <w:tcW w:w="2160" w:type="dxa"/>
          </w:tcPr>
          <w:p w14:paraId="079B09C0" w14:textId="77777777" w:rsidR="00784A32" w:rsidRPr="000670FE" w:rsidRDefault="00784A32" w:rsidP="00354887">
            <w:pPr>
              <w:pStyle w:val="TAH"/>
              <w:keepNext w:val="0"/>
              <w:keepLines w:val="0"/>
              <w:widowControl w:val="0"/>
            </w:pPr>
            <w:r w:rsidRPr="000670FE">
              <w:t>Comment</w:t>
            </w:r>
          </w:p>
        </w:tc>
        <w:tc>
          <w:tcPr>
            <w:tcW w:w="1350" w:type="dxa"/>
          </w:tcPr>
          <w:p w14:paraId="61D1B1F0" w14:textId="77777777" w:rsidR="00784A32" w:rsidRPr="000670FE" w:rsidRDefault="00784A32" w:rsidP="00354887">
            <w:pPr>
              <w:pStyle w:val="TAH"/>
              <w:keepNext w:val="0"/>
              <w:keepLines w:val="0"/>
              <w:widowControl w:val="0"/>
            </w:pPr>
            <w:r w:rsidRPr="000670FE">
              <w:t>Reference</w:t>
            </w:r>
          </w:p>
        </w:tc>
        <w:tc>
          <w:tcPr>
            <w:tcW w:w="1170" w:type="dxa"/>
          </w:tcPr>
          <w:p w14:paraId="44A41DF4" w14:textId="77777777" w:rsidR="00784A32" w:rsidRPr="000670FE" w:rsidRDefault="00784A32" w:rsidP="00354887">
            <w:pPr>
              <w:pStyle w:val="TAH"/>
              <w:keepNext w:val="0"/>
              <w:keepLines w:val="0"/>
              <w:widowControl w:val="0"/>
            </w:pPr>
            <w:r w:rsidRPr="000670FE">
              <w:t>Condition</w:t>
            </w:r>
          </w:p>
        </w:tc>
      </w:tr>
      <w:tr w:rsidR="00784A32" w:rsidRPr="000670FE" w14:paraId="4E76D338" w14:textId="77777777" w:rsidTr="00354887">
        <w:tc>
          <w:tcPr>
            <w:tcW w:w="2790" w:type="dxa"/>
          </w:tcPr>
          <w:p w14:paraId="00CDE17C"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754FF988" w14:textId="77777777" w:rsidR="00784A32" w:rsidRPr="000670FE" w:rsidRDefault="00784A32" w:rsidP="00354887">
            <w:pPr>
              <w:pStyle w:val="TAL"/>
              <w:keepNext w:val="0"/>
              <w:keepLines w:val="0"/>
              <w:widowControl w:val="0"/>
            </w:pPr>
          </w:p>
        </w:tc>
        <w:tc>
          <w:tcPr>
            <w:tcW w:w="2160" w:type="dxa"/>
          </w:tcPr>
          <w:p w14:paraId="1824CC0C" w14:textId="77777777" w:rsidR="00784A32" w:rsidRPr="000670FE" w:rsidRDefault="00784A32" w:rsidP="00354887">
            <w:pPr>
              <w:pStyle w:val="TAL"/>
              <w:keepNext w:val="0"/>
              <w:keepLines w:val="0"/>
              <w:widowControl w:val="0"/>
            </w:pPr>
          </w:p>
        </w:tc>
        <w:tc>
          <w:tcPr>
            <w:tcW w:w="1350" w:type="dxa"/>
          </w:tcPr>
          <w:p w14:paraId="56B4AE1E" w14:textId="77777777" w:rsidR="00784A32" w:rsidRPr="000670FE" w:rsidRDefault="00784A32" w:rsidP="00354887">
            <w:pPr>
              <w:pStyle w:val="TAL"/>
              <w:keepNext w:val="0"/>
              <w:keepLines w:val="0"/>
              <w:widowControl w:val="0"/>
            </w:pPr>
          </w:p>
        </w:tc>
        <w:tc>
          <w:tcPr>
            <w:tcW w:w="1170" w:type="dxa"/>
          </w:tcPr>
          <w:p w14:paraId="6C8892DB" w14:textId="77777777" w:rsidR="00784A32" w:rsidRPr="000670FE" w:rsidRDefault="00784A32" w:rsidP="00354887">
            <w:pPr>
              <w:pStyle w:val="TAL"/>
              <w:keepNext w:val="0"/>
              <w:keepLines w:val="0"/>
              <w:widowControl w:val="0"/>
            </w:pPr>
          </w:p>
        </w:tc>
      </w:tr>
      <w:tr w:rsidR="00784A32" w:rsidRPr="000670FE" w14:paraId="717A5F53" w14:textId="77777777" w:rsidTr="00354887">
        <w:tc>
          <w:tcPr>
            <w:tcW w:w="2790" w:type="dxa"/>
          </w:tcPr>
          <w:p w14:paraId="3F91E855" w14:textId="77777777" w:rsidR="00784A32" w:rsidRPr="000670FE" w:rsidRDefault="00784A32" w:rsidP="00354887">
            <w:pPr>
              <w:pStyle w:val="TAL"/>
              <w:keepNext w:val="0"/>
              <w:keepLines w:val="0"/>
              <w:widowControl w:val="0"/>
              <w:rPr>
                <w:rFonts w:eastAsia="Calibri"/>
                <w:bCs/>
              </w:rPr>
            </w:pPr>
            <w:r w:rsidRPr="000670FE">
              <w:rPr>
                <w:rFonts w:eastAsia="Calibri"/>
                <w:bCs/>
              </w:rPr>
              <w:t xml:space="preserve">  Transmission Indicator</w:t>
            </w:r>
          </w:p>
        </w:tc>
        <w:tc>
          <w:tcPr>
            <w:tcW w:w="2160" w:type="dxa"/>
          </w:tcPr>
          <w:p w14:paraId="5B8AC850" w14:textId="77777777" w:rsidR="00784A32" w:rsidRPr="000670FE" w:rsidRDefault="00784A32" w:rsidP="00354887">
            <w:pPr>
              <w:pStyle w:val="TAL"/>
              <w:keepNext w:val="0"/>
              <w:keepLines w:val="0"/>
              <w:widowControl w:val="0"/>
            </w:pPr>
            <w:r w:rsidRPr="000670FE">
              <w:t>'0001000000000000'</w:t>
            </w:r>
          </w:p>
        </w:tc>
        <w:tc>
          <w:tcPr>
            <w:tcW w:w="2160" w:type="dxa"/>
          </w:tcPr>
          <w:p w14:paraId="7633912E" w14:textId="77777777" w:rsidR="00784A32" w:rsidRPr="000670FE" w:rsidRDefault="00784A32" w:rsidP="00354887">
            <w:pPr>
              <w:pStyle w:val="TAL"/>
              <w:keepNext w:val="0"/>
              <w:keepLines w:val="0"/>
              <w:widowControl w:val="0"/>
            </w:pPr>
            <w:r w:rsidRPr="000670FE">
              <w:t>D = Emergency Call</w:t>
            </w:r>
          </w:p>
        </w:tc>
        <w:tc>
          <w:tcPr>
            <w:tcW w:w="1350" w:type="dxa"/>
          </w:tcPr>
          <w:p w14:paraId="33559609" w14:textId="77777777" w:rsidR="00784A32" w:rsidRPr="000670FE" w:rsidRDefault="00784A32" w:rsidP="00354887">
            <w:pPr>
              <w:pStyle w:val="TAL"/>
              <w:keepNext w:val="0"/>
              <w:keepLines w:val="0"/>
              <w:widowControl w:val="0"/>
            </w:pPr>
          </w:p>
        </w:tc>
        <w:tc>
          <w:tcPr>
            <w:tcW w:w="1170" w:type="dxa"/>
          </w:tcPr>
          <w:p w14:paraId="7569A8B7" w14:textId="77777777" w:rsidR="00784A32" w:rsidRPr="000670FE" w:rsidRDefault="00784A32" w:rsidP="00354887">
            <w:pPr>
              <w:pStyle w:val="TAL"/>
            </w:pPr>
          </w:p>
        </w:tc>
      </w:tr>
    </w:tbl>
    <w:p w14:paraId="7EA7F440" w14:textId="77777777" w:rsidR="00784A32" w:rsidRPr="000670FE" w:rsidRDefault="00784A32" w:rsidP="00784A32"/>
    <w:p w14:paraId="0C523A42" w14:textId="77777777" w:rsidR="00784A32" w:rsidRPr="000670FE" w:rsidRDefault="00784A32" w:rsidP="00784A32">
      <w:pPr>
        <w:pStyle w:val="TH"/>
        <w:spacing w:before="0"/>
      </w:pPr>
      <w:r w:rsidRPr="000670FE">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3722092" w14:textId="77777777" w:rsidTr="00354887">
        <w:trPr>
          <w:tblHeader/>
        </w:trPr>
        <w:tc>
          <w:tcPr>
            <w:tcW w:w="9634" w:type="dxa"/>
          </w:tcPr>
          <w:p w14:paraId="4991A4F5"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bl>
    <w:p w14:paraId="7C586B82" w14:textId="77777777" w:rsidR="00784A32" w:rsidRPr="000670FE" w:rsidRDefault="00784A32" w:rsidP="00784A32"/>
    <w:p w14:paraId="67215EC6" w14:textId="77777777" w:rsidR="00784A32" w:rsidRPr="000670FE" w:rsidRDefault="00784A32" w:rsidP="00784A32">
      <w:pPr>
        <w:pStyle w:val="TH"/>
      </w:pPr>
      <w:r w:rsidRPr="000670FE">
        <w:t>Table 6.1.2.4.3.3-7: SIP 200 (OK) (Steps 9, 18, Table 6.1.2.4.3.2-1)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08D0A0C6" w14:textId="77777777" w:rsidTr="00354887">
        <w:trPr>
          <w:tblHeader/>
        </w:trPr>
        <w:tc>
          <w:tcPr>
            <w:tcW w:w="9517" w:type="dxa"/>
            <w:gridSpan w:val="5"/>
          </w:tcPr>
          <w:p w14:paraId="063DB83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00AB30CE" w14:textId="77777777" w:rsidTr="00354887">
        <w:trPr>
          <w:trHeight w:val="260"/>
          <w:tblHeader/>
        </w:trPr>
        <w:tc>
          <w:tcPr>
            <w:tcW w:w="2677" w:type="dxa"/>
          </w:tcPr>
          <w:p w14:paraId="46B48566" w14:textId="77777777" w:rsidR="00784A32" w:rsidRPr="000670FE" w:rsidRDefault="00784A32" w:rsidP="00354887">
            <w:pPr>
              <w:pStyle w:val="TAH"/>
              <w:keepLines w:val="0"/>
              <w:widowControl w:val="0"/>
            </w:pPr>
            <w:r w:rsidRPr="000670FE">
              <w:t>Information Element</w:t>
            </w:r>
          </w:p>
        </w:tc>
        <w:tc>
          <w:tcPr>
            <w:tcW w:w="2160" w:type="dxa"/>
          </w:tcPr>
          <w:p w14:paraId="166E801C"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283574C9" w14:textId="77777777" w:rsidR="00784A32" w:rsidRPr="000670FE" w:rsidRDefault="00784A32" w:rsidP="00354887">
            <w:pPr>
              <w:pStyle w:val="TAH"/>
              <w:keepLines w:val="0"/>
              <w:widowControl w:val="0"/>
            </w:pPr>
            <w:r w:rsidRPr="000670FE">
              <w:t>Comment</w:t>
            </w:r>
          </w:p>
        </w:tc>
        <w:tc>
          <w:tcPr>
            <w:tcW w:w="1463" w:type="dxa"/>
          </w:tcPr>
          <w:p w14:paraId="25CE08DB" w14:textId="77777777" w:rsidR="00784A32" w:rsidRPr="000670FE" w:rsidRDefault="00784A32" w:rsidP="00354887">
            <w:pPr>
              <w:pStyle w:val="TAH"/>
              <w:keepLines w:val="0"/>
              <w:widowControl w:val="0"/>
            </w:pPr>
            <w:r w:rsidRPr="000670FE">
              <w:t>Reference</w:t>
            </w:r>
          </w:p>
        </w:tc>
        <w:tc>
          <w:tcPr>
            <w:tcW w:w="1057" w:type="dxa"/>
          </w:tcPr>
          <w:p w14:paraId="6C36781F" w14:textId="77777777" w:rsidR="00784A32" w:rsidRPr="000670FE" w:rsidRDefault="00784A32" w:rsidP="00354887">
            <w:pPr>
              <w:pStyle w:val="TAH"/>
              <w:keepLines w:val="0"/>
              <w:widowControl w:val="0"/>
            </w:pPr>
            <w:r w:rsidRPr="000670FE">
              <w:t>Condition</w:t>
            </w:r>
          </w:p>
        </w:tc>
      </w:tr>
      <w:tr w:rsidR="00784A32" w:rsidRPr="000670FE" w14:paraId="6A055399" w14:textId="77777777" w:rsidTr="00354887">
        <w:tc>
          <w:tcPr>
            <w:tcW w:w="2677" w:type="dxa"/>
          </w:tcPr>
          <w:p w14:paraId="427C05E9" w14:textId="77777777" w:rsidR="00784A32" w:rsidRPr="000670FE" w:rsidRDefault="00784A32" w:rsidP="00354887">
            <w:pPr>
              <w:pStyle w:val="TAL"/>
              <w:rPr>
                <w:b/>
                <w:bCs/>
              </w:rPr>
            </w:pPr>
            <w:r w:rsidRPr="000670FE">
              <w:rPr>
                <w:b/>
                <w:bCs/>
              </w:rPr>
              <w:t>Content-Type</w:t>
            </w:r>
          </w:p>
        </w:tc>
        <w:tc>
          <w:tcPr>
            <w:tcW w:w="2160" w:type="dxa"/>
          </w:tcPr>
          <w:p w14:paraId="2AFB8288" w14:textId="77777777" w:rsidR="00784A32" w:rsidRPr="000670FE" w:rsidRDefault="00784A32" w:rsidP="00354887">
            <w:pPr>
              <w:pStyle w:val="TAL"/>
            </w:pPr>
            <w:r w:rsidRPr="000670FE">
              <w:t>not present</w:t>
            </w:r>
          </w:p>
        </w:tc>
        <w:tc>
          <w:tcPr>
            <w:tcW w:w="2160" w:type="dxa"/>
            <w:tcBorders>
              <w:bottom w:val="single" w:sz="4" w:space="0" w:color="auto"/>
            </w:tcBorders>
          </w:tcPr>
          <w:p w14:paraId="0DCB53E8" w14:textId="77777777" w:rsidR="00784A32" w:rsidRPr="000670FE" w:rsidRDefault="00784A32" w:rsidP="00354887">
            <w:pPr>
              <w:pStyle w:val="TAL"/>
            </w:pPr>
          </w:p>
        </w:tc>
        <w:tc>
          <w:tcPr>
            <w:tcW w:w="1463" w:type="dxa"/>
          </w:tcPr>
          <w:p w14:paraId="4C5E9D1C" w14:textId="77777777" w:rsidR="00784A32" w:rsidRPr="000670FE" w:rsidRDefault="00784A32" w:rsidP="00354887">
            <w:pPr>
              <w:pStyle w:val="TAL"/>
            </w:pPr>
          </w:p>
        </w:tc>
        <w:tc>
          <w:tcPr>
            <w:tcW w:w="1057" w:type="dxa"/>
          </w:tcPr>
          <w:p w14:paraId="64BE0CFE" w14:textId="77777777" w:rsidR="00784A32" w:rsidRPr="000670FE" w:rsidRDefault="00784A32" w:rsidP="00354887">
            <w:pPr>
              <w:pStyle w:val="TAL"/>
            </w:pPr>
          </w:p>
        </w:tc>
      </w:tr>
      <w:tr w:rsidR="00784A32" w:rsidRPr="000670FE" w14:paraId="62F96CC0" w14:textId="77777777" w:rsidTr="00354887">
        <w:tc>
          <w:tcPr>
            <w:tcW w:w="2677" w:type="dxa"/>
          </w:tcPr>
          <w:p w14:paraId="696500ED" w14:textId="77777777" w:rsidR="00784A32" w:rsidRPr="000670FE" w:rsidRDefault="00784A32" w:rsidP="00354887">
            <w:pPr>
              <w:pStyle w:val="TAL"/>
              <w:rPr>
                <w:b/>
                <w:bCs/>
              </w:rPr>
            </w:pPr>
            <w:r w:rsidRPr="000670FE">
              <w:rPr>
                <w:b/>
                <w:bCs/>
              </w:rPr>
              <w:t>Content-Length</w:t>
            </w:r>
          </w:p>
        </w:tc>
        <w:tc>
          <w:tcPr>
            <w:tcW w:w="2160" w:type="dxa"/>
          </w:tcPr>
          <w:p w14:paraId="62E176F6" w14:textId="77777777" w:rsidR="00784A32" w:rsidRPr="000670FE" w:rsidRDefault="00784A32" w:rsidP="00354887">
            <w:pPr>
              <w:pStyle w:val="TAL"/>
            </w:pPr>
          </w:p>
        </w:tc>
        <w:tc>
          <w:tcPr>
            <w:tcW w:w="2160" w:type="dxa"/>
            <w:tcBorders>
              <w:top w:val="single" w:sz="4" w:space="0" w:color="auto"/>
              <w:bottom w:val="single" w:sz="4" w:space="0" w:color="auto"/>
            </w:tcBorders>
          </w:tcPr>
          <w:p w14:paraId="7E9DA6A9" w14:textId="77777777" w:rsidR="00784A32" w:rsidRPr="000670FE" w:rsidRDefault="00784A32" w:rsidP="00354887">
            <w:pPr>
              <w:pStyle w:val="TAL"/>
            </w:pPr>
          </w:p>
        </w:tc>
        <w:tc>
          <w:tcPr>
            <w:tcW w:w="1463" w:type="dxa"/>
          </w:tcPr>
          <w:p w14:paraId="010FA5CC" w14:textId="77777777" w:rsidR="00784A32" w:rsidRPr="000670FE" w:rsidRDefault="00784A32" w:rsidP="00354887">
            <w:pPr>
              <w:pStyle w:val="TAL"/>
            </w:pPr>
          </w:p>
        </w:tc>
        <w:tc>
          <w:tcPr>
            <w:tcW w:w="1057" w:type="dxa"/>
          </w:tcPr>
          <w:p w14:paraId="50583516" w14:textId="77777777" w:rsidR="00784A32" w:rsidRPr="000670FE" w:rsidRDefault="00784A32" w:rsidP="00354887">
            <w:pPr>
              <w:pStyle w:val="TAL"/>
            </w:pPr>
          </w:p>
        </w:tc>
      </w:tr>
      <w:tr w:rsidR="00784A32" w:rsidRPr="000670FE" w14:paraId="62E96BEF" w14:textId="77777777" w:rsidTr="00354887">
        <w:tc>
          <w:tcPr>
            <w:tcW w:w="2677" w:type="dxa"/>
          </w:tcPr>
          <w:p w14:paraId="15CDEC4D" w14:textId="77777777" w:rsidR="00784A32" w:rsidRPr="000670FE" w:rsidRDefault="00784A32" w:rsidP="00354887">
            <w:pPr>
              <w:pStyle w:val="TAL"/>
            </w:pPr>
            <w:r w:rsidRPr="000670FE">
              <w:t xml:space="preserve">  value</w:t>
            </w:r>
          </w:p>
        </w:tc>
        <w:tc>
          <w:tcPr>
            <w:tcW w:w="2160" w:type="dxa"/>
          </w:tcPr>
          <w:p w14:paraId="17EF04B1"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4793AF0D" w14:textId="77777777" w:rsidR="00784A32" w:rsidRPr="000670FE" w:rsidRDefault="00784A32" w:rsidP="00354887">
            <w:pPr>
              <w:pStyle w:val="TAL"/>
            </w:pPr>
            <w:r w:rsidRPr="000670FE">
              <w:t>No message body included</w:t>
            </w:r>
          </w:p>
        </w:tc>
        <w:tc>
          <w:tcPr>
            <w:tcW w:w="1463" w:type="dxa"/>
          </w:tcPr>
          <w:p w14:paraId="07AF5AC5" w14:textId="77777777" w:rsidR="00784A32" w:rsidRPr="000670FE" w:rsidRDefault="00784A32" w:rsidP="00354887">
            <w:pPr>
              <w:pStyle w:val="TAL"/>
            </w:pPr>
          </w:p>
        </w:tc>
        <w:tc>
          <w:tcPr>
            <w:tcW w:w="1057" w:type="dxa"/>
          </w:tcPr>
          <w:p w14:paraId="6D39F142" w14:textId="77777777" w:rsidR="00784A32" w:rsidRPr="000670FE" w:rsidRDefault="00784A32" w:rsidP="00354887">
            <w:pPr>
              <w:pStyle w:val="TAL"/>
            </w:pPr>
          </w:p>
        </w:tc>
      </w:tr>
    </w:tbl>
    <w:p w14:paraId="2FDE8C83" w14:textId="77777777" w:rsidR="00784A32" w:rsidRPr="000670FE" w:rsidRDefault="00784A32" w:rsidP="00784A32"/>
    <w:p w14:paraId="07C14B85" w14:textId="77777777" w:rsidR="00FD2B6C" w:rsidRPr="000670FE" w:rsidRDefault="00FD2B6C" w:rsidP="00FD2B6C">
      <w:pPr>
        <w:pStyle w:val="TH"/>
        <w:keepLines w:val="0"/>
        <w:widowControl w:val="0"/>
      </w:pPr>
      <w:r w:rsidRPr="000670FE">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0D84A3A1" w14:textId="77777777" w:rsidTr="00354887">
        <w:trPr>
          <w:tblHeader/>
        </w:trPr>
        <w:tc>
          <w:tcPr>
            <w:tcW w:w="9639" w:type="dxa"/>
            <w:gridSpan w:val="5"/>
          </w:tcPr>
          <w:p w14:paraId="1D7ADD33" w14:textId="77777777" w:rsidR="00784A32" w:rsidRPr="000670FE" w:rsidRDefault="00784A32" w:rsidP="00354887">
            <w:pPr>
              <w:pStyle w:val="TAL"/>
              <w:keepLines w:val="0"/>
              <w:widowControl w:val="0"/>
            </w:pPr>
            <w:r w:rsidRPr="000670FE">
              <w:t>Derivation Path: TS 36.579 [2], Table 5.5.2.17.1.2-1, condition MCVIDEO, GROUP-CALL, IMMPERIL-CALL</w:t>
            </w:r>
          </w:p>
        </w:tc>
      </w:tr>
      <w:tr w:rsidR="00784A32" w:rsidRPr="000670FE" w14:paraId="05F8967F" w14:textId="77777777" w:rsidTr="00354887">
        <w:trPr>
          <w:tblHeader/>
        </w:trPr>
        <w:tc>
          <w:tcPr>
            <w:tcW w:w="2833" w:type="dxa"/>
          </w:tcPr>
          <w:p w14:paraId="34861082"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16342DD6"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6ACF1FB7" w14:textId="77777777" w:rsidR="00784A32" w:rsidRPr="000670FE" w:rsidRDefault="00784A32" w:rsidP="00354887">
            <w:pPr>
              <w:pStyle w:val="TAH"/>
              <w:keepLines w:val="0"/>
              <w:widowControl w:val="0"/>
              <w:rPr>
                <w:bCs/>
              </w:rPr>
            </w:pPr>
            <w:r w:rsidRPr="000670FE">
              <w:rPr>
                <w:bCs/>
              </w:rPr>
              <w:t>Comment</w:t>
            </w:r>
          </w:p>
        </w:tc>
        <w:tc>
          <w:tcPr>
            <w:tcW w:w="1418" w:type="dxa"/>
          </w:tcPr>
          <w:p w14:paraId="2700996E" w14:textId="77777777" w:rsidR="00784A32" w:rsidRPr="000670FE" w:rsidRDefault="00784A32" w:rsidP="00354887">
            <w:pPr>
              <w:pStyle w:val="TAH"/>
              <w:keepLines w:val="0"/>
              <w:widowControl w:val="0"/>
              <w:rPr>
                <w:bCs/>
              </w:rPr>
            </w:pPr>
            <w:r w:rsidRPr="000670FE">
              <w:rPr>
                <w:bCs/>
              </w:rPr>
              <w:t>Reference</w:t>
            </w:r>
          </w:p>
        </w:tc>
        <w:tc>
          <w:tcPr>
            <w:tcW w:w="1135" w:type="dxa"/>
          </w:tcPr>
          <w:p w14:paraId="5D0AE4CE" w14:textId="77777777" w:rsidR="00784A32" w:rsidRPr="000670FE" w:rsidRDefault="00784A32" w:rsidP="00354887">
            <w:pPr>
              <w:pStyle w:val="TAH"/>
              <w:keepLines w:val="0"/>
              <w:widowControl w:val="0"/>
              <w:rPr>
                <w:bCs/>
              </w:rPr>
            </w:pPr>
            <w:r w:rsidRPr="000670FE">
              <w:rPr>
                <w:bCs/>
              </w:rPr>
              <w:t>Condition</w:t>
            </w:r>
          </w:p>
        </w:tc>
      </w:tr>
      <w:tr w:rsidR="00784A32" w:rsidRPr="000670FE" w14:paraId="20E4A960" w14:textId="77777777" w:rsidTr="00354887">
        <w:tc>
          <w:tcPr>
            <w:tcW w:w="2833" w:type="dxa"/>
            <w:vAlign w:val="center"/>
          </w:tcPr>
          <w:p w14:paraId="2CB22994" w14:textId="77777777" w:rsidR="00784A32" w:rsidRPr="000670FE" w:rsidRDefault="00784A32" w:rsidP="00354887">
            <w:pPr>
              <w:pStyle w:val="TAL"/>
              <w:rPr>
                <w:b/>
              </w:rPr>
            </w:pPr>
            <w:r w:rsidRPr="000670FE">
              <w:rPr>
                <w:b/>
              </w:rPr>
              <w:t>Message-body</w:t>
            </w:r>
          </w:p>
        </w:tc>
        <w:tc>
          <w:tcPr>
            <w:tcW w:w="2127" w:type="dxa"/>
          </w:tcPr>
          <w:p w14:paraId="49F1E962" w14:textId="77777777" w:rsidR="00784A32" w:rsidRPr="000670FE" w:rsidRDefault="00784A32" w:rsidP="00354887">
            <w:pPr>
              <w:pStyle w:val="TAL"/>
            </w:pPr>
          </w:p>
        </w:tc>
        <w:tc>
          <w:tcPr>
            <w:tcW w:w="2126" w:type="dxa"/>
            <w:tcBorders>
              <w:top w:val="single" w:sz="4" w:space="0" w:color="auto"/>
              <w:bottom w:val="single" w:sz="4" w:space="0" w:color="auto"/>
            </w:tcBorders>
          </w:tcPr>
          <w:p w14:paraId="60932D8A" w14:textId="77777777" w:rsidR="00784A32" w:rsidRPr="000670FE" w:rsidRDefault="00784A32" w:rsidP="00354887">
            <w:pPr>
              <w:pStyle w:val="TAL"/>
            </w:pPr>
          </w:p>
        </w:tc>
        <w:tc>
          <w:tcPr>
            <w:tcW w:w="1418" w:type="dxa"/>
          </w:tcPr>
          <w:p w14:paraId="0946F847" w14:textId="77777777" w:rsidR="00784A32" w:rsidRPr="000670FE" w:rsidRDefault="00784A32" w:rsidP="00354887">
            <w:pPr>
              <w:pStyle w:val="TAL"/>
            </w:pPr>
          </w:p>
        </w:tc>
        <w:tc>
          <w:tcPr>
            <w:tcW w:w="1135" w:type="dxa"/>
            <w:vAlign w:val="bottom"/>
          </w:tcPr>
          <w:p w14:paraId="02AF79EA" w14:textId="77777777" w:rsidR="00784A32" w:rsidRPr="000670FE" w:rsidRDefault="00784A32" w:rsidP="00354887">
            <w:pPr>
              <w:pStyle w:val="TAL"/>
            </w:pPr>
          </w:p>
        </w:tc>
      </w:tr>
      <w:tr w:rsidR="00784A32" w:rsidRPr="000670FE" w14:paraId="7E0B1AA1"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7F429786" w14:textId="77777777" w:rsidR="00784A32" w:rsidRPr="000670FE" w:rsidRDefault="00784A32" w:rsidP="00354887">
            <w:pPr>
              <w:pStyle w:val="TAL"/>
            </w:pPr>
            <w:r w:rsidRPr="000670F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BBE3B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B1CD7CD"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C8F9CE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3240E" w14:textId="77777777" w:rsidR="00784A32" w:rsidRPr="000670FE" w:rsidRDefault="00784A32" w:rsidP="00354887">
            <w:pPr>
              <w:pStyle w:val="TAL"/>
            </w:pPr>
          </w:p>
        </w:tc>
      </w:tr>
      <w:tr w:rsidR="00784A32" w:rsidRPr="000670FE" w14:paraId="6F69EB10"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B0981E9" w14:textId="77777777" w:rsidR="00784A32" w:rsidRPr="000670FE" w:rsidRDefault="00784A32" w:rsidP="00354887">
            <w:pPr>
              <w:pStyle w:val="TAL"/>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C97F0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B1A9F3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5A9D8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5A25D2" w14:textId="77777777" w:rsidR="00784A32" w:rsidRPr="000670FE" w:rsidRDefault="00784A32" w:rsidP="00354887">
            <w:pPr>
              <w:pStyle w:val="TAL"/>
            </w:pPr>
          </w:p>
        </w:tc>
      </w:tr>
      <w:tr w:rsidR="00784A32" w:rsidRPr="000670FE" w14:paraId="70ABD029"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4D6BB5BB" w14:textId="77777777" w:rsidR="00784A32" w:rsidRPr="000670FE" w:rsidRDefault="00784A32" w:rsidP="00354887">
            <w:pPr>
              <w:pStyle w:val="TAL"/>
            </w:pPr>
            <w:r w:rsidRPr="000670FE">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279695" w14:textId="77777777" w:rsidR="00784A32" w:rsidRPr="000670FE" w:rsidRDefault="00784A32" w:rsidP="00354887">
            <w:pPr>
              <w:pStyle w:val="TAL"/>
            </w:pPr>
            <w:r w:rsidRPr="000670FE">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61C8AF3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F5B53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F3573E3" w14:textId="77777777" w:rsidR="00784A32" w:rsidRPr="000670FE" w:rsidRDefault="00784A32" w:rsidP="00354887">
            <w:pPr>
              <w:pStyle w:val="TAL"/>
            </w:pPr>
          </w:p>
        </w:tc>
      </w:tr>
    </w:tbl>
    <w:p w14:paraId="0A5DA91D" w14:textId="77777777" w:rsidR="00784A32" w:rsidRPr="000670FE" w:rsidRDefault="00784A32" w:rsidP="00784A32"/>
    <w:p w14:paraId="462D6685" w14:textId="77777777" w:rsidR="00784A32" w:rsidRPr="000670FE" w:rsidRDefault="00784A32" w:rsidP="00784A32">
      <w:pPr>
        <w:pStyle w:val="TH"/>
        <w:keepLines w:val="0"/>
        <w:widowControl w:val="0"/>
      </w:pPr>
      <w:r w:rsidRPr="000670FE">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0DAC968A"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6C2E3DE" w14:textId="77777777" w:rsidR="00784A32" w:rsidRPr="000670FE" w:rsidRDefault="00784A32" w:rsidP="00354887">
            <w:pPr>
              <w:pStyle w:val="TAL"/>
              <w:keepNext w:val="0"/>
              <w:keepLines w:val="0"/>
              <w:widowControl w:val="0"/>
            </w:pPr>
            <w:r w:rsidRPr="000670FE">
              <w:t>Derivation Path: TS 36.579-1, Table 5.5.3.2.2-2, condition MCVIDEO, GROUP-CALL, IMMPERIL-CALL</w:t>
            </w:r>
          </w:p>
        </w:tc>
      </w:tr>
      <w:tr w:rsidR="00784A32" w:rsidRPr="000670FE" w14:paraId="18C38766"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117EC46" w14:textId="77777777" w:rsidR="00784A32" w:rsidRPr="000670FE" w:rsidRDefault="00784A32" w:rsidP="00354887">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DCFFF7C" w14:textId="77777777" w:rsidR="00784A32" w:rsidRPr="000670FE" w:rsidRDefault="00784A32" w:rsidP="00354887">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F8931E2" w14:textId="77777777" w:rsidR="00784A32" w:rsidRPr="000670FE" w:rsidRDefault="00784A32" w:rsidP="00354887">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D4B6C11" w14:textId="77777777" w:rsidR="00784A32" w:rsidRPr="000670FE" w:rsidRDefault="00784A32" w:rsidP="00354887">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17D8E29"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0103B31E" w14:textId="77777777" w:rsidTr="00354887">
        <w:tc>
          <w:tcPr>
            <w:tcW w:w="2836" w:type="dxa"/>
            <w:vAlign w:val="center"/>
          </w:tcPr>
          <w:p w14:paraId="202E18FE" w14:textId="77777777" w:rsidR="00784A32" w:rsidRPr="000670FE" w:rsidRDefault="00784A32" w:rsidP="00354887">
            <w:pPr>
              <w:pStyle w:val="TAL"/>
              <w:keepNext w:val="0"/>
              <w:keepLines w:val="0"/>
              <w:widowControl w:val="0"/>
            </w:pPr>
            <w:r w:rsidRPr="000670FE">
              <w:t>mcvideoinfo</w:t>
            </w:r>
          </w:p>
        </w:tc>
        <w:tc>
          <w:tcPr>
            <w:tcW w:w="2126" w:type="dxa"/>
          </w:tcPr>
          <w:p w14:paraId="23817FF2" w14:textId="77777777" w:rsidR="00784A32" w:rsidRPr="000670FE" w:rsidRDefault="00784A32" w:rsidP="00354887">
            <w:pPr>
              <w:pStyle w:val="TAL"/>
              <w:keepNext w:val="0"/>
              <w:keepLines w:val="0"/>
              <w:widowControl w:val="0"/>
            </w:pPr>
          </w:p>
        </w:tc>
        <w:tc>
          <w:tcPr>
            <w:tcW w:w="2126" w:type="dxa"/>
            <w:tcBorders>
              <w:top w:val="single" w:sz="4" w:space="0" w:color="auto"/>
              <w:bottom w:val="single" w:sz="4" w:space="0" w:color="auto"/>
            </w:tcBorders>
          </w:tcPr>
          <w:p w14:paraId="3A163F2E" w14:textId="77777777" w:rsidR="00784A32" w:rsidRPr="000670FE" w:rsidRDefault="00784A32" w:rsidP="00354887">
            <w:pPr>
              <w:pStyle w:val="TAL"/>
              <w:keepNext w:val="0"/>
              <w:keepLines w:val="0"/>
              <w:widowControl w:val="0"/>
            </w:pPr>
          </w:p>
        </w:tc>
        <w:tc>
          <w:tcPr>
            <w:tcW w:w="1418" w:type="dxa"/>
          </w:tcPr>
          <w:p w14:paraId="0282A081" w14:textId="77777777" w:rsidR="00784A32" w:rsidRPr="000670FE" w:rsidRDefault="00784A32" w:rsidP="00354887">
            <w:pPr>
              <w:pStyle w:val="TAL"/>
              <w:keepNext w:val="0"/>
              <w:keepLines w:val="0"/>
              <w:widowControl w:val="0"/>
            </w:pPr>
          </w:p>
        </w:tc>
        <w:tc>
          <w:tcPr>
            <w:tcW w:w="1133" w:type="dxa"/>
            <w:vAlign w:val="bottom"/>
          </w:tcPr>
          <w:p w14:paraId="685431B4" w14:textId="77777777" w:rsidR="00784A32" w:rsidRPr="000670FE" w:rsidRDefault="00784A32" w:rsidP="00354887">
            <w:pPr>
              <w:pStyle w:val="TAL"/>
              <w:keepNext w:val="0"/>
              <w:keepLines w:val="0"/>
              <w:widowControl w:val="0"/>
            </w:pPr>
          </w:p>
        </w:tc>
      </w:tr>
      <w:tr w:rsidR="00784A32" w:rsidRPr="000670FE" w14:paraId="4E05D0F1" w14:textId="77777777" w:rsidTr="00354887">
        <w:tc>
          <w:tcPr>
            <w:tcW w:w="2836" w:type="dxa"/>
            <w:vAlign w:val="center"/>
          </w:tcPr>
          <w:p w14:paraId="05FB3F86" w14:textId="77777777" w:rsidR="00784A32" w:rsidRPr="000670FE" w:rsidRDefault="00784A32" w:rsidP="00354887">
            <w:pPr>
              <w:pStyle w:val="TAL"/>
              <w:keepNext w:val="0"/>
              <w:keepLines w:val="0"/>
              <w:widowControl w:val="0"/>
            </w:pPr>
            <w:r w:rsidRPr="000670FE">
              <w:t xml:space="preserve">  mcvideo-Params</w:t>
            </w:r>
          </w:p>
        </w:tc>
        <w:tc>
          <w:tcPr>
            <w:tcW w:w="2126" w:type="dxa"/>
          </w:tcPr>
          <w:p w14:paraId="12C09EF2" w14:textId="77777777" w:rsidR="00784A32" w:rsidRPr="000670FE" w:rsidRDefault="00784A32" w:rsidP="00354887">
            <w:pPr>
              <w:pStyle w:val="TAL"/>
              <w:keepNext w:val="0"/>
              <w:keepLines w:val="0"/>
              <w:widowControl w:val="0"/>
            </w:pPr>
          </w:p>
        </w:tc>
        <w:tc>
          <w:tcPr>
            <w:tcW w:w="2126" w:type="dxa"/>
            <w:tcBorders>
              <w:top w:val="single" w:sz="4" w:space="0" w:color="auto"/>
              <w:bottom w:val="single" w:sz="4" w:space="0" w:color="auto"/>
            </w:tcBorders>
          </w:tcPr>
          <w:p w14:paraId="029E6FC9" w14:textId="77777777" w:rsidR="00784A32" w:rsidRPr="000670FE" w:rsidRDefault="00784A32" w:rsidP="00354887">
            <w:pPr>
              <w:pStyle w:val="TAL"/>
              <w:keepNext w:val="0"/>
              <w:keepLines w:val="0"/>
              <w:widowControl w:val="0"/>
            </w:pPr>
          </w:p>
        </w:tc>
        <w:tc>
          <w:tcPr>
            <w:tcW w:w="1418" w:type="dxa"/>
          </w:tcPr>
          <w:p w14:paraId="13331944" w14:textId="77777777" w:rsidR="00784A32" w:rsidRPr="000670FE" w:rsidRDefault="00784A32" w:rsidP="00354887">
            <w:pPr>
              <w:pStyle w:val="TAL"/>
              <w:keepNext w:val="0"/>
              <w:keepLines w:val="0"/>
              <w:widowControl w:val="0"/>
            </w:pPr>
          </w:p>
        </w:tc>
        <w:tc>
          <w:tcPr>
            <w:tcW w:w="1133" w:type="dxa"/>
            <w:vAlign w:val="bottom"/>
          </w:tcPr>
          <w:p w14:paraId="2A5D07ED" w14:textId="77777777" w:rsidR="00784A32" w:rsidRPr="000670FE" w:rsidRDefault="00784A32" w:rsidP="00354887">
            <w:pPr>
              <w:pStyle w:val="TAL"/>
              <w:keepNext w:val="0"/>
              <w:keepLines w:val="0"/>
              <w:widowControl w:val="0"/>
            </w:pPr>
          </w:p>
        </w:tc>
      </w:tr>
      <w:tr w:rsidR="00784A32" w:rsidRPr="000670FE" w14:paraId="240460D6" w14:textId="77777777" w:rsidTr="00354887">
        <w:tc>
          <w:tcPr>
            <w:tcW w:w="2836" w:type="dxa"/>
            <w:tcBorders>
              <w:bottom w:val="single" w:sz="4" w:space="0" w:color="auto"/>
            </w:tcBorders>
            <w:vAlign w:val="center"/>
          </w:tcPr>
          <w:p w14:paraId="502D824B" w14:textId="77777777" w:rsidR="00784A32" w:rsidRPr="000670FE" w:rsidRDefault="00784A32" w:rsidP="00354887">
            <w:pPr>
              <w:pStyle w:val="TAL"/>
              <w:keepNext w:val="0"/>
              <w:keepLines w:val="0"/>
              <w:widowControl w:val="0"/>
            </w:pPr>
            <w:r w:rsidRPr="000670FE">
              <w:t xml:space="preserve">    mcvideo-access-token</w:t>
            </w:r>
          </w:p>
        </w:tc>
        <w:tc>
          <w:tcPr>
            <w:tcW w:w="2126" w:type="dxa"/>
          </w:tcPr>
          <w:p w14:paraId="7CEC61CA" w14:textId="77777777" w:rsidR="00784A32" w:rsidRPr="000670FE" w:rsidRDefault="00784A32" w:rsidP="00354887">
            <w:pPr>
              <w:pStyle w:val="TAL"/>
              <w:keepNext w:val="0"/>
              <w:keepLines w:val="0"/>
              <w:widowControl w:val="0"/>
            </w:pPr>
            <w:r w:rsidRPr="000670FE">
              <w:t>not present</w:t>
            </w:r>
          </w:p>
        </w:tc>
        <w:tc>
          <w:tcPr>
            <w:tcW w:w="2126" w:type="dxa"/>
            <w:tcBorders>
              <w:top w:val="single" w:sz="4" w:space="0" w:color="auto"/>
              <w:bottom w:val="single" w:sz="4" w:space="0" w:color="auto"/>
            </w:tcBorders>
          </w:tcPr>
          <w:p w14:paraId="13708DD4" w14:textId="77777777" w:rsidR="00784A32" w:rsidRPr="000670FE" w:rsidRDefault="00784A32" w:rsidP="00354887">
            <w:pPr>
              <w:pStyle w:val="TAL"/>
              <w:keepNext w:val="0"/>
              <w:keepLines w:val="0"/>
              <w:widowControl w:val="0"/>
            </w:pPr>
          </w:p>
        </w:tc>
        <w:tc>
          <w:tcPr>
            <w:tcW w:w="1418" w:type="dxa"/>
          </w:tcPr>
          <w:p w14:paraId="5FFDB2D7" w14:textId="77777777" w:rsidR="00784A32" w:rsidRPr="000670FE" w:rsidRDefault="00784A32" w:rsidP="00354887">
            <w:pPr>
              <w:pStyle w:val="TAL"/>
              <w:keepNext w:val="0"/>
              <w:keepLines w:val="0"/>
              <w:widowControl w:val="0"/>
            </w:pPr>
          </w:p>
        </w:tc>
        <w:tc>
          <w:tcPr>
            <w:tcW w:w="1133" w:type="dxa"/>
            <w:vAlign w:val="bottom"/>
          </w:tcPr>
          <w:p w14:paraId="22C2BE1F" w14:textId="77777777" w:rsidR="00784A32" w:rsidRPr="000670FE" w:rsidRDefault="00784A32" w:rsidP="00354887">
            <w:pPr>
              <w:pStyle w:val="TAL"/>
              <w:keepNext w:val="0"/>
              <w:keepLines w:val="0"/>
              <w:widowControl w:val="0"/>
            </w:pPr>
          </w:p>
        </w:tc>
      </w:tr>
      <w:tr w:rsidR="00784A32" w:rsidRPr="000670FE" w14:paraId="07AFDD2E" w14:textId="77777777" w:rsidTr="00354887">
        <w:tc>
          <w:tcPr>
            <w:tcW w:w="2836" w:type="dxa"/>
            <w:vAlign w:val="center"/>
          </w:tcPr>
          <w:p w14:paraId="5703C6B6" w14:textId="77777777" w:rsidR="00784A32" w:rsidRPr="000670FE" w:rsidRDefault="00784A32" w:rsidP="00354887">
            <w:pPr>
              <w:pStyle w:val="TAL"/>
              <w:keepNext w:val="0"/>
              <w:keepLines w:val="0"/>
              <w:widowControl w:val="0"/>
            </w:pPr>
            <w:r w:rsidRPr="000670FE">
              <w:t xml:space="preserve">    session-type</w:t>
            </w:r>
          </w:p>
        </w:tc>
        <w:tc>
          <w:tcPr>
            <w:tcW w:w="2126" w:type="dxa"/>
          </w:tcPr>
          <w:p w14:paraId="46EB0D35" w14:textId="77777777" w:rsidR="00784A32" w:rsidRPr="000670FE" w:rsidRDefault="00784A32" w:rsidP="00354887">
            <w:pPr>
              <w:pStyle w:val="TAL"/>
              <w:keepNext w:val="0"/>
              <w:keepLines w:val="0"/>
              <w:widowControl w:val="0"/>
            </w:pPr>
            <w:r w:rsidRPr="000670FE">
              <w:t>"chat"</w:t>
            </w:r>
          </w:p>
        </w:tc>
        <w:tc>
          <w:tcPr>
            <w:tcW w:w="2126" w:type="dxa"/>
            <w:tcBorders>
              <w:top w:val="single" w:sz="4" w:space="0" w:color="auto"/>
              <w:bottom w:val="single" w:sz="4" w:space="0" w:color="auto"/>
            </w:tcBorders>
          </w:tcPr>
          <w:p w14:paraId="426682F8" w14:textId="77777777" w:rsidR="00784A32" w:rsidRPr="000670FE" w:rsidRDefault="00784A32" w:rsidP="00354887">
            <w:pPr>
              <w:pStyle w:val="TAL"/>
              <w:keepNext w:val="0"/>
              <w:keepLines w:val="0"/>
              <w:widowControl w:val="0"/>
            </w:pPr>
          </w:p>
        </w:tc>
        <w:tc>
          <w:tcPr>
            <w:tcW w:w="1418" w:type="dxa"/>
          </w:tcPr>
          <w:p w14:paraId="71BB4054" w14:textId="77777777" w:rsidR="00784A32" w:rsidRPr="000670FE" w:rsidRDefault="00784A32" w:rsidP="00354887">
            <w:pPr>
              <w:pStyle w:val="TAL"/>
              <w:keepNext w:val="0"/>
              <w:keepLines w:val="0"/>
              <w:widowControl w:val="0"/>
            </w:pPr>
          </w:p>
        </w:tc>
        <w:tc>
          <w:tcPr>
            <w:tcW w:w="1133" w:type="dxa"/>
            <w:vAlign w:val="bottom"/>
          </w:tcPr>
          <w:p w14:paraId="379FC75C" w14:textId="77777777" w:rsidR="00784A32" w:rsidRPr="000670FE" w:rsidRDefault="00784A32" w:rsidP="00354887">
            <w:pPr>
              <w:pStyle w:val="TAL"/>
              <w:keepNext w:val="0"/>
              <w:keepLines w:val="0"/>
              <w:widowControl w:val="0"/>
            </w:pPr>
          </w:p>
        </w:tc>
      </w:tr>
    </w:tbl>
    <w:p w14:paraId="00C4EF81" w14:textId="77777777" w:rsidR="00784A32" w:rsidRPr="000670FE" w:rsidRDefault="00784A32" w:rsidP="00784A32"/>
    <w:p w14:paraId="1E24C769" w14:textId="77777777" w:rsidR="00784A32" w:rsidRPr="000670FE" w:rsidRDefault="00784A32" w:rsidP="00784A32">
      <w:pPr>
        <w:pStyle w:val="TH"/>
      </w:pPr>
      <w:r w:rsidRPr="000670FE">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A7303C4" w14:textId="77777777" w:rsidTr="00354887">
        <w:trPr>
          <w:tblHeader/>
        </w:trPr>
        <w:tc>
          <w:tcPr>
            <w:tcW w:w="9639" w:type="dxa"/>
            <w:gridSpan w:val="5"/>
          </w:tcPr>
          <w:p w14:paraId="0402CCAF" w14:textId="77777777" w:rsidR="00784A32" w:rsidRPr="000670FE" w:rsidRDefault="00784A32" w:rsidP="00354887">
            <w:pPr>
              <w:pStyle w:val="TAL"/>
              <w:rPr>
                <w:rFonts w:cs="Arial"/>
                <w:szCs w:val="18"/>
              </w:rPr>
            </w:pPr>
            <w:r w:rsidRPr="000670FE">
              <w:t>Derivation Path: TS 36.579-1 [2], Table 5.5.2.17.1.2-1, condition MCVIDEO, GROUP-CALL</w:t>
            </w:r>
          </w:p>
        </w:tc>
      </w:tr>
      <w:tr w:rsidR="00784A32" w:rsidRPr="000670FE" w14:paraId="46441250" w14:textId="77777777" w:rsidTr="00354887">
        <w:trPr>
          <w:tblHeader/>
        </w:trPr>
        <w:tc>
          <w:tcPr>
            <w:tcW w:w="2835" w:type="dxa"/>
          </w:tcPr>
          <w:p w14:paraId="29646284" w14:textId="77777777" w:rsidR="00784A32" w:rsidRPr="000670FE" w:rsidRDefault="00784A32" w:rsidP="00354887">
            <w:pPr>
              <w:pStyle w:val="TAH"/>
              <w:rPr>
                <w:bCs/>
              </w:rPr>
            </w:pPr>
            <w:r w:rsidRPr="000670FE">
              <w:rPr>
                <w:bCs/>
              </w:rPr>
              <w:t>Information Element</w:t>
            </w:r>
          </w:p>
        </w:tc>
        <w:tc>
          <w:tcPr>
            <w:tcW w:w="2126" w:type="dxa"/>
          </w:tcPr>
          <w:p w14:paraId="0B2417D5"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2B2EA80" w14:textId="77777777" w:rsidR="00784A32" w:rsidRPr="000670FE" w:rsidRDefault="00784A32" w:rsidP="00354887">
            <w:pPr>
              <w:pStyle w:val="TAH"/>
              <w:rPr>
                <w:bCs/>
              </w:rPr>
            </w:pPr>
            <w:r w:rsidRPr="000670FE">
              <w:rPr>
                <w:bCs/>
              </w:rPr>
              <w:t>Comment</w:t>
            </w:r>
          </w:p>
        </w:tc>
        <w:tc>
          <w:tcPr>
            <w:tcW w:w="1418" w:type="dxa"/>
          </w:tcPr>
          <w:p w14:paraId="24DAD2BF" w14:textId="77777777" w:rsidR="00784A32" w:rsidRPr="000670FE" w:rsidRDefault="00784A32" w:rsidP="00354887">
            <w:pPr>
              <w:pStyle w:val="TAH"/>
              <w:rPr>
                <w:bCs/>
              </w:rPr>
            </w:pPr>
            <w:r w:rsidRPr="000670FE">
              <w:rPr>
                <w:bCs/>
              </w:rPr>
              <w:t>Reference</w:t>
            </w:r>
          </w:p>
        </w:tc>
        <w:tc>
          <w:tcPr>
            <w:tcW w:w="1134" w:type="dxa"/>
          </w:tcPr>
          <w:p w14:paraId="79D39D3C" w14:textId="77777777" w:rsidR="00784A32" w:rsidRPr="000670FE" w:rsidRDefault="00784A32" w:rsidP="00354887">
            <w:pPr>
              <w:pStyle w:val="TAH"/>
              <w:rPr>
                <w:bCs/>
              </w:rPr>
            </w:pPr>
            <w:r w:rsidRPr="000670FE">
              <w:rPr>
                <w:bCs/>
              </w:rPr>
              <w:t>Condition</w:t>
            </w:r>
          </w:p>
        </w:tc>
      </w:tr>
      <w:tr w:rsidR="00784A32" w:rsidRPr="000670FE" w14:paraId="097ADE2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C7F694B" w14:textId="77777777" w:rsidR="00784A32" w:rsidRPr="000670FE" w:rsidRDefault="00784A32" w:rsidP="00354887">
            <w:pPr>
              <w:pStyle w:val="TAL"/>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F7411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8980FF"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C26AEE6"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310758F" w14:textId="77777777" w:rsidR="00784A32" w:rsidRPr="000670FE" w:rsidRDefault="00784A32" w:rsidP="00354887">
            <w:pPr>
              <w:pStyle w:val="TAL"/>
              <w:rPr>
                <w:bCs/>
              </w:rPr>
            </w:pPr>
          </w:p>
        </w:tc>
      </w:tr>
      <w:tr w:rsidR="00784A32" w:rsidRPr="000670FE" w14:paraId="194719E3"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9A8FA32"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93385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4E44156" w14:textId="77777777" w:rsidR="00784A32" w:rsidRPr="000670FE" w:rsidRDefault="00784A32" w:rsidP="00354887">
            <w:pPr>
              <w:pStyle w:val="TAL"/>
              <w:rPr>
                <w:bCs/>
              </w:rPr>
            </w:pPr>
            <w:r w:rsidRPr="000670FE">
              <w:rPr>
                <w:bCs/>
              </w:rPr>
              <w:t>MCVideo</w:t>
            </w:r>
          </w:p>
        </w:tc>
        <w:tc>
          <w:tcPr>
            <w:tcW w:w="1418" w:type="dxa"/>
            <w:tcBorders>
              <w:top w:val="single" w:sz="4" w:space="0" w:color="auto"/>
              <w:left w:val="single" w:sz="4" w:space="0" w:color="auto"/>
              <w:bottom w:val="single" w:sz="4" w:space="0" w:color="auto"/>
              <w:right w:val="single" w:sz="4" w:space="0" w:color="auto"/>
            </w:tcBorders>
          </w:tcPr>
          <w:p w14:paraId="13AB45DB"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A38C38" w14:textId="77777777" w:rsidR="00784A32" w:rsidRPr="000670FE" w:rsidRDefault="00784A32" w:rsidP="00354887">
            <w:pPr>
              <w:pStyle w:val="TAL"/>
              <w:rPr>
                <w:bCs/>
              </w:rPr>
            </w:pPr>
          </w:p>
        </w:tc>
      </w:tr>
      <w:tr w:rsidR="00784A32" w:rsidRPr="000670FE" w14:paraId="0B22C639"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7B8CF43"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F4273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C9135B6"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9C63A99"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4C2AAE5" w14:textId="77777777" w:rsidR="00784A32" w:rsidRPr="000670FE" w:rsidRDefault="00784A32" w:rsidP="00354887">
            <w:pPr>
              <w:pStyle w:val="TAL"/>
              <w:rPr>
                <w:bCs/>
              </w:rPr>
            </w:pPr>
          </w:p>
        </w:tc>
      </w:tr>
      <w:tr w:rsidR="00784A32" w:rsidRPr="000670FE" w14:paraId="1BFDDE0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01B2091"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BD4CCB" w14:textId="77777777" w:rsidR="00784A32" w:rsidRPr="000670FE" w:rsidRDefault="00784A32" w:rsidP="00354887">
            <w:pPr>
              <w:pStyle w:val="TAL"/>
            </w:pPr>
            <w:r w:rsidRPr="000670FE">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6837D3B9"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C24117"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47E3DF" w14:textId="77777777" w:rsidR="00784A32" w:rsidRPr="000670FE" w:rsidRDefault="00784A32" w:rsidP="00354887">
            <w:pPr>
              <w:pStyle w:val="TAL"/>
              <w:rPr>
                <w:bCs/>
              </w:rPr>
            </w:pPr>
          </w:p>
        </w:tc>
      </w:tr>
    </w:tbl>
    <w:p w14:paraId="753B30F7" w14:textId="77777777" w:rsidR="00784A32" w:rsidRPr="000670FE" w:rsidRDefault="00784A32" w:rsidP="00784A32"/>
    <w:p w14:paraId="7AD27B0C" w14:textId="77777777" w:rsidR="00784A32" w:rsidRPr="000670FE" w:rsidRDefault="00784A32" w:rsidP="00784A32">
      <w:pPr>
        <w:pStyle w:val="TH"/>
        <w:keepLines w:val="0"/>
        <w:widowControl w:val="0"/>
      </w:pPr>
      <w:r w:rsidRPr="000670FE">
        <w:t>Table 6.1.2.4.3.3-11: 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3B2111F5"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C77D5B" w14:textId="77777777" w:rsidR="00784A32" w:rsidRPr="000670FE" w:rsidRDefault="00784A32" w:rsidP="00354887">
            <w:pPr>
              <w:pStyle w:val="TAL"/>
              <w:keepLines w:val="0"/>
              <w:widowControl w:val="0"/>
            </w:pPr>
            <w:r w:rsidRPr="000670FE">
              <w:t>Derivation Path: TS 36.579-1, Table 5.5.3.2.1-2, condition MCVIDEO, GROUP-CALL, IMMPERIL-CALL</w:t>
            </w:r>
          </w:p>
        </w:tc>
      </w:tr>
      <w:tr w:rsidR="00784A32" w:rsidRPr="000670FE" w14:paraId="6800599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7EBAAE41"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ABBF40A"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78E0A5B"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1F304663"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A090B39" w14:textId="77777777" w:rsidR="00784A32" w:rsidRPr="000670FE" w:rsidRDefault="00784A32" w:rsidP="00354887">
            <w:pPr>
              <w:pStyle w:val="TAH"/>
              <w:keepLines w:val="0"/>
              <w:widowControl w:val="0"/>
              <w:rPr>
                <w:bCs/>
              </w:rPr>
            </w:pPr>
            <w:r w:rsidRPr="000670FE">
              <w:rPr>
                <w:bCs/>
              </w:rPr>
              <w:t>Condition</w:t>
            </w:r>
          </w:p>
        </w:tc>
      </w:tr>
      <w:tr w:rsidR="00784A32" w:rsidRPr="000670FE" w14:paraId="68F91643" w14:textId="77777777" w:rsidTr="00354887">
        <w:tc>
          <w:tcPr>
            <w:tcW w:w="2836" w:type="dxa"/>
            <w:vAlign w:val="center"/>
          </w:tcPr>
          <w:p w14:paraId="707974BB" w14:textId="77777777" w:rsidR="00784A32" w:rsidRPr="000670FE" w:rsidRDefault="00784A32" w:rsidP="00354887">
            <w:pPr>
              <w:pStyle w:val="TAL"/>
              <w:keepLines w:val="0"/>
              <w:widowControl w:val="0"/>
            </w:pPr>
            <w:r w:rsidRPr="000670FE">
              <w:t>mcvideoinfo</w:t>
            </w:r>
          </w:p>
        </w:tc>
        <w:tc>
          <w:tcPr>
            <w:tcW w:w="2126" w:type="dxa"/>
          </w:tcPr>
          <w:p w14:paraId="7E800E5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11B2E25F" w14:textId="77777777" w:rsidR="00784A32" w:rsidRPr="000670FE" w:rsidRDefault="00784A32" w:rsidP="00354887">
            <w:pPr>
              <w:pStyle w:val="TAL"/>
              <w:keepLines w:val="0"/>
              <w:widowControl w:val="0"/>
            </w:pPr>
          </w:p>
        </w:tc>
        <w:tc>
          <w:tcPr>
            <w:tcW w:w="1418" w:type="dxa"/>
          </w:tcPr>
          <w:p w14:paraId="16A303FF" w14:textId="77777777" w:rsidR="00784A32" w:rsidRPr="000670FE" w:rsidRDefault="00784A32" w:rsidP="00354887">
            <w:pPr>
              <w:pStyle w:val="TAL"/>
              <w:keepLines w:val="0"/>
              <w:widowControl w:val="0"/>
            </w:pPr>
          </w:p>
        </w:tc>
        <w:tc>
          <w:tcPr>
            <w:tcW w:w="1133" w:type="dxa"/>
            <w:vAlign w:val="bottom"/>
          </w:tcPr>
          <w:p w14:paraId="06DD0AEF" w14:textId="77777777" w:rsidR="00784A32" w:rsidRPr="000670FE" w:rsidRDefault="00784A32" w:rsidP="00354887">
            <w:pPr>
              <w:pStyle w:val="TAL"/>
              <w:keepLines w:val="0"/>
              <w:widowControl w:val="0"/>
            </w:pPr>
          </w:p>
        </w:tc>
      </w:tr>
      <w:tr w:rsidR="00784A32" w:rsidRPr="000670FE" w14:paraId="39F19495" w14:textId="77777777" w:rsidTr="00354887">
        <w:tc>
          <w:tcPr>
            <w:tcW w:w="2836" w:type="dxa"/>
            <w:vAlign w:val="center"/>
          </w:tcPr>
          <w:p w14:paraId="36D80552" w14:textId="77777777" w:rsidR="00784A32" w:rsidRPr="000670FE" w:rsidRDefault="00784A32" w:rsidP="00354887">
            <w:pPr>
              <w:pStyle w:val="TAL"/>
              <w:keepLines w:val="0"/>
              <w:widowControl w:val="0"/>
            </w:pPr>
            <w:r w:rsidRPr="000670FE">
              <w:t xml:space="preserve">  mcvideo-Params</w:t>
            </w:r>
          </w:p>
        </w:tc>
        <w:tc>
          <w:tcPr>
            <w:tcW w:w="2126" w:type="dxa"/>
          </w:tcPr>
          <w:p w14:paraId="1850F3BB"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74A317B6" w14:textId="77777777" w:rsidR="00784A32" w:rsidRPr="000670FE" w:rsidRDefault="00784A32" w:rsidP="00354887">
            <w:pPr>
              <w:pStyle w:val="TAL"/>
              <w:keepLines w:val="0"/>
              <w:widowControl w:val="0"/>
            </w:pPr>
          </w:p>
        </w:tc>
        <w:tc>
          <w:tcPr>
            <w:tcW w:w="1418" w:type="dxa"/>
          </w:tcPr>
          <w:p w14:paraId="2FD18599" w14:textId="77777777" w:rsidR="00784A32" w:rsidRPr="000670FE" w:rsidRDefault="00784A32" w:rsidP="00354887">
            <w:pPr>
              <w:pStyle w:val="TAL"/>
              <w:keepLines w:val="0"/>
              <w:widowControl w:val="0"/>
            </w:pPr>
          </w:p>
        </w:tc>
        <w:tc>
          <w:tcPr>
            <w:tcW w:w="1133" w:type="dxa"/>
            <w:vAlign w:val="bottom"/>
          </w:tcPr>
          <w:p w14:paraId="13FF0864" w14:textId="77777777" w:rsidR="00784A32" w:rsidRPr="000670FE" w:rsidRDefault="00784A32" w:rsidP="00354887">
            <w:pPr>
              <w:pStyle w:val="TAL"/>
              <w:keepLines w:val="0"/>
              <w:widowControl w:val="0"/>
            </w:pPr>
          </w:p>
        </w:tc>
      </w:tr>
      <w:tr w:rsidR="00784A32" w:rsidRPr="000670FE" w14:paraId="67953E7B" w14:textId="77777777" w:rsidTr="00354887">
        <w:tc>
          <w:tcPr>
            <w:tcW w:w="2836" w:type="dxa"/>
            <w:tcBorders>
              <w:bottom w:val="single" w:sz="4" w:space="0" w:color="auto"/>
            </w:tcBorders>
            <w:vAlign w:val="center"/>
          </w:tcPr>
          <w:p w14:paraId="03DDF113" w14:textId="77777777" w:rsidR="00784A32" w:rsidRPr="000670FE" w:rsidRDefault="00784A32" w:rsidP="00354887">
            <w:pPr>
              <w:pStyle w:val="TAL"/>
              <w:keepLines w:val="0"/>
              <w:widowControl w:val="0"/>
            </w:pPr>
            <w:r w:rsidRPr="000670FE">
              <w:t xml:space="preserve">    mcvideo-access-token</w:t>
            </w:r>
          </w:p>
        </w:tc>
        <w:tc>
          <w:tcPr>
            <w:tcW w:w="2126" w:type="dxa"/>
          </w:tcPr>
          <w:p w14:paraId="74760A51"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6F76A9E7" w14:textId="77777777" w:rsidR="00784A32" w:rsidRPr="000670FE" w:rsidRDefault="00784A32" w:rsidP="00354887">
            <w:pPr>
              <w:pStyle w:val="TAL"/>
              <w:keepLines w:val="0"/>
              <w:widowControl w:val="0"/>
            </w:pPr>
          </w:p>
        </w:tc>
        <w:tc>
          <w:tcPr>
            <w:tcW w:w="1418" w:type="dxa"/>
          </w:tcPr>
          <w:p w14:paraId="3660F316" w14:textId="77777777" w:rsidR="00784A32" w:rsidRPr="000670FE" w:rsidRDefault="00784A32" w:rsidP="00354887">
            <w:pPr>
              <w:pStyle w:val="TAL"/>
              <w:keepLines w:val="0"/>
              <w:widowControl w:val="0"/>
            </w:pPr>
          </w:p>
        </w:tc>
        <w:tc>
          <w:tcPr>
            <w:tcW w:w="1133" w:type="dxa"/>
            <w:vAlign w:val="bottom"/>
          </w:tcPr>
          <w:p w14:paraId="405A69AF" w14:textId="77777777" w:rsidR="00784A32" w:rsidRPr="000670FE" w:rsidRDefault="00784A32" w:rsidP="00354887">
            <w:pPr>
              <w:pStyle w:val="TAL"/>
              <w:keepLines w:val="0"/>
              <w:widowControl w:val="0"/>
            </w:pPr>
          </w:p>
        </w:tc>
      </w:tr>
      <w:tr w:rsidR="00784A32" w:rsidRPr="000670FE" w14:paraId="3FDE771C" w14:textId="77777777" w:rsidTr="00354887">
        <w:tc>
          <w:tcPr>
            <w:tcW w:w="2836" w:type="dxa"/>
            <w:vAlign w:val="center"/>
          </w:tcPr>
          <w:p w14:paraId="638AE1B4" w14:textId="77777777" w:rsidR="00784A32" w:rsidRPr="000670FE" w:rsidRDefault="00784A32" w:rsidP="00354887">
            <w:pPr>
              <w:pStyle w:val="TAL"/>
              <w:keepLines w:val="0"/>
              <w:widowControl w:val="0"/>
            </w:pPr>
            <w:r w:rsidRPr="000670FE">
              <w:t xml:space="preserve">    session-type</w:t>
            </w:r>
          </w:p>
        </w:tc>
        <w:tc>
          <w:tcPr>
            <w:tcW w:w="2126" w:type="dxa"/>
          </w:tcPr>
          <w:p w14:paraId="62019B3E"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2AD8617" w14:textId="77777777" w:rsidR="00784A32" w:rsidRPr="000670FE" w:rsidRDefault="00784A32" w:rsidP="00354887">
            <w:pPr>
              <w:pStyle w:val="TAL"/>
              <w:keepLines w:val="0"/>
              <w:widowControl w:val="0"/>
            </w:pPr>
          </w:p>
        </w:tc>
        <w:tc>
          <w:tcPr>
            <w:tcW w:w="1418" w:type="dxa"/>
          </w:tcPr>
          <w:p w14:paraId="05FE2821" w14:textId="77777777" w:rsidR="00784A32" w:rsidRPr="000670FE" w:rsidRDefault="00784A32" w:rsidP="00354887">
            <w:pPr>
              <w:pStyle w:val="TAL"/>
              <w:keepLines w:val="0"/>
              <w:widowControl w:val="0"/>
            </w:pPr>
          </w:p>
        </w:tc>
        <w:tc>
          <w:tcPr>
            <w:tcW w:w="1133" w:type="dxa"/>
            <w:vAlign w:val="bottom"/>
          </w:tcPr>
          <w:p w14:paraId="02563290" w14:textId="77777777" w:rsidR="00784A32" w:rsidRPr="000670FE" w:rsidRDefault="00784A32" w:rsidP="00354887">
            <w:pPr>
              <w:pStyle w:val="TAL"/>
              <w:keepLines w:val="0"/>
              <w:widowControl w:val="0"/>
            </w:pPr>
          </w:p>
        </w:tc>
      </w:tr>
    </w:tbl>
    <w:p w14:paraId="548C3AE0" w14:textId="77777777" w:rsidR="00784A32" w:rsidRPr="000670FE" w:rsidRDefault="00784A32" w:rsidP="00784A32"/>
    <w:p w14:paraId="22BB7BB8" w14:textId="77777777" w:rsidR="00784A32" w:rsidRPr="000670FE" w:rsidRDefault="00784A32" w:rsidP="00784A32">
      <w:pPr>
        <w:pStyle w:val="TH"/>
      </w:pPr>
      <w:r w:rsidRPr="000670FE">
        <w:t>Table: 6.1.2.4.3.3-12: Transmission Idle (Step 15,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6804323E" w14:textId="77777777" w:rsidTr="00354887">
        <w:trPr>
          <w:cantSplit/>
          <w:tblHeader/>
        </w:trPr>
        <w:tc>
          <w:tcPr>
            <w:tcW w:w="9630" w:type="dxa"/>
            <w:gridSpan w:val="5"/>
          </w:tcPr>
          <w:p w14:paraId="0D85FB3E" w14:textId="77777777" w:rsidR="00784A32" w:rsidRPr="000670FE" w:rsidRDefault="00784A32" w:rsidP="00354887">
            <w:pPr>
              <w:pStyle w:val="TAL"/>
              <w:keepNext w:val="0"/>
              <w:keepLines w:val="0"/>
              <w:widowControl w:val="0"/>
            </w:pPr>
            <w:r w:rsidRPr="000670FE">
              <w:t>Derivation Path: TS 36.579 [2], Table 5.5.11.2.17-1</w:t>
            </w:r>
          </w:p>
        </w:tc>
      </w:tr>
      <w:tr w:rsidR="00784A32" w:rsidRPr="000670FE" w14:paraId="4177F80F" w14:textId="77777777" w:rsidTr="00354887">
        <w:trPr>
          <w:tblHeader/>
        </w:trPr>
        <w:tc>
          <w:tcPr>
            <w:tcW w:w="2790" w:type="dxa"/>
          </w:tcPr>
          <w:p w14:paraId="0408619F" w14:textId="77777777" w:rsidR="00784A32" w:rsidRPr="000670FE" w:rsidRDefault="00784A32" w:rsidP="00354887">
            <w:pPr>
              <w:pStyle w:val="TAH"/>
              <w:keepNext w:val="0"/>
              <w:keepLines w:val="0"/>
              <w:widowControl w:val="0"/>
            </w:pPr>
            <w:r w:rsidRPr="000670FE">
              <w:t>Information Element</w:t>
            </w:r>
          </w:p>
        </w:tc>
        <w:tc>
          <w:tcPr>
            <w:tcW w:w="2160" w:type="dxa"/>
          </w:tcPr>
          <w:p w14:paraId="5095D638" w14:textId="77777777" w:rsidR="00784A32" w:rsidRPr="000670FE" w:rsidRDefault="00784A32" w:rsidP="00354887">
            <w:pPr>
              <w:pStyle w:val="TAH"/>
              <w:keepNext w:val="0"/>
              <w:keepLines w:val="0"/>
              <w:widowControl w:val="0"/>
            </w:pPr>
            <w:r w:rsidRPr="000670FE">
              <w:t>Value/remark</w:t>
            </w:r>
          </w:p>
        </w:tc>
        <w:tc>
          <w:tcPr>
            <w:tcW w:w="2160" w:type="dxa"/>
          </w:tcPr>
          <w:p w14:paraId="1F480ACC" w14:textId="77777777" w:rsidR="00784A32" w:rsidRPr="000670FE" w:rsidRDefault="00784A32" w:rsidP="00354887">
            <w:pPr>
              <w:pStyle w:val="TAH"/>
              <w:keepNext w:val="0"/>
              <w:keepLines w:val="0"/>
              <w:widowControl w:val="0"/>
            </w:pPr>
            <w:r w:rsidRPr="000670FE">
              <w:t>Comment</w:t>
            </w:r>
          </w:p>
        </w:tc>
        <w:tc>
          <w:tcPr>
            <w:tcW w:w="1350" w:type="dxa"/>
          </w:tcPr>
          <w:p w14:paraId="29D2EF87" w14:textId="77777777" w:rsidR="00784A32" w:rsidRPr="000670FE" w:rsidRDefault="00784A32" w:rsidP="00354887">
            <w:pPr>
              <w:pStyle w:val="TAH"/>
              <w:keepNext w:val="0"/>
              <w:keepLines w:val="0"/>
              <w:widowControl w:val="0"/>
            </w:pPr>
            <w:r w:rsidRPr="000670FE">
              <w:t>Reference</w:t>
            </w:r>
          </w:p>
        </w:tc>
        <w:tc>
          <w:tcPr>
            <w:tcW w:w="1170" w:type="dxa"/>
          </w:tcPr>
          <w:p w14:paraId="1C3BE975" w14:textId="77777777" w:rsidR="00784A32" w:rsidRPr="000670FE" w:rsidRDefault="00784A32" w:rsidP="00354887">
            <w:pPr>
              <w:pStyle w:val="TAH"/>
              <w:keepNext w:val="0"/>
              <w:keepLines w:val="0"/>
              <w:widowControl w:val="0"/>
            </w:pPr>
            <w:r w:rsidRPr="000670FE">
              <w:t>Condition</w:t>
            </w:r>
          </w:p>
        </w:tc>
      </w:tr>
      <w:tr w:rsidR="00784A32" w:rsidRPr="000670FE" w14:paraId="72B50046" w14:textId="77777777" w:rsidTr="00354887">
        <w:tc>
          <w:tcPr>
            <w:tcW w:w="2790" w:type="dxa"/>
          </w:tcPr>
          <w:p w14:paraId="32742706" w14:textId="77777777" w:rsidR="00784A32" w:rsidRPr="000670FE" w:rsidRDefault="00784A32" w:rsidP="00354887">
            <w:pPr>
              <w:pStyle w:val="TAL"/>
              <w:rPr>
                <w:rFonts w:eastAsia="Calibri"/>
              </w:rPr>
            </w:pPr>
            <w:r w:rsidRPr="000670FE">
              <w:rPr>
                <w:rFonts w:eastAsia="Calibri"/>
              </w:rPr>
              <w:t>Transmission Indicator</w:t>
            </w:r>
          </w:p>
        </w:tc>
        <w:tc>
          <w:tcPr>
            <w:tcW w:w="2160" w:type="dxa"/>
          </w:tcPr>
          <w:p w14:paraId="2D09E746" w14:textId="77777777" w:rsidR="00784A32" w:rsidRPr="000670FE" w:rsidRDefault="00784A32" w:rsidP="00354887">
            <w:pPr>
              <w:pStyle w:val="TAL"/>
            </w:pPr>
          </w:p>
        </w:tc>
        <w:tc>
          <w:tcPr>
            <w:tcW w:w="2160" w:type="dxa"/>
          </w:tcPr>
          <w:p w14:paraId="6FFA36F4" w14:textId="77777777" w:rsidR="00784A32" w:rsidRPr="000670FE" w:rsidRDefault="00784A32" w:rsidP="00354887">
            <w:pPr>
              <w:pStyle w:val="TAL"/>
            </w:pPr>
          </w:p>
        </w:tc>
        <w:tc>
          <w:tcPr>
            <w:tcW w:w="1350" w:type="dxa"/>
          </w:tcPr>
          <w:p w14:paraId="6D1B1644" w14:textId="77777777" w:rsidR="00784A32" w:rsidRPr="000670FE" w:rsidRDefault="00784A32" w:rsidP="00354887">
            <w:pPr>
              <w:pStyle w:val="TAL"/>
            </w:pPr>
          </w:p>
        </w:tc>
        <w:tc>
          <w:tcPr>
            <w:tcW w:w="1170" w:type="dxa"/>
          </w:tcPr>
          <w:p w14:paraId="433210A2" w14:textId="77777777" w:rsidR="00784A32" w:rsidRPr="000670FE" w:rsidRDefault="00784A32" w:rsidP="00354887">
            <w:pPr>
              <w:pStyle w:val="TAL"/>
            </w:pPr>
          </w:p>
        </w:tc>
      </w:tr>
      <w:tr w:rsidR="00784A32" w:rsidRPr="000670FE" w14:paraId="581790BE" w14:textId="77777777" w:rsidTr="00354887">
        <w:tc>
          <w:tcPr>
            <w:tcW w:w="2790" w:type="dxa"/>
          </w:tcPr>
          <w:p w14:paraId="24D86D13" w14:textId="77777777" w:rsidR="00784A32" w:rsidRPr="000670FE" w:rsidRDefault="00784A32" w:rsidP="00354887">
            <w:pPr>
              <w:pStyle w:val="TAL"/>
              <w:rPr>
                <w:rFonts w:eastAsia="Calibri"/>
              </w:rPr>
            </w:pPr>
            <w:r w:rsidRPr="000670FE">
              <w:rPr>
                <w:rFonts w:eastAsia="Calibri"/>
              </w:rPr>
              <w:t xml:space="preserve">  Transmission Indicator</w:t>
            </w:r>
          </w:p>
        </w:tc>
        <w:tc>
          <w:tcPr>
            <w:tcW w:w="2160" w:type="dxa"/>
          </w:tcPr>
          <w:p w14:paraId="1DDD3E42" w14:textId="77777777" w:rsidR="00784A32" w:rsidRPr="000670FE" w:rsidRDefault="00784A32" w:rsidP="00354887">
            <w:pPr>
              <w:pStyle w:val="TAL"/>
            </w:pPr>
            <w:r w:rsidRPr="000670FE">
              <w:t>'0000100000000000'</w:t>
            </w:r>
          </w:p>
        </w:tc>
        <w:tc>
          <w:tcPr>
            <w:tcW w:w="2160" w:type="dxa"/>
          </w:tcPr>
          <w:p w14:paraId="4BAA20F9" w14:textId="77777777" w:rsidR="00784A32" w:rsidRPr="000670FE" w:rsidRDefault="00784A32" w:rsidP="00354887">
            <w:pPr>
              <w:pStyle w:val="TAL"/>
            </w:pPr>
            <w:r w:rsidRPr="000670FE">
              <w:t>A = Normal call</w:t>
            </w:r>
          </w:p>
          <w:p w14:paraId="58BFD6BC" w14:textId="77777777" w:rsidR="00784A32" w:rsidRPr="000670FE" w:rsidRDefault="00784A32" w:rsidP="00354887">
            <w:pPr>
              <w:pStyle w:val="TAL"/>
            </w:pPr>
            <w:r w:rsidRPr="000670FE">
              <w:t>E =Imminent Peril</w:t>
            </w:r>
          </w:p>
        </w:tc>
        <w:tc>
          <w:tcPr>
            <w:tcW w:w="1350" w:type="dxa"/>
          </w:tcPr>
          <w:p w14:paraId="529DC1D0" w14:textId="77777777" w:rsidR="00784A32" w:rsidRPr="000670FE" w:rsidRDefault="00784A32" w:rsidP="00354887">
            <w:pPr>
              <w:pStyle w:val="TAL"/>
            </w:pPr>
          </w:p>
        </w:tc>
        <w:tc>
          <w:tcPr>
            <w:tcW w:w="1170" w:type="dxa"/>
          </w:tcPr>
          <w:p w14:paraId="09212866" w14:textId="77777777" w:rsidR="00784A32" w:rsidRPr="000670FE" w:rsidRDefault="00784A32" w:rsidP="00354887">
            <w:pPr>
              <w:pStyle w:val="TAL"/>
            </w:pPr>
          </w:p>
        </w:tc>
      </w:tr>
    </w:tbl>
    <w:p w14:paraId="1B18B200" w14:textId="77777777" w:rsidR="00784A32" w:rsidRPr="000670FE" w:rsidRDefault="00784A32" w:rsidP="00784A32"/>
    <w:p w14:paraId="1D716FD6" w14:textId="77777777" w:rsidR="00784A32" w:rsidRPr="000670FE" w:rsidRDefault="00784A32" w:rsidP="00784A32">
      <w:pPr>
        <w:pStyle w:val="Heading2"/>
      </w:pPr>
      <w:bookmarkStart w:id="257" w:name="_Toc52787541"/>
      <w:bookmarkStart w:id="258" w:name="_Toc52787723"/>
      <w:r w:rsidRPr="000670FE">
        <w:t>6.2</w:t>
      </w:r>
      <w:r w:rsidRPr="000670FE">
        <w:tab/>
        <w:t>Private Calls</w:t>
      </w:r>
      <w:bookmarkEnd w:id="257"/>
      <w:bookmarkEnd w:id="258"/>
    </w:p>
    <w:p w14:paraId="23DC234F" w14:textId="77777777" w:rsidR="00784A32" w:rsidRPr="000670FE" w:rsidRDefault="00784A32" w:rsidP="00784A32">
      <w:pPr>
        <w:pStyle w:val="Heading3"/>
        <w:rPr>
          <w:rFonts w:cs="Arial"/>
          <w:szCs w:val="28"/>
        </w:rPr>
      </w:pPr>
      <w:bookmarkStart w:id="259" w:name="_Toc52787542"/>
      <w:bookmarkStart w:id="260" w:name="_Toc52787724"/>
      <w:r w:rsidRPr="000670FE">
        <w:rPr>
          <w:rFonts w:cs="Arial"/>
          <w:szCs w:val="28"/>
        </w:rPr>
        <w:t>6.2.1</w:t>
      </w:r>
      <w:r w:rsidRPr="000670FE">
        <w:rPr>
          <w:rFonts w:cs="Arial"/>
          <w:szCs w:val="28"/>
        </w:rPr>
        <w:tab/>
        <w:t>On-network / Private Call / On-demand / Automatic Commencement Mode / With Transmission Control / Upgrade to Emergency Call / Cancellation of Emergency on User Request / Client Originated (CO)</w:t>
      </w:r>
      <w:bookmarkEnd w:id="259"/>
      <w:bookmarkEnd w:id="260"/>
    </w:p>
    <w:p w14:paraId="4F435AE0" w14:textId="77777777" w:rsidR="00784A32" w:rsidRPr="000670FE" w:rsidRDefault="00784A32" w:rsidP="00D35E6A">
      <w:pPr>
        <w:pStyle w:val="Heading4"/>
      </w:pPr>
      <w:bookmarkStart w:id="261" w:name="_Toc52787543"/>
      <w:bookmarkStart w:id="262" w:name="_Toc52787725"/>
      <w:r w:rsidRPr="000670FE">
        <w:t>6.2.1.1</w:t>
      </w:r>
      <w:r w:rsidRPr="000670FE">
        <w:tab/>
        <w:t>Test Purpose (TP)</w:t>
      </w:r>
      <w:bookmarkEnd w:id="261"/>
      <w:bookmarkEnd w:id="262"/>
    </w:p>
    <w:p w14:paraId="660220A9" w14:textId="77777777" w:rsidR="00784A32" w:rsidRPr="000670FE" w:rsidRDefault="00784A32" w:rsidP="00784A32">
      <w:pPr>
        <w:pStyle w:val="H6"/>
      </w:pPr>
      <w:r w:rsidRPr="000670FE">
        <w:t>(1)</w:t>
      </w:r>
    </w:p>
    <w:p w14:paraId="7AABD2B3"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registered and authorised for MCVideo Service, including authorised to initiate/cancel Private and Private Emergency Calls with Automatic Commencement }</w:t>
      </w:r>
    </w:p>
    <w:p w14:paraId="2CBF1F0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B162F1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Private Call, On-demand  Automatic Commencement Mode, no force of Automatic Commencement, applying end-to-end communication security with Transmission Control }</w:t>
      </w:r>
    </w:p>
    <w:p w14:paraId="5D18DC7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0670FE">
        <w:rPr>
          <w:b/>
          <w:noProof w:val="0"/>
        </w:rPr>
        <w:t>and</w:t>
      </w:r>
      <w:r w:rsidRPr="000670FE">
        <w:rPr>
          <w:noProof w:val="0"/>
        </w:rPr>
        <w:t>, after indication from the SS (MCVideo Server) that Transmission is granted, the UE (MCVideo Client) provides transmission granted notification to the user, and the user can participate in the Private Call }</w:t>
      </w:r>
    </w:p>
    <w:p w14:paraId="1DCDD483" w14:textId="77777777" w:rsidR="00784A32" w:rsidRPr="000670FE" w:rsidRDefault="00784A32" w:rsidP="00784A32">
      <w:pPr>
        <w:pStyle w:val="PL"/>
        <w:rPr>
          <w:noProof w:val="0"/>
        </w:rPr>
      </w:pPr>
      <w:r w:rsidRPr="000670FE">
        <w:rPr>
          <w:noProof w:val="0"/>
        </w:rPr>
        <w:t xml:space="preserve">            }</w:t>
      </w:r>
    </w:p>
    <w:p w14:paraId="7C5E69EC" w14:textId="77777777" w:rsidR="00784A32" w:rsidRPr="000670FE" w:rsidRDefault="00784A32" w:rsidP="00784A32">
      <w:pPr>
        <w:pStyle w:val="PL"/>
        <w:rPr>
          <w:rFonts w:cs="Courier New"/>
          <w:noProof w:val="0"/>
          <w:szCs w:val="16"/>
        </w:rPr>
      </w:pPr>
    </w:p>
    <w:p w14:paraId="4D1275C0" w14:textId="77777777" w:rsidR="00784A32" w:rsidRPr="000670FE" w:rsidRDefault="00784A32" w:rsidP="00784A32">
      <w:pPr>
        <w:pStyle w:val="H6"/>
      </w:pPr>
      <w:r w:rsidRPr="000670FE">
        <w:t>(2)</w:t>
      </w:r>
    </w:p>
    <w:p w14:paraId="583C19B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MCVideo Private Call, On-demand Automatic Commencement Mode with Transmission Control }</w:t>
      </w:r>
    </w:p>
    <w:p w14:paraId="14B29E6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374907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 }</w:t>
      </w:r>
    </w:p>
    <w:p w14:paraId="49D803E5"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(Transmission Granted, Transmission Control ACK, Transmission End Request, Transmission End Response, Transmission Idle)  }</w:t>
      </w:r>
    </w:p>
    <w:p w14:paraId="7F1A4506" w14:textId="77777777" w:rsidR="00784A32" w:rsidRPr="000670FE" w:rsidRDefault="00784A32" w:rsidP="00784A32">
      <w:pPr>
        <w:pStyle w:val="PL"/>
        <w:rPr>
          <w:noProof w:val="0"/>
        </w:rPr>
      </w:pPr>
      <w:r w:rsidRPr="000670FE">
        <w:rPr>
          <w:noProof w:val="0"/>
        </w:rPr>
        <w:t xml:space="preserve">            }</w:t>
      </w:r>
    </w:p>
    <w:p w14:paraId="2DD6F968" w14:textId="77777777" w:rsidR="00784A32" w:rsidRPr="000670FE" w:rsidRDefault="00784A32" w:rsidP="00784A32">
      <w:pPr>
        <w:pStyle w:val="PL"/>
        <w:rPr>
          <w:rFonts w:cs="Courier New"/>
          <w:noProof w:val="0"/>
          <w:szCs w:val="16"/>
        </w:rPr>
      </w:pPr>
    </w:p>
    <w:p w14:paraId="2B2AD8EF" w14:textId="77777777" w:rsidR="00784A32" w:rsidRPr="000670FE" w:rsidRDefault="00784A32" w:rsidP="00784A32">
      <w:pPr>
        <w:pStyle w:val="H6"/>
      </w:pPr>
      <w:r w:rsidRPr="000670FE">
        <w:t>(3)</w:t>
      </w:r>
    </w:p>
    <w:p w14:paraId="25D10D9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MCVideo Private Call, On-demand  Automatic Commencement Mode with Transmission Control }</w:t>
      </w:r>
    </w:p>
    <w:p w14:paraId="6003E9C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12C0B1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Private Call to a MCVideo Emergency Private Call with Transmission Control }</w:t>
      </w:r>
    </w:p>
    <w:p w14:paraId="61B1AFF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message requesting Private Emergency Call On-demand Automatic Commencement Mode offering a media-level section for a media-transmission control entity </w:t>
      </w:r>
      <w:r w:rsidRPr="000670FE">
        <w:rPr>
          <w:b/>
          <w:noProof w:val="0"/>
        </w:rPr>
        <w:t>and</w:t>
      </w:r>
      <w:r w:rsidRPr="000670FE">
        <w:rPr>
          <w:noProof w:val="0"/>
        </w:rPr>
        <w:t>, upon receipt of a SIP 200 (OK) response, considers the call as being upgraded to an Emergency Private Call }</w:t>
      </w:r>
    </w:p>
    <w:p w14:paraId="78B79ACC" w14:textId="77777777" w:rsidR="00784A32" w:rsidRPr="000670FE" w:rsidRDefault="00784A32" w:rsidP="00784A32">
      <w:pPr>
        <w:pStyle w:val="PL"/>
        <w:rPr>
          <w:noProof w:val="0"/>
        </w:rPr>
      </w:pPr>
      <w:r w:rsidRPr="000670FE">
        <w:rPr>
          <w:noProof w:val="0"/>
        </w:rPr>
        <w:t xml:space="preserve">            }</w:t>
      </w:r>
    </w:p>
    <w:p w14:paraId="36BA73AE" w14:textId="77777777" w:rsidR="00784A32" w:rsidRPr="000670FE" w:rsidRDefault="00784A32" w:rsidP="00784A32">
      <w:pPr>
        <w:pStyle w:val="PL"/>
        <w:rPr>
          <w:rFonts w:cs="Courier New"/>
          <w:noProof w:val="0"/>
          <w:szCs w:val="16"/>
        </w:rPr>
      </w:pPr>
    </w:p>
    <w:p w14:paraId="29F49F85" w14:textId="77777777" w:rsidR="00784A32" w:rsidRPr="000670FE" w:rsidRDefault="00784A32" w:rsidP="00784A32">
      <w:pPr>
        <w:pStyle w:val="H6"/>
      </w:pPr>
      <w:r w:rsidRPr="000670FE">
        <w:t>(4)</w:t>
      </w:r>
    </w:p>
    <w:p w14:paraId="28988BD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 MCVideo Private Call, On-demand  Automatic Commencement Mode with Transmission Control to Emergency Private Call with Transmission Control }</w:t>
      </w:r>
    </w:p>
    <w:p w14:paraId="7F392E0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FA8104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 }</w:t>
      </w:r>
    </w:p>
    <w:p w14:paraId="7D86055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1988546B" w14:textId="77777777" w:rsidR="00784A32" w:rsidRPr="000670FE" w:rsidRDefault="00784A32" w:rsidP="00784A32">
      <w:pPr>
        <w:pStyle w:val="PL"/>
        <w:rPr>
          <w:noProof w:val="0"/>
        </w:rPr>
      </w:pPr>
      <w:r w:rsidRPr="000670FE">
        <w:rPr>
          <w:noProof w:val="0"/>
        </w:rPr>
        <w:t xml:space="preserve">            }</w:t>
      </w:r>
    </w:p>
    <w:p w14:paraId="1E1B5721" w14:textId="77777777" w:rsidR="00784A32" w:rsidRPr="000670FE" w:rsidRDefault="00784A32" w:rsidP="00784A32">
      <w:pPr>
        <w:pStyle w:val="PL"/>
        <w:rPr>
          <w:rFonts w:cs="Courier New"/>
          <w:noProof w:val="0"/>
          <w:szCs w:val="16"/>
        </w:rPr>
      </w:pPr>
    </w:p>
    <w:p w14:paraId="19EA40B1" w14:textId="77777777" w:rsidR="00784A32" w:rsidRPr="000670FE" w:rsidRDefault="00784A32" w:rsidP="00784A32">
      <w:pPr>
        <w:pStyle w:val="H6"/>
      </w:pPr>
      <w:r w:rsidRPr="000670FE">
        <w:t>(5)</w:t>
      </w:r>
    </w:p>
    <w:p w14:paraId="4AC0868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 MCVideo Private Call, On-demand Automatic Commencement Mode with Transmission Control to Emergency Private Call with Transmission Control }</w:t>
      </w:r>
    </w:p>
    <w:p w14:paraId="56F542F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A17668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downgrade the ongoing MCVideo Emergency Private Call }</w:t>
      </w:r>
    </w:p>
    <w:p w14:paraId="0EC556F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w:t>
      </w:r>
    </w:p>
    <w:p w14:paraId="43A5CFE4" w14:textId="77777777" w:rsidR="00784A32" w:rsidRPr="000670FE" w:rsidRDefault="00784A32" w:rsidP="00784A32">
      <w:pPr>
        <w:pStyle w:val="PL"/>
        <w:rPr>
          <w:noProof w:val="0"/>
        </w:rPr>
      </w:pPr>
      <w:r w:rsidRPr="000670FE">
        <w:rPr>
          <w:noProof w:val="0"/>
        </w:rPr>
        <w:t xml:space="preserve">     </w:t>
      </w:r>
      <w:r w:rsidRPr="000670FE">
        <w:rPr>
          <w:b/>
          <w:noProof w:val="0"/>
        </w:rPr>
        <w:t>and</w:t>
      </w:r>
      <w:r w:rsidRPr="000670FE">
        <w:rPr>
          <w:noProof w:val="0"/>
        </w:rPr>
        <w:t>, upon receipt of a SIP 200 (OK) response, considers the emergency condition ended and the call being reverted back to MCVideo Private Call }</w:t>
      </w:r>
    </w:p>
    <w:p w14:paraId="4B254454" w14:textId="77777777" w:rsidR="00784A32" w:rsidRPr="000670FE" w:rsidRDefault="00784A32" w:rsidP="00784A32">
      <w:pPr>
        <w:pStyle w:val="PL"/>
        <w:rPr>
          <w:noProof w:val="0"/>
        </w:rPr>
      </w:pPr>
      <w:r w:rsidRPr="000670FE">
        <w:rPr>
          <w:noProof w:val="0"/>
        </w:rPr>
        <w:t xml:space="preserve">            }</w:t>
      </w:r>
    </w:p>
    <w:p w14:paraId="6FBB36EF" w14:textId="77777777" w:rsidR="00784A32" w:rsidRPr="000670FE" w:rsidRDefault="00784A32" w:rsidP="00784A32">
      <w:pPr>
        <w:pStyle w:val="PL"/>
        <w:rPr>
          <w:rFonts w:cs="Courier New"/>
          <w:noProof w:val="0"/>
          <w:szCs w:val="16"/>
        </w:rPr>
      </w:pPr>
    </w:p>
    <w:p w14:paraId="7C3768A7" w14:textId="77777777" w:rsidR="00784A32" w:rsidRPr="000670FE" w:rsidRDefault="00784A32" w:rsidP="00784A32">
      <w:pPr>
        <w:pStyle w:val="H6"/>
      </w:pPr>
      <w:r w:rsidRPr="000670FE">
        <w:t>(6)</w:t>
      </w:r>
    </w:p>
    <w:p w14:paraId="74B6DC5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Private Call, On-demand Automatic Commencement Mode with Transmission Control }</w:t>
      </w:r>
    </w:p>
    <w:p w14:paraId="26307B7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CFDF13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Private Call }</w:t>
      </w:r>
    </w:p>
    <w:p w14:paraId="251C2C38"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leaves the MCVideo session }</w:t>
      </w:r>
    </w:p>
    <w:p w14:paraId="44D91445" w14:textId="77777777" w:rsidR="00784A32" w:rsidRPr="000670FE" w:rsidRDefault="00784A32" w:rsidP="00784A32">
      <w:pPr>
        <w:pStyle w:val="PL"/>
        <w:rPr>
          <w:noProof w:val="0"/>
        </w:rPr>
      </w:pPr>
      <w:r w:rsidRPr="000670FE">
        <w:rPr>
          <w:noProof w:val="0"/>
        </w:rPr>
        <w:t xml:space="preserve">            }</w:t>
      </w:r>
    </w:p>
    <w:p w14:paraId="56EB702F" w14:textId="77777777" w:rsidR="00784A32" w:rsidRPr="000670FE" w:rsidRDefault="00784A32" w:rsidP="00784A32">
      <w:pPr>
        <w:pStyle w:val="PL"/>
        <w:rPr>
          <w:rFonts w:cs="Courier New"/>
          <w:noProof w:val="0"/>
          <w:szCs w:val="16"/>
        </w:rPr>
      </w:pPr>
    </w:p>
    <w:p w14:paraId="213BA21A" w14:textId="77777777" w:rsidR="00784A32" w:rsidRPr="000670FE" w:rsidRDefault="00784A32" w:rsidP="00784A32">
      <w:pPr>
        <w:pStyle w:val="H6"/>
      </w:pPr>
      <w:r w:rsidRPr="000670FE">
        <w:t>6.2.1.2</w:t>
      </w:r>
      <w:r w:rsidRPr="000670FE">
        <w:tab/>
        <w:t>Conformance requirements</w:t>
      </w:r>
    </w:p>
    <w:p w14:paraId="07C68FEC" w14:textId="77777777" w:rsidR="00784A32" w:rsidRPr="000670FE" w:rsidRDefault="00784A32" w:rsidP="00784A32">
      <w:r w:rsidRPr="000670FE">
        <w:t xml:space="preserve">References: The conformance requirements covered in the present TC are specified in: TS 24.281, clauses 10.2.2.2.1, 10.2.2.2.4, 10.2.2.2.5, 6.2.3.1.1.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78C075B" w14:textId="77777777" w:rsidR="00784A32" w:rsidRPr="000670FE" w:rsidRDefault="00784A32" w:rsidP="00784A32">
      <w:r w:rsidRPr="000670FE">
        <w:t>[TS 24.281, clause 10.2.2.2.1]</w:t>
      </w:r>
    </w:p>
    <w:p w14:paraId="020317DD"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BB718AE" w14:textId="77777777" w:rsidR="00784A32" w:rsidRPr="000670FE" w:rsidRDefault="00784A32" w:rsidP="00784A32">
      <w:r w:rsidRPr="000670FE">
        <w:t>The MCVideo client:</w:t>
      </w:r>
    </w:p>
    <w:p w14:paraId="4A3AA92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4778E549"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0400F55E"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33D1D47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13CFBCDC"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238CF42E"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71803B49"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5F6F50A9"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4C764806"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70B5E5D8" w14:textId="77777777" w:rsidR="00784A32" w:rsidRPr="000670FE" w:rsidRDefault="00784A32" w:rsidP="00784A32">
      <w:pPr>
        <w:pStyle w:val="B2"/>
      </w:pPr>
      <w:r w:rsidRPr="000670FE">
        <w:t>b)</w:t>
      </w:r>
      <w:r w:rsidRPr="000670FE">
        <w:tab/>
        <w:t>shall use the keying material to generate a PCK as described in 3GPP TS 33.180 [8];</w:t>
      </w:r>
    </w:p>
    <w:p w14:paraId="0D3F7D3E"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7B46B0B"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3F7B75B0"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7E5EC1F7"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1444298D"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15FAD3C7"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529B2CB1"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260E735F" w14:textId="77777777" w:rsidR="00784A32" w:rsidRPr="000670FE" w:rsidRDefault="00784A32" w:rsidP="00784A32">
      <w:pPr>
        <w:pStyle w:val="B1"/>
      </w:pPr>
      <w:r w:rsidRPr="000670FE">
        <w:t>11)</w:t>
      </w:r>
      <w:r w:rsidRPr="000670FE">
        <w:tab/>
        <w:t>if the MCVideo user is initiating a private call then:</w:t>
      </w:r>
    </w:p>
    <w:p w14:paraId="136CBAA9"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D41B33F"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6C864729"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7664D079"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149EB768"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27EED797"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D18849" w14:textId="77777777" w:rsidR="00784A32" w:rsidRPr="000670FE" w:rsidRDefault="00784A32" w:rsidP="00784A32">
      <w:pPr>
        <w:pStyle w:val="B1"/>
      </w:pPr>
      <w:r w:rsidRPr="000670FE">
        <w:t>13)</w:t>
      </w:r>
      <w:r w:rsidRPr="000670FE">
        <w:tab/>
        <w:t>shall send SIP INVITE request towards the MCVideo server according to 3GPP TS 24.229 [11].</w:t>
      </w:r>
    </w:p>
    <w:p w14:paraId="5166167C" w14:textId="77777777" w:rsidR="00784A32" w:rsidRPr="000670FE" w:rsidRDefault="00784A32" w:rsidP="00784A32">
      <w:r w:rsidRPr="000670FE">
        <w:t>Upon receiving a SIP 183(Session Progress) response to the SIP INVITE request the MCVideo client:</w:t>
      </w:r>
    </w:p>
    <w:p w14:paraId="54797534" w14:textId="77777777" w:rsidR="00784A32" w:rsidRPr="000670FE" w:rsidRDefault="00784A32" w:rsidP="00784A32">
      <w:pPr>
        <w:pStyle w:val="B1"/>
      </w:pPr>
      <w:r w:rsidRPr="000670FE">
        <w:t>1)</w:t>
      </w:r>
      <w:r w:rsidRPr="000670FE">
        <w:tab/>
        <w:t>may indicate the progress of the session establishment to the inviting MCVideo user.</w:t>
      </w:r>
    </w:p>
    <w:p w14:paraId="529223C8" w14:textId="77777777" w:rsidR="00784A32" w:rsidRPr="000670FE" w:rsidRDefault="00784A32" w:rsidP="00784A32">
      <w:r w:rsidRPr="000670FE">
        <w:t>Upon receiving a SIP 200 (OK) response to the SIP INVITE request the MCVideo client:</w:t>
      </w:r>
    </w:p>
    <w:p w14:paraId="4B738BF8" w14:textId="77777777" w:rsidR="00784A32" w:rsidRPr="000670FE" w:rsidRDefault="00784A32" w:rsidP="00784A32">
      <w:pPr>
        <w:pStyle w:val="B1"/>
      </w:pPr>
      <w:r w:rsidRPr="000670FE">
        <w:t>1)</w:t>
      </w:r>
      <w:r w:rsidRPr="000670FE">
        <w:tab/>
        <w:t xml:space="preserve">shall interact with the media plane as specified in 3GPP TS 24.581 [5]; </w:t>
      </w:r>
    </w:p>
    <w:p w14:paraId="2ACD7A8B"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27E2EAFB"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475D79C6" w14:textId="77777777" w:rsidR="00784A32" w:rsidRPr="000670FE" w:rsidRDefault="00784A32" w:rsidP="00784A32">
      <w:r w:rsidRPr="000670FE">
        <w:t>On receiving a SIP 4xx response, a SIP 5xx response or a SIP 6xx response to the SIP INVITE request:</w:t>
      </w:r>
    </w:p>
    <w:p w14:paraId="68156B8E" w14:textId="77777777" w:rsidR="00784A32" w:rsidRPr="000670FE" w:rsidRDefault="00784A32" w:rsidP="00784A32">
      <w:pPr>
        <w:pStyle w:val="B1"/>
      </w:pPr>
      <w:r w:rsidRPr="000670FE">
        <w:t>1)</w:t>
      </w:r>
      <w:r w:rsidRPr="000670FE">
        <w:tab/>
        <w:t>if the MCVideo emergency private call state is set to "MVEPC 2: emergency-pc-requested"; or</w:t>
      </w:r>
    </w:p>
    <w:p w14:paraId="18CC237E" w14:textId="77777777" w:rsidR="00784A32" w:rsidRPr="000670FE" w:rsidRDefault="00784A32" w:rsidP="00784A32">
      <w:pPr>
        <w:pStyle w:val="B1"/>
      </w:pPr>
      <w:r w:rsidRPr="000670FE">
        <w:t>2)</w:t>
      </w:r>
      <w:r w:rsidRPr="000670FE">
        <w:tab/>
        <w:t>if the MCVideo emergency private call state is set to "MVEPC 3: emergency-pc-granted";</w:t>
      </w:r>
    </w:p>
    <w:p w14:paraId="6A7A6ABE" w14:textId="77777777" w:rsidR="00784A32" w:rsidRPr="000670FE" w:rsidRDefault="00784A32" w:rsidP="00784A32">
      <w:pPr>
        <w:pStyle w:val="B1"/>
      </w:pPr>
      <w:r w:rsidRPr="000670FE">
        <w:t>the MCVideo client shall perform the actions specified in subclause 6.2.8.3.5.</w:t>
      </w:r>
    </w:p>
    <w:p w14:paraId="755DF049"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2FD804A0" w14:textId="77777777" w:rsidR="00784A32" w:rsidRPr="000670FE" w:rsidRDefault="00784A32" w:rsidP="00784A32">
      <w:r w:rsidRPr="000670FE">
        <w:t>[TS 24.281, clause 10.2.2.2.4]</w:t>
      </w:r>
    </w:p>
    <w:p w14:paraId="0D363B61" w14:textId="77777777" w:rsidR="00784A32" w:rsidRPr="000670FE" w:rsidRDefault="00784A32" w:rsidP="00784A32">
      <w:r w:rsidRPr="000670FE">
        <w:t>This subclause covers on-demand session.</w:t>
      </w:r>
    </w:p>
    <w:p w14:paraId="7490B620" w14:textId="77777777" w:rsidR="00784A32" w:rsidRPr="000670FE" w:rsidRDefault="00784A32" w:rsidP="00784A32">
      <w:r w:rsidRPr="000670FE">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6EA7EB2C" w14:textId="77777777" w:rsidR="00784A32" w:rsidRPr="000670FE" w:rsidRDefault="00784A32" w:rsidP="00784A32">
      <w:r w:rsidRPr="000670FE">
        <w:t>The MCVideo client:</w:t>
      </w:r>
    </w:p>
    <w:p w14:paraId="3AF5F96F" w14:textId="77777777" w:rsidR="00784A32" w:rsidRPr="000670FE" w:rsidRDefault="00784A32" w:rsidP="00784A32">
      <w:pPr>
        <w:pStyle w:val="B1"/>
      </w:pPr>
      <w:r w:rsidRPr="000670FE">
        <w:t>1)</w:t>
      </w:r>
      <w:r w:rsidRPr="000670FE">
        <w:tab/>
        <w:t>if the MCVideo user is not authorised to cancel the in-progress emergency condition on an MCVideo emergency private call as determined by the procedures of subclause 6.2.8.3.1.2, the MCVideo client:</w:t>
      </w:r>
    </w:p>
    <w:p w14:paraId="096EFA4F" w14:textId="77777777" w:rsidR="00784A32" w:rsidRPr="000670FE" w:rsidRDefault="00784A32" w:rsidP="00784A32">
      <w:pPr>
        <w:pStyle w:val="B2"/>
      </w:pPr>
      <w:r w:rsidRPr="000670FE">
        <w:t>a)</w:t>
      </w:r>
      <w:r w:rsidRPr="000670FE">
        <w:tab/>
        <w:t>should indicate to the MCVideo user that they are not authorised to cancel the in-progress emergency condition on an MCVideo emergency private call; and</w:t>
      </w:r>
    </w:p>
    <w:p w14:paraId="01855A28" w14:textId="77777777" w:rsidR="00784A32" w:rsidRPr="000670FE" w:rsidRDefault="00784A32" w:rsidP="00784A32">
      <w:pPr>
        <w:pStyle w:val="B2"/>
      </w:pPr>
      <w:r w:rsidRPr="000670FE">
        <w:t>b)</w:t>
      </w:r>
      <w:r w:rsidRPr="000670FE">
        <w:tab/>
        <w:t>shall skip the remaining steps of the current subclause;</w:t>
      </w:r>
    </w:p>
    <w:p w14:paraId="73E05F82"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6.2.8.3.6;</w:t>
      </w:r>
    </w:p>
    <w:p w14:paraId="01BCFA2A"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6.2.8.3.8;</w:t>
      </w:r>
    </w:p>
    <w:p w14:paraId="49D5C68B" w14:textId="77777777" w:rsidR="00784A32" w:rsidRPr="000670FE" w:rsidRDefault="00784A32" w:rsidP="00784A32">
      <w:pPr>
        <w:pStyle w:val="B1"/>
      </w:pPr>
      <w:r w:rsidRPr="000670FE">
        <w:t>4)</w:t>
      </w:r>
      <w:r w:rsidRPr="000670FE">
        <w:tab/>
        <w:t>shall include a Resource-Priority header field and comply with the procedures in subclause 6.2.8.3.3;</w:t>
      </w:r>
    </w:p>
    <w:p w14:paraId="292E9F90" w14:textId="77777777" w:rsidR="00784A32" w:rsidRPr="000670FE" w:rsidRDefault="00784A32" w:rsidP="00784A32">
      <w:pPr>
        <w:pStyle w:val="B1"/>
      </w:pPr>
      <w:r w:rsidRPr="000670FE">
        <w:t>5)</w:t>
      </w:r>
      <w:r w:rsidRPr="000670FE">
        <w:tab/>
        <w:t>shall include in the SIP re-INVITE request an SDP offer the media parameters as currently established;</w:t>
      </w:r>
    </w:p>
    <w:p w14:paraId="7CAC125A" w14:textId="77777777" w:rsidR="00784A32" w:rsidRPr="000670FE" w:rsidRDefault="00784A32" w:rsidP="00784A32">
      <w:pPr>
        <w:pStyle w:val="NO"/>
      </w:pPr>
      <w:r w:rsidRPr="000670FE">
        <w:t>NOTE 1:</w:t>
      </w:r>
      <w:r w:rsidRPr="000670FE">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0490BFD"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3D5DEE82" w14:textId="77777777" w:rsidR="00784A32" w:rsidRPr="000670FE" w:rsidRDefault="00784A32" w:rsidP="00784A32">
      <w:pPr>
        <w:pStyle w:val="B1"/>
      </w:pPr>
      <w:r w:rsidRPr="000670FE">
        <w:t>7)</w:t>
      </w:r>
      <w:r w:rsidRPr="000670FE">
        <w:tab/>
        <w:t>shall send the SIP re-INVITE request according to 3GPP TS 24.229 [4].</w:t>
      </w:r>
    </w:p>
    <w:p w14:paraId="5793C5F8" w14:textId="77777777" w:rsidR="00784A32" w:rsidRPr="000670FE" w:rsidRDefault="00784A32" w:rsidP="00784A32">
      <w:r w:rsidRPr="000670FE">
        <w:t>On receiving a SIP 2xx response to the SIP re-INVITE request, the MCVideo client:</w:t>
      </w:r>
    </w:p>
    <w:p w14:paraId="5B1EA5A4" w14:textId="77777777" w:rsidR="00784A32" w:rsidRPr="000670FE" w:rsidRDefault="00784A32" w:rsidP="00784A32">
      <w:pPr>
        <w:pStyle w:val="B1"/>
      </w:pPr>
      <w:r w:rsidRPr="000670FE">
        <w:t>1)</w:t>
      </w:r>
      <w:r w:rsidRPr="000670FE">
        <w:tab/>
        <w:t>shall interact with the user plane as specified in 3GPP TS 24.380 [5];</w:t>
      </w:r>
    </w:p>
    <w:p w14:paraId="41C569A8" w14:textId="77777777" w:rsidR="00784A32" w:rsidRPr="000670FE" w:rsidRDefault="00784A32" w:rsidP="00784A32">
      <w:pPr>
        <w:pStyle w:val="B1"/>
      </w:pPr>
      <w:r w:rsidRPr="000670FE">
        <w:t>2)</w:t>
      </w:r>
      <w:r w:rsidRPr="000670FE">
        <w:tab/>
        <w:t>shall set the MCVideo emergency private priority state of the MCVideo private call to "MVEPP 1: no-emergency";</w:t>
      </w:r>
    </w:p>
    <w:p w14:paraId="4D732D25" w14:textId="77777777" w:rsidR="00784A32" w:rsidRPr="000670FE" w:rsidRDefault="00784A32" w:rsidP="00784A32">
      <w:pPr>
        <w:pStyle w:val="B1"/>
      </w:pPr>
      <w:r w:rsidRPr="000670FE">
        <w:t>3)</w:t>
      </w:r>
      <w:r w:rsidRPr="000670FE">
        <w:tab/>
        <w:t>shall set the MCVideo emergency private call state of the call to "MVEPC 1: emergency-pc-capable"; and</w:t>
      </w:r>
    </w:p>
    <w:p w14:paraId="5697B97C" w14:textId="77777777" w:rsidR="00784A32" w:rsidRPr="000670FE" w:rsidRDefault="00784A32" w:rsidP="00784A32">
      <w:pPr>
        <w:pStyle w:val="B1"/>
      </w:pPr>
      <w:r w:rsidRPr="000670FE">
        <w:t>4)</w:t>
      </w:r>
      <w:r w:rsidRPr="000670FE">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15B3AA1C" w14:textId="77777777" w:rsidR="00784A32" w:rsidRPr="000670FE" w:rsidRDefault="00784A32" w:rsidP="00784A32">
      <w:r w:rsidRPr="000670FE">
        <w:t>On receiving a SIP 4xx response, SIP 5xx response or SIP 6xx response to the SIP re-INVITE request:</w:t>
      </w:r>
    </w:p>
    <w:p w14:paraId="2891A268" w14:textId="77777777" w:rsidR="00784A32" w:rsidRPr="000670FE" w:rsidRDefault="00784A32" w:rsidP="00784A32">
      <w:pPr>
        <w:pStyle w:val="B1"/>
      </w:pPr>
      <w:r w:rsidRPr="000670FE">
        <w:t>1)</w:t>
      </w:r>
      <w:r w:rsidRPr="000670FE">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6102607"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648FC7DD" w14:textId="77777777" w:rsidR="00784A32" w:rsidRPr="000670FE" w:rsidRDefault="00784A32" w:rsidP="00784A32">
      <w:pPr>
        <w:pStyle w:val="B1"/>
      </w:pPr>
      <w:r w:rsidRPr="000670FE">
        <w:rPr>
          <w:rFonts w:eastAsia="Malgun Gothic"/>
        </w:rPr>
        <w:t>3)</w:t>
      </w:r>
      <w:r w:rsidRPr="000670FE">
        <w:rPr>
          <w:rFonts w:eastAsia="Malgun Gothic"/>
        </w:rPr>
        <w:tab/>
      </w:r>
      <w:r w:rsidRPr="000670FE">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AF343B8" w14:textId="77777777" w:rsidR="00784A32" w:rsidRPr="000670FE" w:rsidRDefault="00784A32" w:rsidP="00784A32">
      <w:pPr>
        <w:pStyle w:val="NO"/>
        <w:rPr>
          <w:rFonts w:eastAsia="Malgun Gothic"/>
        </w:rPr>
      </w:pPr>
      <w:r w:rsidRPr="000670FE">
        <w:rPr>
          <w:rFonts w:eastAsia="Malgun Gothic"/>
        </w:rPr>
        <w:t>NOTE 2:</w:t>
      </w:r>
      <w:r w:rsidRPr="000670FE">
        <w:rPr>
          <w:rFonts w:eastAsia="Malgun Gothic"/>
        </w:rPr>
        <w:tab/>
        <w:t xml:space="preserve">If the in-progress emergency private priority state cancel request is rejected, the state of the session does not change, i.e. continues with MCVideo emergency </w:t>
      </w:r>
      <w:r w:rsidRPr="000670FE">
        <w:t xml:space="preserve">private call </w:t>
      </w:r>
      <w:r w:rsidRPr="000670FE">
        <w:rPr>
          <w:rFonts w:eastAsia="Malgun Gothic"/>
        </w:rPr>
        <w:t>level priority.</w:t>
      </w:r>
    </w:p>
    <w:p w14:paraId="6179F34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1E763047" w14:textId="77777777" w:rsidR="00784A32" w:rsidRPr="000670FE" w:rsidRDefault="00784A32" w:rsidP="00784A32">
      <w:r w:rsidRPr="000670FE">
        <w:t>[TS 24.281, clause 10.2.2.2.5]</w:t>
      </w:r>
    </w:p>
    <w:p w14:paraId="3726CC97" w14:textId="77777777" w:rsidR="00784A32" w:rsidRPr="000670FE" w:rsidRDefault="00784A32" w:rsidP="00784A32">
      <w:r w:rsidRPr="000670FE">
        <w:t>This subclause covers both on-demand session and pre-established sessions.</w:t>
      </w:r>
    </w:p>
    <w:p w14:paraId="66838A8E" w14:textId="77777777" w:rsidR="00784A32" w:rsidRPr="000670FE" w:rsidRDefault="00784A32" w:rsidP="00784A32">
      <w:r w:rsidRPr="000670FE">
        <w:t>Upon receiving a request from an MCVideo user to upgrade the ongoing MCVideo private call to an MCVideo emergency private call, the MCVideo client shall generate a SIP re-INVITE request as specified in 3GPP TS 24.229 [4], with the clarifications given below.</w:t>
      </w:r>
    </w:p>
    <w:p w14:paraId="5F675149" w14:textId="77777777" w:rsidR="00784A32" w:rsidRPr="000670FE" w:rsidRDefault="00784A32" w:rsidP="00784A32">
      <w:pPr>
        <w:pStyle w:val="B1"/>
      </w:pPr>
      <w:r w:rsidRPr="000670FE">
        <w:t>1)</w:t>
      </w:r>
      <w:r w:rsidRPr="000670FE">
        <w:tab/>
        <w:t>shall include an application/vnd.3gpp.mcvideo-info+xml MIME body populated as specified in subclause 6.2.8.3.2;</w:t>
      </w:r>
    </w:p>
    <w:p w14:paraId="19A64659" w14:textId="77777777" w:rsidR="00784A32" w:rsidRPr="000670FE" w:rsidRDefault="00784A32" w:rsidP="00784A32">
      <w:pPr>
        <w:pStyle w:val="B1"/>
      </w:pPr>
      <w:r w:rsidRPr="000670FE">
        <w:t>2)</w:t>
      </w:r>
      <w:r w:rsidRPr="000670FE">
        <w:tab/>
        <w:t>shall include a Resource-Priority header field and comply with the procedures in subclause 6.2.8.3.3.</w:t>
      </w:r>
    </w:p>
    <w:p w14:paraId="1AE57C3B" w14:textId="77777777" w:rsidR="00784A32" w:rsidRPr="000670FE" w:rsidRDefault="00784A32" w:rsidP="00784A32">
      <w:pPr>
        <w:pStyle w:val="B1"/>
      </w:pPr>
      <w:r w:rsidRPr="000670FE">
        <w:t>3)</w:t>
      </w:r>
      <w:r w:rsidRPr="000670FE">
        <w:tab/>
        <w:t>shall include an SDP offer with the media parameters as currently established according to 3GPP TS 24.229 [4];</w:t>
      </w:r>
    </w:p>
    <w:p w14:paraId="70DBAA3D" w14:textId="77777777" w:rsidR="00784A32" w:rsidRPr="000670FE" w:rsidRDefault="00784A32" w:rsidP="00784A32">
      <w:pPr>
        <w:pStyle w:val="NO"/>
      </w:pPr>
      <w:r w:rsidRPr="000670FE">
        <w:t>NOTE:</w:t>
      </w:r>
      <w:r w:rsidRPr="000670FE">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361ED8F4" w14:textId="77777777" w:rsidR="00784A32" w:rsidRPr="000670FE" w:rsidRDefault="00784A32" w:rsidP="00784A32">
      <w:pPr>
        <w:pStyle w:val="B1"/>
      </w:pPr>
      <w:r w:rsidRPr="000670FE">
        <w:t>4)</w:t>
      </w:r>
      <w:r w:rsidRPr="000670FE">
        <w:tab/>
        <w:t>if an implicit transmission request is required, shall indicate this as specified in subclause 6.4; and</w:t>
      </w:r>
    </w:p>
    <w:p w14:paraId="5875C69B" w14:textId="77777777" w:rsidR="00784A32" w:rsidRPr="000670FE" w:rsidRDefault="00784A32" w:rsidP="00784A32">
      <w:pPr>
        <w:pStyle w:val="B1"/>
      </w:pPr>
      <w:r w:rsidRPr="000670FE">
        <w:t>5)</w:t>
      </w:r>
      <w:r w:rsidRPr="000670FE">
        <w:tab/>
        <w:t>shall send the SIP re-INVITE request according to 3GPP TS 24.229 [4].</w:t>
      </w:r>
    </w:p>
    <w:p w14:paraId="39510A77" w14:textId="77777777" w:rsidR="00784A32" w:rsidRPr="000670FE" w:rsidRDefault="00784A32" w:rsidP="00784A32">
      <w:r w:rsidRPr="000670FE">
        <w:t>On receiving a SIP 2xx response to the SIP re-INVITE request the MCVideo client:</w:t>
      </w:r>
    </w:p>
    <w:p w14:paraId="750B4F1E" w14:textId="77777777" w:rsidR="00784A32" w:rsidRPr="000670FE" w:rsidRDefault="00784A32" w:rsidP="00784A32">
      <w:pPr>
        <w:pStyle w:val="B1"/>
      </w:pPr>
      <w:r w:rsidRPr="000670FE">
        <w:t>1)</w:t>
      </w:r>
      <w:r w:rsidRPr="000670FE">
        <w:tab/>
        <w:t>shall interact with the user plane as specified in 3GPP TS 24.380 [5]; and</w:t>
      </w:r>
    </w:p>
    <w:p w14:paraId="4DE73493" w14:textId="77777777" w:rsidR="00784A32" w:rsidRPr="000670FE" w:rsidRDefault="00784A32" w:rsidP="00784A32">
      <w:pPr>
        <w:pStyle w:val="B1"/>
      </w:pPr>
      <w:r w:rsidRPr="000670FE">
        <w:t>2)</w:t>
      </w:r>
      <w:r w:rsidRPr="000670FE">
        <w:tab/>
        <w:t>shall perform the actions specified in subclause 6.2.8.3.4.</w:t>
      </w:r>
    </w:p>
    <w:p w14:paraId="39D8BCDA" w14:textId="77777777" w:rsidR="00784A32" w:rsidRPr="000670FE" w:rsidRDefault="00784A32" w:rsidP="00784A32">
      <w:r w:rsidRPr="000670FE">
        <w:t>On receiving a SIP 4xx response, SIP 5xx response or SIP 6xx response to the SIP re-INVITE request, the MCVideo client shall perform the actions specified in subclause 6.2.8.3.5.</w:t>
      </w:r>
    </w:p>
    <w:p w14:paraId="4AD1BBAE"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6B19DCCC" w14:textId="77777777" w:rsidR="00784A32" w:rsidRPr="000670FE" w:rsidRDefault="00784A32" w:rsidP="00784A32">
      <w:r w:rsidRPr="000670FE">
        <w:t>[TS 24.281, clause 6.2.3.1.1]</w:t>
      </w:r>
    </w:p>
    <w:p w14:paraId="5A386F1A" w14:textId="77777777" w:rsidR="00784A32" w:rsidRPr="000670FE" w:rsidRDefault="00784A32" w:rsidP="00784A32">
      <w:r w:rsidRPr="000670FE">
        <w:t>When performing the automatic commencement mode procedures, the MCVideo client:</w:t>
      </w:r>
    </w:p>
    <w:p w14:paraId="420B0EFD"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3D4AD1E2" w14:textId="77777777" w:rsidR="00784A32" w:rsidRPr="000670FE" w:rsidRDefault="00784A32" w:rsidP="00784A32">
      <w:pPr>
        <w:pStyle w:val="B1"/>
      </w:pPr>
      <w:r w:rsidRPr="000670FE">
        <w:t>2)</w:t>
      </w:r>
      <w:r w:rsidRPr="000670FE">
        <w:tab/>
        <w:t>shall include the option tag "timer" in a Require header field of the SIP 200 (OK) response;</w:t>
      </w:r>
    </w:p>
    <w:p w14:paraId="7A6299F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33BAD61B"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21B49710"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2813FEB4"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21F1A95"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E4B7BC8"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50D85D3B"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177D7568"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430DC98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02F858F2"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0C78F1CA" w14:textId="77777777" w:rsidR="00784A32" w:rsidRPr="000670FE" w:rsidRDefault="00784A32" w:rsidP="00D35E6A">
      <w:pPr>
        <w:pStyle w:val="Heading4"/>
      </w:pPr>
      <w:bookmarkStart w:id="263" w:name="_Toc52787544"/>
      <w:bookmarkStart w:id="264" w:name="_Toc52787726"/>
      <w:r w:rsidRPr="000670FE">
        <w:t>6.2.1.3</w:t>
      </w:r>
      <w:r w:rsidRPr="000670FE">
        <w:tab/>
        <w:t>Test description</w:t>
      </w:r>
      <w:bookmarkEnd w:id="263"/>
      <w:bookmarkEnd w:id="264"/>
    </w:p>
    <w:p w14:paraId="16E09CDE" w14:textId="77777777" w:rsidR="00784A32" w:rsidRPr="000670FE" w:rsidRDefault="00784A32" w:rsidP="00D35E6A">
      <w:pPr>
        <w:pStyle w:val="Heading5"/>
      </w:pPr>
      <w:bookmarkStart w:id="265" w:name="_Toc52787545"/>
      <w:bookmarkStart w:id="266" w:name="_Toc52787727"/>
      <w:r w:rsidRPr="000670FE">
        <w:t>6.2.1.3.1</w:t>
      </w:r>
      <w:r w:rsidRPr="000670FE">
        <w:tab/>
        <w:t>Pre-test conditions</w:t>
      </w:r>
      <w:bookmarkEnd w:id="265"/>
      <w:bookmarkEnd w:id="266"/>
    </w:p>
    <w:p w14:paraId="41EEA9E2" w14:textId="77777777" w:rsidR="00784A32" w:rsidRPr="000670FE" w:rsidRDefault="00784A32" w:rsidP="00784A32">
      <w:pPr>
        <w:pStyle w:val="H6"/>
      </w:pPr>
      <w:r w:rsidRPr="000670FE">
        <w:t>System Simulator:</w:t>
      </w:r>
    </w:p>
    <w:p w14:paraId="7BF82B5C" w14:textId="77777777" w:rsidR="00784A32" w:rsidRPr="000670FE" w:rsidRDefault="00784A32" w:rsidP="00784A32">
      <w:pPr>
        <w:pStyle w:val="B1"/>
      </w:pPr>
      <w:r w:rsidRPr="000670FE">
        <w:t>-</w:t>
      </w:r>
      <w:r w:rsidRPr="000670FE">
        <w:tab/>
        <w:t>SS (MCVideo server)</w:t>
      </w:r>
    </w:p>
    <w:p w14:paraId="7AA4724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1C1631E" w14:textId="77777777" w:rsidR="00784A32" w:rsidRPr="000670FE" w:rsidRDefault="00784A32" w:rsidP="00784A32">
      <w:pPr>
        <w:pStyle w:val="H6"/>
      </w:pPr>
      <w:r w:rsidRPr="000670FE">
        <w:t>IUT:</w:t>
      </w:r>
    </w:p>
    <w:p w14:paraId="43042E78" w14:textId="77777777" w:rsidR="00784A32" w:rsidRPr="000670FE" w:rsidRDefault="00784A32" w:rsidP="00784A32">
      <w:pPr>
        <w:pStyle w:val="B1"/>
      </w:pPr>
      <w:r w:rsidRPr="000670FE">
        <w:t>-</w:t>
      </w:r>
      <w:r w:rsidRPr="000670FE">
        <w:tab/>
        <w:t>UE (MCVideo client)</w:t>
      </w:r>
    </w:p>
    <w:p w14:paraId="127790C1" w14:textId="77777777" w:rsidR="00784A32" w:rsidRPr="000670FE" w:rsidRDefault="00784A32" w:rsidP="00784A32">
      <w:pPr>
        <w:pStyle w:val="B1"/>
      </w:pPr>
      <w:r w:rsidRPr="000670FE">
        <w:t>-</w:t>
      </w:r>
      <w:r w:rsidRPr="000670FE">
        <w:tab/>
        <w:t>The test USIM set as defined in TS 36.579-1 [2], subclause 5.5.10 is inserted.</w:t>
      </w:r>
    </w:p>
    <w:p w14:paraId="0FF909D1" w14:textId="77777777" w:rsidR="00784A32" w:rsidRPr="000670FE" w:rsidRDefault="00784A32" w:rsidP="00784A32">
      <w:pPr>
        <w:pStyle w:val="H6"/>
      </w:pPr>
      <w:r w:rsidRPr="000670FE">
        <w:t>Preamble:</w:t>
      </w:r>
    </w:p>
    <w:p w14:paraId="5FFA5843"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218EB2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31028885" w14:textId="77777777" w:rsidR="00784A32" w:rsidRPr="000670FE" w:rsidRDefault="00784A32" w:rsidP="00784A32">
      <w:pPr>
        <w:pStyle w:val="B1"/>
      </w:pPr>
      <w:r w:rsidRPr="000670FE">
        <w:t>-</w:t>
      </w:r>
      <w:r w:rsidRPr="000670FE">
        <w:tab/>
        <w:t>UE States at the end of the preamble</w:t>
      </w:r>
    </w:p>
    <w:p w14:paraId="493C1D20" w14:textId="77777777" w:rsidR="00784A32" w:rsidRPr="000670FE" w:rsidRDefault="00784A32" w:rsidP="00784A32">
      <w:pPr>
        <w:pStyle w:val="B2"/>
      </w:pPr>
      <w:r w:rsidRPr="000670FE">
        <w:t>-</w:t>
      </w:r>
      <w:r w:rsidRPr="000670FE">
        <w:tab/>
        <w:t>The UE is in E-UTRA Registered, Idle Mode state.</w:t>
      </w:r>
    </w:p>
    <w:p w14:paraId="2236210E"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19ED40E" w14:textId="77777777" w:rsidR="00784A32" w:rsidRPr="000670FE" w:rsidRDefault="00784A32" w:rsidP="00784A32">
      <w:pPr>
        <w:pStyle w:val="B2"/>
        <w:ind w:left="0" w:firstLine="0"/>
        <w:rPr>
          <w:rFonts w:ascii="Arial" w:hAnsi="Arial" w:cs="Arial"/>
        </w:rPr>
      </w:pPr>
      <w:r w:rsidRPr="000670FE">
        <w:rPr>
          <w:rFonts w:ascii="Arial" w:hAnsi="Arial" w:cs="Arial"/>
        </w:rPr>
        <w:t>6.2.1.3.2</w:t>
      </w:r>
      <w:r w:rsidRPr="000670FE">
        <w:rPr>
          <w:rFonts w:ascii="Arial" w:hAnsi="Arial" w:cs="Arial"/>
        </w:rPr>
        <w:tab/>
        <w:t>Test procedure sequence</w:t>
      </w:r>
    </w:p>
    <w:p w14:paraId="1539D8E2" w14:textId="77777777" w:rsidR="00784A32" w:rsidRPr="000670FE" w:rsidRDefault="00784A32" w:rsidP="00784A32">
      <w:pPr>
        <w:pStyle w:val="TH"/>
      </w:pPr>
      <w:r w:rsidRPr="000670FE">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784A32" w:rsidRPr="000670FE" w14:paraId="1F032F48" w14:textId="77777777" w:rsidTr="00354887">
        <w:trPr>
          <w:tblHeader/>
        </w:trPr>
        <w:tc>
          <w:tcPr>
            <w:tcW w:w="715" w:type="dxa"/>
            <w:tcBorders>
              <w:bottom w:val="nil"/>
            </w:tcBorders>
            <w:shd w:val="clear" w:color="auto" w:fill="auto"/>
          </w:tcPr>
          <w:p w14:paraId="674207A1" w14:textId="77777777" w:rsidR="00784A32" w:rsidRPr="000670FE" w:rsidRDefault="00784A32" w:rsidP="00354887">
            <w:pPr>
              <w:pStyle w:val="TAH"/>
              <w:keepNext w:val="0"/>
              <w:keepLines w:val="0"/>
              <w:widowControl w:val="0"/>
            </w:pPr>
            <w:r w:rsidRPr="000670FE">
              <w:t>St</w:t>
            </w:r>
          </w:p>
        </w:tc>
        <w:tc>
          <w:tcPr>
            <w:tcW w:w="3787" w:type="dxa"/>
            <w:tcBorders>
              <w:bottom w:val="nil"/>
            </w:tcBorders>
            <w:shd w:val="clear" w:color="auto" w:fill="auto"/>
          </w:tcPr>
          <w:p w14:paraId="6B2B87CC"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000594ED"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712EE64B"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2F45ACCE" w14:textId="77777777" w:rsidR="00784A32" w:rsidRPr="000670FE" w:rsidRDefault="00784A32" w:rsidP="00354887">
            <w:pPr>
              <w:pStyle w:val="TAH"/>
              <w:keepNext w:val="0"/>
              <w:keepLines w:val="0"/>
              <w:widowControl w:val="0"/>
            </w:pPr>
            <w:r w:rsidRPr="000670FE">
              <w:t>Verdict</w:t>
            </w:r>
          </w:p>
        </w:tc>
      </w:tr>
      <w:tr w:rsidR="00784A32" w:rsidRPr="000670FE" w14:paraId="518C5723" w14:textId="77777777" w:rsidTr="00354887">
        <w:trPr>
          <w:tblHeader/>
        </w:trPr>
        <w:tc>
          <w:tcPr>
            <w:tcW w:w="715" w:type="dxa"/>
            <w:tcBorders>
              <w:top w:val="nil"/>
            </w:tcBorders>
            <w:shd w:val="clear" w:color="auto" w:fill="auto"/>
          </w:tcPr>
          <w:p w14:paraId="5839ABD4" w14:textId="77777777" w:rsidR="00784A32" w:rsidRPr="000670FE" w:rsidRDefault="00784A32" w:rsidP="00354887">
            <w:pPr>
              <w:pStyle w:val="TAH"/>
              <w:keepNext w:val="0"/>
              <w:keepLines w:val="0"/>
              <w:widowControl w:val="0"/>
            </w:pPr>
          </w:p>
        </w:tc>
        <w:tc>
          <w:tcPr>
            <w:tcW w:w="3787" w:type="dxa"/>
            <w:tcBorders>
              <w:top w:val="nil"/>
            </w:tcBorders>
            <w:shd w:val="clear" w:color="auto" w:fill="auto"/>
          </w:tcPr>
          <w:p w14:paraId="3781D994" w14:textId="77777777" w:rsidR="00784A32" w:rsidRPr="000670FE" w:rsidRDefault="00784A32" w:rsidP="00354887">
            <w:pPr>
              <w:pStyle w:val="TAH"/>
              <w:keepNext w:val="0"/>
              <w:keepLines w:val="0"/>
              <w:widowControl w:val="0"/>
            </w:pPr>
          </w:p>
        </w:tc>
        <w:tc>
          <w:tcPr>
            <w:tcW w:w="708" w:type="dxa"/>
            <w:shd w:val="clear" w:color="auto" w:fill="auto"/>
          </w:tcPr>
          <w:p w14:paraId="0B84DC62"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0307585F"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4BD5F3E7"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69FAB205" w14:textId="77777777" w:rsidR="00784A32" w:rsidRPr="000670FE" w:rsidRDefault="00784A32" w:rsidP="00354887">
            <w:pPr>
              <w:pStyle w:val="TAH"/>
              <w:keepNext w:val="0"/>
              <w:keepLines w:val="0"/>
              <w:widowControl w:val="0"/>
            </w:pPr>
          </w:p>
        </w:tc>
      </w:tr>
      <w:tr w:rsidR="00784A32" w:rsidRPr="000670FE" w14:paraId="2F64C4B8" w14:textId="77777777" w:rsidTr="00354887">
        <w:tc>
          <w:tcPr>
            <w:tcW w:w="715" w:type="dxa"/>
            <w:shd w:val="clear" w:color="auto" w:fill="auto"/>
          </w:tcPr>
          <w:p w14:paraId="0FF7B415" w14:textId="77777777" w:rsidR="00784A32" w:rsidRPr="000670FE" w:rsidRDefault="00784A32" w:rsidP="00354887">
            <w:pPr>
              <w:pStyle w:val="TAC"/>
              <w:keepNext w:val="0"/>
              <w:keepLines w:val="0"/>
              <w:widowControl w:val="0"/>
            </w:pPr>
            <w:r w:rsidRPr="000670FE">
              <w:t>1</w:t>
            </w:r>
          </w:p>
        </w:tc>
        <w:tc>
          <w:tcPr>
            <w:tcW w:w="3787" w:type="dxa"/>
            <w:shd w:val="clear" w:color="auto" w:fill="auto"/>
          </w:tcPr>
          <w:p w14:paraId="2CC43F5B" w14:textId="77777777" w:rsidR="00784A32" w:rsidRPr="000670FE" w:rsidRDefault="00784A32" w:rsidP="00354887">
            <w:pPr>
              <w:pStyle w:val="TAL"/>
              <w:keepNext w:val="0"/>
              <w:keepLines w:val="0"/>
              <w:widowControl w:val="0"/>
            </w:pPr>
            <w:r w:rsidRPr="000670FE">
              <w:t>Make the MCVideo User request the establishment of a MCVideo Private Call, On-demand  Automatic Commencement Mode, no force of Automatic Commencement, applying End-to-end Communication Security with Transmission Control.</w:t>
            </w:r>
          </w:p>
          <w:p w14:paraId="7FBF4299"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76ADEC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9F1EB4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0DC2BA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9849C16" w14:textId="77777777" w:rsidR="00784A32" w:rsidRPr="000670FE" w:rsidRDefault="00784A32" w:rsidP="00354887">
            <w:pPr>
              <w:pStyle w:val="TAC"/>
              <w:keepNext w:val="0"/>
              <w:keepLines w:val="0"/>
              <w:widowControl w:val="0"/>
            </w:pPr>
            <w:r w:rsidRPr="000670FE">
              <w:t>-</w:t>
            </w:r>
          </w:p>
        </w:tc>
      </w:tr>
      <w:tr w:rsidR="00784A32" w:rsidRPr="000670FE" w14:paraId="11C1C949" w14:textId="77777777" w:rsidTr="00354887">
        <w:tc>
          <w:tcPr>
            <w:tcW w:w="715" w:type="dxa"/>
            <w:shd w:val="clear" w:color="auto" w:fill="auto"/>
          </w:tcPr>
          <w:p w14:paraId="47DBA0AF" w14:textId="77777777" w:rsidR="00784A32" w:rsidRPr="000670FE" w:rsidRDefault="00784A32" w:rsidP="00354887">
            <w:pPr>
              <w:pStyle w:val="TAC"/>
              <w:keepNext w:val="0"/>
              <w:keepLines w:val="0"/>
              <w:widowControl w:val="0"/>
            </w:pPr>
            <w:r w:rsidRPr="000670FE">
              <w:t>-</w:t>
            </w:r>
          </w:p>
        </w:tc>
        <w:tc>
          <w:tcPr>
            <w:tcW w:w="3787" w:type="dxa"/>
            <w:shd w:val="clear" w:color="auto" w:fill="auto"/>
          </w:tcPr>
          <w:p w14:paraId="4FB02B3F"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477E94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73D1704" w14:textId="77777777" w:rsidR="00784A32" w:rsidRPr="000670FE" w:rsidRDefault="00784A32" w:rsidP="00354887">
            <w:pPr>
              <w:pStyle w:val="TAL"/>
              <w:keepNext w:val="0"/>
              <w:keepLines w:val="0"/>
              <w:widowControl w:val="0"/>
            </w:pPr>
          </w:p>
        </w:tc>
        <w:tc>
          <w:tcPr>
            <w:tcW w:w="565" w:type="dxa"/>
            <w:shd w:val="clear" w:color="auto" w:fill="auto"/>
          </w:tcPr>
          <w:p w14:paraId="7DA8E69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A23B17" w14:textId="77777777" w:rsidR="00784A32" w:rsidRPr="000670FE" w:rsidRDefault="00784A32" w:rsidP="00354887">
            <w:pPr>
              <w:pStyle w:val="TAC"/>
              <w:keepNext w:val="0"/>
              <w:keepLines w:val="0"/>
              <w:widowControl w:val="0"/>
            </w:pPr>
            <w:r w:rsidRPr="000670FE">
              <w:t>-</w:t>
            </w:r>
          </w:p>
        </w:tc>
      </w:tr>
      <w:tr w:rsidR="00784A32" w:rsidRPr="000670FE" w14:paraId="521BF40D" w14:textId="77777777" w:rsidTr="00354887">
        <w:tc>
          <w:tcPr>
            <w:tcW w:w="715" w:type="dxa"/>
            <w:shd w:val="clear" w:color="auto" w:fill="auto"/>
          </w:tcPr>
          <w:p w14:paraId="5253A686" w14:textId="77777777" w:rsidR="00784A32" w:rsidRPr="000670FE" w:rsidRDefault="00784A32" w:rsidP="00354887">
            <w:pPr>
              <w:pStyle w:val="TAC"/>
              <w:keepNext w:val="0"/>
              <w:keepLines w:val="0"/>
              <w:widowControl w:val="0"/>
            </w:pPr>
            <w:r w:rsidRPr="000670FE">
              <w:t>2</w:t>
            </w:r>
          </w:p>
        </w:tc>
        <w:tc>
          <w:tcPr>
            <w:tcW w:w="3787" w:type="dxa"/>
            <w:shd w:val="clear" w:color="auto" w:fill="auto"/>
          </w:tcPr>
          <w:p w14:paraId="6E283493" w14:textId="77777777" w:rsidR="00784A32" w:rsidRPr="000670FE" w:rsidRDefault="00784A32" w:rsidP="00354887">
            <w:pPr>
              <w:pStyle w:val="TAL"/>
              <w:keepNext w:val="0"/>
              <w:keepLines w:val="0"/>
              <w:widowControl w:val="0"/>
            </w:pPr>
            <w:r w:rsidRPr="000670FE">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shd w:val="clear" w:color="auto" w:fill="auto"/>
          </w:tcPr>
          <w:p w14:paraId="1775D9B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F2D69E4"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2C441CB5"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4C0E0D2A" w14:textId="77777777" w:rsidR="00784A32" w:rsidRPr="000670FE" w:rsidRDefault="00784A32" w:rsidP="00354887">
            <w:pPr>
              <w:pStyle w:val="TAC"/>
              <w:keepNext w:val="0"/>
              <w:keepLines w:val="0"/>
              <w:widowControl w:val="0"/>
            </w:pPr>
            <w:r w:rsidRPr="000670FE">
              <w:t>P</w:t>
            </w:r>
          </w:p>
        </w:tc>
      </w:tr>
      <w:tr w:rsidR="00784A32" w:rsidRPr="000670FE" w14:paraId="263406EE" w14:textId="77777777" w:rsidTr="00354887">
        <w:tc>
          <w:tcPr>
            <w:tcW w:w="715" w:type="dxa"/>
            <w:shd w:val="clear" w:color="auto" w:fill="auto"/>
          </w:tcPr>
          <w:p w14:paraId="156E70DD" w14:textId="77777777" w:rsidR="00784A32" w:rsidRPr="000670FE" w:rsidRDefault="00784A32" w:rsidP="00354887">
            <w:pPr>
              <w:pStyle w:val="TAC"/>
              <w:keepNext w:val="0"/>
              <w:keepLines w:val="0"/>
              <w:widowControl w:val="0"/>
            </w:pPr>
            <w:r w:rsidRPr="000670FE">
              <w:t>3</w:t>
            </w:r>
          </w:p>
        </w:tc>
        <w:tc>
          <w:tcPr>
            <w:tcW w:w="3787" w:type="dxa"/>
            <w:shd w:val="clear" w:color="auto" w:fill="auto"/>
          </w:tcPr>
          <w:p w14:paraId="48EC9578" w14:textId="77777777" w:rsidR="00784A32" w:rsidRPr="000670FE" w:rsidRDefault="00784A32" w:rsidP="00354887">
            <w:pPr>
              <w:pStyle w:val="TAL"/>
              <w:keepNext w:val="0"/>
              <w:keepLines w:val="0"/>
              <w:widowControl w:val="0"/>
            </w:pPr>
            <w:r w:rsidRPr="000670FE">
              <w:t>The SS (MCVideo Server) responds to the UE (MCVideo Client) with a SIP 100 (Trying) message.</w:t>
            </w:r>
          </w:p>
        </w:tc>
        <w:tc>
          <w:tcPr>
            <w:tcW w:w="708" w:type="dxa"/>
            <w:shd w:val="clear" w:color="auto" w:fill="auto"/>
          </w:tcPr>
          <w:p w14:paraId="372EE58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D272F3A"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34B81B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2BCF5F2" w14:textId="77777777" w:rsidR="00784A32" w:rsidRPr="000670FE" w:rsidRDefault="00784A32" w:rsidP="00354887">
            <w:pPr>
              <w:pStyle w:val="TAC"/>
              <w:keepNext w:val="0"/>
              <w:keepLines w:val="0"/>
              <w:widowControl w:val="0"/>
            </w:pPr>
            <w:r w:rsidRPr="000670FE">
              <w:t>-</w:t>
            </w:r>
          </w:p>
        </w:tc>
      </w:tr>
      <w:tr w:rsidR="00784A32" w:rsidRPr="000670FE" w14:paraId="12596B8F" w14:textId="77777777" w:rsidTr="00354887">
        <w:tc>
          <w:tcPr>
            <w:tcW w:w="715" w:type="dxa"/>
            <w:shd w:val="clear" w:color="auto" w:fill="auto"/>
          </w:tcPr>
          <w:p w14:paraId="34FAA3E9" w14:textId="77777777" w:rsidR="00784A32" w:rsidRPr="000670FE" w:rsidRDefault="00784A32" w:rsidP="00354887">
            <w:pPr>
              <w:pStyle w:val="TAC"/>
              <w:keepNext w:val="0"/>
              <w:keepLines w:val="0"/>
              <w:widowControl w:val="0"/>
            </w:pPr>
            <w:r w:rsidRPr="000670FE">
              <w:t>4</w:t>
            </w:r>
          </w:p>
        </w:tc>
        <w:tc>
          <w:tcPr>
            <w:tcW w:w="3787" w:type="dxa"/>
            <w:shd w:val="clear" w:color="auto" w:fill="auto"/>
          </w:tcPr>
          <w:p w14:paraId="0E6EF079" w14:textId="77777777" w:rsidR="00784A32" w:rsidRPr="000670FE" w:rsidRDefault="00784A32" w:rsidP="00354887">
            <w:pPr>
              <w:pStyle w:val="TAL"/>
              <w:keepNext w:val="0"/>
              <w:keepLines w:val="0"/>
              <w:widowControl w:val="0"/>
            </w:pPr>
            <w:r w:rsidRPr="000670FE">
              <w:t>The SS (MCVideo Server) sends a SIP 200 (OK) message to the UE (MCVideo Client), indicating that it has accepted the SIP INVITE message to establish a MCVideo Private Call.</w:t>
            </w:r>
          </w:p>
        </w:tc>
        <w:tc>
          <w:tcPr>
            <w:tcW w:w="708" w:type="dxa"/>
            <w:shd w:val="clear" w:color="auto" w:fill="auto"/>
          </w:tcPr>
          <w:p w14:paraId="510C08B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5B7BF4E"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532F73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F42D7B1" w14:textId="77777777" w:rsidR="00784A32" w:rsidRPr="000670FE" w:rsidRDefault="00784A32" w:rsidP="00354887">
            <w:pPr>
              <w:pStyle w:val="TAC"/>
              <w:keepNext w:val="0"/>
              <w:keepLines w:val="0"/>
              <w:widowControl w:val="0"/>
            </w:pPr>
            <w:r w:rsidRPr="000670FE">
              <w:t>-</w:t>
            </w:r>
          </w:p>
        </w:tc>
      </w:tr>
      <w:tr w:rsidR="00784A32" w:rsidRPr="000670FE" w14:paraId="518AE35A" w14:textId="77777777" w:rsidTr="00354887">
        <w:tc>
          <w:tcPr>
            <w:tcW w:w="715" w:type="dxa"/>
            <w:shd w:val="clear" w:color="auto" w:fill="auto"/>
          </w:tcPr>
          <w:p w14:paraId="0B8000A7" w14:textId="77777777" w:rsidR="00784A32" w:rsidRPr="000670FE" w:rsidRDefault="00784A32" w:rsidP="00354887">
            <w:pPr>
              <w:pStyle w:val="TAC"/>
              <w:keepNext w:val="0"/>
              <w:keepLines w:val="0"/>
              <w:widowControl w:val="0"/>
            </w:pPr>
            <w:r w:rsidRPr="000670FE">
              <w:t>5</w:t>
            </w:r>
          </w:p>
        </w:tc>
        <w:tc>
          <w:tcPr>
            <w:tcW w:w="3787" w:type="dxa"/>
            <w:shd w:val="clear" w:color="auto" w:fill="auto"/>
          </w:tcPr>
          <w:p w14:paraId="48A5C6E2" w14:textId="77777777" w:rsidR="00784A32" w:rsidRPr="000670FE" w:rsidRDefault="00784A32" w:rsidP="00354887">
            <w:pPr>
              <w:pStyle w:val="TAL"/>
              <w:keepNext w:val="0"/>
              <w:keepLines w:val="0"/>
              <w:widowControl w:val="0"/>
            </w:pPr>
            <w:r w:rsidRPr="000670FE">
              <w:t>The UE (MCVideo Client) sends an acknowledgement to the SS (MCVideo Server).</w:t>
            </w:r>
          </w:p>
        </w:tc>
        <w:tc>
          <w:tcPr>
            <w:tcW w:w="708" w:type="dxa"/>
            <w:shd w:val="clear" w:color="auto" w:fill="auto"/>
          </w:tcPr>
          <w:p w14:paraId="1ACB99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FBE565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140308C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752EA2" w14:textId="77777777" w:rsidR="00784A32" w:rsidRPr="000670FE" w:rsidRDefault="00784A32" w:rsidP="00354887">
            <w:pPr>
              <w:pStyle w:val="TAC"/>
              <w:keepNext w:val="0"/>
              <w:keepLines w:val="0"/>
              <w:widowControl w:val="0"/>
            </w:pPr>
            <w:r w:rsidRPr="000670FE">
              <w:t>-</w:t>
            </w:r>
          </w:p>
        </w:tc>
      </w:tr>
      <w:tr w:rsidR="00784A32" w:rsidRPr="000670FE" w14:paraId="216D9115" w14:textId="77777777" w:rsidTr="00354887">
        <w:tc>
          <w:tcPr>
            <w:tcW w:w="715" w:type="dxa"/>
            <w:shd w:val="clear" w:color="auto" w:fill="auto"/>
          </w:tcPr>
          <w:p w14:paraId="5840E01E" w14:textId="77777777" w:rsidR="00784A32" w:rsidRPr="000670FE" w:rsidRDefault="00784A32" w:rsidP="00354887">
            <w:pPr>
              <w:pStyle w:val="TAC"/>
              <w:keepNext w:val="0"/>
              <w:keepLines w:val="0"/>
              <w:widowControl w:val="0"/>
            </w:pPr>
            <w:r w:rsidRPr="000670FE">
              <w:t>6</w:t>
            </w:r>
          </w:p>
        </w:tc>
        <w:tc>
          <w:tcPr>
            <w:tcW w:w="3787" w:type="dxa"/>
            <w:shd w:val="clear" w:color="auto" w:fill="auto"/>
          </w:tcPr>
          <w:p w14:paraId="4BE2B25E" w14:textId="77777777" w:rsidR="00784A32" w:rsidRPr="000670FE" w:rsidRDefault="00784A32" w:rsidP="00354887">
            <w:pPr>
              <w:pStyle w:val="TAL"/>
              <w:keepNext w:val="0"/>
              <w:keepLines w:val="0"/>
              <w:widowControl w:val="0"/>
            </w:pPr>
            <w:r w:rsidRPr="000670FE">
              <w:t>The SS (MCVideo Server) sends a Transmission Granted message to the UE (MCVideo Client).</w:t>
            </w:r>
          </w:p>
        </w:tc>
        <w:tc>
          <w:tcPr>
            <w:tcW w:w="708" w:type="dxa"/>
            <w:shd w:val="clear" w:color="auto" w:fill="auto"/>
          </w:tcPr>
          <w:p w14:paraId="52E1A75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5DCF990"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95EDE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779A9A2" w14:textId="77777777" w:rsidR="00784A32" w:rsidRPr="000670FE" w:rsidRDefault="00784A32" w:rsidP="00354887">
            <w:pPr>
              <w:pStyle w:val="TAC"/>
              <w:keepNext w:val="0"/>
              <w:keepLines w:val="0"/>
              <w:widowControl w:val="0"/>
            </w:pPr>
            <w:r w:rsidRPr="000670FE">
              <w:t>-</w:t>
            </w:r>
          </w:p>
        </w:tc>
      </w:tr>
      <w:tr w:rsidR="00784A32" w:rsidRPr="000670FE" w14:paraId="1542DA21" w14:textId="77777777" w:rsidTr="00354887">
        <w:tc>
          <w:tcPr>
            <w:tcW w:w="715" w:type="dxa"/>
            <w:shd w:val="clear" w:color="auto" w:fill="auto"/>
          </w:tcPr>
          <w:p w14:paraId="03639552" w14:textId="77777777" w:rsidR="00784A32" w:rsidRPr="000670FE" w:rsidRDefault="00784A32" w:rsidP="00354887">
            <w:pPr>
              <w:pStyle w:val="TAC"/>
              <w:keepNext w:val="0"/>
              <w:keepLines w:val="0"/>
              <w:widowControl w:val="0"/>
            </w:pPr>
            <w:r w:rsidRPr="000670FE">
              <w:t>7</w:t>
            </w:r>
          </w:p>
        </w:tc>
        <w:tc>
          <w:tcPr>
            <w:tcW w:w="3787" w:type="dxa"/>
            <w:shd w:val="clear" w:color="auto" w:fill="auto"/>
          </w:tcPr>
          <w:p w14:paraId="1E64113B" w14:textId="77777777" w:rsidR="00784A32" w:rsidRPr="000670FE" w:rsidRDefault="00784A32" w:rsidP="00354887">
            <w:pPr>
              <w:pStyle w:val="TAL"/>
              <w:keepNext w:val="0"/>
              <w:keepLines w:val="0"/>
              <w:widowControl w:val="0"/>
            </w:pPr>
            <w:r w:rsidRPr="000670FE">
              <w:t xml:space="preserve">Check: Does the UE (MCVideo Client) send a Transmission Control Ack message </w:t>
            </w:r>
            <w:r w:rsidRPr="000670FE">
              <w:rPr>
                <w:rFonts w:eastAsia="Calibri"/>
              </w:rPr>
              <w:t>in response to Transmission Granted message from the SS (MCVideo Server)?</w:t>
            </w:r>
          </w:p>
        </w:tc>
        <w:tc>
          <w:tcPr>
            <w:tcW w:w="708" w:type="dxa"/>
            <w:shd w:val="clear" w:color="auto" w:fill="auto"/>
          </w:tcPr>
          <w:p w14:paraId="7FF5BEE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1A88B4B"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9F46FBA"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16EDDE2" w14:textId="77777777" w:rsidR="00784A32" w:rsidRPr="000670FE" w:rsidRDefault="00784A32" w:rsidP="00354887">
            <w:pPr>
              <w:pStyle w:val="TAC"/>
              <w:keepNext w:val="0"/>
              <w:keepLines w:val="0"/>
              <w:widowControl w:val="0"/>
            </w:pPr>
            <w:r w:rsidRPr="000670FE">
              <w:t>P</w:t>
            </w:r>
          </w:p>
        </w:tc>
      </w:tr>
      <w:tr w:rsidR="00784A32" w:rsidRPr="000670FE" w14:paraId="66035B26" w14:textId="77777777" w:rsidTr="00354887">
        <w:tc>
          <w:tcPr>
            <w:tcW w:w="715" w:type="dxa"/>
            <w:shd w:val="clear" w:color="auto" w:fill="auto"/>
          </w:tcPr>
          <w:p w14:paraId="40B6F237" w14:textId="77777777" w:rsidR="00784A32" w:rsidRPr="000670FE" w:rsidRDefault="00784A32" w:rsidP="00354887">
            <w:pPr>
              <w:pStyle w:val="TAC"/>
              <w:keepNext w:val="0"/>
              <w:keepLines w:val="0"/>
              <w:widowControl w:val="0"/>
            </w:pPr>
            <w:r w:rsidRPr="000670FE">
              <w:t>8</w:t>
            </w:r>
          </w:p>
        </w:tc>
        <w:tc>
          <w:tcPr>
            <w:tcW w:w="3787" w:type="dxa"/>
            <w:shd w:val="clear" w:color="auto" w:fill="auto"/>
          </w:tcPr>
          <w:p w14:paraId="4576FF3C" w14:textId="77777777" w:rsidR="00784A32" w:rsidRPr="000670FE" w:rsidRDefault="00784A32" w:rsidP="00354887">
            <w:pPr>
              <w:pStyle w:val="TAL"/>
              <w:keepNext w:val="0"/>
              <w:keepLines w:val="0"/>
              <w:widowControl w:val="0"/>
            </w:pPr>
            <w:r w:rsidRPr="000670FE">
              <w:t>Check: Does the UE (MCVideo Client) notify the MCVideo User that the call has been successfully established?</w:t>
            </w:r>
          </w:p>
          <w:p w14:paraId="012A7B77"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5CF2F7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85CBAA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71767A"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63DB100B" w14:textId="77777777" w:rsidR="00784A32" w:rsidRPr="000670FE" w:rsidRDefault="00784A32" w:rsidP="00354887">
            <w:pPr>
              <w:pStyle w:val="TAC"/>
              <w:keepNext w:val="0"/>
              <w:keepLines w:val="0"/>
              <w:widowControl w:val="0"/>
            </w:pPr>
            <w:r w:rsidRPr="000670FE">
              <w:t>P</w:t>
            </w:r>
          </w:p>
        </w:tc>
      </w:tr>
      <w:tr w:rsidR="00784A32" w:rsidRPr="000670FE" w14:paraId="3517C35A" w14:textId="77777777" w:rsidTr="00354887">
        <w:tc>
          <w:tcPr>
            <w:tcW w:w="715" w:type="dxa"/>
            <w:shd w:val="clear" w:color="auto" w:fill="auto"/>
          </w:tcPr>
          <w:p w14:paraId="29CCA2E3" w14:textId="77777777" w:rsidR="00784A32" w:rsidRPr="000670FE" w:rsidRDefault="00784A32" w:rsidP="00354887">
            <w:pPr>
              <w:pStyle w:val="TAC"/>
              <w:keepNext w:val="0"/>
              <w:keepLines w:val="0"/>
              <w:widowControl w:val="0"/>
            </w:pPr>
            <w:r w:rsidRPr="000670FE">
              <w:t>9</w:t>
            </w:r>
          </w:p>
        </w:tc>
        <w:tc>
          <w:tcPr>
            <w:tcW w:w="3787" w:type="dxa"/>
            <w:shd w:val="clear" w:color="auto" w:fill="auto"/>
          </w:tcPr>
          <w:p w14:paraId="2A91AF64" w14:textId="77777777" w:rsidR="00784A32" w:rsidRPr="000670FE" w:rsidRDefault="00784A32" w:rsidP="00354887">
            <w:pPr>
              <w:pStyle w:val="TAL"/>
              <w:keepNext w:val="0"/>
              <w:keepLines w:val="0"/>
              <w:widowControl w:val="0"/>
            </w:pPr>
            <w:r w:rsidRPr="000670FE">
              <w:t>Make the UE (MCVideo Client) request an upgrade of the MCVideo Private Call to a MCVideo Private Emergency Group Call.</w:t>
            </w:r>
          </w:p>
        </w:tc>
        <w:tc>
          <w:tcPr>
            <w:tcW w:w="708" w:type="dxa"/>
            <w:shd w:val="clear" w:color="auto" w:fill="auto"/>
          </w:tcPr>
          <w:p w14:paraId="3202496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C69F2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AD37C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E6F0B77" w14:textId="77777777" w:rsidR="00784A32" w:rsidRPr="000670FE" w:rsidRDefault="00784A32" w:rsidP="00354887">
            <w:pPr>
              <w:pStyle w:val="TAC"/>
              <w:keepNext w:val="0"/>
              <w:keepLines w:val="0"/>
              <w:widowControl w:val="0"/>
            </w:pPr>
            <w:r w:rsidRPr="000670FE">
              <w:t>-</w:t>
            </w:r>
          </w:p>
        </w:tc>
      </w:tr>
      <w:tr w:rsidR="00784A32" w:rsidRPr="000670FE" w14:paraId="3C5347F0" w14:textId="77777777" w:rsidTr="00354887">
        <w:tc>
          <w:tcPr>
            <w:tcW w:w="715" w:type="dxa"/>
            <w:shd w:val="clear" w:color="auto" w:fill="auto"/>
          </w:tcPr>
          <w:p w14:paraId="6BAE158E" w14:textId="77777777" w:rsidR="00784A32" w:rsidRPr="000670FE" w:rsidRDefault="00784A32" w:rsidP="00354887">
            <w:pPr>
              <w:pStyle w:val="TAC"/>
              <w:keepNext w:val="0"/>
              <w:keepLines w:val="0"/>
              <w:widowControl w:val="0"/>
            </w:pPr>
            <w:r w:rsidRPr="000670FE">
              <w:t>10</w:t>
            </w:r>
          </w:p>
        </w:tc>
        <w:tc>
          <w:tcPr>
            <w:tcW w:w="3787" w:type="dxa"/>
            <w:shd w:val="clear" w:color="auto" w:fill="auto"/>
          </w:tcPr>
          <w:p w14:paraId="107DDBD4" w14:textId="77777777" w:rsidR="00784A32" w:rsidRPr="000670FE" w:rsidRDefault="00784A32" w:rsidP="00354887">
            <w:pPr>
              <w:pStyle w:val="TAL"/>
              <w:keepNext w:val="0"/>
              <w:keepLines w:val="0"/>
              <w:widowControl w:val="0"/>
            </w:pPr>
            <w:r w:rsidRPr="000670FE">
              <w:t>Check: Does the UE (MCVideo Client) send a SIP re-INVITE message to upgrade a MCVideo Private Call to a MCVideo Private Emergency Group Call?</w:t>
            </w:r>
          </w:p>
        </w:tc>
        <w:tc>
          <w:tcPr>
            <w:tcW w:w="708" w:type="dxa"/>
            <w:shd w:val="clear" w:color="auto" w:fill="auto"/>
          </w:tcPr>
          <w:p w14:paraId="4767159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8B3A621"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7EF9383F"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9EFB72F" w14:textId="77777777" w:rsidR="00784A32" w:rsidRPr="000670FE" w:rsidRDefault="00784A32" w:rsidP="00354887">
            <w:pPr>
              <w:pStyle w:val="TAC"/>
              <w:keepNext w:val="0"/>
              <w:keepLines w:val="0"/>
              <w:widowControl w:val="0"/>
            </w:pPr>
            <w:r w:rsidRPr="000670FE">
              <w:t>P</w:t>
            </w:r>
          </w:p>
        </w:tc>
      </w:tr>
      <w:tr w:rsidR="00784A32" w:rsidRPr="000670FE" w14:paraId="22C81A36" w14:textId="77777777" w:rsidTr="00354887">
        <w:tc>
          <w:tcPr>
            <w:tcW w:w="715" w:type="dxa"/>
            <w:shd w:val="clear" w:color="auto" w:fill="auto"/>
          </w:tcPr>
          <w:p w14:paraId="61FB8F10" w14:textId="77777777" w:rsidR="00784A32" w:rsidRPr="000670FE" w:rsidRDefault="00784A32" w:rsidP="00354887">
            <w:pPr>
              <w:pStyle w:val="TAC"/>
              <w:keepNext w:val="0"/>
              <w:keepLines w:val="0"/>
              <w:widowControl w:val="0"/>
            </w:pPr>
            <w:r w:rsidRPr="000670FE">
              <w:t>11</w:t>
            </w:r>
          </w:p>
        </w:tc>
        <w:tc>
          <w:tcPr>
            <w:tcW w:w="3787" w:type="dxa"/>
            <w:shd w:val="clear" w:color="auto" w:fill="auto"/>
          </w:tcPr>
          <w:p w14:paraId="0AAC4097" w14:textId="77777777" w:rsidR="00784A32" w:rsidRPr="000670FE" w:rsidRDefault="00784A32" w:rsidP="00354887">
            <w:pPr>
              <w:pStyle w:val="TAL"/>
              <w:keepNext w:val="0"/>
              <w:keepLines w:val="0"/>
              <w:widowControl w:val="0"/>
            </w:pPr>
            <w:r w:rsidRPr="000670FE">
              <w:t xml:space="preserve">The SS (MCVideo Server) sends a SIP 100 (Trying) message </w:t>
            </w:r>
            <w:r w:rsidRPr="000670FE">
              <w:rPr>
                <w:rFonts w:eastAsia="Calibri"/>
              </w:rPr>
              <w:t>to the UE (MCVideo Client).</w:t>
            </w:r>
          </w:p>
        </w:tc>
        <w:tc>
          <w:tcPr>
            <w:tcW w:w="708" w:type="dxa"/>
            <w:shd w:val="clear" w:color="auto" w:fill="auto"/>
          </w:tcPr>
          <w:p w14:paraId="0D36AA4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52F8CAA"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C33F69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08754AC" w14:textId="77777777" w:rsidR="00784A32" w:rsidRPr="000670FE" w:rsidRDefault="00784A32" w:rsidP="00354887">
            <w:pPr>
              <w:pStyle w:val="TAC"/>
              <w:keepNext w:val="0"/>
              <w:keepLines w:val="0"/>
              <w:widowControl w:val="0"/>
            </w:pPr>
            <w:r w:rsidRPr="000670FE">
              <w:t>-</w:t>
            </w:r>
          </w:p>
        </w:tc>
      </w:tr>
      <w:tr w:rsidR="00784A32" w:rsidRPr="000670FE" w14:paraId="55A0FD93" w14:textId="77777777" w:rsidTr="00354887">
        <w:tc>
          <w:tcPr>
            <w:tcW w:w="715" w:type="dxa"/>
            <w:shd w:val="clear" w:color="auto" w:fill="auto"/>
          </w:tcPr>
          <w:p w14:paraId="71A24748" w14:textId="77777777" w:rsidR="00784A32" w:rsidRPr="000670FE" w:rsidRDefault="00784A32" w:rsidP="00354887">
            <w:pPr>
              <w:pStyle w:val="TAC"/>
              <w:keepNext w:val="0"/>
              <w:keepLines w:val="0"/>
              <w:widowControl w:val="0"/>
            </w:pPr>
            <w:r w:rsidRPr="000670FE">
              <w:t>12</w:t>
            </w:r>
          </w:p>
        </w:tc>
        <w:tc>
          <w:tcPr>
            <w:tcW w:w="3787" w:type="dxa"/>
            <w:shd w:val="clear" w:color="auto" w:fill="auto"/>
          </w:tcPr>
          <w:p w14:paraId="799581CD" w14:textId="77777777" w:rsidR="00784A32" w:rsidRPr="000670FE" w:rsidRDefault="00784A32" w:rsidP="00354887">
            <w:pPr>
              <w:pStyle w:val="TAL"/>
              <w:keepNext w:val="0"/>
              <w:keepLines w:val="0"/>
              <w:widowControl w:val="0"/>
            </w:pPr>
            <w:r w:rsidRPr="000670FE">
              <w:t xml:space="preserve">The SS (MCVideo Server) sends a SIP 200 (OK) message to the UE (MCVideo Client). </w:t>
            </w:r>
          </w:p>
        </w:tc>
        <w:tc>
          <w:tcPr>
            <w:tcW w:w="708" w:type="dxa"/>
            <w:shd w:val="clear" w:color="auto" w:fill="auto"/>
          </w:tcPr>
          <w:p w14:paraId="77A17DF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96B8877"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D5EF53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EF199AB" w14:textId="77777777" w:rsidR="00784A32" w:rsidRPr="000670FE" w:rsidRDefault="00784A32" w:rsidP="00354887">
            <w:pPr>
              <w:pStyle w:val="TAC"/>
              <w:keepNext w:val="0"/>
              <w:keepLines w:val="0"/>
              <w:widowControl w:val="0"/>
            </w:pPr>
            <w:r w:rsidRPr="000670FE">
              <w:t>-</w:t>
            </w:r>
          </w:p>
        </w:tc>
      </w:tr>
      <w:tr w:rsidR="00784A32" w:rsidRPr="000670FE" w14:paraId="56A4E4D9" w14:textId="77777777" w:rsidTr="00354887">
        <w:tc>
          <w:tcPr>
            <w:tcW w:w="715" w:type="dxa"/>
            <w:shd w:val="clear" w:color="auto" w:fill="auto"/>
          </w:tcPr>
          <w:p w14:paraId="1C2CE30C" w14:textId="77777777" w:rsidR="00784A32" w:rsidRPr="000670FE" w:rsidRDefault="00784A32" w:rsidP="00354887">
            <w:pPr>
              <w:pStyle w:val="TAC"/>
              <w:keepNext w:val="0"/>
              <w:keepLines w:val="0"/>
              <w:widowControl w:val="0"/>
            </w:pPr>
            <w:r w:rsidRPr="000670FE">
              <w:t>13</w:t>
            </w:r>
          </w:p>
        </w:tc>
        <w:tc>
          <w:tcPr>
            <w:tcW w:w="3787" w:type="dxa"/>
            <w:shd w:val="clear" w:color="auto" w:fill="auto"/>
          </w:tcPr>
          <w:p w14:paraId="010EF365" w14:textId="77777777" w:rsidR="00784A32" w:rsidRPr="000670FE" w:rsidRDefault="00784A32" w:rsidP="00354887">
            <w:pPr>
              <w:pStyle w:val="TAL"/>
              <w:keepNext w:val="0"/>
              <w:keepLines w:val="0"/>
              <w:widowControl w:val="0"/>
            </w:pPr>
            <w:r w:rsidRPr="000670FE">
              <w:t>The UE (MCVideo Client) sends a SIP ACK in acknowledgement to the SS (MCVideo Server).</w:t>
            </w:r>
          </w:p>
        </w:tc>
        <w:tc>
          <w:tcPr>
            <w:tcW w:w="708" w:type="dxa"/>
            <w:shd w:val="clear" w:color="auto" w:fill="auto"/>
          </w:tcPr>
          <w:p w14:paraId="359C075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DD351EE"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EFADFE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6D06A6" w14:textId="77777777" w:rsidR="00784A32" w:rsidRPr="000670FE" w:rsidRDefault="00784A32" w:rsidP="00354887">
            <w:pPr>
              <w:pStyle w:val="TAC"/>
              <w:keepNext w:val="0"/>
              <w:keepLines w:val="0"/>
              <w:widowControl w:val="0"/>
            </w:pPr>
            <w:r w:rsidRPr="000670FE">
              <w:t>-</w:t>
            </w:r>
          </w:p>
        </w:tc>
      </w:tr>
      <w:tr w:rsidR="00784A32" w:rsidRPr="000670FE" w14:paraId="0F885C77" w14:textId="77777777" w:rsidTr="00354887">
        <w:tc>
          <w:tcPr>
            <w:tcW w:w="715" w:type="dxa"/>
            <w:shd w:val="clear" w:color="auto" w:fill="auto"/>
          </w:tcPr>
          <w:p w14:paraId="0EEC2ACF" w14:textId="77777777" w:rsidR="00784A32" w:rsidRPr="000670FE" w:rsidRDefault="00784A32" w:rsidP="00354887">
            <w:pPr>
              <w:pStyle w:val="TAC"/>
              <w:keepNext w:val="0"/>
              <w:keepLines w:val="0"/>
              <w:widowControl w:val="0"/>
            </w:pPr>
            <w:r w:rsidRPr="000670FE">
              <w:t>14</w:t>
            </w:r>
          </w:p>
        </w:tc>
        <w:tc>
          <w:tcPr>
            <w:tcW w:w="3787" w:type="dxa"/>
            <w:shd w:val="clear" w:color="auto" w:fill="auto"/>
          </w:tcPr>
          <w:p w14:paraId="1532EFBD" w14:textId="77777777" w:rsidR="00784A32" w:rsidRPr="000670FE" w:rsidRDefault="00784A32" w:rsidP="00354887">
            <w:pPr>
              <w:pStyle w:val="TAL"/>
              <w:keepNext w:val="0"/>
              <w:keepLines w:val="0"/>
              <w:widowControl w:val="0"/>
            </w:pPr>
            <w:r w:rsidRPr="000670FE">
              <w:t>The SS (MCVideo Server) sends a Transmission Granted message.</w:t>
            </w:r>
          </w:p>
          <w:p w14:paraId="5E23E366" w14:textId="77777777" w:rsidR="00784A32" w:rsidRPr="000670FE" w:rsidRDefault="00784A32" w:rsidP="00354887">
            <w:pPr>
              <w:pStyle w:val="TAL"/>
              <w:keepNext w:val="0"/>
              <w:keepLines w:val="0"/>
              <w:widowControl w:val="0"/>
            </w:pPr>
            <w:r w:rsidRPr="000670FE">
              <w:t>NOTE: Override granted.</w:t>
            </w:r>
          </w:p>
        </w:tc>
        <w:tc>
          <w:tcPr>
            <w:tcW w:w="708" w:type="dxa"/>
            <w:shd w:val="clear" w:color="auto" w:fill="auto"/>
          </w:tcPr>
          <w:p w14:paraId="21D7B3A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B148B5F"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0E33BD1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1E8EAE6" w14:textId="77777777" w:rsidR="00784A32" w:rsidRPr="000670FE" w:rsidRDefault="00784A32" w:rsidP="00354887">
            <w:pPr>
              <w:pStyle w:val="TAC"/>
              <w:keepNext w:val="0"/>
              <w:keepLines w:val="0"/>
              <w:widowControl w:val="0"/>
            </w:pPr>
            <w:r w:rsidRPr="000670FE">
              <w:t>-</w:t>
            </w:r>
          </w:p>
        </w:tc>
      </w:tr>
      <w:tr w:rsidR="00784A32" w:rsidRPr="000670FE" w14:paraId="1C51EA54" w14:textId="77777777" w:rsidTr="00354887">
        <w:tc>
          <w:tcPr>
            <w:tcW w:w="715" w:type="dxa"/>
            <w:shd w:val="clear" w:color="auto" w:fill="auto"/>
          </w:tcPr>
          <w:p w14:paraId="7D4FEBB6" w14:textId="77777777" w:rsidR="00784A32" w:rsidRPr="000670FE" w:rsidRDefault="00784A32" w:rsidP="00354887">
            <w:pPr>
              <w:pStyle w:val="TAC"/>
              <w:keepNext w:val="0"/>
              <w:keepLines w:val="0"/>
              <w:widowControl w:val="0"/>
            </w:pPr>
            <w:r w:rsidRPr="000670FE">
              <w:t>15</w:t>
            </w:r>
          </w:p>
        </w:tc>
        <w:tc>
          <w:tcPr>
            <w:tcW w:w="3787" w:type="dxa"/>
            <w:shd w:val="clear" w:color="auto" w:fill="auto"/>
          </w:tcPr>
          <w:p w14:paraId="7E12A4F1" w14:textId="77777777" w:rsidR="00784A32" w:rsidRPr="000670FE" w:rsidRDefault="00784A32" w:rsidP="00354887">
            <w:pPr>
              <w:pStyle w:val="TAL"/>
              <w:keepNext w:val="0"/>
              <w:keepLines w:val="0"/>
              <w:widowControl w:val="0"/>
            </w:pPr>
            <w:r w:rsidRPr="000670FE">
              <w:t xml:space="preserve">Check: Does the UE (MCVideo Client) send a Transmission Control Ack message </w:t>
            </w:r>
            <w:r w:rsidRPr="000670FE">
              <w:rPr>
                <w:rFonts w:eastAsia="Calibri"/>
              </w:rPr>
              <w:t>acknowledging the Transmission Granted message from the SS (MCVideo Server)</w:t>
            </w:r>
            <w:r w:rsidRPr="000670FE">
              <w:t>?</w:t>
            </w:r>
          </w:p>
        </w:tc>
        <w:tc>
          <w:tcPr>
            <w:tcW w:w="708" w:type="dxa"/>
            <w:shd w:val="clear" w:color="auto" w:fill="auto"/>
          </w:tcPr>
          <w:p w14:paraId="2C4EAD4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159929E"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445AA8D7"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650C1A18" w14:textId="77777777" w:rsidR="00784A32" w:rsidRPr="000670FE" w:rsidRDefault="00784A32" w:rsidP="00354887">
            <w:pPr>
              <w:pStyle w:val="TAC"/>
              <w:keepNext w:val="0"/>
              <w:keepLines w:val="0"/>
              <w:widowControl w:val="0"/>
            </w:pPr>
            <w:r w:rsidRPr="000670FE">
              <w:t>P</w:t>
            </w:r>
          </w:p>
        </w:tc>
      </w:tr>
      <w:tr w:rsidR="00784A32" w:rsidRPr="000670FE" w14:paraId="3469F116" w14:textId="77777777" w:rsidTr="00354887">
        <w:tc>
          <w:tcPr>
            <w:tcW w:w="715" w:type="dxa"/>
            <w:shd w:val="clear" w:color="auto" w:fill="auto"/>
          </w:tcPr>
          <w:p w14:paraId="0D9769AB" w14:textId="77777777" w:rsidR="00784A32" w:rsidRPr="000670FE" w:rsidRDefault="00784A32" w:rsidP="00354887">
            <w:pPr>
              <w:pStyle w:val="TAC"/>
              <w:keepNext w:val="0"/>
              <w:keepLines w:val="0"/>
              <w:widowControl w:val="0"/>
            </w:pPr>
            <w:r w:rsidRPr="000670FE">
              <w:t>16</w:t>
            </w:r>
          </w:p>
        </w:tc>
        <w:tc>
          <w:tcPr>
            <w:tcW w:w="3787" w:type="dxa"/>
            <w:shd w:val="clear" w:color="auto" w:fill="auto"/>
          </w:tcPr>
          <w:p w14:paraId="04BD6DBC" w14:textId="77777777" w:rsidR="00784A32" w:rsidRPr="000670FE" w:rsidRDefault="00784A32" w:rsidP="00354887">
            <w:pPr>
              <w:pStyle w:val="TAL"/>
              <w:keepNext w:val="0"/>
              <w:keepLines w:val="0"/>
              <w:widowControl w:val="0"/>
            </w:pPr>
            <w:r w:rsidRPr="000670FE">
              <w:t xml:space="preserve">Check: Does the UE (MCVideo Client) notify the MCVideo User </w:t>
            </w:r>
            <w:r w:rsidRPr="000670FE">
              <w:rPr>
                <w:rFonts w:eastAsia="Calibri"/>
                <w:szCs w:val="18"/>
              </w:rPr>
              <w:t>that the call has been successfully upgraded to an emergency state</w:t>
            </w:r>
            <w:r w:rsidRPr="000670FE">
              <w:t>?</w:t>
            </w:r>
          </w:p>
        </w:tc>
        <w:tc>
          <w:tcPr>
            <w:tcW w:w="708" w:type="dxa"/>
            <w:shd w:val="clear" w:color="auto" w:fill="auto"/>
          </w:tcPr>
          <w:p w14:paraId="72278A0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1E637D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7F9B130"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10F562E" w14:textId="77777777" w:rsidR="00784A32" w:rsidRPr="000670FE" w:rsidRDefault="00784A32" w:rsidP="00354887">
            <w:pPr>
              <w:pStyle w:val="TAC"/>
              <w:keepNext w:val="0"/>
              <w:keepLines w:val="0"/>
              <w:widowControl w:val="0"/>
            </w:pPr>
            <w:r w:rsidRPr="000670FE">
              <w:t>P</w:t>
            </w:r>
          </w:p>
        </w:tc>
      </w:tr>
      <w:tr w:rsidR="00784A32" w:rsidRPr="000670FE" w14:paraId="1A19B890" w14:textId="77777777" w:rsidTr="00354887">
        <w:tc>
          <w:tcPr>
            <w:tcW w:w="715" w:type="dxa"/>
            <w:shd w:val="clear" w:color="auto" w:fill="auto"/>
          </w:tcPr>
          <w:p w14:paraId="5F52B2AE" w14:textId="77777777" w:rsidR="00784A32" w:rsidRPr="000670FE" w:rsidRDefault="00784A32" w:rsidP="00354887">
            <w:pPr>
              <w:pStyle w:val="TAC"/>
              <w:keepNext w:val="0"/>
              <w:keepLines w:val="0"/>
              <w:widowControl w:val="0"/>
            </w:pPr>
            <w:r w:rsidRPr="000670FE">
              <w:t>17</w:t>
            </w:r>
          </w:p>
        </w:tc>
        <w:tc>
          <w:tcPr>
            <w:tcW w:w="3787" w:type="dxa"/>
            <w:shd w:val="clear" w:color="auto" w:fill="auto"/>
          </w:tcPr>
          <w:p w14:paraId="029DA750" w14:textId="77777777" w:rsidR="00784A32" w:rsidRPr="000670FE" w:rsidRDefault="00784A32" w:rsidP="00354887">
            <w:pPr>
              <w:pStyle w:val="TAL"/>
              <w:keepNext w:val="0"/>
              <w:keepLines w:val="0"/>
              <w:widowControl w:val="0"/>
            </w:pPr>
            <w:r w:rsidRPr="000670FE">
              <w:t>Make the UE (MCVideo User) downgrade the MCVideo Emergency Private Call.</w:t>
            </w:r>
          </w:p>
          <w:p w14:paraId="75286354"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2977815C"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8AA69E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CAEC28C" w14:textId="77777777" w:rsidR="00784A32" w:rsidRPr="000670FE" w:rsidRDefault="00784A32" w:rsidP="00354887">
            <w:pPr>
              <w:pStyle w:val="TAC"/>
              <w:keepNext w:val="0"/>
              <w:keepLines w:val="0"/>
              <w:widowControl w:val="0"/>
            </w:pPr>
          </w:p>
        </w:tc>
        <w:tc>
          <w:tcPr>
            <w:tcW w:w="850" w:type="dxa"/>
            <w:shd w:val="clear" w:color="auto" w:fill="auto"/>
          </w:tcPr>
          <w:p w14:paraId="076A7511" w14:textId="77777777" w:rsidR="00784A32" w:rsidRPr="000670FE" w:rsidRDefault="00784A32" w:rsidP="00354887">
            <w:pPr>
              <w:pStyle w:val="TAC"/>
              <w:keepNext w:val="0"/>
              <w:keepLines w:val="0"/>
              <w:widowControl w:val="0"/>
            </w:pPr>
          </w:p>
        </w:tc>
      </w:tr>
      <w:tr w:rsidR="00784A32" w:rsidRPr="000670FE" w14:paraId="58639069" w14:textId="77777777" w:rsidTr="00354887">
        <w:tc>
          <w:tcPr>
            <w:tcW w:w="715" w:type="dxa"/>
            <w:shd w:val="clear" w:color="auto" w:fill="auto"/>
          </w:tcPr>
          <w:p w14:paraId="67CA264E" w14:textId="77777777" w:rsidR="00784A32" w:rsidRPr="000670FE" w:rsidRDefault="00784A32" w:rsidP="00354887">
            <w:pPr>
              <w:pStyle w:val="TAC"/>
              <w:keepNext w:val="0"/>
              <w:keepLines w:val="0"/>
              <w:widowControl w:val="0"/>
            </w:pPr>
            <w:r w:rsidRPr="000670FE">
              <w:t>18</w:t>
            </w:r>
          </w:p>
        </w:tc>
        <w:tc>
          <w:tcPr>
            <w:tcW w:w="3787" w:type="dxa"/>
            <w:shd w:val="clear" w:color="auto" w:fill="auto"/>
          </w:tcPr>
          <w:p w14:paraId="512C6ECD" w14:textId="77777777" w:rsidR="00784A32" w:rsidRPr="000670FE" w:rsidRDefault="00784A32" w:rsidP="00354887">
            <w:pPr>
              <w:pStyle w:val="TAL"/>
              <w:keepNext w:val="0"/>
              <w:keepLines w:val="0"/>
              <w:widowControl w:val="0"/>
            </w:pPr>
            <w:r w:rsidRPr="000670FE">
              <w:t>Check: Does the UE (MCVideo Client) send a SIP re-INVITE message requesting the downgrading of the MCVideo Private Emergency Call?</w:t>
            </w:r>
          </w:p>
        </w:tc>
        <w:tc>
          <w:tcPr>
            <w:tcW w:w="708" w:type="dxa"/>
            <w:shd w:val="clear" w:color="auto" w:fill="auto"/>
          </w:tcPr>
          <w:p w14:paraId="30A3A0F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062EC30"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3E0BB9B7"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62E077DF" w14:textId="77777777" w:rsidR="00784A32" w:rsidRPr="000670FE" w:rsidRDefault="00784A32" w:rsidP="00354887">
            <w:pPr>
              <w:spacing w:after="0"/>
              <w:jc w:val="center"/>
              <w:rPr>
                <w:rFonts w:ascii="Arial" w:hAnsi="Arial" w:cs="Arial"/>
                <w:sz w:val="18"/>
                <w:szCs w:val="18"/>
              </w:rPr>
            </w:pPr>
            <w:r w:rsidRPr="000670FE">
              <w:rPr>
                <w:rFonts w:ascii="Arial" w:hAnsi="Arial" w:cs="Arial"/>
                <w:sz w:val="18"/>
                <w:szCs w:val="18"/>
              </w:rPr>
              <w:t>P</w:t>
            </w:r>
          </w:p>
        </w:tc>
      </w:tr>
      <w:tr w:rsidR="00784A32" w:rsidRPr="000670FE" w14:paraId="7F57E707" w14:textId="77777777" w:rsidTr="00354887">
        <w:tc>
          <w:tcPr>
            <w:tcW w:w="715" w:type="dxa"/>
            <w:shd w:val="clear" w:color="auto" w:fill="auto"/>
          </w:tcPr>
          <w:p w14:paraId="7EA7E348" w14:textId="77777777" w:rsidR="00784A32" w:rsidRPr="000670FE" w:rsidRDefault="00784A32" w:rsidP="00354887">
            <w:pPr>
              <w:pStyle w:val="TAC"/>
              <w:keepNext w:val="0"/>
              <w:keepLines w:val="0"/>
              <w:widowControl w:val="0"/>
            </w:pPr>
            <w:r w:rsidRPr="000670FE">
              <w:t>19</w:t>
            </w:r>
          </w:p>
        </w:tc>
        <w:tc>
          <w:tcPr>
            <w:tcW w:w="3787" w:type="dxa"/>
            <w:shd w:val="clear" w:color="auto" w:fill="auto"/>
          </w:tcPr>
          <w:p w14:paraId="09C74AE1" w14:textId="77777777" w:rsidR="00784A32" w:rsidRPr="000670FE" w:rsidRDefault="00784A32" w:rsidP="00354887">
            <w:pPr>
              <w:pStyle w:val="TAL"/>
              <w:keepNext w:val="0"/>
              <w:keepLines w:val="0"/>
              <w:widowControl w:val="0"/>
            </w:pPr>
            <w:r w:rsidRPr="000670FE">
              <w:t>The SS (MCVideo Server) sends a SIP 100 (Trying) message to the UE (MCVideo Client).</w:t>
            </w:r>
          </w:p>
        </w:tc>
        <w:tc>
          <w:tcPr>
            <w:tcW w:w="708" w:type="dxa"/>
            <w:shd w:val="clear" w:color="auto" w:fill="auto"/>
          </w:tcPr>
          <w:p w14:paraId="3D9047D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32011F6"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05DFFE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302714" w14:textId="77777777" w:rsidR="00784A32" w:rsidRPr="000670FE" w:rsidRDefault="00784A32" w:rsidP="00354887">
            <w:pPr>
              <w:spacing w:after="0"/>
              <w:jc w:val="both"/>
              <w:rPr>
                <w:rFonts w:ascii="Arial" w:hAnsi="Arial" w:cs="Arial"/>
                <w:sz w:val="18"/>
                <w:szCs w:val="18"/>
              </w:rPr>
            </w:pPr>
            <w:r w:rsidRPr="000670FE">
              <w:rPr>
                <w:rFonts w:ascii="Arial" w:hAnsi="Arial" w:cs="Arial"/>
                <w:sz w:val="18"/>
                <w:szCs w:val="18"/>
              </w:rPr>
              <w:t>-</w:t>
            </w:r>
          </w:p>
        </w:tc>
      </w:tr>
      <w:tr w:rsidR="00784A32" w:rsidRPr="000670FE" w14:paraId="22F74846" w14:textId="77777777" w:rsidTr="00354887">
        <w:tc>
          <w:tcPr>
            <w:tcW w:w="715" w:type="dxa"/>
            <w:shd w:val="clear" w:color="auto" w:fill="auto"/>
          </w:tcPr>
          <w:p w14:paraId="6A4703A8" w14:textId="77777777" w:rsidR="00784A32" w:rsidRPr="000670FE" w:rsidRDefault="00784A32" w:rsidP="00354887">
            <w:pPr>
              <w:pStyle w:val="TAC"/>
              <w:keepNext w:val="0"/>
              <w:keepLines w:val="0"/>
              <w:widowControl w:val="0"/>
            </w:pPr>
            <w:r w:rsidRPr="000670FE">
              <w:t>20</w:t>
            </w:r>
          </w:p>
        </w:tc>
        <w:tc>
          <w:tcPr>
            <w:tcW w:w="3787" w:type="dxa"/>
            <w:shd w:val="clear" w:color="auto" w:fill="auto"/>
          </w:tcPr>
          <w:p w14:paraId="416437A5" w14:textId="77777777" w:rsidR="00784A32" w:rsidRPr="000670FE" w:rsidRDefault="00784A32" w:rsidP="00354887">
            <w:pPr>
              <w:pStyle w:val="TAL"/>
              <w:keepNext w:val="0"/>
              <w:keepLines w:val="0"/>
              <w:widowControl w:val="0"/>
            </w:pPr>
            <w:r w:rsidRPr="000670FE">
              <w:t xml:space="preserve">The SS (MCVideo Server) sends SIP 200 (OK) indicating that it has accepted </w:t>
            </w:r>
            <w:r w:rsidRPr="000670FE">
              <w:rPr>
                <w:rFonts w:eastAsia="Calibri"/>
              </w:rPr>
              <w:t>the SIP re-INVITE request to cancel the emergency condition</w:t>
            </w:r>
            <w:r w:rsidRPr="000670FE">
              <w:t>.</w:t>
            </w:r>
          </w:p>
        </w:tc>
        <w:tc>
          <w:tcPr>
            <w:tcW w:w="708" w:type="dxa"/>
            <w:shd w:val="clear" w:color="auto" w:fill="auto"/>
          </w:tcPr>
          <w:p w14:paraId="3CB7993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A7CEE5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5D0CE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96D1B1"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00CB55B" w14:textId="77777777" w:rsidTr="00354887">
        <w:tc>
          <w:tcPr>
            <w:tcW w:w="715" w:type="dxa"/>
            <w:shd w:val="clear" w:color="auto" w:fill="auto"/>
          </w:tcPr>
          <w:p w14:paraId="039C5829" w14:textId="77777777" w:rsidR="00784A32" w:rsidRPr="000670FE" w:rsidRDefault="00784A32" w:rsidP="00354887">
            <w:pPr>
              <w:pStyle w:val="TAC"/>
              <w:keepNext w:val="0"/>
              <w:keepLines w:val="0"/>
              <w:widowControl w:val="0"/>
            </w:pPr>
            <w:r w:rsidRPr="000670FE">
              <w:t>21</w:t>
            </w:r>
          </w:p>
        </w:tc>
        <w:tc>
          <w:tcPr>
            <w:tcW w:w="3787" w:type="dxa"/>
            <w:shd w:val="clear" w:color="auto" w:fill="auto"/>
          </w:tcPr>
          <w:p w14:paraId="1FEECF40" w14:textId="77777777" w:rsidR="00784A32" w:rsidRPr="000670FE" w:rsidRDefault="00784A32" w:rsidP="00354887">
            <w:pPr>
              <w:pStyle w:val="TAL"/>
              <w:keepNext w:val="0"/>
              <w:keepLines w:val="0"/>
              <w:widowControl w:val="0"/>
            </w:pPr>
            <w:r w:rsidRPr="000670FE">
              <w:t>The UE (MCVideo Client) sends a SIP ACK in acknowledgement.</w:t>
            </w:r>
          </w:p>
        </w:tc>
        <w:tc>
          <w:tcPr>
            <w:tcW w:w="708" w:type="dxa"/>
            <w:shd w:val="clear" w:color="auto" w:fill="auto"/>
          </w:tcPr>
          <w:p w14:paraId="2791802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3ED161B"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0975D26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81606BA"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0F015777" w14:textId="77777777" w:rsidTr="00354887">
        <w:tc>
          <w:tcPr>
            <w:tcW w:w="715" w:type="dxa"/>
            <w:shd w:val="clear" w:color="auto" w:fill="auto"/>
          </w:tcPr>
          <w:p w14:paraId="12964F36" w14:textId="77777777" w:rsidR="00784A32" w:rsidRPr="000670FE" w:rsidRDefault="00784A32" w:rsidP="00354887">
            <w:pPr>
              <w:pStyle w:val="TAC"/>
              <w:keepNext w:val="0"/>
              <w:keepLines w:val="0"/>
              <w:widowControl w:val="0"/>
            </w:pPr>
            <w:r w:rsidRPr="000670FE">
              <w:t>22</w:t>
            </w:r>
          </w:p>
        </w:tc>
        <w:tc>
          <w:tcPr>
            <w:tcW w:w="3787" w:type="dxa"/>
            <w:shd w:val="clear" w:color="auto" w:fill="auto"/>
          </w:tcPr>
          <w:p w14:paraId="2B69745B" w14:textId="77777777" w:rsidR="00784A32" w:rsidRPr="000670FE" w:rsidRDefault="00784A32" w:rsidP="00354887">
            <w:pPr>
              <w:pStyle w:val="TAL"/>
              <w:keepNext w:val="0"/>
              <w:keepLines w:val="0"/>
              <w:widowControl w:val="0"/>
            </w:pPr>
            <w:r w:rsidRPr="000670FE">
              <w:t>The SS (MCVideo Server) sends a Transmission Granted message to the UE (MCVideo Client).</w:t>
            </w:r>
          </w:p>
        </w:tc>
        <w:tc>
          <w:tcPr>
            <w:tcW w:w="708" w:type="dxa"/>
            <w:shd w:val="clear" w:color="auto" w:fill="auto"/>
          </w:tcPr>
          <w:p w14:paraId="07A1813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9E67FEE"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AC6B7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4828A5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B9A564F" w14:textId="77777777" w:rsidTr="00354887">
        <w:tc>
          <w:tcPr>
            <w:tcW w:w="715" w:type="dxa"/>
            <w:shd w:val="clear" w:color="auto" w:fill="auto"/>
          </w:tcPr>
          <w:p w14:paraId="41852461" w14:textId="77777777" w:rsidR="00784A32" w:rsidRPr="000670FE" w:rsidRDefault="00784A32" w:rsidP="00354887">
            <w:pPr>
              <w:pStyle w:val="TAC"/>
              <w:keepNext w:val="0"/>
              <w:keepLines w:val="0"/>
              <w:widowControl w:val="0"/>
            </w:pPr>
            <w:r w:rsidRPr="000670FE">
              <w:t>23</w:t>
            </w:r>
          </w:p>
        </w:tc>
        <w:tc>
          <w:tcPr>
            <w:tcW w:w="3787" w:type="dxa"/>
            <w:shd w:val="clear" w:color="auto" w:fill="auto"/>
          </w:tcPr>
          <w:p w14:paraId="2BD18743"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203EF001" w14:textId="77777777" w:rsidR="00784A32" w:rsidRPr="000670FE" w:rsidRDefault="00784A32" w:rsidP="00354887">
            <w:pPr>
              <w:pStyle w:val="TAC"/>
              <w:keepNext w:val="0"/>
              <w:keepLines w:val="0"/>
              <w:widowControl w:val="0"/>
              <w:ind w:left="-29"/>
            </w:pPr>
            <w:r w:rsidRPr="000670FE">
              <w:t>--&gt;</w:t>
            </w:r>
          </w:p>
        </w:tc>
        <w:tc>
          <w:tcPr>
            <w:tcW w:w="2978" w:type="dxa"/>
            <w:shd w:val="clear" w:color="auto" w:fill="auto"/>
          </w:tcPr>
          <w:p w14:paraId="298A27F6"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342BDACA"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117549BB"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73F7F5F7" w14:textId="77777777" w:rsidTr="00354887">
        <w:tc>
          <w:tcPr>
            <w:tcW w:w="715" w:type="dxa"/>
            <w:shd w:val="clear" w:color="auto" w:fill="auto"/>
          </w:tcPr>
          <w:p w14:paraId="4AEE0A90" w14:textId="77777777" w:rsidR="00784A32" w:rsidRPr="000670FE" w:rsidRDefault="00784A32" w:rsidP="00354887">
            <w:pPr>
              <w:pStyle w:val="TAC"/>
              <w:keepNext w:val="0"/>
              <w:keepLines w:val="0"/>
              <w:widowControl w:val="0"/>
            </w:pPr>
            <w:r w:rsidRPr="000670FE">
              <w:t>24</w:t>
            </w:r>
          </w:p>
        </w:tc>
        <w:tc>
          <w:tcPr>
            <w:tcW w:w="3787" w:type="dxa"/>
            <w:shd w:val="clear" w:color="auto" w:fill="auto"/>
          </w:tcPr>
          <w:p w14:paraId="29180570" w14:textId="77777777" w:rsidR="00784A32" w:rsidRPr="000670FE" w:rsidRDefault="00784A32" w:rsidP="00354887">
            <w:pPr>
              <w:pStyle w:val="TAL"/>
              <w:keepNext w:val="0"/>
              <w:keepLines w:val="0"/>
              <w:widowControl w:val="0"/>
            </w:pPr>
            <w:r w:rsidRPr="000670FE">
              <w:t>Check: Does the UE (MCVideo Client) notify the MCVideo User that the call has been successfully downgraded?</w:t>
            </w:r>
          </w:p>
          <w:p w14:paraId="19956C56"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1469E02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CC8375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00E1C5"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04E22D7E"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6DFF2035" w14:textId="77777777" w:rsidTr="00354887">
        <w:tc>
          <w:tcPr>
            <w:tcW w:w="715" w:type="dxa"/>
            <w:shd w:val="clear" w:color="auto" w:fill="auto"/>
          </w:tcPr>
          <w:p w14:paraId="0AA3F19B" w14:textId="77777777" w:rsidR="00784A32" w:rsidRPr="000670FE" w:rsidRDefault="00784A32" w:rsidP="00354887">
            <w:pPr>
              <w:pStyle w:val="TAC"/>
              <w:keepNext w:val="0"/>
              <w:keepLines w:val="0"/>
              <w:widowControl w:val="0"/>
            </w:pPr>
            <w:r w:rsidRPr="000670FE">
              <w:t>25</w:t>
            </w:r>
          </w:p>
        </w:tc>
        <w:tc>
          <w:tcPr>
            <w:tcW w:w="3787" w:type="dxa"/>
            <w:shd w:val="clear" w:color="auto" w:fill="auto"/>
          </w:tcPr>
          <w:p w14:paraId="4E7877F0" w14:textId="77777777" w:rsidR="00784A32" w:rsidRPr="000670FE" w:rsidRDefault="00784A32" w:rsidP="00354887">
            <w:pPr>
              <w:pStyle w:val="TAL"/>
              <w:keepNext w:val="0"/>
              <w:keepLines w:val="0"/>
              <w:widowControl w:val="0"/>
            </w:pPr>
            <w:r w:rsidRPr="000670FE">
              <w:t>Make the MCVideo User request to release transmission.</w:t>
            </w:r>
          </w:p>
          <w:p w14:paraId="7E9E079A"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0F96A1D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0CBC1E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3DA53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C7B889"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5EC288C" w14:textId="77777777" w:rsidTr="00354887">
        <w:tc>
          <w:tcPr>
            <w:tcW w:w="715" w:type="dxa"/>
            <w:shd w:val="clear" w:color="auto" w:fill="auto"/>
          </w:tcPr>
          <w:p w14:paraId="6F83732F" w14:textId="77777777" w:rsidR="00784A32" w:rsidRPr="000670FE" w:rsidRDefault="00784A32" w:rsidP="00354887">
            <w:pPr>
              <w:pStyle w:val="TAC"/>
              <w:keepNext w:val="0"/>
              <w:keepLines w:val="0"/>
              <w:widowControl w:val="0"/>
            </w:pPr>
            <w:r w:rsidRPr="000670FE">
              <w:t>26</w:t>
            </w:r>
          </w:p>
        </w:tc>
        <w:tc>
          <w:tcPr>
            <w:tcW w:w="3787" w:type="dxa"/>
            <w:shd w:val="clear" w:color="auto" w:fill="auto"/>
          </w:tcPr>
          <w:p w14:paraId="20E6BB80" w14:textId="77777777" w:rsidR="00784A32" w:rsidRPr="000670FE" w:rsidRDefault="00784A32" w:rsidP="00354887">
            <w:pPr>
              <w:pStyle w:val="TAL"/>
              <w:keepNext w:val="0"/>
              <w:keepLines w:val="0"/>
              <w:widowControl w:val="0"/>
            </w:pPr>
            <w:r w:rsidRPr="000670FE">
              <w:t>Check: Does the UE (MCVideo Client) request termination of the MCVideo Private Call?</w:t>
            </w:r>
          </w:p>
        </w:tc>
        <w:tc>
          <w:tcPr>
            <w:tcW w:w="708" w:type="dxa"/>
            <w:shd w:val="clear" w:color="auto" w:fill="auto"/>
          </w:tcPr>
          <w:p w14:paraId="4EB3E6DB"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6AC32BA"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7722FB3C"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140D1BB2"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3FBF2004" w14:textId="77777777" w:rsidTr="00354887">
        <w:tc>
          <w:tcPr>
            <w:tcW w:w="715" w:type="dxa"/>
            <w:shd w:val="clear" w:color="auto" w:fill="auto"/>
          </w:tcPr>
          <w:p w14:paraId="5FDC5521" w14:textId="77777777" w:rsidR="00784A32" w:rsidRPr="000670FE" w:rsidRDefault="00784A32" w:rsidP="00354887">
            <w:pPr>
              <w:pStyle w:val="TAC"/>
              <w:keepNext w:val="0"/>
              <w:keepLines w:val="0"/>
              <w:widowControl w:val="0"/>
            </w:pPr>
            <w:r w:rsidRPr="000670FE">
              <w:t>27</w:t>
            </w:r>
          </w:p>
        </w:tc>
        <w:tc>
          <w:tcPr>
            <w:tcW w:w="3787" w:type="dxa"/>
            <w:shd w:val="clear" w:color="auto" w:fill="auto"/>
          </w:tcPr>
          <w:p w14:paraId="22BABDC3" w14:textId="77777777" w:rsidR="00784A32" w:rsidRPr="000670FE" w:rsidRDefault="00784A32" w:rsidP="00354887">
            <w:pPr>
              <w:pStyle w:val="TAL"/>
              <w:keepNext w:val="0"/>
              <w:keepLines w:val="0"/>
              <w:widowControl w:val="0"/>
            </w:pPr>
            <w:r w:rsidRPr="000670FE">
              <w:t>The SS (MCVideo Server) sends a response to the Transmission End Request.</w:t>
            </w:r>
          </w:p>
        </w:tc>
        <w:tc>
          <w:tcPr>
            <w:tcW w:w="708" w:type="dxa"/>
            <w:shd w:val="clear" w:color="auto" w:fill="auto"/>
          </w:tcPr>
          <w:p w14:paraId="710EB57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C543E9E"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26F309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C5B50A"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64694D0B" w14:textId="77777777" w:rsidTr="00354887">
        <w:tc>
          <w:tcPr>
            <w:tcW w:w="715" w:type="dxa"/>
            <w:shd w:val="clear" w:color="auto" w:fill="auto"/>
          </w:tcPr>
          <w:p w14:paraId="223C1C10" w14:textId="77777777" w:rsidR="00784A32" w:rsidRPr="000670FE" w:rsidRDefault="00784A32" w:rsidP="00354887">
            <w:pPr>
              <w:pStyle w:val="TAC"/>
              <w:keepNext w:val="0"/>
              <w:keepLines w:val="0"/>
              <w:widowControl w:val="0"/>
            </w:pPr>
            <w:r w:rsidRPr="000670FE">
              <w:t>28</w:t>
            </w:r>
          </w:p>
        </w:tc>
        <w:tc>
          <w:tcPr>
            <w:tcW w:w="3787" w:type="dxa"/>
            <w:shd w:val="clear" w:color="auto" w:fill="auto"/>
          </w:tcPr>
          <w:p w14:paraId="770D46C9" w14:textId="77777777" w:rsidR="00784A32" w:rsidRPr="000670FE" w:rsidRDefault="00784A32" w:rsidP="00354887">
            <w:pPr>
              <w:pStyle w:val="TAL"/>
              <w:keepNext w:val="0"/>
              <w:keepLines w:val="0"/>
              <w:widowControl w:val="0"/>
            </w:pPr>
            <w:r w:rsidRPr="000670FE">
              <w:t>Check: Does the UE (MCVideo Client) send a Transmission Control Ack message to acknowledge the Transmission End Request?</w:t>
            </w:r>
          </w:p>
        </w:tc>
        <w:tc>
          <w:tcPr>
            <w:tcW w:w="708" w:type="dxa"/>
            <w:shd w:val="clear" w:color="auto" w:fill="auto"/>
          </w:tcPr>
          <w:p w14:paraId="536176F8" w14:textId="77777777" w:rsidR="00784A32" w:rsidRPr="000670FE" w:rsidRDefault="00784A32" w:rsidP="00354887">
            <w:pPr>
              <w:pStyle w:val="TAC"/>
              <w:keepNext w:val="0"/>
              <w:keepLines w:val="0"/>
              <w:widowControl w:val="0"/>
              <w:ind w:left="-29"/>
            </w:pPr>
            <w:r w:rsidRPr="000670FE">
              <w:t>--&gt;</w:t>
            </w:r>
          </w:p>
        </w:tc>
        <w:tc>
          <w:tcPr>
            <w:tcW w:w="2978" w:type="dxa"/>
            <w:shd w:val="clear" w:color="auto" w:fill="auto"/>
          </w:tcPr>
          <w:p w14:paraId="5D1DDBF0"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5D8B69D7"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48684D46"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2A39E23F" w14:textId="77777777" w:rsidTr="00354887">
        <w:tc>
          <w:tcPr>
            <w:tcW w:w="715" w:type="dxa"/>
            <w:shd w:val="clear" w:color="auto" w:fill="auto"/>
          </w:tcPr>
          <w:p w14:paraId="36BD9E4D" w14:textId="77777777" w:rsidR="00784A32" w:rsidRPr="000670FE" w:rsidRDefault="00784A32" w:rsidP="00354887">
            <w:pPr>
              <w:pStyle w:val="TAC"/>
              <w:keepNext w:val="0"/>
              <w:keepLines w:val="0"/>
              <w:widowControl w:val="0"/>
            </w:pPr>
            <w:r w:rsidRPr="000670FE">
              <w:t>29</w:t>
            </w:r>
          </w:p>
        </w:tc>
        <w:tc>
          <w:tcPr>
            <w:tcW w:w="3787" w:type="dxa"/>
            <w:shd w:val="clear" w:color="auto" w:fill="auto"/>
          </w:tcPr>
          <w:p w14:paraId="236EBAC1" w14:textId="77777777" w:rsidR="00784A32" w:rsidRPr="000670FE" w:rsidRDefault="00784A32" w:rsidP="00354887">
            <w:pPr>
              <w:pStyle w:val="TAL"/>
              <w:keepNext w:val="0"/>
              <w:keepLines w:val="0"/>
              <w:widowControl w:val="0"/>
            </w:pPr>
            <w:r w:rsidRPr="000670FE">
              <w:t>The SS (McVideo Server) sends a Transmission Idle message.</w:t>
            </w:r>
          </w:p>
        </w:tc>
        <w:tc>
          <w:tcPr>
            <w:tcW w:w="708" w:type="dxa"/>
            <w:shd w:val="clear" w:color="auto" w:fill="auto"/>
          </w:tcPr>
          <w:p w14:paraId="69FF3C3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FB66D29"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486B3E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EB0A86C"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35E2236" w14:textId="77777777" w:rsidTr="00354887">
        <w:tc>
          <w:tcPr>
            <w:tcW w:w="715" w:type="dxa"/>
            <w:shd w:val="clear" w:color="auto" w:fill="auto"/>
          </w:tcPr>
          <w:p w14:paraId="09A94868" w14:textId="77777777" w:rsidR="00784A32" w:rsidRPr="000670FE" w:rsidRDefault="00784A32" w:rsidP="00354887">
            <w:pPr>
              <w:pStyle w:val="TAC"/>
              <w:keepNext w:val="0"/>
              <w:keepLines w:val="0"/>
              <w:widowControl w:val="0"/>
            </w:pPr>
            <w:r w:rsidRPr="000670FE">
              <w:t>30</w:t>
            </w:r>
          </w:p>
        </w:tc>
        <w:tc>
          <w:tcPr>
            <w:tcW w:w="3787" w:type="dxa"/>
            <w:shd w:val="clear" w:color="auto" w:fill="auto"/>
          </w:tcPr>
          <w:p w14:paraId="3E4B7621" w14:textId="77777777" w:rsidR="00784A32" w:rsidRPr="000670FE" w:rsidRDefault="00784A32" w:rsidP="00354887">
            <w:pPr>
              <w:pStyle w:val="TAL"/>
              <w:keepNext w:val="0"/>
              <w:keepLines w:val="0"/>
              <w:widowControl w:val="0"/>
            </w:pPr>
            <w:r w:rsidRPr="000670FE">
              <w:t>Make the UE (MCVideo Client) request to end the Private Call.</w:t>
            </w:r>
          </w:p>
          <w:p w14:paraId="6FFF9A3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BCD169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5E85F3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E99C24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BC017CE"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12FF8D6" w14:textId="77777777" w:rsidTr="00354887">
        <w:tc>
          <w:tcPr>
            <w:tcW w:w="715" w:type="dxa"/>
            <w:shd w:val="clear" w:color="auto" w:fill="auto"/>
          </w:tcPr>
          <w:p w14:paraId="0D534C82" w14:textId="77777777" w:rsidR="00784A32" w:rsidRPr="000670FE" w:rsidRDefault="00784A32" w:rsidP="00354887">
            <w:pPr>
              <w:pStyle w:val="TAC"/>
              <w:keepNext w:val="0"/>
              <w:keepLines w:val="0"/>
              <w:widowControl w:val="0"/>
            </w:pPr>
            <w:r w:rsidRPr="000670FE">
              <w:t>31</w:t>
            </w:r>
          </w:p>
        </w:tc>
        <w:tc>
          <w:tcPr>
            <w:tcW w:w="3787" w:type="dxa"/>
            <w:shd w:val="clear" w:color="auto" w:fill="auto"/>
          </w:tcPr>
          <w:p w14:paraId="4FAAD75D"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6814F73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75C7FBA"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029CC363"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3006503"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10F7D474" w14:textId="77777777" w:rsidTr="00354887">
        <w:tc>
          <w:tcPr>
            <w:tcW w:w="715" w:type="dxa"/>
            <w:shd w:val="clear" w:color="auto" w:fill="auto"/>
          </w:tcPr>
          <w:p w14:paraId="386A04EE" w14:textId="77777777" w:rsidR="00784A32" w:rsidRPr="000670FE" w:rsidRDefault="00784A32" w:rsidP="00354887">
            <w:pPr>
              <w:pStyle w:val="TAC"/>
              <w:keepNext w:val="0"/>
              <w:keepLines w:val="0"/>
              <w:widowControl w:val="0"/>
            </w:pPr>
            <w:r w:rsidRPr="000670FE">
              <w:t>32</w:t>
            </w:r>
          </w:p>
        </w:tc>
        <w:tc>
          <w:tcPr>
            <w:tcW w:w="3787" w:type="dxa"/>
            <w:shd w:val="clear" w:color="auto" w:fill="auto"/>
          </w:tcPr>
          <w:p w14:paraId="564BFA79" w14:textId="77777777" w:rsidR="00784A32" w:rsidRPr="000670FE" w:rsidRDefault="00784A32" w:rsidP="00354887">
            <w:pPr>
              <w:pStyle w:val="TAL"/>
              <w:keepNext w:val="0"/>
              <w:keepLines w:val="0"/>
              <w:widowControl w:val="0"/>
            </w:pPr>
            <w:r w:rsidRPr="000670FE">
              <w:t>The SS (MCVideo Server) sends a SIP 200 (OK) message.</w:t>
            </w:r>
          </w:p>
        </w:tc>
        <w:tc>
          <w:tcPr>
            <w:tcW w:w="708" w:type="dxa"/>
            <w:shd w:val="clear" w:color="auto" w:fill="auto"/>
          </w:tcPr>
          <w:p w14:paraId="3BD4CFE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E385928"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2C152F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D996656"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C3F99D3" w14:textId="77777777" w:rsidTr="00354887">
        <w:tc>
          <w:tcPr>
            <w:tcW w:w="715" w:type="dxa"/>
            <w:shd w:val="clear" w:color="auto" w:fill="auto"/>
          </w:tcPr>
          <w:p w14:paraId="0E9E1D24" w14:textId="77777777" w:rsidR="00784A32" w:rsidRPr="000670FE" w:rsidRDefault="00784A32" w:rsidP="00354887">
            <w:pPr>
              <w:pStyle w:val="TAC"/>
              <w:keepNext w:val="0"/>
              <w:keepLines w:val="0"/>
              <w:widowControl w:val="0"/>
            </w:pPr>
            <w:r w:rsidRPr="000670FE">
              <w:t>33</w:t>
            </w:r>
          </w:p>
        </w:tc>
        <w:tc>
          <w:tcPr>
            <w:tcW w:w="3787" w:type="dxa"/>
            <w:shd w:val="clear" w:color="auto" w:fill="auto"/>
          </w:tcPr>
          <w:p w14:paraId="62D0ADFD" w14:textId="77777777" w:rsidR="00784A32" w:rsidRPr="000670FE" w:rsidRDefault="00784A32" w:rsidP="00354887">
            <w:pPr>
              <w:pStyle w:val="TAL"/>
              <w:keepNext w:val="0"/>
              <w:keepLines w:val="0"/>
              <w:widowControl w:val="0"/>
            </w:pPr>
            <w:r w:rsidRPr="000670FE">
              <w:t>Wait for 5 sec to capture any not allowed behaviour (e.g. the UE (MCVideo Client) shall not send any Transmission Control messages).</w:t>
            </w:r>
          </w:p>
        </w:tc>
        <w:tc>
          <w:tcPr>
            <w:tcW w:w="708" w:type="dxa"/>
            <w:shd w:val="clear" w:color="auto" w:fill="auto"/>
          </w:tcPr>
          <w:p w14:paraId="7AAFC0C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383E53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5FD551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B6DCC0"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675C912E" w14:textId="77777777" w:rsidTr="00354887">
        <w:tc>
          <w:tcPr>
            <w:tcW w:w="715" w:type="dxa"/>
            <w:shd w:val="clear" w:color="auto" w:fill="auto"/>
          </w:tcPr>
          <w:p w14:paraId="3EFD18F5" w14:textId="77777777" w:rsidR="00784A32" w:rsidRPr="000670FE" w:rsidRDefault="00784A32" w:rsidP="00354887">
            <w:pPr>
              <w:pStyle w:val="TAC"/>
              <w:keepNext w:val="0"/>
              <w:keepLines w:val="0"/>
              <w:widowControl w:val="0"/>
            </w:pPr>
            <w:r w:rsidRPr="000670FE">
              <w:t>-</w:t>
            </w:r>
          </w:p>
        </w:tc>
        <w:tc>
          <w:tcPr>
            <w:tcW w:w="3787" w:type="dxa"/>
            <w:shd w:val="clear" w:color="auto" w:fill="auto"/>
          </w:tcPr>
          <w:p w14:paraId="0EB338A9" w14:textId="77777777" w:rsidR="00784A32" w:rsidRPr="000670FE" w:rsidRDefault="00784A32" w:rsidP="00354887">
            <w:pPr>
              <w:pStyle w:val="TAL"/>
              <w:keepNext w:val="0"/>
              <w:keepLines w:val="0"/>
              <w:widowControl w:val="0"/>
            </w:pPr>
            <w:r w:rsidRPr="000670FE">
              <w:t>EXCEPTION: SS (MCVideo Server) releases the E-UTRA connection.</w:t>
            </w:r>
          </w:p>
        </w:tc>
        <w:tc>
          <w:tcPr>
            <w:tcW w:w="708" w:type="dxa"/>
            <w:shd w:val="clear" w:color="auto" w:fill="auto"/>
          </w:tcPr>
          <w:p w14:paraId="0C917414" w14:textId="77777777" w:rsidR="00784A32" w:rsidRPr="000670FE" w:rsidRDefault="00784A32" w:rsidP="00354887">
            <w:pPr>
              <w:pStyle w:val="TAC"/>
              <w:keepNext w:val="0"/>
              <w:keepLines w:val="0"/>
              <w:widowControl w:val="0"/>
            </w:pPr>
          </w:p>
        </w:tc>
        <w:tc>
          <w:tcPr>
            <w:tcW w:w="2978" w:type="dxa"/>
            <w:shd w:val="clear" w:color="auto" w:fill="auto"/>
          </w:tcPr>
          <w:p w14:paraId="431EDE16" w14:textId="77777777" w:rsidR="00784A32" w:rsidRPr="000670FE" w:rsidRDefault="00784A32" w:rsidP="00354887">
            <w:pPr>
              <w:pStyle w:val="TAL"/>
              <w:keepNext w:val="0"/>
              <w:keepLines w:val="0"/>
              <w:widowControl w:val="0"/>
            </w:pPr>
          </w:p>
        </w:tc>
        <w:tc>
          <w:tcPr>
            <w:tcW w:w="565" w:type="dxa"/>
            <w:shd w:val="clear" w:color="auto" w:fill="auto"/>
          </w:tcPr>
          <w:p w14:paraId="123ABC06" w14:textId="77777777" w:rsidR="00784A32" w:rsidRPr="000670FE" w:rsidRDefault="00784A32" w:rsidP="00354887">
            <w:pPr>
              <w:pStyle w:val="TAC"/>
              <w:keepNext w:val="0"/>
              <w:keepLines w:val="0"/>
              <w:widowControl w:val="0"/>
            </w:pPr>
          </w:p>
        </w:tc>
        <w:tc>
          <w:tcPr>
            <w:tcW w:w="850" w:type="dxa"/>
            <w:shd w:val="clear" w:color="auto" w:fill="auto"/>
          </w:tcPr>
          <w:p w14:paraId="724BF756" w14:textId="77777777" w:rsidR="00784A32" w:rsidRPr="000670FE" w:rsidRDefault="00784A32" w:rsidP="00354887">
            <w:pPr>
              <w:pStyle w:val="TAC"/>
              <w:keepNext w:val="0"/>
              <w:keepLines w:val="0"/>
              <w:widowControl w:val="0"/>
              <w:rPr>
                <w:rFonts w:cs="Arial"/>
                <w:szCs w:val="18"/>
              </w:rPr>
            </w:pPr>
          </w:p>
        </w:tc>
      </w:tr>
    </w:tbl>
    <w:p w14:paraId="653A8420" w14:textId="77777777" w:rsidR="00784A32" w:rsidRPr="000670FE" w:rsidRDefault="00784A32" w:rsidP="00784A32"/>
    <w:p w14:paraId="10EBA77B" w14:textId="77777777" w:rsidR="00784A32" w:rsidRPr="000670FE" w:rsidRDefault="00784A32" w:rsidP="00D35E6A">
      <w:pPr>
        <w:pStyle w:val="Heading5"/>
      </w:pPr>
      <w:bookmarkStart w:id="267" w:name="_Toc52787546"/>
      <w:bookmarkStart w:id="268" w:name="_Toc52787728"/>
      <w:r w:rsidRPr="000670FE">
        <w:t>6.2.1.3.3</w:t>
      </w:r>
      <w:r w:rsidRPr="000670FE">
        <w:tab/>
        <w:t>Specific message contents</w:t>
      </w:r>
      <w:bookmarkEnd w:id="267"/>
      <w:bookmarkEnd w:id="268"/>
    </w:p>
    <w:p w14:paraId="3B84C3B8" w14:textId="77777777" w:rsidR="00784A32" w:rsidRPr="000670FE" w:rsidRDefault="00784A32" w:rsidP="00784A32">
      <w:pPr>
        <w:pStyle w:val="TH"/>
      </w:pPr>
      <w:r w:rsidRPr="000670FE">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347FC8D8" w14:textId="77777777" w:rsidTr="00354887">
        <w:trPr>
          <w:tblHeader/>
        </w:trPr>
        <w:tc>
          <w:tcPr>
            <w:tcW w:w="9634" w:type="dxa"/>
            <w:gridSpan w:val="5"/>
          </w:tcPr>
          <w:p w14:paraId="6F553FDC" w14:textId="77777777" w:rsidR="00784A32" w:rsidRPr="000670FE" w:rsidRDefault="00784A32" w:rsidP="00354887">
            <w:pPr>
              <w:pStyle w:val="TAL"/>
            </w:pPr>
            <w:r w:rsidRPr="000670FE">
              <w:t>Derivation Path: TS 36.579-1 [2], Table 5.5.2.5.1-1, conditions MCVIDEO, PRIVATE-CALL</w:t>
            </w:r>
          </w:p>
        </w:tc>
      </w:tr>
      <w:tr w:rsidR="00784A32" w:rsidRPr="000670FE" w14:paraId="6CDEF57A" w14:textId="77777777" w:rsidTr="00354887">
        <w:trPr>
          <w:tblHeader/>
        </w:trPr>
        <w:tc>
          <w:tcPr>
            <w:tcW w:w="2973" w:type="dxa"/>
          </w:tcPr>
          <w:p w14:paraId="2548CBEE" w14:textId="77777777" w:rsidR="00784A32" w:rsidRPr="000670FE" w:rsidRDefault="00784A32" w:rsidP="00354887">
            <w:pPr>
              <w:pStyle w:val="TAH"/>
              <w:keepLines w:val="0"/>
              <w:widowControl w:val="0"/>
            </w:pPr>
            <w:r w:rsidRPr="000670FE">
              <w:t>Information Element</w:t>
            </w:r>
          </w:p>
        </w:tc>
        <w:tc>
          <w:tcPr>
            <w:tcW w:w="1824" w:type="dxa"/>
          </w:tcPr>
          <w:p w14:paraId="74C42B8B" w14:textId="77777777" w:rsidR="00784A32" w:rsidRPr="000670FE" w:rsidRDefault="00784A32" w:rsidP="00354887">
            <w:pPr>
              <w:pStyle w:val="TAH"/>
              <w:keepLines w:val="0"/>
              <w:widowControl w:val="0"/>
            </w:pPr>
            <w:r w:rsidRPr="000670FE">
              <w:t>Value/remark</w:t>
            </w:r>
          </w:p>
        </w:tc>
        <w:tc>
          <w:tcPr>
            <w:tcW w:w="2189" w:type="dxa"/>
            <w:tcBorders>
              <w:bottom w:val="single" w:sz="4" w:space="0" w:color="auto"/>
            </w:tcBorders>
          </w:tcPr>
          <w:p w14:paraId="24C77BA5" w14:textId="77777777" w:rsidR="00784A32" w:rsidRPr="000670FE" w:rsidRDefault="00784A32" w:rsidP="00354887">
            <w:pPr>
              <w:pStyle w:val="TAH"/>
              <w:keepLines w:val="0"/>
              <w:widowControl w:val="0"/>
            </w:pPr>
            <w:r w:rsidRPr="000670FE">
              <w:t>Comment</w:t>
            </w:r>
          </w:p>
        </w:tc>
        <w:tc>
          <w:tcPr>
            <w:tcW w:w="1460" w:type="dxa"/>
          </w:tcPr>
          <w:p w14:paraId="13DF1E12" w14:textId="77777777" w:rsidR="00784A32" w:rsidRPr="000670FE" w:rsidRDefault="00784A32" w:rsidP="00354887">
            <w:pPr>
              <w:pStyle w:val="TAH"/>
              <w:keepLines w:val="0"/>
              <w:widowControl w:val="0"/>
            </w:pPr>
            <w:r w:rsidRPr="000670FE">
              <w:t>Reference</w:t>
            </w:r>
          </w:p>
        </w:tc>
        <w:tc>
          <w:tcPr>
            <w:tcW w:w="1188" w:type="dxa"/>
          </w:tcPr>
          <w:p w14:paraId="719143B2" w14:textId="77777777" w:rsidR="00784A32" w:rsidRPr="000670FE" w:rsidRDefault="00784A32" w:rsidP="00354887">
            <w:pPr>
              <w:pStyle w:val="TAH"/>
              <w:keepLines w:val="0"/>
              <w:widowControl w:val="0"/>
            </w:pPr>
            <w:r w:rsidRPr="000670FE">
              <w:t>Condition</w:t>
            </w:r>
          </w:p>
        </w:tc>
      </w:tr>
      <w:tr w:rsidR="00784A32" w:rsidRPr="000670FE" w14:paraId="4718997A" w14:textId="77777777" w:rsidTr="00354887">
        <w:tc>
          <w:tcPr>
            <w:tcW w:w="2973" w:type="dxa"/>
            <w:vAlign w:val="center"/>
          </w:tcPr>
          <w:p w14:paraId="407C463A" w14:textId="77777777" w:rsidR="00784A32" w:rsidRPr="000670FE" w:rsidRDefault="00784A32" w:rsidP="00354887">
            <w:pPr>
              <w:pStyle w:val="TAL"/>
              <w:rPr>
                <w:b/>
                <w:bCs/>
                <w:color w:val="000000"/>
              </w:rPr>
            </w:pPr>
            <w:r w:rsidRPr="000670FE">
              <w:rPr>
                <w:b/>
                <w:bCs/>
                <w:color w:val="000000"/>
              </w:rPr>
              <w:t>Message-body</w:t>
            </w:r>
          </w:p>
        </w:tc>
        <w:tc>
          <w:tcPr>
            <w:tcW w:w="1824" w:type="dxa"/>
          </w:tcPr>
          <w:p w14:paraId="7A9EF11D"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tcPr>
          <w:p w14:paraId="3E94E1C4" w14:textId="77777777" w:rsidR="00784A32" w:rsidRPr="000670FE" w:rsidRDefault="00784A32" w:rsidP="00354887">
            <w:pPr>
              <w:pStyle w:val="TAL"/>
              <w:rPr>
                <w:color w:val="000000"/>
              </w:rPr>
            </w:pPr>
          </w:p>
        </w:tc>
        <w:tc>
          <w:tcPr>
            <w:tcW w:w="1460" w:type="dxa"/>
          </w:tcPr>
          <w:p w14:paraId="70A5FC55" w14:textId="77777777" w:rsidR="00784A32" w:rsidRPr="000670FE" w:rsidRDefault="00784A32" w:rsidP="00354887">
            <w:pPr>
              <w:pStyle w:val="TAL"/>
              <w:rPr>
                <w:color w:val="000000"/>
              </w:rPr>
            </w:pPr>
          </w:p>
        </w:tc>
        <w:tc>
          <w:tcPr>
            <w:tcW w:w="1188" w:type="dxa"/>
            <w:vAlign w:val="bottom"/>
          </w:tcPr>
          <w:p w14:paraId="2ACE4ACE" w14:textId="77777777" w:rsidR="00784A32" w:rsidRPr="000670FE" w:rsidRDefault="00784A32" w:rsidP="00354887">
            <w:pPr>
              <w:pStyle w:val="TAL"/>
              <w:rPr>
                <w:color w:val="000000"/>
              </w:rPr>
            </w:pPr>
          </w:p>
        </w:tc>
      </w:tr>
      <w:tr w:rsidR="00784A32" w:rsidRPr="000670FE" w14:paraId="217BB0AC" w14:textId="77777777" w:rsidTr="00354887">
        <w:tc>
          <w:tcPr>
            <w:tcW w:w="2973" w:type="dxa"/>
            <w:shd w:val="clear" w:color="auto" w:fill="auto"/>
            <w:vAlign w:val="center"/>
          </w:tcPr>
          <w:p w14:paraId="15C4B297" w14:textId="77777777" w:rsidR="00784A32" w:rsidRPr="000670FE" w:rsidRDefault="00784A32" w:rsidP="00354887">
            <w:pPr>
              <w:pStyle w:val="TAL"/>
              <w:rPr>
                <w:color w:val="000000"/>
              </w:rPr>
            </w:pPr>
            <w:r w:rsidRPr="000670FE">
              <w:rPr>
                <w:color w:val="000000"/>
              </w:rPr>
              <w:t xml:space="preserve">  MIME body part</w:t>
            </w:r>
          </w:p>
        </w:tc>
        <w:tc>
          <w:tcPr>
            <w:tcW w:w="1824" w:type="dxa"/>
            <w:shd w:val="clear" w:color="auto" w:fill="auto"/>
            <w:vAlign w:val="center"/>
          </w:tcPr>
          <w:p w14:paraId="36041975"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565165BC" w14:textId="77777777" w:rsidR="00784A32" w:rsidRPr="000670FE" w:rsidRDefault="00784A32" w:rsidP="00354887">
            <w:pPr>
              <w:pStyle w:val="TAL"/>
              <w:rPr>
                <w:color w:val="000000"/>
              </w:rPr>
            </w:pPr>
            <w:r w:rsidRPr="000670FE">
              <w:rPr>
                <w:color w:val="000000"/>
              </w:rPr>
              <w:t>MCVideo Info</w:t>
            </w:r>
          </w:p>
        </w:tc>
        <w:tc>
          <w:tcPr>
            <w:tcW w:w="1460" w:type="dxa"/>
            <w:shd w:val="clear" w:color="auto" w:fill="auto"/>
          </w:tcPr>
          <w:p w14:paraId="0BB8BB09" w14:textId="77777777" w:rsidR="00784A32" w:rsidRPr="000670FE" w:rsidRDefault="00784A32" w:rsidP="00354887">
            <w:pPr>
              <w:pStyle w:val="TAL"/>
              <w:rPr>
                <w:color w:val="000000"/>
              </w:rPr>
            </w:pPr>
          </w:p>
        </w:tc>
        <w:tc>
          <w:tcPr>
            <w:tcW w:w="1188" w:type="dxa"/>
            <w:shd w:val="clear" w:color="auto" w:fill="auto"/>
            <w:vAlign w:val="bottom"/>
          </w:tcPr>
          <w:p w14:paraId="48EC04A9" w14:textId="77777777" w:rsidR="00784A32" w:rsidRPr="000670FE" w:rsidRDefault="00784A32" w:rsidP="00354887">
            <w:pPr>
              <w:pStyle w:val="TAL"/>
              <w:rPr>
                <w:color w:val="000000"/>
              </w:rPr>
            </w:pPr>
          </w:p>
        </w:tc>
      </w:tr>
      <w:tr w:rsidR="00784A32" w:rsidRPr="000670FE" w14:paraId="02C806DF" w14:textId="77777777" w:rsidTr="00354887">
        <w:tc>
          <w:tcPr>
            <w:tcW w:w="2973" w:type="dxa"/>
            <w:shd w:val="clear" w:color="auto" w:fill="auto"/>
            <w:vAlign w:val="center"/>
          </w:tcPr>
          <w:p w14:paraId="213571D4" w14:textId="77777777" w:rsidR="00784A32" w:rsidRPr="000670FE" w:rsidRDefault="00784A32" w:rsidP="00354887">
            <w:pPr>
              <w:pStyle w:val="TAL"/>
              <w:rPr>
                <w:color w:val="000000"/>
              </w:rPr>
            </w:pPr>
            <w:r w:rsidRPr="000670FE">
              <w:rPr>
                <w:color w:val="000000"/>
              </w:rPr>
              <w:t xml:space="preserve">    MIME-part-headers</w:t>
            </w:r>
          </w:p>
        </w:tc>
        <w:tc>
          <w:tcPr>
            <w:tcW w:w="1824" w:type="dxa"/>
            <w:shd w:val="clear" w:color="auto" w:fill="auto"/>
            <w:vAlign w:val="center"/>
          </w:tcPr>
          <w:p w14:paraId="1A5CA676"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6F6ACB8A" w14:textId="77777777" w:rsidR="00784A32" w:rsidRPr="000670FE" w:rsidRDefault="00784A32" w:rsidP="00354887">
            <w:pPr>
              <w:pStyle w:val="TAL"/>
              <w:rPr>
                <w:color w:val="000000"/>
              </w:rPr>
            </w:pPr>
          </w:p>
        </w:tc>
        <w:tc>
          <w:tcPr>
            <w:tcW w:w="1460" w:type="dxa"/>
            <w:shd w:val="clear" w:color="auto" w:fill="auto"/>
          </w:tcPr>
          <w:p w14:paraId="6F0F62B1" w14:textId="77777777" w:rsidR="00784A32" w:rsidRPr="000670FE" w:rsidRDefault="00784A32" w:rsidP="00354887">
            <w:pPr>
              <w:pStyle w:val="TAL"/>
              <w:rPr>
                <w:color w:val="000000"/>
              </w:rPr>
            </w:pPr>
          </w:p>
        </w:tc>
        <w:tc>
          <w:tcPr>
            <w:tcW w:w="1188" w:type="dxa"/>
            <w:shd w:val="clear" w:color="auto" w:fill="auto"/>
            <w:vAlign w:val="bottom"/>
          </w:tcPr>
          <w:p w14:paraId="3C4A205B" w14:textId="77777777" w:rsidR="00784A32" w:rsidRPr="000670FE" w:rsidRDefault="00784A32" w:rsidP="00354887">
            <w:pPr>
              <w:pStyle w:val="TAL"/>
              <w:rPr>
                <w:color w:val="000000"/>
              </w:rPr>
            </w:pPr>
          </w:p>
        </w:tc>
      </w:tr>
      <w:tr w:rsidR="00784A32" w:rsidRPr="000670FE" w14:paraId="6F063B9E" w14:textId="77777777" w:rsidTr="00354887">
        <w:tc>
          <w:tcPr>
            <w:tcW w:w="2973" w:type="dxa"/>
            <w:shd w:val="clear" w:color="auto" w:fill="auto"/>
            <w:vAlign w:val="center"/>
          </w:tcPr>
          <w:p w14:paraId="4EBC5B3F" w14:textId="77777777" w:rsidR="00784A32" w:rsidRPr="000670FE" w:rsidRDefault="00784A32" w:rsidP="00354887">
            <w:pPr>
              <w:pStyle w:val="TAL"/>
              <w:rPr>
                <w:b/>
                <w:color w:val="000000"/>
              </w:rPr>
            </w:pPr>
            <w:r w:rsidRPr="000670FE">
              <w:rPr>
                <w:color w:val="000000"/>
              </w:rPr>
              <w:t xml:space="preserve">    MIME-part-body</w:t>
            </w:r>
          </w:p>
        </w:tc>
        <w:tc>
          <w:tcPr>
            <w:tcW w:w="1824" w:type="dxa"/>
            <w:shd w:val="clear" w:color="auto" w:fill="auto"/>
          </w:tcPr>
          <w:p w14:paraId="2B056F9C" w14:textId="77777777" w:rsidR="00784A32" w:rsidRPr="000670FE" w:rsidRDefault="00784A32" w:rsidP="00354887">
            <w:pPr>
              <w:pStyle w:val="TAL"/>
              <w:rPr>
                <w:color w:val="000000"/>
              </w:rPr>
            </w:pPr>
            <w:r w:rsidRPr="000670FE">
              <w:rPr>
                <w:color w:val="000000"/>
              </w:rPr>
              <w:t>MCVideo-Info as described in Table 6.2.1.3.3-2</w:t>
            </w:r>
          </w:p>
        </w:tc>
        <w:tc>
          <w:tcPr>
            <w:tcW w:w="2189" w:type="dxa"/>
            <w:tcBorders>
              <w:top w:val="single" w:sz="4" w:space="0" w:color="auto"/>
              <w:bottom w:val="single" w:sz="4" w:space="0" w:color="auto"/>
            </w:tcBorders>
            <w:shd w:val="clear" w:color="auto" w:fill="auto"/>
          </w:tcPr>
          <w:p w14:paraId="0A97777C" w14:textId="77777777" w:rsidR="00784A32" w:rsidRPr="000670FE" w:rsidRDefault="00784A32" w:rsidP="00354887">
            <w:pPr>
              <w:pStyle w:val="TAL"/>
              <w:rPr>
                <w:color w:val="000000"/>
              </w:rPr>
            </w:pPr>
          </w:p>
        </w:tc>
        <w:tc>
          <w:tcPr>
            <w:tcW w:w="1460" w:type="dxa"/>
            <w:shd w:val="clear" w:color="auto" w:fill="auto"/>
          </w:tcPr>
          <w:p w14:paraId="6FCF9248" w14:textId="77777777" w:rsidR="00784A32" w:rsidRPr="000670FE" w:rsidRDefault="00784A32" w:rsidP="00354887">
            <w:pPr>
              <w:pStyle w:val="TAL"/>
              <w:rPr>
                <w:color w:val="000000"/>
              </w:rPr>
            </w:pPr>
          </w:p>
        </w:tc>
        <w:tc>
          <w:tcPr>
            <w:tcW w:w="1188" w:type="dxa"/>
            <w:shd w:val="clear" w:color="auto" w:fill="auto"/>
            <w:vAlign w:val="bottom"/>
          </w:tcPr>
          <w:p w14:paraId="092BC3E1" w14:textId="77777777" w:rsidR="00784A32" w:rsidRPr="000670FE" w:rsidRDefault="00784A32" w:rsidP="00354887">
            <w:pPr>
              <w:pStyle w:val="TAL"/>
              <w:rPr>
                <w:color w:val="000000"/>
              </w:rPr>
            </w:pPr>
          </w:p>
        </w:tc>
      </w:tr>
    </w:tbl>
    <w:p w14:paraId="5D2A1508" w14:textId="77777777" w:rsidR="00784A32" w:rsidRPr="000670FE" w:rsidRDefault="00784A32" w:rsidP="00784A32"/>
    <w:p w14:paraId="3275BED4" w14:textId="77777777" w:rsidR="00784A32" w:rsidRPr="000670FE" w:rsidRDefault="00784A32" w:rsidP="00784A32">
      <w:pPr>
        <w:pStyle w:val="TH"/>
      </w:pPr>
      <w:r w:rsidRPr="000670FE">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8B749E8" w14:textId="77777777" w:rsidTr="00354887">
        <w:trPr>
          <w:tblHeader/>
        </w:trPr>
        <w:tc>
          <w:tcPr>
            <w:tcW w:w="9634" w:type="dxa"/>
          </w:tcPr>
          <w:p w14:paraId="6A26AC92" w14:textId="77777777" w:rsidR="00784A32" w:rsidRPr="000670FE" w:rsidRDefault="00784A32" w:rsidP="00354887">
            <w:pPr>
              <w:pStyle w:val="TAL"/>
            </w:pPr>
            <w:r w:rsidRPr="000670FE">
              <w:t>Derivation Path: TS 36.579-1 [2], Table 5.5.2.5.1-1, condition PRIVATE-CALL</w:t>
            </w:r>
          </w:p>
        </w:tc>
      </w:tr>
    </w:tbl>
    <w:p w14:paraId="5A9B468F" w14:textId="77777777" w:rsidR="00784A32" w:rsidRPr="000670FE" w:rsidRDefault="00784A32" w:rsidP="00784A32"/>
    <w:p w14:paraId="11EED0C4" w14:textId="77777777" w:rsidR="00784A32" w:rsidRPr="000670FE" w:rsidRDefault="00784A32" w:rsidP="00784A32">
      <w:pPr>
        <w:pStyle w:val="TH"/>
      </w:pPr>
      <w:r w:rsidRPr="000670FE">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D32531D" w14:textId="77777777" w:rsidTr="00354887">
        <w:trPr>
          <w:tblHeader/>
        </w:trPr>
        <w:tc>
          <w:tcPr>
            <w:tcW w:w="9517" w:type="dxa"/>
            <w:gridSpan w:val="5"/>
          </w:tcPr>
          <w:p w14:paraId="11CBA980"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0A6D8F8E" w14:textId="77777777" w:rsidTr="00354887">
        <w:trPr>
          <w:tblHeader/>
        </w:trPr>
        <w:tc>
          <w:tcPr>
            <w:tcW w:w="2677" w:type="dxa"/>
          </w:tcPr>
          <w:p w14:paraId="1EAB618B"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FC9DB74"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DF4AF54"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5EF72093"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49A9995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2A716ABC" w14:textId="77777777" w:rsidTr="00354887">
        <w:tc>
          <w:tcPr>
            <w:tcW w:w="2677" w:type="dxa"/>
            <w:vAlign w:val="center"/>
          </w:tcPr>
          <w:p w14:paraId="2828FD59"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78C131A"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63C5A921" w14:textId="77777777" w:rsidR="00784A32" w:rsidRPr="000670FE" w:rsidRDefault="00784A32" w:rsidP="00354887">
            <w:pPr>
              <w:pStyle w:val="TAL"/>
              <w:keepNext w:val="0"/>
              <w:keepLines w:val="0"/>
              <w:widowControl w:val="0"/>
              <w:rPr>
                <w:b/>
                <w:color w:val="000000"/>
              </w:rPr>
            </w:pPr>
          </w:p>
        </w:tc>
        <w:tc>
          <w:tcPr>
            <w:tcW w:w="1350" w:type="dxa"/>
          </w:tcPr>
          <w:p w14:paraId="30F64B47" w14:textId="77777777" w:rsidR="00784A32" w:rsidRPr="000670FE" w:rsidRDefault="00784A32" w:rsidP="00354887">
            <w:pPr>
              <w:pStyle w:val="TAL"/>
              <w:keepNext w:val="0"/>
              <w:keepLines w:val="0"/>
              <w:widowControl w:val="0"/>
              <w:rPr>
                <w:bCs/>
                <w:color w:val="000000"/>
              </w:rPr>
            </w:pPr>
          </w:p>
        </w:tc>
        <w:tc>
          <w:tcPr>
            <w:tcW w:w="1170" w:type="dxa"/>
            <w:vAlign w:val="bottom"/>
          </w:tcPr>
          <w:p w14:paraId="73B2B908" w14:textId="77777777" w:rsidR="00784A32" w:rsidRPr="000670FE" w:rsidRDefault="00784A32" w:rsidP="00354887">
            <w:pPr>
              <w:pStyle w:val="TAL"/>
              <w:keepNext w:val="0"/>
              <w:keepLines w:val="0"/>
              <w:widowControl w:val="0"/>
              <w:rPr>
                <w:b/>
                <w:color w:val="000000"/>
              </w:rPr>
            </w:pPr>
          </w:p>
        </w:tc>
      </w:tr>
      <w:tr w:rsidR="00784A32" w:rsidRPr="000670FE" w14:paraId="40ABBE33" w14:textId="77777777" w:rsidTr="00354887">
        <w:tc>
          <w:tcPr>
            <w:tcW w:w="2677" w:type="dxa"/>
            <w:vAlign w:val="center"/>
          </w:tcPr>
          <w:p w14:paraId="5C186777"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2F4630C6"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32C9EF0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07E3A3E2" w14:textId="77777777" w:rsidR="00784A32" w:rsidRPr="000670FE" w:rsidRDefault="00784A32" w:rsidP="00354887">
            <w:pPr>
              <w:pStyle w:val="TAL"/>
              <w:keepNext w:val="0"/>
              <w:keepLines w:val="0"/>
              <w:widowControl w:val="0"/>
              <w:rPr>
                <w:bCs/>
                <w:color w:val="000000"/>
              </w:rPr>
            </w:pPr>
          </w:p>
        </w:tc>
        <w:tc>
          <w:tcPr>
            <w:tcW w:w="1170" w:type="dxa"/>
            <w:vAlign w:val="bottom"/>
          </w:tcPr>
          <w:p w14:paraId="4312BB64" w14:textId="77777777" w:rsidR="00784A32" w:rsidRPr="000670FE" w:rsidRDefault="00784A32" w:rsidP="00354887">
            <w:pPr>
              <w:pStyle w:val="TAL"/>
              <w:keepNext w:val="0"/>
              <w:keepLines w:val="0"/>
              <w:widowControl w:val="0"/>
              <w:rPr>
                <w:bCs/>
                <w:color w:val="000000"/>
              </w:rPr>
            </w:pPr>
          </w:p>
        </w:tc>
      </w:tr>
      <w:tr w:rsidR="00784A32" w:rsidRPr="000670FE" w14:paraId="09996B15" w14:textId="77777777" w:rsidTr="00354887">
        <w:tc>
          <w:tcPr>
            <w:tcW w:w="2677" w:type="dxa"/>
            <w:vAlign w:val="center"/>
          </w:tcPr>
          <w:p w14:paraId="17AC8053"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4FC3A2CE"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F498A96" w14:textId="77777777" w:rsidR="00784A32" w:rsidRPr="000670FE" w:rsidRDefault="00784A32" w:rsidP="00354887">
            <w:pPr>
              <w:pStyle w:val="TAL"/>
              <w:keepNext w:val="0"/>
              <w:keepLines w:val="0"/>
              <w:widowControl w:val="0"/>
              <w:rPr>
                <w:bCs/>
                <w:color w:val="000000"/>
              </w:rPr>
            </w:pPr>
          </w:p>
        </w:tc>
        <w:tc>
          <w:tcPr>
            <w:tcW w:w="1350" w:type="dxa"/>
          </w:tcPr>
          <w:p w14:paraId="6356567C" w14:textId="77777777" w:rsidR="00784A32" w:rsidRPr="000670FE" w:rsidRDefault="00784A32" w:rsidP="00354887">
            <w:pPr>
              <w:pStyle w:val="TAL"/>
              <w:keepNext w:val="0"/>
              <w:keepLines w:val="0"/>
              <w:widowControl w:val="0"/>
              <w:rPr>
                <w:bCs/>
                <w:color w:val="000000"/>
              </w:rPr>
            </w:pPr>
          </w:p>
        </w:tc>
        <w:tc>
          <w:tcPr>
            <w:tcW w:w="1170" w:type="dxa"/>
            <w:vAlign w:val="bottom"/>
          </w:tcPr>
          <w:p w14:paraId="0240C385" w14:textId="77777777" w:rsidR="00784A32" w:rsidRPr="000670FE" w:rsidRDefault="00784A32" w:rsidP="00354887">
            <w:pPr>
              <w:pStyle w:val="TAL"/>
              <w:keepNext w:val="0"/>
              <w:keepLines w:val="0"/>
              <w:widowControl w:val="0"/>
              <w:rPr>
                <w:bCs/>
                <w:color w:val="000000"/>
              </w:rPr>
            </w:pPr>
          </w:p>
        </w:tc>
      </w:tr>
      <w:tr w:rsidR="00784A32" w:rsidRPr="000670FE" w14:paraId="7867F516" w14:textId="77777777" w:rsidTr="00354887">
        <w:trPr>
          <w:trHeight w:val="647"/>
        </w:trPr>
        <w:tc>
          <w:tcPr>
            <w:tcW w:w="2677" w:type="dxa"/>
            <w:vAlign w:val="center"/>
          </w:tcPr>
          <w:p w14:paraId="5DADCD16"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6FA1A843"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27C0F6BF" w14:textId="77777777" w:rsidR="00784A32" w:rsidRPr="000670FE" w:rsidRDefault="00784A32" w:rsidP="00354887">
            <w:pPr>
              <w:pStyle w:val="TAL"/>
              <w:keepNext w:val="0"/>
              <w:keepLines w:val="0"/>
              <w:widowControl w:val="0"/>
              <w:rPr>
                <w:bCs/>
                <w:color w:val="000000"/>
              </w:rPr>
            </w:pPr>
          </w:p>
        </w:tc>
        <w:tc>
          <w:tcPr>
            <w:tcW w:w="1350" w:type="dxa"/>
          </w:tcPr>
          <w:p w14:paraId="30C6C026" w14:textId="77777777" w:rsidR="00784A32" w:rsidRPr="000670FE" w:rsidRDefault="00784A32" w:rsidP="00354887">
            <w:pPr>
              <w:pStyle w:val="TAL"/>
              <w:keepNext w:val="0"/>
              <w:keepLines w:val="0"/>
              <w:widowControl w:val="0"/>
              <w:rPr>
                <w:bCs/>
                <w:color w:val="000000"/>
              </w:rPr>
            </w:pPr>
          </w:p>
        </w:tc>
        <w:tc>
          <w:tcPr>
            <w:tcW w:w="1170" w:type="dxa"/>
            <w:vAlign w:val="bottom"/>
          </w:tcPr>
          <w:p w14:paraId="53C64593" w14:textId="77777777" w:rsidR="00784A32" w:rsidRPr="000670FE" w:rsidRDefault="00784A32" w:rsidP="00354887">
            <w:pPr>
              <w:pStyle w:val="TAL"/>
              <w:keepNext w:val="0"/>
              <w:keepLines w:val="0"/>
              <w:widowControl w:val="0"/>
              <w:rPr>
                <w:bCs/>
                <w:color w:val="000000"/>
              </w:rPr>
            </w:pPr>
          </w:p>
        </w:tc>
      </w:tr>
    </w:tbl>
    <w:p w14:paraId="47324148" w14:textId="77777777" w:rsidR="00784A32" w:rsidRPr="000670FE" w:rsidRDefault="00784A32" w:rsidP="00784A32"/>
    <w:p w14:paraId="6DFF3D65" w14:textId="77777777" w:rsidR="00784A32" w:rsidRPr="000670FE" w:rsidRDefault="00784A32" w:rsidP="00784A32">
      <w:pPr>
        <w:pStyle w:val="TH"/>
      </w:pPr>
      <w:r w:rsidRPr="000670FE">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247FD7C" w14:textId="77777777" w:rsidTr="00354887">
        <w:trPr>
          <w:tblHeader/>
        </w:trPr>
        <w:tc>
          <w:tcPr>
            <w:tcW w:w="9531" w:type="dxa"/>
            <w:gridSpan w:val="5"/>
          </w:tcPr>
          <w:p w14:paraId="73E34E83" w14:textId="77777777" w:rsidR="00784A32" w:rsidRPr="000670FE" w:rsidDel="00127C5D" w:rsidRDefault="00784A32" w:rsidP="00354887">
            <w:pPr>
              <w:pStyle w:val="TAL"/>
              <w:keepLines w:val="0"/>
              <w:widowControl w:val="0"/>
              <w:rPr>
                <w:color w:val="000000"/>
              </w:rPr>
            </w:pPr>
            <w:r w:rsidRPr="000670FE">
              <w:rPr>
                <w:color w:val="000000"/>
              </w:rPr>
              <w:t>Derivation Path: TS 36.579-1 [2], Table 5.5.11.2.1-1</w:t>
            </w:r>
          </w:p>
        </w:tc>
      </w:tr>
      <w:tr w:rsidR="00784A32" w:rsidRPr="000670FE" w:rsidDel="00127C5D" w14:paraId="27D930F5" w14:textId="77777777" w:rsidTr="00354887">
        <w:trPr>
          <w:tblHeader/>
        </w:trPr>
        <w:tc>
          <w:tcPr>
            <w:tcW w:w="2381" w:type="dxa"/>
          </w:tcPr>
          <w:p w14:paraId="4ED46EAA" w14:textId="77777777" w:rsidR="00784A32" w:rsidRPr="000670FE" w:rsidDel="00127C5D" w:rsidRDefault="00784A32" w:rsidP="00354887">
            <w:pPr>
              <w:pStyle w:val="TAH"/>
            </w:pPr>
            <w:r w:rsidRPr="000670FE">
              <w:t>Information Element</w:t>
            </w:r>
          </w:p>
        </w:tc>
        <w:tc>
          <w:tcPr>
            <w:tcW w:w="2382" w:type="dxa"/>
          </w:tcPr>
          <w:p w14:paraId="46A649E5" w14:textId="77777777" w:rsidR="00784A32" w:rsidRPr="000670FE" w:rsidDel="00127C5D" w:rsidRDefault="00784A32" w:rsidP="00354887">
            <w:pPr>
              <w:pStyle w:val="TAH"/>
            </w:pPr>
            <w:r w:rsidRPr="000670FE">
              <w:t>Value/remark</w:t>
            </w:r>
          </w:p>
        </w:tc>
        <w:tc>
          <w:tcPr>
            <w:tcW w:w="2254" w:type="dxa"/>
          </w:tcPr>
          <w:p w14:paraId="746DC3BC" w14:textId="77777777" w:rsidR="00784A32" w:rsidRPr="000670FE" w:rsidDel="00127C5D" w:rsidRDefault="00784A32" w:rsidP="00354887">
            <w:pPr>
              <w:pStyle w:val="TAH"/>
            </w:pPr>
            <w:r w:rsidRPr="000670FE">
              <w:t>Comment</w:t>
            </w:r>
          </w:p>
        </w:tc>
        <w:tc>
          <w:tcPr>
            <w:tcW w:w="1322" w:type="dxa"/>
          </w:tcPr>
          <w:p w14:paraId="31FAF291" w14:textId="77777777" w:rsidR="00784A32" w:rsidRPr="000670FE" w:rsidDel="00127C5D" w:rsidRDefault="00784A32" w:rsidP="00354887">
            <w:pPr>
              <w:pStyle w:val="TAH"/>
            </w:pPr>
            <w:r w:rsidRPr="000670FE">
              <w:t>Reference</w:t>
            </w:r>
          </w:p>
        </w:tc>
        <w:tc>
          <w:tcPr>
            <w:tcW w:w="1192" w:type="dxa"/>
          </w:tcPr>
          <w:p w14:paraId="0338747A" w14:textId="77777777" w:rsidR="00784A32" w:rsidRPr="000670FE" w:rsidDel="00127C5D" w:rsidRDefault="00784A32" w:rsidP="00354887">
            <w:pPr>
              <w:pStyle w:val="TAH"/>
            </w:pPr>
            <w:r w:rsidRPr="000670FE">
              <w:t>Condition</w:t>
            </w:r>
          </w:p>
        </w:tc>
      </w:tr>
      <w:tr w:rsidR="00784A32" w:rsidRPr="000670FE" w14:paraId="1B4DECB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37E92B" w14:textId="77777777" w:rsidR="00784A32" w:rsidRPr="000670FE" w:rsidRDefault="00784A32" w:rsidP="00354887">
            <w:pPr>
              <w:pStyle w:val="TAL"/>
              <w:keepLines w:val="0"/>
              <w:widowControl w:val="0"/>
              <w:rPr>
                <w:rFonts w:eastAsia="Yu Gothic"/>
                <w:color w:val="000000"/>
              </w:rPr>
            </w:pPr>
            <w:r w:rsidRPr="000670FE">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45F8F003" w14:textId="77777777" w:rsidR="00784A32" w:rsidRPr="000670FE" w:rsidRDefault="00784A32" w:rsidP="00354887">
            <w:pPr>
              <w:pStyle w:val="TAL"/>
              <w:keepLines w:val="0"/>
              <w:widowControl w:val="0"/>
              <w:rPr>
                <w:color w:val="000000"/>
              </w:rPr>
            </w:pPr>
            <w:r w:rsidRPr="000670FE">
              <w:t>'10000'</w:t>
            </w:r>
          </w:p>
        </w:tc>
        <w:tc>
          <w:tcPr>
            <w:tcW w:w="2254" w:type="dxa"/>
            <w:tcBorders>
              <w:top w:val="single" w:sz="4" w:space="0" w:color="auto"/>
              <w:left w:val="single" w:sz="4" w:space="0" w:color="auto"/>
              <w:bottom w:val="single" w:sz="4" w:space="0" w:color="auto"/>
              <w:right w:val="single" w:sz="4" w:space="0" w:color="auto"/>
            </w:tcBorders>
          </w:tcPr>
          <w:p w14:paraId="7A1C7150" w14:textId="77777777" w:rsidR="00784A32" w:rsidRPr="000670FE" w:rsidRDefault="00784A32" w:rsidP="00354887">
            <w:pPr>
              <w:pStyle w:val="TAL"/>
              <w:keepLines w:val="0"/>
              <w:widowControl w:val="0"/>
              <w:rPr>
                <w:rFonts w:eastAsia="MS PGothic"/>
                <w:color w:val="000000"/>
              </w:rPr>
            </w:pPr>
            <w:r w:rsidRPr="000670FE">
              <w:rPr>
                <w:color w:val="000000"/>
              </w:rPr>
              <w:t xml:space="preserve">Server </w:t>
            </w:r>
            <w:r w:rsidRPr="000670FE">
              <w:rPr>
                <w:color w:val="000000"/>
              </w:rPr>
              <w:sym w:font="Wingdings" w:char="F0E0"/>
            </w:r>
            <w:r w:rsidRPr="000670FE">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033FC2E"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5E3CC3" w14:textId="77777777" w:rsidR="00784A32" w:rsidRPr="000670FE" w:rsidRDefault="00784A32" w:rsidP="00354887">
            <w:pPr>
              <w:pStyle w:val="TAL"/>
              <w:keepLines w:val="0"/>
              <w:widowControl w:val="0"/>
              <w:rPr>
                <w:color w:val="000000"/>
              </w:rPr>
            </w:pPr>
          </w:p>
        </w:tc>
      </w:tr>
      <w:tr w:rsidR="00784A32" w:rsidRPr="000670FE" w14:paraId="5BE9841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77E12B4" w14:textId="77777777" w:rsidR="00784A32" w:rsidRPr="000670FE" w:rsidRDefault="00784A32" w:rsidP="00354887">
            <w:pPr>
              <w:pStyle w:val="TAL"/>
              <w:keepNext w:val="0"/>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AA0330B"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ED31AEA" w14:textId="77777777" w:rsidR="00784A32" w:rsidRPr="000670FE" w:rsidRDefault="00784A32" w:rsidP="00354887">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13BC6EC2"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EF1C398" w14:textId="77777777" w:rsidR="00784A32" w:rsidRPr="000670FE" w:rsidRDefault="00784A32" w:rsidP="00354887">
            <w:pPr>
              <w:pStyle w:val="TAL"/>
              <w:keepNext w:val="0"/>
              <w:keepLines w:val="0"/>
              <w:widowControl w:val="0"/>
              <w:rPr>
                <w:color w:val="000000"/>
              </w:rPr>
            </w:pPr>
          </w:p>
        </w:tc>
      </w:tr>
      <w:tr w:rsidR="00784A32" w:rsidRPr="000670FE" w14:paraId="137F6842"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87E744D"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6407C0D" w14:textId="77777777" w:rsidR="00784A32" w:rsidRPr="000670FE" w:rsidRDefault="00784A32" w:rsidP="00354887">
            <w:pPr>
              <w:pStyle w:val="TAL"/>
              <w:keepNext w:val="0"/>
              <w:keepLines w:val="0"/>
              <w:widowControl w:val="0"/>
              <w:rPr>
                <w:color w:val="000000"/>
              </w:rPr>
            </w:pPr>
            <w:r w:rsidRPr="000670FE">
              <w:rPr>
                <w:color w:val="000000"/>
              </w:rPr>
              <w:t>'1000000000000000'</w:t>
            </w:r>
          </w:p>
          <w:p w14:paraId="42E3BC8A"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35C4CE5A" w14:textId="77777777" w:rsidR="00784A32" w:rsidRPr="000670FE" w:rsidRDefault="00784A32" w:rsidP="00354887">
            <w:pPr>
              <w:pStyle w:val="TAL"/>
              <w:keepNext w:val="0"/>
              <w:keepLines w:val="0"/>
              <w:widowControl w:val="0"/>
              <w:rPr>
                <w:color w:val="000000"/>
              </w:rPr>
            </w:pPr>
            <w:r w:rsidRPr="000670FE">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5A2D32D4"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303CA95" w14:textId="77777777" w:rsidR="00784A32" w:rsidRPr="000670FE" w:rsidRDefault="00784A32" w:rsidP="00354887">
            <w:pPr>
              <w:pStyle w:val="TAL"/>
              <w:keepNext w:val="0"/>
              <w:keepLines w:val="0"/>
              <w:widowControl w:val="0"/>
              <w:rPr>
                <w:color w:val="000000"/>
              </w:rPr>
            </w:pPr>
          </w:p>
        </w:tc>
      </w:tr>
    </w:tbl>
    <w:p w14:paraId="19CF7350" w14:textId="77777777" w:rsidR="00784A32" w:rsidRPr="000670FE" w:rsidRDefault="00784A32" w:rsidP="00784A32"/>
    <w:p w14:paraId="4687748B" w14:textId="77777777" w:rsidR="00784A32" w:rsidRPr="000670FE" w:rsidRDefault="00784A32" w:rsidP="00784A32">
      <w:pPr>
        <w:pStyle w:val="TH"/>
      </w:pPr>
      <w:r w:rsidRPr="000670FE">
        <w:t>Table 6.2.1.3.3-5: Transmission Control ACK (Steps 7, 15, 23,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0670FE" w14:paraId="6067BE99" w14:textId="77777777" w:rsidTr="00354887">
        <w:trPr>
          <w:tblHeader/>
        </w:trPr>
        <w:tc>
          <w:tcPr>
            <w:tcW w:w="9720" w:type="dxa"/>
            <w:gridSpan w:val="5"/>
          </w:tcPr>
          <w:p w14:paraId="558EBFFA" w14:textId="77777777" w:rsidR="00784A32" w:rsidRPr="000670FE" w:rsidRDefault="00784A32" w:rsidP="00354887">
            <w:pPr>
              <w:pStyle w:val="TAL"/>
              <w:keepLines w:val="0"/>
              <w:widowControl w:val="0"/>
              <w:rPr>
                <w:color w:val="000000"/>
              </w:rPr>
            </w:pPr>
            <w:r w:rsidRPr="000670FE">
              <w:rPr>
                <w:color w:val="000000"/>
              </w:rPr>
              <w:t>Derivation Path: TS 36.579-1 [2], Table 5.5.11.3.5-1</w:t>
            </w:r>
          </w:p>
        </w:tc>
      </w:tr>
      <w:tr w:rsidR="00784A32" w:rsidRPr="000670FE" w14:paraId="0C8F7A4E" w14:textId="77777777" w:rsidTr="00354887">
        <w:trPr>
          <w:tblHeader/>
        </w:trPr>
        <w:tc>
          <w:tcPr>
            <w:tcW w:w="2880" w:type="dxa"/>
          </w:tcPr>
          <w:p w14:paraId="0707D930" w14:textId="77777777" w:rsidR="00784A32" w:rsidRPr="000670FE" w:rsidRDefault="00784A32" w:rsidP="00354887">
            <w:pPr>
              <w:pStyle w:val="TAH"/>
              <w:keepLines w:val="0"/>
              <w:widowControl w:val="0"/>
              <w:rPr>
                <w:color w:val="000000"/>
              </w:rPr>
            </w:pPr>
            <w:r w:rsidRPr="000670FE">
              <w:rPr>
                <w:color w:val="000000"/>
              </w:rPr>
              <w:t>Information Element</w:t>
            </w:r>
          </w:p>
        </w:tc>
        <w:tc>
          <w:tcPr>
            <w:tcW w:w="2070" w:type="dxa"/>
          </w:tcPr>
          <w:p w14:paraId="5323C59A" w14:textId="77777777" w:rsidR="00784A32" w:rsidRPr="000670FE" w:rsidRDefault="00784A32" w:rsidP="00354887">
            <w:pPr>
              <w:pStyle w:val="TAH"/>
              <w:keepLines w:val="0"/>
              <w:widowControl w:val="0"/>
              <w:rPr>
                <w:color w:val="000000"/>
              </w:rPr>
            </w:pPr>
            <w:r w:rsidRPr="000670FE">
              <w:rPr>
                <w:color w:val="000000"/>
              </w:rPr>
              <w:t>Value/remark</w:t>
            </w:r>
          </w:p>
        </w:tc>
        <w:tc>
          <w:tcPr>
            <w:tcW w:w="2250" w:type="dxa"/>
          </w:tcPr>
          <w:p w14:paraId="1E608382"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7A1CE8A"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157D8CC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F4A36F9" w14:textId="77777777" w:rsidTr="00354887">
        <w:tc>
          <w:tcPr>
            <w:tcW w:w="2880" w:type="dxa"/>
            <w:tcBorders>
              <w:top w:val="single" w:sz="4" w:space="0" w:color="auto"/>
              <w:bottom w:val="single" w:sz="4" w:space="0" w:color="auto"/>
            </w:tcBorders>
          </w:tcPr>
          <w:p w14:paraId="7753B00A"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Message type</w:t>
            </w:r>
          </w:p>
        </w:tc>
        <w:tc>
          <w:tcPr>
            <w:tcW w:w="2070" w:type="dxa"/>
          </w:tcPr>
          <w:p w14:paraId="60956831" w14:textId="77777777" w:rsidR="00784A32" w:rsidRPr="000670FE" w:rsidRDefault="00784A32" w:rsidP="00354887">
            <w:pPr>
              <w:pStyle w:val="TAL"/>
              <w:keepLines w:val="0"/>
              <w:widowControl w:val="0"/>
              <w:rPr>
                <w:rFonts w:eastAsia="Yu Gothic"/>
                <w:color w:val="000000"/>
              </w:rPr>
            </w:pPr>
          </w:p>
        </w:tc>
        <w:tc>
          <w:tcPr>
            <w:tcW w:w="2250" w:type="dxa"/>
          </w:tcPr>
          <w:p w14:paraId="5ECB03AE" w14:textId="77777777" w:rsidR="00784A32" w:rsidRPr="000670FE" w:rsidRDefault="00784A32" w:rsidP="00354887">
            <w:pPr>
              <w:pStyle w:val="TAL"/>
              <w:keepLines w:val="0"/>
              <w:widowControl w:val="0"/>
              <w:rPr>
                <w:rFonts w:eastAsia="MS PGothic"/>
                <w:color w:val="000000"/>
              </w:rPr>
            </w:pPr>
          </w:p>
        </w:tc>
        <w:tc>
          <w:tcPr>
            <w:tcW w:w="1350" w:type="dxa"/>
          </w:tcPr>
          <w:p w14:paraId="2D5908EC" w14:textId="77777777" w:rsidR="00784A32" w:rsidRPr="000670FE" w:rsidRDefault="00784A32" w:rsidP="00354887">
            <w:pPr>
              <w:pStyle w:val="TAL"/>
              <w:keepLines w:val="0"/>
              <w:widowControl w:val="0"/>
              <w:rPr>
                <w:rFonts w:eastAsia="Yu Gothic"/>
                <w:color w:val="000000"/>
              </w:rPr>
            </w:pPr>
          </w:p>
        </w:tc>
        <w:tc>
          <w:tcPr>
            <w:tcW w:w="1170" w:type="dxa"/>
          </w:tcPr>
          <w:p w14:paraId="4BB80FFD" w14:textId="77777777" w:rsidR="00784A32" w:rsidRPr="000670FE" w:rsidRDefault="00784A32" w:rsidP="00354887">
            <w:pPr>
              <w:pStyle w:val="TAL"/>
              <w:keepLines w:val="0"/>
              <w:widowControl w:val="0"/>
              <w:rPr>
                <w:rFonts w:eastAsia="Yu Gothic"/>
                <w:color w:val="000000"/>
              </w:rPr>
            </w:pPr>
          </w:p>
        </w:tc>
      </w:tr>
      <w:tr w:rsidR="00784A32" w:rsidRPr="000670FE" w14:paraId="402D78D4" w14:textId="77777777" w:rsidTr="00354887">
        <w:tc>
          <w:tcPr>
            <w:tcW w:w="2880" w:type="dxa"/>
            <w:tcBorders>
              <w:top w:val="single" w:sz="4" w:space="0" w:color="auto"/>
            </w:tcBorders>
          </w:tcPr>
          <w:p w14:paraId="0D2BD50A" w14:textId="77777777" w:rsidR="00784A32" w:rsidRPr="000670FE" w:rsidRDefault="00784A32" w:rsidP="00354887">
            <w:pPr>
              <w:pStyle w:val="TAL"/>
              <w:keepLines w:val="0"/>
              <w:widowControl w:val="0"/>
              <w:rPr>
                <w:bCs/>
                <w:color w:val="000000"/>
              </w:rPr>
            </w:pPr>
            <w:r w:rsidRPr="000670FE">
              <w:rPr>
                <w:bCs/>
                <w:color w:val="000000"/>
              </w:rPr>
              <w:t xml:space="preserve">  Message Type</w:t>
            </w:r>
          </w:p>
        </w:tc>
        <w:tc>
          <w:tcPr>
            <w:tcW w:w="2070" w:type="dxa"/>
          </w:tcPr>
          <w:p w14:paraId="6598875E"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'00010000'</w:t>
            </w:r>
          </w:p>
        </w:tc>
        <w:tc>
          <w:tcPr>
            <w:tcW w:w="2250" w:type="dxa"/>
          </w:tcPr>
          <w:p w14:paraId="278E1DD5" w14:textId="77777777" w:rsidR="00784A32" w:rsidRPr="000670FE" w:rsidRDefault="00784A32" w:rsidP="00354887">
            <w:pPr>
              <w:pStyle w:val="TAL"/>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50" w:type="dxa"/>
          </w:tcPr>
          <w:p w14:paraId="121B3173" w14:textId="77777777" w:rsidR="00784A32" w:rsidRPr="000670FE" w:rsidRDefault="00784A32" w:rsidP="00354887">
            <w:pPr>
              <w:pStyle w:val="TAL"/>
              <w:keepLines w:val="0"/>
              <w:widowControl w:val="0"/>
              <w:rPr>
                <w:rFonts w:eastAsia="Yu Gothic"/>
                <w:color w:val="000000"/>
              </w:rPr>
            </w:pPr>
          </w:p>
        </w:tc>
        <w:tc>
          <w:tcPr>
            <w:tcW w:w="1170" w:type="dxa"/>
          </w:tcPr>
          <w:p w14:paraId="3844BDAD" w14:textId="77777777" w:rsidR="00784A32" w:rsidRPr="000670FE" w:rsidRDefault="00784A32" w:rsidP="00354887">
            <w:pPr>
              <w:pStyle w:val="TAL"/>
              <w:keepLines w:val="0"/>
              <w:widowControl w:val="0"/>
              <w:rPr>
                <w:rFonts w:eastAsia="Yu Gothic"/>
                <w:color w:val="000000"/>
              </w:rPr>
            </w:pPr>
          </w:p>
        </w:tc>
      </w:tr>
    </w:tbl>
    <w:p w14:paraId="2B8134D5" w14:textId="77777777" w:rsidR="00784A32" w:rsidRPr="000670FE" w:rsidRDefault="00784A32" w:rsidP="00784A32"/>
    <w:p w14:paraId="16D4A4BA" w14:textId="77777777" w:rsidR="00784A32" w:rsidRPr="000670FE" w:rsidRDefault="00784A32" w:rsidP="00784A32">
      <w:pPr>
        <w:pStyle w:val="TH"/>
      </w:pPr>
      <w:r w:rsidRPr="000670FE">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02F067" w14:textId="77777777" w:rsidTr="00354887">
        <w:trPr>
          <w:tblHeader/>
        </w:trPr>
        <w:tc>
          <w:tcPr>
            <w:tcW w:w="9639" w:type="dxa"/>
            <w:gridSpan w:val="5"/>
          </w:tcPr>
          <w:p w14:paraId="76C022C6" w14:textId="77777777" w:rsidR="00784A32" w:rsidRPr="000670FE" w:rsidRDefault="00784A32" w:rsidP="00354887">
            <w:pPr>
              <w:pStyle w:val="TAL"/>
            </w:pPr>
            <w:r w:rsidRPr="000670FE">
              <w:t>Derivation Path: TS 36.579-1, Table 5.5.2.5.1-1, condition MCVIDEO, PRIVATE-CALL, EMERGENCY-CALL</w:t>
            </w:r>
          </w:p>
        </w:tc>
      </w:tr>
      <w:tr w:rsidR="00784A32" w:rsidRPr="000670FE" w14:paraId="67A8D7AD" w14:textId="77777777" w:rsidTr="00354887">
        <w:trPr>
          <w:tblHeader/>
        </w:trPr>
        <w:tc>
          <w:tcPr>
            <w:tcW w:w="2835" w:type="dxa"/>
          </w:tcPr>
          <w:p w14:paraId="3FCD7D9A" w14:textId="77777777" w:rsidR="00784A32" w:rsidRPr="000670FE" w:rsidRDefault="00784A32" w:rsidP="00354887">
            <w:pPr>
              <w:pStyle w:val="TAH"/>
              <w:keepNext w:val="0"/>
              <w:keepLines w:val="0"/>
              <w:widowControl w:val="0"/>
              <w:rPr>
                <w:bCs/>
                <w:color w:val="000000"/>
              </w:rPr>
            </w:pPr>
            <w:r w:rsidRPr="000670FE">
              <w:rPr>
                <w:bCs/>
                <w:color w:val="000000"/>
              </w:rPr>
              <w:t>Information Element</w:t>
            </w:r>
          </w:p>
        </w:tc>
        <w:tc>
          <w:tcPr>
            <w:tcW w:w="2126" w:type="dxa"/>
          </w:tcPr>
          <w:p w14:paraId="49586326" w14:textId="77777777" w:rsidR="00784A32" w:rsidRPr="000670FE" w:rsidRDefault="00784A32" w:rsidP="00354887">
            <w:pPr>
              <w:pStyle w:val="TAH"/>
              <w:keepNext w:val="0"/>
              <w:keepLines w:val="0"/>
              <w:widowControl w:val="0"/>
              <w:rPr>
                <w:bCs/>
                <w:color w:val="000000"/>
              </w:rPr>
            </w:pPr>
            <w:r w:rsidRPr="000670FE">
              <w:rPr>
                <w:bCs/>
                <w:color w:val="000000"/>
              </w:rPr>
              <w:t>Value/remark</w:t>
            </w:r>
          </w:p>
        </w:tc>
        <w:tc>
          <w:tcPr>
            <w:tcW w:w="2126" w:type="dxa"/>
            <w:tcBorders>
              <w:bottom w:val="single" w:sz="4" w:space="0" w:color="auto"/>
            </w:tcBorders>
          </w:tcPr>
          <w:p w14:paraId="5EE0795A" w14:textId="77777777" w:rsidR="00784A32" w:rsidRPr="000670FE" w:rsidRDefault="00784A32" w:rsidP="00354887">
            <w:pPr>
              <w:pStyle w:val="TAH"/>
              <w:keepNext w:val="0"/>
              <w:keepLines w:val="0"/>
              <w:widowControl w:val="0"/>
              <w:rPr>
                <w:bCs/>
                <w:color w:val="000000"/>
              </w:rPr>
            </w:pPr>
            <w:r w:rsidRPr="000670FE">
              <w:rPr>
                <w:bCs/>
                <w:color w:val="000000"/>
              </w:rPr>
              <w:t>Comment</w:t>
            </w:r>
          </w:p>
        </w:tc>
        <w:tc>
          <w:tcPr>
            <w:tcW w:w="1418" w:type="dxa"/>
          </w:tcPr>
          <w:p w14:paraId="649C55A6" w14:textId="77777777" w:rsidR="00784A32" w:rsidRPr="000670FE" w:rsidRDefault="00784A32" w:rsidP="00354887">
            <w:pPr>
              <w:pStyle w:val="TAH"/>
              <w:keepNext w:val="0"/>
              <w:keepLines w:val="0"/>
              <w:widowControl w:val="0"/>
              <w:rPr>
                <w:bCs/>
                <w:color w:val="000000"/>
              </w:rPr>
            </w:pPr>
            <w:r w:rsidRPr="000670FE">
              <w:rPr>
                <w:bCs/>
                <w:color w:val="000000"/>
              </w:rPr>
              <w:t>Reference</w:t>
            </w:r>
          </w:p>
        </w:tc>
        <w:tc>
          <w:tcPr>
            <w:tcW w:w="1134" w:type="dxa"/>
          </w:tcPr>
          <w:p w14:paraId="5C8EA6FB" w14:textId="77777777" w:rsidR="00784A32" w:rsidRPr="000670FE" w:rsidRDefault="00784A32" w:rsidP="00354887">
            <w:pPr>
              <w:pStyle w:val="TAH"/>
              <w:keepNext w:val="0"/>
              <w:keepLines w:val="0"/>
              <w:widowControl w:val="0"/>
              <w:rPr>
                <w:bCs/>
                <w:color w:val="000000"/>
              </w:rPr>
            </w:pPr>
            <w:r w:rsidRPr="000670FE">
              <w:rPr>
                <w:bCs/>
                <w:color w:val="000000"/>
              </w:rPr>
              <w:t>Condition</w:t>
            </w:r>
          </w:p>
        </w:tc>
      </w:tr>
      <w:tr w:rsidR="00784A32" w:rsidRPr="000670FE" w14:paraId="46B00C4B" w14:textId="77777777" w:rsidTr="00354887">
        <w:tc>
          <w:tcPr>
            <w:tcW w:w="2835" w:type="dxa"/>
            <w:vAlign w:val="center"/>
          </w:tcPr>
          <w:p w14:paraId="536708A6"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26" w:type="dxa"/>
          </w:tcPr>
          <w:p w14:paraId="32C3AB5C"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1791C735" w14:textId="77777777" w:rsidR="00784A32" w:rsidRPr="000670FE" w:rsidRDefault="00784A32" w:rsidP="00354887">
            <w:pPr>
              <w:pStyle w:val="TAL"/>
              <w:keepNext w:val="0"/>
              <w:keepLines w:val="0"/>
              <w:widowControl w:val="0"/>
              <w:rPr>
                <w:color w:val="000000"/>
              </w:rPr>
            </w:pPr>
          </w:p>
        </w:tc>
        <w:tc>
          <w:tcPr>
            <w:tcW w:w="1418" w:type="dxa"/>
          </w:tcPr>
          <w:p w14:paraId="4E940D7A" w14:textId="77777777" w:rsidR="00784A32" w:rsidRPr="000670FE" w:rsidRDefault="00784A32" w:rsidP="00354887">
            <w:pPr>
              <w:pStyle w:val="TAL"/>
              <w:keepNext w:val="0"/>
              <w:keepLines w:val="0"/>
              <w:widowControl w:val="0"/>
              <w:rPr>
                <w:color w:val="000000"/>
              </w:rPr>
            </w:pPr>
          </w:p>
        </w:tc>
        <w:tc>
          <w:tcPr>
            <w:tcW w:w="1134" w:type="dxa"/>
            <w:vAlign w:val="bottom"/>
          </w:tcPr>
          <w:p w14:paraId="20D5D744" w14:textId="77777777" w:rsidR="00784A32" w:rsidRPr="000670FE" w:rsidRDefault="00784A32" w:rsidP="00354887">
            <w:pPr>
              <w:pStyle w:val="TAL"/>
              <w:keepNext w:val="0"/>
              <w:keepLines w:val="0"/>
              <w:widowControl w:val="0"/>
              <w:rPr>
                <w:color w:val="000000"/>
              </w:rPr>
            </w:pPr>
          </w:p>
        </w:tc>
      </w:tr>
      <w:tr w:rsidR="00784A32" w:rsidRPr="000670FE" w14:paraId="5EB6F89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D462C0"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DD40DB"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30DFAFB"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7A625EE6"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ADF972A" w14:textId="77777777" w:rsidR="00784A32" w:rsidRPr="000670FE" w:rsidRDefault="00784A32" w:rsidP="00354887">
            <w:pPr>
              <w:pStyle w:val="TAL"/>
              <w:keepNext w:val="0"/>
              <w:keepLines w:val="0"/>
              <w:widowControl w:val="0"/>
              <w:rPr>
                <w:color w:val="000000"/>
              </w:rPr>
            </w:pPr>
          </w:p>
        </w:tc>
      </w:tr>
      <w:tr w:rsidR="00784A32" w:rsidRPr="000670FE" w14:paraId="00A84B3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C1DB0" w14:textId="77777777" w:rsidR="00784A32" w:rsidRPr="000670FE" w:rsidRDefault="00784A32" w:rsidP="00354887">
            <w:pPr>
              <w:pStyle w:val="TAL"/>
              <w:keepNext w:val="0"/>
              <w:keepLines w:val="0"/>
              <w:widowControl w:val="0"/>
              <w:rPr>
                <w:color w:val="000000"/>
              </w:rPr>
            </w:pPr>
            <w:r w:rsidRPr="000670FE">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ABBB870"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9F6FD0" w14:textId="77777777" w:rsidR="00784A32" w:rsidRPr="000670FE"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5915135"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2E54582" w14:textId="77777777" w:rsidR="00784A32" w:rsidRPr="000670FE" w:rsidRDefault="00784A32" w:rsidP="00354887">
            <w:pPr>
              <w:pStyle w:val="TAL"/>
              <w:keepNext w:val="0"/>
              <w:keepLines w:val="0"/>
              <w:widowControl w:val="0"/>
              <w:rPr>
                <w:color w:val="000000"/>
              </w:rPr>
            </w:pPr>
          </w:p>
        </w:tc>
      </w:tr>
      <w:tr w:rsidR="00784A32" w:rsidRPr="000670FE" w14:paraId="69E57186" w14:textId="77777777" w:rsidTr="00354887">
        <w:tc>
          <w:tcPr>
            <w:tcW w:w="2835" w:type="dxa"/>
            <w:vAlign w:val="center"/>
          </w:tcPr>
          <w:p w14:paraId="535B5A25" w14:textId="77777777" w:rsidR="00784A32" w:rsidRPr="000670FE" w:rsidRDefault="00784A32" w:rsidP="00354887">
            <w:pPr>
              <w:pStyle w:val="TAL"/>
              <w:keepNext w:val="0"/>
              <w:keepLines w:val="0"/>
              <w:widowControl w:val="0"/>
              <w:rPr>
                <w:b/>
                <w:color w:val="000000"/>
              </w:rPr>
            </w:pPr>
            <w:r w:rsidRPr="000670FE">
              <w:rPr>
                <w:b/>
                <w:color w:val="000000"/>
              </w:rPr>
              <w:t xml:space="preserve">      Content-Type</w:t>
            </w:r>
          </w:p>
        </w:tc>
        <w:tc>
          <w:tcPr>
            <w:tcW w:w="2126" w:type="dxa"/>
          </w:tcPr>
          <w:p w14:paraId="729E285D" w14:textId="77777777" w:rsidR="00784A32" w:rsidRPr="000670FE" w:rsidRDefault="00784A32" w:rsidP="00354887">
            <w:pPr>
              <w:pStyle w:val="TAL"/>
              <w:keepNext w:val="0"/>
              <w:keepLines w:val="0"/>
              <w:widowControl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387F64CE" w14:textId="77777777" w:rsidR="00784A32" w:rsidRPr="000670FE" w:rsidRDefault="00784A32" w:rsidP="00354887">
            <w:pPr>
              <w:pStyle w:val="TAL"/>
              <w:keepNext w:val="0"/>
              <w:keepLines w:val="0"/>
              <w:widowControl w:val="0"/>
              <w:rPr>
                <w:color w:val="000000"/>
              </w:rPr>
            </w:pPr>
          </w:p>
        </w:tc>
        <w:tc>
          <w:tcPr>
            <w:tcW w:w="1418" w:type="dxa"/>
          </w:tcPr>
          <w:p w14:paraId="0A4B17C5" w14:textId="77777777" w:rsidR="00784A32" w:rsidRPr="000670FE" w:rsidRDefault="00784A32" w:rsidP="00354887">
            <w:pPr>
              <w:pStyle w:val="TAL"/>
              <w:keepNext w:val="0"/>
              <w:keepLines w:val="0"/>
              <w:widowControl w:val="0"/>
              <w:rPr>
                <w:color w:val="000000"/>
              </w:rPr>
            </w:pPr>
          </w:p>
        </w:tc>
        <w:tc>
          <w:tcPr>
            <w:tcW w:w="1134" w:type="dxa"/>
            <w:vAlign w:val="bottom"/>
          </w:tcPr>
          <w:p w14:paraId="7DDB8760" w14:textId="77777777" w:rsidR="00784A32" w:rsidRPr="000670FE" w:rsidRDefault="00784A32" w:rsidP="00354887">
            <w:pPr>
              <w:pStyle w:val="TAL"/>
              <w:keepNext w:val="0"/>
              <w:keepLines w:val="0"/>
              <w:widowControl w:val="0"/>
              <w:rPr>
                <w:color w:val="000000"/>
              </w:rPr>
            </w:pPr>
          </w:p>
        </w:tc>
      </w:tr>
      <w:tr w:rsidR="00784A32" w:rsidRPr="000670FE" w14:paraId="732FD235" w14:textId="77777777" w:rsidTr="00354887">
        <w:tc>
          <w:tcPr>
            <w:tcW w:w="2835" w:type="dxa"/>
            <w:vAlign w:val="center"/>
          </w:tcPr>
          <w:p w14:paraId="22410111"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26" w:type="dxa"/>
          </w:tcPr>
          <w:p w14:paraId="32D2A56B" w14:textId="77777777" w:rsidR="00784A32" w:rsidRPr="000670FE" w:rsidRDefault="00784A32" w:rsidP="00354887">
            <w:pPr>
              <w:pStyle w:val="TAL"/>
              <w:keepNext w:val="0"/>
              <w:keepLines w:val="0"/>
              <w:widowControl w:val="0"/>
              <w:rPr>
                <w:color w:val="000000"/>
              </w:rPr>
            </w:pPr>
            <w:r w:rsidRPr="000670FE">
              <w:rPr>
                <w:color w:val="000000"/>
              </w:rPr>
              <w:t>As described in Table 6.2.1.3.3-7</w:t>
            </w:r>
          </w:p>
        </w:tc>
        <w:tc>
          <w:tcPr>
            <w:tcW w:w="2126" w:type="dxa"/>
            <w:tcBorders>
              <w:top w:val="single" w:sz="4" w:space="0" w:color="auto"/>
              <w:bottom w:val="single" w:sz="4" w:space="0" w:color="auto"/>
            </w:tcBorders>
          </w:tcPr>
          <w:p w14:paraId="5620D535" w14:textId="77777777" w:rsidR="00784A32" w:rsidRPr="000670FE" w:rsidRDefault="00784A32" w:rsidP="00354887">
            <w:pPr>
              <w:pStyle w:val="TAL"/>
              <w:keepNext w:val="0"/>
              <w:keepLines w:val="0"/>
              <w:widowControl w:val="0"/>
              <w:rPr>
                <w:color w:val="000000"/>
              </w:rPr>
            </w:pPr>
          </w:p>
        </w:tc>
        <w:tc>
          <w:tcPr>
            <w:tcW w:w="1418" w:type="dxa"/>
          </w:tcPr>
          <w:p w14:paraId="44A03C34" w14:textId="77777777" w:rsidR="00784A32" w:rsidRPr="000670FE" w:rsidRDefault="00784A32" w:rsidP="00354887">
            <w:pPr>
              <w:pStyle w:val="TAL"/>
              <w:keepNext w:val="0"/>
              <w:keepLines w:val="0"/>
              <w:widowControl w:val="0"/>
              <w:rPr>
                <w:color w:val="000000"/>
              </w:rPr>
            </w:pPr>
          </w:p>
        </w:tc>
        <w:tc>
          <w:tcPr>
            <w:tcW w:w="1134" w:type="dxa"/>
            <w:vAlign w:val="bottom"/>
          </w:tcPr>
          <w:p w14:paraId="52326A96" w14:textId="77777777" w:rsidR="00784A32" w:rsidRPr="000670FE" w:rsidRDefault="00784A32" w:rsidP="00354887">
            <w:pPr>
              <w:pStyle w:val="TAL"/>
              <w:keepNext w:val="0"/>
              <w:keepLines w:val="0"/>
              <w:widowControl w:val="0"/>
              <w:rPr>
                <w:color w:val="000000"/>
              </w:rPr>
            </w:pPr>
          </w:p>
        </w:tc>
      </w:tr>
    </w:tbl>
    <w:p w14:paraId="0CA033AB" w14:textId="77777777" w:rsidR="00784A32" w:rsidRPr="000670FE" w:rsidRDefault="00784A32" w:rsidP="00784A32"/>
    <w:p w14:paraId="78EAD6B3" w14:textId="77777777" w:rsidR="00784A32" w:rsidRPr="000670FE" w:rsidRDefault="00784A32" w:rsidP="00784A32">
      <w:pPr>
        <w:pStyle w:val="TH"/>
      </w:pPr>
      <w:r w:rsidRPr="000670FE">
        <w:t>Table 6.2.1.3.3-7: MCVideo-Info in SIP re_INVITE (Table 6.2.1.3.3-7)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876A1D6" w14:textId="77777777" w:rsidTr="00354887">
        <w:trPr>
          <w:tblHeader/>
        </w:trPr>
        <w:tc>
          <w:tcPr>
            <w:tcW w:w="9531" w:type="dxa"/>
            <w:vAlign w:val="center"/>
          </w:tcPr>
          <w:p w14:paraId="643B77FA" w14:textId="77777777" w:rsidR="00784A32" w:rsidRPr="000670FE" w:rsidRDefault="00784A32" w:rsidP="00354887">
            <w:pPr>
              <w:pStyle w:val="TAL"/>
              <w:keepLines w:val="0"/>
              <w:widowControl w:val="0"/>
            </w:pPr>
            <w:r w:rsidRPr="000670FE">
              <w:t>Derivation Path: TS 36.579-1 [2], Table 5.5.3.2.1-1, conditions PRIVATE-CALL, EMERGENCY-CALL</w:t>
            </w:r>
          </w:p>
        </w:tc>
      </w:tr>
    </w:tbl>
    <w:p w14:paraId="5A2B7DC9" w14:textId="77777777" w:rsidR="00784A32" w:rsidRPr="000670FE" w:rsidRDefault="00784A32" w:rsidP="00784A32"/>
    <w:p w14:paraId="51856933" w14:textId="77777777" w:rsidR="00784A32" w:rsidRPr="000670FE" w:rsidRDefault="00784A32" w:rsidP="00784A32">
      <w:pPr>
        <w:pStyle w:val="TH"/>
      </w:pPr>
      <w:r w:rsidRPr="000670FE">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56E657E4" w14:textId="77777777" w:rsidTr="00354887">
        <w:trPr>
          <w:tblHeader/>
        </w:trPr>
        <w:tc>
          <w:tcPr>
            <w:tcW w:w="9517" w:type="dxa"/>
            <w:gridSpan w:val="5"/>
          </w:tcPr>
          <w:p w14:paraId="0621B9EC"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conditions MCVIDEO, EMERGENCY-CALL, INVITE-RSP</w:t>
            </w:r>
          </w:p>
        </w:tc>
      </w:tr>
      <w:tr w:rsidR="00784A32" w:rsidRPr="000670FE" w14:paraId="3A8AE7F9" w14:textId="77777777" w:rsidTr="00354887">
        <w:trPr>
          <w:trHeight w:val="260"/>
          <w:tblHeader/>
        </w:trPr>
        <w:tc>
          <w:tcPr>
            <w:tcW w:w="2677" w:type="dxa"/>
          </w:tcPr>
          <w:p w14:paraId="5DC6B8C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BAB297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062BA82"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4699E5DE"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19144AEB"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1132618F" w14:textId="77777777" w:rsidTr="00354887">
        <w:tc>
          <w:tcPr>
            <w:tcW w:w="2677" w:type="dxa"/>
            <w:vAlign w:val="center"/>
          </w:tcPr>
          <w:p w14:paraId="7DF203AF"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88454AC"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17B12D51" w14:textId="77777777" w:rsidR="00784A32" w:rsidRPr="000670FE" w:rsidRDefault="00784A32" w:rsidP="00354887">
            <w:pPr>
              <w:pStyle w:val="TAL"/>
              <w:keepNext w:val="0"/>
              <w:keepLines w:val="0"/>
              <w:widowControl w:val="0"/>
              <w:rPr>
                <w:color w:val="000000"/>
              </w:rPr>
            </w:pPr>
          </w:p>
        </w:tc>
        <w:tc>
          <w:tcPr>
            <w:tcW w:w="1373" w:type="dxa"/>
          </w:tcPr>
          <w:p w14:paraId="0324464F" w14:textId="77777777" w:rsidR="00784A32" w:rsidRPr="000670FE" w:rsidRDefault="00784A32" w:rsidP="00354887">
            <w:pPr>
              <w:pStyle w:val="TAL"/>
              <w:keepNext w:val="0"/>
              <w:keepLines w:val="0"/>
              <w:widowControl w:val="0"/>
              <w:rPr>
                <w:color w:val="000000"/>
              </w:rPr>
            </w:pPr>
          </w:p>
        </w:tc>
        <w:tc>
          <w:tcPr>
            <w:tcW w:w="1147" w:type="dxa"/>
            <w:vAlign w:val="bottom"/>
          </w:tcPr>
          <w:p w14:paraId="21A9FBEC" w14:textId="77777777" w:rsidR="00784A32" w:rsidRPr="000670FE" w:rsidRDefault="00784A32" w:rsidP="00354887">
            <w:pPr>
              <w:pStyle w:val="TAL"/>
              <w:keepNext w:val="0"/>
              <w:keepLines w:val="0"/>
              <w:widowControl w:val="0"/>
              <w:rPr>
                <w:color w:val="000000"/>
              </w:rPr>
            </w:pPr>
          </w:p>
        </w:tc>
      </w:tr>
      <w:tr w:rsidR="00784A32" w:rsidRPr="000670FE" w14:paraId="57A96E87" w14:textId="77777777" w:rsidTr="00354887">
        <w:tc>
          <w:tcPr>
            <w:tcW w:w="2677" w:type="dxa"/>
            <w:vAlign w:val="center"/>
          </w:tcPr>
          <w:p w14:paraId="54D566BE"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19D35EEB"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CED1351"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0E0B023D" w14:textId="77777777" w:rsidR="00784A32" w:rsidRPr="000670FE" w:rsidRDefault="00784A32" w:rsidP="00354887">
            <w:pPr>
              <w:pStyle w:val="TAL"/>
              <w:keepNext w:val="0"/>
              <w:keepLines w:val="0"/>
              <w:widowControl w:val="0"/>
              <w:rPr>
                <w:color w:val="000000"/>
              </w:rPr>
            </w:pPr>
          </w:p>
        </w:tc>
        <w:tc>
          <w:tcPr>
            <w:tcW w:w="1147" w:type="dxa"/>
            <w:vAlign w:val="bottom"/>
          </w:tcPr>
          <w:p w14:paraId="5761A2A5" w14:textId="77777777" w:rsidR="00784A32" w:rsidRPr="000670FE" w:rsidRDefault="00784A32" w:rsidP="00354887">
            <w:pPr>
              <w:pStyle w:val="TAL"/>
              <w:keepNext w:val="0"/>
              <w:keepLines w:val="0"/>
              <w:widowControl w:val="0"/>
              <w:rPr>
                <w:color w:val="000000"/>
              </w:rPr>
            </w:pPr>
          </w:p>
        </w:tc>
      </w:tr>
      <w:tr w:rsidR="00784A32" w:rsidRPr="000670FE" w14:paraId="1C48C253" w14:textId="77777777" w:rsidTr="00354887">
        <w:tc>
          <w:tcPr>
            <w:tcW w:w="2677" w:type="dxa"/>
            <w:vAlign w:val="center"/>
          </w:tcPr>
          <w:p w14:paraId="1A02220A"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5EE089C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713C288" w14:textId="77777777" w:rsidR="00784A32" w:rsidRPr="000670FE" w:rsidRDefault="00784A32" w:rsidP="00354887">
            <w:pPr>
              <w:pStyle w:val="TAL"/>
              <w:keepNext w:val="0"/>
              <w:keepLines w:val="0"/>
              <w:widowControl w:val="0"/>
              <w:rPr>
                <w:color w:val="000000"/>
              </w:rPr>
            </w:pPr>
          </w:p>
        </w:tc>
        <w:tc>
          <w:tcPr>
            <w:tcW w:w="1373" w:type="dxa"/>
          </w:tcPr>
          <w:p w14:paraId="7C1AD0AA" w14:textId="77777777" w:rsidR="00784A32" w:rsidRPr="000670FE" w:rsidRDefault="00784A32" w:rsidP="00354887">
            <w:pPr>
              <w:pStyle w:val="TAL"/>
              <w:keepNext w:val="0"/>
              <w:keepLines w:val="0"/>
              <w:widowControl w:val="0"/>
              <w:rPr>
                <w:color w:val="000000"/>
              </w:rPr>
            </w:pPr>
          </w:p>
        </w:tc>
        <w:tc>
          <w:tcPr>
            <w:tcW w:w="1147" w:type="dxa"/>
            <w:vAlign w:val="bottom"/>
          </w:tcPr>
          <w:p w14:paraId="2BC4143A" w14:textId="77777777" w:rsidR="00784A32" w:rsidRPr="000670FE" w:rsidRDefault="00784A32" w:rsidP="00354887">
            <w:pPr>
              <w:pStyle w:val="TAL"/>
              <w:keepNext w:val="0"/>
              <w:keepLines w:val="0"/>
              <w:widowControl w:val="0"/>
              <w:rPr>
                <w:color w:val="000000"/>
              </w:rPr>
            </w:pPr>
          </w:p>
        </w:tc>
      </w:tr>
      <w:tr w:rsidR="00784A32" w:rsidRPr="000670FE" w14:paraId="7C7B730C" w14:textId="77777777" w:rsidTr="00354887">
        <w:tc>
          <w:tcPr>
            <w:tcW w:w="2677" w:type="dxa"/>
            <w:vAlign w:val="center"/>
          </w:tcPr>
          <w:p w14:paraId="2E53A80B"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5A62892F"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6.1.1.1.3.3-7</w:t>
            </w:r>
          </w:p>
        </w:tc>
        <w:tc>
          <w:tcPr>
            <w:tcW w:w="2160" w:type="dxa"/>
            <w:tcBorders>
              <w:top w:val="single" w:sz="4" w:space="0" w:color="auto"/>
              <w:bottom w:val="single" w:sz="4" w:space="0" w:color="auto"/>
            </w:tcBorders>
          </w:tcPr>
          <w:p w14:paraId="1135AC17" w14:textId="77777777" w:rsidR="00784A32" w:rsidRPr="000670FE" w:rsidRDefault="00784A32" w:rsidP="00354887">
            <w:pPr>
              <w:pStyle w:val="TAL"/>
              <w:keepNext w:val="0"/>
              <w:keepLines w:val="0"/>
              <w:widowControl w:val="0"/>
              <w:rPr>
                <w:color w:val="000000"/>
              </w:rPr>
            </w:pPr>
          </w:p>
        </w:tc>
        <w:tc>
          <w:tcPr>
            <w:tcW w:w="1373" w:type="dxa"/>
          </w:tcPr>
          <w:p w14:paraId="5317A3EE" w14:textId="77777777" w:rsidR="00784A32" w:rsidRPr="000670FE" w:rsidRDefault="00784A32" w:rsidP="00354887">
            <w:pPr>
              <w:pStyle w:val="TAL"/>
              <w:keepNext w:val="0"/>
              <w:keepLines w:val="0"/>
              <w:widowControl w:val="0"/>
              <w:rPr>
                <w:color w:val="000000"/>
              </w:rPr>
            </w:pPr>
          </w:p>
        </w:tc>
        <w:tc>
          <w:tcPr>
            <w:tcW w:w="1147" w:type="dxa"/>
            <w:vAlign w:val="bottom"/>
          </w:tcPr>
          <w:p w14:paraId="4CF8B66E" w14:textId="77777777" w:rsidR="00784A32" w:rsidRPr="000670FE" w:rsidRDefault="00784A32" w:rsidP="00354887">
            <w:pPr>
              <w:pStyle w:val="TAL"/>
              <w:keepNext w:val="0"/>
              <w:keepLines w:val="0"/>
              <w:widowControl w:val="0"/>
              <w:rPr>
                <w:color w:val="000000"/>
              </w:rPr>
            </w:pPr>
          </w:p>
        </w:tc>
      </w:tr>
    </w:tbl>
    <w:p w14:paraId="26F99271" w14:textId="77777777" w:rsidR="00784A32" w:rsidRPr="000670FE" w:rsidRDefault="00784A32" w:rsidP="00784A32"/>
    <w:p w14:paraId="4F73AEEC" w14:textId="77777777" w:rsidR="00784A32" w:rsidRPr="000670FE" w:rsidRDefault="00784A32" w:rsidP="00784A32">
      <w:pPr>
        <w:pStyle w:val="TH"/>
      </w:pPr>
      <w:r w:rsidRPr="000670FE">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428CEA5F" w14:textId="77777777" w:rsidTr="00354887">
        <w:trPr>
          <w:tblHeader/>
        </w:trPr>
        <w:tc>
          <w:tcPr>
            <w:tcW w:w="9531" w:type="dxa"/>
            <w:gridSpan w:val="5"/>
          </w:tcPr>
          <w:p w14:paraId="240A8494" w14:textId="77777777" w:rsidR="00784A32" w:rsidRPr="000670FE" w:rsidRDefault="00784A32" w:rsidP="00354887">
            <w:pPr>
              <w:pStyle w:val="TAL"/>
              <w:keepNext w:val="0"/>
              <w:keepLines w:val="0"/>
              <w:widowControl w:val="0"/>
              <w:rPr>
                <w:color w:val="000000"/>
              </w:rPr>
            </w:pPr>
            <w:r w:rsidRPr="000670FE">
              <w:rPr>
                <w:color w:val="000000"/>
              </w:rPr>
              <w:t>Derivation Path: TS 36.579-1, Table 5.5.11.2.1-1</w:t>
            </w:r>
          </w:p>
        </w:tc>
      </w:tr>
      <w:tr w:rsidR="00784A32" w:rsidRPr="000670FE" w14:paraId="5EEAC6BB" w14:textId="77777777" w:rsidTr="00354887">
        <w:trPr>
          <w:tblHeader/>
        </w:trPr>
        <w:tc>
          <w:tcPr>
            <w:tcW w:w="2381" w:type="dxa"/>
          </w:tcPr>
          <w:p w14:paraId="330818BA" w14:textId="77777777" w:rsidR="00784A32" w:rsidRPr="000670FE" w:rsidRDefault="00784A32" w:rsidP="00354887">
            <w:pPr>
              <w:pStyle w:val="TAH"/>
            </w:pPr>
            <w:r w:rsidRPr="000670FE">
              <w:t>Information Element</w:t>
            </w:r>
          </w:p>
        </w:tc>
        <w:tc>
          <w:tcPr>
            <w:tcW w:w="2382" w:type="dxa"/>
          </w:tcPr>
          <w:p w14:paraId="58A965B8" w14:textId="77777777" w:rsidR="00784A32" w:rsidRPr="000670FE" w:rsidRDefault="00784A32" w:rsidP="00354887">
            <w:pPr>
              <w:pStyle w:val="TAH"/>
            </w:pPr>
            <w:r w:rsidRPr="000670FE">
              <w:t>Value/remark</w:t>
            </w:r>
          </w:p>
        </w:tc>
        <w:tc>
          <w:tcPr>
            <w:tcW w:w="2254" w:type="dxa"/>
          </w:tcPr>
          <w:p w14:paraId="75B02EFD" w14:textId="77777777" w:rsidR="00784A32" w:rsidRPr="000670FE" w:rsidRDefault="00784A32" w:rsidP="00354887">
            <w:pPr>
              <w:pStyle w:val="TAH"/>
            </w:pPr>
            <w:r w:rsidRPr="000670FE">
              <w:t>Comment</w:t>
            </w:r>
          </w:p>
        </w:tc>
        <w:tc>
          <w:tcPr>
            <w:tcW w:w="1322" w:type="dxa"/>
          </w:tcPr>
          <w:p w14:paraId="03079660" w14:textId="77777777" w:rsidR="00784A32" w:rsidRPr="000670FE" w:rsidRDefault="00784A32" w:rsidP="00354887">
            <w:pPr>
              <w:pStyle w:val="TAH"/>
            </w:pPr>
            <w:r w:rsidRPr="000670FE">
              <w:t>Reference</w:t>
            </w:r>
          </w:p>
        </w:tc>
        <w:tc>
          <w:tcPr>
            <w:tcW w:w="1192" w:type="dxa"/>
          </w:tcPr>
          <w:p w14:paraId="55209B18" w14:textId="77777777" w:rsidR="00784A32" w:rsidRPr="000670FE" w:rsidRDefault="00784A32" w:rsidP="00354887">
            <w:pPr>
              <w:pStyle w:val="TAH"/>
            </w:pPr>
            <w:r w:rsidRPr="000670FE">
              <w:t>Condition</w:t>
            </w:r>
          </w:p>
        </w:tc>
      </w:tr>
      <w:tr w:rsidR="00784A32" w:rsidRPr="000670FE" w14:paraId="33D57659"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FD6CAB3" w14:textId="77777777" w:rsidR="00784A32" w:rsidRPr="000670FE" w:rsidRDefault="00784A32" w:rsidP="00354887">
            <w:pPr>
              <w:pStyle w:val="TAL"/>
              <w:keepNext w:val="0"/>
              <w:keepLines w:val="0"/>
              <w:widowControl w:val="0"/>
              <w:rPr>
                <w:color w:val="000000"/>
              </w:rPr>
            </w:pPr>
            <w:r w:rsidRPr="000670FE">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1E2B1BE8" w14:textId="77777777" w:rsidR="00784A32" w:rsidRPr="000670FE" w:rsidRDefault="00784A32" w:rsidP="00354887">
            <w:pPr>
              <w:pStyle w:val="TAL"/>
            </w:pPr>
            <w:r w:rsidRPr="000670FE">
              <w:t>'10000'</w:t>
            </w:r>
          </w:p>
        </w:tc>
        <w:tc>
          <w:tcPr>
            <w:tcW w:w="2254" w:type="dxa"/>
            <w:tcBorders>
              <w:top w:val="single" w:sz="4" w:space="0" w:color="auto"/>
              <w:left w:val="single" w:sz="4" w:space="0" w:color="auto"/>
              <w:bottom w:val="single" w:sz="4" w:space="0" w:color="auto"/>
              <w:right w:val="single" w:sz="4" w:space="0" w:color="auto"/>
            </w:tcBorders>
          </w:tcPr>
          <w:p w14:paraId="76DA55E4" w14:textId="77777777" w:rsidR="00784A32" w:rsidRPr="000670FE" w:rsidRDefault="00784A32" w:rsidP="00354887">
            <w:pPr>
              <w:pStyle w:val="TAL"/>
            </w:pPr>
            <w:r w:rsidRPr="000670FE">
              <w:t>Server -&gt; client</w:t>
            </w:r>
          </w:p>
        </w:tc>
        <w:tc>
          <w:tcPr>
            <w:tcW w:w="1322" w:type="dxa"/>
            <w:tcBorders>
              <w:top w:val="single" w:sz="4" w:space="0" w:color="auto"/>
              <w:left w:val="single" w:sz="4" w:space="0" w:color="auto"/>
              <w:bottom w:val="single" w:sz="4" w:space="0" w:color="auto"/>
              <w:right w:val="single" w:sz="4" w:space="0" w:color="auto"/>
            </w:tcBorders>
          </w:tcPr>
          <w:p w14:paraId="311DF807"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C0E31B" w14:textId="77777777" w:rsidR="00784A32" w:rsidRPr="000670FE" w:rsidRDefault="00784A32" w:rsidP="00354887">
            <w:pPr>
              <w:pStyle w:val="TAL"/>
              <w:keepNext w:val="0"/>
              <w:keepLines w:val="0"/>
              <w:widowControl w:val="0"/>
              <w:rPr>
                <w:color w:val="000000"/>
              </w:rPr>
            </w:pPr>
          </w:p>
        </w:tc>
      </w:tr>
      <w:tr w:rsidR="00784A32" w:rsidRPr="000670FE" w14:paraId="69FB696F" w14:textId="77777777" w:rsidTr="00354887">
        <w:trPr>
          <w:trHeight w:val="50"/>
          <w:tblHeader/>
        </w:trPr>
        <w:tc>
          <w:tcPr>
            <w:tcW w:w="2381" w:type="dxa"/>
            <w:tcBorders>
              <w:top w:val="single" w:sz="4" w:space="0" w:color="auto"/>
              <w:left w:val="single" w:sz="4" w:space="0" w:color="auto"/>
              <w:bottom w:val="single" w:sz="4" w:space="0" w:color="auto"/>
              <w:right w:val="single" w:sz="4" w:space="0" w:color="auto"/>
            </w:tcBorders>
          </w:tcPr>
          <w:p w14:paraId="1F2A119F" w14:textId="77777777" w:rsidR="00784A32" w:rsidRPr="000670FE" w:rsidRDefault="00784A32" w:rsidP="00354887">
            <w:pPr>
              <w:pStyle w:val="TAL"/>
              <w:keepNext w:val="0"/>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BF2B9B5" w14:textId="77777777" w:rsidR="00784A32" w:rsidRPr="000670FE"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19CB3065" w14:textId="77777777" w:rsidR="00784A32" w:rsidRPr="000670FE"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30C4BCA"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29C44798" w14:textId="77777777" w:rsidR="00784A32" w:rsidRPr="000670FE" w:rsidRDefault="00784A32" w:rsidP="00354887">
            <w:pPr>
              <w:pStyle w:val="TAL"/>
              <w:keepNext w:val="0"/>
              <w:keepLines w:val="0"/>
              <w:widowControl w:val="0"/>
              <w:rPr>
                <w:color w:val="000000"/>
              </w:rPr>
            </w:pPr>
          </w:p>
        </w:tc>
      </w:tr>
      <w:tr w:rsidR="00784A32" w:rsidRPr="000670FE" w14:paraId="19735CE6"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D08B1A5"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193FD7B" w14:textId="77777777" w:rsidR="00784A32" w:rsidRPr="000670FE" w:rsidRDefault="00784A32" w:rsidP="00354887">
            <w:pPr>
              <w:pStyle w:val="TAL"/>
            </w:pPr>
            <w:r w:rsidRPr="000670FE">
              <w:t>'0001000000000000'</w:t>
            </w:r>
          </w:p>
        </w:tc>
        <w:tc>
          <w:tcPr>
            <w:tcW w:w="2254" w:type="dxa"/>
            <w:tcBorders>
              <w:top w:val="single" w:sz="4" w:space="0" w:color="auto"/>
              <w:left w:val="single" w:sz="4" w:space="0" w:color="auto"/>
              <w:bottom w:val="single" w:sz="4" w:space="0" w:color="auto"/>
              <w:right w:val="single" w:sz="4" w:space="0" w:color="auto"/>
            </w:tcBorders>
          </w:tcPr>
          <w:p w14:paraId="257018F3" w14:textId="77777777" w:rsidR="00784A32" w:rsidRPr="000670FE" w:rsidRDefault="00784A32" w:rsidP="00354887">
            <w:pPr>
              <w:pStyle w:val="TAL"/>
            </w:pPr>
            <w:r w:rsidRPr="000670FE">
              <w:t>D = Emergency Call</w:t>
            </w:r>
          </w:p>
        </w:tc>
        <w:tc>
          <w:tcPr>
            <w:tcW w:w="1322" w:type="dxa"/>
            <w:tcBorders>
              <w:top w:val="single" w:sz="4" w:space="0" w:color="auto"/>
              <w:left w:val="single" w:sz="4" w:space="0" w:color="auto"/>
              <w:bottom w:val="single" w:sz="4" w:space="0" w:color="auto"/>
              <w:right w:val="single" w:sz="4" w:space="0" w:color="auto"/>
            </w:tcBorders>
          </w:tcPr>
          <w:p w14:paraId="5879DDC5"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63DBC73" w14:textId="77777777" w:rsidR="00784A32" w:rsidRPr="000670FE" w:rsidRDefault="00784A32" w:rsidP="00354887">
            <w:pPr>
              <w:pStyle w:val="TAL"/>
              <w:keepNext w:val="0"/>
              <w:keepLines w:val="0"/>
              <w:widowControl w:val="0"/>
              <w:rPr>
                <w:color w:val="000000"/>
              </w:rPr>
            </w:pPr>
          </w:p>
        </w:tc>
      </w:tr>
    </w:tbl>
    <w:p w14:paraId="79BFA437" w14:textId="77777777" w:rsidR="00784A32" w:rsidRPr="000670FE" w:rsidRDefault="00784A32" w:rsidP="00784A32"/>
    <w:p w14:paraId="480BC8D1" w14:textId="77777777" w:rsidR="00784A32" w:rsidRPr="000670FE" w:rsidRDefault="00784A32" w:rsidP="00784A32">
      <w:pPr>
        <w:pStyle w:val="TH"/>
      </w:pPr>
      <w:r w:rsidRPr="000670FE">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4FE5230" w14:textId="77777777" w:rsidTr="00354887">
        <w:trPr>
          <w:tblHeader/>
        </w:trPr>
        <w:tc>
          <w:tcPr>
            <w:tcW w:w="9639" w:type="dxa"/>
            <w:gridSpan w:val="5"/>
          </w:tcPr>
          <w:p w14:paraId="0723D711" w14:textId="77777777" w:rsidR="00784A32" w:rsidRPr="000670FE" w:rsidRDefault="00784A32" w:rsidP="00354887">
            <w:pPr>
              <w:pStyle w:val="TAL"/>
            </w:pPr>
            <w:r w:rsidRPr="000670FE">
              <w:t>Derivation Path:</w:t>
            </w:r>
            <w:r w:rsidRPr="000670FE">
              <w:rPr>
                <w:color w:val="FF0000"/>
              </w:rPr>
              <w:t xml:space="preserve"> </w:t>
            </w:r>
            <w:r w:rsidRPr="000670FE">
              <w:rPr>
                <w:color w:val="000000"/>
              </w:rPr>
              <w:t xml:space="preserve">TS 36.579-1, Table 5.5.2.5.1-1, </w:t>
            </w:r>
            <w:r w:rsidRPr="000670FE">
              <w:t>condition MCVIDEO, PRIVATE-CALL</w:t>
            </w:r>
          </w:p>
        </w:tc>
      </w:tr>
      <w:tr w:rsidR="00784A32" w:rsidRPr="000670FE" w14:paraId="2AEBC12D" w14:textId="77777777" w:rsidTr="00354887">
        <w:trPr>
          <w:tblHeader/>
        </w:trPr>
        <w:tc>
          <w:tcPr>
            <w:tcW w:w="2835" w:type="dxa"/>
          </w:tcPr>
          <w:p w14:paraId="2BA3B8F5"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42FB475A"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3CED11F3" w14:textId="77777777" w:rsidR="00784A32" w:rsidRPr="000670FE" w:rsidRDefault="00784A32" w:rsidP="00354887">
            <w:pPr>
              <w:pStyle w:val="TAH"/>
              <w:keepLines w:val="0"/>
              <w:widowControl w:val="0"/>
              <w:rPr>
                <w:bCs/>
              </w:rPr>
            </w:pPr>
            <w:r w:rsidRPr="000670FE">
              <w:rPr>
                <w:bCs/>
              </w:rPr>
              <w:t>Comment</w:t>
            </w:r>
          </w:p>
        </w:tc>
        <w:tc>
          <w:tcPr>
            <w:tcW w:w="1418" w:type="dxa"/>
          </w:tcPr>
          <w:p w14:paraId="6DD67157" w14:textId="77777777" w:rsidR="00784A32" w:rsidRPr="000670FE" w:rsidRDefault="00784A32" w:rsidP="00354887">
            <w:pPr>
              <w:pStyle w:val="TAH"/>
              <w:keepLines w:val="0"/>
              <w:widowControl w:val="0"/>
              <w:rPr>
                <w:bCs/>
              </w:rPr>
            </w:pPr>
            <w:r w:rsidRPr="000670FE">
              <w:rPr>
                <w:bCs/>
              </w:rPr>
              <w:t>Reference</w:t>
            </w:r>
          </w:p>
        </w:tc>
        <w:tc>
          <w:tcPr>
            <w:tcW w:w="1134" w:type="dxa"/>
          </w:tcPr>
          <w:p w14:paraId="56C6FD2E" w14:textId="77777777" w:rsidR="00784A32" w:rsidRPr="000670FE" w:rsidRDefault="00784A32" w:rsidP="00354887">
            <w:pPr>
              <w:pStyle w:val="TAH"/>
              <w:keepLines w:val="0"/>
              <w:widowControl w:val="0"/>
              <w:rPr>
                <w:bCs/>
              </w:rPr>
            </w:pPr>
            <w:r w:rsidRPr="000670FE">
              <w:rPr>
                <w:bCs/>
              </w:rPr>
              <w:t>Condition</w:t>
            </w:r>
          </w:p>
        </w:tc>
      </w:tr>
      <w:tr w:rsidR="00784A32" w:rsidRPr="000670FE" w14:paraId="2AF2A9D7" w14:textId="77777777" w:rsidTr="00354887">
        <w:tc>
          <w:tcPr>
            <w:tcW w:w="2835" w:type="dxa"/>
            <w:tcBorders>
              <w:top w:val="single" w:sz="4" w:space="0" w:color="auto"/>
              <w:left w:val="single" w:sz="4" w:space="0" w:color="auto"/>
              <w:bottom w:val="single" w:sz="4" w:space="0" w:color="auto"/>
              <w:right w:val="single" w:sz="4" w:space="0" w:color="auto"/>
            </w:tcBorders>
          </w:tcPr>
          <w:p w14:paraId="315EB1AB" w14:textId="77777777" w:rsidR="00784A32" w:rsidRPr="000670FE" w:rsidRDefault="00784A32" w:rsidP="00354887">
            <w:pPr>
              <w:pStyle w:val="TAL"/>
              <w:keepLines w:val="0"/>
              <w:widowControl w:val="0"/>
              <w:rPr>
                <w:bCs/>
              </w:rPr>
            </w:pPr>
            <w:r w:rsidRPr="000670FE">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8D2AA31"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D7CEB3"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6218C02"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005008C" w14:textId="77777777" w:rsidR="00784A32" w:rsidRPr="000670FE" w:rsidRDefault="00784A32" w:rsidP="00354887">
            <w:pPr>
              <w:pStyle w:val="TAL"/>
              <w:keepLines w:val="0"/>
              <w:widowControl w:val="0"/>
            </w:pPr>
          </w:p>
        </w:tc>
      </w:tr>
      <w:tr w:rsidR="00784A32" w:rsidRPr="000670FE" w14:paraId="4CFCE560" w14:textId="77777777" w:rsidTr="00354887">
        <w:tc>
          <w:tcPr>
            <w:tcW w:w="2835" w:type="dxa"/>
            <w:tcBorders>
              <w:top w:val="single" w:sz="4" w:space="0" w:color="auto"/>
              <w:left w:val="single" w:sz="4" w:space="0" w:color="auto"/>
              <w:bottom w:val="single" w:sz="4" w:space="0" w:color="auto"/>
              <w:right w:val="single" w:sz="4" w:space="0" w:color="auto"/>
            </w:tcBorders>
          </w:tcPr>
          <w:p w14:paraId="3A6A72AD" w14:textId="77777777" w:rsidR="00784A32" w:rsidRPr="000670FE" w:rsidRDefault="00784A32" w:rsidP="00354887">
            <w:pPr>
              <w:pStyle w:val="TAL"/>
              <w:keepLines w:val="0"/>
              <w:widowControl w:val="0"/>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BE1AF6"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81D071D" w14:textId="77777777" w:rsidR="00784A32" w:rsidRPr="000670FE" w:rsidRDefault="00784A32" w:rsidP="00354887">
            <w:pPr>
              <w:pStyle w:val="TAL"/>
              <w:keepLines w:val="0"/>
              <w:widowControl w:val="0"/>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4CA6C2C5"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48AD43D" w14:textId="77777777" w:rsidR="00784A32" w:rsidRPr="000670FE" w:rsidRDefault="00784A32" w:rsidP="00354887">
            <w:pPr>
              <w:pStyle w:val="TAL"/>
              <w:keepLines w:val="0"/>
              <w:widowControl w:val="0"/>
            </w:pPr>
          </w:p>
        </w:tc>
      </w:tr>
      <w:tr w:rsidR="00784A32" w:rsidRPr="000670FE" w14:paraId="23317F3F" w14:textId="77777777" w:rsidTr="00354887">
        <w:tc>
          <w:tcPr>
            <w:tcW w:w="2835" w:type="dxa"/>
            <w:tcBorders>
              <w:top w:val="single" w:sz="4" w:space="0" w:color="auto"/>
              <w:left w:val="single" w:sz="4" w:space="0" w:color="auto"/>
              <w:bottom w:val="single" w:sz="4" w:space="0" w:color="auto"/>
              <w:right w:val="single" w:sz="4" w:space="0" w:color="auto"/>
            </w:tcBorders>
          </w:tcPr>
          <w:p w14:paraId="1CF87D14" w14:textId="77777777" w:rsidR="00784A32" w:rsidRPr="000670FE" w:rsidRDefault="00784A32" w:rsidP="00354887">
            <w:pPr>
              <w:pStyle w:val="TAL"/>
              <w:keepLines w:val="0"/>
              <w:widowControl w:val="0"/>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E31CA5"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CE9825"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2AF91BE"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476F8BF" w14:textId="77777777" w:rsidR="00784A32" w:rsidRPr="000670FE" w:rsidRDefault="00784A32" w:rsidP="00354887">
            <w:pPr>
              <w:pStyle w:val="TAL"/>
              <w:keepLines w:val="0"/>
              <w:widowControl w:val="0"/>
            </w:pPr>
          </w:p>
        </w:tc>
      </w:tr>
      <w:tr w:rsidR="00784A32" w:rsidRPr="000670FE" w14:paraId="295731D7" w14:textId="77777777" w:rsidTr="00354887">
        <w:tc>
          <w:tcPr>
            <w:tcW w:w="2835" w:type="dxa"/>
            <w:tcBorders>
              <w:top w:val="single" w:sz="4" w:space="0" w:color="auto"/>
              <w:left w:val="single" w:sz="4" w:space="0" w:color="auto"/>
              <w:bottom w:val="single" w:sz="4" w:space="0" w:color="auto"/>
              <w:right w:val="single" w:sz="4" w:space="0" w:color="auto"/>
            </w:tcBorders>
          </w:tcPr>
          <w:p w14:paraId="3CEB4EC8" w14:textId="77777777" w:rsidR="00784A32" w:rsidRPr="000670FE" w:rsidRDefault="00784A32" w:rsidP="00354887">
            <w:pPr>
              <w:pStyle w:val="TAL"/>
              <w:keepLines w:val="0"/>
              <w:widowControl w:val="0"/>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3A1FA8" w14:textId="77777777" w:rsidR="00784A32" w:rsidRPr="000670FE" w:rsidRDefault="00784A32" w:rsidP="00354887">
            <w:pPr>
              <w:pStyle w:val="TAL"/>
              <w:keepLines w:val="0"/>
              <w:widowControl w:val="0"/>
              <w:rPr>
                <w:rFonts w:eastAsia="Calibri"/>
              </w:rPr>
            </w:pPr>
            <w:r w:rsidRPr="000670FE">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2DD3112"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B04C7D"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8734627" w14:textId="77777777" w:rsidR="00784A32" w:rsidRPr="000670FE" w:rsidRDefault="00784A32" w:rsidP="00354887">
            <w:pPr>
              <w:pStyle w:val="TAL"/>
              <w:keepLines w:val="0"/>
              <w:widowControl w:val="0"/>
            </w:pPr>
          </w:p>
        </w:tc>
      </w:tr>
    </w:tbl>
    <w:p w14:paraId="111FDF9F" w14:textId="77777777" w:rsidR="00784A32" w:rsidRPr="000670FE" w:rsidRDefault="00784A32" w:rsidP="00784A32"/>
    <w:p w14:paraId="0ED29A6D" w14:textId="77777777" w:rsidR="00784A32" w:rsidRPr="000670FE" w:rsidRDefault="00784A32" w:rsidP="00784A32">
      <w:pPr>
        <w:pStyle w:val="TH"/>
      </w:pPr>
      <w:r w:rsidRPr="000670FE">
        <w:t>Table 6.2.1.3.3-11: MCVideo-Info in SIP re-INVITE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91E7827" w14:textId="77777777" w:rsidTr="00354887">
        <w:trPr>
          <w:tblHeader/>
        </w:trPr>
        <w:tc>
          <w:tcPr>
            <w:tcW w:w="9531" w:type="dxa"/>
            <w:vAlign w:val="center"/>
          </w:tcPr>
          <w:p w14:paraId="407AFBE6" w14:textId="77777777" w:rsidR="00784A32" w:rsidRPr="000670FE" w:rsidRDefault="00784A32" w:rsidP="00354887">
            <w:pPr>
              <w:pStyle w:val="TAL"/>
              <w:keepLines w:val="0"/>
              <w:widowControl w:val="0"/>
            </w:pPr>
            <w:r w:rsidRPr="000670FE">
              <w:t>Derivation Path: TS 36.579-1 [2], Table 5.5.3.2.1-1, condition PRIVATE-CALL</w:t>
            </w:r>
          </w:p>
        </w:tc>
      </w:tr>
    </w:tbl>
    <w:p w14:paraId="30F44297" w14:textId="77777777" w:rsidR="00784A32" w:rsidRPr="000670FE" w:rsidRDefault="00784A32" w:rsidP="00784A32"/>
    <w:p w14:paraId="25AB6D34" w14:textId="77777777" w:rsidR="00784A32" w:rsidRPr="000670FE" w:rsidRDefault="00784A32" w:rsidP="00784A32">
      <w:pPr>
        <w:pStyle w:val="TH"/>
      </w:pPr>
      <w:r w:rsidRPr="000670FE">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0670FE" w14:paraId="75E73990" w14:textId="77777777" w:rsidTr="00354887">
        <w:trPr>
          <w:trHeight w:val="70"/>
          <w:tblHeader/>
        </w:trPr>
        <w:tc>
          <w:tcPr>
            <w:tcW w:w="9644" w:type="dxa"/>
            <w:gridSpan w:val="6"/>
          </w:tcPr>
          <w:p w14:paraId="3C892F45" w14:textId="77777777" w:rsidR="00784A32" w:rsidRPr="000670FE" w:rsidRDefault="00784A32" w:rsidP="00354887">
            <w:pPr>
              <w:pStyle w:val="TAL"/>
              <w:keepLines w:val="0"/>
              <w:widowControl w:val="0"/>
              <w:rPr>
                <w:color w:val="000000"/>
              </w:rPr>
            </w:pPr>
            <w:r w:rsidRPr="000670FE">
              <w:rPr>
                <w:color w:val="000000"/>
              </w:rPr>
              <w:t>Derivation Path: TS 36.579-1 [2], Table  5.5.11.3.2-1</w:t>
            </w:r>
          </w:p>
        </w:tc>
      </w:tr>
      <w:tr w:rsidR="00784A32" w:rsidRPr="000670FE" w14:paraId="64ED9496" w14:textId="77777777" w:rsidTr="00354887">
        <w:trPr>
          <w:tblHeader/>
        </w:trPr>
        <w:tc>
          <w:tcPr>
            <w:tcW w:w="2790" w:type="dxa"/>
          </w:tcPr>
          <w:p w14:paraId="42983EC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65AE111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1D39326"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0CC0FE30" w14:textId="77777777" w:rsidR="00784A32" w:rsidRPr="000670FE" w:rsidRDefault="00784A32" w:rsidP="00354887">
            <w:pPr>
              <w:pStyle w:val="TAH"/>
              <w:keepLines w:val="0"/>
              <w:widowControl w:val="0"/>
              <w:rPr>
                <w:color w:val="000000"/>
              </w:rPr>
            </w:pPr>
            <w:r w:rsidRPr="000670FE">
              <w:rPr>
                <w:color w:val="000000"/>
              </w:rPr>
              <w:t>Reference</w:t>
            </w:r>
          </w:p>
        </w:tc>
        <w:tc>
          <w:tcPr>
            <w:tcW w:w="1184" w:type="dxa"/>
            <w:gridSpan w:val="2"/>
          </w:tcPr>
          <w:p w14:paraId="62E421B2"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E5DD30F" w14:textId="77777777" w:rsidTr="00354887">
        <w:trPr>
          <w:gridAfter w:val="1"/>
          <w:wAfter w:w="14" w:type="dxa"/>
          <w:trHeight w:val="2123"/>
        </w:trPr>
        <w:tc>
          <w:tcPr>
            <w:tcW w:w="2790" w:type="dxa"/>
          </w:tcPr>
          <w:p w14:paraId="096A200D"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Subtype</w:t>
            </w:r>
          </w:p>
        </w:tc>
        <w:tc>
          <w:tcPr>
            <w:tcW w:w="2160" w:type="dxa"/>
          </w:tcPr>
          <w:p w14:paraId="475C593B" w14:textId="77777777" w:rsidR="00784A32" w:rsidRPr="000670FE" w:rsidRDefault="00784A32" w:rsidP="00354887">
            <w:pPr>
              <w:pStyle w:val="TAL"/>
              <w:keepLines w:val="0"/>
              <w:widowControl w:val="0"/>
              <w:rPr>
                <w:color w:val="000000"/>
              </w:rPr>
            </w:pPr>
            <w:r w:rsidRPr="000670FE">
              <w:t>'10001'</w:t>
            </w:r>
          </w:p>
        </w:tc>
        <w:tc>
          <w:tcPr>
            <w:tcW w:w="2160" w:type="dxa"/>
          </w:tcPr>
          <w:p w14:paraId="3CD8035A" w14:textId="77777777" w:rsidR="00784A32" w:rsidRPr="000670FE" w:rsidRDefault="00784A32" w:rsidP="00354887">
            <w:pPr>
              <w:pStyle w:val="TAL"/>
              <w:keepLines w:val="0"/>
              <w:widowControl w:val="0"/>
              <w:rPr>
                <w:rFonts w:eastAsia="MS PGothic"/>
                <w:color w:val="000000"/>
              </w:rPr>
            </w:pPr>
          </w:p>
        </w:tc>
        <w:tc>
          <w:tcPr>
            <w:tcW w:w="1350" w:type="dxa"/>
          </w:tcPr>
          <w:p w14:paraId="46056225" w14:textId="77777777" w:rsidR="00784A32" w:rsidRPr="000670FE" w:rsidRDefault="00784A32" w:rsidP="00354887">
            <w:pPr>
              <w:pStyle w:val="TAL"/>
              <w:keepLines w:val="0"/>
              <w:widowControl w:val="0"/>
              <w:rPr>
                <w:rFonts w:eastAsia="Yu Gothic"/>
                <w:color w:val="000000"/>
              </w:rPr>
            </w:pPr>
          </w:p>
        </w:tc>
        <w:tc>
          <w:tcPr>
            <w:tcW w:w="1170" w:type="dxa"/>
          </w:tcPr>
          <w:p w14:paraId="57930619" w14:textId="77777777" w:rsidR="00784A32" w:rsidRPr="000670FE" w:rsidRDefault="00784A32" w:rsidP="00354887">
            <w:pPr>
              <w:pStyle w:val="TAL"/>
              <w:keepLines w:val="0"/>
              <w:widowControl w:val="0"/>
              <w:rPr>
                <w:rFonts w:eastAsia="Yu Gothic"/>
                <w:color w:val="000000"/>
              </w:rPr>
            </w:pPr>
          </w:p>
        </w:tc>
      </w:tr>
    </w:tbl>
    <w:p w14:paraId="3076C875" w14:textId="77777777" w:rsidR="00784A32" w:rsidRPr="000670FE" w:rsidRDefault="00784A32" w:rsidP="00784A32"/>
    <w:p w14:paraId="57F4FA75" w14:textId="77777777" w:rsidR="00784A32" w:rsidRPr="000670FE" w:rsidRDefault="00784A32" w:rsidP="00784A32">
      <w:pPr>
        <w:pStyle w:val="TH"/>
      </w:pPr>
      <w:r w:rsidRPr="000670FE">
        <w:t>Table 6.2.1.3.3-13: Transmission Control ACK (Step 28,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0670FE" w14:paraId="6B34F325" w14:textId="77777777" w:rsidTr="00354887">
        <w:trPr>
          <w:tblHeader/>
        </w:trPr>
        <w:tc>
          <w:tcPr>
            <w:tcW w:w="9720" w:type="dxa"/>
            <w:gridSpan w:val="5"/>
          </w:tcPr>
          <w:p w14:paraId="6C393F0E" w14:textId="77777777" w:rsidR="00784A32" w:rsidRPr="000670FE" w:rsidRDefault="00784A32" w:rsidP="00354887">
            <w:pPr>
              <w:pStyle w:val="TAL"/>
              <w:keepLines w:val="0"/>
              <w:widowControl w:val="0"/>
              <w:rPr>
                <w:color w:val="000000"/>
              </w:rPr>
            </w:pPr>
            <w:r w:rsidRPr="000670FE">
              <w:rPr>
                <w:color w:val="000000"/>
              </w:rPr>
              <w:t>Derivation Path: TS 36.579-1 [2], Table 5.5.11.3.5-1</w:t>
            </w:r>
          </w:p>
        </w:tc>
      </w:tr>
      <w:tr w:rsidR="00784A32" w:rsidRPr="000670FE" w14:paraId="629152E7" w14:textId="77777777" w:rsidTr="00354887">
        <w:trPr>
          <w:tblHeader/>
        </w:trPr>
        <w:tc>
          <w:tcPr>
            <w:tcW w:w="2880" w:type="dxa"/>
          </w:tcPr>
          <w:p w14:paraId="6960C468" w14:textId="77777777" w:rsidR="00784A32" w:rsidRPr="000670FE" w:rsidRDefault="00784A32" w:rsidP="00354887">
            <w:pPr>
              <w:pStyle w:val="TAH"/>
              <w:keepLines w:val="0"/>
              <w:widowControl w:val="0"/>
              <w:rPr>
                <w:color w:val="000000"/>
              </w:rPr>
            </w:pPr>
            <w:r w:rsidRPr="000670FE">
              <w:rPr>
                <w:color w:val="000000"/>
              </w:rPr>
              <w:t>Information Element</w:t>
            </w:r>
          </w:p>
        </w:tc>
        <w:tc>
          <w:tcPr>
            <w:tcW w:w="2070" w:type="dxa"/>
          </w:tcPr>
          <w:p w14:paraId="405BAE43" w14:textId="77777777" w:rsidR="00784A32" w:rsidRPr="000670FE" w:rsidRDefault="00784A32" w:rsidP="00354887">
            <w:pPr>
              <w:pStyle w:val="TAH"/>
              <w:keepLines w:val="0"/>
              <w:widowControl w:val="0"/>
              <w:rPr>
                <w:color w:val="000000"/>
              </w:rPr>
            </w:pPr>
            <w:r w:rsidRPr="000670FE">
              <w:rPr>
                <w:color w:val="000000"/>
              </w:rPr>
              <w:t>Value/remark</w:t>
            </w:r>
          </w:p>
        </w:tc>
        <w:tc>
          <w:tcPr>
            <w:tcW w:w="2250" w:type="dxa"/>
          </w:tcPr>
          <w:p w14:paraId="18390A12"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5F442430"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542D227F"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FB90320" w14:textId="77777777" w:rsidTr="00354887">
        <w:tc>
          <w:tcPr>
            <w:tcW w:w="2880" w:type="dxa"/>
            <w:tcBorders>
              <w:top w:val="single" w:sz="4" w:space="0" w:color="auto"/>
            </w:tcBorders>
          </w:tcPr>
          <w:p w14:paraId="7C264FEA"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 xml:space="preserve">  Message Type</w:t>
            </w:r>
          </w:p>
        </w:tc>
        <w:tc>
          <w:tcPr>
            <w:tcW w:w="2070" w:type="dxa"/>
          </w:tcPr>
          <w:p w14:paraId="64D4C8B4"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'10100'</w:t>
            </w:r>
          </w:p>
        </w:tc>
        <w:tc>
          <w:tcPr>
            <w:tcW w:w="2250" w:type="dxa"/>
          </w:tcPr>
          <w:p w14:paraId="5224959B" w14:textId="77777777" w:rsidR="00784A32" w:rsidRPr="000670FE" w:rsidRDefault="00784A32" w:rsidP="00354887">
            <w:pPr>
              <w:pStyle w:val="TAL"/>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50" w:type="dxa"/>
          </w:tcPr>
          <w:p w14:paraId="608C2A95" w14:textId="77777777" w:rsidR="00784A32" w:rsidRPr="000670FE" w:rsidRDefault="00784A32" w:rsidP="00354887">
            <w:pPr>
              <w:pStyle w:val="TAL"/>
              <w:keepLines w:val="0"/>
              <w:widowControl w:val="0"/>
              <w:rPr>
                <w:rFonts w:eastAsia="Yu Gothic"/>
                <w:color w:val="000000"/>
              </w:rPr>
            </w:pPr>
          </w:p>
        </w:tc>
        <w:tc>
          <w:tcPr>
            <w:tcW w:w="1170" w:type="dxa"/>
          </w:tcPr>
          <w:p w14:paraId="7C4A76B5" w14:textId="77777777" w:rsidR="00784A32" w:rsidRPr="000670FE" w:rsidRDefault="00784A32" w:rsidP="00354887">
            <w:pPr>
              <w:pStyle w:val="TAL"/>
              <w:keepLines w:val="0"/>
              <w:widowControl w:val="0"/>
              <w:rPr>
                <w:rFonts w:eastAsia="Yu Gothic"/>
                <w:color w:val="000000"/>
              </w:rPr>
            </w:pPr>
          </w:p>
        </w:tc>
      </w:tr>
    </w:tbl>
    <w:p w14:paraId="07B9C8C2" w14:textId="77777777" w:rsidR="00784A32" w:rsidRPr="000670FE" w:rsidRDefault="00784A32" w:rsidP="00784A32"/>
    <w:p w14:paraId="7D575DB0" w14:textId="77777777" w:rsidR="00784A32" w:rsidRPr="000670FE" w:rsidRDefault="00784A32" w:rsidP="00784A32">
      <w:pPr>
        <w:pStyle w:val="TH"/>
      </w:pPr>
      <w:r w:rsidRPr="000670FE">
        <w:t>Table 6.2.1.3.3-14: Transmission Idle (Step 29,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F034341" w14:textId="77777777" w:rsidTr="00354887">
        <w:trPr>
          <w:tblHeader/>
        </w:trPr>
        <w:tc>
          <w:tcPr>
            <w:tcW w:w="9531" w:type="dxa"/>
            <w:gridSpan w:val="5"/>
          </w:tcPr>
          <w:p w14:paraId="1BB23761" w14:textId="77777777" w:rsidR="00784A32" w:rsidRPr="000670FE" w:rsidDel="00127C5D" w:rsidRDefault="00784A32" w:rsidP="00354887">
            <w:pPr>
              <w:pStyle w:val="TAL"/>
              <w:keepNext w:val="0"/>
              <w:keepLines w:val="0"/>
              <w:widowControl w:val="0"/>
              <w:rPr>
                <w:color w:val="000000"/>
              </w:rPr>
            </w:pPr>
            <w:r w:rsidRPr="000670FE">
              <w:rPr>
                <w:color w:val="000000"/>
              </w:rPr>
              <w:t>Derivation Path: 36.579-1 [2], Table 5.5.11.2.16-1</w:t>
            </w:r>
          </w:p>
        </w:tc>
      </w:tr>
      <w:tr w:rsidR="00784A32" w:rsidRPr="000670FE" w:rsidDel="00127C5D" w14:paraId="20F9A0C7" w14:textId="77777777" w:rsidTr="00354887">
        <w:trPr>
          <w:tblHeader/>
        </w:trPr>
        <w:tc>
          <w:tcPr>
            <w:tcW w:w="2381" w:type="dxa"/>
          </w:tcPr>
          <w:p w14:paraId="5B37E53C" w14:textId="77777777" w:rsidR="00784A32" w:rsidRPr="000670FE" w:rsidDel="00127C5D" w:rsidRDefault="00784A32" w:rsidP="00354887">
            <w:pPr>
              <w:pStyle w:val="TAH"/>
            </w:pPr>
            <w:r w:rsidRPr="000670FE">
              <w:t>Information Element</w:t>
            </w:r>
          </w:p>
        </w:tc>
        <w:tc>
          <w:tcPr>
            <w:tcW w:w="2382" w:type="dxa"/>
          </w:tcPr>
          <w:p w14:paraId="0A6219B9" w14:textId="77777777" w:rsidR="00784A32" w:rsidRPr="000670FE" w:rsidDel="00127C5D" w:rsidRDefault="00784A32" w:rsidP="00354887">
            <w:pPr>
              <w:pStyle w:val="TAH"/>
            </w:pPr>
            <w:r w:rsidRPr="000670FE">
              <w:t>Value/remark</w:t>
            </w:r>
          </w:p>
        </w:tc>
        <w:tc>
          <w:tcPr>
            <w:tcW w:w="2254" w:type="dxa"/>
          </w:tcPr>
          <w:p w14:paraId="70818966" w14:textId="77777777" w:rsidR="00784A32" w:rsidRPr="000670FE" w:rsidDel="00127C5D" w:rsidRDefault="00784A32" w:rsidP="00354887">
            <w:pPr>
              <w:pStyle w:val="TAH"/>
            </w:pPr>
            <w:r w:rsidRPr="000670FE">
              <w:t>Comment</w:t>
            </w:r>
          </w:p>
        </w:tc>
        <w:tc>
          <w:tcPr>
            <w:tcW w:w="1322" w:type="dxa"/>
          </w:tcPr>
          <w:p w14:paraId="3480FAED" w14:textId="77777777" w:rsidR="00784A32" w:rsidRPr="000670FE" w:rsidDel="00127C5D" w:rsidRDefault="00784A32" w:rsidP="00354887">
            <w:pPr>
              <w:pStyle w:val="TAH"/>
            </w:pPr>
            <w:r w:rsidRPr="000670FE">
              <w:t>Reference</w:t>
            </w:r>
          </w:p>
        </w:tc>
        <w:tc>
          <w:tcPr>
            <w:tcW w:w="1192" w:type="dxa"/>
          </w:tcPr>
          <w:p w14:paraId="53272D17" w14:textId="77777777" w:rsidR="00784A32" w:rsidRPr="000670FE" w:rsidDel="00127C5D" w:rsidRDefault="00784A32" w:rsidP="00354887">
            <w:pPr>
              <w:pStyle w:val="TAH"/>
            </w:pPr>
            <w:r w:rsidRPr="000670FE">
              <w:t>Condition</w:t>
            </w:r>
          </w:p>
        </w:tc>
      </w:tr>
      <w:tr w:rsidR="00784A32" w:rsidRPr="000670FE" w14:paraId="079E810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399A878" w14:textId="77777777" w:rsidR="00784A32" w:rsidRPr="000670FE" w:rsidRDefault="00784A32" w:rsidP="00354887">
            <w:pPr>
              <w:pStyle w:val="TAL"/>
              <w:rPr>
                <w:rFonts w:eastAsia="Yu Gothic"/>
              </w:rPr>
            </w:pPr>
            <w:r w:rsidRPr="000670FE">
              <w:rPr>
                <w:rFonts w:eastAsia="Yu Gothic"/>
              </w:rPr>
              <w:t>Subtype</w:t>
            </w:r>
          </w:p>
        </w:tc>
        <w:tc>
          <w:tcPr>
            <w:tcW w:w="2382" w:type="dxa"/>
            <w:tcBorders>
              <w:top w:val="single" w:sz="4" w:space="0" w:color="auto"/>
              <w:left w:val="single" w:sz="4" w:space="0" w:color="auto"/>
              <w:bottom w:val="single" w:sz="4" w:space="0" w:color="auto"/>
              <w:right w:val="single" w:sz="4" w:space="0" w:color="auto"/>
            </w:tcBorders>
          </w:tcPr>
          <w:p w14:paraId="58E0C395" w14:textId="77777777" w:rsidR="00784A32" w:rsidRPr="000670FE" w:rsidRDefault="00784A32" w:rsidP="00354887">
            <w:pPr>
              <w:pStyle w:val="TAL"/>
            </w:pPr>
            <w:r w:rsidRPr="000670FE">
              <w:t>'01111'</w:t>
            </w:r>
          </w:p>
        </w:tc>
        <w:tc>
          <w:tcPr>
            <w:tcW w:w="2254" w:type="dxa"/>
            <w:tcBorders>
              <w:top w:val="single" w:sz="4" w:space="0" w:color="auto"/>
              <w:left w:val="single" w:sz="4" w:space="0" w:color="auto"/>
              <w:bottom w:val="single" w:sz="4" w:space="0" w:color="auto"/>
              <w:right w:val="single" w:sz="4" w:space="0" w:color="auto"/>
            </w:tcBorders>
          </w:tcPr>
          <w:p w14:paraId="41BC099D" w14:textId="77777777" w:rsidR="00784A32" w:rsidRPr="000670FE" w:rsidRDefault="00784A32" w:rsidP="00354887">
            <w:pPr>
              <w:pStyle w:val="TAL"/>
              <w:rPr>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65C9A7BF"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043530D1" w14:textId="77777777" w:rsidR="00784A32" w:rsidRPr="000670FE" w:rsidRDefault="00784A32" w:rsidP="00354887">
            <w:pPr>
              <w:pStyle w:val="TAL"/>
            </w:pPr>
          </w:p>
        </w:tc>
      </w:tr>
      <w:tr w:rsidR="00784A32" w:rsidRPr="000670FE" w14:paraId="41C3873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6C84E0B" w14:textId="77777777" w:rsidR="00784A32" w:rsidRPr="000670FE" w:rsidRDefault="00784A32" w:rsidP="00354887">
            <w:pPr>
              <w:pStyle w:val="TAL"/>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2D66E2CD" w14:textId="77777777" w:rsidR="00784A32" w:rsidRPr="000670FE"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5F178E0A" w14:textId="77777777" w:rsidR="00784A32" w:rsidRPr="000670FE"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5B0FEFC"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1232CBDD" w14:textId="77777777" w:rsidR="00784A32" w:rsidRPr="000670FE" w:rsidRDefault="00784A32" w:rsidP="00354887">
            <w:pPr>
              <w:pStyle w:val="TAL"/>
            </w:pPr>
          </w:p>
        </w:tc>
      </w:tr>
      <w:tr w:rsidR="00784A32" w:rsidRPr="000670FE" w14:paraId="75D4B18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05284AF1" w14:textId="77777777" w:rsidR="00784A32" w:rsidRPr="000670FE" w:rsidRDefault="00784A32" w:rsidP="00354887">
            <w:pPr>
              <w:pStyle w:val="TAL"/>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75CFA4DD" w14:textId="77777777" w:rsidR="00784A32" w:rsidRPr="000670FE" w:rsidRDefault="00784A32" w:rsidP="00354887">
            <w:pPr>
              <w:pStyle w:val="TAL"/>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39F49DA8" w14:textId="77777777" w:rsidR="00784A32" w:rsidRPr="000670FE" w:rsidRDefault="00784A32" w:rsidP="00354887">
            <w:pPr>
              <w:pStyle w:val="TAL"/>
            </w:pPr>
            <w:r w:rsidRPr="000670FE">
              <w:t>A = normal call</w:t>
            </w:r>
          </w:p>
        </w:tc>
        <w:tc>
          <w:tcPr>
            <w:tcW w:w="1322" w:type="dxa"/>
            <w:tcBorders>
              <w:top w:val="single" w:sz="4" w:space="0" w:color="auto"/>
              <w:left w:val="single" w:sz="4" w:space="0" w:color="auto"/>
              <w:bottom w:val="single" w:sz="4" w:space="0" w:color="auto"/>
              <w:right w:val="single" w:sz="4" w:space="0" w:color="auto"/>
            </w:tcBorders>
          </w:tcPr>
          <w:p w14:paraId="78511B1B"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5A89DC49" w14:textId="77777777" w:rsidR="00784A32" w:rsidRPr="000670FE" w:rsidRDefault="00784A32" w:rsidP="00354887">
            <w:pPr>
              <w:pStyle w:val="TAL"/>
            </w:pPr>
          </w:p>
        </w:tc>
      </w:tr>
    </w:tbl>
    <w:p w14:paraId="7BACC15E" w14:textId="77777777" w:rsidR="00784A32" w:rsidRPr="000670FE" w:rsidRDefault="00784A32" w:rsidP="00784A32"/>
    <w:p w14:paraId="2D832E42" w14:textId="77777777" w:rsidR="00784A32" w:rsidRPr="000670FE" w:rsidRDefault="00784A32" w:rsidP="00784A32">
      <w:pPr>
        <w:pStyle w:val="TH"/>
      </w:pPr>
      <w:r w:rsidRPr="000670FE">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0670FE" w:rsidDel="00127C5D" w14:paraId="36360FD8" w14:textId="77777777" w:rsidTr="00354887">
        <w:trPr>
          <w:tblHeader/>
          <w:jc w:val="center"/>
        </w:trPr>
        <w:tc>
          <w:tcPr>
            <w:tcW w:w="9531" w:type="dxa"/>
          </w:tcPr>
          <w:p w14:paraId="1C925E3D"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530AA876" w14:textId="77777777" w:rsidR="00784A32" w:rsidRPr="000670FE" w:rsidRDefault="00784A32" w:rsidP="00784A32"/>
    <w:p w14:paraId="5AED8C49" w14:textId="77777777" w:rsidR="00784A32" w:rsidRPr="000670FE" w:rsidRDefault="00784A32" w:rsidP="00784A32">
      <w:pPr>
        <w:pStyle w:val="TH"/>
      </w:pPr>
      <w:r w:rsidRPr="000670FE">
        <w:t>Table 6.2.1.3.3-16: SIP 200 (OK) (Step 32, Table 6.2.1.3.2-1)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784A32" w:rsidRPr="000670FE" w14:paraId="34016470" w14:textId="77777777" w:rsidTr="00354887">
        <w:trPr>
          <w:tblHeader/>
        </w:trPr>
        <w:tc>
          <w:tcPr>
            <w:tcW w:w="9517" w:type="dxa"/>
            <w:gridSpan w:val="5"/>
          </w:tcPr>
          <w:p w14:paraId="662BA90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2C0F8830" w14:textId="77777777" w:rsidTr="00354887">
        <w:tc>
          <w:tcPr>
            <w:tcW w:w="2677" w:type="dxa"/>
          </w:tcPr>
          <w:p w14:paraId="3476FB2C" w14:textId="77777777" w:rsidR="00784A32" w:rsidRPr="000670FE" w:rsidRDefault="00784A32" w:rsidP="00354887">
            <w:pPr>
              <w:pStyle w:val="TAH"/>
              <w:rPr>
                <w:rFonts w:cs="Arial"/>
                <w:bCs/>
                <w:color w:val="000000"/>
                <w:szCs w:val="18"/>
              </w:rPr>
            </w:pPr>
            <w:r w:rsidRPr="000670FE">
              <w:t>Information Element</w:t>
            </w:r>
          </w:p>
        </w:tc>
        <w:tc>
          <w:tcPr>
            <w:tcW w:w="2160" w:type="dxa"/>
          </w:tcPr>
          <w:p w14:paraId="538EA2B2" w14:textId="77777777" w:rsidR="00784A32" w:rsidRPr="000670FE" w:rsidRDefault="00784A32" w:rsidP="00354887">
            <w:pPr>
              <w:pStyle w:val="TAH"/>
              <w:rPr>
                <w:rFonts w:cs="Arial"/>
                <w:color w:val="000000"/>
                <w:szCs w:val="18"/>
              </w:rPr>
            </w:pPr>
            <w:r w:rsidRPr="000670FE">
              <w:t>Value/remark</w:t>
            </w:r>
          </w:p>
        </w:tc>
        <w:tc>
          <w:tcPr>
            <w:tcW w:w="2160" w:type="dxa"/>
            <w:tcBorders>
              <w:bottom w:val="single" w:sz="4" w:space="0" w:color="auto"/>
            </w:tcBorders>
          </w:tcPr>
          <w:p w14:paraId="22046D18" w14:textId="77777777" w:rsidR="00784A32" w:rsidRPr="000670FE" w:rsidRDefault="00784A32" w:rsidP="00354887">
            <w:pPr>
              <w:pStyle w:val="TAH"/>
              <w:rPr>
                <w:rFonts w:cs="Arial"/>
                <w:color w:val="000000"/>
                <w:szCs w:val="18"/>
              </w:rPr>
            </w:pPr>
            <w:r w:rsidRPr="000670FE">
              <w:t>Comment</w:t>
            </w:r>
          </w:p>
        </w:tc>
        <w:tc>
          <w:tcPr>
            <w:tcW w:w="1373" w:type="dxa"/>
          </w:tcPr>
          <w:p w14:paraId="1ED9F0D0" w14:textId="77777777" w:rsidR="00784A32" w:rsidRPr="000670FE" w:rsidRDefault="00784A32" w:rsidP="00354887">
            <w:pPr>
              <w:pStyle w:val="TAH"/>
              <w:rPr>
                <w:rFonts w:cs="Arial"/>
                <w:color w:val="000000"/>
                <w:szCs w:val="18"/>
              </w:rPr>
            </w:pPr>
            <w:r w:rsidRPr="000670FE">
              <w:t>Reference</w:t>
            </w:r>
          </w:p>
        </w:tc>
        <w:tc>
          <w:tcPr>
            <w:tcW w:w="1147" w:type="dxa"/>
          </w:tcPr>
          <w:p w14:paraId="29F80CCB" w14:textId="77777777" w:rsidR="00784A32" w:rsidRPr="000670FE" w:rsidRDefault="00784A32" w:rsidP="00354887">
            <w:pPr>
              <w:pStyle w:val="TAH"/>
              <w:rPr>
                <w:rFonts w:cs="Arial"/>
                <w:color w:val="000000"/>
                <w:szCs w:val="18"/>
              </w:rPr>
            </w:pPr>
            <w:r w:rsidRPr="000670FE">
              <w:t>Condition</w:t>
            </w:r>
          </w:p>
        </w:tc>
      </w:tr>
      <w:tr w:rsidR="00784A32" w:rsidRPr="000670FE" w14:paraId="1FF645D5" w14:textId="77777777" w:rsidTr="00354887">
        <w:tc>
          <w:tcPr>
            <w:tcW w:w="2677" w:type="dxa"/>
          </w:tcPr>
          <w:p w14:paraId="6AE85501" w14:textId="77777777" w:rsidR="00784A32" w:rsidRPr="000670FE" w:rsidRDefault="00784A32" w:rsidP="00354887">
            <w:pPr>
              <w:pStyle w:val="TAL"/>
            </w:pPr>
            <w:r w:rsidRPr="000670FE">
              <w:t>Content-Type</w:t>
            </w:r>
          </w:p>
        </w:tc>
        <w:tc>
          <w:tcPr>
            <w:tcW w:w="2160" w:type="dxa"/>
          </w:tcPr>
          <w:p w14:paraId="6E11F0B6" w14:textId="77777777" w:rsidR="00784A32" w:rsidRPr="000670FE" w:rsidRDefault="00784A32" w:rsidP="00354887">
            <w:pPr>
              <w:pStyle w:val="TAL"/>
            </w:pPr>
            <w:r w:rsidRPr="000670FE">
              <w:t>not present</w:t>
            </w:r>
          </w:p>
        </w:tc>
        <w:tc>
          <w:tcPr>
            <w:tcW w:w="2160" w:type="dxa"/>
            <w:tcBorders>
              <w:bottom w:val="single" w:sz="4" w:space="0" w:color="auto"/>
            </w:tcBorders>
          </w:tcPr>
          <w:p w14:paraId="414C5EF1" w14:textId="77777777" w:rsidR="00784A32" w:rsidRPr="000670FE" w:rsidRDefault="00784A32" w:rsidP="00354887">
            <w:pPr>
              <w:pStyle w:val="TAL"/>
            </w:pPr>
          </w:p>
        </w:tc>
        <w:tc>
          <w:tcPr>
            <w:tcW w:w="1373" w:type="dxa"/>
          </w:tcPr>
          <w:p w14:paraId="29E321E3" w14:textId="77777777" w:rsidR="00784A32" w:rsidRPr="000670FE" w:rsidRDefault="00784A32" w:rsidP="00354887">
            <w:pPr>
              <w:pStyle w:val="TAL"/>
            </w:pPr>
          </w:p>
        </w:tc>
        <w:tc>
          <w:tcPr>
            <w:tcW w:w="1147" w:type="dxa"/>
          </w:tcPr>
          <w:p w14:paraId="0997CF3E" w14:textId="77777777" w:rsidR="00784A32" w:rsidRPr="000670FE" w:rsidRDefault="00784A32" w:rsidP="00354887">
            <w:pPr>
              <w:pStyle w:val="TAL"/>
            </w:pPr>
          </w:p>
        </w:tc>
      </w:tr>
      <w:tr w:rsidR="00784A32" w:rsidRPr="000670FE" w14:paraId="4CC34FF7" w14:textId="77777777" w:rsidTr="00354887">
        <w:tc>
          <w:tcPr>
            <w:tcW w:w="2677" w:type="dxa"/>
          </w:tcPr>
          <w:p w14:paraId="45E1BAB8" w14:textId="77777777" w:rsidR="00784A32" w:rsidRPr="000670FE" w:rsidRDefault="00784A32" w:rsidP="00354887">
            <w:pPr>
              <w:pStyle w:val="TAL"/>
            </w:pPr>
            <w:r w:rsidRPr="000670FE">
              <w:t>Content-Length</w:t>
            </w:r>
          </w:p>
        </w:tc>
        <w:tc>
          <w:tcPr>
            <w:tcW w:w="2160" w:type="dxa"/>
          </w:tcPr>
          <w:p w14:paraId="7FC5037A" w14:textId="77777777" w:rsidR="00784A32" w:rsidRPr="000670FE" w:rsidRDefault="00784A32" w:rsidP="00354887">
            <w:pPr>
              <w:pStyle w:val="TAL"/>
            </w:pPr>
          </w:p>
        </w:tc>
        <w:tc>
          <w:tcPr>
            <w:tcW w:w="2160" w:type="dxa"/>
            <w:tcBorders>
              <w:top w:val="single" w:sz="4" w:space="0" w:color="auto"/>
              <w:bottom w:val="single" w:sz="4" w:space="0" w:color="auto"/>
            </w:tcBorders>
          </w:tcPr>
          <w:p w14:paraId="442348F8" w14:textId="77777777" w:rsidR="00784A32" w:rsidRPr="000670FE" w:rsidRDefault="00784A32" w:rsidP="00354887">
            <w:pPr>
              <w:pStyle w:val="TAL"/>
            </w:pPr>
          </w:p>
        </w:tc>
        <w:tc>
          <w:tcPr>
            <w:tcW w:w="1373" w:type="dxa"/>
          </w:tcPr>
          <w:p w14:paraId="18B3306E" w14:textId="77777777" w:rsidR="00784A32" w:rsidRPr="000670FE" w:rsidRDefault="00784A32" w:rsidP="00354887">
            <w:pPr>
              <w:pStyle w:val="TAL"/>
            </w:pPr>
          </w:p>
        </w:tc>
        <w:tc>
          <w:tcPr>
            <w:tcW w:w="1147" w:type="dxa"/>
          </w:tcPr>
          <w:p w14:paraId="2D55B9BD" w14:textId="77777777" w:rsidR="00784A32" w:rsidRPr="000670FE" w:rsidRDefault="00784A32" w:rsidP="00354887">
            <w:pPr>
              <w:pStyle w:val="TAL"/>
            </w:pPr>
          </w:p>
        </w:tc>
      </w:tr>
      <w:tr w:rsidR="00784A32" w:rsidRPr="000670FE" w14:paraId="13F439CF" w14:textId="77777777" w:rsidTr="00354887">
        <w:tc>
          <w:tcPr>
            <w:tcW w:w="2677" w:type="dxa"/>
          </w:tcPr>
          <w:p w14:paraId="7BDF9B6E" w14:textId="77777777" w:rsidR="00784A32" w:rsidRPr="000670FE" w:rsidRDefault="00784A32" w:rsidP="00354887">
            <w:pPr>
              <w:pStyle w:val="TAL"/>
            </w:pPr>
            <w:r w:rsidRPr="000670FE">
              <w:t xml:space="preserve">  value</w:t>
            </w:r>
          </w:p>
        </w:tc>
        <w:tc>
          <w:tcPr>
            <w:tcW w:w="2160" w:type="dxa"/>
          </w:tcPr>
          <w:p w14:paraId="4C5ACFF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52E8D3BA" w14:textId="77777777" w:rsidR="00784A32" w:rsidRPr="000670FE" w:rsidRDefault="00784A32" w:rsidP="00354887">
            <w:pPr>
              <w:pStyle w:val="TAL"/>
            </w:pPr>
            <w:r w:rsidRPr="000670FE">
              <w:t>No message body included</w:t>
            </w:r>
          </w:p>
        </w:tc>
        <w:tc>
          <w:tcPr>
            <w:tcW w:w="1373" w:type="dxa"/>
          </w:tcPr>
          <w:p w14:paraId="490F6BB9" w14:textId="77777777" w:rsidR="00784A32" w:rsidRPr="000670FE" w:rsidRDefault="00784A32" w:rsidP="00354887">
            <w:pPr>
              <w:pStyle w:val="TAL"/>
            </w:pPr>
          </w:p>
        </w:tc>
        <w:tc>
          <w:tcPr>
            <w:tcW w:w="1147" w:type="dxa"/>
          </w:tcPr>
          <w:p w14:paraId="6FA47A49" w14:textId="77777777" w:rsidR="00784A32" w:rsidRPr="000670FE" w:rsidRDefault="00784A32" w:rsidP="00354887">
            <w:pPr>
              <w:pStyle w:val="TAL"/>
            </w:pPr>
          </w:p>
        </w:tc>
      </w:tr>
    </w:tbl>
    <w:p w14:paraId="1B5A7445" w14:textId="77777777" w:rsidR="00784A32" w:rsidRPr="000670FE" w:rsidRDefault="00784A32" w:rsidP="00784A32"/>
    <w:p w14:paraId="782B4C23" w14:textId="77777777" w:rsidR="00784A32" w:rsidRPr="000670FE" w:rsidRDefault="00784A32" w:rsidP="00784A32">
      <w:pPr>
        <w:pStyle w:val="Heading3"/>
      </w:pPr>
      <w:bookmarkStart w:id="269" w:name="_Toc52787547"/>
      <w:bookmarkStart w:id="270" w:name="_Toc52787729"/>
      <w:r w:rsidRPr="000670FE">
        <w:t>6.2.2</w:t>
      </w:r>
      <w:r w:rsidRPr="000670FE">
        <w:tab/>
        <w:t>On-network / Private Call / On-demand / Automatic Commencement Mode / With Transmission Control / Upgrade to Emergency Call / Cancellation of Emergency on User request / Client Terminated (CT)</w:t>
      </w:r>
      <w:bookmarkEnd w:id="269"/>
      <w:bookmarkEnd w:id="270"/>
    </w:p>
    <w:p w14:paraId="3014C916" w14:textId="77777777" w:rsidR="00784A32" w:rsidRPr="000670FE" w:rsidRDefault="00784A32" w:rsidP="00D35E6A">
      <w:pPr>
        <w:pStyle w:val="Heading4"/>
      </w:pPr>
      <w:bookmarkStart w:id="271" w:name="_Toc52787548"/>
      <w:bookmarkStart w:id="272" w:name="_Toc52787730"/>
      <w:r w:rsidRPr="000670FE">
        <w:t>6.2.2.1</w:t>
      </w:r>
      <w:r w:rsidRPr="000670FE">
        <w:tab/>
        <w:t>Test Purpose (TP)</w:t>
      </w:r>
      <w:bookmarkEnd w:id="271"/>
      <w:bookmarkEnd w:id="272"/>
    </w:p>
    <w:p w14:paraId="287319E6" w14:textId="77777777" w:rsidR="00784A32" w:rsidRPr="000670FE" w:rsidRDefault="00784A32" w:rsidP="00784A32">
      <w:pPr>
        <w:pStyle w:val="H6"/>
      </w:pPr>
      <w:r w:rsidRPr="000670FE">
        <w:t>(1)</w:t>
      </w:r>
    </w:p>
    <w:p w14:paraId="62B55C4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receive private and private emergency calls with Automatic Commencement }</w:t>
      </w:r>
    </w:p>
    <w:p w14:paraId="62A1F3D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A13ABE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 MCVideo private call, On-demand Automatic Commencement Mode, no force of Automatic Commencement, applying End-to-end communication security with Transmission Control }</w:t>
      </w:r>
    </w:p>
    <w:p w14:paraId="5FB7D83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200 (OK) accepting the establishment of an MCVideo private call, On-demand Automatic Commencement Mode applying End-to-end communication security with Transmission Control </w:t>
      </w:r>
      <w:r w:rsidRPr="000670FE">
        <w:rPr>
          <w:bCs/>
          <w:noProof w:val="0"/>
        </w:rPr>
        <w:t>and</w:t>
      </w:r>
      <w:r w:rsidRPr="000670FE">
        <w:rPr>
          <w:noProof w:val="0"/>
        </w:rPr>
        <w:t>, notifies the user for the call establishment }</w:t>
      </w:r>
    </w:p>
    <w:p w14:paraId="2AEDF76B" w14:textId="77777777" w:rsidR="00784A32" w:rsidRPr="000670FE" w:rsidRDefault="00784A32" w:rsidP="00784A32">
      <w:pPr>
        <w:pStyle w:val="PL"/>
        <w:rPr>
          <w:noProof w:val="0"/>
        </w:rPr>
      </w:pPr>
      <w:r w:rsidRPr="000670FE">
        <w:rPr>
          <w:noProof w:val="0"/>
        </w:rPr>
        <w:t xml:space="preserve">            }</w:t>
      </w:r>
    </w:p>
    <w:p w14:paraId="06398403" w14:textId="77777777" w:rsidR="00784A32" w:rsidRPr="000670FE" w:rsidRDefault="00784A32" w:rsidP="00784A32">
      <w:pPr>
        <w:pStyle w:val="PL"/>
        <w:rPr>
          <w:rFonts w:cs="Courier New"/>
          <w:noProof w:val="0"/>
          <w:szCs w:val="16"/>
        </w:rPr>
      </w:pPr>
    </w:p>
    <w:p w14:paraId="678A2D25" w14:textId="77777777" w:rsidR="00784A32" w:rsidRPr="000670FE" w:rsidRDefault="00784A32" w:rsidP="00784A32">
      <w:pPr>
        <w:pStyle w:val="H6"/>
      </w:pPr>
      <w:r w:rsidRPr="000670FE">
        <w:t>(2)</w:t>
      </w:r>
    </w:p>
    <w:p w14:paraId="3AF2DE4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 Transmission Control }</w:t>
      </w:r>
    </w:p>
    <w:p w14:paraId="12460A9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411BAB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inviting MCVideo User }</w:t>
      </w:r>
    </w:p>
    <w:p w14:paraId="5734F9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(Transmission granting/release/reject/revoke) applying Transmission Control confidentiality and integrity protection }</w:t>
      </w:r>
    </w:p>
    <w:p w14:paraId="2657DA0B" w14:textId="77777777" w:rsidR="00784A32" w:rsidRPr="000670FE" w:rsidRDefault="00784A32" w:rsidP="00784A32">
      <w:pPr>
        <w:pStyle w:val="PL"/>
        <w:rPr>
          <w:noProof w:val="0"/>
        </w:rPr>
      </w:pPr>
      <w:r w:rsidRPr="000670FE">
        <w:rPr>
          <w:noProof w:val="0"/>
        </w:rPr>
        <w:t xml:space="preserve">            }</w:t>
      </w:r>
    </w:p>
    <w:p w14:paraId="135496B7" w14:textId="77777777" w:rsidR="00784A32" w:rsidRPr="000670FE" w:rsidRDefault="00784A32" w:rsidP="00784A32">
      <w:pPr>
        <w:pStyle w:val="PL"/>
        <w:rPr>
          <w:rFonts w:cs="Courier New"/>
          <w:noProof w:val="0"/>
          <w:szCs w:val="16"/>
        </w:rPr>
      </w:pPr>
    </w:p>
    <w:p w14:paraId="2F269F3B" w14:textId="77777777" w:rsidR="00784A32" w:rsidRPr="000670FE" w:rsidRDefault="00784A32" w:rsidP="00784A32">
      <w:pPr>
        <w:pStyle w:val="H6"/>
      </w:pPr>
      <w:r w:rsidRPr="000670FE">
        <w:t>(3)</w:t>
      </w:r>
    </w:p>
    <w:p w14:paraId="77B76F7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 Transmission Control }</w:t>
      </w:r>
    </w:p>
    <w:p w14:paraId="533C7B6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560CF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receives a request for upgrade of the ongoing MCVideo private call to a MCVideo emergency private call with Transmission Control }</w:t>
      </w:r>
    </w:p>
    <w:p w14:paraId="4A3CE3B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request and, upon sending SIP 200 (OK) message, considers the call as being upgraded to emergency private call (emergency private call state = "MEPC 3: emergency-pc-granted") </w:t>
      </w:r>
      <w:r w:rsidRPr="000670FE">
        <w:rPr>
          <w:b/>
          <w:bCs/>
          <w:noProof w:val="0"/>
        </w:rPr>
        <w:t>and</w:t>
      </w:r>
      <w:r w:rsidRPr="000670FE">
        <w:rPr>
          <w:noProof w:val="0"/>
        </w:rPr>
        <w:t xml:space="preserve"> notified the MCVideo User of the upgraded call if pc_DisplayIfoEmergencyCall }</w:t>
      </w:r>
    </w:p>
    <w:p w14:paraId="1CF96204" w14:textId="77777777" w:rsidR="00784A32" w:rsidRPr="000670FE" w:rsidRDefault="00784A32" w:rsidP="00784A32">
      <w:pPr>
        <w:pStyle w:val="PL"/>
        <w:rPr>
          <w:noProof w:val="0"/>
        </w:rPr>
      </w:pPr>
      <w:r w:rsidRPr="000670FE">
        <w:rPr>
          <w:noProof w:val="0"/>
        </w:rPr>
        <w:t xml:space="preserve">            }</w:t>
      </w:r>
    </w:p>
    <w:p w14:paraId="2631E834" w14:textId="77777777" w:rsidR="00784A32" w:rsidRPr="000670FE" w:rsidRDefault="00784A32" w:rsidP="00784A32">
      <w:pPr>
        <w:pStyle w:val="PL"/>
        <w:rPr>
          <w:rFonts w:cs="Courier New"/>
          <w:noProof w:val="0"/>
          <w:szCs w:val="16"/>
        </w:rPr>
      </w:pPr>
    </w:p>
    <w:p w14:paraId="63A5E7EF" w14:textId="77777777" w:rsidR="00784A32" w:rsidRPr="000670FE" w:rsidRDefault="00784A32" w:rsidP="00784A32">
      <w:pPr>
        <w:pStyle w:val="H6"/>
      </w:pPr>
      <w:r w:rsidRPr="000670FE">
        <w:t>(4)</w:t>
      </w:r>
    </w:p>
    <w:p w14:paraId="6EBF9BE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On-demand Automatic Commencement Mode private call with Transmission Control upgraded to an emergency private call }</w:t>
      </w:r>
    </w:p>
    <w:p w14:paraId="47CC01B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69E65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 }</w:t>
      </w:r>
    </w:p>
    <w:p w14:paraId="11B6D8A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2EA12201" w14:textId="77777777" w:rsidR="00784A32" w:rsidRPr="000670FE" w:rsidRDefault="00784A32" w:rsidP="00784A32">
      <w:pPr>
        <w:pStyle w:val="PL"/>
        <w:rPr>
          <w:noProof w:val="0"/>
        </w:rPr>
      </w:pPr>
      <w:r w:rsidRPr="000670FE">
        <w:rPr>
          <w:noProof w:val="0"/>
        </w:rPr>
        <w:t xml:space="preserve">            }</w:t>
      </w:r>
    </w:p>
    <w:p w14:paraId="76A25CD2" w14:textId="77777777" w:rsidR="00784A32" w:rsidRPr="000670FE" w:rsidRDefault="00784A32" w:rsidP="00784A32">
      <w:pPr>
        <w:pStyle w:val="PL"/>
        <w:rPr>
          <w:rFonts w:cs="Courier New"/>
          <w:noProof w:val="0"/>
          <w:szCs w:val="16"/>
        </w:rPr>
      </w:pPr>
    </w:p>
    <w:p w14:paraId="4DCFEA09" w14:textId="77777777" w:rsidR="00784A32" w:rsidRPr="000670FE" w:rsidRDefault="00784A32" w:rsidP="00784A32">
      <w:pPr>
        <w:pStyle w:val="H6"/>
      </w:pPr>
      <w:r w:rsidRPr="000670FE">
        <w:t>(5)</w:t>
      </w:r>
    </w:p>
    <w:p w14:paraId="3C523DF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On-demand Automatic Commencement Mode private call with Transmission Control that was upgraded to an emergency private call }</w:t>
      </w:r>
    </w:p>
    <w:p w14:paraId="3A1F759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3EEBAF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receives a request to cancel the ongoing MCVideo emergency condition on a private call }</w:t>
      </w:r>
    </w:p>
    <w:p w14:paraId="58871D1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request and after sending a SIP 200 (OK) response considers the emergency condition cancelled and the call being reverted back to MCVideo private call </w:t>
      </w:r>
      <w:r w:rsidRPr="000670FE">
        <w:rPr>
          <w:b/>
          <w:bCs/>
          <w:noProof w:val="0"/>
        </w:rPr>
        <w:t>and</w:t>
      </w:r>
      <w:r w:rsidRPr="000670FE">
        <w:rPr>
          <w:noProof w:val="0"/>
        </w:rPr>
        <w:t xml:space="preserve"> notified the MCVideo User of the downgraded call }</w:t>
      </w:r>
    </w:p>
    <w:p w14:paraId="52733419" w14:textId="77777777" w:rsidR="00784A32" w:rsidRPr="000670FE" w:rsidRDefault="00784A32" w:rsidP="00784A32">
      <w:pPr>
        <w:pStyle w:val="PL"/>
        <w:rPr>
          <w:noProof w:val="0"/>
        </w:rPr>
      </w:pPr>
      <w:r w:rsidRPr="000670FE">
        <w:rPr>
          <w:noProof w:val="0"/>
        </w:rPr>
        <w:t xml:space="preserve">            }</w:t>
      </w:r>
    </w:p>
    <w:p w14:paraId="28A286E3" w14:textId="77777777" w:rsidR="00784A32" w:rsidRPr="000670FE" w:rsidRDefault="00784A32" w:rsidP="00784A32">
      <w:pPr>
        <w:pStyle w:val="PL"/>
        <w:rPr>
          <w:rFonts w:cs="Courier New"/>
          <w:noProof w:val="0"/>
          <w:szCs w:val="16"/>
        </w:rPr>
      </w:pPr>
    </w:p>
    <w:p w14:paraId="7E1D8A34" w14:textId="77777777" w:rsidR="00784A32" w:rsidRPr="000670FE" w:rsidRDefault="00784A32" w:rsidP="00784A32">
      <w:pPr>
        <w:pStyle w:val="H6"/>
      </w:pPr>
      <w:r w:rsidRPr="000670FE">
        <w:t>(6)</w:t>
      </w:r>
    </w:p>
    <w:p w14:paraId="4E4BE1A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501BB75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54E33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needs to terminate the ongoing MCVideo Group Call }</w:t>
      </w:r>
    </w:p>
    <w:p w14:paraId="1D9C81D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182D703E" w14:textId="77777777" w:rsidR="00784A32" w:rsidRPr="000670FE" w:rsidRDefault="00784A32" w:rsidP="00784A32">
      <w:pPr>
        <w:pStyle w:val="PL"/>
        <w:rPr>
          <w:noProof w:val="0"/>
        </w:rPr>
      </w:pPr>
      <w:r w:rsidRPr="000670FE">
        <w:rPr>
          <w:noProof w:val="0"/>
        </w:rPr>
        <w:t xml:space="preserve">            }</w:t>
      </w:r>
    </w:p>
    <w:p w14:paraId="2237C647" w14:textId="77777777" w:rsidR="00784A32" w:rsidRPr="000670FE" w:rsidRDefault="00784A32" w:rsidP="00784A32">
      <w:pPr>
        <w:pStyle w:val="PL"/>
        <w:rPr>
          <w:rFonts w:cs="Courier New"/>
          <w:noProof w:val="0"/>
          <w:szCs w:val="16"/>
        </w:rPr>
      </w:pPr>
    </w:p>
    <w:p w14:paraId="50BE5DC5" w14:textId="77777777" w:rsidR="00784A32" w:rsidRPr="000670FE" w:rsidRDefault="00784A32" w:rsidP="00D35E6A">
      <w:pPr>
        <w:pStyle w:val="Heading4"/>
      </w:pPr>
      <w:bookmarkStart w:id="273" w:name="_Toc52787549"/>
      <w:bookmarkStart w:id="274" w:name="_Toc52787731"/>
      <w:r w:rsidRPr="000670FE">
        <w:t>6.2.2.2</w:t>
      </w:r>
      <w:r w:rsidRPr="000670FE">
        <w:tab/>
        <w:t>Conformance requirements</w:t>
      </w:r>
      <w:bookmarkEnd w:id="273"/>
      <w:bookmarkEnd w:id="274"/>
    </w:p>
    <w:p w14:paraId="32202F73" w14:textId="77777777" w:rsidR="00784A32" w:rsidRPr="000670FE" w:rsidRDefault="00784A32" w:rsidP="00784A32">
      <w:r w:rsidRPr="000670FE">
        <w:t xml:space="preserve">References: The conformance requirements covered in the present TC are specified in: TS 24.281 clauses 10.2.2.2.2, 10.2.2.2.3, 10.2.2.2.4, 10.2.2.2.5, 6.2.3.1.1.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17C9234D" w14:textId="77777777" w:rsidR="00784A32" w:rsidRPr="000670FE" w:rsidRDefault="00784A32" w:rsidP="00784A32">
      <w:r w:rsidRPr="000670FE">
        <w:t>[TS 24.281, clause 10.2.2.2.2]</w:t>
      </w:r>
    </w:p>
    <w:p w14:paraId="1A5BF041"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541CB8B1" w14:textId="77777777" w:rsidR="00784A32" w:rsidRPr="000670FE" w:rsidRDefault="00784A32" w:rsidP="00784A32">
      <w:r w:rsidRPr="000670FE">
        <w:t>The MCVideo client:</w:t>
      </w:r>
    </w:p>
    <w:p w14:paraId="6CE6384A" w14:textId="77777777" w:rsidR="00784A32" w:rsidRPr="000670FE" w:rsidRDefault="00784A32" w:rsidP="00784A32">
      <w:pPr>
        <w:pStyle w:val="B1"/>
      </w:pPr>
      <w:r w:rsidRPr="000670FE">
        <w:t>1)</w:t>
      </w:r>
      <w:r w:rsidRPr="000670FE">
        <w:tab/>
        <w:t>may reject the SIP INVITE request if any of the following conditions are met:</w:t>
      </w:r>
    </w:p>
    <w:p w14:paraId="570A4E7D"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417208EC" w14:textId="77777777" w:rsidR="00784A32" w:rsidRPr="000670FE" w:rsidRDefault="00784A32" w:rsidP="00784A32">
      <w:pPr>
        <w:pStyle w:val="B2"/>
      </w:pPr>
      <w:r w:rsidRPr="000670FE">
        <w:t>b)</w:t>
      </w:r>
      <w:r w:rsidRPr="000670FE">
        <w:tab/>
        <w:t>MCVideo client does not have enough resources to handle the call; or</w:t>
      </w:r>
    </w:p>
    <w:p w14:paraId="4ECD14B5" w14:textId="77777777" w:rsidR="00784A32" w:rsidRPr="000670FE" w:rsidRDefault="00784A32" w:rsidP="00784A32">
      <w:pPr>
        <w:pStyle w:val="B2"/>
      </w:pPr>
      <w:r w:rsidRPr="000670FE">
        <w:t>c)</w:t>
      </w:r>
      <w:r w:rsidRPr="000670FE">
        <w:tab/>
        <w:t>any other reason outside the scope of this specification;</w:t>
      </w:r>
    </w:p>
    <w:p w14:paraId="2CA04ED4" w14:textId="77777777" w:rsidR="00784A32" w:rsidRPr="000670FE" w:rsidRDefault="00784A32" w:rsidP="00784A32">
      <w:pPr>
        <w:pStyle w:val="B2"/>
      </w:pPr>
      <w:r w:rsidRPr="000670FE">
        <w:t>otherwise, continue with the rest of the steps.</w:t>
      </w:r>
    </w:p>
    <w:p w14:paraId="1CFCE426"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2CC94412"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0453E35"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3B703EA9"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5C20B734"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6E212F9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0A2C7F31"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681836AB"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03F61CFC"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13C2A161" w14:textId="77777777" w:rsidR="00784A32" w:rsidRPr="000670FE" w:rsidRDefault="00784A32" w:rsidP="00784A32">
      <w:pPr>
        <w:pStyle w:val="B2"/>
      </w:pPr>
      <w:r w:rsidRPr="000670FE">
        <w:t>b)</w:t>
      </w:r>
      <w:r w:rsidRPr="000670FE">
        <w:tab/>
        <w:t>shall convert the MCVideo ID to a UID as described in 3GPP TS 33.180 [8];</w:t>
      </w:r>
    </w:p>
    <w:p w14:paraId="2CB5B1B3"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516EE0FD"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5BA3642" w14:textId="77777777" w:rsidR="00784A32" w:rsidRPr="000670FE" w:rsidRDefault="00784A32" w:rsidP="00784A32">
      <w:pPr>
        <w:pStyle w:val="B2"/>
      </w:pPr>
      <w:r w:rsidRPr="000670FE">
        <w:t>e)</w:t>
      </w:r>
      <w:r w:rsidRPr="000670FE">
        <w:tab/>
        <w:t>if the signature of the MIKEY-SAKKE I_MESSAGE was successfully validated:</w:t>
      </w:r>
    </w:p>
    <w:p w14:paraId="73C04E7A"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338F899E" w14:textId="77777777" w:rsidR="00784A32" w:rsidRPr="000670FE" w:rsidRDefault="00784A32" w:rsidP="00784A32">
      <w:pPr>
        <w:pStyle w:val="B3"/>
      </w:pPr>
      <w:r w:rsidRPr="000670FE">
        <w:t>ii)</w:t>
      </w:r>
      <w:r w:rsidRPr="000670FE">
        <w:tab/>
        <w:t>shall extract the PCK-ID, from the payload as specified in 3GPP TS 33.180 [8];</w:t>
      </w:r>
    </w:p>
    <w:p w14:paraId="249F506F"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0EDD8A98"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41A9BA5" w14:textId="77777777" w:rsidR="00784A32" w:rsidRPr="000670FE" w:rsidRDefault="00784A32" w:rsidP="00784A32">
      <w:pPr>
        <w:pStyle w:val="B1"/>
      </w:pPr>
      <w:r w:rsidRPr="000670FE">
        <w:t>6)</w:t>
      </w:r>
      <w:r w:rsidRPr="000670FE">
        <w:tab/>
        <w:t>may display to the MCVideo user the MCVideo ID of the inviting MCVideo user;</w:t>
      </w:r>
    </w:p>
    <w:p w14:paraId="6BD1EC25"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6F5D3429"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65A6F850"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190F2CC" w14:textId="77777777" w:rsidR="00784A32" w:rsidRPr="000670FE" w:rsidRDefault="00784A32" w:rsidP="00784A32">
      <w:pPr>
        <w:pStyle w:val="B2"/>
      </w:pPr>
      <w:r w:rsidRPr="000670FE">
        <w:t>c)</w:t>
      </w:r>
      <w:r w:rsidRPr="000670FE">
        <w:tab/>
        <w:t>SIP INVITE request contains a Priv-Answer-Mode header field with the value of "Auto"; and</w:t>
      </w:r>
    </w:p>
    <w:p w14:paraId="40BF5EDD"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08A72D90"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108BA8A9"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8D20979" w14:textId="77777777" w:rsidR="00784A32" w:rsidRPr="000670FE" w:rsidRDefault="00784A32" w:rsidP="00784A32">
      <w:pPr>
        <w:pStyle w:val="B2"/>
      </w:pPr>
      <w:r w:rsidRPr="000670FE">
        <w:t>c)</w:t>
      </w:r>
      <w:r w:rsidRPr="000670FE">
        <w:tab/>
        <w:t>SIP INVITE request contains a Priv-Answer-Mode header field with the value of "Manual".</w:t>
      </w:r>
    </w:p>
    <w:p w14:paraId="0CC25C00" w14:textId="77777777" w:rsidR="00530C26" w:rsidRPr="000670FE" w:rsidRDefault="00530C26" w:rsidP="00530C26">
      <w:pPr>
        <w:pStyle w:val="EditorsNote"/>
      </w:pPr>
      <w:r w:rsidRPr="000670FE">
        <w:t>Editor’s note: a fragment here??</w:t>
      </w:r>
    </w:p>
    <w:p w14:paraId="175014D7" w14:textId="77777777" w:rsidR="00784A32" w:rsidRPr="000670FE" w:rsidRDefault="00784A32" w:rsidP="00784A32">
      <w:r w:rsidRPr="000670FE">
        <w:rPr>
          <w:bCs/>
        </w:rPr>
        <w:t xml:space="preserve">te call. Clause </w:t>
      </w:r>
      <w:r w:rsidRPr="000670FE">
        <w:t>7.4.1 is applied to convert the PCK into the SRTP Master Key/Salt, and clause 7.5 is applied for the protection of the first-to-answer media.</w:t>
      </w:r>
    </w:p>
    <w:p w14:paraId="763C2F5A" w14:textId="77777777" w:rsidR="00784A32" w:rsidRPr="000670FE" w:rsidRDefault="00784A32" w:rsidP="00784A32">
      <w:r w:rsidRPr="000670FE">
        <w:t>[TS 33.180, clause 7.2.5]</w:t>
      </w:r>
    </w:p>
    <w:p w14:paraId="7DF1992F" w14:textId="77777777" w:rsidR="00784A32" w:rsidRPr="000670FE" w:rsidRDefault="00784A32" w:rsidP="00784A32">
      <w:r w:rsidRPr="000670FE">
        <w:t>Ambient listening is a required feature for public safety users. Where the MC client may be used by non-public safety users, the feature shall not be implemented on the MC client and it shall not be possible to enable its use.</w:t>
      </w:r>
    </w:p>
    <w:p w14:paraId="388EAC44" w14:textId="77777777" w:rsidR="00784A32" w:rsidRPr="000670FE" w:rsidRDefault="00784A32" w:rsidP="00784A32">
      <w:r w:rsidRPr="000670FE">
        <w:t xml:space="preserve">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w:t>
      </w:r>
      <w:r w:rsidR="00530C26" w:rsidRPr="000670FE">
        <w:t>initiated</w:t>
      </w:r>
      <w:r w:rsidRPr="000670FE">
        <w:t xml:space="preserve"> by the authorized user.</w:t>
      </w:r>
    </w:p>
    <w:p w14:paraId="547380D9" w14:textId="77777777" w:rsidR="00784A32" w:rsidRPr="000670FE" w:rsidRDefault="00784A32" w:rsidP="00784A32">
      <w:r w:rsidRPr="000670FE">
        <w:t>The MCPTT server provides the control and authorization verification associated with an ambient listening call.</w:t>
      </w:r>
    </w:p>
    <w:p w14:paraId="6E22DDFF" w14:textId="77777777" w:rsidR="00784A32" w:rsidRPr="000670FE" w:rsidRDefault="00784A32" w:rsidP="00784A32">
      <w:r w:rsidRPr="000670FE">
        <w: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t>
      </w:r>
    </w:p>
    <w:p w14:paraId="4AAB5F52"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2B74A4FB"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34EA0302" w14:textId="77777777" w:rsidR="00784A32" w:rsidRPr="000670FE" w:rsidRDefault="00784A32" w:rsidP="00784A32">
      <w:r w:rsidRPr="000670FE">
        <w:t>Upon receiving a SIP BYE request for an established dialog, the MCVideo client:</w:t>
      </w:r>
    </w:p>
    <w:p w14:paraId="108224B1" w14:textId="77777777" w:rsidR="00784A32" w:rsidRPr="000670FE" w:rsidRDefault="00784A32" w:rsidP="00784A32">
      <w:pPr>
        <w:pStyle w:val="B1"/>
      </w:pPr>
      <w:r w:rsidRPr="000670FE">
        <w:t>1)</w:t>
      </w:r>
      <w:r w:rsidRPr="000670FE">
        <w:tab/>
        <w:t>shall follow the procedures in subclause 10.2.5.2.</w:t>
      </w:r>
    </w:p>
    <w:p w14:paraId="6BC66048" w14:textId="77777777" w:rsidR="00784A32" w:rsidRPr="000670FE" w:rsidRDefault="00784A32" w:rsidP="00784A32">
      <w:r w:rsidRPr="000670FE">
        <w:t>[TS 24.281, clause 10.2.2.2.3]</w:t>
      </w:r>
    </w:p>
    <w:p w14:paraId="34689D06" w14:textId="77777777" w:rsidR="00784A32" w:rsidRPr="000670FE" w:rsidRDefault="00784A32" w:rsidP="00784A32">
      <w:r w:rsidRPr="000670FE">
        <w:t>This subclause covers on-demand session.</w:t>
      </w:r>
    </w:p>
    <w:p w14:paraId="2C5CB431" w14:textId="77777777" w:rsidR="00784A32" w:rsidRPr="000670FE" w:rsidRDefault="00784A32" w:rsidP="00784A32">
      <w:r w:rsidRPr="000670FE">
        <w:t>Upon receipt of a SIP re-INVITE request for an existing private call session, the MCVideo client shall:</w:t>
      </w:r>
    </w:p>
    <w:p w14:paraId="7B797A70"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E5B1531" w14:textId="77777777" w:rsidR="00784A32" w:rsidRPr="000670FE" w:rsidRDefault="00784A32" w:rsidP="00784A32">
      <w:pPr>
        <w:pStyle w:val="B2"/>
      </w:pPr>
      <w:r w:rsidRPr="000670FE">
        <w:t>a)</w:t>
      </w:r>
      <w:r w:rsidRPr="000670FE">
        <w:tab/>
        <w:t>should display to the MCVideo user an indication that this is a SIP re-INVITE request to upgrade this call to an MCVideo emergency private call and:</w:t>
      </w:r>
    </w:p>
    <w:p w14:paraId="0748F868"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156E6E26"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48845C67"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18D9C8E4"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&lt;emergency-ind&gt; element set to a value of "false":</w:t>
      </w:r>
    </w:p>
    <w:p w14:paraId="75FC94C3" w14:textId="77777777" w:rsidR="00784A32" w:rsidRPr="000670FE" w:rsidRDefault="00784A32" w:rsidP="00784A32">
      <w:pPr>
        <w:pStyle w:val="B2"/>
      </w:pPr>
      <w:r w:rsidRPr="000670FE">
        <w:t>a)</w:t>
      </w:r>
      <w:r w:rsidRPr="000670FE">
        <w:tab/>
        <w:t>should display to the MCVideo user an indication that this is a SIP re-INVITE request to downgrade this emergency private call to a normal priority private call and:</w:t>
      </w:r>
    </w:p>
    <w:p w14:paraId="75E3F70C" w14:textId="77777777" w:rsidR="00784A32" w:rsidRPr="000670FE" w:rsidRDefault="00784A32" w:rsidP="00784A32">
      <w:pPr>
        <w:pStyle w:val="B3"/>
      </w:pPr>
      <w:r w:rsidRPr="000670FE">
        <w:t>i)</w:t>
      </w:r>
      <w:r w:rsidRPr="000670FE">
        <w:tab/>
        <w:t>should display the MCVideo ID of the sender of the SIP re-INVITE request contained in the &lt;mcvideo-calling-user-id&gt; element of the application/vnd.3gpp.mcvideo-info+xml MIME body; and</w:t>
      </w:r>
    </w:p>
    <w:p w14:paraId="45896B17" w14:textId="77777777" w:rsidR="00784A32" w:rsidRPr="000670FE" w:rsidRDefault="00784A32" w:rsidP="00784A32">
      <w:pPr>
        <w:pStyle w:val="B3"/>
      </w:pPr>
      <w:r w:rsidRPr="000670FE">
        <w:t>ii)</w:t>
      </w:r>
      <w:r w:rsidRPr="000670FE">
        <w:tab/>
        <w:t>if the &lt;alert-ind&gt; element is set to "false" should display to the MCVideo user an indication that the MCVideo emergency alert is cancelled;</w:t>
      </w:r>
    </w:p>
    <w:p w14:paraId="43DE2234" w14:textId="77777777" w:rsidR="00784A32" w:rsidRPr="000670FE" w:rsidRDefault="00784A32" w:rsidP="00784A32">
      <w:pPr>
        <w:pStyle w:val="B3"/>
      </w:pPr>
      <w:r w:rsidRPr="000670FE">
        <w:t>iii)</w:t>
      </w:r>
      <w:r w:rsidRPr="000670FE">
        <w:tab/>
        <w:t>if the SIP re-INVITE request contains an application/vnd.3gpp.mcvideo-info+xml MIME body including an &lt;originated-by&gt; element:</w:t>
      </w:r>
    </w:p>
    <w:p w14:paraId="3BD2FE5B"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2874BE41"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"MVPEA 1: no-alert";</w:t>
      </w:r>
    </w:p>
    <w:p w14:paraId="21B38B3F" w14:textId="77777777" w:rsidR="00784A32" w:rsidRPr="000670FE" w:rsidRDefault="00784A32" w:rsidP="00784A32">
      <w:pPr>
        <w:pStyle w:val="B2"/>
      </w:pPr>
      <w:r w:rsidRPr="000670FE">
        <w:t>b)</w:t>
      </w:r>
      <w:r w:rsidRPr="000670FE">
        <w:tab/>
        <w:t>shall set the MCVideo emergency private priority state to "MVEPP 1: no-emergency" for this private call; and</w:t>
      </w:r>
    </w:p>
    <w:p w14:paraId="7FF1BC3C" w14:textId="77777777" w:rsidR="00784A32" w:rsidRPr="000670FE" w:rsidRDefault="00784A32" w:rsidP="00784A32">
      <w:pPr>
        <w:pStyle w:val="B2"/>
      </w:pPr>
      <w:r w:rsidRPr="000670FE">
        <w:t>c)</w:t>
      </w:r>
      <w:r w:rsidRPr="000670FE">
        <w:tab/>
        <w:t>if the MCVideo emergency private call state of the call is set to "MVEPC 3: emergency-call-granted", shall set the MCVideo emergency private call state of the call to "MVEPC 1: emergency-pc-capable";</w:t>
      </w:r>
    </w:p>
    <w:p w14:paraId="77CF4D85" w14:textId="77777777" w:rsidR="00784A32" w:rsidRPr="000670FE" w:rsidRDefault="00784A32" w:rsidP="00784A32">
      <w:pPr>
        <w:pStyle w:val="B1"/>
      </w:pPr>
      <w:r w:rsidRPr="000670FE">
        <w:t>3)</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6DDCDBE" w14:textId="77777777" w:rsidR="00784A32" w:rsidRPr="000670FE" w:rsidRDefault="00784A32" w:rsidP="00784A32">
      <w:pPr>
        <w:pStyle w:val="B1"/>
      </w:pPr>
      <w:r w:rsidRPr="000670FE">
        <w:t>4)</w:t>
      </w:r>
      <w:r w:rsidRPr="000670FE">
        <w:tab/>
        <w:t>may display to the MCVideo user the MCVideo ID of the inviting MCVideo user;</w:t>
      </w:r>
    </w:p>
    <w:p w14:paraId="662AD78D" w14:textId="77777777" w:rsidR="00784A32" w:rsidRPr="000670FE" w:rsidRDefault="00784A32" w:rsidP="00784A32">
      <w:pPr>
        <w:pStyle w:val="NO"/>
      </w:pPr>
      <w:r w:rsidRPr="000670FE">
        <w:t>NOTE 1:</w:t>
      </w:r>
      <w:r w:rsidRPr="000670FE">
        <w:tab/>
        <w:t>As this is a re-INVITE for an existing MCVideo private call session, there is no attempt made to change the answer-mode from its current state.</w:t>
      </w:r>
    </w:p>
    <w:p w14:paraId="149C1AC9" w14:textId="77777777" w:rsidR="00784A32" w:rsidRPr="000670FE" w:rsidRDefault="00784A32" w:rsidP="00784A32">
      <w:pPr>
        <w:pStyle w:val="B1"/>
      </w:pPr>
      <w:r w:rsidRPr="000670FE">
        <w:t>5)</w:t>
      </w:r>
      <w:r w:rsidRPr="000670FE">
        <w:tab/>
        <w:t>shall accept the SIP re-INVITE request and generate a SIP 200 (OK) response according to rules and procedures of 3GPP TS 24.229 [11];</w:t>
      </w:r>
    </w:p>
    <w:p w14:paraId="43BC4D56" w14:textId="77777777" w:rsidR="00784A32" w:rsidRPr="000670FE" w:rsidRDefault="00784A32" w:rsidP="00784A32">
      <w:pPr>
        <w:pStyle w:val="B1"/>
      </w:pPr>
      <w:r w:rsidRPr="000670FE">
        <w:t>6)</w:t>
      </w:r>
      <w:r w:rsidRPr="000670FE">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29EFBE8D" w14:textId="77777777" w:rsidR="00784A32" w:rsidRPr="000670FE" w:rsidRDefault="00784A32" w:rsidP="00784A32">
      <w:pPr>
        <w:pStyle w:val="B1"/>
      </w:pPr>
      <w:r w:rsidRPr="000670FE">
        <w:t>7)</w:t>
      </w:r>
      <w:r w:rsidRPr="000670FE">
        <w:tab/>
        <w:t>shall send the SIP 200 (OK) response towards the MCVideo server according to rules and procedures of 3GPP TS 24.229 [11]; and</w:t>
      </w:r>
    </w:p>
    <w:p w14:paraId="6D6DE6AF" w14:textId="77777777" w:rsidR="00784A32" w:rsidRPr="000670FE" w:rsidRDefault="00784A32" w:rsidP="00784A32">
      <w:pPr>
        <w:pStyle w:val="B1"/>
      </w:pPr>
      <w:r w:rsidRPr="000670FE">
        <w:t>8)</w:t>
      </w:r>
      <w:r w:rsidRPr="000670FE">
        <w:tab/>
        <w:t>shall interact with the media plane as specified in 3GPP TS 24.581 [5].</w:t>
      </w:r>
    </w:p>
    <w:p w14:paraId="2C37C202" w14:textId="77777777" w:rsidR="00784A32" w:rsidRPr="000670FE" w:rsidRDefault="00784A32" w:rsidP="00784A32">
      <w:pPr>
        <w:pStyle w:val="B1"/>
        <w:ind w:left="0" w:firstLine="0"/>
      </w:pPr>
      <w:r w:rsidRPr="000670FE">
        <w:t>[TS 24.281, clause 10.2.2.2.4]</w:t>
      </w:r>
    </w:p>
    <w:p w14:paraId="721A9912" w14:textId="77777777" w:rsidR="00784A32" w:rsidRPr="000670FE" w:rsidRDefault="00784A32" w:rsidP="00784A32">
      <w:r w:rsidRPr="000670FE">
        <w:t>This subclause covers on-demand session.</w:t>
      </w:r>
    </w:p>
    <w:p w14:paraId="016F3949" w14:textId="77777777" w:rsidR="00784A32" w:rsidRPr="000670FE" w:rsidRDefault="00784A32" w:rsidP="00784A32">
      <w:r w:rsidRPr="000670FE">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22F54ECF" w14:textId="77777777" w:rsidR="00784A32" w:rsidRPr="000670FE" w:rsidRDefault="00784A32" w:rsidP="00784A32">
      <w:r w:rsidRPr="000670FE">
        <w:t>The MCVideo client:</w:t>
      </w:r>
    </w:p>
    <w:p w14:paraId="37DD11E6" w14:textId="77777777" w:rsidR="00784A32" w:rsidRPr="000670FE" w:rsidRDefault="00784A32" w:rsidP="00784A32">
      <w:pPr>
        <w:pStyle w:val="B1"/>
      </w:pPr>
      <w:r w:rsidRPr="000670FE">
        <w:t>1)</w:t>
      </w:r>
      <w:r w:rsidRPr="000670FE">
        <w:tab/>
        <w:t>if the MCVideo user is not authorized to cancel the in-progress emergency condition on an MCVideo emergency private call as determined by the procedures of subclause 6.2.8.3.1.2, the MCVideo client:</w:t>
      </w:r>
    </w:p>
    <w:p w14:paraId="37047A76" w14:textId="77777777" w:rsidR="00784A32" w:rsidRPr="000670FE" w:rsidRDefault="00784A32" w:rsidP="00784A32">
      <w:pPr>
        <w:pStyle w:val="B2"/>
      </w:pPr>
      <w:r w:rsidRPr="000670FE">
        <w:t>a)</w:t>
      </w:r>
      <w:r w:rsidRPr="000670FE">
        <w:tab/>
        <w:t>should indicate to the MCVideo user that they are not authorized to cancel the in-progress emergency condition on an MCVideo emergency private call; and</w:t>
      </w:r>
    </w:p>
    <w:p w14:paraId="41DAD131" w14:textId="77777777" w:rsidR="00784A32" w:rsidRPr="000670FE" w:rsidRDefault="00784A32" w:rsidP="00784A32">
      <w:pPr>
        <w:pStyle w:val="B2"/>
      </w:pPr>
      <w:r w:rsidRPr="000670FE">
        <w:t>b)</w:t>
      </w:r>
      <w:r w:rsidRPr="000670FE">
        <w:tab/>
        <w:t>shall skip the remaining steps of the current subclause;</w:t>
      </w:r>
    </w:p>
    <w:p w14:paraId="029813DB"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6.2.8.3.6;</w:t>
      </w:r>
    </w:p>
    <w:p w14:paraId="1F3E5DE0"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6.2.8.3.8;</w:t>
      </w:r>
    </w:p>
    <w:p w14:paraId="36A41F63" w14:textId="77777777" w:rsidR="00784A32" w:rsidRPr="000670FE" w:rsidRDefault="00784A32" w:rsidP="00784A32">
      <w:pPr>
        <w:pStyle w:val="B1"/>
      </w:pPr>
      <w:r w:rsidRPr="000670FE">
        <w:t>4)</w:t>
      </w:r>
      <w:r w:rsidRPr="000670FE">
        <w:tab/>
        <w:t>shall include a Resource-Priority header field and comply with the procedures in subclause 6.2.8.3.3;</w:t>
      </w:r>
    </w:p>
    <w:p w14:paraId="5154EE9B" w14:textId="77777777" w:rsidR="00784A32" w:rsidRPr="000670FE" w:rsidRDefault="00784A32" w:rsidP="00784A32">
      <w:pPr>
        <w:pStyle w:val="B1"/>
      </w:pPr>
      <w:r w:rsidRPr="000670FE">
        <w:t>5)</w:t>
      </w:r>
      <w:r w:rsidRPr="000670FE">
        <w:tab/>
        <w:t>shall include in the SIP re-INVITE request an SDP offer the media parameters as currently established;</w:t>
      </w:r>
    </w:p>
    <w:p w14:paraId="4252A1C0" w14:textId="77777777" w:rsidR="00784A32" w:rsidRPr="000670FE" w:rsidRDefault="00784A32" w:rsidP="00784A32">
      <w:pPr>
        <w:pStyle w:val="NO"/>
      </w:pPr>
      <w:r w:rsidRPr="000670FE">
        <w:t>NOTE 1:</w:t>
      </w:r>
      <w:r w:rsidRPr="000670FE">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7141CBC"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599F5E44" w14:textId="77777777" w:rsidR="00784A32" w:rsidRPr="000670FE" w:rsidRDefault="00784A32" w:rsidP="00784A32">
      <w:pPr>
        <w:pStyle w:val="B1"/>
      </w:pPr>
      <w:r w:rsidRPr="000670FE">
        <w:t>7)</w:t>
      </w:r>
      <w:r w:rsidRPr="000670FE">
        <w:tab/>
        <w:t>shall send the SIP re-INVITE request according to 3GPP TS 24.229 [4].</w:t>
      </w:r>
    </w:p>
    <w:p w14:paraId="51F04E37" w14:textId="77777777" w:rsidR="00784A32" w:rsidRPr="000670FE" w:rsidRDefault="00784A32" w:rsidP="00784A32">
      <w:r w:rsidRPr="000670FE">
        <w:t>On receiving a SIP 2xx response to the SIP re-INVITE request, the MCVideo client:</w:t>
      </w:r>
    </w:p>
    <w:p w14:paraId="0AF562F5" w14:textId="77777777" w:rsidR="00784A32" w:rsidRPr="000670FE" w:rsidRDefault="00784A32" w:rsidP="00784A32">
      <w:pPr>
        <w:pStyle w:val="B1"/>
      </w:pPr>
      <w:r w:rsidRPr="000670FE">
        <w:t>1)</w:t>
      </w:r>
      <w:r w:rsidRPr="000670FE">
        <w:tab/>
        <w:t>shall interact with the user plane as specified in 3GPP TS 24.380 [5];</w:t>
      </w:r>
    </w:p>
    <w:p w14:paraId="02E215B8" w14:textId="77777777" w:rsidR="00784A32" w:rsidRPr="000670FE" w:rsidRDefault="00784A32" w:rsidP="00784A32">
      <w:pPr>
        <w:pStyle w:val="B1"/>
      </w:pPr>
      <w:r w:rsidRPr="000670FE">
        <w:t>2)</w:t>
      </w:r>
      <w:r w:rsidRPr="000670FE">
        <w:tab/>
        <w:t>shall set the MCVideo emergency private priority state of the MCVideo private call to "MVEPP 1: no-emergency";</w:t>
      </w:r>
    </w:p>
    <w:p w14:paraId="3667D69D" w14:textId="77777777" w:rsidR="00784A32" w:rsidRPr="000670FE" w:rsidRDefault="00784A32" w:rsidP="00784A32">
      <w:pPr>
        <w:pStyle w:val="B1"/>
      </w:pPr>
      <w:r w:rsidRPr="000670FE">
        <w:t>3)</w:t>
      </w:r>
      <w:r w:rsidRPr="000670FE">
        <w:tab/>
        <w:t>shall set the MCVideo emergency private call state of the call to "MVEPC 1: emergency-pc-capable"; and</w:t>
      </w:r>
    </w:p>
    <w:p w14:paraId="48A1034D" w14:textId="77777777" w:rsidR="00784A32" w:rsidRPr="000670FE" w:rsidRDefault="00784A32" w:rsidP="00784A32">
      <w:pPr>
        <w:pStyle w:val="B1"/>
      </w:pPr>
      <w:r w:rsidRPr="000670FE">
        <w:t>4)</w:t>
      </w:r>
      <w:r w:rsidRPr="000670FE">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64088FA4" w14:textId="77777777" w:rsidR="00784A32" w:rsidRPr="000670FE" w:rsidRDefault="00784A32" w:rsidP="00784A32">
      <w:r w:rsidRPr="000670FE">
        <w:t>On receiving a SIP 4xx response, SIP 5xx response or SIP 6xx response to the SIP re-INVITE request:</w:t>
      </w:r>
    </w:p>
    <w:p w14:paraId="377B6B48" w14:textId="77777777" w:rsidR="00784A32" w:rsidRPr="000670FE" w:rsidRDefault="00784A32" w:rsidP="00784A32">
      <w:pPr>
        <w:pStyle w:val="B1"/>
      </w:pPr>
      <w:r w:rsidRPr="000670FE">
        <w:t>1)</w:t>
      </w:r>
      <w:r w:rsidRPr="000670FE">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14CF87CB"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78993A07" w14:textId="77777777" w:rsidR="00784A32" w:rsidRPr="000670FE" w:rsidRDefault="00784A32" w:rsidP="00784A32">
      <w:pPr>
        <w:pStyle w:val="B1"/>
      </w:pPr>
      <w:r w:rsidRPr="000670FE">
        <w:rPr>
          <w:rFonts w:eastAsia="Malgun Gothic"/>
        </w:rPr>
        <w:t>3)</w:t>
      </w:r>
      <w:r w:rsidRPr="000670FE">
        <w:rPr>
          <w:rFonts w:eastAsia="Malgun Gothic"/>
        </w:rPr>
        <w:tab/>
      </w:r>
      <w:r w:rsidRPr="000670FE">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29542318" w14:textId="77777777" w:rsidR="00784A32" w:rsidRPr="000670FE" w:rsidRDefault="00784A32" w:rsidP="00784A32">
      <w:pPr>
        <w:pStyle w:val="NO"/>
        <w:rPr>
          <w:rFonts w:eastAsia="Malgun Gothic"/>
        </w:rPr>
      </w:pPr>
      <w:r w:rsidRPr="000670FE">
        <w:rPr>
          <w:rFonts w:eastAsia="Malgun Gothic"/>
        </w:rPr>
        <w:t>NOTE 2:</w:t>
      </w:r>
      <w:r w:rsidRPr="000670FE">
        <w:rPr>
          <w:rFonts w:eastAsia="Malgun Gothic"/>
        </w:rPr>
        <w:tab/>
        <w:t xml:space="preserve">If the in-progress emergency private priority state cancel request is rejected, the state of the session does not change, i.e. continues with MCVideo emergency </w:t>
      </w:r>
      <w:r w:rsidRPr="000670FE">
        <w:t xml:space="preserve">private call </w:t>
      </w:r>
      <w:r w:rsidRPr="000670FE">
        <w:rPr>
          <w:rFonts w:eastAsia="Malgun Gothic"/>
        </w:rPr>
        <w:t>level priority.</w:t>
      </w:r>
    </w:p>
    <w:p w14:paraId="1BD30FA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0B0B915F" w14:textId="77777777" w:rsidR="00784A32" w:rsidRPr="000670FE" w:rsidRDefault="00784A32" w:rsidP="00784A32">
      <w:r w:rsidRPr="000670FE">
        <w:t>[TS 24.281, clause 10.2.2.2.5]</w:t>
      </w:r>
    </w:p>
    <w:p w14:paraId="55D4A2FB" w14:textId="77777777" w:rsidR="00784A32" w:rsidRPr="000670FE" w:rsidRDefault="00784A32" w:rsidP="00784A32">
      <w:r w:rsidRPr="000670FE">
        <w:t>This subclause covers both on-demand session and pre-established sessions.</w:t>
      </w:r>
    </w:p>
    <w:p w14:paraId="597D5D3C" w14:textId="77777777" w:rsidR="00784A32" w:rsidRPr="000670FE" w:rsidRDefault="00784A32" w:rsidP="00784A32">
      <w:r w:rsidRPr="000670FE">
        <w:t>Upon receiving a request from an MCVideo user to upgrade the ongoing MCVideo private call to an MCVideo emergency private call, the MCVideo client shall generate a SIP re-INVITE request as specified in 3GPP TS 24.229 [4], with the clarifications given below.</w:t>
      </w:r>
    </w:p>
    <w:p w14:paraId="396EAFC6" w14:textId="77777777" w:rsidR="00784A32" w:rsidRPr="000670FE" w:rsidRDefault="00784A32" w:rsidP="00784A32">
      <w:pPr>
        <w:pStyle w:val="B1"/>
      </w:pPr>
      <w:r w:rsidRPr="000670FE">
        <w:t>1)</w:t>
      </w:r>
      <w:r w:rsidRPr="000670FE">
        <w:tab/>
        <w:t>shall include an application/vnd.3gpp.mcvideo-info+xml MIME body populated as specified in subclause 6.2.8.3.2;</w:t>
      </w:r>
    </w:p>
    <w:p w14:paraId="665A04C3" w14:textId="77777777" w:rsidR="00784A32" w:rsidRPr="000670FE" w:rsidRDefault="00784A32" w:rsidP="00784A32">
      <w:pPr>
        <w:pStyle w:val="B1"/>
      </w:pPr>
      <w:r w:rsidRPr="000670FE">
        <w:t>2)</w:t>
      </w:r>
      <w:r w:rsidRPr="000670FE">
        <w:tab/>
        <w:t>shall include a Resource-Priority header field and comply with the procedures in subclause 6.2.8.3.3.</w:t>
      </w:r>
    </w:p>
    <w:p w14:paraId="267591C5" w14:textId="77777777" w:rsidR="00784A32" w:rsidRPr="000670FE" w:rsidRDefault="00784A32" w:rsidP="00784A32">
      <w:pPr>
        <w:pStyle w:val="B1"/>
      </w:pPr>
      <w:r w:rsidRPr="000670FE">
        <w:t>3)</w:t>
      </w:r>
      <w:r w:rsidRPr="000670FE">
        <w:tab/>
        <w:t>shall include an SDP offer with the media parameters as currently established according to 3GPP TS 24.229 [4];</w:t>
      </w:r>
    </w:p>
    <w:p w14:paraId="0765FFBF" w14:textId="77777777" w:rsidR="00784A32" w:rsidRPr="000670FE" w:rsidRDefault="00784A32" w:rsidP="00784A32">
      <w:pPr>
        <w:pStyle w:val="NO"/>
      </w:pPr>
      <w:r w:rsidRPr="000670FE">
        <w:t>NOTE:</w:t>
      </w:r>
      <w:r w:rsidRPr="000670FE">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6F10F94E" w14:textId="77777777" w:rsidR="00784A32" w:rsidRPr="000670FE" w:rsidRDefault="00784A32" w:rsidP="00784A32">
      <w:pPr>
        <w:pStyle w:val="B1"/>
      </w:pPr>
      <w:r w:rsidRPr="000670FE">
        <w:t>4)</w:t>
      </w:r>
      <w:r w:rsidRPr="000670FE">
        <w:tab/>
        <w:t>if an implicit transmission request is required, shall indicate this as specified in subclause 6.4; and</w:t>
      </w:r>
    </w:p>
    <w:p w14:paraId="79392B01" w14:textId="77777777" w:rsidR="00784A32" w:rsidRPr="000670FE" w:rsidRDefault="00784A32" w:rsidP="00784A32">
      <w:pPr>
        <w:pStyle w:val="B1"/>
      </w:pPr>
      <w:r w:rsidRPr="000670FE">
        <w:t>5)</w:t>
      </w:r>
      <w:r w:rsidRPr="000670FE">
        <w:tab/>
        <w:t>shall send the SIP re-INVITE request according to 3GPP TS 24.229 [4].</w:t>
      </w:r>
    </w:p>
    <w:p w14:paraId="2133C75E" w14:textId="77777777" w:rsidR="00784A32" w:rsidRPr="000670FE" w:rsidRDefault="00784A32" w:rsidP="00784A32">
      <w:r w:rsidRPr="000670FE">
        <w:t>On receiving a SIP 2xx response to the SIP re-INVITE request the MCVideo client:</w:t>
      </w:r>
    </w:p>
    <w:p w14:paraId="5A741A51" w14:textId="77777777" w:rsidR="00784A32" w:rsidRPr="000670FE" w:rsidRDefault="00784A32" w:rsidP="00784A32">
      <w:pPr>
        <w:pStyle w:val="B1"/>
      </w:pPr>
      <w:r w:rsidRPr="000670FE">
        <w:t>1)</w:t>
      </w:r>
      <w:r w:rsidRPr="000670FE">
        <w:tab/>
        <w:t>shall interact with the user plane as specified in 3GPP TS 24.380 [5]; and</w:t>
      </w:r>
    </w:p>
    <w:p w14:paraId="332285F8" w14:textId="77777777" w:rsidR="00784A32" w:rsidRPr="000670FE" w:rsidRDefault="00784A32" w:rsidP="00784A32">
      <w:pPr>
        <w:pStyle w:val="B1"/>
      </w:pPr>
      <w:r w:rsidRPr="000670FE">
        <w:t>2)</w:t>
      </w:r>
      <w:r w:rsidRPr="000670FE">
        <w:tab/>
        <w:t>shall perform the actions specified in subclause 6.2.8.3.4.</w:t>
      </w:r>
    </w:p>
    <w:p w14:paraId="4E7A4E30" w14:textId="77777777" w:rsidR="00784A32" w:rsidRPr="000670FE" w:rsidRDefault="00784A32" w:rsidP="00784A32">
      <w:r w:rsidRPr="000670FE">
        <w:t>On receiving a SIP 4xx response, SIP 5xx response or SIP 6xx response to the SIP re-INVITE request, the MCVideo client shall perform the actions specified in subclause 6.2.8.3.5.</w:t>
      </w:r>
    </w:p>
    <w:p w14:paraId="4516722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0925755F" w14:textId="77777777" w:rsidR="00784A32" w:rsidRPr="000670FE" w:rsidRDefault="00784A32" w:rsidP="00784A32">
      <w:pPr>
        <w:pStyle w:val="B1"/>
        <w:ind w:left="0" w:firstLine="0"/>
      </w:pPr>
      <w:r w:rsidRPr="000670FE">
        <w:t>[TS 24.281, clause 6.2.3.1.1]</w:t>
      </w:r>
    </w:p>
    <w:p w14:paraId="7D146A04" w14:textId="77777777" w:rsidR="00784A32" w:rsidRPr="000670FE" w:rsidRDefault="00784A32" w:rsidP="00784A32">
      <w:r w:rsidRPr="000670FE">
        <w:t>When performing the automatic commencement mode procedures, the MCVideo client:</w:t>
      </w:r>
    </w:p>
    <w:p w14:paraId="1334179D"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507A94C3" w14:textId="77777777" w:rsidR="00784A32" w:rsidRPr="000670FE" w:rsidRDefault="00784A32" w:rsidP="00784A32">
      <w:pPr>
        <w:pStyle w:val="B1"/>
      </w:pPr>
      <w:r w:rsidRPr="000670FE">
        <w:t>2)</w:t>
      </w:r>
      <w:r w:rsidRPr="000670FE">
        <w:tab/>
        <w:t>shall include the option tag "timer" in a Require header field of the SIP 200 (OK) response;</w:t>
      </w:r>
    </w:p>
    <w:p w14:paraId="09A9D58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537284D2"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6B5E5D21"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1E27A9F6"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AFF64A"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388705D"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044B86D1"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607FAA09"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1CAAF84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6602BF69"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12760B45" w14:textId="77777777" w:rsidR="00784A32" w:rsidRPr="000670FE" w:rsidRDefault="00784A32" w:rsidP="00D35E6A">
      <w:pPr>
        <w:pStyle w:val="Heading4"/>
      </w:pPr>
      <w:bookmarkStart w:id="275" w:name="_Toc52787550"/>
      <w:bookmarkStart w:id="276" w:name="_Toc52787732"/>
      <w:r w:rsidRPr="000670FE">
        <w:t>6.2.2.3</w:t>
      </w:r>
      <w:r w:rsidRPr="000670FE">
        <w:tab/>
        <w:t>Test description</w:t>
      </w:r>
      <w:bookmarkEnd w:id="275"/>
      <w:bookmarkEnd w:id="276"/>
    </w:p>
    <w:p w14:paraId="559B0DAA" w14:textId="77777777" w:rsidR="00784A32" w:rsidRPr="000670FE" w:rsidRDefault="00784A32" w:rsidP="00D35E6A">
      <w:pPr>
        <w:pStyle w:val="Heading5"/>
      </w:pPr>
      <w:bookmarkStart w:id="277" w:name="_Toc52787551"/>
      <w:bookmarkStart w:id="278" w:name="_Toc52787733"/>
      <w:r w:rsidRPr="000670FE">
        <w:t>6.2.2.3.1</w:t>
      </w:r>
      <w:r w:rsidRPr="000670FE">
        <w:tab/>
        <w:t>Pre-test conditions</w:t>
      </w:r>
      <w:bookmarkEnd w:id="277"/>
      <w:bookmarkEnd w:id="278"/>
    </w:p>
    <w:p w14:paraId="3868040E" w14:textId="77777777" w:rsidR="00784A32" w:rsidRPr="000670FE" w:rsidRDefault="00784A32" w:rsidP="00784A32">
      <w:pPr>
        <w:pStyle w:val="H6"/>
      </w:pPr>
      <w:r w:rsidRPr="000670FE">
        <w:t>System Simulator:</w:t>
      </w:r>
    </w:p>
    <w:p w14:paraId="09706A00" w14:textId="77777777" w:rsidR="00784A32" w:rsidRPr="000670FE" w:rsidRDefault="00784A32" w:rsidP="00784A32">
      <w:pPr>
        <w:pStyle w:val="B1"/>
      </w:pPr>
      <w:r w:rsidRPr="000670FE">
        <w:t>-</w:t>
      </w:r>
      <w:r w:rsidRPr="000670FE">
        <w:tab/>
        <w:t>SS (MCVideo server)</w:t>
      </w:r>
    </w:p>
    <w:p w14:paraId="389F3E78"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02C4B79" w14:textId="77777777" w:rsidR="00784A32" w:rsidRPr="000670FE" w:rsidRDefault="00784A32" w:rsidP="00784A32">
      <w:pPr>
        <w:pStyle w:val="H6"/>
      </w:pPr>
      <w:r w:rsidRPr="000670FE">
        <w:t>IUT:</w:t>
      </w:r>
    </w:p>
    <w:p w14:paraId="4E583E8B" w14:textId="77777777" w:rsidR="00784A32" w:rsidRPr="000670FE" w:rsidRDefault="00784A32" w:rsidP="00784A32">
      <w:pPr>
        <w:pStyle w:val="B1"/>
      </w:pPr>
      <w:r w:rsidRPr="000670FE">
        <w:t>-</w:t>
      </w:r>
      <w:r w:rsidRPr="000670FE">
        <w:tab/>
        <w:t>UE (MCVideo client)</w:t>
      </w:r>
    </w:p>
    <w:p w14:paraId="2A642F51" w14:textId="77777777" w:rsidR="00784A32" w:rsidRPr="000670FE" w:rsidRDefault="00784A32" w:rsidP="00784A32">
      <w:pPr>
        <w:pStyle w:val="B1"/>
      </w:pPr>
      <w:r w:rsidRPr="000670FE">
        <w:t>-</w:t>
      </w:r>
      <w:r w:rsidRPr="000670FE">
        <w:tab/>
        <w:t>The test USIM set as defined in TS 36.579-1 [2], subclause 5.5.10 is inserted.</w:t>
      </w:r>
    </w:p>
    <w:p w14:paraId="60780194" w14:textId="77777777" w:rsidR="00784A32" w:rsidRPr="000670FE" w:rsidRDefault="00784A32" w:rsidP="00784A32">
      <w:pPr>
        <w:pStyle w:val="H6"/>
      </w:pPr>
      <w:r w:rsidRPr="000670FE">
        <w:t>Preamble:</w:t>
      </w:r>
    </w:p>
    <w:p w14:paraId="76E16BB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0EE73B2"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6D94544" w14:textId="77777777" w:rsidR="00784A32" w:rsidRPr="000670FE" w:rsidRDefault="00784A32" w:rsidP="00784A32">
      <w:pPr>
        <w:pStyle w:val="B1"/>
      </w:pPr>
      <w:r w:rsidRPr="000670FE">
        <w:t>-</w:t>
      </w:r>
      <w:r w:rsidRPr="000670FE">
        <w:tab/>
        <w:t>UE States at the end of the preamble</w:t>
      </w:r>
    </w:p>
    <w:p w14:paraId="2842EDC3" w14:textId="77777777" w:rsidR="00784A32" w:rsidRPr="000670FE" w:rsidRDefault="00784A32" w:rsidP="00784A32">
      <w:pPr>
        <w:pStyle w:val="B2"/>
      </w:pPr>
      <w:r w:rsidRPr="000670FE">
        <w:t>-</w:t>
      </w:r>
      <w:r w:rsidRPr="000670FE">
        <w:tab/>
        <w:t>The UE is in E-UTRA Registered, Idle Mode state.</w:t>
      </w:r>
    </w:p>
    <w:p w14:paraId="2AA82430"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0F8110D2" w14:textId="77777777" w:rsidR="00784A32" w:rsidRPr="000670FE" w:rsidRDefault="00784A32" w:rsidP="00D35E6A">
      <w:pPr>
        <w:pStyle w:val="Heading5"/>
      </w:pPr>
      <w:bookmarkStart w:id="279" w:name="_Toc52787552"/>
      <w:bookmarkStart w:id="280" w:name="_Toc52787734"/>
      <w:r w:rsidRPr="000670FE">
        <w:t>6.2.2.3.2</w:t>
      </w:r>
      <w:r w:rsidRPr="000670FE">
        <w:tab/>
        <w:t>Test procedure sequence</w:t>
      </w:r>
      <w:bookmarkEnd w:id="279"/>
      <w:bookmarkEnd w:id="280"/>
    </w:p>
    <w:p w14:paraId="656EF16C" w14:textId="77777777" w:rsidR="00784A32" w:rsidRPr="000670FE" w:rsidRDefault="00784A32" w:rsidP="00784A32">
      <w:pPr>
        <w:pStyle w:val="TH"/>
        <w:keepLines w:val="0"/>
        <w:widowControl w:val="0"/>
      </w:pPr>
      <w:r w:rsidRPr="000670FE">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672F5903" w14:textId="77777777" w:rsidTr="00354887">
        <w:trPr>
          <w:tblHeader/>
        </w:trPr>
        <w:tc>
          <w:tcPr>
            <w:tcW w:w="534" w:type="dxa"/>
            <w:tcBorders>
              <w:bottom w:val="nil"/>
            </w:tcBorders>
            <w:shd w:val="clear" w:color="auto" w:fill="auto"/>
          </w:tcPr>
          <w:p w14:paraId="6C30B1B8" w14:textId="77777777" w:rsidR="00784A32" w:rsidRPr="000670FE" w:rsidRDefault="00784A32" w:rsidP="00354887">
            <w:pPr>
              <w:pStyle w:val="TAH"/>
              <w:keepLines w:val="0"/>
              <w:widowControl w:val="0"/>
            </w:pPr>
            <w:r w:rsidRPr="000670FE">
              <w:t>St</w:t>
            </w:r>
          </w:p>
        </w:tc>
        <w:tc>
          <w:tcPr>
            <w:tcW w:w="3968" w:type="dxa"/>
            <w:tcBorders>
              <w:bottom w:val="nil"/>
            </w:tcBorders>
            <w:shd w:val="clear" w:color="auto" w:fill="auto"/>
          </w:tcPr>
          <w:p w14:paraId="231ED8DB" w14:textId="77777777" w:rsidR="00784A32" w:rsidRPr="000670FE" w:rsidRDefault="00784A32" w:rsidP="00354887">
            <w:pPr>
              <w:pStyle w:val="TAH"/>
              <w:keepLines w:val="0"/>
              <w:widowControl w:val="0"/>
            </w:pPr>
            <w:r w:rsidRPr="000670FE">
              <w:t>Procedure</w:t>
            </w:r>
          </w:p>
        </w:tc>
        <w:tc>
          <w:tcPr>
            <w:tcW w:w="3686" w:type="dxa"/>
            <w:gridSpan w:val="2"/>
            <w:shd w:val="clear" w:color="auto" w:fill="auto"/>
          </w:tcPr>
          <w:p w14:paraId="71720A85" w14:textId="77777777" w:rsidR="00784A32" w:rsidRPr="000670FE" w:rsidRDefault="00784A32" w:rsidP="00354887">
            <w:pPr>
              <w:pStyle w:val="TAH"/>
              <w:keepLines w:val="0"/>
              <w:widowControl w:val="0"/>
            </w:pPr>
            <w:r w:rsidRPr="000670FE">
              <w:t>Message Sequence</w:t>
            </w:r>
          </w:p>
        </w:tc>
        <w:tc>
          <w:tcPr>
            <w:tcW w:w="565" w:type="dxa"/>
            <w:tcBorders>
              <w:bottom w:val="nil"/>
            </w:tcBorders>
            <w:shd w:val="clear" w:color="auto" w:fill="auto"/>
          </w:tcPr>
          <w:p w14:paraId="3F0A7CAA" w14:textId="77777777" w:rsidR="00784A32" w:rsidRPr="000670FE" w:rsidRDefault="00784A32" w:rsidP="00354887">
            <w:pPr>
              <w:pStyle w:val="TAH"/>
              <w:keepLines w:val="0"/>
              <w:widowControl w:val="0"/>
            </w:pPr>
            <w:r w:rsidRPr="000670FE">
              <w:t>TP</w:t>
            </w:r>
          </w:p>
        </w:tc>
        <w:tc>
          <w:tcPr>
            <w:tcW w:w="850" w:type="dxa"/>
            <w:tcBorders>
              <w:bottom w:val="nil"/>
            </w:tcBorders>
            <w:shd w:val="clear" w:color="auto" w:fill="auto"/>
          </w:tcPr>
          <w:p w14:paraId="105D526A" w14:textId="77777777" w:rsidR="00784A32" w:rsidRPr="000670FE" w:rsidRDefault="00784A32" w:rsidP="00354887">
            <w:pPr>
              <w:pStyle w:val="TAH"/>
              <w:keepLines w:val="0"/>
              <w:widowControl w:val="0"/>
            </w:pPr>
            <w:r w:rsidRPr="000670FE">
              <w:t>Verdict</w:t>
            </w:r>
          </w:p>
        </w:tc>
      </w:tr>
      <w:tr w:rsidR="00784A32" w:rsidRPr="000670FE" w14:paraId="04BFFF3C" w14:textId="77777777" w:rsidTr="00354887">
        <w:trPr>
          <w:tblHeader/>
        </w:trPr>
        <w:tc>
          <w:tcPr>
            <w:tcW w:w="534" w:type="dxa"/>
            <w:tcBorders>
              <w:top w:val="nil"/>
            </w:tcBorders>
            <w:shd w:val="clear" w:color="auto" w:fill="auto"/>
          </w:tcPr>
          <w:p w14:paraId="1E76C440" w14:textId="77777777" w:rsidR="00784A32" w:rsidRPr="000670FE" w:rsidRDefault="00784A32" w:rsidP="00354887">
            <w:pPr>
              <w:pStyle w:val="TAH"/>
              <w:keepLines w:val="0"/>
              <w:widowControl w:val="0"/>
            </w:pPr>
          </w:p>
        </w:tc>
        <w:tc>
          <w:tcPr>
            <w:tcW w:w="3968" w:type="dxa"/>
            <w:tcBorders>
              <w:top w:val="nil"/>
            </w:tcBorders>
            <w:shd w:val="clear" w:color="auto" w:fill="auto"/>
          </w:tcPr>
          <w:p w14:paraId="4D537DE7" w14:textId="77777777" w:rsidR="00784A32" w:rsidRPr="000670FE" w:rsidRDefault="00784A32" w:rsidP="00354887">
            <w:pPr>
              <w:pStyle w:val="TAH"/>
              <w:keepLines w:val="0"/>
              <w:widowControl w:val="0"/>
            </w:pPr>
          </w:p>
        </w:tc>
        <w:tc>
          <w:tcPr>
            <w:tcW w:w="708" w:type="dxa"/>
            <w:shd w:val="clear" w:color="auto" w:fill="auto"/>
          </w:tcPr>
          <w:p w14:paraId="1711D8AB" w14:textId="77777777" w:rsidR="00784A32" w:rsidRPr="000670FE" w:rsidRDefault="00784A32" w:rsidP="00354887">
            <w:pPr>
              <w:pStyle w:val="TAH"/>
              <w:keepLines w:val="0"/>
              <w:widowControl w:val="0"/>
            </w:pPr>
            <w:r w:rsidRPr="000670FE">
              <w:t>U - S</w:t>
            </w:r>
          </w:p>
        </w:tc>
        <w:tc>
          <w:tcPr>
            <w:tcW w:w="2978" w:type="dxa"/>
            <w:shd w:val="clear" w:color="auto" w:fill="auto"/>
          </w:tcPr>
          <w:p w14:paraId="22B1D21E" w14:textId="77777777" w:rsidR="00784A32" w:rsidRPr="000670FE" w:rsidRDefault="00784A32" w:rsidP="00354887">
            <w:pPr>
              <w:pStyle w:val="TAH"/>
              <w:keepLines w:val="0"/>
              <w:widowControl w:val="0"/>
            </w:pPr>
            <w:r w:rsidRPr="000670FE">
              <w:t>Message</w:t>
            </w:r>
          </w:p>
        </w:tc>
        <w:tc>
          <w:tcPr>
            <w:tcW w:w="565" w:type="dxa"/>
            <w:tcBorders>
              <w:top w:val="nil"/>
            </w:tcBorders>
            <w:shd w:val="clear" w:color="auto" w:fill="auto"/>
          </w:tcPr>
          <w:p w14:paraId="1AD69301" w14:textId="77777777" w:rsidR="00784A32" w:rsidRPr="000670FE" w:rsidRDefault="00784A32" w:rsidP="00354887">
            <w:pPr>
              <w:pStyle w:val="TAH"/>
              <w:keepLines w:val="0"/>
              <w:widowControl w:val="0"/>
            </w:pPr>
          </w:p>
        </w:tc>
        <w:tc>
          <w:tcPr>
            <w:tcW w:w="850" w:type="dxa"/>
            <w:tcBorders>
              <w:top w:val="nil"/>
            </w:tcBorders>
            <w:shd w:val="clear" w:color="auto" w:fill="auto"/>
          </w:tcPr>
          <w:p w14:paraId="34D2597E" w14:textId="77777777" w:rsidR="00784A32" w:rsidRPr="000670FE" w:rsidRDefault="00784A32" w:rsidP="00354887">
            <w:pPr>
              <w:pStyle w:val="TAH"/>
              <w:keepLines w:val="0"/>
              <w:widowControl w:val="0"/>
            </w:pPr>
          </w:p>
        </w:tc>
      </w:tr>
      <w:tr w:rsidR="00784A32" w:rsidRPr="000670FE" w14:paraId="701D471F" w14:textId="77777777" w:rsidTr="00354887">
        <w:tc>
          <w:tcPr>
            <w:tcW w:w="534" w:type="dxa"/>
            <w:shd w:val="clear" w:color="auto" w:fill="auto"/>
          </w:tcPr>
          <w:p w14:paraId="54AF46B6" w14:textId="77777777" w:rsidR="00784A32" w:rsidRPr="000670FE" w:rsidRDefault="00784A32" w:rsidP="00354887">
            <w:pPr>
              <w:pStyle w:val="TAC"/>
              <w:keepLines w:val="0"/>
              <w:widowControl w:val="0"/>
            </w:pPr>
            <w:r w:rsidRPr="000670FE">
              <w:t>-</w:t>
            </w:r>
          </w:p>
        </w:tc>
        <w:tc>
          <w:tcPr>
            <w:tcW w:w="3968" w:type="dxa"/>
            <w:shd w:val="clear" w:color="auto" w:fill="auto"/>
          </w:tcPr>
          <w:p w14:paraId="63388A82" w14:textId="77777777" w:rsidR="00784A32" w:rsidRPr="000670FE" w:rsidRDefault="00784A32" w:rsidP="00354887">
            <w:pPr>
              <w:pStyle w:val="TAL"/>
              <w:keepLines w:val="0"/>
              <w:widowControl w:val="0"/>
            </w:pPr>
            <w:r w:rsidRPr="000670FE">
              <w:rPr>
                <w:rFonts w:cs="Arial"/>
                <w:szCs w:val="18"/>
              </w:rPr>
              <w:t>EXCEPTION: The E-UTRA/EPC actions which are related to the MCVIDEO call establishment are described in TS 36.579-1 [2], subclause 5.4.4A Generic Test Procedure for MCVideo CT communication in E-UTRA'.</w:t>
            </w:r>
            <w:r w:rsidR="00F16398" w:rsidRPr="000670FE">
              <w:rPr>
                <w:rFonts w:cs="Arial"/>
                <w:szCs w:val="18"/>
              </w:rPr>
              <w:t xml:space="preserve"> </w:t>
            </w:r>
            <w:r w:rsidRPr="000670FE">
              <w:rPr>
                <w:rFonts w:cs="Arial"/>
                <w:szCs w:val="18"/>
              </w:rPr>
              <w:t>The test sequence below shows only the MCVideo relevant messages exchanged.</w:t>
            </w:r>
          </w:p>
        </w:tc>
        <w:tc>
          <w:tcPr>
            <w:tcW w:w="708" w:type="dxa"/>
            <w:shd w:val="clear" w:color="auto" w:fill="auto"/>
          </w:tcPr>
          <w:p w14:paraId="0B2687A1" w14:textId="77777777" w:rsidR="00784A32" w:rsidRPr="000670FE" w:rsidRDefault="00784A32" w:rsidP="00354887">
            <w:pPr>
              <w:pStyle w:val="TAC"/>
              <w:keepLines w:val="0"/>
              <w:widowControl w:val="0"/>
            </w:pPr>
            <w:r w:rsidRPr="000670FE">
              <w:t>-</w:t>
            </w:r>
          </w:p>
        </w:tc>
        <w:tc>
          <w:tcPr>
            <w:tcW w:w="2978" w:type="dxa"/>
            <w:shd w:val="clear" w:color="auto" w:fill="auto"/>
          </w:tcPr>
          <w:p w14:paraId="602DDC44" w14:textId="77777777" w:rsidR="00784A32" w:rsidRPr="000670FE" w:rsidRDefault="00784A32" w:rsidP="00354887">
            <w:pPr>
              <w:pStyle w:val="TAL"/>
              <w:keepLines w:val="0"/>
              <w:widowControl w:val="0"/>
            </w:pPr>
            <w:r w:rsidRPr="000670FE">
              <w:t>-</w:t>
            </w:r>
          </w:p>
        </w:tc>
        <w:tc>
          <w:tcPr>
            <w:tcW w:w="565" w:type="dxa"/>
            <w:shd w:val="clear" w:color="auto" w:fill="auto"/>
          </w:tcPr>
          <w:p w14:paraId="5A68000F" w14:textId="77777777" w:rsidR="00784A32" w:rsidRPr="000670FE" w:rsidRDefault="00784A32" w:rsidP="00354887">
            <w:pPr>
              <w:pStyle w:val="TAC"/>
              <w:keepLines w:val="0"/>
              <w:widowControl w:val="0"/>
            </w:pPr>
            <w:r w:rsidRPr="000670FE">
              <w:t>-</w:t>
            </w:r>
          </w:p>
        </w:tc>
        <w:tc>
          <w:tcPr>
            <w:tcW w:w="850" w:type="dxa"/>
            <w:shd w:val="clear" w:color="auto" w:fill="auto"/>
          </w:tcPr>
          <w:p w14:paraId="62D713BE" w14:textId="77777777" w:rsidR="00784A32" w:rsidRPr="000670FE" w:rsidRDefault="00784A32" w:rsidP="00354887">
            <w:pPr>
              <w:keepNext/>
              <w:widowControl w:val="0"/>
              <w:rPr>
                <w:rFonts w:ascii="Arial" w:hAnsi="Arial" w:cs="Arial"/>
                <w:sz w:val="18"/>
                <w:szCs w:val="18"/>
              </w:rPr>
            </w:pPr>
            <w:r w:rsidRPr="000670FE">
              <w:rPr>
                <w:rFonts w:ascii="Arial" w:hAnsi="Arial" w:cs="Arial"/>
                <w:sz w:val="18"/>
                <w:szCs w:val="18"/>
              </w:rPr>
              <w:t>-</w:t>
            </w:r>
          </w:p>
        </w:tc>
      </w:tr>
      <w:tr w:rsidR="00784A32" w:rsidRPr="000670FE" w14:paraId="12EDF1D5" w14:textId="77777777" w:rsidTr="00354887">
        <w:tc>
          <w:tcPr>
            <w:tcW w:w="534" w:type="dxa"/>
            <w:shd w:val="clear" w:color="auto" w:fill="auto"/>
          </w:tcPr>
          <w:p w14:paraId="2E3E6E11" w14:textId="77777777" w:rsidR="00784A32" w:rsidRPr="000670FE" w:rsidRDefault="00784A32" w:rsidP="00354887">
            <w:pPr>
              <w:pStyle w:val="TAC"/>
              <w:keepLines w:val="0"/>
              <w:widowControl w:val="0"/>
            </w:pPr>
            <w:r w:rsidRPr="000670FE">
              <w:t>1</w:t>
            </w:r>
          </w:p>
        </w:tc>
        <w:tc>
          <w:tcPr>
            <w:tcW w:w="3968" w:type="dxa"/>
            <w:shd w:val="clear" w:color="auto" w:fill="auto"/>
          </w:tcPr>
          <w:p w14:paraId="2C115B1E" w14:textId="77777777" w:rsidR="00784A32" w:rsidRPr="000670FE" w:rsidRDefault="00784A32" w:rsidP="00354887">
            <w:pPr>
              <w:pStyle w:val="TAL"/>
              <w:keepLines w:val="0"/>
              <w:widowControl w:val="0"/>
            </w:pPr>
            <w:r w:rsidRPr="000670FE">
              <w:t>The SS (MCVideo server) sends SIP INVITE to request establishment of an MCVideo private call, On-demand Automatic Commencement Mode, no force of Automatic Commencement, applying End-to-end communication security with Transmission Control including a "text/plain" MIME body.</w:t>
            </w:r>
          </w:p>
        </w:tc>
        <w:tc>
          <w:tcPr>
            <w:tcW w:w="708" w:type="dxa"/>
            <w:shd w:val="clear" w:color="auto" w:fill="auto"/>
          </w:tcPr>
          <w:p w14:paraId="30E158AE" w14:textId="77777777" w:rsidR="00784A32" w:rsidRPr="000670FE" w:rsidRDefault="00784A32" w:rsidP="00354887">
            <w:pPr>
              <w:pStyle w:val="TAC"/>
              <w:keepLines w:val="0"/>
              <w:widowControl w:val="0"/>
            </w:pPr>
            <w:r w:rsidRPr="000670FE">
              <w:t>&lt;--</w:t>
            </w:r>
          </w:p>
        </w:tc>
        <w:tc>
          <w:tcPr>
            <w:tcW w:w="2978" w:type="dxa"/>
            <w:shd w:val="clear" w:color="auto" w:fill="auto"/>
          </w:tcPr>
          <w:p w14:paraId="5013C953" w14:textId="77777777" w:rsidR="00784A32" w:rsidRPr="000670FE" w:rsidRDefault="00784A32" w:rsidP="00354887">
            <w:pPr>
              <w:pStyle w:val="TAL"/>
              <w:keepLines w:val="0"/>
              <w:widowControl w:val="0"/>
            </w:pPr>
            <w:r w:rsidRPr="000670FE">
              <w:t>SIP INVITE</w:t>
            </w:r>
          </w:p>
        </w:tc>
        <w:tc>
          <w:tcPr>
            <w:tcW w:w="565" w:type="dxa"/>
            <w:shd w:val="clear" w:color="auto" w:fill="auto"/>
          </w:tcPr>
          <w:p w14:paraId="221F653F" w14:textId="77777777" w:rsidR="00784A32" w:rsidRPr="000670FE" w:rsidRDefault="00784A32" w:rsidP="00354887">
            <w:pPr>
              <w:pStyle w:val="TAC"/>
              <w:keepLines w:val="0"/>
              <w:widowControl w:val="0"/>
            </w:pPr>
            <w:r w:rsidRPr="000670FE">
              <w:t>-</w:t>
            </w:r>
          </w:p>
        </w:tc>
        <w:tc>
          <w:tcPr>
            <w:tcW w:w="850" w:type="dxa"/>
            <w:shd w:val="clear" w:color="auto" w:fill="auto"/>
          </w:tcPr>
          <w:p w14:paraId="297BF18A" w14:textId="77777777" w:rsidR="00784A32" w:rsidRPr="000670FE" w:rsidRDefault="00784A32" w:rsidP="00354887">
            <w:pPr>
              <w:keepNext/>
              <w:widowControl w:val="0"/>
              <w:rPr>
                <w:rFonts w:ascii="Arial" w:hAnsi="Arial" w:cs="Arial"/>
                <w:sz w:val="18"/>
                <w:szCs w:val="18"/>
              </w:rPr>
            </w:pPr>
            <w:r w:rsidRPr="000670FE">
              <w:rPr>
                <w:rFonts w:ascii="Arial" w:hAnsi="Arial" w:cs="Arial"/>
                <w:sz w:val="18"/>
                <w:szCs w:val="18"/>
              </w:rPr>
              <w:t>-</w:t>
            </w:r>
          </w:p>
        </w:tc>
      </w:tr>
      <w:tr w:rsidR="00784A32" w:rsidRPr="000670FE" w14:paraId="3D054019" w14:textId="77777777" w:rsidTr="00354887">
        <w:trPr>
          <w:trHeight w:val="233"/>
        </w:trPr>
        <w:tc>
          <w:tcPr>
            <w:tcW w:w="534" w:type="dxa"/>
            <w:shd w:val="clear" w:color="auto" w:fill="auto"/>
          </w:tcPr>
          <w:p w14:paraId="4D6342C8"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7405DAA7" w14:textId="77777777" w:rsidR="00784A32" w:rsidRPr="000670FE" w:rsidRDefault="00784A32" w:rsidP="00354887">
            <w:pPr>
              <w:spacing w:after="0"/>
              <w:rPr>
                <w:rFonts w:cs="Calibri"/>
                <w:color w:val="000000"/>
                <w:sz w:val="18"/>
                <w:szCs w:val="18"/>
              </w:rPr>
            </w:pPr>
            <w:r w:rsidRPr="000670FE">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A23D5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E190D0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214884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8BCC60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C1360D3" w14:textId="77777777" w:rsidTr="00354887">
        <w:tc>
          <w:tcPr>
            <w:tcW w:w="534" w:type="dxa"/>
            <w:shd w:val="clear" w:color="auto" w:fill="auto"/>
          </w:tcPr>
          <w:p w14:paraId="0D78E536"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71FE1232"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3B0CF03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A693989"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31D133C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BB5E09"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D54BF3F" w14:textId="77777777" w:rsidTr="00354887">
        <w:tc>
          <w:tcPr>
            <w:tcW w:w="534" w:type="dxa"/>
            <w:shd w:val="clear" w:color="auto" w:fill="auto"/>
          </w:tcPr>
          <w:p w14:paraId="1E766B87"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4007CA99" w14:textId="77777777" w:rsidR="00784A32" w:rsidRPr="000670FE" w:rsidRDefault="00784A32" w:rsidP="00354887">
            <w:pPr>
              <w:pStyle w:val="TAL"/>
              <w:keepNext w:val="0"/>
              <w:keepLines w:val="0"/>
              <w:widowControl w:val="0"/>
            </w:pPr>
            <w:r w:rsidRPr="000670FE">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
          <w:p w14:paraId="05F41E0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130F991"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EE2EF4A"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7302CBE3"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4629251F" w14:textId="77777777" w:rsidTr="00354887">
        <w:tc>
          <w:tcPr>
            <w:tcW w:w="534" w:type="dxa"/>
            <w:shd w:val="clear" w:color="auto" w:fill="auto"/>
          </w:tcPr>
          <w:p w14:paraId="4739B06C"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0B320597" w14:textId="77777777" w:rsidR="00784A32" w:rsidRPr="000670FE" w:rsidRDefault="00784A32" w:rsidP="00354887">
            <w:pPr>
              <w:pStyle w:val="TAL"/>
              <w:keepNext w:val="0"/>
              <w:keepLines w:val="0"/>
              <w:widowControl w:val="0"/>
            </w:pPr>
            <w:r w:rsidRPr="000670FE">
              <w:t>The SS responds with a SIP ACK to acknowledge the SIP 200 (OK) message.</w:t>
            </w:r>
          </w:p>
        </w:tc>
        <w:tc>
          <w:tcPr>
            <w:tcW w:w="708" w:type="dxa"/>
            <w:shd w:val="clear" w:color="auto" w:fill="auto"/>
          </w:tcPr>
          <w:p w14:paraId="190D29F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9103789"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E2F42D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623CAD5"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1AFA3B6F" w14:textId="77777777" w:rsidTr="00354887">
        <w:tc>
          <w:tcPr>
            <w:tcW w:w="534" w:type="dxa"/>
            <w:shd w:val="clear" w:color="auto" w:fill="auto"/>
          </w:tcPr>
          <w:p w14:paraId="3381E4A3" w14:textId="77777777" w:rsidR="00784A32" w:rsidRPr="000670FE" w:rsidRDefault="00784A32" w:rsidP="00354887">
            <w:pPr>
              <w:pStyle w:val="TAC"/>
              <w:keepNext w:val="0"/>
              <w:keepLines w:val="0"/>
              <w:widowControl w:val="0"/>
            </w:pPr>
            <w:r w:rsidRPr="000670FE">
              <w:t xml:space="preserve">5 </w:t>
            </w:r>
          </w:p>
        </w:tc>
        <w:tc>
          <w:tcPr>
            <w:tcW w:w="3968" w:type="dxa"/>
            <w:shd w:val="clear" w:color="auto" w:fill="auto"/>
          </w:tcPr>
          <w:p w14:paraId="192D1AE8"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726DFA0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01D4D1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F23128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F8B3842" w14:textId="77777777" w:rsidR="00784A32" w:rsidRPr="000670FE" w:rsidRDefault="00784A32" w:rsidP="00354887">
            <w:pPr>
              <w:pStyle w:val="TAC"/>
            </w:pPr>
            <w:r w:rsidRPr="000670FE">
              <w:t>-</w:t>
            </w:r>
          </w:p>
        </w:tc>
      </w:tr>
      <w:tr w:rsidR="00784A32" w:rsidRPr="000670FE" w14:paraId="270E38E4" w14:textId="77777777" w:rsidTr="00354887">
        <w:tc>
          <w:tcPr>
            <w:tcW w:w="534" w:type="dxa"/>
            <w:shd w:val="clear" w:color="auto" w:fill="auto"/>
          </w:tcPr>
          <w:p w14:paraId="0CC6C3C1"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40507FF5"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6B49A05C"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299D8C5"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631DAE0B"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4AAC9D9" w14:textId="77777777" w:rsidR="00784A32" w:rsidRPr="000670FE" w:rsidRDefault="00784A32" w:rsidP="00354887">
            <w:pPr>
              <w:pStyle w:val="TAC"/>
            </w:pPr>
            <w:r w:rsidRPr="000670FE">
              <w:t>P</w:t>
            </w:r>
          </w:p>
        </w:tc>
      </w:tr>
      <w:tr w:rsidR="00784A32" w:rsidRPr="000670FE" w14:paraId="74EC9B4A" w14:textId="77777777" w:rsidTr="00354887">
        <w:tc>
          <w:tcPr>
            <w:tcW w:w="534" w:type="dxa"/>
            <w:shd w:val="clear" w:color="auto" w:fill="auto"/>
          </w:tcPr>
          <w:p w14:paraId="67A93900"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61FC9B5A" w14:textId="77777777" w:rsidR="00784A32" w:rsidRPr="000670FE" w:rsidRDefault="00784A32" w:rsidP="00354887">
            <w:pPr>
              <w:pStyle w:val="TAL"/>
              <w:keepNext w:val="0"/>
              <w:keepLines w:val="0"/>
              <w:widowControl w:val="0"/>
            </w:pPr>
            <w:r w:rsidRPr="000670FE">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32E0AA2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FED826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05B14FA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E49EBE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7FBB35D5" w14:textId="77777777" w:rsidTr="00354887">
        <w:tc>
          <w:tcPr>
            <w:tcW w:w="534" w:type="dxa"/>
            <w:shd w:val="clear" w:color="auto" w:fill="auto"/>
          </w:tcPr>
          <w:p w14:paraId="340E6F1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8C81C39" w14:textId="77777777" w:rsidR="00784A32" w:rsidRPr="000670FE" w:rsidRDefault="00784A32" w:rsidP="00354887">
            <w:pPr>
              <w:spacing w:after="0"/>
              <w:rPr>
                <w:rFonts w:cs="Calibri"/>
                <w:sz w:val="18"/>
                <w:szCs w:val="18"/>
              </w:rPr>
            </w:pPr>
            <w:r w:rsidRPr="000670FE">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EF74E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0646C4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799C52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2CD384"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222C286C" w14:textId="77777777" w:rsidTr="00354887">
        <w:tc>
          <w:tcPr>
            <w:tcW w:w="534" w:type="dxa"/>
            <w:shd w:val="clear" w:color="auto" w:fill="auto"/>
          </w:tcPr>
          <w:p w14:paraId="4C0D2623" w14:textId="77777777" w:rsidR="00784A32" w:rsidRPr="000670FE" w:rsidRDefault="00784A32" w:rsidP="00354887">
            <w:pPr>
              <w:pStyle w:val="TAC"/>
              <w:keepNext w:val="0"/>
              <w:keepLines w:val="0"/>
              <w:widowControl w:val="0"/>
            </w:pPr>
            <w:r w:rsidRPr="000670FE">
              <w:t>8a1</w:t>
            </w:r>
          </w:p>
        </w:tc>
        <w:tc>
          <w:tcPr>
            <w:tcW w:w="3968" w:type="dxa"/>
            <w:shd w:val="clear" w:color="auto" w:fill="auto"/>
          </w:tcPr>
          <w:p w14:paraId="2F7CED00"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669CDC2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AB5FAF7"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22699DD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8D8045C"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4417271" w14:textId="77777777" w:rsidTr="00354887">
        <w:tc>
          <w:tcPr>
            <w:tcW w:w="534" w:type="dxa"/>
            <w:shd w:val="clear" w:color="auto" w:fill="auto"/>
          </w:tcPr>
          <w:p w14:paraId="13177966"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06990072" w14:textId="77777777" w:rsidR="00784A32" w:rsidRPr="000670FE" w:rsidRDefault="00784A32" w:rsidP="00354887">
            <w:pPr>
              <w:pStyle w:val="TAL"/>
              <w:keepNext w:val="0"/>
              <w:keepLines w:val="0"/>
              <w:widowControl w:val="0"/>
            </w:pPr>
            <w:r w:rsidRPr="000670FE">
              <w:t>Check: Does the UE MCVideo client) sends a SIP 200 (OK)?</w:t>
            </w:r>
          </w:p>
        </w:tc>
        <w:tc>
          <w:tcPr>
            <w:tcW w:w="708" w:type="dxa"/>
            <w:shd w:val="clear" w:color="auto" w:fill="auto"/>
          </w:tcPr>
          <w:p w14:paraId="36B2C658"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36FE8E7"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7468B9B"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866A128"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46EC551B" w14:textId="77777777" w:rsidTr="00354887">
        <w:tc>
          <w:tcPr>
            <w:tcW w:w="534" w:type="dxa"/>
            <w:shd w:val="clear" w:color="auto" w:fill="auto"/>
          </w:tcPr>
          <w:p w14:paraId="1DD03D02"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58C1350A" w14:textId="77777777" w:rsidR="00784A32" w:rsidRPr="000670FE" w:rsidRDefault="00784A32" w:rsidP="00354887">
            <w:pPr>
              <w:pStyle w:val="TAL"/>
              <w:keepNext w:val="0"/>
              <w:keepLines w:val="0"/>
              <w:widowControl w:val="0"/>
            </w:pPr>
            <w:r w:rsidRPr="000670FE">
              <w:t>The SS sends a SIP ACK in acknowledgement of the SIP 200 (OK) from the UE.</w:t>
            </w:r>
          </w:p>
        </w:tc>
        <w:tc>
          <w:tcPr>
            <w:tcW w:w="708" w:type="dxa"/>
            <w:shd w:val="clear" w:color="auto" w:fill="auto"/>
          </w:tcPr>
          <w:p w14:paraId="071CAD2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22AA56D"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91929A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5FCA9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B578937" w14:textId="77777777" w:rsidTr="00354887">
        <w:tc>
          <w:tcPr>
            <w:tcW w:w="534" w:type="dxa"/>
            <w:shd w:val="clear" w:color="auto" w:fill="auto"/>
          </w:tcPr>
          <w:p w14:paraId="7389BA82"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05C4F4EE"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6FF510E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7970BFF"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68B3FC9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BEE2D95" w14:textId="77777777" w:rsidR="00784A32" w:rsidRPr="000670FE" w:rsidRDefault="00784A32" w:rsidP="00354887">
            <w:pPr>
              <w:pStyle w:val="TAC"/>
            </w:pPr>
            <w:r w:rsidRPr="000670FE">
              <w:t>-</w:t>
            </w:r>
          </w:p>
        </w:tc>
      </w:tr>
      <w:tr w:rsidR="00784A32" w:rsidRPr="000670FE" w14:paraId="5A9B0B71" w14:textId="77777777" w:rsidTr="00354887">
        <w:tc>
          <w:tcPr>
            <w:tcW w:w="534" w:type="dxa"/>
            <w:shd w:val="clear" w:color="auto" w:fill="auto"/>
          </w:tcPr>
          <w:p w14:paraId="4837E5E3"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237B0651"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41AE048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BF0843C"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650DDFCA"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604F3B19" w14:textId="77777777" w:rsidR="00784A32" w:rsidRPr="000670FE" w:rsidRDefault="00784A32" w:rsidP="00354887">
            <w:pPr>
              <w:pStyle w:val="TAC"/>
            </w:pPr>
            <w:r w:rsidRPr="000670FE">
              <w:t>P</w:t>
            </w:r>
          </w:p>
        </w:tc>
      </w:tr>
      <w:tr w:rsidR="00784A32" w:rsidRPr="000670FE" w14:paraId="06873AF0" w14:textId="77777777" w:rsidTr="00354887">
        <w:tc>
          <w:tcPr>
            <w:tcW w:w="534" w:type="dxa"/>
            <w:shd w:val="clear" w:color="auto" w:fill="auto"/>
          </w:tcPr>
          <w:p w14:paraId="0912D455"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32687208" w14:textId="77777777" w:rsidR="00784A32" w:rsidRPr="000670FE" w:rsidRDefault="00784A32" w:rsidP="00354887">
            <w:pPr>
              <w:pStyle w:val="TAL"/>
              <w:keepNext w:val="0"/>
              <w:keepLines w:val="0"/>
              <w:widowControl w:val="0"/>
            </w:pPr>
            <w:r w:rsidRPr="000670FE">
              <w:t>EXCEPTION: Step 13a1 describes behaviour that depends on the UE implementation; the "lower case letter" identifies a step sequence that take place if the UE displays information to the User upon accepting establishment/releasing of the emergency call.</w:t>
            </w:r>
          </w:p>
        </w:tc>
        <w:tc>
          <w:tcPr>
            <w:tcW w:w="708" w:type="dxa"/>
            <w:shd w:val="clear" w:color="auto" w:fill="auto"/>
          </w:tcPr>
          <w:p w14:paraId="6BEB7CB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41D44B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1E1E33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D7954B"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14A6AEFE" w14:textId="77777777" w:rsidTr="00354887">
        <w:tc>
          <w:tcPr>
            <w:tcW w:w="534" w:type="dxa"/>
            <w:shd w:val="clear" w:color="auto" w:fill="auto"/>
          </w:tcPr>
          <w:p w14:paraId="0CECB0C1" w14:textId="77777777" w:rsidR="00784A32" w:rsidRPr="000670FE" w:rsidRDefault="00784A32" w:rsidP="00354887">
            <w:pPr>
              <w:pStyle w:val="TAC"/>
              <w:keepNext w:val="0"/>
              <w:keepLines w:val="0"/>
              <w:widowControl w:val="0"/>
            </w:pPr>
            <w:r w:rsidRPr="000670FE">
              <w:t>13a1</w:t>
            </w:r>
          </w:p>
        </w:tc>
        <w:tc>
          <w:tcPr>
            <w:tcW w:w="3968" w:type="dxa"/>
            <w:shd w:val="clear" w:color="auto" w:fill="auto"/>
          </w:tcPr>
          <w:p w14:paraId="6F458BFD" w14:textId="77777777" w:rsidR="00784A32" w:rsidRPr="000670FE" w:rsidRDefault="00784A32" w:rsidP="00354887">
            <w:pPr>
              <w:pStyle w:val="TAL"/>
              <w:keepNext w:val="0"/>
              <w:keepLines w:val="0"/>
              <w:widowControl w:val="0"/>
            </w:pPr>
            <w:r w:rsidRPr="000670FE">
              <w:t>IF pc_DisplayIfoEmergencyCall THEN</w:t>
            </w:r>
          </w:p>
          <w:p w14:paraId="5A186BBC" w14:textId="77777777" w:rsidR="00784A32" w:rsidRPr="000670FE" w:rsidRDefault="00784A32" w:rsidP="00354887">
            <w:pPr>
              <w:pStyle w:val="TAL"/>
              <w:keepNext w:val="0"/>
              <w:keepLines w:val="0"/>
              <w:widowControl w:val="0"/>
            </w:pPr>
            <w:r w:rsidRPr="000670FE">
              <w:t>Check: Does the UE (McVideo client) notify the user about the upgrade of the private call to an emergency private call?</w:t>
            </w:r>
          </w:p>
          <w:p w14:paraId="75E9EAD4" w14:textId="77777777" w:rsidR="00784A32" w:rsidRPr="000670FE" w:rsidRDefault="00784A32" w:rsidP="00354887">
            <w:pPr>
              <w:pStyle w:val="TAL"/>
              <w:keepNext w:val="0"/>
              <w:keepLines w:val="0"/>
              <w:widowControl w:val="0"/>
            </w:pPr>
            <w:r w:rsidRPr="000670FE">
              <w:t>NOTE 1: This action is expected to be done via a suitable implementation-dependent MMI.</w:t>
            </w:r>
          </w:p>
          <w:p w14:paraId="29E2B78F" w14:textId="77777777" w:rsidR="00784A32" w:rsidRPr="000670FE" w:rsidRDefault="00784A32" w:rsidP="00354887">
            <w:pPr>
              <w:pStyle w:val="TAL"/>
              <w:keepNext w:val="0"/>
              <w:keepLines w:val="0"/>
              <w:widowControl w:val="0"/>
            </w:pPr>
            <w:r w:rsidRPr="000670FE">
              <w:t>NOTE 2: The display information may include</w:t>
            </w:r>
          </w:p>
          <w:p w14:paraId="79A8BC31" w14:textId="77777777" w:rsidR="00784A32" w:rsidRPr="000670FE" w:rsidRDefault="00784A32" w:rsidP="00354887">
            <w:pPr>
              <w:pStyle w:val="TAL"/>
              <w:keepNext w:val="0"/>
              <w:keepLines w:val="0"/>
              <w:widowControl w:val="0"/>
            </w:pPr>
            <w:r w:rsidRPr="000670FE">
              <w:t>- indication for upgrade of the private call to an emergency private call</w:t>
            </w:r>
          </w:p>
          <w:p w14:paraId="59489C6F" w14:textId="77777777" w:rsidR="00784A32" w:rsidRPr="000670FE" w:rsidRDefault="00784A32" w:rsidP="00354887">
            <w:pPr>
              <w:pStyle w:val="TAL"/>
              <w:keepNext w:val="0"/>
              <w:keepLines w:val="0"/>
              <w:widowControl w:val="0"/>
            </w:pPr>
            <w:r w:rsidRPr="000670FE">
              <w:t>- the MCVideo ID of the sender of the SIP re-INVITE request.</w:t>
            </w:r>
          </w:p>
        </w:tc>
        <w:tc>
          <w:tcPr>
            <w:tcW w:w="708" w:type="dxa"/>
            <w:shd w:val="clear" w:color="auto" w:fill="auto"/>
          </w:tcPr>
          <w:p w14:paraId="51A6393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0EF077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CFD66ED"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406242BA" w14:textId="77777777" w:rsidR="00784A32" w:rsidRPr="000670FE" w:rsidRDefault="00784A32" w:rsidP="00354887">
            <w:pPr>
              <w:pStyle w:val="TAC"/>
              <w:keepNext w:val="0"/>
              <w:keepLines w:val="0"/>
              <w:widowControl w:val="0"/>
              <w:rPr>
                <w:rFonts w:cs="Arial"/>
                <w:szCs w:val="18"/>
              </w:rPr>
            </w:pPr>
            <w:r w:rsidRPr="000670FE">
              <w:t>P</w:t>
            </w:r>
          </w:p>
        </w:tc>
      </w:tr>
      <w:tr w:rsidR="00784A32" w:rsidRPr="000670FE" w14:paraId="394FB062" w14:textId="77777777" w:rsidTr="00354887">
        <w:tc>
          <w:tcPr>
            <w:tcW w:w="534" w:type="dxa"/>
            <w:shd w:val="clear" w:color="auto" w:fill="auto"/>
          </w:tcPr>
          <w:p w14:paraId="5993FC72"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1D4887C5" w14:textId="77777777" w:rsidR="00784A32" w:rsidRPr="000670FE" w:rsidRDefault="00784A32" w:rsidP="00354887">
            <w:pPr>
              <w:pStyle w:val="TAL"/>
              <w:keepNext w:val="0"/>
              <w:keepLines w:val="0"/>
              <w:widowControl w:val="0"/>
            </w:pPr>
            <w:r w:rsidRPr="000670FE">
              <w:t>The SS (MCVideo server) sends SIP re-INVITE to downgrade the emergency.</w:t>
            </w:r>
          </w:p>
        </w:tc>
        <w:tc>
          <w:tcPr>
            <w:tcW w:w="708" w:type="dxa"/>
            <w:shd w:val="clear" w:color="auto" w:fill="auto"/>
          </w:tcPr>
          <w:p w14:paraId="028D48B1"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12A63A7"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523DBDB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5A4AB6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08717787" w14:textId="77777777" w:rsidTr="00354887">
        <w:tc>
          <w:tcPr>
            <w:tcW w:w="534" w:type="dxa"/>
            <w:shd w:val="clear" w:color="auto" w:fill="auto"/>
          </w:tcPr>
          <w:p w14:paraId="412E7B0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F321302" w14:textId="77777777" w:rsidR="00784A32" w:rsidRPr="000670FE" w:rsidRDefault="00784A32" w:rsidP="00354887">
            <w:pPr>
              <w:pStyle w:val="TAL"/>
              <w:keepNext w:val="0"/>
              <w:keepLines w:val="0"/>
              <w:widowControl w:val="0"/>
            </w:pPr>
            <w:r w:rsidRPr="000670FE">
              <w:t>EXCEPTION. Step 15a1 below is optional.</w:t>
            </w:r>
          </w:p>
        </w:tc>
        <w:tc>
          <w:tcPr>
            <w:tcW w:w="708" w:type="dxa"/>
            <w:shd w:val="clear" w:color="auto" w:fill="auto"/>
          </w:tcPr>
          <w:p w14:paraId="2F10034D" w14:textId="77777777" w:rsidR="00784A32" w:rsidRPr="000670FE" w:rsidRDefault="00784A32" w:rsidP="00354887">
            <w:pPr>
              <w:pStyle w:val="TAC"/>
              <w:keepNext w:val="0"/>
              <w:keepLines w:val="0"/>
              <w:widowControl w:val="0"/>
            </w:pPr>
          </w:p>
        </w:tc>
        <w:tc>
          <w:tcPr>
            <w:tcW w:w="2978" w:type="dxa"/>
            <w:shd w:val="clear" w:color="auto" w:fill="auto"/>
          </w:tcPr>
          <w:p w14:paraId="145B7711" w14:textId="77777777" w:rsidR="00784A32" w:rsidRPr="000670FE" w:rsidRDefault="00784A32" w:rsidP="00354887">
            <w:pPr>
              <w:pStyle w:val="TAL"/>
              <w:keepNext w:val="0"/>
              <w:keepLines w:val="0"/>
              <w:widowControl w:val="0"/>
            </w:pPr>
          </w:p>
        </w:tc>
        <w:tc>
          <w:tcPr>
            <w:tcW w:w="565" w:type="dxa"/>
            <w:shd w:val="clear" w:color="auto" w:fill="auto"/>
          </w:tcPr>
          <w:p w14:paraId="13F395B4" w14:textId="77777777" w:rsidR="00784A32" w:rsidRPr="000670FE" w:rsidRDefault="00784A32" w:rsidP="00354887">
            <w:pPr>
              <w:pStyle w:val="TAC"/>
              <w:keepNext w:val="0"/>
              <w:keepLines w:val="0"/>
              <w:widowControl w:val="0"/>
            </w:pPr>
          </w:p>
        </w:tc>
        <w:tc>
          <w:tcPr>
            <w:tcW w:w="850" w:type="dxa"/>
            <w:shd w:val="clear" w:color="auto" w:fill="auto"/>
          </w:tcPr>
          <w:p w14:paraId="02C2DBA8" w14:textId="77777777" w:rsidR="00784A32" w:rsidRPr="000670FE" w:rsidRDefault="00784A32" w:rsidP="00354887">
            <w:pPr>
              <w:rPr>
                <w:rFonts w:ascii="Arial" w:hAnsi="Arial" w:cs="Arial"/>
                <w:sz w:val="18"/>
                <w:szCs w:val="18"/>
              </w:rPr>
            </w:pPr>
          </w:p>
        </w:tc>
      </w:tr>
      <w:tr w:rsidR="00784A32" w:rsidRPr="000670FE" w14:paraId="28CA87BE" w14:textId="77777777" w:rsidTr="00354887">
        <w:tc>
          <w:tcPr>
            <w:tcW w:w="534" w:type="dxa"/>
            <w:shd w:val="clear" w:color="auto" w:fill="auto"/>
          </w:tcPr>
          <w:p w14:paraId="04033211" w14:textId="77777777" w:rsidR="00784A32" w:rsidRPr="000670FE" w:rsidRDefault="00784A32" w:rsidP="00354887">
            <w:pPr>
              <w:pStyle w:val="TAC"/>
              <w:keepNext w:val="0"/>
              <w:keepLines w:val="0"/>
              <w:widowControl w:val="0"/>
            </w:pPr>
            <w:r w:rsidRPr="000670FE">
              <w:t>15a1</w:t>
            </w:r>
          </w:p>
        </w:tc>
        <w:tc>
          <w:tcPr>
            <w:tcW w:w="3968" w:type="dxa"/>
            <w:shd w:val="clear" w:color="auto" w:fill="auto"/>
          </w:tcPr>
          <w:p w14:paraId="09A46D3E"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03FF9B2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FEFD982"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2F78439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3C507D7"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63781489" w14:textId="77777777" w:rsidTr="00354887">
        <w:tc>
          <w:tcPr>
            <w:tcW w:w="534" w:type="dxa"/>
            <w:shd w:val="clear" w:color="auto" w:fill="auto"/>
          </w:tcPr>
          <w:p w14:paraId="7CC6462F"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5D7F61D3" w14:textId="77777777" w:rsidR="00784A32" w:rsidRPr="000670FE" w:rsidRDefault="00784A32" w:rsidP="00354887">
            <w:pPr>
              <w:pStyle w:val="TAL"/>
              <w:keepNext w:val="0"/>
              <w:keepLines w:val="0"/>
              <w:widowControl w:val="0"/>
            </w:pPr>
            <w:r w:rsidRPr="000670FE">
              <w:t>Check: Does the UE (MCVideo client) send a SIP 200 (OK)?</w:t>
            </w:r>
          </w:p>
        </w:tc>
        <w:tc>
          <w:tcPr>
            <w:tcW w:w="708" w:type="dxa"/>
            <w:shd w:val="clear" w:color="auto" w:fill="auto"/>
          </w:tcPr>
          <w:p w14:paraId="7AD8B31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65B7895"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E2DD673"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1F88F051"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5C8EF75C" w14:textId="77777777" w:rsidTr="00354887">
        <w:trPr>
          <w:trHeight w:val="206"/>
        </w:trPr>
        <w:tc>
          <w:tcPr>
            <w:tcW w:w="534" w:type="dxa"/>
            <w:shd w:val="clear" w:color="auto" w:fill="auto"/>
          </w:tcPr>
          <w:p w14:paraId="10B8C60E" w14:textId="77777777" w:rsidR="00784A32" w:rsidRPr="000670FE" w:rsidRDefault="00784A32" w:rsidP="00354887">
            <w:pPr>
              <w:pStyle w:val="TAC"/>
              <w:keepNext w:val="0"/>
              <w:keepLines w:val="0"/>
              <w:widowControl w:val="0"/>
            </w:pPr>
            <w:r w:rsidRPr="000670FE">
              <w:t>17</w:t>
            </w:r>
          </w:p>
        </w:tc>
        <w:tc>
          <w:tcPr>
            <w:tcW w:w="3968" w:type="dxa"/>
            <w:shd w:val="clear" w:color="auto" w:fill="auto"/>
          </w:tcPr>
          <w:p w14:paraId="1B92CB59" w14:textId="77777777" w:rsidR="00784A32" w:rsidRPr="000670FE" w:rsidRDefault="00784A32" w:rsidP="00354887">
            <w:pPr>
              <w:pStyle w:val="TAL"/>
              <w:keepNext w:val="0"/>
              <w:keepLines w:val="0"/>
              <w:widowControl w:val="0"/>
            </w:pPr>
            <w:r w:rsidRPr="000670FE">
              <w:t>The SS would respond SIP ACK to the UE (MCVideo Client).</w:t>
            </w:r>
          </w:p>
        </w:tc>
        <w:tc>
          <w:tcPr>
            <w:tcW w:w="708" w:type="dxa"/>
            <w:shd w:val="clear" w:color="auto" w:fill="auto"/>
          </w:tcPr>
          <w:p w14:paraId="698FDB0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ED1FF72"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9418DD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2EB00E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30DC365E" w14:textId="77777777" w:rsidTr="00354887">
        <w:tc>
          <w:tcPr>
            <w:tcW w:w="534" w:type="dxa"/>
            <w:shd w:val="clear" w:color="auto" w:fill="auto"/>
          </w:tcPr>
          <w:p w14:paraId="73B462E7" w14:textId="77777777" w:rsidR="00784A32" w:rsidRPr="000670FE" w:rsidRDefault="00784A32" w:rsidP="00354887">
            <w:pPr>
              <w:pStyle w:val="TAC"/>
              <w:keepNext w:val="0"/>
              <w:keepLines w:val="0"/>
              <w:widowControl w:val="0"/>
            </w:pPr>
            <w:r w:rsidRPr="000670FE">
              <w:t>18</w:t>
            </w:r>
          </w:p>
        </w:tc>
        <w:tc>
          <w:tcPr>
            <w:tcW w:w="3968" w:type="dxa"/>
            <w:shd w:val="clear" w:color="auto" w:fill="auto"/>
          </w:tcPr>
          <w:p w14:paraId="6A4339FE"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3014ABB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40BD77B"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556614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DDEA13C" w14:textId="77777777" w:rsidR="00784A32" w:rsidRPr="000670FE" w:rsidRDefault="00784A32" w:rsidP="00354887">
            <w:pPr>
              <w:pStyle w:val="TAC"/>
            </w:pPr>
            <w:r w:rsidRPr="000670FE">
              <w:t>-</w:t>
            </w:r>
          </w:p>
        </w:tc>
      </w:tr>
      <w:tr w:rsidR="00784A32" w:rsidRPr="000670FE" w14:paraId="51E486D8" w14:textId="77777777" w:rsidTr="00354887">
        <w:tc>
          <w:tcPr>
            <w:tcW w:w="534" w:type="dxa"/>
            <w:shd w:val="clear" w:color="auto" w:fill="auto"/>
          </w:tcPr>
          <w:p w14:paraId="0B1E7723" w14:textId="77777777" w:rsidR="00784A32" w:rsidRPr="000670FE" w:rsidRDefault="00784A32" w:rsidP="00354887">
            <w:pPr>
              <w:pStyle w:val="TAC"/>
              <w:keepNext w:val="0"/>
              <w:keepLines w:val="0"/>
              <w:widowControl w:val="0"/>
            </w:pPr>
            <w:r w:rsidRPr="000670FE">
              <w:t>19</w:t>
            </w:r>
          </w:p>
        </w:tc>
        <w:tc>
          <w:tcPr>
            <w:tcW w:w="3968" w:type="dxa"/>
            <w:shd w:val="clear" w:color="auto" w:fill="auto"/>
          </w:tcPr>
          <w:p w14:paraId="2ACD3C07"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1E84A8D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24F1BB2"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FE66DB5"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160B7DC4" w14:textId="77777777" w:rsidR="00784A32" w:rsidRPr="000670FE" w:rsidRDefault="00784A32" w:rsidP="00354887">
            <w:pPr>
              <w:pStyle w:val="TAC"/>
            </w:pPr>
            <w:r w:rsidRPr="000670FE">
              <w:t>P</w:t>
            </w:r>
          </w:p>
        </w:tc>
      </w:tr>
      <w:tr w:rsidR="00784A32" w:rsidRPr="000670FE" w14:paraId="78F8AA38" w14:textId="77777777" w:rsidTr="00354887">
        <w:tc>
          <w:tcPr>
            <w:tcW w:w="534" w:type="dxa"/>
            <w:shd w:val="clear" w:color="auto" w:fill="auto"/>
          </w:tcPr>
          <w:p w14:paraId="4715E09D"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D56C034" w14:textId="77777777" w:rsidR="00784A32" w:rsidRPr="000670FE" w:rsidRDefault="00784A32" w:rsidP="00354887">
            <w:pPr>
              <w:pStyle w:val="TAL"/>
              <w:keepNext w:val="0"/>
              <w:keepLines w:val="0"/>
              <w:widowControl w:val="0"/>
            </w:pPr>
            <w:r w:rsidRPr="000670FE">
              <w:t>EXCEPTION: Step 20a1 describes behaviour that depends on the UE implementation; the "lower case letter" identifies a step sequence that take place if the UE displays information to the User upon accepting establishment/releasing of the emergency call.</w:t>
            </w:r>
          </w:p>
        </w:tc>
        <w:tc>
          <w:tcPr>
            <w:tcW w:w="708" w:type="dxa"/>
            <w:shd w:val="clear" w:color="auto" w:fill="auto"/>
          </w:tcPr>
          <w:p w14:paraId="74184435"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1FDA3B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A7F2E2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C1A5340"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616C5F9F" w14:textId="77777777" w:rsidTr="00354887">
        <w:tc>
          <w:tcPr>
            <w:tcW w:w="534" w:type="dxa"/>
            <w:shd w:val="clear" w:color="auto" w:fill="auto"/>
          </w:tcPr>
          <w:p w14:paraId="76A71CBA" w14:textId="77777777" w:rsidR="00784A32" w:rsidRPr="000670FE" w:rsidRDefault="00784A32" w:rsidP="00354887">
            <w:pPr>
              <w:pStyle w:val="TAC"/>
              <w:keepNext w:val="0"/>
              <w:keepLines w:val="0"/>
              <w:widowControl w:val="0"/>
            </w:pPr>
            <w:r w:rsidRPr="000670FE">
              <w:t>20a1</w:t>
            </w:r>
          </w:p>
        </w:tc>
        <w:tc>
          <w:tcPr>
            <w:tcW w:w="3968" w:type="dxa"/>
            <w:shd w:val="clear" w:color="auto" w:fill="auto"/>
          </w:tcPr>
          <w:p w14:paraId="04060B7A" w14:textId="77777777" w:rsidR="00784A32" w:rsidRPr="000670FE" w:rsidRDefault="00784A32" w:rsidP="00354887">
            <w:pPr>
              <w:pStyle w:val="TAL"/>
              <w:keepNext w:val="0"/>
              <w:keepLines w:val="0"/>
              <w:widowControl w:val="0"/>
            </w:pPr>
            <w:r w:rsidRPr="000670FE">
              <w:t>Check: Does the UE (MCVideo client) notify the user about the downgrade of the emergency private call to a normal priority private call?</w:t>
            </w:r>
          </w:p>
          <w:p w14:paraId="76F2FD31" w14:textId="77777777" w:rsidR="00784A32" w:rsidRPr="000670FE" w:rsidRDefault="00784A32" w:rsidP="00354887">
            <w:pPr>
              <w:pStyle w:val="TAL"/>
              <w:keepNext w:val="0"/>
              <w:keepLines w:val="0"/>
              <w:widowControl w:val="0"/>
            </w:pPr>
            <w:r w:rsidRPr="000670FE">
              <w:t>NOTE 1: This action is expected to be done via a suitable implementation-dependent MMI.</w:t>
            </w:r>
          </w:p>
          <w:p w14:paraId="62E831A4" w14:textId="77777777" w:rsidR="00784A32" w:rsidRPr="000670FE" w:rsidRDefault="00784A32" w:rsidP="00354887">
            <w:pPr>
              <w:pStyle w:val="TAL"/>
              <w:keepNext w:val="0"/>
              <w:keepLines w:val="0"/>
              <w:widowControl w:val="0"/>
            </w:pPr>
            <w:r w:rsidRPr="000670FE">
              <w:t>NOTE 2: The display information may include</w:t>
            </w:r>
          </w:p>
          <w:p w14:paraId="00C54FB3" w14:textId="77777777" w:rsidR="00784A32" w:rsidRPr="000670FE" w:rsidRDefault="00784A32" w:rsidP="00354887">
            <w:pPr>
              <w:pStyle w:val="TAL"/>
              <w:keepNext w:val="0"/>
              <w:keepLines w:val="0"/>
              <w:widowControl w:val="0"/>
            </w:pPr>
            <w:r w:rsidRPr="000670FE">
              <w:t xml:space="preserve">- indication for downgrade of the emergency private call to a normal priority private call </w:t>
            </w:r>
          </w:p>
          <w:p w14:paraId="2C8F47D1" w14:textId="77777777" w:rsidR="00784A32" w:rsidRPr="000670FE" w:rsidRDefault="00784A32" w:rsidP="00354887">
            <w:pPr>
              <w:pStyle w:val="TAL"/>
              <w:keepNext w:val="0"/>
              <w:keepLines w:val="0"/>
              <w:widowControl w:val="0"/>
            </w:pPr>
            <w:r w:rsidRPr="000670FE">
              <w:t>- the MCVideo ID of the sender of the SIP re-INVITE request.</w:t>
            </w:r>
          </w:p>
        </w:tc>
        <w:tc>
          <w:tcPr>
            <w:tcW w:w="708" w:type="dxa"/>
            <w:shd w:val="clear" w:color="auto" w:fill="auto"/>
          </w:tcPr>
          <w:p w14:paraId="0FC2E2D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284FCC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2E23600"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3B3E55BF"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64F68C0B" w14:textId="77777777" w:rsidTr="00354887">
        <w:tc>
          <w:tcPr>
            <w:tcW w:w="534" w:type="dxa"/>
            <w:shd w:val="clear" w:color="auto" w:fill="auto"/>
          </w:tcPr>
          <w:p w14:paraId="159D4270" w14:textId="77777777" w:rsidR="00784A32" w:rsidRPr="000670FE" w:rsidRDefault="00784A32" w:rsidP="00354887">
            <w:pPr>
              <w:pStyle w:val="TAC"/>
              <w:keepNext w:val="0"/>
              <w:keepLines w:val="0"/>
              <w:widowControl w:val="0"/>
            </w:pPr>
            <w:r w:rsidRPr="000670FE">
              <w:t>21</w:t>
            </w:r>
          </w:p>
        </w:tc>
        <w:tc>
          <w:tcPr>
            <w:tcW w:w="3968" w:type="dxa"/>
            <w:shd w:val="clear" w:color="auto" w:fill="auto"/>
          </w:tcPr>
          <w:p w14:paraId="4D0A76D6" w14:textId="77777777" w:rsidR="00784A32" w:rsidRPr="000670FE" w:rsidRDefault="00784A32" w:rsidP="00354887">
            <w:pPr>
              <w:pStyle w:val="TAL"/>
              <w:keepNext w:val="0"/>
              <w:keepLines w:val="0"/>
              <w:widowControl w:val="0"/>
            </w:pPr>
            <w:r w:rsidRPr="000670FE">
              <w:t>SS (MCVideo Server) sends a Transmission Idle message.</w:t>
            </w:r>
          </w:p>
        </w:tc>
        <w:tc>
          <w:tcPr>
            <w:tcW w:w="708" w:type="dxa"/>
            <w:shd w:val="clear" w:color="auto" w:fill="auto"/>
          </w:tcPr>
          <w:p w14:paraId="257DD9C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8180EDD"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7DFF2C3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513F4F"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764D1A4C" w14:textId="77777777" w:rsidTr="00354887">
        <w:tc>
          <w:tcPr>
            <w:tcW w:w="534" w:type="dxa"/>
            <w:shd w:val="clear" w:color="auto" w:fill="auto"/>
          </w:tcPr>
          <w:p w14:paraId="616773BC" w14:textId="77777777" w:rsidR="00784A32" w:rsidRPr="000670FE" w:rsidRDefault="00784A32" w:rsidP="00354887">
            <w:pPr>
              <w:pStyle w:val="TAC"/>
              <w:keepNext w:val="0"/>
              <w:keepLines w:val="0"/>
              <w:widowControl w:val="0"/>
            </w:pPr>
            <w:r w:rsidRPr="000670FE">
              <w:t>22</w:t>
            </w:r>
          </w:p>
        </w:tc>
        <w:tc>
          <w:tcPr>
            <w:tcW w:w="3968" w:type="dxa"/>
            <w:shd w:val="clear" w:color="auto" w:fill="auto"/>
          </w:tcPr>
          <w:p w14:paraId="58CFE928" w14:textId="77777777" w:rsidR="00784A32" w:rsidRPr="000670FE" w:rsidRDefault="00784A32" w:rsidP="00354887">
            <w:pPr>
              <w:pStyle w:val="TAL"/>
              <w:keepNext w:val="0"/>
              <w:keepLines w:val="0"/>
              <w:widowControl w:val="0"/>
            </w:pPr>
            <w:r w:rsidRPr="000670FE">
              <w:t>Make the UE (MCVideo Client) end the Group Call.</w:t>
            </w:r>
          </w:p>
          <w:p w14:paraId="3B309905"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26B277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3D5C11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A5E814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92517E"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190133E2" w14:textId="77777777" w:rsidTr="00354887">
        <w:tc>
          <w:tcPr>
            <w:tcW w:w="534" w:type="dxa"/>
            <w:shd w:val="clear" w:color="auto" w:fill="auto"/>
          </w:tcPr>
          <w:p w14:paraId="06F6D969" w14:textId="77777777" w:rsidR="00784A32" w:rsidRPr="000670FE" w:rsidRDefault="00784A32" w:rsidP="00354887">
            <w:pPr>
              <w:pStyle w:val="TAC"/>
              <w:keepNext w:val="0"/>
              <w:keepLines w:val="0"/>
              <w:widowControl w:val="0"/>
            </w:pPr>
            <w:r w:rsidRPr="000670FE">
              <w:t>23</w:t>
            </w:r>
          </w:p>
        </w:tc>
        <w:tc>
          <w:tcPr>
            <w:tcW w:w="3968" w:type="dxa"/>
            <w:shd w:val="clear" w:color="auto" w:fill="auto"/>
          </w:tcPr>
          <w:p w14:paraId="46FF581A" w14:textId="77777777" w:rsidR="00784A32" w:rsidRPr="000670FE" w:rsidRDefault="00784A32" w:rsidP="00354887">
            <w:pPr>
              <w:pStyle w:val="TAL"/>
              <w:keepNext w:val="0"/>
              <w:keepLines w:val="0"/>
              <w:widowControl w:val="0"/>
            </w:pPr>
            <w:r w:rsidRPr="000670FE">
              <w:t>Check: Does the UE (MCVideo Client) send a SIP BYE request?</w:t>
            </w:r>
          </w:p>
        </w:tc>
        <w:tc>
          <w:tcPr>
            <w:tcW w:w="708" w:type="dxa"/>
            <w:shd w:val="clear" w:color="auto" w:fill="auto"/>
          </w:tcPr>
          <w:p w14:paraId="4CE3B7C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70F5C4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03543F6E"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2120972"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78D63505" w14:textId="77777777" w:rsidTr="00354887">
        <w:tc>
          <w:tcPr>
            <w:tcW w:w="534" w:type="dxa"/>
            <w:shd w:val="clear" w:color="auto" w:fill="auto"/>
          </w:tcPr>
          <w:p w14:paraId="5E302AEF" w14:textId="77777777" w:rsidR="00784A32" w:rsidRPr="000670FE" w:rsidRDefault="00784A32" w:rsidP="00354887">
            <w:pPr>
              <w:pStyle w:val="TAC"/>
              <w:keepNext w:val="0"/>
              <w:keepLines w:val="0"/>
              <w:widowControl w:val="0"/>
            </w:pPr>
            <w:r w:rsidRPr="000670FE">
              <w:t>24</w:t>
            </w:r>
          </w:p>
        </w:tc>
        <w:tc>
          <w:tcPr>
            <w:tcW w:w="3968" w:type="dxa"/>
            <w:shd w:val="clear" w:color="auto" w:fill="auto"/>
          </w:tcPr>
          <w:p w14:paraId="78EBF7C0" w14:textId="77777777" w:rsidR="00784A32" w:rsidRPr="000670FE" w:rsidRDefault="00784A32" w:rsidP="00354887">
            <w:pPr>
              <w:pStyle w:val="TAL"/>
              <w:keepNext w:val="0"/>
              <w:keepLines w:val="0"/>
              <w:widowControl w:val="0"/>
            </w:pPr>
            <w:r w:rsidRPr="000670FE">
              <w:t>The SS (MCVideo Server) sends a SIP 200 (OK).</w:t>
            </w:r>
          </w:p>
        </w:tc>
        <w:tc>
          <w:tcPr>
            <w:tcW w:w="708" w:type="dxa"/>
            <w:shd w:val="clear" w:color="auto" w:fill="auto"/>
          </w:tcPr>
          <w:p w14:paraId="0F8C744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561852"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3EFC8A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0F241E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7F6C2CD2" w14:textId="77777777" w:rsidTr="00354887">
        <w:tc>
          <w:tcPr>
            <w:tcW w:w="534" w:type="dxa"/>
            <w:shd w:val="clear" w:color="auto" w:fill="auto"/>
          </w:tcPr>
          <w:p w14:paraId="4CBCEA51"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0675F5AE"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765EB5E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763B4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4CC3E0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A7541D9"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bl>
    <w:p w14:paraId="74007264" w14:textId="77777777" w:rsidR="00784A32" w:rsidRPr="000670FE" w:rsidRDefault="00784A32" w:rsidP="00784A32"/>
    <w:p w14:paraId="50315B24" w14:textId="77777777" w:rsidR="00784A32" w:rsidRPr="000670FE" w:rsidRDefault="00784A32" w:rsidP="00D35E6A">
      <w:pPr>
        <w:pStyle w:val="Heading5"/>
      </w:pPr>
      <w:bookmarkStart w:id="281" w:name="_Toc52787553"/>
      <w:bookmarkStart w:id="282" w:name="_Toc52787735"/>
      <w:r w:rsidRPr="000670FE">
        <w:t>6.2.2.3.3</w:t>
      </w:r>
      <w:r w:rsidRPr="000670FE">
        <w:tab/>
        <w:t>Specific message contents</w:t>
      </w:r>
      <w:bookmarkEnd w:id="281"/>
      <w:bookmarkEnd w:id="282"/>
    </w:p>
    <w:p w14:paraId="108254D0" w14:textId="77777777" w:rsidR="00DA0600" w:rsidRPr="000670FE" w:rsidRDefault="00DA0600" w:rsidP="00DA0600">
      <w:pPr>
        <w:pStyle w:val="TH"/>
      </w:pPr>
      <w:r w:rsidRPr="000670FE">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5A4D4753" w14:textId="77777777" w:rsidTr="00354887">
        <w:trPr>
          <w:tblHeader/>
        </w:trPr>
        <w:tc>
          <w:tcPr>
            <w:tcW w:w="9639" w:type="dxa"/>
            <w:gridSpan w:val="5"/>
          </w:tcPr>
          <w:p w14:paraId="72FC7624" w14:textId="77777777" w:rsidR="00784A32" w:rsidRPr="000670FE" w:rsidRDefault="00784A32" w:rsidP="00354887">
            <w:pPr>
              <w:pStyle w:val="TAL"/>
              <w:keepNext w:val="0"/>
              <w:rPr>
                <w:color w:val="000000"/>
              </w:rPr>
            </w:pPr>
            <w:r w:rsidRPr="000670FE">
              <w:rPr>
                <w:color w:val="000000"/>
              </w:rPr>
              <w:t>Derivation Path: TS 36.579-1, Table 5.5.2.5.2-1, conditions MCVIDEO, PRIVATE-CALL, AUTO</w:t>
            </w:r>
          </w:p>
        </w:tc>
      </w:tr>
      <w:tr w:rsidR="00784A32" w:rsidRPr="000670FE" w14:paraId="573DA544" w14:textId="77777777" w:rsidTr="00354887">
        <w:trPr>
          <w:tblHeader/>
        </w:trPr>
        <w:tc>
          <w:tcPr>
            <w:tcW w:w="2833" w:type="dxa"/>
          </w:tcPr>
          <w:p w14:paraId="61B62BEB" w14:textId="77777777" w:rsidR="00784A32" w:rsidRPr="000670FE" w:rsidRDefault="00784A32" w:rsidP="00354887">
            <w:pPr>
              <w:pStyle w:val="TAH"/>
              <w:keepNext w:val="0"/>
              <w:rPr>
                <w:bCs/>
                <w:color w:val="000000"/>
              </w:rPr>
            </w:pPr>
            <w:r w:rsidRPr="000670FE">
              <w:rPr>
                <w:bCs/>
                <w:color w:val="000000"/>
              </w:rPr>
              <w:t>Information Element</w:t>
            </w:r>
          </w:p>
        </w:tc>
        <w:tc>
          <w:tcPr>
            <w:tcW w:w="2127" w:type="dxa"/>
          </w:tcPr>
          <w:p w14:paraId="24BFBE60" w14:textId="77777777" w:rsidR="00784A32" w:rsidRPr="000670FE" w:rsidRDefault="00784A32" w:rsidP="00354887">
            <w:pPr>
              <w:pStyle w:val="TAH"/>
              <w:keepNext w:val="0"/>
              <w:rPr>
                <w:bCs/>
                <w:color w:val="000000"/>
              </w:rPr>
            </w:pPr>
            <w:r w:rsidRPr="000670FE">
              <w:rPr>
                <w:bCs/>
                <w:color w:val="000000"/>
              </w:rPr>
              <w:t>Value/remark</w:t>
            </w:r>
          </w:p>
        </w:tc>
        <w:tc>
          <w:tcPr>
            <w:tcW w:w="2126" w:type="dxa"/>
          </w:tcPr>
          <w:p w14:paraId="6AF720D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25B3F29C" w14:textId="77777777" w:rsidR="00784A32" w:rsidRPr="000670FE" w:rsidRDefault="00784A32" w:rsidP="00354887">
            <w:pPr>
              <w:pStyle w:val="TAH"/>
              <w:keepNext w:val="0"/>
              <w:rPr>
                <w:bCs/>
                <w:color w:val="000000"/>
              </w:rPr>
            </w:pPr>
            <w:r w:rsidRPr="000670FE">
              <w:rPr>
                <w:bCs/>
                <w:color w:val="000000"/>
              </w:rPr>
              <w:t>Reference</w:t>
            </w:r>
          </w:p>
        </w:tc>
        <w:tc>
          <w:tcPr>
            <w:tcW w:w="1135" w:type="dxa"/>
          </w:tcPr>
          <w:p w14:paraId="036F1322"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12E44CE3" w14:textId="77777777" w:rsidTr="00354887">
        <w:tc>
          <w:tcPr>
            <w:tcW w:w="2833" w:type="dxa"/>
            <w:vAlign w:val="center"/>
          </w:tcPr>
          <w:p w14:paraId="72F9F818" w14:textId="77777777" w:rsidR="00784A32" w:rsidRPr="000670FE" w:rsidRDefault="00784A32" w:rsidP="00354887">
            <w:pPr>
              <w:pStyle w:val="TAL"/>
              <w:rPr>
                <w:b/>
              </w:rPr>
            </w:pPr>
            <w:r w:rsidRPr="000670FE">
              <w:rPr>
                <w:b/>
              </w:rPr>
              <w:t>Message-body</w:t>
            </w:r>
          </w:p>
        </w:tc>
        <w:tc>
          <w:tcPr>
            <w:tcW w:w="2127" w:type="dxa"/>
          </w:tcPr>
          <w:p w14:paraId="7AAF9B1D" w14:textId="77777777" w:rsidR="00784A32" w:rsidRPr="000670FE" w:rsidRDefault="00784A32" w:rsidP="00354887">
            <w:pPr>
              <w:pStyle w:val="TAL"/>
            </w:pPr>
          </w:p>
        </w:tc>
        <w:tc>
          <w:tcPr>
            <w:tcW w:w="2126" w:type="dxa"/>
          </w:tcPr>
          <w:p w14:paraId="3DDEA50A" w14:textId="77777777" w:rsidR="00784A32" w:rsidRPr="000670FE" w:rsidRDefault="00784A32" w:rsidP="00354887">
            <w:pPr>
              <w:pStyle w:val="TAL"/>
            </w:pPr>
          </w:p>
        </w:tc>
        <w:tc>
          <w:tcPr>
            <w:tcW w:w="1418" w:type="dxa"/>
          </w:tcPr>
          <w:p w14:paraId="216E5411" w14:textId="77777777" w:rsidR="00784A32" w:rsidRPr="000670FE" w:rsidRDefault="00784A32" w:rsidP="00354887">
            <w:pPr>
              <w:pStyle w:val="TAL"/>
            </w:pPr>
          </w:p>
        </w:tc>
        <w:tc>
          <w:tcPr>
            <w:tcW w:w="1135" w:type="dxa"/>
            <w:vAlign w:val="bottom"/>
          </w:tcPr>
          <w:p w14:paraId="209BC514" w14:textId="77777777" w:rsidR="00784A32" w:rsidRPr="000670FE" w:rsidRDefault="00784A32" w:rsidP="00354887">
            <w:pPr>
              <w:pStyle w:val="TAL"/>
            </w:pPr>
          </w:p>
        </w:tc>
      </w:tr>
      <w:tr w:rsidR="00784A32" w:rsidRPr="000670FE" w14:paraId="194E6C6E" w14:textId="77777777" w:rsidTr="00354887">
        <w:tc>
          <w:tcPr>
            <w:tcW w:w="2833" w:type="dxa"/>
            <w:vAlign w:val="center"/>
          </w:tcPr>
          <w:p w14:paraId="5B6651EB" w14:textId="77777777" w:rsidR="00784A32" w:rsidRPr="000670FE" w:rsidRDefault="00784A32" w:rsidP="00354887">
            <w:pPr>
              <w:pStyle w:val="TAL"/>
            </w:pPr>
            <w:r w:rsidRPr="000670FE">
              <w:t xml:space="preserve">  MIME body part</w:t>
            </w:r>
          </w:p>
        </w:tc>
        <w:tc>
          <w:tcPr>
            <w:tcW w:w="2127" w:type="dxa"/>
            <w:vAlign w:val="center"/>
          </w:tcPr>
          <w:p w14:paraId="7F6179B6" w14:textId="77777777" w:rsidR="00784A32" w:rsidRPr="000670FE" w:rsidRDefault="00784A32" w:rsidP="00354887">
            <w:pPr>
              <w:pStyle w:val="TAL"/>
            </w:pPr>
          </w:p>
        </w:tc>
        <w:tc>
          <w:tcPr>
            <w:tcW w:w="2126" w:type="dxa"/>
          </w:tcPr>
          <w:p w14:paraId="5987370C" w14:textId="77777777" w:rsidR="00784A32" w:rsidRPr="000670FE" w:rsidRDefault="00784A32" w:rsidP="00354887">
            <w:pPr>
              <w:pStyle w:val="TAL"/>
            </w:pPr>
            <w:r w:rsidRPr="000670FE">
              <w:t>MCVideo</w:t>
            </w:r>
          </w:p>
        </w:tc>
        <w:tc>
          <w:tcPr>
            <w:tcW w:w="1418" w:type="dxa"/>
          </w:tcPr>
          <w:p w14:paraId="3357B1FC" w14:textId="77777777" w:rsidR="00784A32" w:rsidRPr="000670FE" w:rsidRDefault="00784A32" w:rsidP="00354887">
            <w:pPr>
              <w:pStyle w:val="TAL"/>
            </w:pPr>
          </w:p>
        </w:tc>
        <w:tc>
          <w:tcPr>
            <w:tcW w:w="1135" w:type="dxa"/>
            <w:vAlign w:val="bottom"/>
          </w:tcPr>
          <w:p w14:paraId="4653D63B" w14:textId="77777777" w:rsidR="00784A32" w:rsidRPr="000670FE" w:rsidRDefault="00784A32" w:rsidP="00354887">
            <w:pPr>
              <w:pStyle w:val="TAL"/>
            </w:pPr>
          </w:p>
        </w:tc>
      </w:tr>
      <w:tr w:rsidR="00784A32" w:rsidRPr="000670FE" w14:paraId="347A907E" w14:textId="77777777" w:rsidTr="00354887">
        <w:tc>
          <w:tcPr>
            <w:tcW w:w="2833" w:type="dxa"/>
            <w:vAlign w:val="center"/>
          </w:tcPr>
          <w:p w14:paraId="70A26703" w14:textId="77777777" w:rsidR="00784A32" w:rsidRPr="000670FE" w:rsidRDefault="00784A32" w:rsidP="00354887">
            <w:pPr>
              <w:pStyle w:val="TAL"/>
            </w:pPr>
            <w:r w:rsidRPr="000670FE">
              <w:t xml:space="preserve">    MIME-part-headers</w:t>
            </w:r>
          </w:p>
        </w:tc>
        <w:tc>
          <w:tcPr>
            <w:tcW w:w="2127" w:type="dxa"/>
            <w:vAlign w:val="center"/>
          </w:tcPr>
          <w:p w14:paraId="2156E0FE" w14:textId="77777777" w:rsidR="00784A32" w:rsidRPr="000670FE" w:rsidRDefault="00784A32" w:rsidP="00354887">
            <w:pPr>
              <w:pStyle w:val="TAL"/>
            </w:pPr>
          </w:p>
        </w:tc>
        <w:tc>
          <w:tcPr>
            <w:tcW w:w="2126" w:type="dxa"/>
          </w:tcPr>
          <w:p w14:paraId="1D023057" w14:textId="77777777" w:rsidR="00784A32" w:rsidRPr="000670FE" w:rsidRDefault="00784A32" w:rsidP="00354887">
            <w:pPr>
              <w:pStyle w:val="TAL"/>
            </w:pPr>
          </w:p>
        </w:tc>
        <w:tc>
          <w:tcPr>
            <w:tcW w:w="1418" w:type="dxa"/>
          </w:tcPr>
          <w:p w14:paraId="780538B1" w14:textId="77777777" w:rsidR="00784A32" w:rsidRPr="000670FE" w:rsidRDefault="00784A32" w:rsidP="00354887">
            <w:pPr>
              <w:pStyle w:val="TAL"/>
            </w:pPr>
          </w:p>
        </w:tc>
        <w:tc>
          <w:tcPr>
            <w:tcW w:w="1135" w:type="dxa"/>
            <w:vAlign w:val="bottom"/>
          </w:tcPr>
          <w:p w14:paraId="7B5CDC40" w14:textId="77777777" w:rsidR="00784A32" w:rsidRPr="000670FE" w:rsidRDefault="00784A32" w:rsidP="00354887">
            <w:pPr>
              <w:pStyle w:val="TAL"/>
            </w:pPr>
          </w:p>
        </w:tc>
      </w:tr>
      <w:tr w:rsidR="00784A32" w:rsidRPr="000670FE" w14:paraId="025CFC5C" w14:textId="77777777" w:rsidTr="00354887">
        <w:tc>
          <w:tcPr>
            <w:tcW w:w="2833" w:type="dxa"/>
            <w:vAlign w:val="center"/>
          </w:tcPr>
          <w:p w14:paraId="5D05F462" w14:textId="77777777" w:rsidR="00784A32" w:rsidRPr="000670FE" w:rsidRDefault="00784A32" w:rsidP="00354887">
            <w:pPr>
              <w:pStyle w:val="TAL"/>
            </w:pPr>
            <w:r w:rsidRPr="000670FE">
              <w:t xml:space="preserve">    MIME-part-body</w:t>
            </w:r>
          </w:p>
        </w:tc>
        <w:tc>
          <w:tcPr>
            <w:tcW w:w="2127" w:type="dxa"/>
          </w:tcPr>
          <w:p w14:paraId="487D3FCC" w14:textId="77777777" w:rsidR="00784A32" w:rsidRPr="000670FE" w:rsidRDefault="00784A32" w:rsidP="00354887">
            <w:pPr>
              <w:pStyle w:val="TAL"/>
            </w:pPr>
            <w:r w:rsidRPr="000670FE">
              <w:t>MCVideo-Info as described in Table 6.2.2.3.3-2</w:t>
            </w:r>
          </w:p>
        </w:tc>
        <w:tc>
          <w:tcPr>
            <w:tcW w:w="2126" w:type="dxa"/>
          </w:tcPr>
          <w:p w14:paraId="08055A0B" w14:textId="77777777" w:rsidR="00784A32" w:rsidRPr="000670FE" w:rsidRDefault="00784A32" w:rsidP="00354887">
            <w:pPr>
              <w:pStyle w:val="TAL"/>
            </w:pPr>
          </w:p>
        </w:tc>
        <w:tc>
          <w:tcPr>
            <w:tcW w:w="1418" w:type="dxa"/>
          </w:tcPr>
          <w:p w14:paraId="505BFECF" w14:textId="77777777" w:rsidR="00784A32" w:rsidRPr="000670FE" w:rsidRDefault="00784A32" w:rsidP="00354887">
            <w:pPr>
              <w:pStyle w:val="TAL"/>
            </w:pPr>
          </w:p>
        </w:tc>
        <w:tc>
          <w:tcPr>
            <w:tcW w:w="1135" w:type="dxa"/>
          </w:tcPr>
          <w:p w14:paraId="744B287B" w14:textId="77777777" w:rsidR="00784A32" w:rsidRPr="000670FE" w:rsidRDefault="00784A32" w:rsidP="00354887">
            <w:pPr>
              <w:pStyle w:val="TAL"/>
            </w:pPr>
          </w:p>
        </w:tc>
      </w:tr>
    </w:tbl>
    <w:p w14:paraId="444A0AB2" w14:textId="77777777" w:rsidR="00784A32" w:rsidRPr="000670FE" w:rsidRDefault="00784A32" w:rsidP="00784A32"/>
    <w:p w14:paraId="67892E1F" w14:textId="77777777" w:rsidR="00784A32" w:rsidRPr="000670FE" w:rsidRDefault="00784A32" w:rsidP="00784A32">
      <w:pPr>
        <w:pStyle w:val="TH"/>
      </w:pPr>
      <w:r w:rsidRPr="000670FE">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72BF1541" w14:textId="77777777" w:rsidTr="00354887">
        <w:trPr>
          <w:tblHeader/>
        </w:trPr>
        <w:tc>
          <w:tcPr>
            <w:tcW w:w="9634" w:type="dxa"/>
          </w:tcPr>
          <w:p w14:paraId="14BB5BD7" w14:textId="77777777" w:rsidR="00784A32" w:rsidRPr="000670FE" w:rsidRDefault="00784A32" w:rsidP="00354887">
            <w:pPr>
              <w:pStyle w:val="TAL"/>
            </w:pPr>
            <w:r w:rsidRPr="000670FE">
              <w:t>Derivation Path: TS 36.579-1 [2], Table 5.5.2.5.1-1, condition PRIVATE-CALL</w:t>
            </w:r>
          </w:p>
        </w:tc>
      </w:tr>
    </w:tbl>
    <w:p w14:paraId="279F49C3" w14:textId="77777777" w:rsidR="00784A32" w:rsidRPr="000670FE" w:rsidRDefault="00784A32" w:rsidP="00784A32"/>
    <w:p w14:paraId="24DD8E17" w14:textId="77777777" w:rsidR="00784A32" w:rsidRPr="000670FE" w:rsidRDefault="00784A32" w:rsidP="00784A32">
      <w:pPr>
        <w:pStyle w:val="TH"/>
      </w:pPr>
      <w:r w:rsidRPr="000670FE">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E69287C" w14:textId="77777777" w:rsidTr="00354887">
        <w:trPr>
          <w:tblHeader/>
        </w:trPr>
        <w:tc>
          <w:tcPr>
            <w:tcW w:w="9517" w:type="dxa"/>
            <w:gridSpan w:val="5"/>
          </w:tcPr>
          <w:p w14:paraId="62A0D06F"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w:t>
            </w:r>
          </w:p>
        </w:tc>
      </w:tr>
      <w:tr w:rsidR="00784A32" w:rsidRPr="000670FE" w14:paraId="346D12BC" w14:textId="77777777" w:rsidTr="00354887">
        <w:trPr>
          <w:tblHeader/>
        </w:trPr>
        <w:tc>
          <w:tcPr>
            <w:tcW w:w="2677" w:type="dxa"/>
          </w:tcPr>
          <w:p w14:paraId="3343080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2D987686"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4D07B511"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BBA2478"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6F15DA85"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277C6BB9" w14:textId="77777777" w:rsidTr="00354887">
        <w:tc>
          <w:tcPr>
            <w:tcW w:w="2677" w:type="dxa"/>
            <w:vAlign w:val="center"/>
          </w:tcPr>
          <w:p w14:paraId="577477DC"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2A270A4A"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6C28AC8" w14:textId="77777777" w:rsidR="00784A32" w:rsidRPr="000670FE" w:rsidRDefault="00784A32" w:rsidP="00354887">
            <w:pPr>
              <w:pStyle w:val="TAL"/>
              <w:keepNext w:val="0"/>
              <w:keepLines w:val="0"/>
              <w:widowControl w:val="0"/>
              <w:rPr>
                <w:color w:val="000000"/>
              </w:rPr>
            </w:pPr>
          </w:p>
        </w:tc>
        <w:tc>
          <w:tcPr>
            <w:tcW w:w="1350" w:type="dxa"/>
          </w:tcPr>
          <w:p w14:paraId="6052E296" w14:textId="77777777" w:rsidR="00784A32" w:rsidRPr="000670FE" w:rsidRDefault="00784A32" w:rsidP="00354887">
            <w:pPr>
              <w:pStyle w:val="TAL"/>
              <w:keepNext w:val="0"/>
              <w:keepLines w:val="0"/>
              <w:widowControl w:val="0"/>
              <w:rPr>
                <w:color w:val="000000"/>
              </w:rPr>
            </w:pPr>
          </w:p>
        </w:tc>
        <w:tc>
          <w:tcPr>
            <w:tcW w:w="1170" w:type="dxa"/>
            <w:vAlign w:val="bottom"/>
          </w:tcPr>
          <w:p w14:paraId="66CB7CB7" w14:textId="77777777" w:rsidR="00784A32" w:rsidRPr="000670FE" w:rsidRDefault="00784A32" w:rsidP="00354887">
            <w:pPr>
              <w:pStyle w:val="TAL"/>
              <w:keepNext w:val="0"/>
              <w:keepLines w:val="0"/>
              <w:widowControl w:val="0"/>
              <w:rPr>
                <w:color w:val="000000"/>
              </w:rPr>
            </w:pPr>
          </w:p>
        </w:tc>
      </w:tr>
      <w:tr w:rsidR="00784A32" w:rsidRPr="000670FE" w14:paraId="22EE269E" w14:textId="77777777" w:rsidTr="00354887">
        <w:tc>
          <w:tcPr>
            <w:tcW w:w="2677" w:type="dxa"/>
            <w:vAlign w:val="center"/>
          </w:tcPr>
          <w:p w14:paraId="6B3D599E"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2BA3F231"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4B8F1BF0" w14:textId="77777777" w:rsidR="00784A32" w:rsidRPr="000670FE" w:rsidRDefault="00784A32" w:rsidP="00354887">
            <w:pPr>
              <w:pStyle w:val="TAL"/>
              <w:rPr>
                <w:color w:val="000000"/>
              </w:rPr>
            </w:pPr>
            <w:r w:rsidRPr="000670FE">
              <w:rPr>
                <w:color w:val="000000"/>
              </w:rPr>
              <w:t>MCVIDEO-Info</w:t>
            </w:r>
          </w:p>
        </w:tc>
        <w:tc>
          <w:tcPr>
            <w:tcW w:w="1350" w:type="dxa"/>
          </w:tcPr>
          <w:p w14:paraId="4C2FB3BB" w14:textId="77777777" w:rsidR="00784A32" w:rsidRPr="000670FE" w:rsidRDefault="00784A32" w:rsidP="00354887">
            <w:pPr>
              <w:pStyle w:val="TAL"/>
              <w:rPr>
                <w:color w:val="000000"/>
              </w:rPr>
            </w:pPr>
          </w:p>
        </w:tc>
        <w:tc>
          <w:tcPr>
            <w:tcW w:w="1170" w:type="dxa"/>
            <w:vAlign w:val="bottom"/>
          </w:tcPr>
          <w:p w14:paraId="5D0EFC33" w14:textId="77777777" w:rsidR="00784A32" w:rsidRPr="000670FE" w:rsidRDefault="00784A32" w:rsidP="00354887">
            <w:pPr>
              <w:pStyle w:val="TAL"/>
              <w:rPr>
                <w:color w:val="000000"/>
              </w:rPr>
            </w:pPr>
          </w:p>
        </w:tc>
      </w:tr>
      <w:tr w:rsidR="00784A32" w:rsidRPr="000670FE" w14:paraId="7829CF8B"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54C3911"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78360775"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4BC8FBE1"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873C1A0"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BD7FDA1" w14:textId="77777777" w:rsidR="00784A32" w:rsidRPr="000670FE" w:rsidRDefault="00784A32" w:rsidP="00354887">
            <w:pPr>
              <w:pStyle w:val="TAL"/>
              <w:keepNext w:val="0"/>
              <w:keepLines w:val="0"/>
              <w:widowControl w:val="0"/>
              <w:rPr>
                <w:color w:val="000000"/>
              </w:rPr>
            </w:pPr>
          </w:p>
        </w:tc>
      </w:tr>
    </w:tbl>
    <w:p w14:paraId="770C0154" w14:textId="77777777" w:rsidR="00784A32" w:rsidRPr="000670FE" w:rsidRDefault="00784A32" w:rsidP="00784A32">
      <w:pPr>
        <w:rPr>
          <w:color w:val="000000"/>
        </w:rPr>
      </w:pPr>
    </w:p>
    <w:p w14:paraId="229BDAD8" w14:textId="77777777" w:rsidR="00784A32" w:rsidRPr="000670FE" w:rsidRDefault="00784A32" w:rsidP="00784A32">
      <w:pPr>
        <w:pStyle w:val="TH"/>
        <w:keepLines w:val="0"/>
        <w:widowControl w:val="0"/>
      </w:pPr>
      <w:r w:rsidRPr="000670FE">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02F4C84" w14:textId="77777777" w:rsidTr="00354887">
        <w:trPr>
          <w:tblHeader/>
        </w:trPr>
        <w:tc>
          <w:tcPr>
            <w:tcW w:w="9639" w:type="dxa"/>
            <w:gridSpan w:val="5"/>
          </w:tcPr>
          <w:p w14:paraId="50275687" w14:textId="77777777" w:rsidR="00784A32" w:rsidRPr="000670FE" w:rsidRDefault="00784A32" w:rsidP="00354887">
            <w:pPr>
              <w:pStyle w:val="TAL"/>
              <w:keepLines w:val="0"/>
              <w:widowControl w:val="0"/>
              <w:rPr>
                <w:color w:val="000000"/>
              </w:rPr>
            </w:pPr>
            <w:r w:rsidRPr="000670FE">
              <w:rPr>
                <w:color w:val="000000"/>
              </w:rPr>
              <w:t>Derivation Path: TS 36.579-1 [2], Table 5.5.2.5.2-1, conditions MCVIDEO, EMERGENCY-CALL, AUTO</w:t>
            </w:r>
          </w:p>
        </w:tc>
      </w:tr>
      <w:tr w:rsidR="00784A32" w:rsidRPr="000670FE" w14:paraId="1C89E157" w14:textId="77777777" w:rsidTr="00354887">
        <w:trPr>
          <w:tblHeader/>
        </w:trPr>
        <w:tc>
          <w:tcPr>
            <w:tcW w:w="2835" w:type="dxa"/>
          </w:tcPr>
          <w:p w14:paraId="019724C5" w14:textId="77777777" w:rsidR="00784A32" w:rsidRPr="000670FE" w:rsidRDefault="00784A32" w:rsidP="00354887">
            <w:pPr>
              <w:pStyle w:val="TAH"/>
              <w:keepLines w:val="0"/>
              <w:widowControl w:val="0"/>
              <w:rPr>
                <w:bCs/>
                <w:color w:val="000000"/>
              </w:rPr>
            </w:pPr>
            <w:r w:rsidRPr="000670FE">
              <w:rPr>
                <w:bCs/>
                <w:color w:val="000000"/>
              </w:rPr>
              <w:t>Information Element</w:t>
            </w:r>
          </w:p>
        </w:tc>
        <w:tc>
          <w:tcPr>
            <w:tcW w:w="2126" w:type="dxa"/>
          </w:tcPr>
          <w:p w14:paraId="1E6A519D" w14:textId="77777777" w:rsidR="00784A32" w:rsidRPr="000670FE" w:rsidRDefault="00784A32" w:rsidP="00354887">
            <w:pPr>
              <w:pStyle w:val="TAH"/>
              <w:keepLines w:val="0"/>
              <w:widowControl w:val="0"/>
              <w:rPr>
                <w:bCs/>
                <w:color w:val="000000"/>
              </w:rPr>
            </w:pPr>
            <w:r w:rsidRPr="000670FE">
              <w:rPr>
                <w:bCs/>
                <w:color w:val="000000"/>
              </w:rPr>
              <w:t>Value/remark</w:t>
            </w:r>
          </w:p>
        </w:tc>
        <w:tc>
          <w:tcPr>
            <w:tcW w:w="2126" w:type="dxa"/>
            <w:tcBorders>
              <w:bottom w:val="single" w:sz="4" w:space="0" w:color="auto"/>
            </w:tcBorders>
          </w:tcPr>
          <w:p w14:paraId="6FC9C8C7" w14:textId="77777777" w:rsidR="00784A32" w:rsidRPr="000670FE" w:rsidRDefault="00784A32" w:rsidP="00354887">
            <w:pPr>
              <w:pStyle w:val="TAH"/>
              <w:keepLines w:val="0"/>
              <w:widowControl w:val="0"/>
              <w:rPr>
                <w:bCs/>
                <w:color w:val="000000"/>
              </w:rPr>
            </w:pPr>
            <w:r w:rsidRPr="000670FE">
              <w:rPr>
                <w:bCs/>
                <w:color w:val="000000"/>
              </w:rPr>
              <w:t>Comment</w:t>
            </w:r>
          </w:p>
        </w:tc>
        <w:tc>
          <w:tcPr>
            <w:tcW w:w="1418" w:type="dxa"/>
          </w:tcPr>
          <w:p w14:paraId="2B287058" w14:textId="77777777" w:rsidR="00784A32" w:rsidRPr="000670FE" w:rsidRDefault="00784A32" w:rsidP="00354887">
            <w:pPr>
              <w:pStyle w:val="TAH"/>
              <w:keepLines w:val="0"/>
              <w:widowControl w:val="0"/>
              <w:rPr>
                <w:bCs/>
                <w:color w:val="000000"/>
              </w:rPr>
            </w:pPr>
            <w:r w:rsidRPr="000670FE">
              <w:rPr>
                <w:bCs/>
                <w:color w:val="000000"/>
              </w:rPr>
              <w:t>Reference</w:t>
            </w:r>
          </w:p>
        </w:tc>
        <w:tc>
          <w:tcPr>
            <w:tcW w:w="1134" w:type="dxa"/>
          </w:tcPr>
          <w:p w14:paraId="496AAD5F" w14:textId="77777777" w:rsidR="00784A32" w:rsidRPr="000670FE" w:rsidRDefault="00784A32" w:rsidP="00354887">
            <w:pPr>
              <w:pStyle w:val="TAH"/>
              <w:keepLines w:val="0"/>
              <w:widowControl w:val="0"/>
              <w:rPr>
                <w:bCs/>
                <w:color w:val="000000"/>
              </w:rPr>
            </w:pPr>
            <w:r w:rsidRPr="000670FE">
              <w:rPr>
                <w:bCs/>
                <w:color w:val="000000"/>
              </w:rPr>
              <w:t>Condition</w:t>
            </w:r>
          </w:p>
        </w:tc>
      </w:tr>
      <w:tr w:rsidR="00784A32" w:rsidRPr="000670FE" w14:paraId="37F6CB8F" w14:textId="77777777" w:rsidTr="00354887">
        <w:tc>
          <w:tcPr>
            <w:tcW w:w="2835" w:type="dxa"/>
            <w:vAlign w:val="center"/>
          </w:tcPr>
          <w:p w14:paraId="7096998C" w14:textId="77777777" w:rsidR="00784A32" w:rsidRPr="000670FE" w:rsidRDefault="00784A32" w:rsidP="00354887">
            <w:pPr>
              <w:pStyle w:val="TAL"/>
              <w:keepLines w:val="0"/>
              <w:widowControl w:val="0"/>
              <w:rPr>
                <w:b/>
                <w:bCs/>
                <w:color w:val="000000"/>
              </w:rPr>
            </w:pPr>
            <w:r w:rsidRPr="000670FE">
              <w:rPr>
                <w:b/>
                <w:bCs/>
                <w:color w:val="000000"/>
              </w:rPr>
              <w:t>Message-body</w:t>
            </w:r>
          </w:p>
        </w:tc>
        <w:tc>
          <w:tcPr>
            <w:tcW w:w="2126" w:type="dxa"/>
          </w:tcPr>
          <w:p w14:paraId="5C8D92FC" w14:textId="77777777" w:rsidR="00784A32" w:rsidRPr="000670FE"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3E4CA297" w14:textId="77777777" w:rsidR="00784A32" w:rsidRPr="000670FE" w:rsidRDefault="00784A32" w:rsidP="00354887">
            <w:pPr>
              <w:pStyle w:val="TAL"/>
              <w:keepLines w:val="0"/>
              <w:widowControl w:val="0"/>
              <w:rPr>
                <w:color w:val="000000"/>
              </w:rPr>
            </w:pPr>
            <w:r w:rsidRPr="000670FE">
              <w:rPr>
                <w:color w:val="000000"/>
              </w:rPr>
              <w:t>MCVideo-Info</w:t>
            </w:r>
          </w:p>
        </w:tc>
        <w:tc>
          <w:tcPr>
            <w:tcW w:w="1418" w:type="dxa"/>
          </w:tcPr>
          <w:p w14:paraId="1D065AEA" w14:textId="77777777" w:rsidR="00784A32" w:rsidRPr="000670FE" w:rsidRDefault="00784A32" w:rsidP="00354887">
            <w:pPr>
              <w:pStyle w:val="TAL"/>
              <w:keepLines w:val="0"/>
              <w:widowControl w:val="0"/>
              <w:rPr>
                <w:color w:val="000000"/>
              </w:rPr>
            </w:pPr>
          </w:p>
        </w:tc>
        <w:tc>
          <w:tcPr>
            <w:tcW w:w="1134" w:type="dxa"/>
            <w:vAlign w:val="bottom"/>
          </w:tcPr>
          <w:p w14:paraId="17DA979B" w14:textId="77777777" w:rsidR="00784A32" w:rsidRPr="000670FE" w:rsidRDefault="00784A32" w:rsidP="00354887">
            <w:pPr>
              <w:pStyle w:val="TAL"/>
              <w:keepLines w:val="0"/>
              <w:widowControl w:val="0"/>
              <w:rPr>
                <w:color w:val="000000"/>
              </w:rPr>
            </w:pPr>
          </w:p>
        </w:tc>
      </w:tr>
      <w:tr w:rsidR="00784A32" w:rsidRPr="000670FE" w14:paraId="6C7CB996" w14:textId="77777777" w:rsidTr="00354887">
        <w:tc>
          <w:tcPr>
            <w:tcW w:w="2835" w:type="dxa"/>
            <w:vAlign w:val="center"/>
          </w:tcPr>
          <w:p w14:paraId="11EBF3E9" w14:textId="77777777" w:rsidR="00784A32" w:rsidRPr="000670FE" w:rsidRDefault="00784A32" w:rsidP="00354887">
            <w:pPr>
              <w:pStyle w:val="TAL"/>
              <w:keepLines w:val="0"/>
              <w:widowControl w:val="0"/>
              <w:rPr>
                <w:b/>
                <w:color w:val="000000"/>
              </w:rPr>
            </w:pPr>
            <w:r w:rsidRPr="000670FE">
              <w:rPr>
                <w:b/>
                <w:color w:val="000000"/>
              </w:rPr>
              <w:t xml:space="preserve">  MIME-Content-Type</w:t>
            </w:r>
          </w:p>
        </w:tc>
        <w:tc>
          <w:tcPr>
            <w:tcW w:w="2126" w:type="dxa"/>
          </w:tcPr>
          <w:p w14:paraId="23F8E5A6" w14:textId="77777777" w:rsidR="00784A32" w:rsidRPr="000670FE" w:rsidRDefault="00784A32" w:rsidP="00354887">
            <w:pPr>
              <w:pStyle w:val="TAL"/>
              <w:keepLines w:val="0"/>
              <w:widowControl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E8EC708" w14:textId="77777777" w:rsidR="00784A32" w:rsidRPr="000670FE" w:rsidRDefault="00784A32" w:rsidP="00354887">
            <w:pPr>
              <w:pStyle w:val="TAL"/>
              <w:keepLines w:val="0"/>
              <w:widowControl w:val="0"/>
              <w:rPr>
                <w:color w:val="000000"/>
              </w:rPr>
            </w:pPr>
          </w:p>
        </w:tc>
        <w:tc>
          <w:tcPr>
            <w:tcW w:w="1418" w:type="dxa"/>
          </w:tcPr>
          <w:p w14:paraId="66763A72" w14:textId="77777777" w:rsidR="00784A32" w:rsidRPr="000670FE" w:rsidRDefault="00784A32" w:rsidP="00354887">
            <w:pPr>
              <w:pStyle w:val="TAL"/>
              <w:keepLines w:val="0"/>
              <w:widowControl w:val="0"/>
              <w:rPr>
                <w:color w:val="000000"/>
              </w:rPr>
            </w:pPr>
          </w:p>
        </w:tc>
        <w:tc>
          <w:tcPr>
            <w:tcW w:w="1134" w:type="dxa"/>
            <w:vAlign w:val="bottom"/>
          </w:tcPr>
          <w:p w14:paraId="60AD1EA0" w14:textId="77777777" w:rsidR="00784A32" w:rsidRPr="000670FE" w:rsidRDefault="00784A32" w:rsidP="00354887">
            <w:pPr>
              <w:pStyle w:val="TAL"/>
              <w:keepLines w:val="0"/>
              <w:widowControl w:val="0"/>
              <w:rPr>
                <w:color w:val="000000"/>
              </w:rPr>
            </w:pPr>
          </w:p>
        </w:tc>
      </w:tr>
      <w:tr w:rsidR="00784A32" w:rsidRPr="000670FE" w14:paraId="2BA5F7F7" w14:textId="77777777" w:rsidTr="00354887">
        <w:tc>
          <w:tcPr>
            <w:tcW w:w="2835" w:type="dxa"/>
            <w:vAlign w:val="center"/>
          </w:tcPr>
          <w:p w14:paraId="07E8AB0D" w14:textId="77777777" w:rsidR="00784A32" w:rsidRPr="000670FE" w:rsidRDefault="00784A32" w:rsidP="00354887">
            <w:pPr>
              <w:pStyle w:val="TAL"/>
              <w:keepLines w:val="0"/>
              <w:widowControl w:val="0"/>
              <w:rPr>
                <w:b/>
                <w:color w:val="000000"/>
              </w:rPr>
            </w:pPr>
            <w:r w:rsidRPr="000670FE">
              <w:rPr>
                <w:color w:val="000000"/>
              </w:rPr>
              <w:t xml:space="preserve">    MCVideo-Info</w:t>
            </w:r>
          </w:p>
        </w:tc>
        <w:tc>
          <w:tcPr>
            <w:tcW w:w="2126" w:type="dxa"/>
          </w:tcPr>
          <w:p w14:paraId="03F6D96F" w14:textId="77777777" w:rsidR="00784A32" w:rsidRPr="000670FE" w:rsidRDefault="00784A32" w:rsidP="00354887">
            <w:pPr>
              <w:pStyle w:val="TAL"/>
              <w:keepLines w:val="0"/>
              <w:widowControl w:val="0"/>
              <w:rPr>
                <w:color w:val="000000"/>
              </w:rPr>
            </w:pPr>
            <w:r w:rsidRPr="000670FE">
              <w:rPr>
                <w:color w:val="000000"/>
              </w:rPr>
              <w:t>As described in Table 6.2.2.3.3-5</w:t>
            </w:r>
          </w:p>
        </w:tc>
        <w:tc>
          <w:tcPr>
            <w:tcW w:w="2126" w:type="dxa"/>
            <w:tcBorders>
              <w:top w:val="single" w:sz="4" w:space="0" w:color="auto"/>
              <w:bottom w:val="single" w:sz="4" w:space="0" w:color="auto"/>
            </w:tcBorders>
          </w:tcPr>
          <w:p w14:paraId="30002448" w14:textId="77777777" w:rsidR="00784A32" w:rsidRPr="000670FE" w:rsidRDefault="00784A32" w:rsidP="00354887">
            <w:pPr>
              <w:pStyle w:val="TAL"/>
              <w:keepLines w:val="0"/>
              <w:widowControl w:val="0"/>
              <w:rPr>
                <w:color w:val="000000"/>
              </w:rPr>
            </w:pPr>
          </w:p>
        </w:tc>
        <w:tc>
          <w:tcPr>
            <w:tcW w:w="1418" w:type="dxa"/>
          </w:tcPr>
          <w:p w14:paraId="107CB766" w14:textId="77777777" w:rsidR="00784A32" w:rsidRPr="000670FE" w:rsidRDefault="00784A32" w:rsidP="00354887">
            <w:pPr>
              <w:pStyle w:val="TAL"/>
              <w:keepLines w:val="0"/>
              <w:widowControl w:val="0"/>
              <w:rPr>
                <w:color w:val="000000"/>
              </w:rPr>
            </w:pPr>
          </w:p>
        </w:tc>
        <w:tc>
          <w:tcPr>
            <w:tcW w:w="1134" w:type="dxa"/>
            <w:vAlign w:val="bottom"/>
          </w:tcPr>
          <w:p w14:paraId="1B948459" w14:textId="77777777" w:rsidR="00784A32" w:rsidRPr="000670FE" w:rsidRDefault="00784A32" w:rsidP="00354887">
            <w:pPr>
              <w:pStyle w:val="TAL"/>
              <w:keepLines w:val="0"/>
              <w:widowControl w:val="0"/>
              <w:rPr>
                <w:color w:val="000000"/>
              </w:rPr>
            </w:pPr>
          </w:p>
        </w:tc>
      </w:tr>
    </w:tbl>
    <w:p w14:paraId="192689F6" w14:textId="77777777" w:rsidR="00784A32" w:rsidRPr="000670FE" w:rsidRDefault="00784A32" w:rsidP="00784A32">
      <w:pPr>
        <w:rPr>
          <w:color w:val="000000"/>
        </w:rPr>
      </w:pPr>
    </w:p>
    <w:p w14:paraId="768763ED" w14:textId="77777777" w:rsidR="00784A32" w:rsidRPr="000670FE" w:rsidRDefault="00784A32" w:rsidP="00784A32">
      <w:pPr>
        <w:pStyle w:val="TH"/>
      </w:pPr>
      <w:r w:rsidRPr="000670FE">
        <w:rPr>
          <w:color w:val="000000"/>
        </w:rPr>
        <w:t>Table 6.2.2.3.3-5: MCVideo-INFO in SIP re-INVITE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0552F11"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31178D4"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5.5.3.2.2-1, conditions EMERGENCY-CALL</w:t>
            </w:r>
          </w:p>
        </w:tc>
      </w:tr>
    </w:tbl>
    <w:p w14:paraId="2EFB4EAF" w14:textId="77777777" w:rsidR="00784A32" w:rsidRPr="000670FE" w:rsidRDefault="00784A32" w:rsidP="00784A32"/>
    <w:p w14:paraId="7A064931" w14:textId="77777777" w:rsidR="00784A32" w:rsidRPr="000670FE" w:rsidRDefault="00784A32" w:rsidP="00784A32">
      <w:pPr>
        <w:pStyle w:val="TH"/>
      </w:pPr>
      <w:r w:rsidRPr="000670FE">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5E80B61D" w14:textId="77777777" w:rsidTr="00354887">
        <w:trPr>
          <w:tblHeader/>
        </w:trPr>
        <w:tc>
          <w:tcPr>
            <w:tcW w:w="9517" w:type="dxa"/>
            <w:gridSpan w:val="5"/>
          </w:tcPr>
          <w:p w14:paraId="5E32D0CA"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 EMERGENCY-CALL</w:t>
            </w:r>
          </w:p>
        </w:tc>
      </w:tr>
      <w:tr w:rsidR="00784A32" w:rsidRPr="000670FE" w14:paraId="24D762E5" w14:textId="77777777" w:rsidTr="00354887">
        <w:trPr>
          <w:tblHeader/>
        </w:trPr>
        <w:tc>
          <w:tcPr>
            <w:tcW w:w="2677" w:type="dxa"/>
          </w:tcPr>
          <w:p w14:paraId="0AD7637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04104393"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EFD025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4B50B12E"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1AA143D"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C732459" w14:textId="77777777" w:rsidTr="00354887">
        <w:tc>
          <w:tcPr>
            <w:tcW w:w="2677" w:type="dxa"/>
            <w:vAlign w:val="center"/>
          </w:tcPr>
          <w:p w14:paraId="75F9B30B"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0756B49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45BE28C" w14:textId="77777777" w:rsidR="00784A32" w:rsidRPr="000670FE" w:rsidRDefault="00784A32" w:rsidP="00354887">
            <w:pPr>
              <w:pStyle w:val="TAL"/>
              <w:keepNext w:val="0"/>
              <w:keepLines w:val="0"/>
              <w:widowControl w:val="0"/>
              <w:rPr>
                <w:color w:val="000000"/>
              </w:rPr>
            </w:pPr>
          </w:p>
        </w:tc>
        <w:tc>
          <w:tcPr>
            <w:tcW w:w="1350" w:type="dxa"/>
          </w:tcPr>
          <w:p w14:paraId="740EE3D5" w14:textId="77777777" w:rsidR="00784A32" w:rsidRPr="000670FE" w:rsidRDefault="00784A32" w:rsidP="00354887">
            <w:pPr>
              <w:pStyle w:val="TAL"/>
              <w:keepNext w:val="0"/>
              <w:keepLines w:val="0"/>
              <w:widowControl w:val="0"/>
              <w:rPr>
                <w:color w:val="000000"/>
              </w:rPr>
            </w:pPr>
          </w:p>
        </w:tc>
        <w:tc>
          <w:tcPr>
            <w:tcW w:w="1170" w:type="dxa"/>
            <w:vAlign w:val="bottom"/>
          </w:tcPr>
          <w:p w14:paraId="7A474D73" w14:textId="77777777" w:rsidR="00784A32" w:rsidRPr="000670FE" w:rsidRDefault="00784A32" w:rsidP="00354887">
            <w:pPr>
              <w:pStyle w:val="TAL"/>
              <w:keepNext w:val="0"/>
              <w:keepLines w:val="0"/>
              <w:widowControl w:val="0"/>
              <w:rPr>
                <w:color w:val="000000"/>
              </w:rPr>
            </w:pPr>
          </w:p>
        </w:tc>
      </w:tr>
      <w:tr w:rsidR="00784A32" w:rsidRPr="000670FE" w14:paraId="24EDC560" w14:textId="77777777" w:rsidTr="00354887">
        <w:tc>
          <w:tcPr>
            <w:tcW w:w="2677" w:type="dxa"/>
            <w:vAlign w:val="center"/>
          </w:tcPr>
          <w:p w14:paraId="08462FA5"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079E8118"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66CB3961" w14:textId="77777777" w:rsidR="00784A32" w:rsidRPr="000670FE" w:rsidRDefault="00784A32" w:rsidP="00354887">
            <w:pPr>
              <w:pStyle w:val="TAL"/>
              <w:rPr>
                <w:color w:val="000000"/>
              </w:rPr>
            </w:pPr>
            <w:r w:rsidRPr="000670FE">
              <w:rPr>
                <w:color w:val="000000"/>
              </w:rPr>
              <w:t>MCVIDEO-Info</w:t>
            </w:r>
          </w:p>
        </w:tc>
        <w:tc>
          <w:tcPr>
            <w:tcW w:w="1350" w:type="dxa"/>
          </w:tcPr>
          <w:p w14:paraId="1D6518E7" w14:textId="77777777" w:rsidR="00784A32" w:rsidRPr="000670FE" w:rsidRDefault="00784A32" w:rsidP="00354887">
            <w:pPr>
              <w:pStyle w:val="TAL"/>
              <w:rPr>
                <w:color w:val="000000"/>
              </w:rPr>
            </w:pPr>
          </w:p>
        </w:tc>
        <w:tc>
          <w:tcPr>
            <w:tcW w:w="1170" w:type="dxa"/>
            <w:vAlign w:val="bottom"/>
          </w:tcPr>
          <w:p w14:paraId="4A792784" w14:textId="77777777" w:rsidR="00784A32" w:rsidRPr="000670FE" w:rsidRDefault="00784A32" w:rsidP="00354887">
            <w:pPr>
              <w:pStyle w:val="TAL"/>
              <w:rPr>
                <w:color w:val="000000"/>
              </w:rPr>
            </w:pPr>
          </w:p>
        </w:tc>
      </w:tr>
      <w:tr w:rsidR="00784A32" w:rsidRPr="000670FE" w14:paraId="1154211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0B9C638"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1F64417"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5F9ECF7D"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A8AE3E6"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55D833" w14:textId="77777777" w:rsidR="00784A32" w:rsidRPr="000670FE" w:rsidRDefault="00784A32" w:rsidP="00354887">
            <w:pPr>
              <w:pStyle w:val="TAL"/>
              <w:keepNext w:val="0"/>
              <w:keepLines w:val="0"/>
              <w:widowControl w:val="0"/>
              <w:rPr>
                <w:color w:val="000000"/>
              </w:rPr>
            </w:pPr>
          </w:p>
        </w:tc>
      </w:tr>
    </w:tbl>
    <w:p w14:paraId="6385BC2D" w14:textId="77777777" w:rsidR="00784A32" w:rsidRPr="000670FE" w:rsidRDefault="00784A32" w:rsidP="00784A32">
      <w:pPr>
        <w:rPr>
          <w:color w:val="000000"/>
        </w:rPr>
      </w:pPr>
    </w:p>
    <w:p w14:paraId="1C91083B" w14:textId="77777777" w:rsidR="00784A32" w:rsidRPr="000670FE" w:rsidRDefault="00784A32" w:rsidP="00784A32">
      <w:pPr>
        <w:pStyle w:val="TH"/>
      </w:pPr>
      <w:r w:rsidRPr="000670FE">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E2C1BF9" w14:textId="77777777" w:rsidTr="00354887">
        <w:trPr>
          <w:tblHeader/>
        </w:trPr>
        <w:tc>
          <w:tcPr>
            <w:tcW w:w="9639" w:type="dxa"/>
            <w:gridSpan w:val="5"/>
          </w:tcPr>
          <w:p w14:paraId="02F578E8" w14:textId="77777777" w:rsidR="00784A32" w:rsidRPr="000670FE" w:rsidRDefault="00784A32" w:rsidP="00354887">
            <w:pPr>
              <w:pStyle w:val="TAL"/>
              <w:keepNext w:val="0"/>
            </w:pPr>
            <w:r w:rsidRPr="000670FE">
              <w:rPr>
                <w:color w:val="000000"/>
              </w:rPr>
              <w:t>Derivation Path: TS 36.579-1 [2], Table 5.5.2.5.2-1, condition MCVIDEO, AUTO</w:t>
            </w:r>
          </w:p>
        </w:tc>
      </w:tr>
      <w:tr w:rsidR="00784A32" w:rsidRPr="000670FE" w14:paraId="03D0D1A7" w14:textId="77777777" w:rsidTr="00354887">
        <w:trPr>
          <w:tblHeader/>
        </w:trPr>
        <w:tc>
          <w:tcPr>
            <w:tcW w:w="2835" w:type="dxa"/>
          </w:tcPr>
          <w:p w14:paraId="1D39E213"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50A2A960"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0B48A3BE"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7CBE57A8"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2D35CB9B"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1731D413" w14:textId="77777777" w:rsidTr="00354887">
        <w:tc>
          <w:tcPr>
            <w:tcW w:w="2835" w:type="dxa"/>
            <w:vAlign w:val="center"/>
          </w:tcPr>
          <w:p w14:paraId="7D07AD0F"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2A871DE6"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1C92C75D" w14:textId="77777777" w:rsidR="00784A32" w:rsidRPr="000670FE" w:rsidRDefault="00784A32" w:rsidP="00354887">
            <w:pPr>
              <w:pStyle w:val="TAL"/>
              <w:keepNext w:val="0"/>
              <w:rPr>
                <w:color w:val="000000"/>
              </w:rPr>
            </w:pPr>
            <w:r w:rsidRPr="000670FE">
              <w:rPr>
                <w:color w:val="000000"/>
              </w:rPr>
              <w:t>MCVideo-Info</w:t>
            </w:r>
          </w:p>
        </w:tc>
        <w:tc>
          <w:tcPr>
            <w:tcW w:w="1418" w:type="dxa"/>
          </w:tcPr>
          <w:p w14:paraId="45F70736" w14:textId="77777777" w:rsidR="00784A32" w:rsidRPr="000670FE" w:rsidRDefault="00784A32" w:rsidP="00354887">
            <w:pPr>
              <w:pStyle w:val="TAL"/>
              <w:keepNext w:val="0"/>
              <w:rPr>
                <w:color w:val="000000"/>
              </w:rPr>
            </w:pPr>
          </w:p>
        </w:tc>
        <w:tc>
          <w:tcPr>
            <w:tcW w:w="1134" w:type="dxa"/>
            <w:vAlign w:val="bottom"/>
          </w:tcPr>
          <w:p w14:paraId="30DC86F3" w14:textId="77777777" w:rsidR="00784A32" w:rsidRPr="000670FE" w:rsidRDefault="00784A32" w:rsidP="00354887">
            <w:pPr>
              <w:pStyle w:val="TAL"/>
              <w:keepNext w:val="0"/>
              <w:rPr>
                <w:color w:val="000000"/>
              </w:rPr>
            </w:pPr>
          </w:p>
        </w:tc>
      </w:tr>
      <w:tr w:rsidR="00784A32" w:rsidRPr="000670FE" w14:paraId="6A810F3C" w14:textId="77777777" w:rsidTr="00354887">
        <w:tc>
          <w:tcPr>
            <w:tcW w:w="2835" w:type="dxa"/>
            <w:vAlign w:val="center"/>
          </w:tcPr>
          <w:p w14:paraId="6DA18E6D"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69E1EE45"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B7EC4E1" w14:textId="77777777" w:rsidR="00784A32" w:rsidRPr="000670FE" w:rsidRDefault="00784A32" w:rsidP="00354887">
            <w:pPr>
              <w:pStyle w:val="TAL"/>
              <w:keepNext w:val="0"/>
              <w:rPr>
                <w:color w:val="000000"/>
              </w:rPr>
            </w:pPr>
          </w:p>
        </w:tc>
        <w:tc>
          <w:tcPr>
            <w:tcW w:w="1418" w:type="dxa"/>
          </w:tcPr>
          <w:p w14:paraId="6953B038" w14:textId="77777777" w:rsidR="00784A32" w:rsidRPr="000670FE" w:rsidRDefault="00784A32" w:rsidP="00354887">
            <w:pPr>
              <w:pStyle w:val="TAL"/>
              <w:keepNext w:val="0"/>
              <w:rPr>
                <w:color w:val="000000"/>
              </w:rPr>
            </w:pPr>
          </w:p>
        </w:tc>
        <w:tc>
          <w:tcPr>
            <w:tcW w:w="1134" w:type="dxa"/>
            <w:vAlign w:val="bottom"/>
          </w:tcPr>
          <w:p w14:paraId="4A9C554C" w14:textId="77777777" w:rsidR="00784A32" w:rsidRPr="000670FE" w:rsidRDefault="00784A32" w:rsidP="00354887">
            <w:pPr>
              <w:pStyle w:val="TAL"/>
              <w:keepNext w:val="0"/>
              <w:rPr>
                <w:color w:val="000000"/>
              </w:rPr>
            </w:pPr>
          </w:p>
        </w:tc>
      </w:tr>
      <w:tr w:rsidR="00784A32" w:rsidRPr="000670FE" w14:paraId="5E0FB286" w14:textId="77777777" w:rsidTr="00354887">
        <w:tc>
          <w:tcPr>
            <w:tcW w:w="2835" w:type="dxa"/>
            <w:vAlign w:val="center"/>
          </w:tcPr>
          <w:p w14:paraId="74326DB3"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4DA7645D" w14:textId="77777777" w:rsidR="00784A32" w:rsidRPr="000670FE" w:rsidRDefault="00784A32" w:rsidP="00354887">
            <w:pPr>
              <w:pStyle w:val="TAL"/>
              <w:keepNext w:val="0"/>
              <w:rPr>
                <w:color w:val="000000"/>
              </w:rPr>
            </w:pPr>
            <w:r w:rsidRPr="000670FE">
              <w:rPr>
                <w:color w:val="000000"/>
              </w:rPr>
              <w:t>As described in Table 6.2.2.3.3-8</w:t>
            </w:r>
          </w:p>
        </w:tc>
        <w:tc>
          <w:tcPr>
            <w:tcW w:w="2126" w:type="dxa"/>
            <w:tcBorders>
              <w:top w:val="single" w:sz="4" w:space="0" w:color="auto"/>
              <w:bottom w:val="single" w:sz="4" w:space="0" w:color="auto"/>
            </w:tcBorders>
          </w:tcPr>
          <w:p w14:paraId="29C212D6" w14:textId="77777777" w:rsidR="00784A32" w:rsidRPr="000670FE" w:rsidRDefault="00784A32" w:rsidP="00354887">
            <w:pPr>
              <w:pStyle w:val="TAL"/>
              <w:keepNext w:val="0"/>
              <w:rPr>
                <w:color w:val="000000"/>
              </w:rPr>
            </w:pPr>
          </w:p>
        </w:tc>
        <w:tc>
          <w:tcPr>
            <w:tcW w:w="1418" w:type="dxa"/>
          </w:tcPr>
          <w:p w14:paraId="1559676C" w14:textId="77777777" w:rsidR="00784A32" w:rsidRPr="000670FE" w:rsidRDefault="00784A32" w:rsidP="00354887">
            <w:pPr>
              <w:pStyle w:val="TAL"/>
              <w:keepNext w:val="0"/>
              <w:rPr>
                <w:color w:val="000000"/>
              </w:rPr>
            </w:pPr>
          </w:p>
        </w:tc>
        <w:tc>
          <w:tcPr>
            <w:tcW w:w="1134" w:type="dxa"/>
            <w:vAlign w:val="bottom"/>
          </w:tcPr>
          <w:p w14:paraId="21E15F3F" w14:textId="77777777" w:rsidR="00784A32" w:rsidRPr="000670FE" w:rsidRDefault="00784A32" w:rsidP="00354887">
            <w:pPr>
              <w:pStyle w:val="TAL"/>
              <w:keepNext w:val="0"/>
              <w:rPr>
                <w:color w:val="000000"/>
              </w:rPr>
            </w:pPr>
          </w:p>
        </w:tc>
      </w:tr>
    </w:tbl>
    <w:p w14:paraId="1B40B931" w14:textId="77777777" w:rsidR="00784A32" w:rsidRPr="000670FE" w:rsidRDefault="00784A32" w:rsidP="00784A32">
      <w:pPr>
        <w:rPr>
          <w:color w:val="000000"/>
        </w:rPr>
      </w:pPr>
    </w:p>
    <w:p w14:paraId="1D0D3F9B" w14:textId="77777777" w:rsidR="00784A32" w:rsidRPr="000670FE" w:rsidRDefault="00784A32" w:rsidP="00784A32">
      <w:pPr>
        <w:pStyle w:val="TH"/>
      </w:pPr>
      <w:r w:rsidRPr="000670FE">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52FB69A" w14:textId="77777777" w:rsidTr="00354887">
        <w:trPr>
          <w:tblHeader/>
        </w:trPr>
        <w:tc>
          <w:tcPr>
            <w:tcW w:w="9634" w:type="dxa"/>
          </w:tcPr>
          <w:p w14:paraId="204DD6A2" w14:textId="77777777" w:rsidR="00784A32" w:rsidRPr="000670FE" w:rsidRDefault="00784A32" w:rsidP="00354887">
            <w:pPr>
              <w:pStyle w:val="TAL"/>
            </w:pPr>
            <w:r w:rsidRPr="000670FE">
              <w:t>Derivation Path: TS 36.579-1 [2], Table 5.5.2.5.1-1, condition PRIVATE-CALL</w:t>
            </w:r>
          </w:p>
        </w:tc>
      </w:tr>
    </w:tbl>
    <w:p w14:paraId="727D2329" w14:textId="77777777" w:rsidR="00784A32" w:rsidRPr="000670FE" w:rsidRDefault="00784A32" w:rsidP="00784A32"/>
    <w:p w14:paraId="45BAC757" w14:textId="77777777" w:rsidR="00784A32" w:rsidRPr="000670FE" w:rsidRDefault="00784A32" w:rsidP="00784A32">
      <w:pPr>
        <w:pStyle w:val="TH"/>
        <w:keepLines w:val="0"/>
        <w:widowControl w:val="0"/>
      </w:pPr>
      <w:r w:rsidRPr="000670FE">
        <w:rPr>
          <w:color w:val="000000"/>
        </w:rPr>
        <w:t>Table 6.2.2.3.3-9: Transmission Idle (Step 21 Table 6.2.2.3.2-1)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6B85FD87" w14:textId="77777777" w:rsidTr="00354887">
        <w:trPr>
          <w:tblHeader/>
        </w:trPr>
        <w:tc>
          <w:tcPr>
            <w:tcW w:w="9630" w:type="dxa"/>
            <w:gridSpan w:val="5"/>
          </w:tcPr>
          <w:p w14:paraId="297E40BB" w14:textId="77777777" w:rsidR="00784A32" w:rsidRPr="000670FE" w:rsidRDefault="00784A32" w:rsidP="00354887">
            <w:pPr>
              <w:pStyle w:val="TAL"/>
              <w:keepLines w:val="0"/>
              <w:widowControl w:val="0"/>
              <w:rPr>
                <w:color w:val="000000"/>
              </w:rPr>
            </w:pPr>
            <w:r w:rsidRPr="000670FE">
              <w:rPr>
                <w:color w:val="000000"/>
              </w:rPr>
              <w:t>Derivation Path: 36.579-1 [2], Table 5.5.11.2.17-1</w:t>
            </w:r>
          </w:p>
        </w:tc>
      </w:tr>
      <w:tr w:rsidR="00784A32" w:rsidRPr="000670FE" w14:paraId="3E30D35D" w14:textId="77777777" w:rsidTr="00354887">
        <w:trPr>
          <w:tblHeader/>
        </w:trPr>
        <w:tc>
          <w:tcPr>
            <w:tcW w:w="2790" w:type="dxa"/>
          </w:tcPr>
          <w:p w14:paraId="0E5C1BB5"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E9FA560"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4D983DAC"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6482DB9B"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0B2FA74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4DBC07F" w14:textId="77777777" w:rsidTr="00354887">
        <w:tc>
          <w:tcPr>
            <w:tcW w:w="2790" w:type="dxa"/>
          </w:tcPr>
          <w:p w14:paraId="722973B2" w14:textId="77777777" w:rsidR="00784A32" w:rsidRPr="000670FE" w:rsidRDefault="00784A32" w:rsidP="00354887">
            <w:pPr>
              <w:pStyle w:val="TAL"/>
              <w:keepLines w:val="0"/>
              <w:widowControl w:val="0"/>
              <w:rPr>
                <w:rFonts w:eastAsia="Calibri"/>
                <w:b/>
                <w:color w:val="000000"/>
              </w:rPr>
            </w:pPr>
            <w:r w:rsidRPr="000670FE">
              <w:rPr>
                <w:rFonts w:eastAsia="Calibri"/>
                <w:b/>
                <w:color w:val="000000"/>
              </w:rPr>
              <w:t>Transmission Indicator</w:t>
            </w:r>
          </w:p>
        </w:tc>
        <w:tc>
          <w:tcPr>
            <w:tcW w:w="2160" w:type="dxa"/>
          </w:tcPr>
          <w:p w14:paraId="3B48567F" w14:textId="77777777" w:rsidR="00784A32" w:rsidRPr="000670FE" w:rsidRDefault="00784A32" w:rsidP="00354887">
            <w:pPr>
              <w:pStyle w:val="TAL"/>
              <w:keepLines w:val="0"/>
              <w:widowControl w:val="0"/>
              <w:rPr>
                <w:color w:val="000000"/>
              </w:rPr>
            </w:pPr>
          </w:p>
        </w:tc>
        <w:tc>
          <w:tcPr>
            <w:tcW w:w="2160" w:type="dxa"/>
          </w:tcPr>
          <w:p w14:paraId="612B1017" w14:textId="77777777" w:rsidR="00784A32" w:rsidRPr="000670FE" w:rsidRDefault="00784A32" w:rsidP="00354887">
            <w:pPr>
              <w:pStyle w:val="TAL"/>
              <w:keepLines w:val="0"/>
              <w:widowControl w:val="0"/>
              <w:rPr>
                <w:color w:val="000000"/>
              </w:rPr>
            </w:pPr>
          </w:p>
        </w:tc>
        <w:tc>
          <w:tcPr>
            <w:tcW w:w="1350" w:type="dxa"/>
          </w:tcPr>
          <w:p w14:paraId="4C1526E9" w14:textId="77777777" w:rsidR="00784A32" w:rsidRPr="000670FE" w:rsidRDefault="00784A32" w:rsidP="00354887">
            <w:pPr>
              <w:pStyle w:val="TAL"/>
              <w:keepLines w:val="0"/>
              <w:widowControl w:val="0"/>
              <w:rPr>
                <w:color w:val="000000"/>
              </w:rPr>
            </w:pPr>
          </w:p>
        </w:tc>
        <w:tc>
          <w:tcPr>
            <w:tcW w:w="1170" w:type="dxa"/>
          </w:tcPr>
          <w:p w14:paraId="62828957" w14:textId="77777777" w:rsidR="00784A32" w:rsidRPr="000670FE" w:rsidRDefault="00784A32" w:rsidP="00354887">
            <w:pPr>
              <w:pStyle w:val="TAL"/>
              <w:keepLines w:val="0"/>
              <w:widowControl w:val="0"/>
              <w:rPr>
                <w:color w:val="000000"/>
              </w:rPr>
            </w:pPr>
          </w:p>
        </w:tc>
      </w:tr>
      <w:tr w:rsidR="00784A32" w:rsidRPr="000670FE" w14:paraId="629AE0F1" w14:textId="77777777" w:rsidTr="00354887">
        <w:tc>
          <w:tcPr>
            <w:tcW w:w="2790" w:type="dxa"/>
          </w:tcPr>
          <w:p w14:paraId="3D74A593" w14:textId="77777777" w:rsidR="00784A32" w:rsidRPr="000670FE" w:rsidRDefault="00784A32" w:rsidP="00354887">
            <w:pPr>
              <w:pStyle w:val="TAL"/>
              <w:keepLines w:val="0"/>
              <w:widowControl w:val="0"/>
              <w:rPr>
                <w:rFonts w:eastAsia="Calibri"/>
                <w:bCs/>
                <w:color w:val="000000"/>
              </w:rPr>
            </w:pPr>
            <w:r w:rsidRPr="000670FE">
              <w:rPr>
                <w:rFonts w:eastAsia="Calibri"/>
                <w:bCs/>
                <w:color w:val="000000"/>
              </w:rPr>
              <w:t xml:space="preserve">  Transmission Indicator</w:t>
            </w:r>
          </w:p>
        </w:tc>
        <w:tc>
          <w:tcPr>
            <w:tcW w:w="2160" w:type="dxa"/>
          </w:tcPr>
          <w:p w14:paraId="3F00BF49" w14:textId="77777777" w:rsidR="00784A32" w:rsidRPr="000670FE" w:rsidRDefault="00784A32" w:rsidP="00354887">
            <w:pPr>
              <w:pStyle w:val="TAL"/>
            </w:pPr>
            <w:r w:rsidRPr="000670FE">
              <w:t>'1000010000000000'</w:t>
            </w:r>
          </w:p>
        </w:tc>
        <w:tc>
          <w:tcPr>
            <w:tcW w:w="2160" w:type="dxa"/>
          </w:tcPr>
          <w:p w14:paraId="1AB726EB" w14:textId="77777777" w:rsidR="00784A32" w:rsidRPr="000670FE" w:rsidRDefault="00784A32" w:rsidP="00354887">
            <w:pPr>
              <w:pStyle w:val="TAL"/>
            </w:pPr>
            <w:r w:rsidRPr="000670FE">
              <w:t>A = normal call</w:t>
            </w:r>
          </w:p>
          <w:p w14:paraId="7F5CBF36" w14:textId="77777777" w:rsidR="00784A32" w:rsidRPr="000670FE" w:rsidRDefault="00784A32" w:rsidP="00354887">
            <w:pPr>
              <w:pStyle w:val="TAL"/>
            </w:pPr>
            <w:r w:rsidRPr="000670FE">
              <w:t>F = Queuing supported</w:t>
            </w:r>
          </w:p>
        </w:tc>
        <w:tc>
          <w:tcPr>
            <w:tcW w:w="1350" w:type="dxa"/>
          </w:tcPr>
          <w:p w14:paraId="24208383" w14:textId="77777777" w:rsidR="00784A32" w:rsidRPr="000670FE" w:rsidRDefault="00784A32" w:rsidP="00354887">
            <w:pPr>
              <w:pStyle w:val="TAL"/>
              <w:keepLines w:val="0"/>
              <w:widowControl w:val="0"/>
              <w:rPr>
                <w:color w:val="000000"/>
              </w:rPr>
            </w:pPr>
          </w:p>
        </w:tc>
        <w:tc>
          <w:tcPr>
            <w:tcW w:w="1170" w:type="dxa"/>
          </w:tcPr>
          <w:p w14:paraId="0E620D0A" w14:textId="77777777" w:rsidR="00784A32" w:rsidRPr="000670FE" w:rsidRDefault="00784A32" w:rsidP="00354887">
            <w:pPr>
              <w:pStyle w:val="TAL"/>
              <w:keepLines w:val="0"/>
              <w:widowControl w:val="0"/>
              <w:rPr>
                <w:color w:val="000000"/>
              </w:rPr>
            </w:pPr>
          </w:p>
        </w:tc>
      </w:tr>
    </w:tbl>
    <w:p w14:paraId="6AB4731C" w14:textId="77777777" w:rsidR="00784A32" w:rsidRPr="000670FE" w:rsidRDefault="00784A32" w:rsidP="00784A32">
      <w:pPr>
        <w:rPr>
          <w:color w:val="000000"/>
        </w:rPr>
      </w:pPr>
    </w:p>
    <w:p w14:paraId="27B0F927" w14:textId="77777777" w:rsidR="00784A32" w:rsidRPr="000670FE" w:rsidRDefault="00784A32" w:rsidP="00784A32">
      <w:pPr>
        <w:pStyle w:val="TH"/>
        <w:widowControl w:val="0"/>
      </w:pPr>
      <w:r w:rsidRPr="000670FE">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4BB0FB94" w14:textId="77777777" w:rsidTr="00354887">
        <w:trPr>
          <w:tblHeader/>
        </w:trPr>
        <w:tc>
          <w:tcPr>
            <w:tcW w:w="9634" w:type="dxa"/>
          </w:tcPr>
          <w:p w14:paraId="4B5309EF"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5FB029DD" w14:textId="77777777" w:rsidR="00784A32" w:rsidRPr="000670FE" w:rsidRDefault="00784A32" w:rsidP="00784A32"/>
    <w:p w14:paraId="0442FFF8" w14:textId="77777777" w:rsidR="00784A32" w:rsidRPr="000670FE" w:rsidRDefault="00784A32" w:rsidP="00784A32">
      <w:pPr>
        <w:pStyle w:val="TH"/>
      </w:pPr>
      <w:r w:rsidRPr="000670FE">
        <w:t>Table 6.2.2.3.3-11: SIP 200 (OK) (Step 24,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745B2228" w14:textId="77777777" w:rsidTr="00354887">
        <w:trPr>
          <w:tblHeader/>
        </w:trPr>
        <w:tc>
          <w:tcPr>
            <w:tcW w:w="9517" w:type="dxa"/>
            <w:gridSpan w:val="5"/>
          </w:tcPr>
          <w:p w14:paraId="19628A2A"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E2914E9" w14:textId="77777777" w:rsidTr="00354887">
        <w:trPr>
          <w:trHeight w:val="260"/>
          <w:tblHeader/>
        </w:trPr>
        <w:tc>
          <w:tcPr>
            <w:tcW w:w="2677" w:type="dxa"/>
          </w:tcPr>
          <w:p w14:paraId="673A3B82"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4009E87B"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572892FF"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4A9C1215"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606E9A7A"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EE0A5BA" w14:textId="77777777" w:rsidTr="00354887">
        <w:tc>
          <w:tcPr>
            <w:tcW w:w="2677" w:type="dxa"/>
          </w:tcPr>
          <w:p w14:paraId="5913F946" w14:textId="77777777" w:rsidR="00784A32" w:rsidRPr="000670FE" w:rsidRDefault="00784A32" w:rsidP="00354887">
            <w:pPr>
              <w:pStyle w:val="TAL"/>
              <w:rPr>
                <w:b/>
                <w:bCs/>
              </w:rPr>
            </w:pPr>
            <w:r w:rsidRPr="000670FE">
              <w:rPr>
                <w:b/>
                <w:bCs/>
              </w:rPr>
              <w:t>Content-Type</w:t>
            </w:r>
          </w:p>
        </w:tc>
        <w:tc>
          <w:tcPr>
            <w:tcW w:w="2160" w:type="dxa"/>
          </w:tcPr>
          <w:p w14:paraId="6E4EC8F8" w14:textId="77777777" w:rsidR="00784A32" w:rsidRPr="000670FE" w:rsidRDefault="00784A32" w:rsidP="00354887">
            <w:pPr>
              <w:pStyle w:val="TAL"/>
            </w:pPr>
            <w:r w:rsidRPr="000670FE">
              <w:t>not present</w:t>
            </w:r>
          </w:p>
        </w:tc>
        <w:tc>
          <w:tcPr>
            <w:tcW w:w="2160" w:type="dxa"/>
            <w:tcBorders>
              <w:bottom w:val="single" w:sz="4" w:space="0" w:color="auto"/>
            </w:tcBorders>
          </w:tcPr>
          <w:p w14:paraId="5F80CA6D" w14:textId="77777777" w:rsidR="00784A32" w:rsidRPr="000670FE" w:rsidRDefault="00784A32" w:rsidP="00354887">
            <w:pPr>
              <w:pStyle w:val="TAL"/>
            </w:pPr>
          </w:p>
        </w:tc>
        <w:tc>
          <w:tcPr>
            <w:tcW w:w="1463" w:type="dxa"/>
          </w:tcPr>
          <w:p w14:paraId="6AE2AD02" w14:textId="77777777" w:rsidR="00784A32" w:rsidRPr="000670FE" w:rsidRDefault="00784A32" w:rsidP="00354887">
            <w:pPr>
              <w:pStyle w:val="TAL"/>
            </w:pPr>
          </w:p>
        </w:tc>
        <w:tc>
          <w:tcPr>
            <w:tcW w:w="1057" w:type="dxa"/>
          </w:tcPr>
          <w:p w14:paraId="151417C5" w14:textId="77777777" w:rsidR="00784A32" w:rsidRPr="000670FE" w:rsidRDefault="00784A32" w:rsidP="00354887">
            <w:pPr>
              <w:pStyle w:val="TAL"/>
            </w:pPr>
          </w:p>
        </w:tc>
      </w:tr>
      <w:tr w:rsidR="00784A32" w:rsidRPr="000670FE" w14:paraId="6CE291EB" w14:textId="77777777" w:rsidTr="00354887">
        <w:tc>
          <w:tcPr>
            <w:tcW w:w="2677" w:type="dxa"/>
          </w:tcPr>
          <w:p w14:paraId="4B429D26" w14:textId="77777777" w:rsidR="00784A32" w:rsidRPr="000670FE" w:rsidRDefault="00784A32" w:rsidP="00354887">
            <w:pPr>
              <w:pStyle w:val="TAL"/>
              <w:rPr>
                <w:b/>
                <w:bCs/>
              </w:rPr>
            </w:pPr>
            <w:r w:rsidRPr="000670FE">
              <w:rPr>
                <w:b/>
                <w:bCs/>
              </w:rPr>
              <w:t>Content-Length</w:t>
            </w:r>
          </w:p>
        </w:tc>
        <w:tc>
          <w:tcPr>
            <w:tcW w:w="2160" w:type="dxa"/>
          </w:tcPr>
          <w:p w14:paraId="559386B5" w14:textId="77777777" w:rsidR="00784A32" w:rsidRPr="000670FE" w:rsidRDefault="00784A32" w:rsidP="00354887">
            <w:pPr>
              <w:pStyle w:val="TAL"/>
            </w:pPr>
          </w:p>
        </w:tc>
        <w:tc>
          <w:tcPr>
            <w:tcW w:w="2160" w:type="dxa"/>
            <w:tcBorders>
              <w:top w:val="single" w:sz="4" w:space="0" w:color="auto"/>
              <w:bottom w:val="single" w:sz="4" w:space="0" w:color="auto"/>
            </w:tcBorders>
          </w:tcPr>
          <w:p w14:paraId="17A3A7AC" w14:textId="77777777" w:rsidR="00784A32" w:rsidRPr="000670FE" w:rsidRDefault="00784A32" w:rsidP="00354887">
            <w:pPr>
              <w:pStyle w:val="TAL"/>
            </w:pPr>
          </w:p>
        </w:tc>
        <w:tc>
          <w:tcPr>
            <w:tcW w:w="1463" w:type="dxa"/>
          </w:tcPr>
          <w:p w14:paraId="7C6423C2" w14:textId="77777777" w:rsidR="00784A32" w:rsidRPr="000670FE" w:rsidRDefault="00784A32" w:rsidP="00354887">
            <w:pPr>
              <w:pStyle w:val="TAL"/>
            </w:pPr>
          </w:p>
        </w:tc>
        <w:tc>
          <w:tcPr>
            <w:tcW w:w="1057" w:type="dxa"/>
          </w:tcPr>
          <w:p w14:paraId="28BCC51C" w14:textId="77777777" w:rsidR="00784A32" w:rsidRPr="000670FE" w:rsidRDefault="00784A32" w:rsidP="00354887">
            <w:pPr>
              <w:pStyle w:val="TAL"/>
            </w:pPr>
          </w:p>
        </w:tc>
      </w:tr>
      <w:tr w:rsidR="00784A32" w:rsidRPr="000670FE" w14:paraId="4958656B" w14:textId="77777777" w:rsidTr="00354887">
        <w:tc>
          <w:tcPr>
            <w:tcW w:w="2677" w:type="dxa"/>
          </w:tcPr>
          <w:p w14:paraId="4B04E0E7" w14:textId="77777777" w:rsidR="00784A32" w:rsidRPr="000670FE" w:rsidRDefault="00784A32" w:rsidP="00354887">
            <w:pPr>
              <w:pStyle w:val="TAL"/>
            </w:pPr>
            <w:r w:rsidRPr="000670FE">
              <w:t xml:space="preserve">  value</w:t>
            </w:r>
          </w:p>
        </w:tc>
        <w:tc>
          <w:tcPr>
            <w:tcW w:w="2160" w:type="dxa"/>
          </w:tcPr>
          <w:p w14:paraId="1534D390"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26A50664" w14:textId="77777777" w:rsidR="00784A32" w:rsidRPr="000670FE" w:rsidRDefault="00784A32" w:rsidP="00354887">
            <w:pPr>
              <w:pStyle w:val="TAL"/>
            </w:pPr>
            <w:r w:rsidRPr="000670FE">
              <w:t>No message body included</w:t>
            </w:r>
          </w:p>
        </w:tc>
        <w:tc>
          <w:tcPr>
            <w:tcW w:w="1463" w:type="dxa"/>
          </w:tcPr>
          <w:p w14:paraId="23F30452" w14:textId="77777777" w:rsidR="00784A32" w:rsidRPr="000670FE" w:rsidRDefault="00784A32" w:rsidP="00354887">
            <w:pPr>
              <w:pStyle w:val="TAL"/>
            </w:pPr>
          </w:p>
        </w:tc>
        <w:tc>
          <w:tcPr>
            <w:tcW w:w="1057" w:type="dxa"/>
          </w:tcPr>
          <w:p w14:paraId="3CF97709" w14:textId="77777777" w:rsidR="00784A32" w:rsidRPr="000670FE" w:rsidRDefault="00784A32" w:rsidP="00354887">
            <w:pPr>
              <w:pStyle w:val="TAL"/>
            </w:pPr>
          </w:p>
        </w:tc>
      </w:tr>
    </w:tbl>
    <w:p w14:paraId="5F3788D8" w14:textId="77777777" w:rsidR="00784A32" w:rsidRPr="000670FE" w:rsidRDefault="00784A32" w:rsidP="00784A32"/>
    <w:p w14:paraId="7089B18A" w14:textId="77777777" w:rsidR="00784A32" w:rsidRPr="000670FE" w:rsidRDefault="00784A32" w:rsidP="00784A32">
      <w:pPr>
        <w:pStyle w:val="Heading3"/>
      </w:pPr>
      <w:bookmarkStart w:id="283" w:name="_Toc52787554"/>
      <w:bookmarkStart w:id="284" w:name="_Toc52787736"/>
      <w:r w:rsidRPr="000670FE">
        <w:t>6.2.3</w:t>
      </w:r>
      <w:r w:rsidRPr="000670FE">
        <w:tab/>
        <w:t>On-network / Private Call / On-demand / Automatic Commencement Mode / Without Transmission Control / Client Originated (CO)</w:t>
      </w:r>
      <w:bookmarkEnd w:id="283"/>
      <w:bookmarkEnd w:id="284"/>
    </w:p>
    <w:p w14:paraId="6D6CEAA0" w14:textId="77777777" w:rsidR="00784A32" w:rsidRPr="000670FE" w:rsidRDefault="00784A32" w:rsidP="00D35E6A">
      <w:pPr>
        <w:pStyle w:val="Heading4"/>
      </w:pPr>
      <w:bookmarkStart w:id="285" w:name="_Toc52787555"/>
      <w:bookmarkStart w:id="286" w:name="_Toc52787737"/>
      <w:r w:rsidRPr="000670FE">
        <w:t>6.2.3.1</w:t>
      </w:r>
      <w:r w:rsidRPr="000670FE">
        <w:tab/>
        <w:t>Test Purpose (TP)</w:t>
      </w:r>
      <w:bookmarkEnd w:id="285"/>
      <w:bookmarkEnd w:id="286"/>
    </w:p>
    <w:p w14:paraId="0671E0C2" w14:textId="77777777" w:rsidR="00784A32" w:rsidRPr="000670FE" w:rsidRDefault="00784A32" w:rsidP="00784A32">
      <w:pPr>
        <w:pStyle w:val="H6"/>
      </w:pPr>
      <w:r w:rsidRPr="000670FE">
        <w:t>(1)</w:t>
      </w:r>
    </w:p>
    <w:p w14:paraId="59C823D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initiate/cancel private calls with Automatic Commencement }</w:t>
      </w:r>
    </w:p>
    <w:p w14:paraId="6E1456E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D57E88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private call, On-demand Automatic Commencement Mode, no force of Automatic Commencement, without Transmission Control }</w:t>
      </w:r>
    </w:p>
    <w:p w14:paraId="507FD3C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INVITE message requesting On-demand Automatic Commencement Mode and not offering a media-level section for a media-transmission control entity, </w:t>
      </w:r>
      <w:r w:rsidRPr="000670FE">
        <w:rPr>
          <w:b/>
          <w:noProof w:val="0"/>
        </w:rPr>
        <w:t>and</w:t>
      </w:r>
      <w:r w:rsidRPr="000670FE">
        <w:rPr>
          <w:noProof w:val="0"/>
        </w:rPr>
        <w:t xml:space="preserve">, after indication from the MCVideo Server that the call was established, notifies the MCVideo User </w:t>
      </w:r>
      <w:r w:rsidRPr="000670FE">
        <w:rPr>
          <w:b/>
          <w:noProof w:val="0"/>
        </w:rPr>
        <w:t>and</w:t>
      </w:r>
      <w:r w:rsidRPr="000670FE">
        <w:rPr>
          <w:noProof w:val="0"/>
        </w:rPr>
        <w:t>, does not apply Transmission Control }</w:t>
      </w:r>
    </w:p>
    <w:p w14:paraId="52EBC870"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3A756068" w14:textId="77777777" w:rsidR="00784A32" w:rsidRPr="000670FE" w:rsidRDefault="00784A32" w:rsidP="00784A32">
      <w:pPr>
        <w:pStyle w:val="PL"/>
        <w:rPr>
          <w:rFonts w:cs="Courier New"/>
          <w:noProof w:val="0"/>
          <w:szCs w:val="16"/>
        </w:rPr>
      </w:pPr>
    </w:p>
    <w:p w14:paraId="440048F4" w14:textId="77777777" w:rsidR="00784A32" w:rsidRPr="000670FE" w:rsidRDefault="00784A32" w:rsidP="00784A32">
      <w:pPr>
        <w:pStyle w:val="H6"/>
      </w:pPr>
      <w:r w:rsidRPr="000670FE">
        <w:t>(2)</w:t>
      </w:r>
    </w:p>
    <w:p w14:paraId="59FB83F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without Transmission Control }</w:t>
      </w:r>
    </w:p>
    <w:p w14:paraId="2101A37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6E81FA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private call }</w:t>
      </w:r>
    </w:p>
    <w:p w14:paraId="221368A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and leaves the MCVideo session }</w:t>
      </w:r>
    </w:p>
    <w:p w14:paraId="5DA32C8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57F03106" w14:textId="77777777" w:rsidR="00784A32" w:rsidRPr="000670FE" w:rsidRDefault="00784A32" w:rsidP="00784A32">
      <w:pPr>
        <w:pStyle w:val="PL"/>
        <w:rPr>
          <w:rFonts w:cs="Courier New"/>
          <w:noProof w:val="0"/>
          <w:szCs w:val="16"/>
        </w:rPr>
      </w:pPr>
    </w:p>
    <w:p w14:paraId="3495A84B" w14:textId="77777777" w:rsidR="00784A32" w:rsidRPr="000670FE" w:rsidRDefault="00784A32" w:rsidP="00D35E6A">
      <w:pPr>
        <w:pStyle w:val="Heading4"/>
      </w:pPr>
      <w:bookmarkStart w:id="287" w:name="_Toc52787556"/>
      <w:bookmarkStart w:id="288" w:name="_Toc52787738"/>
      <w:r w:rsidRPr="000670FE">
        <w:t>6.2.3.2</w:t>
      </w:r>
      <w:r w:rsidRPr="000670FE">
        <w:tab/>
        <w:t>Conformance requirements</w:t>
      </w:r>
      <w:bookmarkEnd w:id="287"/>
      <w:bookmarkEnd w:id="288"/>
    </w:p>
    <w:p w14:paraId="6C661B69" w14:textId="77777777" w:rsidR="00784A32" w:rsidRPr="000670FE" w:rsidRDefault="00784A32" w:rsidP="00784A32">
      <w:r w:rsidRPr="000670FE">
        <w:t xml:space="preserve">References: The conformance requirements covered in the present TC are specified in: TS 24.281, clauses 10.2.1, 10.2.2.2.1, 6.2.5.1.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24368701" w14:textId="77777777" w:rsidR="00784A32" w:rsidRPr="000670FE" w:rsidRDefault="00784A32" w:rsidP="00784A32">
      <w:r w:rsidRPr="000670FE">
        <w:t>[TS 24.281, clause 10.2.1]</w:t>
      </w:r>
    </w:p>
    <w:p w14:paraId="5AE5EE94" w14:textId="77777777" w:rsidR="00784A32" w:rsidRPr="000670FE" w:rsidRDefault="00784A32" w:rsidP="00784A32">
      <w:pPr>
        <w:rPr>
          <w:rFonts w:eastAsia="Malgun Gothic"/>
        </w:rPr>
      </w:pPr>
      <w:r w:rsidRPr="000670FE">
        <w:rPr>
          <w:rFonts w:eastAsia="Malgun Gothic"/>
        </w:rPr>
        <w:t>For on-network, the procedures for private call with transmission control are specified in subclause 10.2.2.</w:t>
      </w:r>
    </w:p>
    <w:p w14:paraId="41FE8CF7" w14:textId="77777777" w:rsidR="00784A32" w:rsidRPr="000670FE" w:rsidRDefault="00784A32" w:rsidP="00784A32">
      <w:pPr>
        <w:rPr>
          <w:rFonts w:eastAsia="Malgun Gothic"/>
        </w:rPr>
      </w:pPr>
      <w:r w:rsidRPr="000670FE">
        <w:rPr>
          <w:rFonts w:eastAsia="Malgun Gothic"/>
        </w:rPr>
        <w:t>For on-network, the procedures for private call without transmission control are specified in subclause 10.2.3.</w:t>
      </w:r>
    </w:p>
    <w:p w14:paraId="5D72BA78" w14:textId="77777777" w:rsidR="00784A32" w:rsidRPr="000670FE" w:rsidRDefault="00784A32" w:rsidP="00784A32">
      <w:pPr>
        <w:rPr>
          <w:rFonts w:eastAsia="Malgun Gothic"/>
        </w:rPr>
      </w:pPr>
      <w:r w:rsidRPr="000670FE">
        <w:rPr>
          <w:rFonts w:eastAsia="Malgun Gothic"/>
        </w:rPr>
        <w:t>For on-network, the procedures for ending the private call initiated by MCVideo client are specified in subclause 10.2.4.</w:t>
      </w:r>
    </w:p>
    <w:p w14:paraId="15686629" w14:textId="77777777" w:rsidR="00784A32" w:rsidRPr="000670FE" w:rsidRDefault="00784A32" w:rsidP="00784A32">
      <w:pPr>
        <w:rPr>
          <w:rFonts w:eastAsia="Malgun Gothic"/>
        </w:rPr>
      </w:pPr>
      <w:r w:rsidRPr="000670FE">
        <w:rPr>
          <w:rFonts w:eastAsia="Malgun Gothic"/>
        </w:rPr>
        <w:t>For on-network, the procedures for ending the private call initiated by MCVideo server are specified in subclause 10.2.5.</w:t>
      </w:r>
    </w:p>
    <w:p w14:paraId="61240131" w14:textId="77777777" w:rsidR="00784A32" w:rsidRPr="000670FE" w:rsidRDefault="00784A32" w:rsidP="00784A32">
      <w:r w:rsidRPr="000670FE">
        <w:t>[TS 24.281, clause 10.2.2.2.1]</w:t>
      </w:r>
    </w:p>
    <w:p w14:paraId="3D4EADE3"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71A553" w14:textId="77777777" w:rsidR="00784A32" w:rsidRPr="000670FE" w:rsidRDefault="00784A32" w:rsidP="00784A32">
      <w:r w:rsidRPr="000670FE">
        <w:t>The MCVideo client:</w:t>
      </w:r>
    </w:p>
    <w:p w14:paraId="38E01C0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08A0C95C"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1B598F76"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55E16ED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446536AB"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79EF29CA"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67232B42"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4B3F6D00"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5B4573A9"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1273125C" w14:textId="77777777" w:rsidR="00784A32" w:rsidRPr="000670FE" w:rsidRDefault="00784A32" w:rsidP="00784A32">
      <w:pPr>
        <w:pStyle w:val="B2"/>
      </w:pPr>
      <w:r w:rsidRPr="000670FE">
        <w:t>b)</w:t>
      </w:r>
      <w:r w:rsidRPr="000670FE">
        <w:tab/>
        <w:t>shall use the keying material to generate a PCK as described in 3GPP TS 33.180 [8];</w:t>
      </w:r>
    </w:p>
    <w:p w14:paraId="6393FF7A"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FBCE408"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4C84D249"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1E840A05"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4A8130F1"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593F6032"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6F5A456A"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7525D8E2" w14:textId="77777777" w:rsidR="00784A32" w:rsidRPr="000670FE" w:rsidRDefault="00784A32" w:rsidP="00784A32">
      <w:pPr>
        <w:pStyle w:val="B1"/>
      </w:pPr>
      <w:r w:rsidRPr="000670FE">
        <w:t>11)</w:t>
      </w:r>
      <w:r w:rsidRPr="000670FE">
        <w:tab/>
        <w:t>if the MCVideo user is initiating a private call then:</w:t>
      </w:r>
    </w:p>
    <w:p w14:paraId="47FE4D2A"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1E30FDD"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7EE44F53"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17C40C48"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5717EA91"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4B8E904C"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742825C" w14:textId="77777777" w:rsidR="00784A32" w:rsidRPr="000670FE" w:rsidRDefault="00784A32" w:rsidP="00784A32">
      <w:pPr>
        <w:pStyle w:val="B1"/>
      </w:pPr>
      <w:r w:rsidRPr="000670FE">
        <w:t>13)</w:t>
      </w:r>
      <w:r w:rsidRPr="000670FE">
        <w:tab/>
        <w:t>shall send SIP INVITE request towards the MCVideo server according to 3GPP TS 24.229 [11].</w:t>
      </w:r>
    </w:p>
    <w:p w14:paraId="0D8FD998" w14:textId="77777777" w:rsidR="00784A32" w:rsidRPr="000670FE" w:rsidRDefault="00784A32" w:rsidP="00784A32">
      <w:r w:rsidRPr="000670FE">
        <w:t>Upon receiving a SIP 183(Session Progress) response to the SIP INVITE request the MCVideo client:</w:t>
      </w:r>
    </w:p>
    <w:p w14:paraId="629B4B59" w14:textId="77777777" w:rsidR="00784A32" w:rsidRPr="000670FE" w:rsidRDefault="00784A32" w:rsidP="00784A32">
      <w:pPr>
        <w:pStyle w:val="B1"/>
      </w:pPr>
      <w:r w:rsidRPr="000670FE">
        <w:t>1)</w:t>
      </w:r>
      <w:r w:rsidRPr="000670FE">
        <w:tab/>
        <w:t>may indicate the progress of the session establishment to the inviting MCVideo user.</w:t>
      </w:r>
    </w:p>
    <w:p w14:paraId="7AA678D5" w14:textId="77777777" w:rsidR="00784A32" w:rsidRPr="000670FE" w:rsidRDefault="00784A32" w:rsidP="00784A32">
      <w:r w:rsidRPr="000670FE">
        <w:t>Upon receiving a SIP 200 (OK) response to the SIP INVITE request the MCVideo client:</w:t>
      </w:r>
    </w:p>
    <w:p w14:paraId="5F768BF9" w14:textId="77777777" w:rsidR="00784A32" w:rsidRPr="000670FE" w:rsidRDefault="00784A32" w:rsidP="00784A32">
      <w:pPr>
        <w:pStyle w:val="B1"/>
      </w:pPr>
      <w:r w:rsidRPr="000670FE">
        <w:t>1)</w:t>
      </w:r>
      <w:r w:rsidRPr="000670FE">
        <w:tab/>
        <w:t xml:space="preserve">shall interact with the media plane as specified in 3GPP TS 24.581 [5]; </w:t>
      </w:r>
    </w:p>
    <w:p w14:paraId="61E4AE64"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1D03117D"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19C2B61D" w14:textId="77777777" w:rsidR="00784A32" w:rsidRPr="000670FE" w:rsidRDefault="00784A32" w:rsidP="00784A32">
      <w:r w:rsidRPr="000670FE">
        <w:t>On receiving a SIP 4xx response, a SIP 5xx response or a SIP 6xx response to the SIP INVITE request:</w:t>
      </w:r>
    </w:p>
    <w:p w14:paraId="5DD137DF" w14:textId="77777777" w:rsidR="00784A32" w:rsidRPr="000670FE" w:rsidRDefault="00784A32" w:rsidP="00784A32">
      <w:pPr>
        <w:pStyle w:val="B1"/>
      </w:pPr>
      <w:r w:rsidRPr="000670FE">
        <w:t>1)</w:t>
      </w:r>
      <w:r w:rsidRPr="000670FE">
        <w:tab/>
        <w:t>if the MCVideo emergency private call state is set to "MVEPC 2: emergency-pc-requested"; or</w:t>
      </w:r>
    </w:p>
    <w:p w14:paraId="3E594ED6" w14:textId="77777777" w:rsidR="00784A32" w:rsidRPr="000670FE" w:rsidRDefault="00784A32" w:rsidP="00784A32">
      <w:pPr>
        <w:pStyle w:val="B1"/>
      </w:pPr>
      <w:r w:rsidRPr="000670FE">
        <w:t>2)</w:t>
      </w:r>
      <w:r w:rsidRPr="000670FE">
        <w:tab/>
        <w:t>if the MCVideo emergency private call state is set to "MVEPC 3: emergency-pc-granted";</w:t>
      </w:r>
    </w:p>
    <w:p w14:paraId="03324602" w14:textId="77777777" w:rsidR="00784A32" w:rsidRPr="000670FE" w:rsidRDefault="00784A32" w:rsidP="00784A32">
      <w:pPr>
        <w:pStyle w:val="B1"/>
      </w:pPr>
      <w:r w:rsidRPr="000670FE">
        <w:t>the MCVideo client shall perform the actions specified in subclause 6.2.8.3.5.</w:t>
      </w:r>
    </w:p>
    <w:p w14:paraId="3AB45B2C"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341A736A" w14:textId="77777777" w:rsidR="00784A32" w:rsidRPr="000670FE" w:rsidRDefault="00784A32" w:rsidP="00784A32">
      <w:r w:rsidRPr="000670FE">
        <w:t>[TS 24.281, clause 6.2.5.1]</w:t>
      </w:r>
    </w:p>
    <w:p w14:paraId="75CA7E79" w14:textId="77777777" w:rsidR="00784A32" w:rsidRPr="000670FE" w:rsidRDefault="00784A32" w:rsidP="00784A32">
      <w:r w:rsidRPr="000670FE">
        <w:t>When the MCVideo client wants to release an MCVideo session established using on-demand session signalling, the MCVideo client:</w:t>
      </w:r>
    </w:p>
    <w:p w14:paraId="7462E768"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 [5];</w:t>
      </w:r>
    </w:p>
    <w:p w14:paraId="11547FF0" w14:textId="77777777" w:rsidR="00784A32" w:rsidRPr="000670FE" w:rsidRDefault="00784A32" w:rsidP="00784A32">
      <w:pPr>
        <w:pStyle w:val="B1"/>
      </w:pPr>
      <w:r w:rsidRPr="000670FE">
        <w:t>2)</w:t>
      </w:r>
      <w:r w:rsidRPr="000670FE">
        <w:tab/>
        <w:t>shall generate a SIP BYE request according to 3GPP TS 24.229 [11];</w:t>
      </w:r>
    </w:p>
    <w:p w14:paraId="71BCD71A" w14:textId="77777777" w:rsidR="00784A32" w:rsidRPr="000670FE" w:rsidRDefault="00784A32" w:rsidP="00784A32">
      <w:pPr>
        <w:pStyle w:val="B1"/>
      </w:pPr>
      <w:r w:rsidRPr="000670FE">
        <w:t>3)</w:t>
      </w:r>
      <w:r w:rsidRPr="000670FE">
        <w:tab/>
        <w:t>shall set the Request-URI to the MCVideo session identity to release; and</w:t>
      </w:r>
    </w:p>
    <w:p w14:paraId="7494F422" w14:textId="77777777" w:rsidR="00784A32" w:rsidRPr="000670FE" w:rsidRDefault="00784A32" w:rsidP="00784A32">
      <w:pPr>
        <w:pStyle w:val="B1"/>
      </w:pPr>
      <w:r w:rsidRPr="000670FE">
        <w:t>4)</w:t>
      </w:r>
      <w:r w:rsidRPr="000670FE">
        <w:tab/>
        <w:t>shall send a SIP BYE request towards MCVideo server according to 3GPP TS 24.229 [11].</w:t>
      </w:r>
    </w:p>
    <w:p w14:paraId="1166A794" w14:textId="77777777" w:rsidR="00784A32" w:rsidRPr="000670FE" w:rsidRDefault="00784A32" w:rsidP="00784A32">
      <w:r w:rsidRPr="000670FE">
        <w:t>Upon receiving a SIP 200 (OK) response to the SIP BYE request, the MCVideo client shall interact with the media plane as specified in 3GPP TS 24.</w:t>
      </w:r>
      <w:r w:rsidRPr="000670FE">
        <w:rPr>
          <w:lang w:eastAsia="zh-CN"/>
        </w:rPr>
        <w:t>581</w:t>
      </w:r>
      <w:r w:rsidRPr="000670FE">
        <w:t> [5].</w:t>
      </w:r>
    </w:p>
    <w:p w14:paraId="2A37898C" w14:textId="77777777" w:rsidR="00784A32" w:rsidRPr="000670FE" w:rsidRDefault="00784A32" w:rsidP="00D35E6A">
      <w:pPr>
        <w:pStyle w:val="Heading4"/>
      </w:pPr>
      <w:bookmarkStart w:id="289" w:name="_Toc52787557"/>
      <w:bookmarkStart w:id="290" w:name="_Toc52787739"/>
      <w:r w:rsidRPr="000670FE">
        <w:t>6.4.3.3</w:t>
      </w:r>
      <w:r w:rsidRPr="000670FE">
        <w:tab/>
        <w:t>Test description</w:t>
      </w:r>
      <w:bookmarkEnd w:id="289"/>
      <w:bookmarkEnd w:id="290"/>
    </w:p>
    <w:p w14:paraId="2FA47CDA" w14:textId="77777777" w:rsidR="00784A32" w:rsidRPr="000670FE" w:rsidRDefault="00784A32" w:rsidP="00D35E6A">
      <w:pPr>
        <w:pStyle w:val="Heading5"/>
      </w:pPr>
      <w:bookmarkStart w:id="291" w:name="_Toc52787558"/>
      <w:bookmarkStart w:id="292" w:name="_Toc52787740"/>
      <w:r w:rsidRPr="000670FE">
        <w:t>6.4.3.3.1</w:t>
      </w:r>
      <w:r w:rsidRPr="000670FE">
        <w:tab/>
        <w:t>Pre-test conditions</w:t>
      </w:r>
      <w:bookmarkEnd w:id="291"/>
      <w:bookmarkEnd w:id="292"/>
    </w:p>
    <w:p w14:paraId="54568B7D" w14:textId="77777777" w:rsidR="00784A32" w:rsidRPr="000670FE" w:rsidRDefault="00784A32" w:rsidP="00784A32">
      <w:pPr>
        <w:pStyle w:val="H6"/>
      </w:pPr>
      <w:r w:rsidRPr="000670FE">
        <w:t>System Simulator:</w:t>
      </w:r>
    </w:p>
    <w:p w14:paraId="17322184" w14:textId="77777777" w:rsidR="00784A32" w:rsidRPr="000670FE" w:rsidRDefault="00784A32" w:rsidP="00784A32">
      <w:pPr>
        <w:pStyle w:val="B1"/>
      </w:pPr>
      <w:r w:rsidRPr="000670FE">
        <w:t>-</w:t>
      </w:r>
      <w:r w:rsidRPr="000670FE">
        <w:tab/>
        <w:t>SS (MCVideo server)</w:t>
      </w:r>
    </w:p>
    <w:p w14:paraId="793C7607"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F88E9C6" w14:textId="77777777" w:rsidR="00784A32" w:rsidRPr="000670FE" w:rsidRDefault="00784A32" w:rsidP="00784A32">
      <w:pPr>
        <w:pStyle w:val="H6"/>
      </w:pPr>
      <w:r w:rsidRPr="000670FE">
        <w:t>IUT:</w:t>
      </w:r>
    </w:p>
    <w:p w14:paraId="627D14E3" w14:textId="77777777" w:rsidR="00784A32" w:rsidRPr="000670FE" w:rsidRDefault="00784A32" w:rsidP="00784A32">
      <w:pPr>
        <w:pStyle w:val="B1"/>
      </w:pPr>
      <w:r w:rsidRPr="000670FE">
        <w:t>-</w:t>
      </w:r>
      <w:r w:rsidRPr="000670FE">
        <w:tab/>
        <w:t>UE (MCVideo client)</w:t>
      </w:r>
    </w:p>
    <w:p w14:paraId="73973F00" w14:textId="77777777" w:rsidR="00784A32" w:rsidRPr="000670FE" w:rsidRDefault="00784A32" w:rsidP="00784A32">
      <w:pPr>
        <w:pStyle w:val="B1"/>
      </w:pPr>
      <w:r w:rsidRPr="000670FE">
        <w:t>-</w:t>
      </w:r>
      <w:r w:rsidRPr="000670FE">
        <w:tab/>
        <w:t>The test USIM set as defined in TS 36.579-1 [2], subclause 5.5.10 is inserted.</w:t>
      </w:r>
    </w:p>
    <w:p w14:paraId="0C58CA7B" w14:textId="77777777" w:rsidR="00784A32" w:rsidRPr="000670FE" w:rsidRDefault="00784A32" w:rsidP="00784A32">
      <w:pPr>
        <w:pStyle w:val="H6"/>
      </w:pPr>
      <w:r w:rsidRPr="000670FE">
        <w:t>Preamble:</w:t>
      </w:r>
    </w:p>
    <w:p w14:paraId="455C7E51"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866B4A8"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72D5297" w14:textId="77777777" w:rsidR="00784A32" w:rsidRPr="000670FE" w:rsidRDefault="00784A32" w:rsidP="00784A32">
      <w:pPr>
        <w:pStyle w:val="B1"/>
      </w:pPr>
      <w:r w:rsidRPr="000670FE">
        <w:t>-</w:t>
      </w:r>
      <w:r w:rsidRPr="000670FE">
        <w:tab/>
        <w:t>UE States at the end of the preamble</w:t>
      </w:r>
    </w:p>
    <w:p w14:paraId="50C66896" w14:textId="77777777" w:rsidR="00784A32" w:rsidRPr="000670FE" w:rsidRDefault="00784A32" w:rsidP="00784A32">
      <w:pPr>
        <w:pStyle w:val="B2"/>
      </w:pPr>
      <w:r w:rsidRPr="000670FE">
        <w:t>-</w:t>
      </w:r>
      <w:r w:rsidRPr="000670FE">
        <w:tab/>
        <w:t>The UE is in E-UTRA Registered, Idle Mode state.</w:t>
      </w:r>
    </w:p>
    <w:p w14:paraId="66A71463" w14:textId="77777777" w:rsidR="00784A32" w:rsidRPr="000670FE" w:rsidRDefault="00784A32" w:rsidP="00784A32">
      <w:pPr>
        <w:pStyle w:val="B2"/>
      </w:pPr>
      <w:r w:rsidRPr="000670FE">
        <w:t>-</w:t>
      </w:r>
      <w:r w:rsidRPr="000670FE">
        <w:tab/>
        <w:t>The MCPTT Client Application has been activated and User has registered-in as the MCVideo User with the Server as active user at the Client.</w:t>
      </w:r>
    </w:p>
    <w:p w14:paraId="32C60843" w14:textId="77777777" w:rsidR="00784A32" w:rsidRPr="000670FE" w:rsidRDefault="00784A32" w:rsidP="00D35E6A">
      <w:pPr>
        <w:pStyle w:val="Heading5"/>
      </w:pPr>
      <w:bookmarkStart w:id="293" w:name="_Toc52787559"/>
      <w:bookmarkStart w:id="294" w:name="_Toc52787741"/>
      <w:r w:rsidRPr="000670FE">
        <w:t>6.2.3.3.2</w:t>
      </w:r>
      <w:r w:rsidRPr="000670FE">
        <w:tab/>
        <w:t>Test procedure sequence</w:t>
      </w:r>
      <w:bookmarkEnd w:id="293"/>
      <w:bookmarkEnd w:id="294"/>
    </w:p>
    <w:p w14:paraId="7237B433" w14:textId="77777777" w:rsidR="00784A32" w:rsidRPr="000670FE" w:rsidRDefault="00784A32" w:rsidP="00784A32">
      <w:pPr>
        <w:pStyle w:val="TH"/>
        <w:keepNext w:val="0"/>
        <w:keepLines w:val="0"/>
        <w:widowControl w:val="0"/>
      </w:pPr>
      <w:r w:rsidRPr="000670FE">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1100E77E" w14:textId="77777777" w:rsidTr="00354887">
        <w:trPr>
          <w:tblHeader/>
        </w:trPr>
        <w:tc>
          <w:tcPr>
            <w:tcW w:w="534" w:type="dxa"/>
            <w:tcBorders>
              <w:bottom w:val="nil"/>
            </w:tcBorders>
            <w:shd w:val="clear" w:color="auto" w:fill="auto"/>
          </w:tcPr>
          <w:p w14:paraId="5E08FBC4" w14:textId="77777777" w:rsidR="00784A32" w:rsidRPr="000670FE" w:rsidRDefault="00784A32" w:rsidP="00354887">
            <w:pPr>
              <w:pStyle w:val="TAH"/>
              <w:keepNext w:val="0"/>
              <w:keepLines w:val="0"/>
              <w:widowControl w:val="0"/>
            </w:pPr>
          </w:p>
          <w:p w14:paraId="19AF7622" w14:textId="77777777" w:rsidR="00784A32" w:rsidRPr="000670FE" w:rsidRDefault="00784A32" w:rsidP="00354887">
            <w:pPr>
              <w:pStyle w:val="TAH"/>
              <w:keepNext w:val="0"/>
              <w:keepLines w:val="0"/>
              <w:widowControl w:val="0"/>
            </w:pPr>
          </w:p>
        </w:tc>
        <w:tc>
          <w:tcPr>
            <w:tcW w:w="3968" w:type="dxa"/>
            <w:tcBorders>
              <w:bottom w:val="nil"/>
            </w:tcBorders>
            <w:shd w:val="clear" w:color="auto" w:fill="auto"/>
          </w:tcPr>
          <w:p w14:paraId="7B53A75A"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53481FF4"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10FEC203"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1865B5EC" w14:textId="77777777" w:rsidR="00784A32" w:rsidRPr="000670FE" w:rsidRDefault="00784A32" w:rsidP="00354887">
            <w:pPr>
              <w:pStyle w:val="TAH"/>
              <w:keepNext w:val="0"/>
              <w:keepLines w:val="0"/>
              <w:widowControl w:val="0"/>
            </w:pPr>
            <w:r w:rsidRPr="000670FE">
              <w:t>Verdict</w:t>
            </w:r>
          </w:p>
        </w:tc>
      </w:tr>
      <w:tr w:rsidR="00784A32" w:rsidRPr="000670FE" w14:paraId="0643EC00" w14:textId="77777777" w:rsidTr="00354887">
        <w:trPr>
          <w:tblHeader/>
        </w:trPr>
        <w:tc>
          <w:tcPr>
            <w:tcW w:w="534" w:type="dxa"/>
            <w:tcBorders>
              <w:top w:val="nil"/>
            </w:tcBorders>
            <w:shd w:val="clear" w:color="auto" w:fill="auto"/>
          </w:tcPr>
          <w:p w14:paraId="6ABD8E8F"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0512F039" w14:textId="77777777" w:rsidR="00784A32" w:rsidRPr="000670FE" w:rsidRDefault="00784A32" w:rsidP="00354887">
            <w:pPr>
              <w:pStyle w:val="TAH"/>
              <w:keepNext w:val="0"/>
              <w:keepLines w:val="0"/>
              <w:widowControl w:val="0"/>
            </w:pPr>
          </w:p>
        </w:tc>
        <w:tc>
          <w:tcPr>
            <w:tcW w:w="708" w:type="dxa"/>
            <w:shd w:val="clear" w:color="auto" w:fill="auto"/>
          </w:tcPr>
          <w:p w14:paraId="4296803E"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22C29395"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1DA4726E"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48C69B62" w14:textId="77777777" w:rsidR="00784A32" w:rsidRPr="000670FE" w:rsidRDefault="00784A32" w:rsidP="00354887">
            <w:pPr>
              <w:pStyle w:val="TAH"/>
              <w:keepNext w:val="0"/>
              <w:keepLines w:val="0"/>
              <w:widowControl w:val="0"/>
            </w:pPr>
          </w:p>
        </w:tc>
      </w:tr>
      <w:tr w:rsidR="00784A32" w:rsidRPr="000670FE" w14:paraId="79C4C1C6" w14:textId="77777777" w:rsidTr="00354887">
        <w:tc>
          <w:tcPr>
            <w:tcW w:w="534" w:type="dxa"/>
            <w:shd w:val="clear" w:color="auto" w:fill="auto"/>
          </w:tcPr>
          <w:p w14:paraId="76C176F7"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76FDE00E" w14:textId="77777777" w:rsidR="00784A32" w:rsidRPr="000670FE" w:rsidRDefault="00784A32" w:rsidP="00354887">
            <w:pPr>
              <w:pStyle w:val="TAL"/>
              <w:keepNext w:val="0"/>
              <w:keepLines w:val="0"/>
              <w:widowControl w:val="0"/>
            </w:pPr>
            <w:r w:rsidRPr="000670FE">
              <w:t>Make the UE (MCVideo User) request the establishment of a MCVideo private call, on-demand Automatic Commencement Mode, no force of automatic commencement, without Transmission Control.</w:t>
            </w:r>
          </w:p>
          <w:p w14:paraId="048982E2"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2A6ECD1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7BE3BD9"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80AEDE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655199F" w14:textId="77777777" w:rsidR="00784A32" w:rsidRPr="000670FE" w:rsidRDefault="00784A32" w:rsidP="00354887">
            <w:pPr>
              <w:pStyle w:val="TAC"/>
              <w:keepNext w:val="0"/>
              <w:keepLines w:val="0"/>
              <w:widowControl w:val="0"/>
            </w:pPr>
            <w:r w:rsidRPr="000670FE">
              <w:t>-</w:t>
            </w:r>
          </w:p>
        </w:tc>
      </w:tr>
      <w:tr w:rsidR="00784A32" w:rsidRPr="000670FE" w14:paraId="14DB7ECB" w14:textId="77777777" w:rsidTr="00354887">
        <w:tc>
          <w:tcPr>
            <w:tcW w:w="534" w:type="dxa"/>
            <w:shd w:val="clear" w:color="auto" w:fill="auto"/>
          </w:tcPr>
          <w:p w14:paraId="0C4AC10B"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ADC7D11" w14:textId="77777777" w:rsidR="00784A32" w:rsidRPr="000670FE" w:rsidRDefault="00784A32" w:rsidP="00354887">
            <w:pPr>
              <w:pStyle w:val="TAL"/>
              <w:keepNext w:val="0"/>
              <w:keepLines w:val="0"/>
              <w:widowControl w:val="0"/>
            </w:pPr>
            <w:r w:rsidRPr="000670FE">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8" w:type="dxa"/>
            <w:shd w:val="clear" w:color="auto" w:fill="auto"/>
          </w:tcPr>
          <w:p w14:paraId="67B6C63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9E04D4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D00A5C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E5BEF4" w14:textId="77777777" w:rsidR="00784A32" w:rsidRPr="000670FE" w:rsidRDefault="00784A32" w:rsidP="00354887">
            <w:pPr>
              <w:pStyle w:val="TAC"/>
              <w:keepNext w:val="0"/>
              <w:keepLines w:val="0"/>
              <w:widowControl w:val="0"/>
            </w:pPr>
            <w:r w:rsidRPr="000670FE">
              <w:t>-</w:t>
            </w:r>
          </w:p>
        </w:tc>
      </w:tr>
      <w:tr w:rsidR="00784A32" w:rsidRPr="000670FE" w14:paraId="2F01E11E" w14:textId="77777777" w:rsidTr="00354887">
        <w:tc>
          <w:tcPr>
            <w:tcW w:w="534" w:type="dxa"/>
            <w:shd w:val="clear" w:color="auto" w:fill="auto"/>
          </w:tcPr>
          <w:p w14:paraId="439BF7CE"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517E6D4E" w14:textId="77777777" w:rsidR="00784A32" w:rsidRPr="000670FE" w:rsidRDefault="00784A32" w:rsidP="00354887">
            <w:pPr>
              <w:pStyle w:val="TAL"/>
              <w:keepNext w:val="0"/>
              <w:keepLines w:val="0"/>
              <w:widowControl w:val="0"/>
            </w:pPr>
            <w:r w:rsidRPr="000670FE">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7A34308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F35F000"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134504BF"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9D3D792" w14:textId="77777777" w:rsidR="00784A32" w:rsidRPr="000670FE" w:rsidRDefault="00784A32" w:rsidP="00354887">
            <w:pPr>
              <w:pStyle w:val="TAC"/>
              <w:keepNext w:val="0"/>
              <w:keepLines w:val="0"/>
              <w:widowControl w:val="0"/>
            </w:pPr>
            <w:r w:rsidRPr="000670FE">
              <w:t>P</w:t>
            </w:r>
          </w:p>
        </w:tc>
      </w:tr>
      <w:tr w:rsidR="00784A32" w:rsidRPr="000670FE" w14:paraId="1DF4257B" w14:textId="77777777" w:rsidTr="00354887">
        <w:tc>
          <w:tcPr>
            <w:tcW w:w="534" w:type="dxa"/>
            <w:shd w:val="clear" w:color="auto" w:fill="auto"/>
          </w:tcPr>
          <w:p w14:paraId="76261702"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2E4DA323"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73782F7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4C2839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53FD05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276255" w14:textId="77777777" w:rsidR="00784A32" w:rsidRPr="000670FE" w:rsidRDefault="00784A32" w:rsidP="00354887">
            <w:pPr>
              <w:pStyle w:val="TAC"/>
              <w:keepNext w:val="0"/>
              <w:keepLines w:val="0"/>
              <w:widowControl w:val="0"/>
            </w:pPr>
            <w:r w:rsidRPr="000670FE">
              <w:t>-</w:t>
            </w:r>
          </w:p>
        </w:tc>
      </w:tr>
      <w:tr w:rsidR="00784A32" w:rsidRPr="000670FE" w14:paraId="096A4271" w14:textId="77777777" w:rsidTr="00354887">
        <w:tc>
          <w:tcPr>
            <w:tcW w:w="534" w:type="dxa"/>
            <w:shd w:val="clear" w:color="auto" w:fill="auto"/>
          </w:tcPr>
          <w:p w14:paraId="3A4EA7EA"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768C99BD" w14:textId="77777777" w:rsidR="00784A32" w:rsidRPr="000670FE" w:rsidRDefault="00784A32" w:rsidP="00354887">
            <w:pPr>
              <w:pStyle w:val="TAL"/>
              <w:keepNext w:val="0"/>
              <w:keepLines w:val="0"/>
              <w:widowControl w:val="0"/>
            </w:pPr>
            <w:r w:rsidRPr="000670FE">
              <w:t>The SS responds with a SIP (OK).</w:t>
            </w:r>
          </w:p>
        </w:tc>
        <w:tc>
          <w:tcPr>
            <w:tcW w:w="708" w:type="dxa"/>
            <w:shd w:val="clear" w:color="auto" w:fill="auto"/>
          </w:tcPr>
          <w:p w14:paraId="0AF2F0C8"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50BEBB8"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55EBB1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E3D86D4" w14:textId="77777777" w:rsidR="00784A32" w:rsidRPr="000670FE" w:rsidRDefault="00784A32" w:rsidP="00354887">
            <w:pPr>
              <w:pStyle w:val="TAC"/>
              <w:keepNext w:val="0"/>
              <w:keepLines w:val="0"/>
              <w:widowControl w:val="0"/>
            </w:pPr>
            <w:r w:rsidRPr="000670FE">
              <w:t>-</w:t>
            </w:r>
          </w:p>
        </w:tc>
      </w:tr>
      <w:tr w:rsidR="00784A32" w:rsidRPr="000670FE" w14:paraId="2FA97C43" w14:textId="77777777" w:rsidTr="00354887">
        <w:tc>
          <w:tcPr>
            <w:tcW w:w="534" w:type="dxa"/>
            <w:shd w:val="clear" w:color="auto" w:fill="auto"/>
          </w:tcPr>
          <w:p w14:paraId="4C83B135"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73321505" w14:textId="77777777" w:rsidR="00784A32" w:rsidRPr="000670FE" w:rsidRDefault="00784A32" w:rsidP="00354887">
            <w:pPr>
              <w:pStyle w:val="TAL"/>
              <w:keepNext w:val="0"/>
              <w:keepLines w:val="0"/>
              <w:widowControl w:val="0"/>
            </w:pPr>
            <w:r w:rsidRPr="000670FE">
              <w:t>The UE (MCVideo Client) sends a SIP ACK in acknowledgement of the SIP 200 (OK) message?</w:t>
            </w:r>
          </w:p>
        </w:tc>
        <w:tc>
          <w:tcPr>
            <w:tcW w:w="708" w:type="dxa"/>
            <w:shd w:val="clear" w:color="auto" w:fill="auto"/>
          </w:tcPr>
          <w:p w14:paraId="635D47B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C943A4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D8C7BA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16F8E0F" w14:textId="77777777" w:rsidR="00784A32" w:rsidRPr="000670FE" w:rsidRDefault="00784A32" w:rsidP="00354887">
            <w:pPr>
              <w:pStyle w:val="TAC"/>
              <w:keepNext w:val="0"/>
              <w:keepLines w:val="0"/>
              <w:widowControl w:val="0"/>
            </w:pPr>
            <w:r w:rsidRPr="000670FE">
              <w:t>-</w:t>
            </w:r>
          </w:p>
        </w:tc>
      </w:tr>
      <w:tr w:rsidR="00784A32" w:rsidRPr="000670FE" w14:paraId="39F5C579" w14:textId="77777777" w:rsidTr="00354887">
        <w:tc>
          <w:tcPr>
            <w:tcW w:w="534" w:type="dxa"/>
            <w:shd w:val="clear" w:color="auto" w:fill="auto"/>
          </w:tcPr>
          <w:p w14:paraId="1410F3A1"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695F2BEF"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03255A1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AFEC41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B5204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1A48C61"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20AA2262" w14:textId="77777777" w:rsidR="00784A32" w:rsidRPr="000670FE" w:rsidRDefault="00784A32" w:rsidP="00354887">
            <w:pPr>
              <w:pStyle w:val="TAC"/>
              <w:keepNext w:val="0"/>
              <w:keepLines w:val="0"/>
              <w:widowControl w:val="0"/>
            </w:pPr>
            <w:r w:rsidRPr="000670FE">
              <w:t>P</w:t>
            </w:r>
          </w:p>
        </w:tc>
      </w:tr>
      <w:tr w:rsidR="00784A32" w:rsidRPr="000670FE" w14:paraId="14B79E39" w14:textId="77777777" w:rsidTr="00354887">
        <w:tc>
          <w:tcPr>
            <w:tcW w:w="534" w:type="dxa"/>
            <w:shd w:val="clear" w:color="auto" w:fill="auto"/>
          </w:tcPr>
          <w:p w14:paraId="24A576F5"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7AD15570" w14:textId="77777777" w:rsidR="00784A32" w:rsidRPr="000670FE" w:rsidRDefault="00784A32" w:rsidP="00354887">
            <w:pPr>
              <w:pStyle w:val="TAL"/>
              <w:keepNext w:val="0"/>
              <w:keepLines w:val="0"/>
              <w:widowControl w:val="0"/>
            </w:pPr>
            <w:r w:rsidRPr="000670FE">
              <w:t>Make the UE (MCVideo User) request termination of the MCVideo private call.</w:t>
            </w:r>
          </w:p>
          <w:p w14:paraId="4BC7B1F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703D39C"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8D9D0F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731ECD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157E9F8" w14:textId="77777777" w:rsidR="00784A32" w:rsidRPr="000670FE" w:rsidRDefault="00784A32" w:rsidP="00354887">
            <w:pPr>
              <w:pStyle w:val="TAC"/>
              <w:keepNext w:val="0"/>
              <w:keepLines w:val="0"/>
              <w:widowControl w:val="0"/>
            </w:pPr>
            <w:r w:rsidRPr="000670FE">
              <w:t>-</w:t>
            </w:r>
          </w:p>
        </w:tc>
      </w:tr>
      <w:tr w:rsidR="00784A32" w:rsidRPr="000670FE" w14:paraId="0AE13229" w14:textId="77777777" w:rsidTr="00354887">
        <w:tc>
          <w:tcPr>
            <w:tcW w:w="534" w:type="dxa"/>
            <w:shd w:val="clear" w:color="auto" w:fill="auto"/>
          </w:tcPr>
          <w:p w14:paraId="633D9CFD"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4DBC7D29" w14:textId="77777777" w:rsidR="00784A32" w:rsidRPr="000670FE" w:rsidRDefault="00784A32" w:rsidP="00354887">
            <w:pPr>
              <w:pStyle w:val="TAL"/>
              <w:keepNext w:val="0"/>
              <w:keepLines w:val="0"/>
              <w:widowControl w:val="0"/>
            </w:pPr>
            <w:r w:rsidRPr="000670FE">
              <w:t>Check: Does the UE (MCVideo client) send a SIP BYE request?</w:t>
            </w:r>
          </w:p>
        </w:tc>
        <w:tc>
          <w:tcPr>
            <w:tcW w:w="708" w:type="dxa"/>
            <w:shd w:val="clear" w:color="auto" w:fill="auto"/>
          </w:tcPr>
          <w:p w14:paraId="531A7346"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8C5150E"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7BC57EA4"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6298617F" w14:textId="77777777" w:rsidR="00784A32" w:rsidRPr="000670FE" w:rsidRDefault="00784A32" w:rsidP="00354887">
            <w:pPr>
              <w:pStyle w:val="TAC"/>
              <w:keepNext w:val="0"/>
              <w:keepLines w:val="0"/>
              <w:widowControl w:val="0"/>
            </w:pPr>
            <w:r w:rsidRPr="000670FE">
              <w:t>P</w:t>
            </w:r>
          </w:p>
        </w:tc>
      </w:tr>
      <w:tr w:rsidR="00784A32" w:rsidRPr="000670FE" w14:paraId="5444B899" w14:textId="77777777" w:rsidTr="00354887">
        <w:tc>
          <w:tcPr>
            <w:tcW w:w="534" w:type="dxa"/>
            <w:shd w:val="clear" w:color="auto" w:fill="auto"/>
          </w:tcPr>
          <w:p w14:paraId="7C4E0D62"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5964552C" w14:textId="77777777" w:rsidR="00784A32" w:rsidRPr="000670FE" w:rsidRDefault="00784A32" w:rsidP="00354887">
            <w:pPr>
              <w:pStyle w:val="TAL"/>
              <w:keepNext w:val="0"/>
              <w:keepLines w:val="0"/>
              <w:widowControl w:val="0"/>
            </w:pPr>
            <w:r w:rsidRPr="000670FE">
              <w:t>The SS (MCVideo server) sends a SIP 200 (OK) in response.</w:t>
            </w:r>
          </w:p>
        </w:tc>
        <w:tc>
          <w:tcPr>
            <w:tcW w:w="708" w:type="dxa"/>
            <w:shd w:val="clear" w:color="auto" w:fill="auto"/>
          </w:tcPr>
          <w:p w14:paraId="79245A7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2AF6D2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EFA8C6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CE8A669" w14:textId="77777777" w:rsidR="00784A32" w:rsidRPr="000670FE" w:rsidRDefault="00784A32" w:rsidP="00354887">
            <w:pPr>
              <w:pStyle w:val="TAC"/>
              <w:keepNext w:val="0"/>
              <w:keepLines w:val="0"/>
              <w:widowControl w:val="0"/>
            </w:pPr>
            <w:r w:rsidRPr="000670FE">
              <w:t>-</w:t>
            </w:r>
          </w:p>
        </w:tc>
      </w:tr>
      <w:tr w:rsidR="00784A32" w:rsidRPr="000670FE" w14:paraId="2C0B898B" w14:textId="77777777" w:rsidTr="00354887">
        <w:tc>
          <w:tcPr>
            <w:tcW w:w="534" w:type="dxa"/>
            <w:shd w:val="clear" w:color="auto" w:fill="auto"/>
          </w:tcPr>
          <w:p w14:paraId="6B6AB719"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77FF1B09"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10BD2A4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40B789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71E7621" w14:textId="77777777" w:rsidR="00784A32" w:rsidRPr="000670FE" w:rsidRDefault="00784A32" w:rsidP="00354887">
            <w:pPr>
              <w:pStyle w:val="TAC"/>
              <w:keepNext w:val="0"/>
              <w:keepLines w:val="0"/>
              <w:widowControl w:val="0"/>
            </w:pPr>
          </w:p>
        </w:tc>
        <w:tc>
          <w:tcPr>
            <w:tcW w:w="850" w:type="dxa"/>
            <w:shd w:val="clear" w:color="auto" w:fill="auto"/>
          </w:tcPr>
          <w:p w14:paraId="36A67CB9" w14:textId="77777777" w:rsidR="00784A32" w:rsidRPr="000670FE" w:rsidRDefault="00784A32" w:rsidP="00354887">
            <w:pPr>
              <w:pStyle w:val="TAC"/>
              <w:keepNext w:val="0"/>
              <w:keepLines w:val="0"/>
              <w:widowControl w:val="0"/>
            </w:pPr>
          </w:p>
        </w:tc>
      </w:tr>
      <w:tr w:rsidR="00784A32" w:rsidRPr="000670FE" w14:paraId="58661075" w14:textId="77777777" w:rsidTr="00354887">
        <w:tc>
          <w:tcPr>
            <w:tcW w:w="534" w:type="dxa"/>
            <w:shd w:val="clear" w:color="auto" w:fill="auto"/>
          </w:tcPr>
          <w:p w14:paraId="51A86626"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46392AD"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3AFECCA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BFD889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86E00F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F27E417" w14:textId="77777777" w:rsidR="00784A32" w:rsidRPr="000670FE" w:rsidRDefault="00784A32" w:rsidP="00354887">
            <w:pPr>
              <w:pStyle w:val="TAC"/>
              <w:keepNext w:val="0"/>
              <w:keepLines w:val="0"/>
              <w:widowControl w:val="0"/>
            </w:pPr>
            <w:r w:rsidRPr="000670FE">
              <w:t>-</w:t>
            </w:r>
          </w:p>
        </w:tc>
      </w:tr>
    </w:tbl>
    <w:p w14:paraId="5E924AFE" w14:textId="77777777" w:rsidR="00784A32" w:rsidRPr="000670FE" w:rsidRDefault="00784A32" w:rsidP="00784A32"/>
    <w:p w14:paraId="2D53E118" w14:textId="77777777" w:rsidR="00784A32" w:rsidRPr="000670FE" w:rsidRDefault="00784A32" w:rsidP="00D35E6A">
      <w:pPr>
        <w:pStyle w:val="Heading5"/>
      </w:pPr>
      <w:bookmarkStart w:id="295" w:name="_Toc52787560"/>
      <w:bookmarkStart w:id="296" w:name="_Toc52787742"/>
      <w:r w:rsidRPr="000670FE">
        <w:t>6.2.3.3.3</w:t>
      </w:r>
      <w:r w:rsidRPr="000670FE">
        <w:tab/>
        <w:t>Specific message contents</w:t>
      </w:r>
      <w:bookmarkEnd w:id="295"/>
      <w:bookmarkEnd w:id="296"/>
    </w:p>
    <w:p w14:paraId="05EF2200" w14:textId="77777777" w:rsidR="00784A32" w:rsidRPr="000670FE" w:rsidRDefault="00784A32" w:rsidP="00784A32">
      <w:pPr>
        <w:pStyle w:val="TH"/>
      </w:pPr>
      <w:r w:rsidRPr="000670FE">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63A598F0" w14:textId="77777777" w:rsidTr="00354887">
        <w:trPr>
          <w:tblHeader/>
        </w:trPr>
        <w:tc>
          <w:tcPr>
            <w:tcW w:w="9504" w:type="dxa"/>
            <w:gridSpan w:val="5"/>
          </w:tcPr>
          <w:p w14:paraId="41F80A07" w14:textId="77777777" w:rsidR="00784A32" w:rsidRPr="000670FE" w:rsidRDefault="00784A32" w:rsidP="00354887">
            <w:pPr>
              <w:pStyle w:val="TAL"/>
            </w:pPr>
            <w:r w:rsidRPr="000670FE">
              <w:t>Derivation Path: TS 36.579-1 [2], Table 5.5.2.5.1-1, conditions MCVIDEO, PRIVATE-CALL</w:t>
            </w:r>
          </w:p>
        </w:tc>
      </w:tr>
      <w:tr w:rsidR="00784A32" w:rsidRPr="000670FE" w14:paraId="19A0DBF4" w14:textId="77777777" w:rsidTr="00354887">
        <w:trPr>
          <w:tblHeader/>
        </w:trPr>
        <w:tc>
          <w:tcPr>
            <w:tcW w:w="2934" w:type="dxa"/>
          </w:tcPr>
          <w:p w14:paraId="62E92CB1" w14:textId="77777777" w:rsidR="00784A32" w:rsidRPr="000670FE" w:rsidRDefault="00784A32" w:rsidP="00354887">
            <w:pPr>
              <w:pStyle w:val="TAH"/>
              <w:keepLines w:val="0"/>
              <w:widowControl w:val="0"/>
            </w:pPr>
            <w:r w:rsidRPr="000670FE">
              <w:t>Information Element</w:t>
            </w:r>
          </w:p>
        </w:tc>
        <w:tc>
          <w:tcPr>
            <w:tcW w:w="1799" w:type="dxa"/>
          </w:tcPr>
          <w:p w14:paraId="266465A8" w14:textId="77777777" w:rsidR="00784A32" w:rsidRPr="000670FE" w:rsidRDefault="00784A32" w:rsidP="00354887">
            <w:pPr>
              <w:pStyle w:val="TAH"/>
              <w:keepLines w:val="0"/>
              <w:widowControl w:val="0"/>
            </w:pPr>
            <w:r w:rsidRPr="000670FE">
              <w:t>Value/remark</w:t>
            </w:r>
          </w:p>
        </w:tc>
        <w:tc>
          <w:tcPr>
            <w:tcW w:w="2159" w:type="dxa"/>
          </w:tcPr>
          <w:p w14:paraId="749CB253" w14:textId="77777777" w:rsidR="00784A32" w:rsidRPr="000670FE" w:rsidRDefault="00784A32" w:rsidP="00354887">
            <w:pPr>
              <w:pStyle w:val="TAH"/>
              <w:keepLines w:val="0"/>
              <w:widowControl w:val="0"/>
            </w:pPr>
            <w:r w:rsidRPr="000670FE">
              <w:t>Comment</w:t>
            </w:r>
          </w:p>
        </w:tc>
        <w:tc>
          <w:tcPr>
            <w:tcW w:w="1440" w:type="dxa"/>
          </w:tcPr>
          <w:p w14:paraId="3A720141" w14:textId="77777777" w:rsidR="00784A32" w:rsidRPr="000670FE" w:rsidRDefault="00784A32" w:rsidP="00354887">
            <w:pPr>
              <w:pStyle w:val="TAH"/>
              <w:keepLines w:val="0"/>
              <w:widowControl w:val="0"/>
            </w:pPr>
            <w:r w:rsidRPr="000670FE">
              <w:t>Reference</w:t>
            </w:r>
          </w:p>
        </w:tc>
        <w:tc>
          <w:tcPr>
            <w:tcW w:w="1172" w:type="dxa"/>
          </w:tcPr>
          <w:p w14:paraId="42A6F20E" w14:textId="77777777" w:rsidR="00784A32" w:rsidRPr="000670FE" w:rsidRDefault="00784A32" w:rsidP="00354887">
            <w:pPr>
              <w:pStyle w:val="TAH"/>
              <w:keepLines w:val="0"/>
              <w:widowControl w:val="0"/>
            </w:pPr>
            <w:r w:rsidRPr="000670FE">
              <w:t>Condition</w:t>
            </w:r>
          </w:p>
        </w:tc>
      </w:tr>
      <w:tr w:rsidR="00784A32" w:rsidRPr="000670FE" w14:paraId="431C6962" w14:textId="77777777" w:rsidTr="00354887">
        <w:tc>
          <w:tcPr>
            <w:tcW w:w="2934" w:type="dxa"/>
            <w:vAlign w:val="center"/>
          </w:tcPr>
          <w:p w14:paraId="4B22E373"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147C9B61" w14:textId="77777777" w:rsidR="00784A32" w:rsidRPr="000670FE" w:rsidRDefault="00784A32" w:rsidP="00354887">
            <w:pPr>
              <w:pStyle w:val="TAL"/>
              <w:rPr>
                <w:color w:val="000000"/>
              </w:rPr>
            </w:pPr>
          </w:p>
        </w:tc>
        <w:tc>
          <w:tcPr>
            <w:tcW w:w="2159" w:type="dxa"/>
          </w:tcPr>
          <w:p w14:paraId="0B61A199" w14:textId="77777777" w:rsidR="00784A32" w:rsidRPr="000670FE" w:rsidRDefault="00784A32" w:rsidP="00354887">
            <w:pPr>
              <w:pStyle w:val="TAL"/>
              <w:rPr>
                <w:color w:val="000000"/>
              </w:rPr>
            </w:pPr>
          </w:p>
        </w:tc>
        <w:tc>
          <w:tcPr>
            <w:tcW w:w="1440" w:type="dxa"/>
          </w:tcPr>
          <w:p w14:paraId="3B811764" w14:textId="77777777" w:rsidR="00784A32" w:rsidRPr="000670FE" w:rsidRDefault="00784A32" w:rsidP="00354887">
            <w:pPr>
              <w:pStyle w:val="TAL"/>
              <w:rPr>
                <w:color w:val="000000"/>
              </w:rPr>
            </w:pPr>
          </w:p>
        </w:tc>
        <w:tc>
          <w:tcPr>
            <w:tcW w:w="1172" w:type="dxa"/>
            <w:vAlign w:val="bottom"/>
          </w:tcPr>
          <w:p w14:paraId="626B22A1" w14:textId="77777777" w:rsidR="00784A32" w:rsidRPr="000670FE" w:rsidRDefault="00784A32" w:rsidP="00354887">
            <w:pPr>
              <w:pStyle w:val="TAL"/>
              <w:rPr>
                <w:color w:val="000000"/>
              </w:rPr>
            </w:pPr>
          </w:p>
        </w:tc>
      </w:tr>
      <w:tr w:rsidR="00784A32" w:rsidRPr="000670FE" w14:paraId="17866FDB" w14:textId="77777777" w:rsidTr="00354887">
        <w:tc>
          <w:tcPr>
            <w:tcW w:w="2934" w:type="dxa"/>
            <w:shd w:val="clear" w:color="auto" w:fill="auto"/>
            <w:vAlign w:val="center"/>
          </w:tcPr>
          <w:p w14:paraId="3403A7D9"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0B4B021B" w14:textId="77777777" w:rsidR="00784A32" w:rsidRPr="000670FE" w:rsidRDefault="00784A32" w:rsidP="00354887">
            <w:pPr>
              <w:pStyle w:val="TAL"/>
              <w:rPr>
                <w:color w:val="000000"/>
              </w:rPr>
            </w:pPr>
          </w:p>
        </w:tc>
        <w:tc>
          <w:tcPr>
            <w:tcW w:w="2159" w:type="dxa"/>
            <w:shd w:val="clear" w:color="auto" w:fill="auto"/>
          </w:tcPr>
          <w:p w14:paraId="579C8A38"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2B6F59F7" w14:textId="77777777" w:rsidR="00784A32" w:rsidRPr="000670FE" w:rsidRDefault="00784A32" w:rsidP="00354887">
            <w:pPr>
              <w:pStyle w:val="TAL"/>
              <w:rPr>
                <w:color w:val="000000"/>
              </w:rPr>
            </w:pPr>
          </w:p>
        </w:tc>
        <w:tc>
          <w:tcPr>
            <w:tcW w:w="1172" w:type="dxa"/>
            <w:shd w:val="clear" w:color="auto" w:fill="auto"/>
            <w:vAlign w:val="bottom"/>
          </w:tcPr>
          <w:p w14:paraId="69DB277A" w14:textId="77777777" w:rsidR="00784A32" w:rsidRPr="000670FE" w:rsidRDefault="00784A32" w:rsidP="00354887">
            <w:pPr>
              <w:pStyle w:val="TAL"/>
              <w:rPr>
                <w:color w:val="000000"/>
              </w:rPr>
            </w:pPr>
          </w:p>
        </w:tc>
      </w:tr>
      <w:tr w:rsidR="00784A32" w:rsidRPr="000670FE" w14:paraId="737668D6" w14:textId="77777777" w:rsidTr="00354887">
        <w:tc>
          <w:tcPr>
            <w:tcW w:w="2934" w:type="dxa"/>
            <w:shd w:val="clear" w:color="auto" w:fill="auto"/>
            <w:vAlign w:val="center"/>
          </w:tcPr>
          <w:p w14:paraId="1B7DD3B1"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452EEA71" w14:textId="77777777" w:rsidR="00784A32" w:rsidRPr="000670FE" w:rsidRDefault="00784A32" w:rsidP="00354887">
            <w:pPr>
              <w:pStyle w:val="TAL"/>
              <w:rPr>
                <w:color w:val="000000"/>
              </w:rPr>
            </w:pPr>
          </w:p>
        </w:tc>
        <w:tc>
          <w:tcPr>
            <w:tcW w:w="2159" w:type="dxa"/>
            <w:shd w:val="clear" w:color="auto" w:fill="auto"/>
          </w:tcPr>
          <w:p w14:paraId="33E4D348" w14:textId="77777777" w:rsidR="00784A32" w:rsidRPr="000670FE" w:rsidRDefault="00784A32" w:rsidP="00354887">
            <w:pPr>
              <w:pStyle w:val="TAL"/>
              <w:rPr>
                <w:color w:val="000000"/>
              </w:rPr>
            </w:pPr>
          </w:p>
        </w:tc>
        <w:tc>
          <w:tcPr>
            <w:tcW w:w="1440" w:type="dxa"/>
            <w:shd w:val="clear" w:color="auto" w:fill="auto"/>
          </w:tcPr>
          <w:p w14:paraId="6C8A5003" w14:textId="77777777" w:rsidR="00784A32" w:rsidRPr="000670FE" w:rsidRDefault="00784A32" w:rsidP="00354887">
            <w:pPr>
              <w:pStyle w:val="TAL"/>
              <w:rPr>
                <w:color w:val="000000"/>
              </w:rPr>
            </w:pPr>
          </w:p>
        </w:tc>
        <w:tc>
          <w:tcPr>
            <w:tcW w:w="1172" w:type="dxa"/>
            <w:shd w:val="clear" w:color="auto" w:fill="auto"/>
            <w:vAlign w:val="bottom"/>
          </w:tcPr>
          <w:p w14:paraId="112C81A6" w14:textId="77777777" w:rsidR="00784A32" w:rsidRPr="000670FE" w:rsidRDefault="00784A32" w:rsidP="00354887">
            <w:pPr>
              <w:pStyle w:val="TAL"/>
              <w:rPr>
                <w:color w:val="000000"/>
              </w:rPr>
            </w:pPr>
          </w:p>
        </w:tc>
      </w:tr>
      <w:tr w:rsidR="00784A32" w:rsidRPr="000670FE" w14:paraId="2F56FB68" w14:textId="77777777" w:rsidTr="00354887">
        <w:tc>
          <w:tcPr>
            <w:tcW w:w="2934" w:type="dxa"/>
            <w:shd w:val="clear" w:color="auto" w:fill="auto"/>
            <w:vAlign w:val="center"/>
          </w:tcPr>
          <w:p w14:paraId="20A0C80A"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5326E97E" w14:textId="77777777" w:rsidR="00784A32" w:rsidRPr="000670FE" w:rsidRDefault="00784A32" w:rsidP="00354887">
            <w:pPr>
              <w:pStyle w:val="TAL"/>
              <w:rPr>
                <w:color w:val="000000"/>
              </w:rPr>
            </w:pPr>
            <w:r w:rsidRPr="000670FE">
              <w:rPr>
                <w:color w:val="000000"/>
              </w:rPr>
              <w:t>MCVideo-Info as described in Table 6.2.1.3.3-2</w:t>
            </w:r>
          </w:p>
        </w:tc>
        <w:tc>
          <w:tcPr>
            <w:tcW w:w="2159" w:type="dxa"/>
            <w:shd w:val="clear" w:color="auto" w:fill="auto"/>
          </w:tcPr>
          <w:p w14:paraId="16D87A04" w14:textId="77777777" w:rsidR="00784A32" w:rsidRPr="000670FE" w:rsidRDefault="00784A32" w:rsidP="00354887">
            <w:pPr>
              <w:pStyle w:val="TAL"/>
              <w:rPr>
                <w:color w:val="000000"/>
              </w:rPr>
            </w:pPr>
          </w:p>
        </w:tc>
        <w:tc>
          <w:tcPr>
            <w:tcW w:w="1440" w:type="dxa"/>
            <w:shd w:val="clear" w:color="auto" w:fill="auto"/>
          </w:tcPr>
          <w:p w14:paraId="09CDACDF" w14:textId="77777777" w:rsidR="00784A32" w:rsidRPr="000670FE" w:rsidRDefault="00784A32" w:rsidP="00354887">
            <w:pPr>
              <w:pStyle w:val="TAL"/>
              <w:rPr>
                <w:color w:val="000000"/>
              </w:rPr>
            </w:pPr>
          </w:p>
        </w:tc>
        <w:tc>
          <w:tcPr>
            <w:tcW w:w="1172" w:type="dxa"/>
            <w:shd w:val="clear" w:color="auto" w:fill="auto"/>
            <w:vAlign w:val="bottom"/>
          </w:tcPr>
          <w:p w14:paraId="326D8A14" w14:textId="77777777" w:rsidR="00784A32" w:rsidRPr="000670FE" w:rsidRDefault="00784A32" w:rsidP="00354887">
            <w:pPr>
              <w:pStyle w:val="TAL"/>
              <w:rPr>
                <w:color w:val="000000"/>
              </w:rPr>
            </w:pPr>
          </w:p>
        </w:tc>
      </w:tr>
    </w:tbl>
    <w:p w14:paraId="36F78BF7" w14:textId="77777777" w:rsidR="00784A32" w:rsidRPr="000670FE" w:rsidRDefault="00784A32" w:rsidP="00784A32"/>
    <w:p w14:paraId="51C14BA3" w14:textId="77777777" w:rsidR="00784A32" w:rsidRPr="000670FE" w:rsidRDefault="00784A32" w:rsidP="00784A32">
      <w:pPr>
        <w:pStyle w:val="TH"/>
      </w:pPr>
      <w:r w:rsidRPr="000670FE">
        <w:t>Table 6.2.3.3.3-2: MCVideo-Info in SIP INVITE (Table 6.2.3.3.3-1)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8C28A37" w14:textId="77777777" w:rsidTr="00354887">
        <w:trPr>
          <w:tblHeader/>
        </w:trPr>
        <w:tc>
          <w:tcPr>
            <w:tcW w:w="9504" w:type="dxa"/>
          </w:tcPr>
          <w:p w14:paraId="7F7F7BEF" w14:textId="77777777" w:rsidR="00784A32" w:rsidRPr="000670FE" w:rsidRDefault="00784A32" w:rsidP="00354887">
            <w:pPr>
              <w:pStyle w:val="TAL"/>
            </w:pPr>
            <w:r w:rsidRPr="000670FE">
              <w:t>Derivation Path: TS 36.579-1 [2], Table 5.5.2.5.1-1, condition PRIVATE-CALL</w:t>
            </w:r>
          </w:p>
        </w:tc>
      </w:tr>
    </w:tbl>
    <w:p w14:paraId="3A3D4CB4" w14:textId="77777777" w:rsidR="00784A32" w:rsidRPr="000670FE" w:rsidRDefault="00784A32" w:rsidP="00784A32"/>
    <w:p w14:paraId="5CB45E5F" w14:textId="77777777" w:rsidR="00784A32" w:rsidRPr="000670FE" w:rsidRDefault="00784A32" w:rsidP="00784A32">
      <w:pPr>
        <w:pStyle w:val="TH"/>
      </w:pPr>
      <w:r w:rsidRPr="000670FE">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DC05FCD" w14:textId="77777777" w:rsidTr="00354887">
        <w:trPr>
          <w:tblHeader/>
        </w:trPr>
        <w:tc>
          <w:tcPr>
            <w:tcW w:w="9517" w:type="dxa"/>
            <w:gridSpan w:val="5"/>
          </w:tcPr>
          <w:p w14:paraId="0E953935"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603B8817" w14:textId="77777777" w:rsidTr="00354887">
        <w:trPr>
          <w:tblHeader/>
        </w:trPr>
        <w:tc>
          <w:tcPr>
            <w:tcW w:w="2677" w:type="dxa"/>
          </w:tcPr>
          <w:p w14:paraId="28280222"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1E690D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54F74AE"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43BF240"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3AC9868C"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14A94700" w14:textId="77777777" w:rsidTr="00354887">
        <w:tc>
          <w:tcPr>
            <w:tcW w:w="2677" w:type="dxa"/>
            <w:vAlign w:val="center"/>
          </w:tcPr>
          <w:p w14:paraId="66E0D563"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5A671A8B"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40722FB2" w14:textId="77777777" w:rsidR="00784A32" w:rsidRPr="000670FE" w:rsidRDefault="00784A32" w:rsidP="00354887">
            <w:pPr>
              <w:pStyle w:val="TAL"/>
              <w:keepNext w:val="0"/>
              <w:keepLines w:val="0"/>
              <w:widowControl w:val="0"/>
              <w:rPr>
                <w:b/>
                <w:color w:val="000000"/>
              </w:rPr>
            </w:pPr>
          </w:p>
        </w:tc>
        <w:tc>
          <w:tcPr>
            <w:tcW w:w="1350" w:type="dxa"/>
          </w:tcPr>
          <w:p w14:paraId="779C9A66" w14:textId="77777777" w:rsidR="00784A32" w:rsidRPr="000670FE" w:rsidRDefault="00784A32" w:rsidP="00354887">
            <w:pPr>
              <w:pStyle w:val="TAL"/>
              <w:keepNext w:val="0"/>
              <w:keepLines w:val="0"/>
              <w:widowControl w:val="0"/>
              <w:rPr>
                <w:bCs/>
                <w:color w:val="000000"/>
              </w:rPr>
            </w:pPr>
          </w:p>
        </w:tc>
        <w:tc>
          <w:tcPr>
            <w:tcW w:w="1170" w:type="dxa"/>
            <w:vAlign w:val="bottom"/>
          </w:tcPr>
          <w:p w14:paraId="4DDC39FC" w14:textId="77777777" w:rsidR="00784A32" w:rsidRPr="000670FE" w:rsidRDefault="00784A32" w:rsidP="00354887">
            <w:pPr>
              <w:pStyle w:val="TAL"/>
              <w:keepNext w:val="0"/>
              <w:keepLines w:val="0"/>
              <w:widowControl w:val="0"/>
              <w:rPr>
                <w:b/>
                <w:color w:val="000000"/>
              </w:rPr>
            </w:pPr>
          </w:p>
        </w:tc>
      </w:tr>
      <w:tr w:rsidR="00784A32" w:rsidRPr="000670FE" w14:paraId="60696C96" w14:textId="77777777" w:rsidTr="00354887">
        <w:tc>
          <w:tcPr>
            <w:tcW w:w="2677" w:type="dxa"/>
            <w:vAlign w:val="center"/>
          </w:tcPr>
          <w:p w14:paraId="3D15854B"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7DA77438"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C2290B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7516866F" w14:textId="77777777" w:rsidR="00784A32" w:rsidRPr="000670FE" w:rsidRDefault="00784A32" w:rsidP="00354887">
            <w:pPr>
              <w:pStyle w:val="TAL"/>
              <w:keepNext w:val="0"/>
              <w:keepLines w:val="0"/>
              <w:widowControl w:val="0"/>
              <w:rPr>
                <w:bCs/>
                <w:color w:val="000000"/>
              </w:rPr>
            </w:pPr>
          </w:p>
        </w:tc>
        <w:tc>
          <w:tcPr>
            <w:tcW w:w="1170" w:type="dxa"/>
            <w:vAlign w:val="bottom"/>
          </w:tcPr>
          <w:p w14:paraId="7C3034E0" w14:textId="77777777" w:rsidR="00784A32" w:rsidRPr="000670FE" w:rsidRDefault="00784A32" w:rsidP="00354887">
            <w:pPr>
              <w:pStyle w:val="TAL"/>
              <w:keepNext w:val="0"/>
              <w:keepLines w:val="0"/>
              <w:widowControl w:val="0"/>
              <w:rPr>
                <w:bCs/>
                <w:color w:val="000000"/>
              </w:rPr>
            </w:pPr>
          </w:p>
        </w:tc>
      </w:tr>
      <w:tr w:rsidR="00784A32" w:rsidRPr="000670FE" w14:paraId="6237F412" w14:textId="77777777" w:rsidTr="00354887">
        <w:tc>
          <w:tcPr>
            <w:tcW w:w="2677" w:type="dxa"/>
            <w:vAlign w:val="center"/>
          </w:tcPr>
          <w:p w14:paraId="47779008"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50DD5F11"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794F90C" w14:textId="77777777" w:rsidR="00784A32" w:rsidRPr="000670FE" w:rsidRDefault="00784A32" w:rsidP="00354887">
            <w:pPr>
              <w:pStyle w:val="TAL"/>
              <w:keepNext w:val="0"/>
              <w:keepLines w:val="0"/>
              <w:widowControl w:val="0"/>
              <w:rPr>
                <w:bCs/>
                <w:color w:val="000000"/>
              </w:rPr>
            </w:pPr>
          </w:p>
        </w:tc>
        <w:tc>
          <w:tcPr>
            <w:tcW w:w="1350" w:type="dxa"/>
          </w:tcPr>
          <w:p w14:paraId="09233474" w14:textId="77777777" w:rsidR="00784A32" w:rsidRPr="000670FE" w:rsidRDefault="00784A32" w:rsidP="00354887">
            <w:pPr>
              <w:pStyle w:val="TAL"/>
              <w:keepNext w:val="0"/>
              <w:keepLines w:val="0"/>
              <w:widowControl w:val="0"/>
              <w:rPr>
                <w:bCs/>
                <w:color w:val="000000"/>
              </w:rPr>
            </w:pPr>
          </w:p>
        </w:tc>
        <w:tc>
          <w:tcPr>
            <w:tcW w:w="1170" w:type="dxa"/>
            <w:vAlign w:val="bottom"/>
          </w:tcPr>
          <w:p w14:paraId="269FF99E" w14:textId="77777777" w:rsidR="00784A32" w:rsidRPr="000670FE" w:rsidRDefault="00784A32" w:rsidP="00354887">
            <w:pPr>
              <w:pStyle w:val="TAL"/>
              <w:keepNext w:val="0"/>
              <w:keepLines w:val="0"/>
              <w:widowControl w:val="0"/>
              <w:rPr>
                <w:bCs/>
                <w:color w:val="000000"/>
              </w:rPr>
            </w:pPr>
          </w:p>
        </w:tc>
      </w:tr>
      <w:tr w:rsidR="00784A32" w:rsidRPr="000670FE" w14:paraId="0017695F" w14:textId="77777777" w:rsidTr="00354887">
        <w:trPr>
          <w:trHeight w:val="647"/>
        </w:trPr>
        <w:tc>
          <w:tcPr>
            <w:tcW w:w="2677" w:type="dxa"/>
            <w:vAlign w:val="center"/>
          </w:tcPr>
          <w:p w14:paraId="179B2FEE"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378A8BB0"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591DAAB0" w14:textId="77777777" w:rsidR="00784A32" w:rsidRPr="000670FE" w:rsidRDefault="00784A32" w:rsidP="00354887">
            <w:pPr>
              <w:pStyle w:val="TAL"/>
              <w:keepNext w:val="0"/>
              <w:keepLines w:val="0"/>
              <w:widowControl w:val="0"/>
              <w:rPr>
                <w:bCs/>
                <w:color w:val="000000"/>
              </w:rPr>
            </w:pPr>
          </w:p>
        </w:tc>
        <w:tc>
          <w:tcPr>
            <w:tcW w:w="1350" w:type="dxa"/>
          </w:tcPr>
          <w:p w14:paraId="622A1447" w14:textId="77777777" w:rsidR="00784A32" w:rsidRPr="000670FE" w:rsidRDefault="00784A32" w:rsidP="00354887">
            <w:pPr>
              <w:pStyle w:val="TAL"/>
              <w:keepNext w:val="0"/>
              <w:keepLines w:val="0"/>
              <w:widowControl w:val="0"/>
              <w:rPr>
                <w:bCs/>
                <w:color w:val="000000"/>
              </w:rPr>
            </w:pPr>
          </w:p>
        </w:tc>
        <w:tc>
          <w:tcPr>
            <w:tcW w:w="1170" w:type="dxa"/>
            <w:vAlign w:val="bottom"/>
          </w:tcPr>
          <w:p w14:paraId="0358C8AE" w14:textId="77777777" w:rsidR="00784A32" w:rsidRPr="000670FE" w:rsidRDefault="00784A32" w:rsidP="00354887">
            <w:pPr>
              <w:pStyle w:val="TAL"/>
              <w:keepNext w:val="0"/>
              <w:keepLines w:val="0"/>
              <w:widowControl w:val="0"/>
              <w:rPr>
                <w:bCs/>
                <w:color w:val="000000"/>
              </w:rPr>
            </w:pPr>
          </w:p>
        </w:tc>
      </w:tr>
    </w:tbl>
    <w:p w14:paraId="1D3210CB" w14:textId="77777777" w:rsidR="00784A32" w:rsidRPr="000670FE" w:rsidRDefault="00784A32" w:rsidP="00784A32"/>
    <w:p w14:paraId="24BB06D4" w14:textId="77777777" w:rsidR="00784A32" w:rsidRPr="000670FE" w:rsidRDefault="00784A32" w:rsidP="00784A32">
      <w:pPr>
        <w:pStyle w:val="TH"/>
        <w:widowControl w:val="0"/>
      </w:pPr>
      <w:r w:rsidRPr="000670FE">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A6DE9A5" w14:textId="77777777" w:rsidTr="00354887">
        <w:trPr>
          <w:tblHeader/>
        </w:trPr>
        <w:tc>
          <w:tcPr>
            <w:tcW w:w="9531" w:type="dxa"/>
          </w:tcPr>
          <w:p w14:paraId="3601B447"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65A967AF" w14:textId="77777777" w:rsidR="00784A32" w:rsidRPr="000670FE" w:rsidRDefault="00784A32" w:rsidP="00784A32"/>
    <w:p w14:paraId="2EFB9172" w14:textId="77777777" w:rsidR="00784A32" w:rsidRPr="000670FE" w:rsidRDefault="00784A32" w:rsidP="00784A32">
      <w:pPr>
        <w:pStyle w:val="TH"/>
      </w:pPr>
      <w:r w:rsidRPr="000670FE">
        <w:t>Table 6.2.3.3.3-5: SIP 200 (OK) (Step 9,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32922054" w14:textId="77777777" w:rsidTr="00354887">
        <w:trPr>
          <w:tblHeader/>
        </w:trPr>
        <w:tc>
          <w:tcPr>
            <w:tcW w:w="9517" w:type="dxa"/>
            <w:gridSpan w:val="5"/>
          </w:tcPr>
          <w:p w14:paraId="0407995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21E4B5BD" w14:textId="77777777" w:rsidTr="00354887">
        <w:trPr>
          <w:trHeight w:val="260"/>
          <w:tblHeader/>
        </w:trPr>
        <w:tc>
          <w:tcPr>
            <w:tcW w:w="2677" w:type="dxa"/>
          </w:tcPr>
          <w:p w14:paraId="2AEF172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158D8F7"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38883760"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5CC127D4"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7921D491"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DADEC05" w14:textId="77777777" w:rsidTr="00354887">
        <w:tc>
          <w:tcPr>
            <w:tcW w:w="2677" w:type="dxa"/>
          </w:tcPr>
          <w:p w14:paraId="5E1CDF43" w14:textId="77777777" w:rsidR="00784A32" w:rsidRPr="000670FE" w:rsidRDefault="00784A32" w:rsidP="00354887">
            <w:pPr>
              <w:pStyle w:val="TAL"/>
              <w:rPr>
                <w:b/>
                <w:bCs/>
              </w:rPr>
            </w:pPr>
            <w:r w:rsidRPr="000670FE">
              <w:rPr>
                <w:b/>
                <w:bCs/>
              </w:rPr>
              <w:t>Content-Type</w:t>
            </w:r>
          </w:p>
        </w:tc>
        <w:tc>
          <w:tcPr>
            <w:tcW w:w="2160" w:type="dxa"/>
          </w:tcPr>
          <w:p w14:paraId="14ADF1BF" w14:textId="77777777" w:rsidR="00784A32" w:rsidRPr="000670FE" w:rsidRDefault="00784A32" w:rsidP="00354887">
            <w:pPr>
              <w:pStyle w:val="TAL"/>
            </w:pPr>
            <w:r w:rsidRPr="000670FE">
              <w:t>not present</w:t>
            </w:r>
          </w:p>
        </w:tc>
        <w:tc>
          <w:tcPr>
            <w:tcW w:w="2160" w:type="dxa"/>
          </w:tcPr>
          <w:p w14:paraId="701FEF25" w14:textId="77777777" w:rsidR="00784A32" w:rsidRPr="000670FE" w:rsidRDefault="00784A32" w:rsidP="00354887">
            <w:pPr>
              <w:pStyle w:val="TAL"/>
            </w:pPr>
          </w:p>
        </w:tc>
        <w:tc>
          <w:tcPr>
            <w:tcW w:w="1373" w:type="dxa"/>
          </w:tcPr>
          <w:p w14:paraId="14265894" w14:textId="77777777" w:rsidR="00784A32" w:rsidRPr="000670FE" w:rsidRDefault="00784A32" w:rsidP="00354887">
            <w:pPr>
              <w:pStyle w:val="TAL"/>
            </w:pPr>
          </w:p>
        </w:tc>
        <w:tc>
          <w:tcPr>
            <w:tcW w:w="1147" w:type="dxa"/>
          </w:tcPr>
          <w:p w14:paraId="1E20DC3E" w14:textId="77777777" w:rsidR="00784A32" w:rsidRPr="000670FE" w:rsidRDefault="00784A32" w:rsidP="00354887">
            <w:pPr>
              <w:pStyle w:val="TAL"/>
            </w:pPr>
          </w:p>
        </w:tc>
      </w:tr>
      <w:tr w:rsidR="00784A32" w:rsidRPr="000670FE" w14:paraId="43BFFDC9" w14:textId="77777777" w:rsidTr="00354887">
        <w:tc>
          <w:tcPr>
            <w:tcW w:w="2677" w:type="dxa"/>
          </w:tcPr>
          <w:p w14:paraId="4444702E" w14:textId="77777777" w:rsidR="00784A32" w:rsidRPr="000670FE" w:rsidRDefault="00784A32" w:rsidP="00354887">
            <w:pPr>
              <w:pStyle w:val="TAL"/>
              <w:rPr>
                <w:b/>
                <w:bCs/>
              </w:rPr>
            </w:pPr>
            <w:r w:rsidRPr="000670FE">
              <w:rPr>
                <w:b/>
                <w:bCs/>
              </w:rPr>
              <w:t>Content-Length</w:t>
            </w:r>
          </w:p>
        </w:tc>
        <w:tc>
          <w:tcPr>
            <w:tcW w:w="2160" w:type="dxa"/>
          </w:tcPr>
          <w:p w14:paraId="10907200" w14:textId="77777777" w:rsidR="00784A32" w:rsidRPr="000670FE" w:rsidRDefault="00784A32" w:rsidP="00354887">
            <w:pPr>
              <w:pStyle w:val="TAL"/>
            </w:pPr>
          </w:p>
        </w:tc>
        <w:tc>
          <w:tcPr>
            <w:tcW w:w="2160" w:type="dxa"/>
          </w:tcPr>
          <w:p w14:paraId="107222F3" w14:textId="77777777" w:rsidR="00784A32" w:rsidRPr="000670FE" w:rsidRDefault="00784A32" w:rsidP="00354887">
            <w:pPr>
              <w:pStyle w:val="TAL"/>
            </w:pPr>
          </w:p>
        </w:tc>
        <w:tc>
          <w:tcPr>
            <w:tcW w:w="1373" w:type="dxa"/>
          </w:tcPr>
          <w:p w14:paraId="05B3798E" w14:textId="77777777" w:rsidR="00784A32" w:rsidRPr="000670FE" w:rsidRDefault="00784A32" w:rsidP="00354887">
            <w:pPr>
              <w:pStyle w:val="TAL"/>
            </w:pPr>
          </w:p>
        </w:tc>
        <w:tc>
          <w:tcPr>
            <w:tcW w:w="1147" w:type="dxa"/>
          </w:tcPr>
          <w:p w14:paraId="514AF5AE" w14:textId="77777777" w:rsidR="00784A32" w:rsidRPr="000670FE" w:rsidRDefault="00784A32" w:rsidP="00354887">
            <w:pPr>
              <w:pStyle w:val="TAL"/>
            </w:pPr>
          </w:p>
        </w:tc>
      </w:tr>
      <w:tr w:rsidR="00784A32" w:rsidRPr="000670FE" w14:paraId="3AC277F4" w14:textId="77777777" w:rsidTr="00354887">
        <w:tc>
          <w:tcPr>
            <w:tcW w:w="2677" w:type="dxa"/>
          </w:tcPr>
          <w:p w14:paraId="3777DF3D" w14:textId="77777777" w:rsidR="00784A32" w:rsidRPr="000670FE" w:rsidRDefault="00784A32" w:rsidP="00354887">
            <w:pPr>
              <w:pStyle w:val="TAL"/>
            </w:pPr>
            <w:r w:rsidRPr="000670FE">
              <w:t xml:space="preserve">  value</w:t>
            </w:r>
          </w:p>
        </w:tc>
        <w:tc>
          <w:tcPr>
            <w:tcW w:w="2160" w:type="dxa"/>
          </w:tcPr>
          <w:p w14:paraId="0CBBEB20" w14:textId="77777777" w:rsidR="00784A32" w:rsidRPr="000670FE" w:rsidRDefault="00784A32" w:rsidP="00354887">
            <w:pPr>
              <w:pStyle w:val="TAL"/>
            </w:pPr>
            <w:r w:rsidRPr="000670FE">
              <w:t>"0"</w:t>
            </w:r>
          </w:p>
        </w:tc>
        <w:tc>
          <w:tcPr>
            <w:tcW w:w="2160" w:type="dxa"/>
          </w:tcPr>
          <w:p w14:paraId="2037D470" w14:textId="77777777" w:rsidR="00784A32" w:rsidRPr="000670FE" w:rsidRDefault="00784A32" w:rsidP="00354887">
            <w:pPr>
              <w:pStyle w:val="TAL"/>
            </w:pPr>
            <w:r w:rsidRPr="000670FE">
              <w:t>No message body included</w:t>
            </w:r>
          </w:p>
        </w:tc>
        <w:tc>
          <w:tcPr>
            <w:tcW w:w="1373" w:type="dxa"/>
          </w:tcPr>
          <w:p w14:paraId="18DD8DCE" w14:textId="77777777" w:rsidR="00784A32" w:rsidRPr="000670FE" w:rsidRDefault="00784A32" w:rsidP="00354887">
            <w:pPr>
              <w:pStyle w:val="TAL"/>
            </w:pPr>
          </w:p>
        </w:tc>
        <w:tc>
          <w:tcPr>
            <w:tcW w:w="1147" w:type="dxa"/>
          </w:tcPr>
          <w:p w14:paraId="0695C565" w14:textId="77777777" w:rsidR="00784A32" w:rsidRPr="000670FE" w:rsidRDefault="00784A32" w:rsidP="00354887">
            <w:pPr>
              <w:pStyle w:val="TAL"/>
            </w:pPr>
          </w:p>
        </w:tc>
      </w:tr>
    </w:tbl>
    <w:p w14:paraId="51809153" w14:textId="77777777" w:rsidR="00784A32" w:rsidRPr="000670FE" w:rsidRDefault="00784A32" w:rsidP="00784A32"/>
    <w:p w14:paraId="4C53F425" w14:textId="77777777" w:rsidR="00784A32" w:rsidRPr="000670FE" w:rsidRDefault="00784A32" w:rsidP="00784A32">
      <w:pPr>
        <w:pStyle w:val="Heading3"/>
      </w:pPr>
      <w:bookmarkStart w:id="297" w:name="_Toc52787561"/>
      <w:bookmarkStart w:id="298" w:name="_Toc52787743"/>
      <w:r w:rsidRPr="000670FE">
        <w:t>6.2.4</w:t>
      </w:r>
      <w:r w:rsidRPr="000670FE">
        <w:tab/>
        <w:t>On-network / Private Call / On-demand / Automatic Commencement Mode / Without Transmission Control / Client Terminated (CT)</w:t>
      </w:r>
      <w:bookmarkEnd w:id="297"/>
      <w:bookmarkEnd w:id="298"/>
    </w:p>
    <w:p w14:paraId="4BCA04DC" w14:textId="77777777" w:rsidR="00784A32" w:rsidRPr="000670FE" w:rsidRDefault="00784A32" w:rsidP="00D35E6A">
      <w:pPr>
        <w:pStyle w:val="Heading4"/>
      </w:pPr>
      <w:bookmarkStart w:id="299" w:name="_Toc52787562"/>
      <w:bookmarkStart w:id="300" w:name="_Toc52787744"/>
      <w:r w:rsidRPr="000670FE">
        <w:t>6.2.4.1</w:t>
      </w:r>
      <w:r w:rsidRPr="000670FE">
        <w:tab/>
        <w:t>Test Purpose (TP)</w:t>
      </w:r>
      <w:bookmarkEnd w:id="299"/>
      <w:bookmarkEnd w:id="300"/>
    </w:p>
    <w:p w14:paraId="20294876" w14:textId="77777777" w:rsidR="00784A32" w:rsidRPr="000670FE" w:rsidRDefault="00784A32" w:rsidP="00784A32">
      <w:pPr>
        <w:pStyle w:val="H6"/>
      </w:pPr>
      <w:r w:rsidRPr="000670FE">
        <w:t>(1)</w:t>
      </w:r>
    </w:p>
    <w:p w14:paraId="6ACD96D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receive private and private emergency calls with Automatic Commencement }</w:t>
      </w:r>
    </w:p>
    <w:p w14:paraId="6C212E0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FF037C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private call, On-demand Automatic Commencement Mode, no force of Automatic Commencement, without Transmission Control }</w:t>
      </w:r>
    </w:p>
    <w:p w14:paraId="4D98E12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200 (OK) accepting the establishment of an MCVideo private call, On-demand Automatic Commencement Mode and not offering a media-level section for a media-transmission control entity and does not apply transmission control }</w:t>
      </w:r>
    </w:p>
    <w:p w14:paraId="7D0170EC" w14:textId="77777777" w:rsidR="00784A32" w:rsidRPr="000670FE" w:rsidRDefault="00784A32" w:rsidP="00784A32">
      <w:pPr>
        <w:pStyle w:val="PL"/>
        <w:rPr>
          <w:noProof w:val="0"/>
        </w:rPr>
      </w:pPr>
      <w:r w:rsidRPr="000670FE">
        <w:rPr>
          <w:noProof w:val="0"/>
        </w:rPr>
        <w:t xml:space="preserve">            }</w:t>
      </w:r>
    </w:p>
    <w:p w14:paraId="3B5607F1" w14:textId="77777777" w:rsidR="00784A32" w:rsidRPr="000670FE" w:rsidRDefault="00784A32" w:rsidP="00784A32">
      <w:pPr>
        <w:pStyle w:val="PL"/>
        <w:rPr>
          <w:rFonts w:cs="Courier New"/>
          <w:noProof w:val="0"/>
          <w:szCs w:val="16"/>
        </w:rPr>
      </w:pPr>
    </w:p>
    <w:p w14:paraId="6E7B8C47" w14:textId="77777777" w:rsidR="00784A32" w:rsidRPr="000670FE" w:rsidRDefault="00784A32" w:rsidP="00784A32">
      <w:pPr>
        <w:pStyle w:val="H6"/>
      </w:pPr>
      <w:r w:rsidRPr="000670FE">
        <w:t>(2)</w:t>
      </w:r>
    </w:p>
    <w:p w14:paraId="14C176E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5CFC5B1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840020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to terminate the ongoing MCVideo Group Call }</w:t>
      </w:r>
    </w:p>
    <w:p w14:paraId="2A9BDED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38C03BA4" w14:textId="77777777" w:rsidR="00784A32" w:rsidRPr="000670FE" w:rsidRDefault="00784A32" w:rsidP="00784A32">
      <w:pPr>
        <w:pStyle w:val="PL"/>
        <w:rPr>
          <w:noProof w:val="0"/>
        </w:rPr>
      </w:pPr>
      <w:r w:rsidRPr="000670FE">
        <w:rPr>
          <w:noProof w:val="0"/>
        </w:rPr>
        <w:t xml:space="preserve">            }</w:t>
      </w:r>
    </w:p>
    <w:p w14:paraId="41BCC723" w14:textId="77777777" w:rsidR="00784A32" w:rsidRPr="000670FE" w:rsidRDefault="00784A32" w:rsidP="00784A32">
      <w:pPr>
        <w:pStyle w:val="PL"/>
        <w:rPr>
          <w:rFonts w:cs="Courier New"/>
          <w:noProof w:val="0"/>
          <w:szCs w:val="16"/>
        </w:rPr>
      </w:pPr>
    </w:p>
    <w:p w14:paraId="02306B47" w14:textId="77777777" w:rsidR="00784A32" w:rsidRPr="000670FE" w:rsidRDefault="00784A32" w:rsidP="00D35E6A">
      <w:pPr>
        <w:pStyle w:val="Heading4"/>
      </w:pPr>
      <w:bookmarkStart w:id="301" w:name="_Toc52787563"/>
      <w:bookmarkStart w:id="302" w:name="_Toc52787745"/>
      <w:r w:rsidRPr="000670FE">
        <w:t>6.2.4.2</w:t>
      </w:r>
      <w:r w:rsidRPr="000670FE">
        <w:tab/>
        <w:t>Conformance requirements</w:t>
      </w:r>
      <w:bookmarkEnd w:id="301"/>
      <w:bookmarkEnd w:id="302"/>
    </w:p>
    <w:p w14:paraId="169022F1" w14:textId="77777777" w:rsidR="00784A32" w:rsidRPr="000670FE" w:rsidRDefault="00784A32" w:rsidP="00784A32">
      <w:r w:rsidRPr="000670FE">
        <w:t xml:space="preserve">References: The conformance requirements covered in the present TC are specified in: TS 24.281 clauses 10.2.2.1, 10.2.2.2.2.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3299281C" w14:textId="77777777" w:rsidR="00784A32" w:rsidRPr="000670FE" w:rsidRDefault="00784A32" w:rsidP="00784A32">
      <w:r w:rsidRPr="000670FE">
        <w:t>[TS 24.281, clause 10.2.2.1]</w:t>
      </w:r>
    </w:p>
    <w:p w14:paraId="38A47943" w14:textId="77777777" w:rsidR="00784A32" w:rsidRPr="000670FE" w:rsidRDefault="00784A32" w:rsidP="00784A32">
      <w:pPr>
        <w:rPr>
          <w:rFonts w:eastAsia="Malgun Gothic"/>
        </w:rPr>
      </w:pPr>
      <w:r w:rsidRPr="000670FE">
        <w:rPr>
          <w:rFonts w:eastAsia="Malgun Gothic"/>
        </w:rPr>
        <w:t>Subclause 10.2.2 specifies the MCVideo client procedures, participating MCVideo function procedures and controlling MCVideo function procedures for on-network private calls with transmission control. The procedures cover on-demand session establishment.</w:t>
      </w:r>
    </w:p>
    <w:p w14:paraId="18CCD6EF" w14:textId="77777777" w:rsidR="00784A32" w:rsidRPr="000670FE" w:rsidRDefault="00784A32" w:rsidP="00784A32">
      <w:r w:rsidRPr="000670FE">
        <w:t>For a private call, the MCVideo client shall initiate the call to one MCVideo user</w:t>
      </w:r>
    </w:p>
    <w:p w14:paraId="055E4F44" w14:textId="77777777" w:rsidR="00784A32" w:rsidRPr="000670FE" w:rsidRDefault="00784A32" w:rsidP="00784A32">
      <w:r w:rsidRPr="000670FE">
        <w:t>[TS 24.281, clause 10.2.2.2.2]</w:t>
      </w:r>
    </w:p>
    <w:p w14:paraId="0E139F46"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21D2036B" w14:textId="77777777" w:rsidR="00784A32" w:rsidRPr="000670FE" w:rsidRDefault="00784A32" w:rsidP="00784A32">
      <w:r w:rsidRPr="000670FE">
        <w:t>The MCVideo client:</w:t>
      </w:r>
    </w:p>
    <w:p w14:paraId="10D9E230" w14:textId="77777777" w:rsidR="00784A32" w:rsidRPr="000670FE" w:rsidRDefault="00784A32" w:rsidP="00784A32">
      <w:pPr>
        <w:pStyle w:val="B1"/>
      </w:pPr>
      <w:r w:rsidRPr="000670FE">
        <w:t>1)</w:t>
      </w:r>
      <w:r w:rsidRPr="000670FE">
        <w:tab/>
        <w:t>may reject the SIP INVITE request if any of the following conditions are met:</w:t>
      </w:r>
    </w:p>
    <w:p w14:paraId="11C6F567"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18C1191B" w14:textId="77777777" w:rsidR="00784A32" w:rsidRPr="000670FE" w:rsidRDefault="00784A32" w:rsidP="00784A32">
      <w:pPr>
        <w:pStyle w:val="B2"/>
      </w:pPr>
      <w:r w:rsidRPr="000670FE">
        <w:t>b)</w:t>
      </w:r>
      <w:r w:rsidRPr="000670FE">
        <w:tab/>
        <w:t>MCVideo client does not have enough resources to handle the call; or</w:t>
      </w:r>
    </w:p>
    <w:p w14:paraId="42ECEC7C" w14:textId="77777777" w:rsidR="00784A32" w:rsidRPr="000670FE" w:rsidRDefault="00784A32" w:rsidP="00784A32">
      <w:pPr>
        <w:pStyle w:val="B2"/>
      </w:pPr>
      <w:r w:rsidRPr="000670FE">
        <w:t>c)</w:t>
      </w:r>
      <w:r w:rsidRPr="000670FE">
        <w:tab/>
        <w:t>any other reason outside the scope of this specification;</w:t>
      </w:r>
    </w:p>
    <w:p w14:paraId="16393C6C" w14:textId="77777777" w:rsidR="00784A32" w:rsidRPr="000670FE" w:rsidRDefault="00784A32" w:rsidP="00784A32">
      <w:pPr>
        <w:pStyle w:val="B2"/>
      </w:pPr>
      <w:r w:rsidRPr="000670FE">
        <w:t>otherwise, continue with the rest of the steps.</w:t>
      </w:r>
    </w:p>
    <w:p w14:paraId="2CCFB9E0"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381A9A85"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FA6B97A"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6A26835D"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628A8556"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772A2C6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27F738ED"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524FA228"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540CAC00"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052F632E" w14:textId="77777777" w:rsidR="00784A32" w:rsidRPr="000670FE" w:rsidRDefault="00784A32" w:rsidP="00784A32">
      <w:pPr>
        <w:pStyle w:val="B2"/>
      </w:pPr>
      <w:r w:rsidRPr="000670FE">
        <w:t>b)</w:t>
      </w:r>
      <w:r w:rsidRPr="000670FE">
        <w:tab/>
        <w:t>shall convert the MCVideo ID to a UID as described in 3GPP TS 33.180 [8];</w:t>
      </w:r>
    </w:p>
    <w:p w14:paraId="05FC93C3"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45BD4E38"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A6EA4E5" w14:textId="77777777" w:rsidR="00784A32" w:rsidRPr="000670FE" w:rsidRDefault="00784A32" w:rsidP="00784A32">
      <w:pPr>
        <w:pStyle w:val="B2"/>
      </w:pPr>
      <w:r w:rsidRPr="000670FE">
        <w:t>e)</w:t>
      </w:r>
      <w:r w:rsidRPr="000670FE">
        <w:tab/>
        <w:t>if the signature of the MIKEY-SAKKE I_MESSAGE was successfully validated:</w:t>
      </w:r>
    </w:p>
    <w:p w14:paraId="51B8A3E8"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3374D665" w14:textId="77777777" w:rsidR="00784A32" w:rsidRPr="000670FE" w:rsidRDefault="00784A32" w:rsidP="00784A32">
      <w:pPr>
        <w:pStyle w:val="B3"/>
      </w:pPr>
      <w:r w:rsidRPr="000670FE">
        <w:t>ii)</w:t>
      </w:r>
      <w:r w:rsidRPr="000670FE">
        <w:tab/>
        <w:t>shall extract the PCK-ID, from the payload as specified in 3GPP TS 33.180 [8];</w:t>
      </w:r>
    </w:p>
    <w:p w14:paraId="2451B5BD"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6DB5CD5A"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293F0A6" w14:textId="77777777" w:rsidR="00784A32" w:rsidRPr="000670FE" w:rsidRDefault="00784A32" w:rsidP="00784A32">
      <w:pPr>
        <w:pStyle w:val="B1"/>
      </w:pPr>
      <w:r w:rsidRPr="000670FE">
        <w:t>6)</w:t>
      </w:r>
      <w:r w:rsidRPr="000670FE">
        <w:tab/>
        <w:t>may display to the MCVideo user the MCVideo ID of the inviting MCVideo user;</w:t>
      </w:r>
    </w:p>
    <w:p w14:paraId="3084135B"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55E7580F"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272A14A9"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676FBD" w14:textId="77777777" w:rsidR="00784A32" w:rsidRPr="000670FE" w:rsidRDefault="00784A32" w:rsidP="00784A32">
      <w:pPr>
        <w:pStyle w:val="B2"/>
      </w:pPr>
      <w:r w:rsidRPr="000670FE">
        <w:t>c)</w:t>
      </w:r>
      <w:r w:rsidRPr="000670FE">
        <w:tab/>
        <w:t>SIP INVITE request contains a Priv-Answer-Mode header field with the value of "Auto"; and</w:t>
      </w:r>
    </w:p>
    <w:p w14:paraId="5F365F0E"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43E97B2C"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6F270DB7"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846114D" w14:textId="77777777" w:rsidR="00784A32" w:rsidRPr="000670FE" w:rsidRDefault="00784A32" w:rsidP="00784A32">
      <w:pPr>
        <w:pStyle w:val="B2"/>
      </w:pPr>
      <w:r w:rsidRPr="000670FE">
        <w:t>c)</w:t>
      </w:r>
      <w:r w:rsidRPr="000670FE">
        <w:tab/>
        <w:t>SIP INVITE request contains a Priv-Answer-Mode header field with the value of "Manual".</w:t>
      </w:r>
    </w:p>
    <w:p w14:paraId="43129F7F"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3C7DB3E3"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3D6AE2C2"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4889F768" w14:textId="77777777" w:rsidR="00784A32" w:rsidRPr="000670FE" w:rsidRDefault="00784A32" w:rsidP="00784A32">
      <w:r w:rsidRPr="000670FE">
        <w:t>Upon receiving a SIP BYE request for an established dialog, the MCVideo client:</w:t>
      </w:r>
    </w:p>
    <w:p w14:paraId="6FE51CD5" w14:textId="77777777" w:rsidR="00784A32" w:rsidRPr="000670FE" w:rsidRDefault="00784A32" w:rsidP="00784A32">
      <w:pPr>
        <w:pStyle w:val="B1"/>
      </w:pPr>
      <w:r w:rsidRPr="000670FE">
        <w:t>1)</w:t>
      </w:r>
      <w:r w:rsidRPr="000670FE">
        <w:tab/>
        <w:t>shall follow the procedures in subclause 10.2.5.2.</w:t>
      </w:r>
    </w:p>
    <w:p w14:paraId="438FFF3B" w14:textId="77777777" w:rsidR="00784A32" w:rsidRPr="000670FE" w:rsidRDefault="00784A32" w:rsidP="00D35E6A">
      <w:pPr>
        <w:pStyle w:val="Heading4"/>
      </w:pPr>
      <w:bookmarkStart w:id="303" w:name="_Toc52787564"/>
      <w:bookmarkStart w:id="304" w:name="_Toc52787746"/>
      <w:r w:rsidRPr="000670FE">
        <w:t>6.2.4.3</w:t>
      </w:r>
      <w:r w:rsidRPr="000670FE">
        <w:tab/>
        <w:t>Test description</w:t>
      </w:r>
      <w:bookmarkEnd w:id="303"/>
      <w:bookmarkEnd w:id="304"/>
    </w:p>
    <w:p w14:paraId="063F4AFC" w14:textId="77777777" w:rsidR="00784A32" w:rsidRPr="000670FE" w:rsidRDefault="00784A32" w:rsidP="00D35E6A">
      <w:pPr>
        <w:pStyle w:val="Heading5"/>
      </w:pPr>
      <w:bookmarkStart w:id="305" w:name="_Toc52787565"/>
      <w:bookmarkStart w:id="306" w:name="_Toc52787747"/>
      <w:r w:rsidRPr="000670FE">
        <w:t>6.2.4.3.1</w:t>
      </w:r>
      <w:r w:rsidRPr="000670FE">
        <w:tab/>
        <w:t>Pre-test conditions</w:t>
      </w:r>
      <w:bookmarkEnd w:id="305"/>
      <w:bookmarkEnd w:id="306"/>
    </w:p>
    <w:p w14:paraId="452C6323" w14:textId="77777777" w:rsidR="00784A32" w:rsidRPr="000670FE" w:rsidRDefault="00784A32" w:rsidP="00784A32">
      <w:pPr>
        <w:pStyle w:val="H6"/>
      </w:pPr>
      <w:r w:rsidRPr="000670FE">
        <w:t>System Simulator:</w:t>
      </w:r>
    </w:p>
    <w:p w14:paraId="52E41B64" w14:textId="77777777" w:rsidR="00784A32" w:rsidRPr="000670FE" w:rsidRDefault="00784A32" w:rsidP="00784A32">
      <w:pPr>
        <w:pStyle w:val="B1"/>
      </w:pPr>
      <w:r w:rsidRPr="000670FE">
        <w:t>-</w:t>
      </w:r>
      <w:r w:rsidRPr="000670FE">
        <w:tab/>
        <w:t>SS (MCVideo server)</w:t>
      </w:r>
    </w:p>
    <w:p w14:paraId="13FBB7D4"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7F417" w14:textId="77777777" w:rsidR="00784A32" w:rsidRPr="000670FE" w:rsidRDefault="00784A32" w:rsidP="00784A32">
      <w:pPr>
        <w:pStyle w:val="H6"/>
      </w:pPr>
      <w:r w:rsidRPr="000670FE">
        <w:t>IUT:</w:t>
      </w:r>
    </w:p>
    <w:p w14:paraId="23EBF96A" w14:textId="77777777" w:rsidR="00784A32" w:rsidRPr="000670FE" w:rsidRDefault="00784A32" w:rsidP="00784A32">
      <w:pPr>
        <w:pStyle w:val="B1"/>
      </w:pPr>
      <w:r w:rsidRPr="000670FE">
        <w:t>-</w:t>
      </w:r>
      <w:r w:rsidRPr="000670FE">
        <w:tab/>
        <w:t>UE (MCVideo client)</w:t>
      </w:r>
    </w:p>
    <w:p w14:paraId="2ECC0FEE" w14:textId="77777777" w:rsidR="00784A32" w:rsidRPr="000670FE" w:rsidRDefault="00784A32" w:rsidP="00784A32">
      <w:pPr>
        <w:pStyle w:val="B1"/>
      </w:pPr>
      <w:r w:rsidRPr="000670FE">
        <w:t>-</w:t>
      </w:r>
      <w:r w:rsidRPr="000670FE">
        <w:tab/>
        <w:t>The test USIM set as defined in TS 36.579-1 [2], subclause 5.5.10 is inserted.</w:t>
      </w:r>
    </w:p>
    <w:p w14:paraId="658BEEAE" w14:textId="77777777" w:rsidR="00784A32" w:rsidRPr="000670FE" w:rsidRDefault="00784A32" w:rsidP="00784A32">
      <w:pPr>
        <w:pStyle w:val="H6"/>
      </w:pPr>
      <w:r w:rsidRPr="000670FE">
        <w:t>Preamble:</w:t>
      </w:r>
    </w:p>
    <w:p w14:paraId="44508584"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601EFFE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04C30CA" w14:textId="77777777" w:rsidR="00784A32" w:rsidRPr="000670FE" w:rsidRDefault="00784A32" w:rsidP="00784A32">
      <w:pPr>
        <w:pStyle w:val="B1"/>
      </w:pPr>
      <w:r w:rsidRPr="000670FE">
        <w:t>-</w:t>
      </w:r>
      <w:r w:rsidRPr="000670FE">
        <w:tab/>
        <w:t>UE States at the end of the preamble</w:t>
      </w:r>
    </w:p>
    <w:p w14:paraId="25F87021" w14:textId="77777777" w:rsidR="00784A32" w:rsidRPr="000670FE" w:rsidRDefault="00784A32" w:rsidP="00784A32">
      <w:pPr>
        <w:pStyle w:val="B2"/>
      </w:pPr>
      <w:r w:rsidRPr="000670FE">
        <w:t>-</w:t>
      </w:r>
      <w:r w:rsidRPr="000670FE">
        <w:tab/>
        <w:t>The UE is in E-UTRA Registered, Idle Mode state.</w:t>
      </w:r>
    </w:p>
    <w:p w14:paraId="46F2650D"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C1B6D00" w14:textId="77777777" w:rsidR="00784A32" w:rsidRPr="000670FE" w:rsidRDefault="00784A32" w:rsidP="00D35E6A">
      <w:pPr>
        <w:pStyle w:val="Heading5"/>
      </w:pPr>
      <w:bookmarkStart w:id="307" w:name="_Toc52787566"/>
      <w:bookmarkStart w:id="308" w:name="_Toc52787748"/>
      <w:r w:rsidRPr="000670FE">
        <w:t>6.2.4.3.2</w:t>
      </w:r>
      <w:r w:rsidRPr="000670FE">
        <w:tab/>
        <w:t>Test procedure sequence</w:t>
      </w:r>
      <w:bookmarkEnd w:id="307"/>
      <w:bookmarkEnd w:id="308"/>
    </w:p>
    <w:p w14:paraId="23318B91" w14:textId="77777777" w:rsidR="00784A32" w:rsidRPr="000670FE" w:rsidRDefault="00784A32" w:rsidP="00784A32">
      <w:pPr>
        <w:pStyle w:val="TH"/>
        <w:keepLines w:val="0"/>
        <w:widowControl w:val="0"/>
      </w:pPr>
      <w:r w:rsidRPr="000670FE">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7121DE52" w14:textId="77777777" w:rsidTr="00354887">
        <w:tc>
          <w:tcPr>
            <w:tcW w:w="534" w:type="dxa"/>
            <w:tcBorders>
              <w:bottom w:val="nil"/>
            </w:tcBorders>
            <w:shd w:val="clear" w:color="auto" w:fill="auto"/>
          </w:tcPr>
          <w:p w14:paraId="3EC4091A" w14:textId="77777777" w:rsidR="00784A32" w:rsidRPr="000670FE" w:rsidRDefault="00784A32" w:rsidP="00354887">
            <w:pPr>
              <w:pStyle w:val="TAH"/>
              <w:keepLines w:val="0"/>
              <w:widowControl w:val="0"/>
            </w:pPr>
            <w:r w:rsidRPr="000670FE">
              <w:t>St</w:t>
            </w:r>
          </w:p>
        </w:tc>
        <w:tc>
          <w:tcPr>
            <w:tcW w:w="3968" w:type="dxa"/>
            <w:tcBorders>
              <w:bottom w:val="nil"/>
            </w:tcBorders>
            <w:shd w:val="clear" w:color="auto" w:fill="auto"/>
          </w:tcPr>
          <w:p w14:paraId="019DF29B" w14:textId="77777777" w:rsidR="00784A32" w:rsidRPr="000670FE" w:rsidRDefault="00784A32" w:rsidP="00354887">
            <w:pPr>
              <w:pStyle w:val="TAH"/>
              <w:keepLines w:val="0"/>
              <w:widowControl w:val="0"/>
            </w:pPr>
            <w:r w:rsidRPr="000670FE">
              <w:t>Procedure</w:t>
            </w:r>
          </w:p>
        </w:tc>
        <w:tc>
          <w:tcPr>
            <w:tcW w:w="3686" w:type="dxa"/>
            <w:gridSpan w:val="2"/>
            <w:shd w:val="clear" w:color="auto" w:fill="auto"/>
          </w:tcPr>
          <w:p w14:paraId="2370D4B7" w14:textId="77777777" w:rsidR="00784A32" w:rsidRPr="000670FE" w:rsidRDefault="00784A32" w:rsidP="00354887">
            <w:pPr>
              <w:pStyle w:val="TAH"/>
              <w:keepLines w:val="0"/>
              <w:widowControl w:val="0"/>
            </w:pPr>
            <w:r w:rsidRPr="000670FE">
              <w:t>Message Sequence</w:t>
            </w:r>
          </w:p>
        </w:tc>
        <w:tc>
          <w:tcPr>
            <w:tcW w:w="565" w:type="dxa"/>
            <w:tcBorders>
              <w:bottom w:val="nil"/>
            </w:tcBorders>
            <w:shd w:val="clear" w:color="auto" w:fill="auto"/>
          </w:tcPr>
          <w:p w14:paraId="3A9D30FF" w14:textId="77777777" w:rsidR="00784A32" w:rsidRPr="000670FE" w:rsidRDefault="00784A32" w:rsidP="00354887">
            <w:pPr>
              <w:pStyle w:val="TAH"/>
              <w:keepLines w:val="0"/>
              <w:widowControl w:val="0"/>
            </w:pPr>
            <w:r w:rsidRPr="000670FE">
              <w:t>TP</w:t>
            </w:r>
          </w:p>
        </w:tc>
        <w:tc>
          <w:tcPr>
            <w:tcW w:w="850" w:type="dxa"/>
            <w:tcBorders>
              <w:bottom w:val="nil"/>
            </w:tcBorders>
            <w:shd w:val="clear" w:color="auto" w:fill="auto"/>
          </w:tcPr>
          <w:p w14:paraId="3B6D74AD" w14:textId="77777777" w:rsidR="00784A32" w:rsidRPr="000670FE" w:rsidRDefault="00784A32" w:rsidP="00354887">
            <w:pPr>
              <w:pStyle w:val="TAH"/>
              <w:keepLines w:val="0"/>
              <w:widowControl w:val="0"/>
            </w:pPr>
            <w:r w:rsidRPr="000670FE">
              <w:t>Verdict</w:t>
            </w:r>
          </w:p>
        </w:tc>
      </w:tr>
      <w:tr w:rsidR="00784A32" w:rsidRPr="000670FE" w14:paraId="08764C2F" w14:textId="77777777" w:rsidTr="00354887">
        <w:tc>
          <w:tcPr>
            <w:tcW w:w="534" w:type="dxa"/>
            <w:tcBorders>
              <w:top w:val="nil"/>
            </w:tcBorders>
            <w:shd w:val="clear" w:color="auto" w:fill="auto"/>
          </w:tcPr>
          <w:p w14:paraId="3B5AE8F3" w14:textId="77777777" w:rsidR="00784A32" w:rsidRPr="000670FE" w:rsidRDefault="00784A32" w:rsidP="00354887">
            <w:pPr>
              <w:pStyle w:val="TAH"/>
              <w:keepLines w:val="0"/>
              <w:widowControl w:val="0"/>
            </w:pPr>
          </w:p>
        </w:tc>
        <w:tc>
          <w:tcPr>
            <w:tcW w:w="3968" w:type="dxa"/>
            <w:tcBorders>
              <w:top w:val="nil"/>
            </w:tcBorders>
            <w:shd w:val="clear" w:color="auto" w:fill="auto"/>
          </w:tcPr>
          <w:p w14:paraId="29A7812E" w14:textId="77777777" w:rsidR="00784A32" w:rsidRPr="000670FE" w:rsidRDefault="00784A32" w:rsidP="00354887">
            <w:pPr>
              <w:pStyle w:val="TAH"/>
              <w:keepLines w:val="0"/>
              <w:widowControl w:val="0"/>
            </w:pPr>
          </w:p>
        </w:tc>
        <w:tc>
          <w:tcPr>
            <w:tcW w:w="708" w:type="dxa"/>
            <w:shd w:val="clear" w:color="auto" w:fill="auto"/>
          </w:tcPr>
          <w:p w14:paraId="1A137F74" w14:textId="77777777" w:rsidR="00784A32" w:rsidRPr="000670FE" w:rsidRDefault="00784A32" w:rsidP="00354887">
            <w:pPr>
              <w:pStyle w:val="TAH"/>
              <w:keepLines w:val="0"/>
              <w:widowControl w:val="0"/>
            </w:pPr>
            <w:r w:rsidRPr="000670FE">
              <w:t>U - S</w:t>
            </w:r>
          </w:p>
        </w:tc>
        <w:tc>
          <w:tcPr>
            <w:tcW w:w="2978" w:type="dxa"/>
            <w:shd w:val="clear" w:color="auto" w:fill="auto"/>
          </w:tcPr>
          <w:p w14:paraId="790D5263" w14:textId="77777777" w:rsidR="00784A32" w:rsidRPr="000670FE" w:rsidRDefault="00784A32" w:rsidP="00354887">
            <w:pPr>
              <w:pStyle w:val="TAH"/>
              <w:keepLines w:val="0"/>
              <w:widowControl w:val="0"/>
            </w:pPr>
            <w:r w:rsidRPr="000670FE">
              <w:t>Message</w:t>
            </w:r>
          </w:p>
        </w:tc>
        <w:tc>
          <w:tcPr>
            <w:tcW w:w="565" w:type="dxa"/>
            <w:tcBorders>
              <w:top w:val="nil"/>
            </w:tcBorders>
            <w:shd w:val="clear" w:color="auto" w:fill="auto"/>
          </w:tcPr>
          <w:p w14:paraId="0F1EAA96" w14:textId="77777777" w:rsidR="00784A32" w:rsidRPr="000670FE" w:rsidRDefault="00784A32" w:rsidP="00354887">
            <w:pPr>
              <w:pStyle w:val="TAH"/>
              <w:keepLines w:val="0"/>
              <w:widowControl w:val="0"/>
            </w:pPr>
          </w:p>
        </w:tc>
        <w:tc>
          <w:tcPr>
            <w:tcW w:w="850" w:type="dxa"/>
            <w:tcBorders>
              <w:top w:val="nil"/>
            </w:tcBorders>
            <w:shd w:val="clear" w:color="auto" w:fill="auto"/>
          </w:tcPr>
          <w:p w14:paraId="2682F178" w14:textId="77777777" w:rsidR="00784A32" w:rsidRPr="000670FE" w:rsidRDefault="00784A32" w:rsidP="00354887">
            <w:pPr>
              <w:pStyle w:val="TAH"/>
              <w:keepLines w:val="0"/>
              <w:widowControl w:val="0"/>
            </w:pPr>
          </w:p>
        </w:tc>
      </w:tr>
      <w:tr w:rsidR="00784A32" w:rsidRPr="000670FE" w14:paraId="59E3B721" w14:textId="77777777" w:rsidTr="00354887">
        <w:tc>
          <w:tcPr>
            <w:tcW w:w="534" w:type="dxa"/>
            <w:shd w:val="clear" w:color="auto" w:fill="auto"/>
          </w:tcPr>
          <w:p w14:paraId="3D555468" w14:textId="77777777" w:rsidR="00784A32" w:rsidRPr="000670FE" w:rsidRDefault="00784A32" w:rsidP="00354887">
            <w:pPr>
              <w:pStyle w:val="TAC"/>
            </w:pPr>
            <w:r w:rsidRPr="000670FE">
              <w:t>-</w:t>
            </w:r>
          </w:p>
        </w:tc>
        <w:tc>
          <w:tcPr>
            <w:tcW w:w="3968" w:type="dxa"/>
            <w:shd w:val="clear" w:color="auto" w:fill="auto"/>
          </w:tcPr>
          <w:p w14:paraId="0D93EF81" w14:textId="77777777" w:rsidR="00784A32" w:rsidRPr="000670FE" w:rsidRDefault="00784A32" w:rsidP="00354887">
            <w:pPr>
              <w:pStyle w:val="TAL"/>
            </w:pPr>
            <w:r w:rsidRPr="000670FE">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7F57D38B" w14:textId="77777777" w:rsidR="00784A32" w:rsidRPr="000670FE" w:rsidRDefault="00784A32" w:rsidP="00354887">
            <w:pPr>
              <w:pStyle w:val="TAC"/>
            </w:pPr>
            <w:r w:rsidRPr="000670FE">
              <w:t>-</w:t>
            </w:r>
          </w:p>
        </w:tc>
        <w:tc>
          <w:tcPr>
            <w:tcW w:w="2978" w:type="dxa"/>
            <w:shd w:val="clear" w:color="auto" w:fill="auto"/>
          </w:tcPr>
          <w:p w14:paraId="675B77BA" w14:textId="77777777" w:rsidR="00784A32" w:rsidRPr="000670FE" w:rsidRDefault="00784A32" w:rsidP="00354887">
            <w:pPr>
              <w:pStyle w:val="TAL"/>
            </w:pPr>
            <w:r w:rsidRPr="000670FE">
              <w:t>-</w:t>
            </w:r>
          </w:p>
        </w:tc>
        <w:tc>
          <w:tcPr>
            <w:tcW w:w="565" w:type="dxa"/>
            <w:shd w:val="clear" w:color="auto" w:fill="auto"/>
          </w:tcPr>
          <w:p w14:paraId="3B0CFAB4" w14:textId="77777777" w:rsidR="00784A32" w:rsidRPr="000670FE" w:rsidRDefault="00784A32" w:rsidP="00354887">
            <w:pPr>
              <w:pStyle w:val="TAC"/>
            </w:pPr>
            <w:r w:rsidRPr="000670FE">
              <w:t>-</w:t>
            </w:r>
          </w:p>
        </w:tc>
        <w:tc>
          <w:tcPr>
            <w:tcW w:w="850" w:type="dxa"/>
            <w:shd w:val="clear" w:color="auto" w:fill="auto"/>
          </w:tcPr>
          <w:p w14:paraId="7BFAA6F3" w14:textId="77777777" w:rsidR="00784A32" w:rsidRPr="000670FE" w:rsidRDefault="00784A32" w:rsidP="00354887">
            <w:pPr>
              <w:pStyle w:val="TAC"/>
            </w:pPr>
            <w:r w:rsidRPr="000670FE">
              <w:t>-</w:t>
            </w:r>
          </w:p>
        </w:tc>
      </w:tr>
      <w:tr w:rsidR="00784A32" w:rsidRPr="000670FE" w14:paraId="2406F30A" w14:textId="77777777" w:rsidTr="00354887">
        <w:tc>
          <w:tcPr>
            <w:tcW w:w="534" w:type="dxa"/>
            <w:shd w:val="clear" w:color="auto" w:fill="auto"/>
          </w:tcPr>
          <w:p w14:paraId="0FF55AC3" w14:textId="77777777" w:rsidR="00784A32" w:rsidRPr="000670FE" w:rsidRDefault="00784A32" w:rsidP="00354887">
            <w:pPr>
              <w:pStyle w:val="TAC"/>
            </w:pPr>
            <w:r w:rsidRPr="000670FE">
              <w:t>1</w:t>
            </w:r>
          </w:p>
        </w:tc>
        <w:tc>
          <w:tcPr>
            <w:tcW w:w="3968" w:type="dxa"/>
            <w:shd w:val="clear" w:color="auto" w:fill="auto"/>
          </w:tcPr>
          <w:p w14:paraId="52A7A249" w14:textId="77777777" w:rsidR="00784A32" w:rsidRPr="000670FE" w:rsidRDefault="00784A32" w:rsidP="00354887">
            <w:pPr>
              <w:pStyle w:val="TAL"/>
            </w:pPr>
            <w:r w:rsidRPr="000670FE">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0409B43F" w14:textId="77777777" w:rsidR="00784A32" w:rsidRPr="000670FE" w:rsidRDefault="00784A32" w:rsidP="00354887">
            <w:pPr>
              <w:pStyle w:val="TAC"/>
            </w:pPr>
            <w:r w:rsidRPr="000670FE">
              <w:t>&lt;--</w:t>
            </w:r>
          </w:p>
        </w:tc>
        <w:tc>
          <w:tcPr>
            <w:tcW w:w="2978" w:type="dxa"/>
            <w:shd w:val="clear" w:color="auto" w:fill="auto"/>
          </w:tcPr>
          <w:p w14:paraId="035493AE" w14:textId="77777777" w:rsidR="00784A32" w:rsidRPr="000670FE" w:rsidRDefault="00784A32" w:rsidP="00354887">
            <w:pPr>
              <w:pStyle w:val="TAL"/>
            </w:pPr>
            <w:r w:rsidRPr="000670FE">
              <w:t>SIP INVITE</w:t>
            </w:r>
          </w:p>
        </w:tc>
        <w:tc>
          <w:tcPr>
            <w:tcW w:w="565" w:type="dxa"/>
            <w:shd w:val="clear" w:color="auto" w:fill="auto"/>
          </w:tcPr>
          <w:p w14:paraId="5EB235ED" w14:textId="77777777" w:rsidR="00784A32" w:rsidRPr="000670FE" w:rsidRDefault="00784A32" w:rsidP="00354887">
            <w:pPr>
              <w:pStyle w:val="TAC"/>
            </w:pPr>
            <w:r w:rsidRPr="000670FE">
              <w:t>-</w:t>
            </w:r>
          </w:p>
        </w:tc>
        <w:tc>
          <w:tcPr>
            <w:tcW w:w="850" w:type="dxa"/>
            <w:shd w:val="clear" w:color="auto" w:fill="auto"/>
          </w:tcPr>
          <w:p w14:paraId="75CBBC62" w14:textId="77777777" w:rsidR="00784A32" w:rsidRPr="000670FE" w:rsidRDefault="00784A32" w:rsidP="00354887">
            <w:pPr>
              <w:pStyle w:val="TAC"/>
            </w:pPr>
            <w:r w:rsidRPr="000670FE">
              <w:t>-</w:t>
            </w:r>
          </w:p>
        </w:tc>
      </w:tr>
      <w:tr w:rsidR="00784A32" w:rsidRPr="000670FE" w14:paraId="0336DF9D" w14:textId="77777777" w:rsidTr="00354887">
        <w:tc>
          <w:tcPr>
            <w:tcW w:w="534" w:type="dxa"/>
            <w:shd w:val="clear" w:color="auto" w:fill="auto"/>
          </w:tcPr>
          <w:p w14:paraId="39A68ECA" w14:textId="77777777" w:rsidR="00784A32" w:rsidRPr="000670FE" w:rsidRDefault="00784A32" w:rsidP="00354887">
            <w:pPr>
              <w:pStyle w:val="TAC"/>
            </w:pPr>
            <w:r w:rsidRPr="000670FE">
              <w:t>-</w:t>
            </w:r>
          </w:p>
        </w:tc>
        <w:tc>
          <w:tcPr>
            <w:tcW w:w="3968" w:type="dxa"/>
            <w:shd w:val="clear" w:color="auto" w:fill="auto"/>
          </w:tcPr>
          <w:p w14:paraId="45C0B226" w14:textId="77777777" w:rsidR="00784A32" w:rsidRPr="000670FE" w:rsidRDefault="00784A32" w:rsidP="00354887">
            <w:pPr>
              <w:pStyle w:val="TAL"/>
            </w:pPr>
            <w:r w:rsidRPr="000670FE">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0C7F42AF" w14:textId="77777777" w:rsidR="00784A32" w:rsidRPr="000670FE" w:rsidRDefault="00784A32" w:rsidP="00354887">
            <w:pPr>
              <w:pStyle w:val="TAC"/>
            </w:pPr>
            <w:r w:rsidRPr="000670FE">
              <w:t>-</w:t>
            </w:r>
          </w:p>
        </w:tc>
        <w:tc>
          <w:tcPr>
            <w:tcW w:w="2978" w:type="dxa"/>
            <w:shd w:val="clear" w:color="auto" w:fill="auto"/>
          </w:tcPr>
          <w:p w14:paraId="092DF61D" w14:textId="77777777" w:rsidR="00784A32" w:rsidRPr="000670FE" w:rsidRDefault="00784A32" w:rsidP="00354887">
            <w:pPr>
              <w:pStyle w:val="TAL"/>
            </w:pPr>
            <w:r w:rsidRPr="000670FE">
              <w:t>-</w:t>
            </w:r>
          </w:p>
        </w:tc>
        <w:tc>
          <w:tcPr>
            <w:tcW w:w="565" w:type="dxa"/>
            <w:shd w:val="clear" w:color="auto" w:fill="auto"/>
          </w:tcPr>
          <w:p w14:paraId="43477566" w14:textId="77777777" w:rsidR="00784A32" w:rsidRPr="000670FE" w:rsidRDefault="00784A32" w:rsidP="00354887">
            <w:pPr>
              <w:pStyle w:val="TAC"/>
            </w:pPr>
            <w:r w:rsidRPr="000670FE">
              <w:t>-</w:t>
            </w:r>
          </w:p>
        </w:tc>
        <w:tc>
          <w:tcPr>
            <w:tcW w:w="850" w:type="dxa"/>
            <w:shd w:val="clear" w:color="auto" w:fill="auto"/>
          </w:tcPr>
          <w:p w14:paraId="276FB31B" w14:textId="77777777" w:rsidR="00784A32" w:rsidRPr="000670FE" w:rsidRDefault="00784A32" w:rsidP="00354887">
            <w:pPr>
              <w:pStyle w:val="TAC"/>
            </w:pPr>
            <w:r w:rsidRPr="000670FE">
              <w:t>-</w:t>
            </w:r>
          </w:p>
        </w:tc>
      </w:tr>
      <w:tr w:rsidR="00784A32" w:rsidRPr="000670FE" w14:paraId="67B38EAF" w14:textId="77777777" w:rsidTr="00354887">
        <w:tc>
          <w:tcPr>
            <w:tcW w:w="534" w:type="dxa"/>
            <w:shd w:val="clear" w:color="auto" w:fill="auto"/>
          </w:tcPr>
          <w:p w14:paraId="6B2D447A" w14:textId="77777777" w:rsidR="00784A32" w:rsidRPr="000670FE" w:rsidRDefault="00784A32" w:rsidP="00354887">
            <w:pPr>
              <w:pStyle w:val="TAC"/>
            </w:pPr>
            <w:r w:rsidRPr="000670FE">
              <w:t>2a1</w:t>
            </w:r>
          </w:p>
        </w:tc>
        <w:tc>
          <w:tcPr>
            <w:tcW w:w="3968" w:type="dxa"/>
            <w:shd w:val="clear" w:color="auto" w:fill="auto"/>
          </w:tcPr>
          <w:p w14:paraId="42A8F03D" w14:textId="77777777" w:rsidR="00784A32" w:rsidRPr="000670FE" w:rsidRDefault="00784A32" w:rsidP="00354887">
            <w:pPr>
              <w:pStyle w:val="TAL"/>
            </w:pPr>
            <w:r w:rsidRPr="000670FE">
              <w:t>The UE responds with a SIP 100 (Trying) message.</w:t>
            </w:r>
          </w:p>
        </w:tc>
        <w:tc>
          <w:tcPr>
            <w:tcW w:w="708" w:type="dxa"/>
            <w:shd w:val="clear" w:color="auto" w:fill="auto"/>
          </w:tcPr>
          <w:p w14:paraId="66151E90" w14:textId="77777777" w:rsidR="00784A32" w:rsidRPr="000670FE" w:rsidRDefault="00784A32" w:rsidP="00354887">
            <w:pPr>
              <w:pStyle w:val="TAC"/>
            </w:pPr>
            <w:r w:rsidRPr="000670FE">
              <w:t>--&gt;</w:t>
            </w:r>
          </w:p>
        </w:tc>
        <w:tc>
          <w:tcPr>
            <w:tcW w:w="2978" w:type="dxa"/>
            <w:shd w:val="clear" w:color="auto" w:fill="auto"/>
          </w:tcPr>
          <w:p w14:paraId="53426250" w14:textId="77777777" w:rsidR="00784A32" w:rsidRPr="000670FE" w:rsidRDefault="00784A32" w:rsidP="00354887">
            <w:pPr>
              <w:pStyle w:val="TAL"/>
            </w:pPr>
            <w:r w:rsidRPr="000670FE">
              <w:t>SIP 100 (Trying)</w:t>
            </w:r>
          </w:p>
        </w:tc>
        <w:tc>
          <w:tcPr>
            <w:tcW w:w="565" w:type="dxa"/>
            <w:shd w:val="clear" w:color="auto" w:fill="auto"/>
          </w:tcPr>
          <w:p w14:paraId="34C27566" w14:textId="77777777" w:rsidR="00784A32" w:rsidRPr="000670FE" w:rsidRDefault="00784A32" w:rsidP="00354887">
            <w:pPr>
              <w:pStyle w:val="TAC"/>
            </w:pPr>
            <w:r w:rsidRPr="000670FE">
              <w:t>-</w:t>
            </w:r>
          </w:p>
        </w:tc>
        <w:tc>
          <w:tcPr>
            <w:tcW w:w="850" w:type="dxa"/>
            <w:shd w:val="clear" w:color="auto" w:fill="auto"/>
          </w:tcPr>
          <w:p w14:paraId="231E97D5" w14:textId="77777777" w:rsidR="00784A32" w:rsidRPr="000670FE" w:rsidRDefault="00784A32" w:rsidP="00354887">
            <w:pPr>
              <w:pStyle w:val="TAC"/>
            </w:pPr>
            <w:r w:rsidRPr="000670FE">
              <w:t>-</w:t>
            </w:r>
          </w:p>
        </w:tc>
      </w:tr>
      <w:tr w:rsidR="00784A32" w:rsidRPr="000670FE" w14:paraId="486A615D" w14:textId="77777777" w:rsidTr="00354887">
        <w:tc>
          <w:tcPr>
            <w:tcW w:w="534" w:type="dxa"/>
            <w:shd w:val="clear" w:color="auto" w:fill="auto"/>
          </w:tcPr>
          <w:p w14:paraId="6E75B446" w14:textId="77777777" w:rsidR="00784A32" w:rsidRPr="000670FE" w:rsidRDefault="00784A32" w:rsidP="00354887">
            <w:pPr>
              <w:pStyle w:val="TAC"/>
            </w:pPr>
            <w:r w:rsidRPr="000670FE">
              <w:t>3</w:t>
            </w:r>
          </w:p>
        </w:tc>
        <w:tc>
          <w:tcPr>
            <w:tcW w:w="3968" w:type="dxa"/>
            <w:shd w:val="clear" w:color="auto" w:fill="auto"/>
          </w:tcPr>
          <w:p w14:paraId="3491E66E" w14:textId="77777777" w:rsidR="00784A32" w:rsidRPr="000670FE" w:rsidRDefault="00784A32" w:rsidP="00354887">
            <w:pPr>
              <w:pStyle w:val="TAL"/>
            </w:pPr>
            <w:r w:rsidRPr="000670FE">
              <w:t>Check: Does the UE (MCVideo client) send a SIP 200 (OK) accepting the establishment of an MCVideo private call, on-demand Automatic Commencement Mode without Transmission Control?</w:t>
            </w:r>
          </w:p>
        </w:tc>
        <w:tc>
          <w:tcPr>
            <w:tcW w:w="708" w:type="dxa"/>
            <w:shd w:val="clear" w:color="auto" w:fill="auto"/>
          </w:tcPr>
          <w:p w14:paraId="5C41CD52" w14:textId="77777777" w:rsidR="00784A32" w:rsidRPr="000670FE" w:rsidRDefault="00784A32" w:rsidP="00354887">
            <w:pPr>
              <w:pStyle w:val="TAC"/>
            </w:pPr>
            <w:r w:rsidRPr="000670FE">
              <w:t>--&gt;</w:t>
            </w:r>
          </w:p>
        </w:tc>
        <w:tc>
          <w:tcPr>
            <w:tcW w:w="2978" w:type="dxa"/>
            <w:shd w:val="clear" w:color="auto" w:fill="auto"/>
          </w:tcPr>
          <w:p w14:paraId="636EA7F1" w14:textId="77777777" w:rsidR="00784A32" w:rsidRPr="000670FE" w:rsidRDefault="00784A32" w:rsidP="00354887">
            <w:pPr>
              <w:pStyle w:val="TAL"/>
            </w:pPr>
            <w:r w:rsidRPr="000670FE">
              <w:t>SIP 200 (OK)</w:t>
            </w:r>
          </w:p>
        </w:tc>
        <w:tc>
          <w:tcPr>
            <w:tcW w:w="565" w:type="dxa"/>
            <w:shd w:val="clear" w:color="auto" w:fill="auto"/>
          </w:tcPr>
          <w:p w14:paraId="272DAAA2" w14:textId="77777777" w:rsidR="00784A32" w:rsidRPr="000670FE" w:rsidRDefault="00784A32" w:rsidP="00354887">
            <w:pPr>
              <w:pStyle w:val="TAC"/>
            </w:pPr>
            <w:r w:rsidRPr="000670FE">
              <w:t>1</w:t>
            </w:r>
          </w:p>
        </w:tc>
        <w:tc>
          <w:tcPr>
            <w:tcW w:w="850" w:type="dxa"/>
            <w:shd w:val="clear" w:color="auto" w:fill="auto"/>
          </w:tcPr>
          <w:p w14:paraId="1DF7D9C7" w14:textId="77777777" w:rsidR="00784A32" w:rsidRPr="000670FE" w:rsidRDefault="00784A32" w:rsidP="00354887">
            <w:pPr>
              <w:pStyle w:val="TAC"/>
            </w:pPr>
            <w:r w:rsidRPr="000670FE">
              <w:t>P</w:t>
            </w:r>
          </w:p>
        </w:tc>
      </w:tr>
      <w:tr w:rsidR="00784A32" w:rsidRPr="000670FE" w14:paraId="598FDBCC" w14:textId="77777777" w:rsidTr="00354887">
        <w:tc>
          <w:tcPr>
            <w:tcW w:w="534" w:type="dxa"/>
            <w:shd w:val="clear" w:color="auto" w:fill="auto"/>
          </w:tcPr>
          <w:p w14:paraId="3425FDDC" w14:textId="77777777" w:rsidR="00784A32" w:rsidRPr="000670FE" w:rsidRDefault="00784A32" w:rsidP="00354887">
            <w:pPr>
              <w:pStyle w:val="TAC"/>
            </w:pPr>
            <w:r w:rsidRPr="000670FE">
              <w:t>4</w:t>
            </w:r>
          </w:p>
        </w:tc>
        <w:tc>
          <w:tcPr>
            <w:tcW w:w="3968" w:type="dxa"/>
            <w:shd w:val="clear" w:color="auto" w:fill="auto"/>
          </w:tcPr>
          <w:p w14:paraId="3088A8EE" w14:textId="77777777" w:rsidR="00784A32" w:rsidRPr="000670FE" w:rsidRDefault="00784A32" w:rsidP="00354887">
            <w:pPr>
              <w:pStyle w:val="TAL"/>
            </w:pPr>
            <w:r w:rsidRPr="000670FE">
              <w:t>The SS (MCVideo Server) sends a SIP ACK in acknowledgement.</w:t>
            </w:r>
          </w:p>
        </w:tc>
        <w:tc>
          <w:tcPr>
            <w:tcW w:w="708" w:type="dxa"/>
            <w:shd w:val="clear" w:color="auto" w:fill="auto"/>
          </w:tcPr>
          <w:p w14:paraId="05C57B4C" w14:textId="77777777" w:rsidR="00784A32" w:rsidRPr="000670FE" w:rsidRDefault="00784A32" w:rsidP="00354887">
            <w:pPr>
              <w:pStyle w:val="TAC"/>
            </w:pPr>
            <w:r w:rsidRPr="000670FE">
              <w:t>&lt;--</w:t>
            </w:r>
          </w:p>
        </w:tc>
        <w:tc>
          <w:tcPr>
            <w:tcW w:w="2978" w:type="dxa"/>
            <w:shd w:val="clear" w:color="auto" w:fill="auto"/>
          </w:tcPr>
          <w:p w14:paraId="0417B501" w14:textId="77777777" w:rsidR="00784A32" w:rsidRPr="000670FE" w:rsidRDefault="00784A32" w:rsidP="00354887">
            <w:pPr>
              <w:pStyle w:val="TAL"/>
            </w:pPr>
            <w:r w:rsidRPr="000670FE">
              <w:t>SIP ACK</w:t>
            </w:r>
          </w:p>
        </w:tc>
        <w:tc>
          <w:tcPr>
            <w:tcW w:w="565" w:type="dxa"/>
            <w:shd w:val="clear" w:color="auto" w:fill="auto"/>
          </w:tcPr>
          <w:p w14:paraId="1C87A927" w14:textId="77777777" w:rsidR="00784A32" w:rsidRPr="000670FE" w:rsidRDefault="00784A32" w:rsidP="00354887">
            <w:pPr>
              <w:pStyle w:val="TAC"/>
            </w:pPr>
            <w:r w:rsidRPr="000670FE">
              <w:t>-</w:t>
            </w:r>
          </w:p>
        </w:tc>
        <w:tc>
          <w:tcPr>
            <w:tcW w:w="850" w:type="dxa"/>
            <w:shd w:val="clear" w:color="auto" w:fill="auto"/>
          </w:tcPr>
          <w:p w14:paraId="1B710314" w14:textId="77777777" w:rsidR="00784A32" w:rsidRPr="000670FE" w:rsidRDefault="00784A32" w:rsidP="00354887">
            <w:pPr>
              <w:pStyle w:val="TAC"/>
            </w:pPr>
            <w:r w:rsidRPr="000670FE">
              <w:t>-</w:t>
            </w:r>
          </w:p>
        </w:tc>
      </w:tr>
      <w:tr w:rsidR="00784A32" w:rsidRPr="000670FE" w14:paraId="38FFD002" w14:textId="77777777" w:rsidTr="00354887">
        <w:tc>
          <w:tcPr>
            <w:tcW w:w="534" w:type="dxa"/>
            <w:shd w:val="clear" w:color="auto" w:fill="auto"/>
          </w:tcPr>
          <w:p w14:paraId="7EF01086" w14:textId="77777777" w:rsidR="00784A32" w:rsidRPr="000670FE" w:rsidRDefault="00784A32" w:rsidP="00354887">
            <w:pPr>
              <w:pStyle w:val="TAC"/>
            </w:pPr>
            <w:r w:rsidRPr="000670FE">
              <w:t>5</w:t>
            </w:r>
          </w:p>
        </w:tc>
        <w:tc>
          <w:tcPr>
            <w:tcW w:w="3968" w:type="dxa"/>
            <w:shd w:val="clear" w:color="auto" w:fill="auto"/>
          </w:tcPr>
          <w:p w14:paraId="5AB6E8B4" w14:textId="77777777" w:rsidR="00784A32" w:rsidRPr="000670FE" w:rsidRDefault="00784A32" w:rsidP="00354887">
            <w:pPr>
              <w:pStyle w:val="TAL"/>
            </w:pPr>
            <w:r w:rsidRPr="000670FE">
              <w:t>Make the UE (McVideo Client) end the call.</w:t>
            </w:r>
          </w:p>
          <w:p w14:paraId="360A1D54" w14:textId="77777777" w:rsidR="00784A32" w:rsidRPr="000670FE" w:rsidRDefault="00784A32" w:rsidP="00354887">
            <w:pPr>
              <w:pStyle w:val="TAL"/>
            </w:pPr>
            <w:r w:rsidRPr="000670FE">
              <w:rPr>
                <w:rFonts w:eastAsia="Calibri"/>
              </w:rPr>
              <w:t>NOTE: This action is expected to be done via a suitable implementation-dependent MMI.</w:t>
            </w:r>
          </w:p>
        </w:tc>
        <w:tc>
          <w:tcPr>
            <w:tcW w:w="708" w:type="dxa"/>
            <w:shd w:val="clear" w:color="auto" w:fill="auto"/>
          </w:tcPr>
          <w:p w14:paraId="3D13F47C" w14:textId="77777777" w:rsidR="00784A32" w:rsidRPr="000670FE" w:rsidRDefault="00784A32" w:rsidP="00354887">
            <w:pPr>
              <w:pStyle w:val="TAC"/>
            </w:pPr>
          </w:p>
        </w:tc>
        <w:tc>
          <w:tcPr>
            <w:tcW w:w="2978" w:type="dxa"/>
            <w:shd w:val="clear" w:color="auto" w:fill="auto"/>
          </w:tcPr>
          <w:p w14:paraId="41971223" w14:textId="77777777" w:rsidR="00784A32" w:rsidRPr="000670FE" w:rsidRDefault="00784A32" w:rsidP="00354887">
            <w:pPr>
              <w:pStyle w:val="TAL"/>
            </w:pPr>
            <w:r w:rsidRPr="000670FE">
              <w:t>-</w:t>
            </w:r>
          </w:p>
        </w:tc>
        <w:tc>
          <w:tcPr>
            <w:tcW w:w="565" w:type="dxa"/>
            <w:shd w:val="clear" w:color="auto" w:fill="auto"/>
          </w:tcPr>
          <w:p w14:paraId="5B9FA16E" w14:textId="77777777" w:rsidR="00784A32" w:rsidRPr="000670FE" w:rsidRDefault="00784A32" w:rsidP="00354887">
            <w:pPr>
              <w:pStyle w:val="TAC"/>
            </w:pPr>
            <w:r w:rsidRPr="000670FE">
              <w:t>-</w:t>
            </w:r>
          </w:p>
        </w:tc>
        <w:tc>
          <w:tcPr>
            <w:tcW w:w="850" w:type="dxa"/>
            <w:shd w:val="clear" w:color="auto" w:fill="auto"/>
          </w:tcPr>
          <w:p w14:paraId="1600D533" w14:textId="77777777" w:rsidR="00784A32" w:rsidRPr="000670FE" w:rsidRDefault="00784A32" w:rsidP="00354887">
            <w:pPr>
              <w:pStyle w:val="TAC"/>
            </w:pPr>
            <w:r w:rsidRPr="000670FE">
              <w:t>-</w:t>
            </w:r>
          </w:p>
        </w:tc>
      </w:tr>
      <w:tr w:rsidR="00784A32" w:rsidRPr="000670FE" w14:paraId="1E4E08E2" w14:textId="77777777" w:rsidTr="00354887">
        <w:tc>
          <w:tcPr>
            <w:tcW w:w="534" w:type="dxa"/>
            <w:shd w:val="clear" w:color="auto" w:fill="auto"/>
          </w:tcPr>
          <w:p w14:paraId="48DBA555" w14:textId="77777777" w:rsidR="00784A32" w:rsidRPr="000670FE" w:rsidRDefault="00784A32" w:rsidP="00354887">
            <w:pPr>
              <w:pStyle w:val="TAC"/>
            </w:pPr>
            <w:r w:rsidRPr="000670FE">
              <w:t>6</w:t>
            </w:r>
          </w:p>
        </w:tc>
        <w:tc>
          <w:tcPr>
            <w:tcW w:w="3968" w:type="dxa"/>
            <w:shd w:val="clear" w:color="auto" w:fill="auto"/>
          </w:tcPr>
          <w:p w14:paraId="2D628818" w14:textId="77777777" w:rsidR="00784A32" w:rsidRPr="000670FE" w:rsidRDefault="00784A32" w:rsidP="00354887">
            <w:pPr>
              <w:pStyle w:val="TAL"/>
            </w:pPr>
            <w:r w:rsidRPr="000670FE">
              <w:t>Check: Does the UE (MCVideo Client) send a SIP BYE request?</w:t>
            </w:r>
          </w:p>
        </w:tc>
        <w:tc>
          <w:tcPr>
            <w:tcW w:w="708" w:type="dxa"/>
            <w:shd w:val="clear" w:color="auto" w:fill="auto"/>
          </w:tcPr>
          <w:p w14:paraId="380BCEDF" w14:textId="77777777" w:rsidR="00784A32" w:rsidRPr="000670FE" w:rsidRDefault="00784A32" w:rsidP="00354887">
            <w:pPr>
              <w:pStyle w:val="TAC"/>
            </w:pPr>
            <w:r w:rsidRPr="000670FE">
              <w:t>--&gt;</w:t>
            </w:r>
          </w:p>
        </w:tc>
        <w:tc>
          <w:tcPr>
            <w:tcW w:w="2978" w:type="dxa"/>
            <w:shd w:val="clear" w:color="auto" w:fill="auto"/>
          </w:tcPr>
          <w:p w14:paraId="380C05CC" w14:textId="77777777" w:rsidR="00784A32" w:rsidRPr="000670FE" w:rsidRDefault="00784A32" w:rsidP="00354887">
            <w:pPr>
              <w:pStyle w:val="TAL"/>
            </w:pPr>
            <w:r w:rsidRPr="000670FE">
              <w:t>SIP BYE</w:t>
            </w:r>
          </w:p>
        </w:tc>
        <w:tc>
          <w:tcPr>
            <w:tcW w:w="565" w:type="dxa"/>
            <w:shd w:val="clear" w:color="auto" w:fill="auto"/>
          </w:tcPr>
          <w:p w14:paraId="40473335" w14:textId="77777777" w:rsidR="00784A32" w:rsidRPr="000670FE" w:rsidRDefault="00784A32" w:rsidP="00354887">
            <w:pPr>
              <w:pStyle w:val="TAC"/>
            </w:pPr>
            <w:r w:rsidRPr="000670FE">
              <w:t>2</w:t>
            </w:r>
          </w:p>
        </w:tc>
        <w:tc>
          <w:tcPr>
            <w:tcW w:w="850" w:type="dxa"/>
            <w:shd w:val="clear" w:color="auto" w:fill="auto"/>
          </w:tcPr>
          <w:p w14:paraId="068458C4" w14:textId="77777777" w:rsidR="00784A32" w:rsidRPr="000670FE" w:rsidRDefault="00784A32" w:rsidP="00354887">
            <w:pPr>
              <w:pStyle w:val="TAC"/>
            </w:pPr>
            <w:r w:rsidRPr="000670FE">
              <w:t>P</w:t>
            </w:r>
          </w:p>
        </w:tc>
      </w:tr>
      <w:tr w:rsidR="00784A32" w:rsidRPr="000670FE" w14:paraId="172A8987" w14:textId="77777777" w:rsidTr="00354887">
        <w:tc>
          <w:tcPr>
            <w:tcW w:w="534" w:type="dxa"/>
            <w:shd w:val="clear" w:color="auto" w:fill="auto"/>
          </w:tcPr>
          <w:p w14:paraId="32B789FD" w14:textId="77777777" w:rsidR="00784A32" w:rsidRPr="000670FE" w:rsidRDefault="00784A32" w:rsidP="00354887">
            <w:pPr>
              <w:pStyle w:val="TAC"/>
            </w:pPr>
            <w:r w:rsidRPr="000670FE">
              <w:t>7</w:t>
            </w:r>
          </w:p>
        </w:tc>
        <w:tc>
          <w:tcPr>
            <w:tcW w:w="3968" w:type="dxa"/>
            <w:shd w:val="clear" w:color="auto" w:fill="auto"/>
          </w:tcPr>
          <w:p w14:paraId="4635781D" w14:textId="77777777" w:rsidR="00784A32" w:rsidRPr="000670FE" w:rsidRDefault="00784A32" w:rsidP="00354887">
            <w:pPr>
              <w:pStyle w:val="TAL"/>
            </w:pPr>
            <w:r w:rsidRPr="000670FE">
              <w:t>The SS (MCVideo Server) sends a SIP 200 (OK).</w:t>
            </w:r>
          </w:p>
        </w:tc>
        <w:tc>
          <w:tcPr>
            <w:tcW w:w="708" w:type="dxa"/>
            <w:shd w:val="clear" w:color="auto" w:fill="auto"/>
          </w:tcPr>
          <w:p w14:paraId="0C4DDC23" w14:textId="77777777" w:rsidR="00784A32" w:rsidRPr="000670FE" w:rsidRDefault="00784A32" w:rsidP="00354887">
            <w:pPr>
              <w:pStyle w:val="TAC"/>
            </w:pPr>
            <w:r w:rsidRPr="000670FE">
              <w:t>&lt;--</w:t>
            </w:r>
          </w:p>
        </w:tc>
        <w:tc>
          <w:tcPr>
            <w:tcW w:w="2978" w:type="dxa"/>
            <w:shd w:val="clear" w:color="auto" w:fill="auto"/>
          </w:tcPr>
          <w:p w14:paraId="2202D7E6" w14:textId="77777777" w:rsidR="00784A32" w:rsidRPr="000670FE" w:rsidRDefault="00784A32" w:rsidP="00354887">
            <w:pPr>
              <w:pStyle w:val="TAL"/>
            </w:pPr>
            <w:r w:rsidRPr="000670FE">
              <w:t>SIP 200 (OK)</w:t>
            </w:r>
          </w:p>
        </w:tc>
        <w:tc>
          <w:tcPr>
            <w:tcW w:w="565" w:type="dxa"/>
            <w:shd w:val="clear" w:color="auto" w:fill="auto"/>
          </w:tcPr>
          <w:p w14:paraId="62215A56" w14:textId="77777777" w:rsidR="00784A32" w:rsidRPr="000670FE" w:rsidRDefault="00784A32" w:rsidP="00354887">
            <w:pPr>
              <w:pStyle w:val="TAC"/>
            </w:pPr>
            <w:r w:rsidRPr="000670FE">
              <w:t>-</w:t>
            </w:r>
          </w:p>
        </w:tc>
        <w:tc>
          <w:tcPr>
            <w:tcW w:w="850" w:type="dxa"/>
            <w:shd w:val="clear" w:color="auto" w:fill="auto"/>
          </w:tcPr>
          <w:p w14:paraId="34936F88" w14:textId="77777777" w:rsidR="00784A32" w:rsidRPr="000670FE" w:rsidRDefault="00784A32" w:rsidP="00354887">
            <w:pPr>
              <w:pStyle w:val="TAC"/>
            </w:pPr>
            <w:r w:rsidRPr="000670FE">
              <w:t>-</w:t>
            </w:r>
          </w:p>
        </w:tc>
      </w:tr>
      <w:tr w:rsidR="00784A32" w:rsidRPr="000670FE" w14:paraId="1FF7BB92" w14:textId="77777777" w:rsidTr="00354887">
        <w:tc>
          <w:tcPr>
            <w:tcW w:w="534" w:type="dxa"/>
            <w:shd w:val="clear" w:color="auto" w:fill="auto"/>
          </w:tcPr>
          <w:p w14:paraId="55EAC0B4" w14:textId="77777777" w:rsidR="00784A32" w:rsidRPr="000670FE" w:rsidRDefault="00784A32" w:rsidP="00354887">
            <w:pPr>
              <w:pStyle w:val="TAC"/>
            </w:pPr>
            <w:r w:rsidRPr="000670FE">
              <w:t>8</w:t>
            </w:r>
          </w:p>
        </w:tc>
        <w:tc>
          <w:tcPr>
            <w:tcW w:w="3968" w:type="dxa"/>
            <w:shd w:val="clear" w:color="auto" w:fill="auto"/>
          </w:tcPr>
          <w:p w14:paraId="29EFB03B" w14:textId="77777777" w:rsidR="00784A32" w:rsidRPr="000670FE" w:rsidRDefault="00784A32" w:rsidP="00354887">
            <w:pPr>
              <w:pStyle w:val="TAL"/>
            </w:pPr>
            <w:r w:rsidRPr="000670FE">
              <w:t>Wait for 5 sec to capture any not allowed behaviour.</w:t>
            </w:r>
          </w:p>
        </w:tc>
        <w:tc>
          <w:tcPr>
            <w:tcW w:w="708" w:type="dxa"/>
            <w:shd w:val="clear" w:color="auto" w:fill="auto"/>
          </w:tcPr>
          <w:p w14:paraId="6B487E0E" w14:textId="77777777" w:rsidR="00784A32" w:rsidRPr="000670FE" w:rsidRDefault="00784A32" w:rsidP="00354887">
            <w:pPr>
              <w:pStyle w:val="TAC"/>
            </w:pPr>
            <w:r w:rsidRPr="000670FE">
              <w:t>-</w:t>
            </w:r>
          </w:p>
        </w:tc>
        <w:tc>
          <w:tcPr>
            <w:tcW w:w="2978" w:type="dxa"/>
            <w:shd w:val="clear" w:color="auto" w:fill="auto"/>
          </w:tcPr>
          <w:p w14:paraId="5718C8E2" w14:textId="77777777" w:rsidR="00784A32" w:rsidRPr="000670FE" w:rsidRDefault="00784A32" w:rsidP="00354887">
            <w:pPr>
              <w:pStyle w:val="TAL"/>
            </w:pPr>
            <w:r w:rsidRPr="000670FE">
              <w:t>-</w:t>
            </w:r>
          </w:p>
        </w:tc>
        <w:tc>
          <w:tcPr>
            <w:tcW w:w="565" w:type="dxa"/>
            <w:shd w:val="clear" w:color="auto" w:fill="auto"/>
          </w:tcPr>
          <w:p w14:paraId="6CDF7238" w14:textId="77777777" w:rsidR="00784A32" w:rsidRPr="000670FE" w:rsidRDefault="00784A32" w:rsidP="00354887">
            <w:pPr>
              <w:pStyle w:val="TAC"/>
            </w:pPr>
            <w:r w:rsidRPr="000670FE">
              <w:t>-</w:t>
            </w:r>
          </w:p>
        </w:tc>
        <w:tc>
          <w:tcPr>
            <w:tcW w:w="850" w:type="dxa"/>
            <w:shd w:val="clear" w:color="auto" w:fill="auto"/>
          </w:tcPr>
          <w:p w14:paraId="532DD2AB" w14:textId="77777777" w:rsidR="00784A32" w:rsidRPr="000670FE" w:rsidRDefault="00784A32" w:rsidP="00354887">
            <w:pPr>
              <w:pStyle w:val="TAC"/>
            </w:pPr>
            <w:r w:rsidRPr="000670FE">
              <w:t>-</w:t>
            </w:r>
          </w:p>
        </w:tc>
      </w:tr>
      <w:tr w:rsidR="00784A32" w:rsidRPr="000670FE" w14:paraId="7F815A90" w14:textId="77777777" w:rsidTr="00354887">
        <w:tc>
          <w:tcPr>
            <w:tcW w:w="534" w:type="dxa"/>
            <w:shd w:val="clear" w:color="auto" w:fill="auto"/>
          </w:tcPr>
          <w:p w14:paraId="7DE39485" w14:textId="77777777" w:rsidR="00784A32" w:rsidRPr="000670FE" w:rsidRDefault="00784A32" w:rsidP="00354887">
            <w:pPr>
              <w:pStyle w:val="TAC"/>
            </w:pPr>
            <w:r w:rsidRPr="000670FE">
              <w:t>-</w:t>
            </w:r>
          </w:p>
        </w:tc>
        <w:tc>
          <w:tcPr>
            <w:tcW w:w="3968" w:type="dxa"/>
            <w:shd w:val="clear" w:color="auto" w:fill="auto"/>
          </w:tcPr>
          <w:p w14:paraId="1EC5B345" w14:textId="77777777" w:rsidR="00784A32" w:rsidRPr="000670FE" w:rsidRDefault="00784A32" w:rsidP="00354887">
            <w:pPr>
              <w:pStyle w:val="TAL"/>
            </w:pPr>
            <w:r w:rsidRPr="000670FE">
              <w:t>EXCEPTION: SS releases the E-UTRA connection.</w:t>
            </w:r>
          </w:p>
        </w:tc>
        <w:tc>
          <w:tcPr>
            <w:tcW w:w="708" w:type="dxa"/>
            <w:shd w:val="clear" w:color="auto" w:fill="auto"/>
          </w:tcPr>
          <w:p w14:paraId="217B28C6" w14:textId="77777777" w:rsidR="00784A32" w:rsidRPr="000670FE" w:rsidRDefault="00784A32" w:rsidP="00354887">
            <w:pPr>
              <w:pStyle w:val="TAC"/>
            </w:pPr>
            <w:r w:rsidRPr="000670FE">
              <w:t>-</w:t>
            </w:r>
          </w:p>
        </w:tc>
        <w:tc>
          <w:tcPr>
            <w:tcW w:w="2978" w:type="dxa"/>
            <w:shd w:val="clear" w:color="auto" w:fill="auto"/>
          </w:tcPr>
          <w:p w14:paraId="0CD7EB15" w14:textId="77777777" w:rsidR="00784A32" w:rsidRPr="000670FE" w:rsidRDefault="00784A32" w:rsidP="00354887">
            <w:pPr>
              <w:pStyle w:val="TAL"/>
            </w:pPr>
            <w:r w:rsidRPr="000670FE">
              <w:t>-</w:t>
            </w:r>
          </w:p>
        </w:tc>
        <w:tc>
          <w:tcPr>
            <w:tcW w:w="565" w:type="dxa"/>
            <w:shd w:val="clear" w:color="auto" w:fill="auto"/>
          </w:tcPr>
          <w:p w14:paraId="52622C1E" w14:textId="77777777" w:rsidR="00784A32" w:rsidRPr="000670FE" w:rsidRDefault="00784A32" w:rsidP="00354887">
            <w:pPr>
              <w:pStyle w:val="TAC"/>
            </w:pPr>
            <w:r w:rsidRPr="000670FE">
              <w:t>-</w:t>
            </w:r>
          </w:p>
        </w:tc>
        <w:tc>
          <w:tcPr>
            <w:tcW w:w="850" w:type="dxa"/>
            <w:shd w:val="clear" w:color="auto" w:fill="auto"/>
          </w:tcPr>
          <w:p w14:paraId="1B434A2D" w14:textId="77777777" w:rsidR="00784A32" w:rsidRPr="000670FE" w:rsidRDefault="00784A32" w:rsidP="00354887">
            <w:pPr>
              <w:pStyle w:val="TAC"/>
            </w:pPr>
            <w:r w:rsidRPr="000670FE">
              <w:t>-</w:t>
            </w:r>
          </w:p>
        </w:tc>
      </w:tr>
    </w:tbl>
    <w:p w14:paraId="207C4BB0" w14:textId="77777777" w:rsidR="00784A32" w:rsidRPr="000670FE" w:rsidRDefault="00784A32" w:rsidP="00784A32"/>
    <w:p w14:paraId="5B705EB3" w14:textId="77777777" w:rsidR="00784A32" w:rsidRPr="000670FE" w:rsidRDefault="00784A32" w:rsidP="00D35E6A">
      <w:pPr>
        <w:pStyle w:val="Heading5"/>
      </w:pPr>
      <w:bookmarkStart w:id="309" w:name="_Toc52787567"/>
      <w:bookmarkStart w:id="310" w:name="_Toc52787749"/>
      <w:r w:rsidRPr="000670FE">
        <w:t>6.2.4.3.3</w:t>
      </w:r>
      <w:r w:rsidRPr="000670FE">
        <w:tab/>
        <w:t>Specific message contents</w:t>
      </w:r>
      <w:bookmarkEnd w:id="309"/>
      <w:bookmarkEnd w:id="310"/>
    </w:p>
    <w:p w14:paraId="00EDE8F9" w14:textId="77777777" w:rsidR="00DA0600" w:rsidRPr="000670FE" w:rsidRDefault="00DA0600" w:rsidP="00DA0600">
      <w:pPr>
        <w:pStyle w:val="TH"/>
      </w:pPr>
      <w:r w:rsidRPr="000670FE">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0308EC" w14:textId="77777777" w:rsidTr="00354887">
        <w:trPr>
          <w:tblHeader/>
        </w:trPr>
        <w:tc>
          <w:tcPr>
            <w:tcW w:w="9639" w:type="dxa"/>
            <w:gridSpan w:val="5"/>
          </w:tcPr>
          <w:p w14:paraId="420F5A2B" w14:textId="77777777" w:rsidR="00784A32" w:rsidRPr="000670FE" w:rsidRDefault="00784A32" w:rsidP="00354887">
            <w:pPr>
              <w:pStyle w:val="TAL"/>
              <w:keepNext w:val="0"/>
              <w:rPr>
                <w:color w:val="000000"/>
              </w:rPr>
            </w:pPr>
            <w:r w:rsidRPr="000670FE">
              <w:rPr>
                <w:color w:val="000000"/>
              </w:rPr>
              <w:t>Derivation Path: TS 36.579-1, Table 5.5.2.5.2-1, conditions MCVIDEO, PRIVATE-CALL</w:t>
            </w:r>
          </w:p>
        </w:tc>
      </w:tr>
      <w:tr w:rsidR="00784A32" w:rsidRPr="000670FE" w14:paraId="36E07D16" w14:textId="77777777" w:rsidTr="00354887">
        <w:trPr>
          <w:tblHeader/>
        </w:trPr>
        <w:tc>
          <w:tcPr>
            <w:tcW w:w="2835" w:type="dxa"/>
          </w:tcPr>
          <w:p w14:paraId="297A4138" w14:textId="77777777" w:rsidR="00784A32" w:rsidRPr="000670FE" w:rsidRDefault="00784A32" w:rsidP="00354887">
            <w:pPr>
              <w:pStyle w:val="TAH"/>
              <w:keepNext w:val="0"/>
              <w:rPr>
                <w:bCs/>
              </w:rPr>
            </w:pPr>
            <w:r w:rsidRPr="000670FE">
              <w:rPr>
                <w:bCs/>
              </w:rPr>
              <w:t>Information Element</w:t>
            </w:r>
          </w:p>
        </w:tc>
        <w:tc>
          <w:tcPr>
            <w:tcW w:w="2126" w:type="dxa"/>
          </w:tcPr>
          <w:p w14:paraId="5224C202"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67339733" w14:textId="77777777" w:rsidR="00784A32" w:rsidRPr="000670FE" w:rsidRDefault="00784A32" w:rsidP="00354887">
            <w:pPr>
              <w:pStyle w:val="TAH"/>
              <w:keepNext w:val="0"/>
              <w:rPr>
                <w:bCs/>
              </w:rPr>
            </w:pPr>
            <w:r w:rsidRPr="000670FE">
              <w:rPr>
                <w:bCs/>
              </w:rPr>
              <w:t>Comment</w:t>
            </w:r>
          </w:p>
        </w:tc>
        <w:tc>
          <w:tcPr>
            <w:tcW w:w="1418" w:type="dxa"/>
          </w:tcPr>
          <w:p w14:paraId="413C5C83" w14:textId="77777777" w:rsidR="00784A32" w:rsidRPr="000670FE" w:rsidRDefault="00784A32" w:rsidP="00354887">
            <w:pPr>
              <w:pStyle w:val="TAH"/>
              <w:keepNext w:val="0"/>
              <w:rPr>
                <w:bCs/>
              </w:rPr>
            </w:pPr>
            <w:r w:rsidRPr="000670FE">
              <w:rPr>
                <w:bCs/>
              </w:rPr>
              <w:t>Reference</w:t>
            </w:r>
          </w:p>
        </w:tc>
        <w:tc>
          <w:tcPr>
            <w:tcW w:w="1134" w:type="dxa"/>
          </w:tcPr>
          <w:p w14:paraId="43B5F764" w14:textId="77777777" w:rsidR="00784A32" w:rsidRPr="000670FE" w:rsidRDefault="00784A32" w:rsidP="00354887">
            <w:pPr>
              <w:pStyle w:val="TAH"/>
              <w:keepNext w:val="0"/>
              <w:rPr>
                <w:bCs/>
              </w:rPr>
            </w:pPr>
            <w:r w:rsidRPr="000670FE">
              <w:rPr>
                <w:bCs/>
              </w:rPr>
              <w:t>Condition</w:t>
            </w:r>
          </w:p>
        </w:tc>
      </w:tr>
      <w:tr w:rsidR="00784A32" w:rsidRPr="000670FE" w14:paraId="5351FC0D" w14:textId="77777777" w:rsidTr="00354887">
        <w:tc>
          <w:tcPr>
            <w:tcW w:w="2835" w:type="dxa"/>
            <w:tcBorders>
              <w:top w:val="single" w:sz="4" w:space="0" w:color="auto"/>
              <w:left w:val="single" w:sz="4" w:space="0" w:color="auto"/>
              <w:bottom w:val="single" w:sz="4" w:space="0" w:color="auto"/>
              <w:right w:val="single" w:sz="4" w:space="0" w:color="auto"/>
            </w:tcBorders>
          </w:tcPr>
          <w:p w14:paraId="5D2B92F3" w14:textId="77777777" w:rsidR="00784A32" w:rsidRPr="000670FE" w:rsidRDefault="00784A32" w:rsidP="00354887">
            <w:pPr>
              <w:pStyle w:val="TAL"/>
              <w:keepNext w:val="0"/>
              <w:rPr>
                <w:b/>
              </w:rPr>
            </w:pPr>
            <w:r w:rsidRPr="000670FE">
              <w:rPr>
                <w:b/>
              </w:rPr>
              <w:t>Answer-Mode</w:t>
            </w:r>
          </w:p>
        </w:tc>
        <w:tc>
          <w:tcPr>
            <w:tcW w:w="2126" w:type="dxa"/>
            <w:tcBorders>
              <w:top w:val="single" w:sz="4" w:space="0" w:color="auto"/>
              <w:left w:val="single" w:sz="4" w:space="0" w:color="auto"/>
              <w:bottom w:val="single" w:sz="4" w:space="0" w:color="auto"/>
              <w:right w:val="single" w:sz="4" w:space="0" w:color="auto"/>
            </w:tcBorders>
          </w:tcPr>
          <w:p w14:paraId="6BB16BEF"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86B31A"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1A91A8EA"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109E2E3" w14:textId="77777777" w:rsidR="00784A32" w:rsidRPr="000670FE" w:rsidRDefault="00784A32" w:rsidP="00354887">
            <w:pPr>
              <w:pStyle w:val="TAL"/>
              <w:keepNext w:val="0"/>
            </w:pPr>
          </w:p>
        </w:tc>
      </w:tr>
      <w:tr w:rsidR="00784A32" w:rsidRPr="000670FE" w14:paraId="1B2A0F89" w14:textId="77777777" w:rsidTr="00354887">
        <w:tc>
          <w:tcPr>
            <w:tcW w:w="2835" w:type="dxa"/>
            <w:tcBorders>
              <w:top w:val="single" w:sz="4" w:space="0" w:color="auto"/>
              <w:left w:val="single" w:sz="4" w:space="0" w:color="auto"/>
              <w:bottom w:val="single" w:sz="4" w:space="0" w:color="auto"/>
              <w:right w:val="single" w:sz="4" w:space="0" w:color="auto"/>
            </w:tcBorders>
          </w:tcPr>
          <w:p w14:paraId="0B3F538C" w14:textId="77777777" w:rsidR="00784A32" w:rsidRPr="000670FE" w:rsidRDefault="00784A32" w:rsidP="00354887">
            <w:pPr>
              <w:pStyle w:val="TAL"/>
              <w:keepNext w:val="0"/>
              <w:rPr>
                <w:bCs/>
              </w:rPr>
            </w:pPr>
            <w:r w:rsidRPr="000670FE">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1774C6A7" w14:textId="77777777" w:rsidR="00784A32" w:rsidRPr="000670FE" w:rsidRDefault="00784A32" w:rsidP="00354887">
            <w:pPr>
              <w:pStyle w:val="TAL"/>
              <w:keepNext w:val="0"/>
              <w:rPr>
                <w:rFonts w:eastAsia="Calibri"/>
              </w:rPr>
            </w:pPr>
            <w:r w:rsidRPr="000670FE">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F5AF42"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D5178D3"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9952E9C" w14:textId="77777777" w:rsidR="00784A32" w:rsidRPr="000670FE" w:rsidRDefault="00784A32" w:rsidP="00354887">
            <w:pPr>
              <w:pStyle w:val="TAL"/>
              <w:keepNext w:val="0"/>
            </w:pPr>
          </w:p>
        </w:tc>
      </w:tr>
      <w:tr w:rsidR="00784A32" w:rsidRPr="000670FE" w14:paraId="268088EB" w14:textId="77777777" w:rsidTr="00354887">
        <w:tc>
          <w:tcPr>
            <w:tcW w:w="2835" w:type="dxa"/>
            <w:tcBorders>
              <w:top w:val="single" w:sz="4" w:space="0" w:color="auto"/>
              <w:left w:val="single" w:sz="4" w:space="0" w:color="auto"/>
              <w:bottom w:val="single" w:sz="4" w:space="0" w:color="auto"/>
              <w:right w:val="single" w:sz="4" w:space="0" w:color="auto"/>
            </w:tcBorders>
          </w:tcPr>
          <w:p w14:paraId="37A2ADB9" w14:textId="77777777" w:rsidR="00784A32" w:rsidRPr="000670FE" w:rsidRDefault="00784A32" w:rsidP="00354887">
            <w:pPr>
              <w:pStyle w:val="TAL"/>
              <w:keepNext w:val="0"/>
              <w:rPr>
                <w:bCs/>
              </w:rPr>
            </w:pPr>
            <w:r w:rsidRPr="000670FE">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76EF5976" w14:textId="77777777" w:rsidR="00784A32" w:rsidRPr="000670FE" w:rsidRDefault="00784A32" w:rsidP="00354887">
            <w:pPr>
              <w:pStyle w:val="TAL"/>
              <w:keepNext w:val="0"/>
              <w:rPr>
                <w:rFonts w:eastAsia="Calibri"/>
              </w:rPr>
            </w:pPr>
            <w:r w:rsidRPr="000670FE">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47FA1A"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F52A98F"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13FC54B" w14:textId="77777777" w:rsidR="00784A32" w:rsidRPr="000670FE" w:rsidRDefault="00784A32" w:rsidP="00354887">
            <w:pPr>
              <w:pStyle w:val="TAL"/>
              <w:keepNext w:val="0"/>
            </w:pPr>
          </w:p>
        </w:tc>
      </w:tr>
      <w:tr w:rsidR="00784A32" w:rsidRPr="000670FE" w14:paraId="50AB1224" w14:textId="77777777" w:rsidTr="00354887">
        <w:tc>
          <w:tcPr>
            <w:tcW w:w="2835" w:type="dxa"/>
            <w:tcBorders>
              <w:top w:val="single" w:sz="4" w:space="0" w:color="auto"/>
              <w:left w:val="single" w:sz="4" w:space="0" w:color="auto"/>
              <w:bottom w:val="single" w:sz="4" w:space="0" w:color="auto"/>
              <w:right w:val="single" w:sz="4" w:space="0" w:color="auto"/>
            </w:tcBorders>
          </w:tcPr>
          <w:p w14:paraId="2C115B77" w14:textId="77777777" w:rsidR="00784A32" w:rsidRPr="000670FE" w:rsidRDefault="00784A32" w:rsidP="00354887">
            <w:pPr>
              <w:pStyle w:val="TAL"/>
              <w:keepNext w:val="0"/>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EB1A2"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215FAE"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B606928"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CAF004B" w14:textId="77777777" w:rsidR="00784A32" w:rsidRPr="000670FE" w:rsidRDefault="00784A32" w:rsidP="00354887">
            <w:pPr>
              <w:pStyle w:val="TAL"/>
              <w:keepNext w:val="0"/>
            </w:pPr>
          </w:p>
        </w:tc>
      </w:tr>
      <w:tr w:rsidR="00784A32" w:rsidRPr="000670FE" w14:paraId="5A5E9F33"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4DE3C133" w14:textId="77777777" w:rsidR="00784A32" w:rsidRPr="000670FE" w:rsidRDefault="00784A32" w:rsidP="00354887">
            <w:pPr>
              <w:pStyle w:val="TAL"/>
              <w:keepNext w:val="0"/>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79E5D"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331A6" w14:textId="77777777" w:rsidR="00784A32" w:rsidRPr="000670FE" w:rsidRDefault="00784A32" w:rsidP="00354887">
            <w:pPr>
              <w:pStyle w:val="TAL"/>
              <w:keepNext w:val="0"/>
            </w:pPr>
            <w:r w:rsidRPr="000670FE">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7B4F"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B3C8C" w14:textId="77777777" w:rsidR="00784A32" w:rsidRPr="000670FE" w:rsidRDefault="00784A32" w:rsidP="00354887">
            <w:pPr>
              <w:pStyle w:val="TAL"/>
              <w:keepNext w:val="0"/>
            </w:pPr>
          </w:p>
        </w:tc>
      </w:tr>
      <w:tr w:rsidR="00784A32" w:rsidRPr="000670FE" w14:paraId="5694E0BB"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7B0E4748" w14:textId="77777777" w:rsidR="00784A32" w:rsidRPr="000670FE" w:rsidRDefault="00784A32" w:rsidP="00354887">
            <w:pPr>
              <w:pStyle w:val="TAL"/>
              <w:keepNext w:val="0"/>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19A9A"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F31E"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F9267"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3E59" w14:textId="77777777" w:rsidR="00784A32" w:rsidRPr="000670FE" w:rsidRDefault="00784A32" w:rsidP="00354887">
            <w:pPr>
              <w:pStyle w:val="TAL"/>
              <w:keepNext w:val="0"/>
            </w:pPr>
          </w:p>
        </w:tc>
      </w:tr>
      <w:tr w:rsidR="00784A32" w:rsidRPr="000670FE" w14:paraId="07A92D2F"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287E3E47" w14:textId="77777777" w:rsidR="00784A32" w:rsidRPr="000670FE" w:rsidRDefault="00784A32" w:rsidP="00354887">
            <w:pPr>
              <w:pStyle w:val="TAL"/>
              <w:keepNext w:val="0"/>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7E331" w14:textId="77777777" w:rsidR="00784A32" w:rsidRPr="000670FE" w:rsidRDefault="00784A32" w:rsidP="00354887">
            <w:pPr>
              <w:pStyle w:val="TAL"/>
              <w:keepNext w:val="0"/>
              <w:rPr>
                <w:rFonts w:eastAsia="Calibri"/>
              </w:rPr>
            </w:pPr>
            <w:r w:rsidRPr="000670FE">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438786"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B2E669"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E35F7" w14:textId="77777777" w:rsidR="00784A32" w:rsidRPr="000670FE" w:rsidRDefault="00784A32" w:rsidP="00354887">
            <w:pPr>
              <w:pStyle w:val="TAL"/>
              <w:keepNext w:val="0"/>
            </w:pPr>
          </w:p>
        </w:tc>
      </w:tr>
    </w:tbl>
    <w:p w14:paraId="00371F7F" w14:textId="77777777" w:rsidR="00784A32" w:rsidRPr="000670FE" w:rsidRDefault="00784A32" w:rsidP="00784A32">
      <w:pPr>
        <w:pStyle w:val="B1"/>
        <w:ind w:left="0" w:firstLine="0"/>
      </w:pPr>
    </w:p>
    <w:p w14:paraId="5DC0002F" w14:textId="77777777" w:rsidR="00784A32" w:rsidRPr="000670FE" w:rsidRDefault="00784A32" w:rsidP="00784A32">
      <w:pPr>
        <w:pStyle w:val="TH"/>
      </w:pPr>
      <w:r w:rsidRPr="000670FE">
        <w:t>Table 6.2.4.3.3-2: MCVideo-INFO in SIP INVITE (Table 6.2.4.3.3-1)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44771D3C"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9D3FBFF" w14:textId="77777777" w:rsidR="00784A32" w:rsidRPr="000670FE" w:rsidRDefault="00784A32" w:rsidP="00354887">
            <w:pPr>
              <w:pStyle w:val="TAL"/>
              <w:keepLines w:val="0"/>
              <w:widowControl w:val="0"/>
            </w:pPr>
            <w:r w:rsidRPr="000670FE">
              <w:t>Derivation Path: TS 36.579-1, Table 5.5.3.2.2-1, conditions MCVIDEO, PRIVATE-CALL</w:t>
            </w:r>
          </w:p>
        </w:tc>
      </w:tr>
    </w:tbl>
    <w:p w14:paraId="28A95819" w14:textId="77777777" w:rsidR="00784A32" w:rsidRPr="000670FE" w:rsidRDefault="00784A32" w:rsidP="00784A32"/>
    <w:p w14:paraId="03A56DA2" w14:textId="77777777" w:rsidR="00DA0600" w:rsidRPr="000670FE" w:rsidRDefault="00DA0600" w:rsidP="00DA0600">
      <w:pPr>
        <w:pStyle w:val="TH"/>
      </w:pPr>
      <w:r w:rsidRPr="000670FE">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784A32" w:rsidRPr="000670FE" w14:paraId="4758BFAB" w14:textId="77777777" w:rsidTr="00354887">
        <w:trPr>
          <w:tblHeader/>
        </w:trPr>
        <w:tc>
          <w:tcPr>
            <w:tcW w:w="9391" w:type="dxa"/>
            <w:gridSpan w:val="5"/>
          </w:tcPr>
          <w:p w14:paraId="7C6B9C51"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conditions MCVIDEO, PRIVATE-CALL</w:t>
            </w:r>
          </w:p>
        </w:tc>
      </w:tr>
      <w:tr w:rsidR="00784A32" w:rsidRPr="000670FE" w14:paraId="1F5FC3F6" w14:textId="77777777" w:rsidTr="00354887">
        <w:trPr>
          <w:tblHeader/>
        </w:trPr>
        <w:tc>
          <w:tcPr>
            <w:tcW w:w="2640" w:type="dxa"/>
          </w:tcPr>
          <w:p w14:paraId="32BDE0D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31" w:type="dxa"/>
          </w:tcPr>
          <w:p w14:paraId="39681451" w14:textId="77777777" w:rsidR="00784A32" w:rsidRPr="000670FE" w:rsidRDefault="00784A32" w:rsidP="00354887">
            <w:pPr>
              <w:pStyle w:val="TAH"/>
              <w:keepLines w:val="0"/>
              <w:widowControl w:val="0"/>
              <w:rPr>
                <w:color w:val="000000"/>
              </w:rPr>
            </w:pPr>
            <w:r w:rsidRPr="000670FE">
              <w:rPr>
                <w:color w:val="000000"/>
              </w:rPr>
              <w:t>Value/remark</w:t>
            </w:r>
          </w:p>
        </w:tc>
        <w:tc>
          <w:tcPr>
            <w:tcW w:w="2131" w:type="dxa"/>
            <w:tcBorders>
              <w:bottom w:val="single" w:sz="4" w:space="0" w:color="auto"/>
            </w:tcBorders>
          </w:tcPr>
          <w:p w14:paraId="68E02A56" w14:textId="77777777" w:rsidR="00784A32" w:rsidRPr="000670FE" w:rsidRDefault="00784A32" w:rsidP="00354887">
            <w:pPr>
              <w:pStyle w:val="TAH"/>
              <w:keepLines w:val="0"/>
              <w:widowControl w:val="0"/>
              <w:rPr>
                <w:color w:val="000000"/>
              </w:rPr>
            </w:pPr>
            <w:r w:rsidRPr="000670FE">
              <w:rPr>
                <w:color w:val="000000"/>
              </w:rPr>
              <w:t>Comment</w:t>
            </w:r>
          </w:p>
        </w:tc>
        <w:tc>
          <w:tcPr>
            <w:tcW w:w="1333" w:type="dxa"/>
          </w:tcPr>
          <w:p w14:paraId="7AC506F2" w14:textId="77777777" w:rsidR="00784A32" w:rsidRPr="000670FE" w:rsidRDefault="00784A32" w:rsidP="00354887">
            <w:pPr>
              <w:pStyle w:val="TAH"/>
              <w:keepLines w:val="0"/>
              <w:widowControl w:val="0"/>
              <w:rPr>
                <w:color w:val="000000"/>
              </w:rPr>
            </w:pPr>
            <w:r w:rsidRPr="000670FE">
              <w:rPr>
                <w:color w:val="000000"/>
              </w:rPr>
              <w:t>Reference</w:t>
            </w:r>
          </w:p>
        </w:tc>
        <w:tc>
          <w:tcPr>
            <w:tcW w:w="1156" w:type="dxa"/>
          </w:tcPr>
          <w:p w14:paraId="73A86CB8"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60B2C8A" w14:textId="77777777" w:rsidTr="00354887">
        <w:trPr>
          <w:tblHeader/>
        </w:trPr>
        <w:tc>
          <w:tcPr>
            <w:tcW w:w="2640" w:type="dxa"/>
            <w:vAlign w:val="center"/>
          </w:tcPr>
          <w:p w14:paraId="37ED643F" w14:textId="77777777" w:rsidR="00784A32" w:rsidRPr="000670FE" w:rsidRDefault="00784A32" w:rsidP="00354887">
            <w:pPr>
              <w:pStyle w:val="TAL"/>
            </w:pPr>
            <w:r w:rsidRPr="000670FE">
              <w:rPr>
                <w:rFonts w:cs="Arial"/>
                <w:b/>
                <w:szCs w:val="18"/>
              </w:rPr>
              <w:t>Message-body</w:t>
            </w:r>
          </w:p>
        </w:tc>
        <w:tc>
          <w:tcPr>
            <w:tcW w:w="2131" w:type="dxa"/>
          </w:tcPr>
          <w:p w14:paraId="292BA15A" w14:textId="77777777" w:rsidR="00784A32" w:rsidRPr="000670FE" w:rsidRDefault="00784A32" w:rsidP="00354887">
            <w:pPr>
              <w:pStyle w:val="TAL"/>
            </w:pPr>
          </w:p>
        </w:tc>
        <w:tc>
          <w:tcPr>
            <w:tcW w:w="2131" w:type="dxa"/>
            <w:tcBorders>
              <w:bottom w:val="single" w:sz="4" w:space="0" w:color="auto"/>
            </w:tcBorders>
          </w:tcPr>
          <w:p w14:paraId="09D9B2B8" w14:textId="77777777" w:rsidR="00784A32" w:rsidRPr="000670FE" w:rsidRDefault="00784A32" w:rsidP="00354887">
            <w:pPr>
              <w:pStyle w:val="TAL"/>
            </w:pPr>
          </w:p>
        </w:tc>
        <w:tc>
          <w:tcPr>
            <w:tcW w:w="1333" w:type="dxa"/>
          </w:tcPr>
          <w:p w14:paraId="7FA9F915" w14:textId="77777777" w:rsidR="00784A32" w:rsidRPr="000670FE" w:rsidRDefault="00784A32" w:rsidP="00354887">
            <w:pPr>
              <w:pStyle w:val="TAL"/>
            </w:pPr>
          </w:p>
        </w:tc>
        <w:tc>
          <w:tcPr>
            <w:tcW w:w="1156" w:type="dxa"/>
            <w:vAlign w:val="bottom"/>
          </w:tcPr>
          <w:p w14:paraId="36C59C55" w14:textId="77777777" w:rsidR="00784A32" w:rsidRPr="000670FE" w:rsidRDefault="00784A32" w:rsidP="00354887">
            <w:pPr>
              <w:pStyle w:val="TAL"/>
            </w:pPr>
          </w:p>
        </w:tc>
      </w:tr>
      <w:tr w:rsidR="00784A32" w:rsidRPr="000670FE" w14:paraId="32BBDE7F" w14:textId="77777777" w:rsidTr="00354887">
        <w:trPr>
          <w:tblHeader/>
        </w:trPr>
        <w:tc>
          <w:tcPr>
            <w:tcW w:w="2640" w:type="dxa"/>
            <w:vAlign w:val="center"/>
          </w:tcPr>
          <w:p w14:paraId="05B884CD" w14:textId="77777777" w:rsidR="00784A32" w:rsidRPr="000670FE" w:rsidRDefault="00784A32" w:rsidP="00354887">
            <w:pPr>
              <w:pStyle w:val="TAL"/>
            </w:pPr>
            <w:r w:rsidRPr="000670FE">
              <w:t xml:space="preserve">  </w:t>
            </w:r>
            <w:r w:rsidRPr="000670FE">
              <w:rPr>
                <w:rFonts w:cs="Arial"/>
                <w:bCs/>
                <w:szCs w:val="18"/>
              </w:rPr>
              <w:t>MIME body part</w:t>
            </w:r>
          </w:p>
        </w:tc>
        <w:tc>
          <w:tcPr>
            <w:tcW w:w="2131" w:type="dxa"/>
            <w:vAlign w:val="center"/>
          </w:tcPr>
          <w:p w14:paraId="12CB57B6" w14:textId="77777777" w:rsidR="00784A32" w:rsidRPr="000670FE" w:rsidRDefault="00784A32" w:rsidP="00354887">
            <w:pPr>
              <w:pStyle w:val="TAL"/>
            </w:pPr>
          </w:p>
        </w:tc>
        <w:tc>
          <w:tcPr>
            <w:tcW w:w="2131" w:type="dxa"/>
            <w:tcBorders>
              <w:bottom w:val="single" w:sz="4" w:space="0" w:color="auto"/>
            </w:tcBorders>
          </w:tcPr>
          <w:p w14:paraId="1DF08D2D" w14:textId="77777777" w:rsidR="00784A32" w:rsidRPr="000670FE" w:rsidRDefault="00784A32" w:rsidP="00354887">
            <w:pPr>
              <w:pStyle w:val="TAL"/>
            </w:pPr>
            <w:r w:rsidRPr="000670FE">
              <w:t>MCVideo</w:t>
            </w:r>
          </w:p>
        </w:tc>
        <w:tc>
          <w:tcPr>
            <w:tcW w:w="1333" w:type="dxa"/>
          </w:tcPr>
          <w:p w14:paraId="3064C9B2" w14:textId="77777777" w:rsidR="00784A32" w:rsidRPr="000670FE" w:rsidRDefault="00784A32" w:rsidP="00354887">
            <w:pPr>
              <w:pStyle w:val="TAL"/>
            </w:pPr>
          </w:p>
        </w:tc>
        <w:tc>
          <w:tcPr>
            <w:tcW w:w="1156" w:type="dxa"/>
            <w:vAlign w:val="bottom"/>
          </w:tcPr>
          <w:p w14:paraId="259A7D0B" w14:textId="77777777" w:rsidR="00784A32" w:rsidRPr="000670FE" w:rsidRDefault="00784A32" w:rsidP="00354887">
            <w:pPr>
              <w:pStyle w:val="TAL"/>
            </w:pPr>
          </w:p>
        </w:tc>
      </w:tr>
      <w:tr w:rsidR="00784A32" w:rsidRPr="000670FE" w14:paraId="76A56007" w14:textId="77777777" w:rsidTr="00530C26">
        <w:trPr>
          <w:tblHeader/>
        </w:trPr>
        <w:tc>
          <w:tcPr>
            <w:tcW w:w="2640" w:type="dxa"/>
          </w:tcPr>
          <w:p w14:paraId="6C537D42" w14:textId="77777777" w:rsidR="00784A32" w:rsidRPr="000670FE" w:rsidRDefault="00784A32" w:rsidP="00530C26">
            <w:pPr>
              <w:pStyle w:val="TAL"/>
            </w:pPr>
            <w:r w:rsidRPr="000670FE">
              <w:t xml:space="preserve">    MIME-part-body</w:t>
            </w:r>
          </w:p>
        </w:tc>
        <w:tc>
          <w:tcPr>
            <w:tcW w:w="2131" w:type="dxa"/>
            <w:vAlign w:val="center"/>
          </w:tcPr>
          <w:p w14:paraId="59F945FC" w14:textId="77777777" w:rsidR="00784A32" w:rsidRPr="000670FE" w:rsidRDefault="00784A32" w:rsidP="00354887">
            <w:pPr>
              <w:pStyle w:val="TAL"/>
            </w:pPr>
            <w:r w:rsidRPr="000670FE">
              <w:t>MCVideo-Info as described in Table 6.2.4.3.3-2</w:t>
            </w:r>
          </w:p>
        </w:tc>
        <w:tc>
          <w:tcPr>
            <w:tcW w:w="2131" w:type="dxa"/>
            <w:tcBorders>
              <w:bottom w:val="single" w:sz="4" w:space="0" w:color="auto"/>
            </w:tcBorders>
          </w:tcPr>
          <w:p w14:paraId="4AFEBBDF" w14:textId="77777777" w:rsidR="00784A32" w:rsidRPr="000670FE" w:rsidRDefault="00784A32" w:rsidP="00354887">
            <w:pPr>
              <w:pStyle w:val="TAL"/>
            </w:pPr>
          </w:p>
        </w:tc>
        <w:tc>
          <w:tcPr>
            <w:tcW w:w="1333" w:type="dxa"/>
          </w:tcPr>
          <w:p w14:paraId="297A465C" w14:textId="77777777" w:rsidR="00784A32" w:rsidRPr="000670FE" w:rsidRDefault="00784A32" w:rsidP="00354887">
            <w:pPr>
              <w:pStyle w:val="TAL"/>
            </w:pPr>
          </w:p>
        </w:tc>
        <w:tc>
          <w:tcPr>
            <w:tcW w:w="1156" w:type="dxa"/>
          </w:tcPr>
          <w:p w14:paraId="52EA03EC" w14:textId="77777777" w:rsidR="00784A32" w:rsidRPr="000670FE" w:rsidRDefault="00784A32" w:rsidP="00354887">
            <w:pPr>
              <w:pStyle w:val="TAL"/>
            </w:pPr>
          </w:p>
        </w:tc>
      </w:tr>
    </w:tbl>
    <w:p w14:paraId="4161F0F1" w14:textId="77777777" w:rsidR="00784A32" w:rsidRPr="000670FE" w:rsidRDefault="00784A32" w:rsidP="00784A32"/>
    <w:p w14:paraId="656525E4" w14:textId="77777777" w:rsidR="00784A32" w:rsidRPr="000670FE" w:rsidRDefault="00784A32" w:rsidP="00784A32">
      <w:pPr>
        <w:pStyle w:val="TH"/>
        <w:widowControl w:val="0"/>
      </w:pPr>
      <w:r w:rsidRPr="000670FE">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5A710893" w14:textId="77777777" w:rsidTr="00354887">
        <w:trPr>
          <w:tblHeader/>
        </w:trPr>
        <w:tc>
          <w:tcPr>
            <w:tcW w:w="9634" w:type="dxa"/>
          </w:tcPr>
          <w:p w14:paraId="746B7B95"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3D62DC93" w14:textId="77777777" w:rsidR="00784A32" w:rsidRPr="000670FE" w:rsidRDefault="00784A32" w:rsidP="00784A32"/>
    <w:p w14:paraId="14B4BFD5" w14:textId="77777777" w:rsidR="00784A32" w:rsidRPr="000670FE" w:rsidRDefault="00784A32" w:rsidP="00784A32">
      <w:pPr>
        <w:pStyle w:val="TH"/>
      </w:pPr>
      <w:r w:rsidRPr="000670FE">
        <w:t>Table 6.2.4.3.3-5: SIP 200 (OK) (Step 7, Table 6.2.4.3.2-1)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4F566E20" w14:textId="77777777" w:rsidTr="00354887">
        <w:trPr>
          <w:tblHeader/>
        </w:trPr>
        <w:tc>
          <w:tcPr>
            <w:tcW w:w="9517" w:type="dxa"/>
            <w:gridSpan w:val="5"/>
          </w:tcPr>
          <w:p w14:paraId="75300C57"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6552006B" w14:textId="77777777" w:rsidTr="00354887">
        <w:trPr>
          <w:trHeight w:val="260"/>
          <w:tblHeader/>
        </w:trPr>
        <w:tc>
          <w:tcPr>
            <w:tcW w:w="2677" w:type="dxa"/>
          </w:tcPr>
          <w:p w14:paraId="41CB99AA"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AD2F90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AA78AEE"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1889B810"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7666EAF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37F96C0" w14:textId="77777777" w:rsidTr="00354887">
        <w:tc>
          <w:tcPr>
            <w:tcW w:w="2677" w:type="dxa"/>
          </w:tcPr>
          <w:p w14:paraId="15E6E350" w14:textId="77777777" w:rsidR="00784A32" w:rsidRPr="000670FE" w:rsidRDefault="00784A32" w:rsidP="00354887">
            <w:pPr>
              <w:pStyle w:val="TAL"/>
              <w:rPr>
                <w:b/>
                <w:bCs/>
              </w:rPr>
            </w:pPr>
            <w:r w:rsidRPr="000670FE">
              <w:rPr>
                <w:b/>
                <w:bCs/>
              </w:rPr>
              <w:t>Content-Type</w:t>
            </w:r>
          </w:p>
        </w:tc>
        <w:tc>
          <w:tcPr>
            <w:tcW w:w="2160" w:type="dxa"/>
          </w:tcPr>
          <w:p w14:paraId="55AB30C1" w14:textId="77777777" w:rsidR="00784A32" w:rsidRPr="000670FE" w:rsidRDefault="00784A32" w:rsidP="00354887">
            <w:pPr>
              <w:pStyle w:val="TAL"/>
            </w:pPr>
            <w:r w:rsidRPr="000670FE">
              <w:t>not present</w:t>
            </w:r>
          </w:p>
        </w:tc>
        <w:tc>
          <w:tcPr>
            <w:tcW w:w="2160" w:type="dxa"/>
            <w:tcBorders>
              <w:bottom w:val="single" w:sz="4" w:space="0" w:color="auto"/>
            </w:tcBorders>
          </w:tcPr>
          <w:p w14:paraId="237A3AE6" w14:textId="77777777" w:rsidR="00784A32" w:rsidRPr="000670FE" w:rsidRDefault="00784A32" w:rsidP="00354887">
            <w:pPr>
              <w:pStyle w:val="TAL"/>
            </w:pPr>
          </w:p>
        </w:tc>
        <w:tc>
          <w:tcPr>
            <w:tcW w:w="1463" w:type="dxa"/>
          </w:tcPr>
          <w:p w14:paraId="23325AC7" w14:textId="77777777" w:rsidR="00784A32" w:rsidRPr="000670FE" w:rsidRDefault="00784A32" w:rsidP="00354887">
            <w:pPr>
              <w:pStyle w:val="TAL"/>
            </w:pPr>
          </w:p>
        </w:tc>
        <w:tc>
          <w:tcPr>
            <w:tcW w:w="1057" w:type="dxa"/>
          </w:tcPr>
          <w:p w14:paraId="5DD15A3C" w14:textId="77777777" w:rsidR="00784A32" w:rsidRPr="000670FE" w:rsidRDefault="00784A32" w:rsidP="00354887">
            <w:pPr>
              <w:pStyle w:val="TAL"/>
            </w:pPr>
          </w:p>
        </w:tc>
      </w:tr>
      <w:tr w:rsidR="00784A32" w:rsidRPr="000670FE" w14:paraId="6BFA4431" w14:textId="77777777" w:rsidTr="00354887">
        <w:tc>
          <w:tcPr>
            <w:tcW w:w="2677" w:type="dxa"/>
          </w:tcPr>
          <w:p w14:paraId="10C70D42" w14:textId="77777777" w:rsidR="00784A32" w:rsidRPr="000670FE" w:rsidRDefault="00784A32" w:rsidP="00354887">
            <w:pPr>
              <w:pStyle w:val="TAL"/>
              <w:rPr>
                <w:b/>
                <w:bCs/>
              </w:rPr>
            </w:pPr>
            <w:r w:rsidRPr="000670FE">
              <w:rPr>
                <w:b/>
                <w:bCs/>
              </w:rPr>
              <w:t>Content-Length</w:t>
            </w:r>
          </w:p>
        </w:tc>
        <w:tc>
          <w:tcPr>
            <w:tcW w:w="2160" w:type="dxa"/>
          </w:tcPr>
          <w:p w14:paraId="3F5457B9" w14:textId="77777777" w:rsidR="00784A32" w:rsidRPr="000670FE" w:rsidRDefault="00784A32" w:rsidP="00354887">
            <w:pPr>
              <w:pStyle w:val="TAL"/>
            </w:pPr>
          </w:p>
        </w:tc>
        <w:tc>
          <w:tcPr>
            <w:tcW w:w="2160" w:type="dxa"/>
            <w:tcBorders>
              <w:top w:val="single" w:sz="4" w:space="0" w:color="auto"/>
              <w:bottom w:val="single" w:sz="4" w:space="0" w:color="auto"/>
            </w:tcBorders>
          </w:tcPr>
          <w:p w14:paraId="21B61745" w14:textId="77777777" w:rsidR="00784A32" w:rsidRPr="000670FE" w:rsidRDefault="00784A32" w:rsidP="00354887">
            <w:pPr>
              <w:pStyle w:val="TAL"/>
            </w:pPr>
          </w:p>
        </w:tc>
        <w:tc>
          <w:tcPr>
            <w:tcW w:w="1463" w:type="dxa"/>
          </w:tcPr>
          <w:p w14:paraId="61A77B58" w14:textId="77777777" w:rsidR="00784A32" w:rsidRPr="000670FE" w:rsidRDefault="00784A32" w:rsidP="00354887">
            <w:pPr>
              <w:pStyle w:val="TAL"/>
            </w:pPr>
          </w:p>
        </w:tc>
        <w:tc>
          <w:tcPr>
            <w:tcW w:w="1057" w:type="dxa"/>
          </w:tcPr>
          <w:p w14:paraId="7133D188" w14:textId="77777777" w:rsidR="00784A32" w:rsidRPr="000670FE" w:rsidRDefault="00784A32" w:rsidP="00354887">
            <w:pPr>
              <w:pStyle w:val="TAL"/>
            </w:pPr>
          </w:p>
        </w:tc>
      </w:tr>
      <w:tr w:rsidR="00784A32" w:rsidRPr="000670FE" w14:paraId="73D84794" w14:textId="77777777" w:rsidTr="00354887">
        <w:tc>
          <w:tcPr>
            <w:tcW w:w="2677" w:type="dxa"/>
          </w:tcPr>
          <w:p w14:paraId="7B16FA51" w14:textId="77777777" w:rsidR="00784A32" w:rsidRPr="000670FE" w:rsidRDefault="00784A32" w:rsidP="00354887">
            <w:pPr>
              <w:pStyle w:val="TAL"/>
            </w:pPr>
            <w:r w:rsidRPr="000670FE">
              <w:t xml:space="preserve">  value</w:t>
            </w:r>
          </w:p>
        </w:tc>
        <w:tc>
          <w:tcPr>
            <w:tcW w:w="2160" w:type="dxa"/>
          </w:tcPr>
          <w:p w14:paraId="3B8DF2A2"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4FA1F868" w14:textId="77777777" w:rsidR="00784A32" w:rsidRPr="000670FE" w:rsidRDefault="00784A32" w:rsidP="00354887">
            <w:pPr>
              <w:pStyle w:val="TAL"/>
            </w:pPr>
            <w:r w:rsidRPr="000670FE">
              <w:t>No message body included</w:t>
            </w:r>
          </w:p>
        </w:tc>
        <w:tc>
          <w:tcPr>
            <w:tcW w:w="1463" w:type="dxa"/>
          </w:tcPr>
          <w:p w14:paraId="13C39988" w14:textId="77777777" w:rsidR="00784A32" w:rsidRPr="000670FE" w:rsidRDefault="00784A32" w:rsidP="00354887">
            <w:pPr>
              <w:pStyle w:val="TAL"/>
            </w:pPr>
          </w:p>
        </w:tc>
        <w:tc>
          <w:tcPr>
            <w:tcW w:w="1057" w:type="dxa"/>
          </w:tcPr>
          <w:p w14:paraId="51E5B186" w14:textId="77777777" w:rsidR="00784A32" w:rsidRPr="000670FE" w:rsidRDefault="00784A32" w:rsidP="00354887">
            <w:pPr>
              <w:pStyle w:val="TAL"/>
            </w:pPr>
          </w:p>
        </w:tc>
      </w:tr>
    </w:tbl>
    <w:p w14:paraId="4B3EFA2B" w14:textId="77777777" w:rsidR="00784A32" w:rsidRPr="000670FE" w:rsidRDefault="00784A32" w:rsidP="00784A32"/>
    <w:p w14:paraId="4A1011C5" w14:textId="77777777" w:rsidR="00784A32" w:rsidRPr="000670FE" w:rsidRDefault="00784A32" w:rsidP="00784A32">
      <w:pPr>
        <w:pStyle w:val="Heading3"/>
      </w:pPr>
      <w:bookmarkStart w:id="311" w:name="_Toc52787568"/>
      <w:bookmarkStart w:id="312" w:name="_Toc52787750"/>
      <w:r w:rsidRPr="000670FE">
        <w:t>6.2.5</w:t>
      </w:r>
      <w:r w:rsidRPr="000670FE">
        <w:tab/>
        <w:t>On-network / Private Call / Emergency Private Call / On-demand / Automatic Commencement Mode / Force of Automatic Commencement Mode / Without Transmission Control / Client Originated (CO)</w:t>
      </w:r>
      <w:bookmarkEnd w:id="311"/>
      <w:bookmarkEnd w:id="312"/>
    </w:p>
    <w:p w14:paraId="65869DB6" w14:textId="77777777" w:rsidR="00784A32" w:rsidRPr="000670FE" w:rsidRDefault="00784A32" w:rsidP="00D35E6A">
      <w:pPr>
        <w:pStyle w:val="Heading4"/>
      </w:pPr>
      <w:bookmarkStart w:id="313" w:name="_Toc52787569"/>
      <w:bookmarkStart w:id="314" w:name="_Toc52787751"/>
      <w:r w:rsidRPr="000670FE">
        <w:t>6.2.5.1</w:t>
      </w:r>
      <w:r w:rsidRPr="000670FE">
        <w:tab/>
        <w:t>Test Purpose (TP)</w:t>
      </w:r>
      <w:bookmarkEnd w:id="313"/>
      <w:bookmarkEnd w:id="314"/>
    </w:p>
    <w:p w14:paraId="785D4593" w14:textId="77777777" w:rsidR="00784A32" w:rsidRPr="000670FE" w:rsidRDefault="00784A32" w:rsidP="00784A32">
      <w:pPr>
        <w:pStyle w:val="H6"/>
      </w:pPr>
      <w:r w:rsidRPr="000670FE">
        <w:t>(1)</w:t>
      </w:r>
    </w:p>
    <w:p w14:paraId="2D431F4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initiate and cancel emergency calls }</w:t>
      </w:r>
    </w:p>
    <w:p w14:paraId="0313987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1CD1DD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private emergency call, On-demand, Automatic Commencement Mode, force of Automatic Commencement Mode without Transmission Control }</w:t>
      </w:r>
    </w:p>
    <w:p w14:paraId="54FEB0A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0670FE">
        <w:rPr>
          <w:bCs/>
          <w:noProof w:val="0"/>
        </w:rPr>
        <w:t>and, after indication from the MCVideo Server that the call was established notifies the user and,</w:t>
      </w:r>
      <w:r w:rsidRPr="000670FE">
        <w:rPr>
          <w:noProof w:val="0"/>
        </w:rPr>
        <w:t xml:space="preserve"> does not apply Transmission Control }</w:t>
      </w:r>
    </w:p>
    <w:p w14:paraId="49CCB916" w14:textId="77777777" w:rsidR="00784A32" w:rsidRPr="000670FE" w:rsidRDefault="00784A32" w:rsidP="00784A32">
      <w:pPr>
        <w:pStyle w:val="PL"/>
        <w:rPr>
          <w:noProof w:val="0"/>
        </w:rPr>
      </w:pPr>
      <w:r w:rsidRPr="000670FE">
        <w:rPr>
          <w:noProof w:val="0"/>
        </w:rPr>
        <w:t xml:space="preserve">            }</w:t>
      </w:r>
    </w:p>
    <w:p w14:paraId="4DE54B78" w14:textId="77777777" w:rsidR="00784A32" w:rsidRPr="000670FE" w:rsidRDefault="00784A32" w:rsidP="00784A32">
      <w:pPr>
        <w:pStyle w:val="PL"/>
        <w:rPr>
          <w:rFonts w:cs="Courier New"/>
          <w:noProof w:val="0"/>
          <w:szCs w:val="16"/>
        </w:rPr>
      </w:pPr>
    </w:p>
    <w:p w14:paraId="708D298F" w14:textId="77777777" w:rsidR="00784A32" w:rsidRPr="000670FE" w:rsidRDefault="00784A32" w:rsidP="00784A32">
      <w:pPr>
        <w:pStyle w:val="H6"/>
      </w:pPr>
      <w:r w:rsidRPr="000670FE">
        <w:t>(2)</w:t>
      </w:r>
    </w:p>
    <w:p w14:paraId="7280538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emergency private call }</w:t>
      </w:r>
    </w:p>
    <w:p w14:paraId="4011303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E72B30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terminate the ongoing MCVideo emergency private call }</w:t>
      </w:r>
    </w:p>
    <w:p w14:paraId="414AC43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leaves the MCVideo session }</w:t>
      </w:r>
    </w:p>
    <w:p w14:paraId="6C57816C" w14:textId="77777777" w:rsidR="00784A32" w:rsidRPr="000670FE" w:rsidRDefault="00784A32" w:rsidP="00784A32">
      <w:pPr>
        <w:pStyle w:val="PL"/>
        <w:rPr>
          <w:noProof w:val="0"/>
        </w:rPr>
      </w:pPr>
      <w:r w:rsidRPr="000670FE">
        <w:rPr>
          <w:noProof w:val="0"/>
        </w:rPr>
        <w:t xml:space="preserve">            }</w:t>
      </w:r>
    </w:p>
    <w:p w14:paraId="740CF295" w14:textId="77777777" w:rsidR="00784A32" w:rsidRPr="000670FE" w:rsidRDefault="00784A32" w:rsidP="00784A32">
      <w:pPr>
        <w:pStyle w:val="PL"/>
        <w:rPr>
          <w:noProof w:val="0"/>
        </w:rPr>
      </w:pPr>
    </w:p>
    <w:p w14:paraId="2FC34321" w14:textId="77777777" w:rsidR="00784A32" w:rsidRPr="000670FE" w:rsidRDefault="00784A32" w:rsidP="00D35E6A">
      <w:pPr>
        <w:pStyle w:val="Heading4"/>
      </w:pPr>
      <w:bookmarkStart w:id="315" w:name="_Toc52787570"/>
      <w:bookmarkStart w:id="316" w:name="_Toc52787752"/>
      <w:r w:rsidRPr="000670FE">
        <w:t>6.2.5.2</w:t>
      </w:r>
      <w:r w:rsidRPr="000670FE">
        <w:tab/>
        <w:t>Conformance requirements</w:t>
      </w:r>
      <w:bookmarkEnd w:id="315"/>
      <w:bookmarkEnd w:id="316"/>
    </w:p>
    <w:p w14:paraId="70F30C59" w14:textId="77777777" w:rsidR="00784A32" w:rsidRPr="000670FE" w:rsidRDefault="00784A32" w:rsidP="00784A32">
      <w:r w:rsidRPr="000670FE">
        <w:t xml:space="preserve">References: The conformance requirements covered in the present TC are specified in: TS 24.281 clauses 10.2.2.2.1, 6.2.3.1.1, and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372D977C" w14:textId="77777777" w:rsidR="00784A32" w:rsidRPr="000670FE" w:rsidRDefault="00784A32" w:rsidP="00784A32">
      <w:r w:rsidRPr="000670FE">
        <w:t>[TS 24.281, clause 10.2.2.2.1]</w:t>
      </w:r>
    </w:p>
    <w:p w14:paraId="6B195247"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5764CA7" w14:textId="77777777" w:rsidR="00784A32" w:rsidRPr="000670FE" w:rsidRDefault="00784A32" w:rsidP="00784A32">
      <w:r w:rsidRPr="000670FE">
        <w:t>The MCVideo client:</w:t>
      </w:r>
    </w:p>
    <w:p w14:paraId="66677B02"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2AE6DB7D"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757F0321"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24A7F616"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5A986F73"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24F8773B"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6B02CDD9"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659FFF9B"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461DCE3A"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007D56A6" w14:textId="77777777" w:rsidR="00784A32" w:rsidRPr="000670FE" w:rsidRDefault="00784A32" w:rsidP="00784A32">
      <w:pPr>
        <w:pStyle w:val="B2"/>
      </w:pPr>
      <w:r w:rsidRPr="000670FE">
        <w:t>b)</w:t>
      </w:r>
      <w:r w:rsidRPr="000670FE">
        <w:tab/>
        <w:t>shall use the keying material to generate a PCK as described in 3GPP TS 33.180 [8];</w:t>
      </w:r>
    </w:p>
    <w:p w14:paraId="6371CE08"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FF9FDCC"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548A47D6"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57F2B694"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155343CE"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365CE8DD"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255E3483"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2A115158" w14:textId="77777777" w:rsidR="00784A32" w:rsidRPr="000670FE" w:rsidRDefault="00784A32" w:rsidP="00784A32">
      <w:pPr>
        <w:pStyle w:val="B1"/>
      </w:pPr>
      <w:r w:rsidRPr="000670FE">
        <w:t>11)</w:t>
      </w:r>
      <w:r w:rsidRPr="000670FE">
        <w:tab/>
        <w:t>if the MCVideo user is initiating a private call then:</w:t>
      </w:r>
    </w:p>
    <w:p w14:paraId="756A68F1"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E48ECCD"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1EB122B5"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0C8D3001"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1F775D53"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4143ED27"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EDCD41" w14:textId="77777777" w:rsidR="00784A32" w:rsidRPr="000670FE" w:rsidRDefault="00784A32" w:rsidP="00784A32">
      <w:pPr>
        <w:pStyle w:val="B1"/>
      </w:pPr>
      <w:r w:rsidRPr="000670FE">
        <w:t>13)</w:t>
      </w:r>
      <w:r w:rsidRPr="000670FE">
        <w:tab/>
        <w:t>shall send SIP INVITE request towards the MCVideo server according to 3GPP TS 24.229 [11].</w:t>
      </w:r>
    </w:p>
    <w:p w14:paraId="6EE81984" w14:textId="77777777" w:rsidR="00784A32" w:rsidRPr="000670FE" w:rsidRDefault="00784A32" w:rsidP="00784A32">
      <w:r w:rsidRPr="000670FE">
        <w:t>Upon receiving a SIP 183(Session Progress) response to the SIP INVITE request the MCVideo client:</w:t>
      </w:r>
    </w:p>
    <w:p w14:paraId="5927D42A" w14:textId="77777777" w:rsidR="00784A32" w:rsidRPr="000670FE" w:rsidRDefault="00784A32" w:rsidP="00784A32">
      <w:pPr>
        <w:pStyle w:val="B1"/>
      </w:pPr>
      <w:r w:rsidRPr="000670FE">
        <w:t>1)</w:t>
      </w:r>
      <w:r w:rsidRPr="000670FE">
        <w:tab/>
        <w:t>may indicate the progress of the session establishment to the inviting MCVideo user.</w:t>
      </w:r>
    </w:p>
    <w:p w14:paraId="680328CC" w14:textId="77777777" w:rsidR="00784A32" w:rsidRPr="000670FE" w:rsidRDefault="00784A32" w:rsidP="00784A32">
      <w:r w:rsidRPr="000670FE">
        <w:t>Upon receiving a SIP 200 (OK) response to the SIP INVITE request the MCVideo client:</w:t>
      </w:r>
    </w:p>
    <w:p w14:paraId="5C40F645" w14:textId="77777777" w:rsidR="00784A32" w:rsidRPr="000670FE" w:rsidRDefault="00784A32" w:rsidP="00784A32">
      <w:pPr>
        <w:pStyle w:val="B1"/>
      </w:pPr>
      <w:r w:rsidRPr="000670FE">
        <w:t>1)</w:t>
      </w:r>
      <w:r w:rsidRPr="000670FE">
        <w:tab/>
        <w:t xml:space="preserve">shall interact with the media plane as specified in 3GPP TS 24.581 [5]; </w:t>
      </w:r>
    </w:p>
    <w:p w14:paraId="43349EF1"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54C25047"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3D8E8DA2" w14:textId="77777777" w:rsidR="00784A32" w:rsidRPr="000670FE" w:rsidRDefault="00784A32" w:rsidP="00784A32">
      <w:r w:rsidRPr="000670FE">
        <w:t>On receiving a SIP 4xx response, a SIP 5xx response or a SIP 6xx response to the SIP INVITE request:</w:t>
      </w:r>
    </w:p>
    <w:p w14:paraId="20DC5187" w14:textId="77777777" w:rsidR="00784A32" w:rsidRPr="000670FE" w:rsidRDefault="00784A32" w:rsidP="00784A32">
      <w:pPr>
        <w:pStyle w:val="B1"/>
      </w:pPr>
      <w:r w:rsidRPr="000670FE">
        <w:t>1)</w:t>
      </w:r>
      <w:r w:rsidRPr="000670FE">
        <w:tab/>
        <w:t>if the MCVideo emergency private call state is set to "MVEPC 2: emergency-pc-requested"; or</w:t>
      </w:r>
    </w:p>
    <w:p w14:paraId="3F305B12" w14:textId="77777777" w:rsidR="00784A32" w:rsidRPr="000670FE" w:rsidRDefault="00784A32" w:rsidP="00784A32">
      <w:pPr>
        <w:pStyle w:val="B1"/>
      </w:pPr>
      <w:r w:rsidRPr="000670FE">
        <w:t>2)</w:t>
      </w:r>
      <w:r w:rsidRPr="000670FE">
        <w:tab/>
        <w:t>if the MCVideo emergency private call state is set to "MVEPC 3: emergency-pc-granted";</w:t>
      </w:r>
    </w:p>
    <w:p w14:paraId="3D228FC4" w14:textId="77777777" w:rsidR="00784A32" w:rsidRPr="000670FE" w:rsidRDefault="00784A32" w:rsidP="00784A32">
      <w:pPr>
        <w:pStyle w:val="B1"/>
      </w:pPr>
      <w:r w:rsidRPr="000670FE">
        <w:t>the MCVideo client shall perform the actions specified in subclause 6.2.8.3.5.</w:t>
      </w:r>
    </w:p>
    <w:p w14:paraId="71F21DF4"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70740BFB" w14:textId="77777777" w:rsidR="00784A32" w:rsidRPr="000670FE" w:rsidRDefault="00784A32" w:rsidP="00784A32">
      <w:r w:rsidRPr="000670FE">
        <w:t>[TS 24.281, clause 6.2.3.1.1]</w:t>
      </w:r>
    </w:p>
    <w:p w14:paraId="2EFC7D38" w14:textId="77777777" w:rsidR="00784A32" w:rsidRPr="000670FE" w:rsidRDefault="00784A32" w:rsidP="00784A32">
      <w:r w:rsidRPr="000670FE">
        <w:t>When performing the automatic commencement mode procedures, the MCVideo client:</w:t>
      </w:r>
    </w:p>
    <w:p w14:paraId="275C8983"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24143AF6" w14:textId="77777777" w:rsidR="00784A32" w:rsidRPr="000670FE" w:rsidRDefault="00784A32" w:rsidP="00784A32">
      <w:pPr>
        <w:pStyle w:val="B1"/>
      </w:pPr>
      <w:r w:rsidRPr="000670FE">
        <w:t>2)</w:t>
      </w:r>
      <w:r w:rsidRPr="000670FE">
        <w:tab/>
        <w:t>shall include the option tag "timer" in a Require header field of the SIP 200 (OK) response;</w:t>
      </w:r>
    </w:p>
    <w:p w14:paraId="3726B713"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634A2739"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2ECF8EF3"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6BABC090"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074EAC"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E61E7CA"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7D05F8E9"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692AFC40"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311C1BF6"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1E6977BF"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4F23A9E3" w14:textId="77777777" w:rsidR="00784A32" w:rsidRPr="000670FE" w:rsidRDefault="00784A32" w:rsidP="00784A32">
      <w:r w:rsidRPr="000670FE">
        <w:t>[TS24.281, clause 4.6.2]</w:t>
      </w:r>
    </w:p>
    <w:p w14:paraId="26393897"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7C3CCB7F"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4357D4C0" w14:textId="77777777" w:rsidR="00784A32" w:rsidRPr="000670FE" w:rsidRDefault="00784A32" w:rsidP="00784A32">
      <w:pPr>
        <w:pStyle w:val="B1"/>
      </w:pPr>
      <w:r w:rsidRPr="000670FE">
        <w:t>-</w:t>
      </w:r>
      <w:r w:rsidRPr="000670FE">
        <w:tab/>
        <w:t>upgrade of an MCVideo private call to an MCVideo emergency private; and</w:t>
      </w:r>
    </w:p>
    <w:p w14:paraId="1B89AF48" w14:textId="77777777" w:rsidR="00784A32" w:rsidRPr="000670FE" w:rsidRDefault="00784A32" w:rsidP="00784A32">
      <w:pPr>
        <w:pStyle w:val="B1"/>
      </w:pPr>
      <w:r w:rsidRPr="000670FE">
        <w:t>-</w:t>
      </w:r>
      <w:r w:rsidRPr="000670FE">
        <w:tab/>
        <w:t>cancellation of the MCVideo emergency private call priority.</w:t>
      </w:r>
    </w:p>
    <w:p w14:paraId="0C16155B" w14:textId="77777777" w:rsidR="00784A32" w:rsidRPr="000670FE" w:rsidRDefault="00784A32" w:rsidP="00784A32">
      <w:r w:rsidRPr="000670FE">
        <w:t>Key aspects of MCVideo emergency private calls include:</w:t>
      </w:r>
    </w:p>
    <w:p w14:paraId="463E0060"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3A1452E"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6CE7DB89"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15DE1135"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0346CA3E" w14:textId="77777777" w:rsidR="00784A32" w:rsidRPr="000670FE" w:rsidRDefault="00784A32" w:rsidP="00784A32">
      <w:pPr>
        <w:pStyle w:val="B1"/>
      </w:pPr>
      <w:r w:rsidRPr="000670FE">
        <w:t>-</w:t>
      </w:r>
      <w:r w:rsidRPr="000670FE">
        <w:tab/>
        <w:t>requires the MCVideo user to be authorised to either originate or cancel an MCVideo emergency private call;</w:t>
      </w:r>
    </w:p>
    <w:p w14:paraId="4DC9518A" w14:textId="77777777" w:rsidR="00784A32" w:rsidRPr="000670FE" w:rsidRDefault="00784A32" w:rsidP="00784A32">
      <w:pPr>
        <w:pStyle w:val="B1"/>
      </w:pPr>
      <w:r w:rsidRPr="000670FE">
        <w:t>-</w:t>
      </w:r>
      <w:r w:rsidRPr="000670FE">
        <w:tab/>
        <w:t>requires the targeted MCVideo user to be authorised to receive an MCVideo emergency private call;</w:t>
      </w:r>
    </w:p>
    <w:p w14:paraId="3F49EAA2"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11BB2EFB"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55061CC3" w14:textId="77777777" w:rsidR="00784A32" w:rsidRPr="000670FE" w:rsidRDefault="00784A32" w:rsidP="00784A32">
      <w:r w:rsidRPr="000670FE">
        <w:t>There are a number of states that are key in managing these aspects of MCVideo emergency private calls, which include:</w:t>
      </w:r>
    </w:p>
    <w:p w14:paraId="668A4CEA"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2B5924F"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6ABAD0B7"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1BE5EB87"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E8954DC"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55896C50" w14:textId="77777777" w:rsidR="00784A32" w:rsidRPr="000670FE" w:rsidRDefault="00784A32" w:rsidP="00784A32">
      <w:pPr>
        <w:pStyle w:val="NO"/>
      </w:pPr>
      <w:r w:rsidRPr="000670FE">
        <w:t>NOTE:</w:t>
      </w:r>
      <w:r w:rsidRPr="000670FE">
        <w:tab/>
        <w:t>The above states and their transitions are described in Annex G.</w:t>
      </w:r>
    </w:p>
    <w:p w14:paraId="140D2496" w14:textId="77777777" w:rsidR="00784A32" w:rsidRPr="000670FE" w:rsidRDefault="00784A32" w:rsidP="00D35E6A">
      <w:pPr>
        <w:pStyle w:val="Heading4"/>
      </w:pPr>
      <w:bookmarkStart w:id="317" w:name="_Toc52787571"/>
      <w:bookmarkStart w:id="318" w:name="_Toc52787753"/>
      <w:r w:rsidRPr="000670FE">
        <w:t>6.2.5.3</w:t>
      </w:r>
      <w:r w:rsidRPr="000670FE">
        <w:tab/>
        <w:t>Test description</w:t>
      </w:r>
      <w:bookmarkEnd w:id="317"/>
      <w:bookmarkEnd w:id="318"/>
    </w:p>
    <w:p w14:paraId="57415B11" w14:textId="77777777" w:rsidR="00784A32" w:rsidRPr="000670FE" w:rsidRDefault="00784A32" w:rsidP="00D35E6A">
      <w:pPr>
        <w:pStyle w:val="Heading5"/>
      </w:pPr>
      <w:bookmarkStart w:id="319" w:name="_Toc52787572"/>
      <w:bookmarkStart w:id="320" w:name="_Toc52787754"/>
      <w:r w:rsidRPr="000670FE">
        <w:t>6.2.5.3.1</w:t>
      </w:r>
      <w:r w:rsidRPr="000670FE">
        <w:tab/>
        <w:t>Pre-test conditions</w:t>
      </w:r>
      <w:bookmarkEnd w:id="319"/>
      <w:bookmarkEnd w:id="320"/>
    </w:p>
    <w:p w14:paraId="014F8D72" w14:textId="77777777" w:rsidR="00784A32" w:rsidRPr="000670FE" w:rsidRDefault="00784A32" w:rsidP="00784A32">
      <w:pPr>
        <w:pStyle w:val="H6"/>
      </w:pPr>
      <w:r w:rsidRPr="000670FE">
        <w:t>System Simulator:</w:t>
      </w:r>
    </w:p>
    <w:p w14:paraId="63F201F6" w14:textId="77777777" w:rsidR="00784A32" w:rsidRPr="000670FE" w:rsidRDefault="00784A32" w:rsidP="00784A32">
      <w:pPr>
        <w:pStyle w:val="B1"/>
      </w:pPr>
      <w:r w:rsidRPr="000670FE">
        <w:t>-</w:t>
      </w:r>
      <w:r w:rsidRPr="000670FE">
        <w:tab/>
        <w:t>SS (MCVideo server)</w:t>
      </w:r>
    </w:p>
    <w:p w14:paraId="5642395F"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459FD23E" w14:textId="77777777" w:rsidR="00784A32" w:rsidRPr="000670FE" w:rsidRDefault="00784A32" w:rsidP="00784A32">
      <w:pPr>
        <w:pStyle w:val="H6"/>
      </w:pPr>
      <w:r w:rsidRPr="000670FE">
        <w:t>IUT:</w:t>
      </w:r>
    </w:p>
    <w:p w14:paraId="1F518179" w14:textId="77777777" w:rsidR="00784A32" w:rsidRPr="000670FE" w:rsidRDefault="00784A32" w:rsidP="00784A32">
      <w:pPr>
        <w:pStyle w:val="B1"/>
      </w:pPr>
      <w:r w:rsidRPr="000670FE">
        <w:t>-</w:t>
      </w:r>
      <w:r w:rsidRPr="000670FE">
        <w:tab/>
        <w:t>UE (MCVideo client)</w:t>
      </w:r>
    </w:p>
    <w:p w14:paraId="14E0B67B" w14:textId="77777777" w:rsidR="00784A32" w:rsidRPr="000670FE" w:rsidRDefault="00784A32" w:rsidP="00784A32">
      <w:pPr>
        <w:pStyle w:val="B1"/>
      </w:pPr>
      <w:r w:rsidRPr="000670FE">
        <w:t>-</w:t>
      </w:r>
      <w:r w:rsidRPr="000670FE">
        <w:tab/>
        <w:t>The test USIM set as defined in TS 36.579-1 [2], subclause 5.5.10 is inserted.</w:t>
      </w:r>
    </w:p>
    <w:p w14:paraId="0BC55704" w14:textId="77777777" w:rsidR="00784A32" w:rsidRPr="000670FE" w:rsidRDefault="00784A32" w:rsidP="00784A32">
      <w:pPr>
        <w:pStyle w:val="H6"/>
      </w:pPr>
      <w:r w:rsidRPr="000670FE">
        <w:t>Preamble:</w:t>
      </w:r>
    </w:p>
    <w:p w14:paraId="2CA7EF20"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18D5AB8"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6DE123E" w14:textId="77777777" w:rsidR="00784A32" w:rsidRPr="000670FE" w:rsidRDefault="00784A32" w:rsidP="00784A32">
      <w:pPr>
        <w:pStyle w:val="B1"/>
      </w:pPr>
      <w:r w:rsidRPr="000670FE">
        <w:t>-</w:t>
      </w:r>
      <w:r w:rsidRPr="000670FE">
        <w:tab/>
        <w:t>UE States at the end of the preamble</w:t>
      </w:r>
    </w:p>
    <w:p w14:paraId="706EC6B6" w14:textId="77777777" w:rsidR="00784A32" w:rsidRPr="000670FE" w:rsidRDefault="00784A32" w:rsidP="00784A32">
      <w:pPr>
        <w:pStyle w:val="B2"/>
      </w:pPr>
      <w:r w:rsidRPr="000670FE">
        <w:t>-</w:t>
      </w:r>
      <w:r w:rsidRPr="000670FE">
        <w:tab/>
        <w:t>The UE is in E-UTRA Registered, Idle Mode state.</w:t>
      </w:r>
    </w:p>
    <w:p w14:paraId="64CA2D6D"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3B3D8B6F" w14:textId="77777777" w:rsidR="00784A32" w:rsidRPr="000670FE" w:rsidRDefault="00784A32" w:rsidP="00D35E6A">
      <w:pPr>
        <w:pStyle w:val="Heading5"/>
      </w:pPr>
      <w:bookmarkStart w:id="321" w:name="_Toc52787573"/>
      <w:bookmarkStart w:id="322" w:name="_Toc52787755"/>
      <w:r w:rsidRPr="000670FE">
        <w:t>6.2.5.3.2</w:t>
      </w:r>
      <w:r w:rsidRPr="000670FE">
        <w:tab/>
        <w:t>Test procedure sequence</w:t>
      </w:r>
      <w:bookmarkEnd w:id="321"/>
      <w:bookmarkEnd w:id="322"/>
    </w:p>
    <w:p w14:paraId="431AFD30" w14:textId="77777777" w:rsidR="00784A32" w:rsidRPr="000670FE" w:rsidRDefault="00784A32" w:rsidP="00784A32">
      <w:pPr>
        <w:pStyle w:val="TH"/>
      </w:pPr>
      <w:r w:rsidRPr="000670FE">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784A32" w:rsidRPr="000670FE" w14:paraId="1589F385" w14:textId="77777777" w:rsidTr="00354887">
        <w:tc>
          <w:tcPr>
            <w:tcW w:w="534" w:type="dxa"/>
            <w:tcBorders>
              <w:bottom w:val="nil"/>
            </w:tcBorders>
            <w:shd w:val="clear" w:color="auto" w:fill="auto"/>
          </w:tcPr>
          <w:p w14:paraId="7D6FE86F" w14:textId="77777777" w:rsidR="00784A32" w:rsidRPr="000670FE" w:rsidRDefault="00784A32" w:rsidP="00354887">
            <w:pPr>
              <w:pStyle w:val="TAH"/>
              <w:keepNext w:val="0"/>
              <w:keepLines w:val="0"/>
              <w:widowControl w:val="0"/>
            </w:pPr>
            <w:r w:rsidRPr="000670FE">
              <w:t>St</w:t>
            </w:r>
          </w:p>
        </w:tc>
        <w:tc>
          <w:tcPr>
            <w:tcW w:w="4051" w:type="dxa"/>
            <w:tcBorders>
              <w:bottom w:val="nil"/>
            </w:tcBorders>
            <w:shd w:val="clear" w:color="auto" w:fill="auto"/>
          </w:tcPr>
          <w:p w14:paraId="4934EDE6" w14:textId="77777777" w:rsidR="00784A32" w:rsidRPr="000670FE" w:rsidRDefault="00784A32" w:rsidP="00354887">
            <w:pPr>
              <w:pStyle w:val="TAH"/>
              <w:keepNext w:val="0"/>
              <w:keepLines w:val="0"/>
              <w:widowControl w:val="0"/>
            </w:pPr>
            <w:r w:rsidRPr="000670FE">
              <w:t>Procedure</w:t>
            </w:r>
          </w:p>
        </w:tc>
        <w:tc>
          <w:tcPr>
            <w:tcW w:w="3603" w:type="dxa"/>
            <w:gridSpan w:val="2"/>
            <w:shd w:val="clear" w:color="auto" w:fill="auto"/>
          </w:tcPr>
          <w:p w14:paraId="0E9768E6"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619FF8F3"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511E615C" w14:textId="77777777" w:rsidR="00784A32" w:rsidRPr="000670FE" w:rsidRDefault="00784A32" w:rsidP="00354887">
            <w:pPr>
              <w:pStyle w:val="TAH"/>
              <w:keepNext w:val="0"/>
              <w:keepLines w:val="0"/>
              <w:widowControl w:val="0"/>
            </w:pPr>
            <w:r w:rsidRPr="000670FE">
              <w:t>Verdict</w:t>
            </w:r>
          </w:p>
        </w:tc>
      </w:tr>
      <w:tr w:rsidR="00784A32" w:rsidRPr="000670FE" w14:paraId="61B0D923" w14:textId="77777777" w:rsidTr="00354887">
        <w:tc>
          <w:tcPr>
            <w:tcW w:w="534" w:type="dxa"/>
            <w:tcBorders>
              <w:top w:val="nil"/>
            </w:tcBorders>
            <w:shd w:val="clear" w:color="auto" w:fill="auto"/>
          </w:tcPr>
          <w:p w14:paraId="684FFAC6" w14:textId="77777777" w:rsidR="00784A32" w:rsidRPr="000670FE" w:rsidRDefault="00784A32" w:rsidP="00354887">
            <w:pPr>
              <w:pStyle w:val="TAH"/>
              <w:keepNext w:val="0"/>
              <w:keepLines w:val="0"/>
              <w:widowControl w:val="0"/>
            </w:pPr>
          </w:p>
        </w:tc>
        <w:tc>
          <w:tcPr>
            <w:tcW w:w="4051" w:type="dxa"/>
            <w:tcBorders>
              <w:top w:val="nil"/>
            </w:tcBorders>
            <w:shd w:val="clear" w:color="auto" w:fill="auto"/>
          </w:tcPr>
          <w:p w14:paraId="5F546661" w14:textId="77777777" w:rsidR="00784A32" w:rsidRPr="000670FE" w:rsidRDefault="00784A32" w:rsidP="00354887">
            <w:pPr>
              <w:pStyle w:val="TAH"/>
              <w:keepNext w:val="0"/>
              <w:keepLines w:val="0"/>
              <w:widowControl w:val="0"/>
            </w:pPr>
          </w:p>
        </w:tc>
        <w:tc>
          <w:tcPr>
            <w:tcW w:w="630" w:type="dxa"/>
            <w:shd w:val="clear" w:color="auto" w:fill="auto"/>
          </w:tcPr>
          <w:p w14:paraId="43E87905" w14:textId="77777777" w:rsidR="00784A32" w:rsidRPr="000670FE" w:rsidRDefault="00784A32" w:rsidP="00354887">
            <w:pPr>
              <w:pStyle w:val="TAH"/>
              <w:keepNext w:val="0"/>
              <w:keepLines w:val="0"/>
              <w:widowControl w:val="0"/>
            </w:pPr>
            <w:r w:rsidRPr="000670FE">
              <w:t>U - S</w:t>
            </w:r>
          </w:p>
        </w:tc>
        <w:tc>
          <w:tcPr>
            <w:tcW w:w="2973" w:type="dxa"/>
            <w:shd w:val="clear" w:color="auto" w:fill="auto"/>
          </w:tcPr>
          <w:p w14:paraId="4877903B"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2DE4F1FD"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4324467C" w14:textId="77777777" w:rsidR="00784A32" w:rsidRPr="000670FE" w:rsidRDefault="00784A32" w:rsidP="00354887">
            <w:pPr>
              <w:pStyle w:val="TAH"/>
              <w:keepNext w:val="0"/>
              <w:keepLines w:val="0"/>
              <w:widowControl w:val="0"/>
            </w:pPr>
          </w:p>
        </w:tc>
      </w:tr>
      <w:tr w:rsidR="00784A32" w:rsidRPr="000670FE" w14:paraId="21B7A580" w14:textId="77777777" w:rsidTr="00354887">
        <w:tc>
          <w:tcPr>
            <w:tcW w:w="534" w:type="dxa"/>
            <w:shd w:val="clear" w:color="auto" w:fill="auto"/>
          </w:tcPr>
          <w:p w14:paraId="5887089A" w14:textId="77777777" w:rsidR="00784A32" w:rsidRPr="000670FE" w:rsidRDefault="00784A32" w:rsidP="00354887">
            <w:pPr>
              <w:pStyle w:val="TAC"/>
              <w:keepNext w:val="0"/>
              <w:keepLines w:val="0"/>
              <w:widowControl w:val="0"/>
            </w:pPr>
            <w:r w:rsidRPr="000670FE">
              <w:t>1</w:t>
            </w:r>
          </w:p>
        </w:tc>
        <w:tc>
          <w:tcPr>
            <w:tcW w:w="4051" w:type="dxa"/>
            <w:shd w:val="clear" w:color="auto" w:fill="auto"/>
          </w:tcPr>
          <w:p w14:paraId="4F61E392" w14:textId="77777777" w:rsidR="00784A32" w:rsidRPr="000670FE" w:rsidRDefault="00784A32" w:rsidP="00354887">
            <w:pPr>
              <w:pStyle w:val="TAL"/>
              <w:keepNext w:val="0"/>
              <w:keepLines w:val="0"/>
              <w:widowControl w:val="0"/>
            </w:pPr>
            <w:r w:rsidRPr="000670FE">
              <w:t>Make the UE (MCVideo User) request the establishment of an MCVideo private emergency call, force of automatic commencement mode, without Transmission Control.</w:t>
            </w:r>
          </w:p>
          <w:p w14:paraId="796439E4"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150DE893"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51A015E9"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575629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352FCC4" w14:textId="77777777" w:rsidR="00784A32" w:rsidRPr="000670FE" w:rsidRDefault="00784A32" w:rsidP="00354887">
            <w:pPr>
              <w:pStyle w:val="TAC"/>
              <w:keepNext w:val="0"/>
              <w:keepLines w:val="0"/>
              <w:widowControl w:val="0"/>
            </w:pPr>
            <w:r w:rsidRPr="000670FE">
              <w:t>-</w:t>
            </w:r>
          </w:p>
        </w:tc>
      </w:tr>
      <w:tr w:rsidR="00784A32" w:rsidRPr="000670FE" w14:paraId="7E2C97F5" w14:textId="77777777" w:rsidTr="00354887">
        <w:tc>
          <w:tcPr>
            <w:tcW w:w="534" w:type="dxa"/>
            <w:shd w:val="clear" w:color="auto" w:fill="auto"/>
          </w:tcPr>
          <w:p w14:paraId="1D54DF1E" w14:textId="77777777" w:rsidR="00784A32" w:rsidRPr="000670FE" w:rsidRDefault="00784A32" w:rsidP="00354887">
            <w:pPr>
              <w:pStyle w:val="TAC"/>
              <w:keepNext w:val="0"/>
              <w:keepLines w:val="0"/>
              <w:widowControl w:val="0"/>
            </w:pPr>
            <w:r w:rsidRPr="000670FE">
              <w:t>-</w:t>
            </w:r>
          </w:p>
        </w:tc>
        <w:tc>
          <w:tcPr>
            <w:tcW w:w="4051" w:type="dxa"/>
            <w:shd w:val="clear" w:color="auto" w:fill="auto"/>
          </w:tcPr>
          <w:p w14:paraId="5C00548B" w14:textId="77777777" w:rsidR="00784A32" w:rsidRPr="000670FE" w:rsidRDefault="00784A32" w:rsidP="00354887">
            <w:pPr>
              <w:pStyle w:val="TAL"/>
              <w:keepNext w:val="0"/>
              <w:keepLines w:val="0"/>
              <w:widowControl w:val="0"/>
            </w:pPr>
            <w:r w:rsidRPr="000670FE">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13B83FC0"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1E7267C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039AD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3577B92" w14:textId="77777777" w:rsidR="00784A32" w:rsidRPr="000670FE" w:rsidRDefault="00784A32" w:rsidP="00354887">
            <w:pPr>
              <w:pStyle w:val="TAC"/>
              <w:keepNext w:val="0"/>
              <w:keepLines w:val="0"/>
              <w:widowControl w:val="0"/>
            </w:pPr>
            <w:r w:rsidRPr="000670FE">
              <w:t>-</w:t>
            </w:r>
          </w:p>
        </w:tc>
      </w:tr>
      <w:tr w:rsidR="00784A32" w:rsidRPr="000670FE" w14:paraId="79921B30" w14:textId="77777777" w:rsidTr="00354887">
        <w:tc>
          <w:tcPr>
            <w:tcW w:w="534" w:type="dxa"/>
            <w:shd w:val="clear" w:color="auto" w:fill="auto"/>
          </w:tcPr>
          <w:p w14:paraId="0FCE7F07" w14:textId="77777777" w:rsidR="00784A32" w:rsidRPr="000670FE" w:rsidRDefault="00784A32" w:rsidP="00354887">
            <w:pPr>
              <w:pStyle w:val="TAC"/>
              <w:keepNext w:val="0"/>
              <w:keepLines w:val="0"/>
              <w:widowControl w:val="0"/>
            </w:pPr>
            <w:r w:rsidRPr="000670FE">
              <w:t>2</w:t>
            </w:r>
          </w:p>
        </w:tc>
        <w:tc>
          <w:tcPr>
            <w:tcW w:w="4051" w:type="dxa"/>
            <w:shd w:val="clear" w:color="auto" w:fill="auto"/>
          </w:tcPr>
          <w:p w14:paraId="7FEBEE1B" w14:textId="77777777" w:rsidR="00784A32" w:rsidRPr="000670FE" w:rsidRDefault="00784A32" w:rsidP="00354887">
            <w:pPr>
              <w:pStyle w:val="TAL"/>
              <w:keepNext w:val="0"/>
              <w:keepLines w:val="0"/>
              <w:widowControl w:val="0"/>
            </w:pPr>
            <w:r w:rsidRPr="000670FE">
              <w:t>Check: Does the UE (MCVideo client) send an initial SIP INVITE request, including a Priv-Answer-Mode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191A755A"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2714B4C5"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6067B072"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04E8FF2D" w14:textId="77777777" w:rsidR="00784A32" w:rsidRPr="000670FE" w:rsidRDefault="00784A32" w:rsidP="00354887">
            <w:pPr>
              <w:pStyle w:val="TAC"/>
              <w:keepNext w:val="0"/>
              <w:keepLines w:val="0"/>
              <w:widowControl w:val="0"/>
            </w:pPr>
            <w:r w:rsidRPr="000670FE">
              <w:t>P</w:t>
            </w:r>
          </w:p>
        </w:tc>
      </w:tr>
      <w:tr w:rsidR="00784A32" w:rsidRPr="000670FE" w14:paraId="33A1583C" w14:textId="77777777" w:rsidTr="00354887">
        <w:tc>
          <w:tcPr>
            <w:tcW w:w="534" w:type="dxa"/>
            <w:shd w:val="clear" w:color="auto" w:fill="auto"/>
          </w:tcPr>
          <w:p w14:paraId="752A0954" w14:textId="77777777" w:rsidR="00784A32" w:rsidRPr="000670FE" w:rsidRDefault="00784A32" w:rsidP="00354887">
            <w:pPr>
              <w:pStyle w:val="TAC"/>
              <w:keepNext w:val="0"/>
              <w:keepLines w:val="0"/>
              <w:widowControl w:val="0"/>
            </w:pPr>
            <w:r w:rsidRPr="000670FE">
              <w:t>3</w:t>
            </w:r>
          </w:p>
        </w:tc>
        <w:tc>
          <w:tcPr>
            <w:tcW w:w="4051" w:type="dxa"/>
            <w:shd w:val="clear" w:color="auto" w:fill="auto"/>
          </w:tcPr>
          <w:p w14:paraId="68B4D652" w14:textId="77777777" w:rsidR="00784A32" w:rsidRPr="000670FE" w:rsidRDefault="00784A32" w:rsidP="00354887">
            <w:pPr>
              <w:pStyle w:val="TAL"/>
              <w:keepNext w:val="0"/>
              <w:keepLines w:val="0"/>
              <w:widowControl w:val="0"/>
            </w:pPr>
            <w:r w:rsidRPr="000670FE">
              <w:t>The SS (MCVideo server) sends a SIP 100 (Trying) message.</w:t>
            </w:r>
          </w:p>
        </w:tc>
        <w:tc>
          <w:tcPr>
            <w:tcW w:w="630" w:type="dxa"/>
            <w:shd w:val="clear" w:color="auto" w:fill="auto"/>
          </w:tcPr>
          <w:p w14:paraId="7C8EFCE6"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14890017"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6D521A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78354C" w14:textId="77777777" w:rsidR="00784A32" w:rsidRPr="000670FE" w:rsidRDefault="00784A32" w:rsidP="00354887">
            <w:pPr>
              <w:pStyle w:val="TAC"/>
              <w:keepNext w:val="0"/>
              <w:keepLines w:val="0"/>
              <w:widowControl w:val="0"/>
            </w:pPr>
            <w:r w:rsidRPr="000670FE">
              <w:t>-</w:t>
            </w:r>
          </w:p>
        </w:tc>
      </w:tr>
      <w:tr w:rsidR="00784A32" w:rsidRPr="000670FE" w14:paraId="26B19957" w14:textId="77777777" w:rsidTr="00354887">
        <w:tc>
          <w:tcPr>
            <w:tcW w:w="534" w:type="dxa"/>
            <w:shd w:val="clear" w:color="auto" w:fill="auto"/>
          </w:tcPr>
          <w:p w14:paraId="4FC2D568" w14:textId="77777777" w:rsidR="00784A32" w:rsidRPr="000670FE" w:rsidRDefault="00784A32" w:rsidP="00354887">
            <w:pPr>
              <w:pStyle w:val="TAC"/>
              <w:keepNext w:val="0"/>
              <w:keepLines w:val="0"/>
              <w:widowControl w:val="0"/>
            </w:pPr>
            <w:r w:rsidRPr="000670FE">
              <w:t>4</w:t>
            </w:r>
          </w:p>
        </w:tc>
        <w:tc>
          <w:tcPr>
            <w:tcW w:w="4051" w:type="dxa"/>
            <w:shd w:val="clear" w:color="auto" w:fill="auto"/>
          </w:tcPr>
          <w:p w14:paraId="0081C7EF" w14:textId="77777777" w:rsidR="00784A32" w:rsidRPr="000670FE" w:rsidRDefault="00784A32" w:rsidP="00354887">
            <w:pPr>
              <w:pStyle w:val="TAL"/>
              <w:keepNext w:val="0"/>
              <w:keepLines w:val="0"/>
              <w:widowControl w:val="0"/>
            </w:pPr>
            <w:r w:rsidRPr="000670FE">
              <w:t xml:space="preserve">The SS (MCVideo server) sends SIP 200 (OK). </w:t>
            </w:r>
          </w:p>
        </w:tc>
        <w:tc>
          <w:tcPr>
            <w:tcW w:w="630" w:type="dxa"/>
            <w:shd w:val="clear" w:color="auto" w:fill="auto"/>
          </w:tcPr>
          <w:p w14:paraId="0DDFC470"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5C7FC166"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2C2B3AB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773ED1" w14:textId="77777777" w:rsidR="00784A32" w:rsidRPr="000670FE" w:rsidRDefault="00784A32" w:rsidP="00354887">
            <w:pPr>
              <w:pStyle w:val="TAC"/>
              <w:keepNext w:val="0"/>
              <w:keepLines w:val="0"/>
              <w:widowControl w:val="0"/>
            </w:pPr>
            <w:r w:rsidRPr="000670FE">
              <w:t>-</w:t>
            </w:r>
          </w:p>
        </w:tc>
      </w:tr>
      <w:tr w:rsidR="00784A32" w:rsidRPr="000670FE" w14:paraId="014813DA" w14:textId="77777777" w:rsidTr="00354887">
        <w:tc>
          <w:tcPr>
            <w:tcW w:w="534" w:type="dxa"/>
            <w:shd w:val="clear" w:color="auto" w:fill="auto"/>
          </w:tcPr>
          <w:p w14:paraId="0654680A" w14:textId="77777777" w:rsidR="00784A32" w:rsidRPr="000670FE" w:rsidRDefault="00784A32" w:rsidP="00354887">
            <w:pPr>
              <w:pStyle w:val="TAC"/>
              <w:keepNext w:val="0"/>
              <w:keepLines w:val="0"/>
              <w:widowControl w:val="0"/>
            </w:pPr>
            <w:r w:rsidRPr="000670FE">
              <w:t>5</w:t>
            </w:r>
          </w:p>
        </w:tc>
        <w:tc>
          <w:tcPr>
            <w:tcW w:w="4051" w:type="dxa"/>
            <w:shd w:val="clear" w:color="auto" w:fill="auto"/>
          </w:tcPr>
          <w:p w14:paraId="6F27FB68" w14:textId="77777777" w:rsidR="00784A32" w:rsidRPr="000670FE" w:rsidRDefault="00784A32" w:rsidP="00354887">
            <w:pPr>
              <w:pStyle w:val="TAL"/>
              <w:keepNext w:val="0"/>
              <w:keepLines w:val="0"/>
              <w:widowControl w:val="0"/>
            </w:pPr>
            <w:r w:rsidRPr="000670FE">
              <w:t>The UE acknowledges the SIP 200 (OK) from the SS with a SIP ACK message.</w:t>
            </w:r>
          </w:p>
        </w:tc>
        <w:tc>
          <w:tcPr>
            <w:tcW w:w="630" w:type="dxa"/>
            <w:shd w:val="clear" w:color="auto" w:fill="auto"/>
          </w:tcPr>
          <w:p w14:paraId="6BE4B253"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3F9A0992"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136E03C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E93A5AF" w14:textId="77777777" w:rsidR="00784A32" w:rsidRPr="000670FE" w:rsidRDefault="00784A32" w:rsidP="00354887">
            <w:pPr>
              <w:pStyle w:val="TAC"/>
              <w:keepNext w:val="0"/>
              <w:keepLines w:val="0"/>
              <w:widowControl w:val="0"/>
            </w:pPr>
            <w:r w:rsidRPr="000670FE">
              <w:t>-</w:t>
            </w:r>
          </w:p>
        </w:tc>
      </w:tr>
      <w:tr w:rsidR="00784A32" w:rsidRPr="000670FE" w14:paraId="09D78F0E" w14:textId="77777777" w:rsidTr="00354887">
        <w:tc>
          <w:tcPr>
            <w:tcW w:w="534" w:type="dxa"/>
            <w:shd w:val="clear" w:color="auto" w:fill="auto"/>
          </w:tcPr>
          <w:p w14:paraId="452E4D9D" w14:textId="77777777" w:rsidR="00784A32" w:rsidRPr="000670FE" w:rsidRDefault="00784A32" w:rsidP="00354887">
            <w:pPr>
              <w:pStyle w:val="TAC"/>
              <w:keepNext w:val="0"/>
              <w:keepLines w:val="0"/>
              <w:widowControl w:val="0"/>
            </w:pPr>
            <w:r w:rsidRPr="000670FE">
              <w:t>6</w:t>
            </w:r>
          </w:p>
        </w:tc>
        <w:tc>
          <w:tcPr>
            <w:tcW w:w="4051" w:type="dxa"/>
            <w:shd w:val="clear" w:color="auto" w:fill="auto"/>
          </w:tcPr>
          <w:p w14:paraId="1C645B74"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511520C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3297F9AB"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0B51DA8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E386858"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3507DDDF" w14:textId="77777777" w:rsidR="00784A32" w:rsidRPr="000670FE" w:rsidRDefault="00784A32" w:rsidP="00354887">
            <w:pPr>
              <w:pStyle w:val="TAC"/>
              <w:keepNext w:val="0"/>
              <w:keepLines w:val="0"/>
              <w:widowControl w:val="0"/>
            </w:pPr>
            <w:r w:rsidRPr="000670FE">
              <w:t>P</w:t>
            </w:r>
          </w:p>
        </w:tc>
      </w:tr>
      <w:tr w:rsidR="00784A32" w:rsidRPr="000670FE" w14:paraId="3AE3474B" w14:textId="77777777" w:rsidTr="00354887">
        <w:tc>
          <w:tcPr>
            <w:tcW w:w="534" w:type="dxa"/>
            <w:shd w:val="clear" w:color="auto" w:fill="auto"/>
          </w:tcPr>
          <w:p w14:paraId="2D97B3CD" w14:textId="77777777" w:rsidR="00784A32" w:rsidRPr="000670FE" w:rsidRDefault="00784A32" w:rsidP="00354887">
            <w:pPr>
              <w:pStyle w:val="TAC"/>
              <w:keepNext w:val="0"/>
              <w:keepLines w:val="0"/>
              <w:widowControl w:val="0"/>
            </w:pPr>
            <w:r w:rsidRPr="000670FE">
              <w:t>7</w:t>
            </w:r>
          </w:p>
        </w:tc>
        <w:tc>
          <w:tcPr>
            <w:tcW w:w="4051" w:type="dxa"/>
            <w:shd w:val="clear" w:color="auto" w:fill="auto"/>
          </w:tcPr>
          <w:p w14:paraId="2FD97D4A" w14:textId="77777777" w:rsidR="00784A32" w:rsidRPr="000670FE" w:rsidRDefault="00784A32" w:rsidP="00354887">
            <w:pPr>
              <w:pStyle w:val="TAL"/>
              <w:keepNext w:val="0"/>
              <w:keepLines w:val="0"/>
              <w:widowControl w:val="0"/>
            </w:pPr>
            <w:r w:rsidRPr="000670FE">
              <w:t>Make the UE (MCVideo User) request termination of the MCVideo private emergency call.</w:t>
            </w:r>
          </w:p>
          <w:p w14:paraId="45A8541A"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65AF4994"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10A68E5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0AF050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55FE50F" w14:textId="77777777" w:rsidR="00784A32" w:rsidRPr="000670FE" w:rsidRDefault="00784A32" w:rsidP="00354887">
            <w:pPr>
              <w:pStyle w:val="TAC"/>
              <w:keepNext w:val="0"/>
              <w:keepLines w:val="0"/>
              <w:widowControl w:val="0"/>
            </w:pPr>
            <w:r w:rsidRPr="000670FE">
              <w:t>-</w:t>
            </w:r>
          </w:p>
        </w:tc>
      </w:tr>
      <w:tr w:rsidR="00784A32" w:rsidRPr="000670FE" w14:paraId="1714D64C" w14:textId="77777777" w:rsidTr="00354887">
        <w:tc>
          <w:tcPr>
            <w:tcW w:w="534" w:type="dxa"/>
            <w:shd w:val="clear" w:color="auto" w:fill="auto"/>
          </w:tcPr>
          <w:p w14:paraId="3C32CFBA" w14:textId="77777777" w:rsidR="00784A32" w:rsidRPr="000670FE" w:rsidRDefault="00784A32" w:rsidP="00354887">
            <w:pPr>
              <w:pStyle w:val="TAC"/>
              <w:keepNext w:val="0"/>
              <w:keepLines w:val="0"/>
              <w:widowControl w:val="0"/>
            </w:pPr>
            <w:r w:rsidRPr="000670FE">
              <w:t>8</w:t>
            </w:r>
          </w:p>
        </w:tc>
        <w:tc>
          <w:tcPr>
            <w:tcW w:w="4051" w:type="dxa"/>
            <w:shd w:val="clear" w:color="auto" w:fill="auto"/>
          </w:tcPr>
          <w:p w14:paraId="0457F75A" w14:textId="77777777" w:rsidR="00784A32" w:rsidRPr="000670FE" w:rsidRDefault="00784A32" w:rsidP="00354887">
            <w:pPr>
              <w:pStyle w:val="TAL"/>
              <w:keepNext w:val="0"/>
              <w:keepLines w:val="0"/>
              <w:widowControl w:val="0"/>
            </w:pPr>
            <w:r w:rsidRPr="000670FE">
              <w:t>Check: Does the UE (MCVideo client) sends a SIP BYE request to terminate the private call.</w:t>
            </w:r>
          </w:p>
        </w:tc>
        <w:tc>
          <w:tcPr>
            <w:tcW w:w="630" w:type="dxa"/>
            <w:shd w:val="clear" w:color="auto" w:fill="auto"/>
          </w:tcPr>
          <w:p w14:paraId="3DB8F6EF"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7BE6145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44A79F41"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6D956371" w14:textId="77777777" w:rsidR="00784A32" w:rsidRPr="000670FE" w:rsidRDefault="00784A32" w:rsidP="00354887">
            <w:pPr>
              <w:pStyle w:val="TAC"/>
              <w:keepNext w:val="0"/>
              <w:keepLines w:val="0"/>
              <w:widowControl w:val="0"/>
            </w:pPr>
            <w:r w:rsidRPr="000670FE">
              <w:t>P</w:t>
            </w:r>
          </w:p>
        </w:tc>
      </w:tr>
      <w:tr w:rsidR="00784A32" w:rsidRPr="000670FE" w14:paraId="3D53BF6D" w14:textId="77777777" w:rsidTr="00354887">
        <w:tc>
          <w:tcPr>
            <w:tcW w:w="534" w:type="dxa"/>
            <w:shd w:val="clear" w:color="auto" w:fill="auto"/>
          </w:tcPr>
          <w:p w14:paraId="156DD8FC" w14:textId="77777777" w:rsidR="00784A32" w:rsidRPr="000670FE" w:rsidRDefault="00784A32" w:rsidP="00354887">
            <w:pPr>
              <w:pStyle w:val="TAC"/>
              <w:keepNext w:val="0"/>
              <w:keepLines w:val="0"/>
              <w:widowControl w:val="0"/>
            </w:pPr>
            <w:r w:rsidRPr="000670FE">
              <w:t>9</w:t>
            </w:r>
          </w:p>
        </w:tc>
        <w:tc>
          <w:tcPr>
            <w:tcW w:w="4051" w:type="dxa"/>
            <w:shd w:val="clear" w:color="auto" w:fill="auto"/>
          </w:tcPr>
          <w:p w14:paraId="3229F7F1" w14:textId="77777777" w:rsidR="00784A32" w:rsidRPr="000670FE" w:rsidRDefault="00784A32" w:rsidP="00354887">
            <w:pPr>
              <w:pStyle w:val="TAL"/>
              <w:keepNext w:val="0"/>
              <w:keepLines w:val="0"/>
              <w:widowControl w:val="0"/>
            </w:pPr>
            <w:r w:rsidRPr="000670FE">
              <w:t>The SS (MCVideo server) sends SIP 200 (OK).</w:t>
            </w:r>
          </w:p>
        </w:tc>
        <w:tc>
          <w:tcPr>
            <w:tcW w:w="630" w:type="dxa"/>
            <w:shd w:val="clear" w:color="auto" w:fill="auto"/>
          </w:tcPr>
          <w:p w14:paraId="0F199B77"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646DDF92"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626DED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3FF981" w14:textId="77777777" w:rsidR="00784A32" w:rsidRPr="000670FE" w:rsidRDefault="00784A32" w:rsidP="00354887">
            <w:pPr>
              <w:pStyle w:val="TAC"/>
              <w:keepNext w:val="0"/>
              <w:keepLines w:val="0"/>
              <w:widowControl w:val="0"/>
            </w:pPr>
            <w:r w:rsidRPr="000670FE">
              <w:t>-</w:t>
            </w:r>
          </w:p>
        </w:tc>
      </w:tr>
      <w:tr w:rsidR="00784A32" w:rsidRPr="000670FE" w14:paraId="339AA8A8" w14:textId="77777777" w:rsidTr="00354887">
        <w:tc>
          <w:tcPr>
            <w:tcW w:w="534" w:type="dxa"/>
            <w:shd w:val="clear" w:color="auto" w:fill="auto"/>
          </w:tcPr>
          <w:p w14:paraId="50E39249" w14:textId="77777777" w:rsidR="00784A32" w:rsidRPr="000670FE" w:rsidRDefault="00784A32" w:rsidP="00354887">
            <w:pPr>
              <w:pStyle w:val="TAC"/>
              <w:keepNext w:val="0"/>
              <w:keepLines w:val="0"/>
              <w:widowControl w:val="0"/>
            </w:pPr>
            <w:r w:rsidRPr="000670FE">
              <w:t>10</w:t>
            </w:r>
          </w:p>
        </w:tc>
        <w:tc>
          <w:tcPr>
            <w:tcW w:w="4051" w:type="dxa"/>
            <w:shd w:val="clear" w:color="auto" w:fill="auto"/>
          </w:tcPr>
          <w:p w14:paraId="456FE49E" w14:textId="77777777" w:rsidR="00784A32" w:rsidRPr="000670FE" w:rsidRDefault="00784A32" w:rsidP="00354887">
            <w:pPr>
              <w:pStyle w:val="TAL"/>
              <w:keepNext w:val="0"/>
              <w:keepLines w:val="0"/>
              <w:widowControl w:val="0"/>
            </w:pPr>
            <w:r w:rsidRPr="000670FE">
              <w:t>Wait for 5 sec to capture any not allowed behaviour.</w:t>
            </w:r>
          </w:p>
        </w:tc>
        <w:tc>
          <w:tcPr>
            <w:tcW w:w="630" w:type="dxa"/>
            <w:shd w:val="clear" w:color="auto" w:fill="auto"/>
          </w:tcPr>
          <w:p w14:paraId="70A26307"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20BDF76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2C83D8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EE009F" w14:textId="77777777" w:rsidR="00784A32" w:rsidRPr="000670FE" w:rsidRDefault="00784A32" w:rsidP="00354887">
            <w:pPr>
              <w:pStyle w:val="TAC"/>
              <w:keepNext w:val="0"/>
              <w:keepLines w:val="0"/>
              <w:widowControl w:val="0"/>
            </w:pPr>
            <w:r w:rsidRPr="000670FE">
              <w:t>-</w:t>
            </w:r>
          </w:p>
        </w:tc>
      </w:tr>
      <w:tr w:rsidR="00784A32" w:rsidRPr="000670FE" w14:paraId="6E285C1D" w14:textId="77777777" w:rsidTr="00354887">
        <w:tc>
          <w:tcPr>
            <w:tcW w:w="534" w:type="dxa"/>
            <w:shd w:val="clear" w:color="auto" w:fill="auto"/>
          </w:tcPr>
          <w:p w14:paraId="4F450727" w14:textId="77777777" w:rsidR="00784A32" w:rsidRPr="000670FE" w:rsidRDefault="00784A32" w:rsidP="00354887">
            <w:pPr>
              <w:pStyle w:val="TAC"/>
              <w:keepNext w:val="0"/>
              <w:keepLines w:val="0"/>
              <w:widowControl w:val="0"/>
            </w:pPr>
            <w:r w:rsidRPr="000670FE">
              <w:t>-</w:t>
            </w:r>
          </w:p>
        </w:tc>
        <w:tc>
          <w:tcPr>
            <w:tcW w:w="4051" w:type="dxa"/>
            <w:shd w:val="clear" w:color="auto" w:fill="auto"/>
          </w:tcPr>
          <w:p w14:paraId="26304002" w14:textId="77777777" w:rsidR="00784A32" w:rsidRPr="000670FE" w:rsidRDefault="00784A32" w:rsidP="00354887">
            <w:pPr>
              <w:pStyle w:val="TAL"/>
              <w:keepNext w:val="0"/>
              <w:keepLines w:val="0"/>
              <w:widowControl w:val="0"/>
            </w:pPr>
            <w:r w:rsidRPr="000670FE">
              <w:t>EXCEPTION: SS releases the E-UTRA connection</w:t>
            </w:r>
          </w:p>
        </w:tc>
        <w:tc>
          <w:tcPr>
            <w:tcW w:w="630" w:type="dxa"/>
            <w:shd w:val="clear" w:color="auto" w:fill="auto"/>
          </w:tcPr>
          <w:p w14:paraId="2414423A"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383D791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95A84C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0A39218" w14:textId="77777777" w:rsidR="00784A32" w:rsidRPr="000670FE" w:rsidRDefault="00784A32" w:rsidP="00354887">
            <w:pPr>
              <w:pStyle w:val="TAC"/>
              <w:keepNext w:val="0"/>
              <w:keepLines w:val="0"/>
              <w:widowControl w:val="0"/>
            </w:pPr>
            <w:r w:rsidRPr="000670FE">
              <w:t>-</w:t>
            </w:r>
          </w:p>
        </w:tc>
      </w:tr>
    </w:tbl>
    <w:p w14:paraId="1D62A39F" w14:textId="77777777" w:rsidR="00784A32" w:rsidRPr="000670FE" w:rsidRDefault="00784A32" w:rsidP="00784A32">
      <w:pPr>
        <w:rPr>
          <w:rFonts w:ascii="Arial" w:hAnsi="Arial"/>
        </w:rPr>
      </w:pPr>
    </w:p>
    <w:p w14:paraId="6C2BD191" w14:textId="77777777" w:rsidR="00784A32" w:rsidRPr="000670FE" w:rsidRDefault="00784A32" w:rsidP="00D35E6A">
      <w:pPr>
        <w:pStyle w:val="Heading5"/>
      </w:pPr>
      <w:bookmarkStart w:id="323" w:name="_Toc52787574"/>
      <w:bookmarkStart w:id="324" w:name="_Toc52787756"/>
      <w:r w:rsidRPr="000670FE">
        <w:t>6.2.5.3.3</w:t>
      </w:r>
      <w:r w:rsidRPr="000670FE">
        <w:tab/>
        <w:t>Specific message contents</w:t>
      </w:r>
      <w:bookmarkEnd w:id="323"/>
      <w:bookmarkEnd w:id="324"/>
    </w:p>
    <w:p w14:paraId="68139A77" w14:textId="77777777" w:rsidR="00784A32" w:rsidRPr="000670FE" w:rsidRDefault="00784A32" w:rsidP="00784A32">
      <w:pPr>
        <w:pStyle w:val="TH"/>
      </w:pPr>
      <w:r w:rsidRPr="000670FE">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1AD76F1C" w14:textId="77777777" w:rsidTr="00354887">
        <w:trPr>
          <w:tblHeader/>
        </w:trPr>
        <w:tc>
          <w:tcPr>
            <w:tcW w:w="9504" w:type="dxa"/>
            <w:gridSpan w:val="5"/>
          </w:tcPr>
          <w:p w14:paraId="5319AB8F" w14:textId="77777777" w:rsidR="00784A32" w:rsidRPr="000670FE" w:rsidRDefault="00784A32" w:rsidP="00354887">
            <w:pPr>
              <w:pStyle w:val="TAL"/>
            </w:pPr>
            <w:r w:rsidRPr="000670FE">
              <w:t>Derivation Path: TS 36.579-1 [2], Table 5.5.2.5.1-1, conditions MCVIDEO, PRIVATE-CALL</w:t>
            </w:r>
          </w:p>
        </w:tc>
      </w:tr>
      <w:tr w:rsidR="00784A32" w:rsidRPr="000670FE" w14:paraId="0B51831F" w14:textId="77777777" w:rsidTr="00354887">
        <w:trPr>
          <w:tblHeader/>
        </w:trPr>
        <w:tc>
          <w:tcPr>
            <w:tcW w:w="2934" w:type="dxa"/>
          </w:tcPr>
          <w:p w14:paraId="55CE36B3" w14:textId="77777777" w:rsidR="00784A32" w:rsidRPr="000670FE" w:rsidRDefault="00784A32" w:rsidP="00354887">
            <w:pPr>
              <w:pStyle w:val="TAH"/>
              <w:keepLines w:val="0"/>
              <w:widowControl w:val="0"/>
            </w:pPr>
            <w:r w:rsidRPr="000670FE">
              <w:t>Information Element</w:t>
            </w:r>
          </w:p>
        </w:tc>
        <w:tc>
          <w:tcPr>
            <w:tcW w:w="1799" w:type="dxa"/>
          </w:tcPr>
          <w:p w14:paraId="63154D56" w14:textId="77777777" w:rsidR="00784A32" w:rsidRPr="000670FE" w:rsidRDefault="00784A32" w:rsidP="00354887">
            <w:pPr>
              <w:pStyle w:val="TAH"/>
              <w:keepLines w:val="0"/>
              <w:widowControl w:val="0"/>
            </w:pPr>
            <w:r w:rsidRPr="000670FE">
              <w:t>Value/remark</w:t>
            </w:r>
          </w:p>
        </w:tc>
        <w:tc>
          <w:tcPr>
            <w:tcW w:w="2159" w:type="dxa"/>
            <w:tcBorders>
              <w:bottom w:val="single" w:sz="4" w:space="0" w:color="auto"/>
            </w:tcBorders>
          </w:tcPr>
          <w:p w14:paraId="4344D40D" w14:textId="77777777" w:rsidR="00784A32" w:rsidRPr="000670FE" w:rsidRDefault="00784A32" w:rsidP="00354887">
            <w:pPr>
              <w:pStyle w:val="TAH"/>
              <w:keepLines w:val="0"/>
              <w:widowControl w:val="0"/>
            </w:pPr>
            <w:r w:rsidRPr="000670FE">
              <w:t>Comment</w:t>
            </w:r>
          </w:p>
        </w:tc>
        <w:tc>
          <w:tcPr>
            <w:tcW w:w="1440" w:type="dxa"/>
          </w:tcPr>
          <w:p w14:paraId="4287E192" w14:textId="77777777" w:rsidR="00784A32" w:rsidRPr="000670FE" w:rsidRDefault="00784A32" w:rsidP="00354887">
            <w:pPr>
              <w:pStyle w:val="TAH"/>
              <w:keepLines w:val="0"/>
              <w:widowControl w:val="0"/>
            </w:pPr>
            <w:r w:rsidRPr="000670FE">
              <w:t>Reference</w:t>
            </w:r>
          </w:p>
        </w:tc>
        <w:tc>
          <w:tcPr>
            <w:tcW w:w="1172" w:type="dxa"/>
          </w:tcPr>
          <w:p w14:paraId="71E578A0" w14:textId="77777777" w:rsidR="00784A32" w:rsidRPr="000670FE" w:rsidRDefault="00784A32" w:rsidP="00354887">
            <w:pPr>
              <w:pStyle w:val="TAH"/>
              <w:keepLines w:val="0"/>
              <w:widowControl w:val="0"/>
            </w:pPr>
            <w:r w:rsidRPr="000670FE">
              <w:t>Condition</w:t>
            </w:r>
          </w:p>
        </w:tc>
      </w:tr>
      <w:tr w:rsidR="00784A32" w:rsidRPr="000670FE" w14:paraId="69DE3317" w14:textId="77777777" w:rsidTr="00354887">
        <w:tc>
          <w:tcPr>
            <w:tcW w:w="2934" w:type="dxa"/>
            <w:vAlign w:val="center"/>
          </w:tcPr>
          <w:p w14:paraId="511FEC71"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50BE7D06"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tcPr>
          <w:p w14:paraId="36CF1E14" w14:textId="77777777" w:rsidR="00784A32" w:rsidRPr="000670FE" w:rsidRDefault="00784A32" w:rsidP="00354887">
            <w:pPr>
              <w:pStyle w:val="TAL"/>
              <w:rPr>
                <w:color w:val="000000"/>
              </w:rPr>
            </w:pPr>
          </w:p>
        </w:tc>
        <w:tc>
          <w:tcPr>
            <w:tcW w:w="1440" w:type="dxa"/>
          </w:tcPr>
          <w:p w14:paraId="42C1C95F" w14:textId="77777777" w:rsidR="00784A32" w:rsidRPr="000670FE" w:rsidRDefault="00784A32" w:rsidP="00354887">
            <w:pPr>
              <w:pStyle w:val="TAL"/>
              <w:rPr>
                <w:color w:val="000000"/>
              </w:rPr>
            </w:pPr>
          </w:p>
        </w:tc>
        <w:tc>
          <w:tcPr>
            <w:tcW w:w="1172" w:type="dxa"/>
            <w:vAlign w:val="bottom"/>
          </w:tcPr>
          <w:p w14:paraId="1F570EC4" w14:textId="77777777" w:rsidR="00784A32" w:rsidRPr="000670FE" w:rsidRDefault="00784A32" w:rsidP="00354887">
            <w:pPr>
              <w:pStyle w:val="TAL"/>
              <w:rPr>
                <w:color w:val="000000"/>
              </w:rPr>
            </w:pPr>
          </w:p>
        </w:tc>
      </w:tr>
      <w:tr w:rsidR="00784A32" w:rsidRPr="000670FE" w14:paraId="22427673" w14:textId="77777777" w:rsidTr="00354887">
        <w:tc>
          <w:tcPr>
            <w:tcW w:w="2934" w:type="dxa"/>
            <w:shd w:val="clear" w:color="auto" w:fill="auto"/>
            <w:vAlign w:val="center"/>
          </w:tcPr>
          <w:p w14:paraId="0C5AFAE9"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1958724C"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7125832E"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4726770B" w14:textId="77777777" w:rsidR="00784A32" w:rsidRPr="000670FE" w:rsidRDefault="00784A32" w:rsidP="00354887">
            <w:pPr>
              <w:pStyle w:val="TAL"/>
              <w:rPr>
                <w:color w:val="000000"/>
              </w:rPr>
            </w:pPr>
          </w:p>
        </w:tc>
        <w:tc>
          <w:tcPr>
            <w:tcW w:w="1172" w:type="dxa"/>
            <w:shd w:val="clear" w:color="auto" w:fill="auto"/>
            <w:vAlign w:val="bottom"/>
          </w:tcPr>
          <w:p w14:paraId="29B1BA3D" w14:textId="77777777" w:rsidR="00784A32" w:rsidRPr="000670FE" w:rsidRDefault="00784A32" w:rsidP="00354887">
            <w:pPr>
              <w:pStyle w:val="TAL"/>
              <w:rPr>
                <w:color w:val="000000"/>
              </w:rPr>
            </w:pPr>
          </w:p>
        </w:tc>
      </w:tr>
      <w:tr w:rsidR="00784A32" w:rsidRPr="000670FE" w14:paraId="64F58D77" w14:textId="77777777" w:rsidTr="00354887">
        <w:tc>
          <w:tcPr>
            <w:tcW w:w="2934" w:type="dxa"/>
            <w:shd w:val="clear" w:color="auto" w:fill="auto"/>
            <w:vAlign w:val="center"/>
          </w:tcPr>
          <w:p w14:paraId="6AC6EDC5"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6C9C9028"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D533675" w14:textId="77777777" w:rsidR="00784A32" w:rsidRPr="000670FE" w:rsidRDefault="00784A32" w:rsidP="00354887">
            <w:pPr>
              <w:pStyle w:val="TAL"/>
              <w:rPr>
                <w:color w:val="000000"/>
              </w:rPr>
            </w:pPr>
          </w:p>
        </w:tc>
        <w:tc>
          <w:tcPr>
            <w:tcW w:w="1440" w:type="dxa"/>
            <w:shd w:val="clear" w:color="auto" w:fill="auto"/>
          </w:tcPr>
          <w:p w14:paraId="0C5CFDF3" w14:textId="77777777" w:rsidR="00784A32" w:rsidRPr="000670FE" w:rsidRDefault="00784A32" w:rsidP="00354887">
            <w:pPr>
              <w:pStyle w:val="TAL"/>
              <w:rPr>
                <w:color w:val="000000"/>
              </w:rPr>
            </w:pPr>
          </w:p>
        </w:tc>
        <w:tc>
          <w:tcPr>
            <w:tcW w:w="1172" w:type="dxa"/>
            <w:shd w:val="clear" w:color="auto" w:fill="auto"/>
            <w:vAlign w:val="bottom"/>
          </w:tcPr>
          <w:p w14:paraId="668705C7" w14:textId="77777777" w:rsidR="00784A32" w:rsidRPr="000670FE" w:rsidRDefault="00784A32" w:rsidP="00354887">
            <w:pPr>
              <w:pStyle w:val="TAL"/>
              <w:rPr>
                <w:color w:val="000000"/>
              </w:rPr>
            </w:pPr>
          </w:p>
        </w:tc>
      </w:tr>
      <w:tr w:rsidR="00784A32" w:rsidRPr="000670FE" w14:paraId="67CD823C" w14:textId="77777777" w:rsidTr="00354887">
        <w:tc>
          <w:tcPr>
            <w:tcW w:w="2934" w:type="dxa"/>
            <w:shd w:val="clear" w:color="auto" w:fill="auto"/>
            <w:vAlign w:val="center"/>
          </w:tcPr>
          <w:p w14:paraId="3B40F6D5"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464A12BC" w14:textId="77777777" w:rsidR="00784A32" w:rsidRPr="000670FE" w:rsidRDefault="00784A32" w:rsidP="00354887">
            <w:pPr>
              <w:pStyle w:val="TAL"/>
              <w:rPr>
                <w:color w:val="000000"/>
              </w:rPr>
            </w:pPr>
            <w:r w:rsidRPr="000670FE">
              <w:rPr>
                <w:color w:val="000000"/>
              </w:rPr>
              <w:t>MCVideo-Info as described in Table 6.2.5.3.3-2</w:t>
            </w:r>
          </w:p>
        </w:tc>
        <w:tc>
          <w:tcPr>
            <w:tcW w:w="2159" w:type="dxa"/>
            <w:tcBorders>
              <w:top w:val="single" w:sz="4" w:space="0" w:color="auto"/>
              <w:bottom w:val="single" w:sz="4" w:space="0" w:color="auto"/>
            </w:tcBorders>
            <w:shd w:val="clear" w:color="auto" w:fill="auto"/>
          </w:tcPr>
          <w:p w14:paraId="22BD8978" w14:textId="77777777" w:rsidR="00784A32" w:rsidRPr="000670FE" w:rsidRDefault="00784A32" w:rsidP="00354887">
            <w:pPr>
              <w:pStyle w:val="TAL"/>
              <w:rPr>
                <w:color w:val="000000"/>
              </w:rPr>
            </w:pPr>
          </w:p>
        </w:tc>
        <w:tc>
          <w:tcPr>
            <w:tcW w:w="1440" w:type="dxa"/>
            <w:shd w:val="clear" w:color="auto" w:fill="auto"/>
          </w:tcPr>
          <w:p w14:paraId="5C4F8BE5" w14:textId="77777777" w:rsidR="00784A32" w:rsidRPr="000670FE" w:rsidRDefault="00784A32" w:rsidP="00354887">
            <w:pPr>
              <w:pStyle w:val="TAL"/>
              <w:rPr>
                <w:color w:val="000000"/>
              </w:rPr>
            </w:pPr>
          </w:p>
        </w:tc>
        <w:tc>
          <w:tcPr>
            <w:tcW w:w="1172" w:type="dxa"/>
            <w:shd w:val="clear" w:color="auto" w:fill="auto"/>
            <w:vAlign w:val="bottom"/>
          </w:tcPr>
          <w:p w14:paraId="72B6BF15" w14:textId="77777777" w:rsidR="00784A32" w:rsidRPr="000670FE" w:rsidRDefault="00784A32" w:rsidP="00354887">
            <w:pPr>
              <w:pStyle w:val="TAL"/>
              <w:rPr>
                <w:color w:val="000000"/>
              </w:rPr>
            </w:pPr>
          </w:p>
        </w:tc>
      </w:tr>
    </w:tbl>
    <w:p w14:paraId="520A3081" w14:textId="77777777" w:rsidR="00784A32" w:rsidRPr="000670FE" w:rsidRDefault="00784A32" w:rsidP="00784A32"/>
    <w:p w14:paraId="6BF3B69A" w14:textId="77777777" w:rsidR="00784A32" w:rsidRPr="000670FE" w:rsidRDefault="00784A32" w:rsidP="00784A32">
      <w:pPr>
        <w:pStyle w:val="TH"/>
      </w:pPr>
      <w:r w:rsidRPr="000670FE">
        <w:t>Table 6.2.5.3.3-2: MCVideo-Info in SIP INVITE (Table 6.2.5.3.3-1)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A50FF66" w14:textId="77777777" w:rsidTr="00354887">
        <w:trPr>
          <w:tblHeader/>
        </w:trPr>
        <w:tc>
          <w:tcPr>
            <w:tcW w:w="9577" w:type="dxa"/>
          </w:tcPr>
          <w:p w14:paraId="7FB127CE" w14:textId="77777777" w:rsidR="00784A32" w:rsidRPr="000670FE" w:rsidRDefault="00784A32" w:rsidP="00354887">
            <w:pPr>
              <w:pStyle w:val="TAL"/>
            </w:pPr>
            <w:r w:rsidRPr="000670FE">
              <w:t>Derivation Path: TS 36.579-1 [2], Table 5.5.2.5.1-1, condition PRIVATE-CALL</w:t>
            </w:r>
          </w:p>
        </w:tc>
      </w:tr>
    </w:tbl>
    <w:p w14:paraId="2062C5BF" w14:textId="77777777" w:rsidR="00784A32" w:rsidRPr="000670FE" w:rsidRDefault="00784A32" w:rsidP="00784A32"/>
    <w:p w14:paraId="0848F420" w14:textId="77777777" w:rsidR="00784A32" w:rsidRPr="000670FE" w:rsidRDefault="00784A32" w:rsidP="00784A32">
      <w:pPr>
        <w:pStyle w:val="TH"/>
      </w:pPr>
      <w:r w:rsidRPr="000670FE">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3DC60AA" w14:textId="77777777" w:rsidTr="00354887">
        <w:trPr>
          <w:tblHeader/>
        </w:trPr>
        <w:tc>
          <w:tcPr>
            <w:tcW w:w="9517" w:type="dxa"/>
            <w:gridSpan w:val="5"/>
          </w:tcPr>
          <w:p w14:paraId="71CA2AE4"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39B285A8" w14:textId="77777777" w:rsidTr="00354887">
        <w:trPr>
          <w:tblHeader/>
        </w:trPr>
        <w:tc>
          <w:tcPr>
            <w:tcW w:w="2677" w:type="dxa"/>
          </w:tcPr>
          <w:p w14:paraId="68755311"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800900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8A19EF4"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B5BC4CA"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0A996489"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80121A0" w14:textId="77777777" w:rsidTr="00354887">
        <w:tc>
          <w:tcPr>
            <w:tcW w:w="2677" w:type="dxa"/>
            <w:vAlign w:val="center"/>
          </w:tcPr>
          <w:p w14:paraId="10BE461E"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6E949655"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555825E0" w14:textId="77777777" w:rsidR="00784A32" w:rsidRPr="000670FE" w:rsidRDefault="00784A32" w:rsidP="00354887">
            <w:pPr>
              <w:pStyle w:val="TAL"/>
              <w:keepNext w:val="0"/>
              <w:keepLines w:val="0"/>
              <w:widowControl w:val="0"/>
              <w:rPr>
                <w:b/>
                <w:color w:val="000000"/>
              </w:rPr>
            </w:pPr>
          </w:p>
        </w:tc>
        <w:tc>
          <w:tcPr>
            <w:tcW w:w="1350" w:type="dxa"/>
          </w:tcPr>
          <w:p w14:paraId="31B1EAE7" w14:textId="77777777" w:rsidR="00784A32" w:rsidRPr="000670FE" w:rsidRDefault="00784A32" w:rsidP="00354887">
            <w:pPr>
              <w:pStyle w:val="TAL"/>
              <w:keepNext w:val="0"/>
              <w:keepLines w:val="0"/>
              <w:widowControl w:val="0"/>
              <w:rPr>
                <w:bCs/>
                <w:color w:val="000000"/>
              </w:rPr>
            </w:pPr>
          </w:p>
        </w:tc>
        <w:tc>
          <w:tcPr>
            <w:tcW w:w="1170" w:type="dxa"/>
            <w:vAlign w:val="bottom"/>
          </w:tcPr>
          <w:p w14:paraId="118D624F" w14:textId="77777777" w:rsidR="00784A32" w:rsidRPr="000670FE" w:rsidRDefault="00784A32" w:rsidP="00354887">
            <w:pPr>
              <w:pStyle w:val="TAL"/>
              <w:keepNext w:val="0"/>
              <w:keepLines w:val="0"/>
              <w:widowControl w:val="0"/>
              <w:rPr>
                <w:b/>
                <w:color w:val="000000"/>
              </w:rPr>
            </w:pPr>
          </w:p>
        </w:tc>
      </w:tr>
      <w:tr w:rsidR="00784A32" w:rsidRPr="000670FE" w14:paraId="1FF39B64" w14:textId="77777777" w:rsidTr="00354887">
        <w:tc>
          <w:tcPr>
            <w:tcW w:w="2677" w:type="dxa"/>
            <w:vAlign w:val="center"/>
          </w:tcPr>
          <w:p w14:paraId="5E73E86A"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1FA81CED"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F6A719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019457E5" w14:textId="77777777" w:rsidR="00784A32" w:rsidRPr="000670FE" w:rsidRDefault="00784A32" w:rsidP="00354887">
            <w:pPr>
              <w:pStyle w:val="TAL"/>
              <w:keepNext w:val="0"/>
              <w:keepLines w:val="0"/>
              <w:widowControl w:val="0"/>
              <w:rPr>
                <w:bCs/>
                <w:color w:val="000000"/>
              </w:rPr>
            </w:pPr>
          </w:p>
        </w:tc>
        <w:tc>
          <w:tcPr>
            <w:tcW w:w="1170" w:type="dxa"/>
            <w:vAlign w:val="bottom"/>
          </w:tcPr>
          <w:p w14:paraId="32FC9BD9" w14:textId="77777777" w:rsidR="00784A32" w:rsidRPr="000670FE" w:rsidRDefault="00784A32" w:rsidP="00354887">
            <w:pPr>
              <w:pStyle w:val="TAL"/>
              <w:keepNext w:val="0"/>
              <w:keepLines w:val="0"/>
              <w:widowControl w:val="0"/>
              <w:rPr>
                <w:bCs/>
                <w:color w:val="000000"/>
              </w:rPr>
            </w:pPr>
          </w:p>
        </w:tc>
      </w:tr>
      <w:tr w:rsidR="00784A32" w:rsidRPr="000670FE" w14:paraId="6D46DE98" w14:textId="77777777" w:rsidTr="00354887">
        <w:tc>
          <w:tcPr>
            <w:tcW w:w="2677" w:type="dxa"/>
            <w:vAlign w:val="center"/>
          </w:tcPr>
          <w:p w14:paraId="5F9D1C36"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295033C0"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4DE0CBE" w14:textId="77777777" w:rsidR="00784A32" w:rsidRPr="000670FE" w:rsidRDefault="00784A32" w:rsidP="00354887">
            <w:pPr>
              <w:pStyle w:val="TAL"/>
              <w:keepNext w:val="0"/>
              <w:keepLines w:val="0"/>
              <w:widowControl w:val="0"/>
              <w:rPr>
                <w:bCs/>
                <w:color w:val="000000"/>
              </w:rPr>
            </w:pPr>
          </w:p>
        </w:tc>
        <w:tc>
          <w:tcPr>
            <w:tcW w:w="1350" w:type="dxa"/>
          </w:tcPr>
          <w:p w14:paraId="559B8D25" w14:textId="77777777" w:rsidR="00784A32" w:rsidRPr="000670FE" w:rsidRDefault="00784A32" w:rsidP="00354887">
            <w:pPr>
              <w:pStyle w:val="TAL"/>
              <w:keepNext w:val="0"/>
              <w:keepLines w:val="0"/>
              <w:widowControl w:val="0"/>
              <w:rPr>
                <w:bCs/>
                <w:color w:val="000000"/>
              </w:rPr>
            </w:pPr>
          </w:p>
        </w:tc>
        <w:tc>
          <w:tcPr>
            <w:tcW w:w="1170" w:type="dxa"/>
            <w:vAlign w:val="bottom"/>
          </w:tcPr>
          <w:p w14:paraId="4B82A027" w14:textId="77777777" w:rsidR="00784A32" w:rsidRPr="000670FE" w:rsidRDefault="00784A32" w:rsidP="00354887">
            <w:pPr>
              <w:pStyle w:val="TAL"/>
              <w:keepNext w:val="0"/>
              <w:keepLines w:val="0"/>
              <w:widowControl w:val="0"/>
              <w:rPr>
                <w:bCs/>
                <w:color w:val="000000"/>
              </w:rPr>
            </w:pPr>
          </w:p>
        </w:tc>
      </w:tr>
      <w:tr w:rsidR="00784A32" w:rsidRPr="000670FE" w14:paraId="6BBB6B7F" w14:textId="77777777" w:rsidTr="00354887">
        <w:trPr>
          <w:trHeight w:val="647"/>
        </w:trPr>
        <w:tc>
          <w:tcPr>
            <w:tcW w:w="2677" w:type="dxa"/>
            <w:vAlign w:val="center"/>
          </w:tcPr>
          <w:p w14:paraId="52D652AC"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032E683B"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6.2.5.3.3-2</w:t>
            </w:r>
          </w:p>
        </w:tc>
        <w:tc>
          <w:tcPr>
            <w:tcW w:w="2160" w:type="dxa"/>
            <w:tcBorders>
              <w:top w:val="single" w:sz="4" w:space="0" w:color="auto"/>
              <w:bottom w:val="single" w:sz="4" w:space="0" w:color="auto"/>
            </w:tcBorders>
          </w:tcPr>
          <w:p w14:paraId="26614772" w14:textId="77777777" w:rsidR="00784A32" w:rsidRPr="000670FE" w:rsidRDefault="00784A32" w:rsidP="00354887">
            <w:pPr>
              <w:pStyle w:val="TAL"/>
              <w:keepNext w:val="0"/>
              <w:keepLines w:val="0"/>
              <w:widowControl w:val="0"/>
              <w:rPr>
                <w:bCs/>
                <w:color w:val="000000"/>
              </w:rPr>
            </w:pPr>
          </w:p>
        </w:tc>
        <w:tc>
          <w:tcPr>
            <w:tcW w:w="1350" w:type="dxa"/>
          </w:tcPr>
          <w:p w14:paraId="7CFEBA1A" w14:textId="77777777" w:rsidR="00784A32" w:rsidRPr="000670FE" w:rsidRDefault="00784A32" w:rsidP="00354887">
            <w:pPr>
              <w:pStyle w:val="TAL"/>
              <w:keepNext w:val="0"/>
              <w:keepLines w:val="0"/>
              <w:widowControl w:val="0"/>
              <w:rPr>
                <w:bCs/>
                <w:color w:val="000000"/>
              </w:rPr>
            </w:pPr>
          </w:p>
        </w:tc>
        <w:tc>
          <w:tcPr>
            <w:tcW w:w="1170" w:type="dxa"/>
            <w:vAlign w:val="bottom"/>
          </w:tcPr>
          <w:p w14:paraId="5336788C" w14:textId="77777777" w:rsidR="00784A32" w:rsidRPr="000670FE" w:rsidRDefault="00784A32" w:rsidP="00354887">
            <w:pPr>
              <w:pStyle w:val="TAL"/>
              <w:keepNext w:val="0"/>
              <w:keepLines w:val="0"/>
              <w:widowControl w:val="0"/>
              <w:rPr>
                <w:bCs/>
                <w:color w:val="000000"/>
              </w:rPr>
            </w:pPr>
          </w:p>
        </w:tc>
      </w:tr>
    </w:tbl>
    <w:p w14:paraId="1017E2C6" w14:textId="77777777" w:rsidR="00784A32" w:rsidRPr="000670FE" w:rsidRDefault="00784A32" w:rsidP="00784A32"/>
    <w:p w14:paraId="7F636E50" w14:textId="77777777" w:rsidR="00784A32" w:rsidRPr="000670FE" w:rsidRDefault="00784A32" w:rsidP="00784A32">
      <w:pPr>
        <w:pStyle w:val="TH"/>
        <w:widowControl w:val="0"/>
      </w:pPr>
      <w:r w:rsidRPr="000670FE">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27736FDD" w14:textId="77777777" w:rsidTr="00354887">
        <w:trPr>
          <w:tblHeader/>
        </w:trPr>
        <w:tc>
          <w:tcPr>
            <w:tcW w:w="9531" w:type="dxa"/>
          </w:tcPr>
          <w:p w14:paraId="248BEF98"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12973C5E" w14:textId="77777777" w:rsidR="00784A32" w:rsidRPr="000670FE" w:rsidRDefault="00784A32" w:rsidP="00784A32"/>
    <w:p w14:paraId="4EF395C6" w14:textId="77777777" w:rsidR="00784A32" w:rsidRPr="000670FE" w:rsidRDefault="00784A32" w:rsidP="00784A32">
      <w:pPr>
        <w:pStyle w:val="TH"/>
      </w:pPr>
      <w:r w:rsidRPr="000670FE">
        <w:t>Table 6.2.5.3.3-5: SIP 200 (OK) (Step 9,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4778FB48" w14:textId="77777777" w:rsidTr="00354887">
        <w:trPr>
          <w:tblHeader/>
        </w:trPr>
        <w:tc>
          <w:tcPr>
            <w:tcW w:w="9517" w:type="dxa"/>
            <w:gridSpan w:val="5"/>
          </w:tcPr>
          <w:p w14:paraId="71C5AC89"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793AEC8D" w14:textId="77777777" w:rsidTr="00354887">
        <w:trPr>
          <w:trHeight w:val="260"/>
          <w:tblHeader/>
        </w:trPr>
        <w:tc>
          <w:tcPr>
            <w:tcW w:w="2677" w:type="dxa"/>
          </w:tcPr>
          <w:p w14:paraId="074CC836"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7A964EF"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891E9D6"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00C47563"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0BD804C0"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9FFD294" w14:textId="77777777" w:rsidTr="00354887">
        <w:tc>
          <w:tcPr>
            <w:tcW w:w="2677" w:type="dxa"/>
          </w:tcPr>
          <w:p w14:paraId="6491C868" w14:textId="77777777" w:rsidR="00784A32" w:rsidRPr="000670FE" w:rsidRDefault="00784A32" w:rsidP="00354887">
            <w:pPr>
              <w:pStyle w:val="TAL"/>
              <w:rPr>
                <w:b/>
                <w:bCs/>
              </w:rPr>
            </w:pPr>
            <w:r w:rsidRPr="000670FE">
              <w:rPr>
                <w:b/>
                <w:bCs/>
              </w:rPr>
              <w:t>Content-Type</w:t>
            </w:r>
          </w:p>
        </w:tc>
        <w:tc>
          <w:tcPr>
            <w:tcW w:w="2160" w:type="dxa"/>
          </w:tcPr>
          <w:p w14:paraId="47C224A8" w14:textId="77777777" w:rsidR="00784A32" w:rsidRPr="000670FE" w:rsidRDefault="00784A32" w:rsidP="00354887">
            <w:pPr>
              <w:pStyle w:val="TAL"/>
            </w:pPr>
            <w:r w:rsidRPr="000670FE">
              <w:t>not present</w:t>
            </w:r>
          </w:p>
        </w:tc>
        <w:tc>
          <w:tcPr>
            <w:tcW w:w="2160" w:type="dxa"/>
            <w:tcBorders>
              <w:bottom w:val="single" w:sz="4" w:space="0" w:color="auto"/>
            </w:tcBorders>
          </w:tcPr>
          <w:p w14:paraId="7E0529ED" w14:textId="77777777" w:rsidR="00784A32" w:rsidRPr="000670FE" w:rsidRDefault="00784A32" w:rsidP="00354887">
            <w:pPr>
              <w:pStyle w:val="TAL"/>
            </w:pPr>
          </w:p>
        </w:tc>
        <w:tc>
          <w:tcPr>
            <w:tcW w:w="1373" w:type="dxa"/>
          </w:tcPr>
          <w:p w14:paraId="272674B1" w14:textId="77777777" w:rsidR="00784A32" w:rsidRPr="000670FE" w:rsidRDefault="00784A32" w:rsidP="00354887">
            <w:pPr>
              <w:pStyle w:val="TAL"/>
            </w:pPr>
          </w:p>
        </w:tc>
        <w:tc>
          <w:tcPr>
            <w:tcW w:w="1147" w:type="dxa"/>
          </w:tcPr>
          <w:p w14:paraId="09576D11" w14:textId="77777777" w:rsidR="00784A32" w:rsidRPr="000670FE" w:rsidRDefault="00784A32" w:rsidP="00354887">
            <w:pPr>
              <w:pStyle w:val="TAL"/>
            </w:pPr>
          </w:p>
        </w:tc>
      </w:tr>
      <w:tr w:rsidR="00784A32" w:rsidRPr="000670FE" w14:paraId="2DACCB49" w14:textId="77777777" w:rsidTr="00354887">
        <w:tc>
          <w:tcPr>
            <w:tcW w:w="2677" w:type="dxa"/>
          </w:tcPr>
          <w:p w14:paraId="663E7AD0" w14:textId="77777777" w:rsidR="00784A32" w:rsidRPr="000670FE" w:rsidRDefault="00784A32" w:rsidP="00354887">
            <w:pPr>
              <w:pStyle w:val="TAL"/>
              <w:rPr>
                <w:b/>
                <w:bCs/>
              </w:rPr>
            </w:pPr>
            <w:r w:rsidRPr="000670FE">
              <w:rPr>
                <w:b/>
                <w:bCs/>
              </w:rPr>
              <w:t>Content-Length</w:t>
            </w:r>
          </w:p>
        </w:tc>
        <w:tc>
          <w:tcPr>
            <w:tcW w:w="2160" w:type="dxa"/>
          </w:tcPr>
          <w:p w14:paraId="05FA71EE" w14:textId="77777777" w:rsidR="00784A32" w:rsidRPr="000670FE" w:rsidRDefault="00784A32" w:rsidP="00354887">
            <w:pPr>
              <w:pStyle w:val="TAL"/>
            </w:pPr>
          </w:p>
        </w:tc>
        <w:tc>
          <w:tcPr>
            <w:tcW w:w="2160" w:type="dxa"/>
            <w:tcBorders>
              <w:top w:val="single" w:sz="4" w:space="0" w:color="auto"/>
              <w:bottom w:val="single" w:sz="4" w:space="0" w:color="auto"/>
            </w:tcBorders>
          </w:tcPr>
          <w:p w14:paraId="73F16E4E" w14:textId="77777777" w:rsidR="00784A32" w:rsidRPr="000670FE" w:rsidRDefault="00784A32" w:rsidP="00354887">
            <w:pPr>
              <w:pStyle w:val="TAL"/>
            </w:pPr>
          </w:p>
        </w:tc>
        <w:tc>
          <w:tcPr>
            <w:tcW w:w="1373" w:type="dxa"/>
          </w:tcPr>
          <w:p w14:paraId="1021A50B" w14:textId="77777777" w:rsidR="00784A32" w:rsidRPr="000670FE" w:rsidRDefault="00784A32" w:rsidP="00354887">
            <w:pPr>
              <w:pStyle w:val="TAL"/>
            </w:pPr>
          </w:p>
        </w:tc>
        <w:tc>
          <w:tcPr>
            <w:tcW w:w="1147" w:type="dxa"/>
          </w:tcPr>
          <w:p w14:paraId="75C55077" w14:textId="77777777" w:rsidR="00784A32" w:rsidRPr="000670FE" w:rsidRDefault="00784A32" w:rsidP="00354887">
            <w:pPr>
              <w:pStyle w:val="TAL"/>
            </w:pPr>
          </w:p>
        </w:tc>
      </w:tr>
      <w:tr w:rsidR="00784A32" w:rsidRPr="000670FE" w14:paraId="084D2FFF" w14:textId="77777777" w:rsidTr="00354887">
        <w:tc>
          <w:tcPr>
            <w:tcW w:w="2677" w:type="dxa"/>
          </w:tcPr>
          <w:p w14:paraId="58FF7248" w14:textId="77777777" w:rsidR="00784A32" w:rsidRPr="000670FE" w:rsidRDefault="00784A32" w:rsidP="00354887">
            <w:pPr>
              <w:pStyle w:val="TAL"/>
            </w:pPr>
            <w:r w:rsidRPr="000670FE">
              <w:t xml:space="preserve">  value</w:t>
            </w:r>
          </w:p>
        </w:tc>
        <w:tc>
          <w:tcPr>
            <w:tcW w:w="2160" w:type="dxa"/>
          </w:tcPr>
          <w:p w14:paraId="5AD007ED"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79CCEBC8" w14:textId="77777777" w:rsidR="00784A32" w:rsidRPr="000670FE" w:rsidRDefault="00784A32" w:rsidP="00354887">
            <w:pPr>
              <w:pStyle w:val="TAL"/>
            </w:pPr>
            <w:r w:rsidRPr="000670FE">
              <w:t>No message body included</w:t>
            </w:r>
          </w:p>
        </w:tc>
        <w:tc>
          <w:tcPr>
            <w:tcW w:w="1373" w:type="dxa"/>
          </w:tcPr>
          <w:p w14:paraId="457E4BF2" w14:textId="77777777" w:rsidR="00784A32" w:rsidRPr="000670FE" w:rsidRDefault="00784A32" w:rsidP="00354887">
            <w:pPr>
              <w:pStyle w:val="TAL"/>
            </w:pPr>
          </w:p>
        </w:tc>
        <w:tc>
          <w:tcPr>
            <w:tcW w:w="1147" w:type="dxa"/>
          </w:tcPr>
          <w:p w14:paraId="19345929" w14:textId="77777777" w:rsidR="00784A32" w:rsidRPr="000670FE" w:rsidRDefault="00784A32" w:rsidP="00354887">
            <w:pPr>
              <w:pStyle w:val="TAL"/>
            </w:pPr>
          </w:p>
        </w:tc>
      </w:tr>
    </w:tbl>
    <w:p w14:paraId="143702A9" w14:textId="77777777" w:rsidR="00784A32" w:rsidRPr="000670FE" w:rsidRDefault="00784A32" w:rsidP="00784A32"/>
    <w:p w14:paraId="1D6DC9A4" w14:textId="77777777" w:rsidR="00784A32" w:rsidRPr="000670FE" w:rsidRDefault="00784A32" w:rsidP="00784A32">
      <w:pPr>
        <w:pStyle w:val="Heading3"/>
      </w:pPr>
      <w:bookmarkStart w:id="325" w:name="_Toc52787575"/>
      <w:bookmarkStart w:id="326" w:name="_Toc52787757"/>
      <w:r w:rsidRPr="000670FE">
        <w:t>6.2.6</w:t>
      </w:r>
      <w:r w:rsidRPr="000670FE">
        <w:tab/>
        <w:t xml:space="preserve">On-network / Private Call / Emergency Private Call / On-demand / Manual Commencement Mode / Force of automatic commencement mode / </w:t>
      </w:r>
      <w:r w:rsidRPr="000670FE">
        <w:rPr>
          <w:rFonts w:cs="Arial"/>
          <w:szCs w:val="28"/>
        </w:rPr>
        <w:t xml:space="preserve">Without Transmission Control / </w:t>
      </w:r>
      <w:r w:rsidRPr="000670FE">
        <w:t>Client Terminated (CT)</w:t>
      </w:r>
      <w:bookmarkEnd w:id="325"/>
      <w:bookmarkEnd w:id="326"/>
    </w:p>
    <w:p w14:paraId="17DD4D8E" w14:textId="77777777" w:rsidR="00784A32" w:rsidRPr="000670FE" w:rsidRDefault="00784A32" w:rsidP="00D35E6A">
      <w:pPr>
        <w:pStyle w:val="Heading4"/>
      </w:pPr>
      <w:bookmarkStart w:id="327" w:name="_Toc52787576"/>
      <w:bookmarkStart w:id="328" w:name="_Toc52787758"/>
      <w:r w:rsidRPr="000670FE">
        <w:t>6.2.6.1</w:t>
      </w:r>
      <w:r w:rsidRPr="000670FE">
        <w:tab/>
        <w:t>Test Purpose (TP)</w:t>
      </w:r>
      <w:bookmarkEnd w:id="327"/>
      <w:bookmarkEnd w:id="328"/>
    </w:p>
    <w:p w14:paraId="1FF5042C" w14:textId="77777777" w:rsidR="00784A32" w:rsidRPr="000670FE" w:rsidRDefault="00784A32" w:rsidP="00784A32">
      <w:pPr>
        <w:pStyle w:val="H6"/>
        <w:ind w:left="1987" w:hanging="1987"/>
      </w:pPr>
      <w:r w:rsidRPr="000670FE">
        <w:t>(1)</w:t>
      </w:r>
    </w:p>
    <w:p w14:paraId="15ADDFA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receive an MCVideo private call, the MCVideo Service setting for answering the call is set to Manual Commencement Mode }</w:t>
      </w:r>
    </w:p>
    <w:p w14:paraId="4A6AEBE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2E9DB83"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emergency private call, On-demand Automatic Commencement Mode, force of Automatic Commencement Mode without Transmission Control }</w:t>
      </w:r>
    </w:p>
    <w:p w14:paraId="6096E018"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0670FE">
        <w:rPr>
          <w:b/>
          <w:noProof w:val="0"/>
        </w:rPr>
        <w:t>and</w:t>
      </w:r>
      <w:r w:rsidRPr="000670FE">
        <w:rPr>
          <w:noProof w:val="0"/>
        </w:rPr>
        <w:t xml:space="preserve">, notifies the user, </w:t>
      </w:r>
      <w:r w:rsidRPr="000670FE">
        <w:rPr>
          <w:b/>
          <w:noProof w:val="0"/>
        </w:rPr>
        <w:t>and</w:t>
      </w:r>
      <w:r w:rsidRPr="000670FE">
        <w:rPr>
          <w:noProof w:val="0"/>
        </w:rPr>
        <w:t>, does not apply Transmission Control }</w:t>
      </w:r>
    </w:p>
    <w:p w14:paraId="171FD8B5" w14:textId="77777777" w:rsidR="00784A32" w:rsidRPr="000670FE" w:rsidRDefault="00784A32" w:rsidP="00784A32">
      <w:pPr>
        <w:pStyle w:val="PL"/>
        <w:rPr>
          <w:noProof w:val="0"/>
        </w:rPr>
      </w:pPr>
      <w:r w:rsidRPr="000670FE">
        <w:rPr>
          <w:noProof w:val="0"/>
        </w:rPr>
        <w:t xml:space="preserve">            }</w:t>
      </w:r>
    </w:p>
    <w:p w14:paraId="3BC95605" w14:textId="77777777" w:rsidR="00784A32" w:rsidRPr="000670FE" w:rsidRDefault="00784A32" w:rsidP="00784A32">
      <w:pPr>
        <w:pStyle w:val="PL"/>
        <w:rPr>
          <w:rFonts w:cs="Courier New"/>
          <w:noProof w:val="0"/>
          <w:szCs w:val="16"/>
        </w:rPr>
      </w:pPr>
    </w:p>
    <w:p w14:paraId="35F5D57C" w14:textId="77777777" w:rsidR="00784A32" w:rsidRPr="000670FE" w:rsidRDefault="00784A32" w:rsidP="00784A32">
      <w:pPr>
        <w:pStyle w:val="H6"/>
      </w:pPr>
      <w:r w:rsidRPr="000670FE">
        <w:t>(2)</w:t>
      </w:r>
    </w:p>
    <w:p w14:paraId="330BBD7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646FE8F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4489C01"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to terminate the ongoing MCVideo Group Call }</w:t>
      </w:r>
    </w:p>
    <w:p w14:paraId="60959127"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SS(MCVideo Server) responds with a SIP 200 (OK) and leaves the MCVideo session }</w:t>
      </w:r>
    </w:p>
    <w:p w14:paraId="64EE673F" w14:textId="77777777" w:rsidR="00784A32" w:rsidRPr="000670FE" w:rsidRDefault="00784A32" w:rsidP="00784A32">
      <w:pPr>
        <w:pStyle w:val="PL"/>
        <w:rPr>
          <w:noProof w:val="0"/>
        </w:rPr>
      </w:pPr>
      <w:r w:rsidRPr="000670FE">
        <w:rPr>
          <w:noProof w:val="0"/>
        </w:rPr>
        <w:t xml:space="preserve">            }</w:t>
      </w:r>
    </w:p>
    <w:p w14:paraId="28FBD32D" w14:textId="77777777" w:rsidR="00784A32" w:rsidRPr="000670FE" w:rsidRDefault="00784A32" w:rsidP="00784A32">
      <w:pPr>
        <w:pStyle w:val="PL"/>
        <w:rPr>
          <w:rFonts w:cs="Courier New"/>
          <w:noProof w:val="0"/>
          <w:szCs w:val="16"/>
        </w:rPr>
      </w:pPr>
    </w:p>
    <w:p w14:paraId="5FE11F6A" w14:textId="77777777" w:rsidR="00784A32" w:rsidRPr="000670FE" w:rsidRDefault="00784A32" w:rsidP="00D35E6A">
      <w:pPr>
        <w:pStyle w:val="Heading4"/>
      </w:pPr>
      <w:bookmarkStart w:id="329" w:name="_Toc52787577"/>
      <w:bookmarkStart w:id="330" w:name="_Toc52787759"/>
      <w:r w:rsidRPr="000670FE">
        <w:t>6.2.6.2</w:t>
      </w:r>
      <w:r w:rsidRPr="000670FE">
        <w:tab/>
        <w:t>Conformance requirements</w:t>
      </w:r>
      <w:bookmarkEnd w:id="329"/>
      <w:bookmarkEnd w:id="330"/>
    </w:p>
    <w:p w14:paraId="5A7F1CF1" w14:textId="77777777" w:rsidR="00784A32" w:rsidRPr="000670FE" w:rsidRDefault="00784A32" w:rsidP="00784A32">
      <w:r w:rsidRPr="000670FE">
        <w:t xml:space="preserve">References: The conformance requirements covered in the present TC are specified in: TS 24.281 clauses 10.2.2.2.1, 6.2.3.1.1,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598637EB" w14:textId="77777777" w:rsidR="00784A32" w:rsidRPr="000670FE" w:rsidRDefault="00784A32" w:rsidP="00784A32">
      <w:r w:rsidRPr="000670FE">
        <w:t>[TS 24.281, clause10.2.2.2.1]</w:t>
      </w:r>
    </w:p>
    <w:p w14:paraId="0D1C2191"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B40806F" w14:textId="77777777" w:rsidR="00784A32" w:rsidRPr="000670FE" w:rsidRDefault="00784A32" w:rsidP="00784A32">
      <w:r w:rsidRPr="000670FE">
        <w:t>The MCVideo client:</w:t>
      </w:r>
    </w:p>
    <w:p w14:paraId="448BE41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45BAF271"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2FF3C4F3"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35D76755"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23A4058B"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66755AEB"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3F2DD6C4"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5C94FE89"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5AF5A5BC"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1CE40094" w14:textId="77777777" w:rsidR="00784A32" w:rsidRPr="000670FE" w:rsidRDefault="00784A32" w:rsidP="00784A32">
      <w:pPr>
        <w:pStyle w:val="B2"/>
      </w:pPr>
      <w:r w:rsidRPr="000670FE">
        <w:t>b)</w:t>
      </w:r>
      <w:r w:rsidRPr="000670FE">
        <w:tab/>
        <w:t>shall use the keying material to generate a PCK as described in 3GPP TS 33.180 [8];</w:t>
      </w:r>
    </w:p>
    <w:p w14:paraId="71F6FB17"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2B0B8C94"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751CE0E8"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6FED07A2"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734ACCA8"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179A3E26"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134EE7B0"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551B0109" w14:textId="77777777" w:rsidR="00784A32" w:rsidRPr="000670FE" w:rsidRDefault="00784A32" w:rsidP="00784A32">
      <w:pPr>
        <w:pStyle w:val="B1"/>
      </w:pPr>
      <w:r w:rsidRPr="000670FE">
        <w:t>11)</w:t>
      </w:r>
      <w:r w:rsidRPr="000670FE">
        <w:tab/>
        <w:t>if the MCVideo user is initiating a private call then:</w:t>
      </w:r>
    </w:p>
    <w:p w14:paraId="080395A8"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C910A47"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3343FAC5"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51F81B27"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36367ADD"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63144600"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BCE666A" w14:textId="77777777" w:rsidR="00784A32" w:rsidRPr="000670FE" w:rsidRDefault="00784A32" w:rsidP="00784A32">
      <w:pPr>
        <w:pStyle w:val="B1"/>
      </w:pPr>
      <w:r w:rsidRPr="000670FE">
        <w:t>13)</w:t>
      </w:r>
      <w:r w:rsidRPr="000670FE">
        <w:tab/>
        <w:t>shall send SIP INVITE request towards the MCVideo server according to 3GPP TS 24.229 [11].</w:t>
      </w:r>
    </w:p>
    <w:p w14:paraId="583BA003" w14:textId="77777777" w:rsidR="00784A32" w:rsidRPr="000670FE" w:rsidRDefault="00784A32" w:rsidP="00784A32">
      <w:r w:rsidRPr="000670FE">
        <w:t>Upon receiving a SIP 183(Session Progress) response to the SIP INVITE request the MCVideo client:</w:t>
      </w:r>
    </w:p>
    <w:p w14:paraId="02767314" w14:textId="77777777" w:rsidR="00784A32" w:rsidRPr="000670FE" w:rsidRDefault="00784A32" w:rsidP="00784A32">
      <w:pPr>
        <w:pStyle w:val="B1"/>
      </w:pPr>
      <w:r w:rsidRPr="000670FE">
        <w:t>1)</w:t>
      </w:r>
      <w:r w:rsidRPr="000670FE">
        <w:tab/>
        <w:t>may indicate the progress of the session establishment to the inviting MCVideo user.</w:t>
      </w:r>
    </w:p>
    <w:p w14:paraId="15296D88" w14:textId="77777777" w:rsidR="00784A32" w:rsidRPr="000670FE" w:rsidRDefault="00784A32" w:rsidP="00784A32">
      <w:r w:rsidRPr="000670FE">
        <w:t>Upon receiving a SIP 200 (OK) response to the SIP INVITE request the MCVideo client:</w:t>
      </w:r>
    </w:p>
    <w:p w14:paraId="715BB4C6" w14:textId="77777777" w:rsidR="00784A32" w:rsidRPr="000670FE" w:rsidRDefault="00784A32" w:rsidP="00784A32">
      <w:pPr>
        <w:pStyle w:val="B1"/>
      </w:pPr>
      <w:r w:rsidRPr="000670FE">
        <w:t>1)</w:t>
      </w:r>
      <w:r w:rsidRPr="000670FE">
        <w:tab/>
        <w:t xml:space="preserve">shall interact with the media plane as specified in 3GPP TS 24.581 [5]; </w:t>
      </w:r>
    </w:p>
    <w:p w14:paraId="663313E0"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508E73A2"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03F6DFFA" w14:textId="77777777" w:rsidR="00784A32" w:rsidRPr="000670FE" w:rsidRDefault="00784A32" w:rsidP="00784A32">
      <w:r w:rsidRPr="000670FE">
        <w:t>On receiving a SIP 4xx response, a SIP 5xx response or a SIP 6xx response to the SIP INVITE request:</w:t>
      </w:r>
    </w:p>
    <w:p w14:paraId="30FB304B" w14:textId="77777777" w:rsidR="00784A32" w:rsidRPr="000670FE" w:rsidRDefault="00784A32" w:rsidP="00784A32">
      <w:pPr>
        <w:pStyle w:val="B1"/>
      </w:pPr>
      <w:r w:rsidRPr="000670FE">
        <w:t>1)</w:t>
      </w:r>
      <w:r w:rsidRPr="000670FE">
        <w:tab/>
        <w:t>if the MCVideo emergency private call state is set to "MVEPC 2: emergency-pc-requested"; or</w:t>
      </w:r>
    </w:p>
    <w:p w14:paraId="2F78891C" w14:textId="77777777" w:rsidR="00784A32" w:rsidRPr="000670FE" w:rsidRDefault="00784A32" w:rsidP="00784A32">
      <w:pPr>
        <w:pStyle w:val="B1"/>
      </w:pPr>
      <w:r w:rsidRPr="000670FE">
        <w:t>2)</w:t>
      </w:r>
      <w:r w:rsidRPr="000670FE">
        <w:tab/>
        <w:t>if the MCVideo emergency private call state is set to "MVEPC 3: emergency-pc-granted";</w:t>
      </w:r>
    </w:p>
    <w:p w14:paraId="3E30C52C" w14:textId="77777777" w:rsidR="00784A32" w:rsidRPr="000670FE" w:rsidRDefault="00784A32" w:rsidP="00784A32">
      <w:pPr>
        <w:pStyle w:val="B1"/>
      </w:pPr>
      <w:r w:rsidRPr="000670FE">
        <w:t>the MCVideo client shall perform the actions specified in subclause 6.2.8.3.5.</w:t>
      </w:r>
    </w:p>
    <w:p w14:paraId="70090631"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253F8482" w14:textId="77777777" w:rsidR="00784A32" w:rsidRPr="000670FE" w:rsidRDefault="00784A32" w:rsidP="00784A32">
      <w:r w:rsidRPr="000670FE">
        <w:t>[TS 24.281, clause 6.2.3.1.1]</w:t>
      </w:r>
    </w:p>
    <w:p w14:paraId="10CB28B3" w14:textId="77777777" w:rsidR="00784A32" w:rsidRPr="000670FE" w:rsidRDefault="00784A32" w:rsidP="00784A32">
      <w:r w:rsidRPr="000670FE">
        <w:t>When performing the automatic commencement mode procedures, the MCVideo client:</w:t>
      </w:r>
    </w:p>
    <w:p w14:paraId="5CE51AB7"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5C3EC774" w14:textId="77777777" w:rsidR="00784A32" w:rsidRPr="000670FE" w:rsidRDefault="00784A32" w:rsidP="00784A32">
      <w:pPr>
        <w:pStyle w:val="B1"/>
      </w:pPr>
      <w:r w:rsidRPr="000670FE">
        <w:t>2)</w:t>
      </w:r>
      <w:r w:rsidRPr="000670FE">
        <w:tab/>
        <w:t>shall include the option tag "timer" in a Require header field of the SIP 200 (OK) response;</w:t>
      </w:r>
    </w:p>
    <w:p w14:paraId="6F769956"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33E55D2C"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01342E3D"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49DE980D"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B7C05E9"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FFBA31E"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53ADB041"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494F9F34"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0E9B75D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7D03AA4A"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10A8D125" w14:textId="77777777" w:rsidR="00784A32" w:rsidRPr="000670FE" w:rsidRDefault="00784A32" w:rsidP="00784A32">
      <w:r w:rsidRPr="000670FE">
        <w:t>[TS24.281, clause 4.6.2]</w:t>
      </w:r>
    </w:p>
    <w:p w14:paraId="376C4073"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4EF1449B"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18E1DD6E" w14:textId="77777777" w:rsidR="00784A32" w:rsidRPr="000670FE" w:rsidRDefault="00784A32" w:rsidP="00784A32">
      <w:pPr>
        <w:pStyle w:val="B1"/>
      </w:pPr>
      <w:r w:rsidRPr="000670FE">
        <w:t>-</w:t>
      </w:r>
      <w:r w:rsidRPr="000670FE">
        <w:tab/>
        <w:t>upgrade of an MCVideo private call to an MCVideo emergency private; and</w:t>
      </w:r>
    </w:p>
    <w:p w14:paraId="2BF886C0" w14:textId="77777777" w:rsidR="00784A32" w:rsidRPr="000670FE" w:rsidRDefault="00784A32" w:rsidP="00784A32">
      <w:pPr>
        <w:pStyle w:val="B1"/>
      </w:pPr>
      <w:r w:rsidRPr="000670FE">
        <w:t>-</w:t>
      </w:r>
      <w:r w:rsidRPr="000670FE">
        <w:tab/>
        <w:t>cancellation of the MCVideo emergency private call priority.</w:t>
      </w:r>
    </w:p>
    <w:p w14:paraId="785639A8" w14:textId="77777777" w:rsidR="00784A32" w:rsidRPr="000670FE" w:rsidRDefault="00784A32" w:rsidP="00784A32">
      <w:r w:rsidRPr="000670FE">
        <w:t>Key aspects of MCVideo emergency private calls include:</w:t>
      </w:r>
    </w:p>
    <w:p w14:paraId="1EEECDEE"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A5EEC84"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36A4619D"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5B419FD2"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7F9D28AE" w14:textId="77777777" w:rsidR="00784A32" w:rsidRPr="000670FE" w:rsidRDefault="00784A32" w:rsidP="00784A32">
      <w:pPr>
        <w:pStyle w:val="B1"/>
      </w:pPr>
      <w:r w:rsidRPr="000670FE">
        <w:t>-</w:t>
      </w:r>
      <w:r w:rsidRPr="000670FE">
        <w:tab/>
        <w:t>requires the MCVideo user to be authorised to either originate or cancel an MCVideo emergency private call;</w:t>
      </w:r>
    </w:p>
    <w:p w14:paraId="4B2EA2E8" w14:textId="77777777" w:rsidR="00784A32" w:rsidRPr="000670FE" w:rsidRDefault="00784A32" w:rsidP="00784A32">
      <w:pPr>
        <w:pStyle w:val="B1"/>
      </w:pPr>
      <w:r w:rsidRPr="000670FE">
        <w:t>-</w:t>
      </w:r>
      <w:r w:rsidRPr="000670FE">
        <w:tab/>
        <w:t>requires the targeted MCVideo user to be authorised to receive an MCVideo emergency private call;</w:t>
      </w:r>
    </w:p>
    <w:p w14:paraId="572C7652"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5FC41209"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7FF4D2D6" w14:textId="77777777" w:rsidR="00784A32" w:rsidRPr="000670FE" w:rsidRDefault="00784A32" w:rsidP="00784A32">
      <w:r w:rsidRPr="000670FE">
        <w:t>There are a number of states that are key in managing these aspects of MCVideo emergency private calls, which include:</w:t>
      </w:r>
    </w:p>
    <w:p w14:paraId="6E494756"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C42A827"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7439A805"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62EFCF6F"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4F5CCD6"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4BFFCB8" w14:textId="77777777" w:rsidR="00784A32" w:rsidRPr="000670FE" w:rsidRDefault="00784A32" w:rsidP="00784A32">
      <w:pPr>
        <w:pStyle w:val="NO"/>
      </w:pPr>
      <w:r w:rsidRPr="000670FE">
        <w:t>NOTE:</w:t>
      </w:r>
      <w:r w:rsidRPr="000670FE">
        <w:tab/>
        <w:t>The above states and their transitions are described in Annex G.</w:t>
      </w:r>
    </w:p>
    <w:p w14:paraId="544EE38D" w14:textId="77777777" w:rsidR="00784A32" w:rsidRPr="000670FE" w:rsidRDefault="00784A32" w:rsidP="00D35E6A">
      <w:pPr>
        <w:pStyle w:val="Heading4"/>
        <w:rPr>
          <w:b/>
        </w:rPr>
      </w:pPr>
      <w:bookmarkStart w:id="331" w:name="_Toc52787578"/>
      <w:bookmarkStart w:id="332" w:name="_Toc52787760"/>
      <w:r w:rsidRPr="000670FE">
        <w:t>6.2.6.3</w:t>
      </w:r>
      <w:r w:rsidRPr="000670FE">
        <w:tab/>
        <w:t>Test description</w:t>
      </w:r>
      <w:bookmarkEnd w:id="331"/>
      <w:bookmarkEnd w:id="332"/>
    </w:p>
    <w:p w14:paraId="717C87B7" w14:textId="77777777" w:rsidR="00784A32" w:rsidRPr="000670FE" w:rsidRDefault="00784A32" w:rsidP="00D35E6A">
      <w:pPr>
        <w:pStyle w:val="Heading5"/>
      </w:pPr>
      <w:bookmarkStart w:id="333" w:name="_Toc52787579"/>
      <w:bookmarkStart w:id="334" w:name="_Toc52787761"/>
      <w:r w:rsidRPr="000670FE">
        <w:t>6.2.6.3.1</w:t>
      </w:r>
      <w:r w:rsidRPr="000670FE">
        <w:tab/>
        <w:t>Pre-test conditions</w:t>
      </w:r>
      <w:bookmarkEnd w:id="333"/>
      <w:bookmarkEnd w:id="334"/>
    </w:p>
    <w:p w14:paraId="516F5C1C" w14:textId="77777777" w:rsidR="00784A32" w:rsidRPr="000670FE" w:rsidRDefault="00784A32" w:rsidP="00784A32">
      <w:pPr>
        <w:pStyle w:val="H6"/>
      </w:pPr>
      <w:r w:rsidRPr="000670FE">
        <w:t>System Simulator:</w:t>
      </w:r>
    </w:p>
    <w:p w14:paraId="382D75EA" w14:textId="77777777" w:rsidR="00784A32" w:rsidRPr="000670FE" w:rsidRDefault="00784A32" w:rsidP="00784A32">
      <w:pPr>
        <w:pStyle w:val="B1"/>
      </w:pPr>
      <w:r w:rsidRPr="000670FE">
        <w:t>-</w:t>
      </w:r>
      <w:r w:rsidRPr="000670FE">
        <w:tab/>
        <w:t>SS (MCVideo server)</w:t>
      </w:r>
    </w:p>
    <w:p w14:paraId="43116062"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AB694B" w14:textId="77777777" w:rsidR="00784A32" w:rsidRPr="000670FE" w:rsidRDefault="00784A32" w:rsidP="00784A32">
      <w:pPr>
        <w:pStyle w:val="H6"/>
      </w:pPr>
      <w:r w:rsidRPr="000670FE">
        <w:t>IUT:</w:t>
      </w:r>
    </w:p>
    <w:p w14:paraId="26F325FC" w14:textId="77777777" w:rsidR="00784A32" w:rsidRPr="000670FE" w:rsidRDefault="00784A32" w:rsidP="00784A32">
      <w:pPr>
        <w:pStyle w:val="B1"/>
      </w:pPr>
      <w:r w:rsidRPr="000670FE">
        <w:t>-</w:t>
      </w:r>
      <w:r w:rsidRPr="000670FE">
        <w:tab/>
        <w:t>UE (MCVideo client)</w:t>
      </w:r>
    </w:p>
    <w:p w14:paraId="5904EFD0" w14:textId="77777777" w:rsidR="00784A32" w:rsidRPr="000670FE" w:rsidRDefault="00784A32" w:rsidP="00784A32">
      <w:pPr>
        <w:pStyle w:val="B2"/>
      </w:pPr>
      <w:r w:rsidRPr="000670FE">
        <w:t>-</w:t>
      </w:r>
      <w:r w:rsidRPr="000670FE">
        <w:tab/>
        <w:t>UE (MCVideo client) is set for manual commencement mode answering</w:t>
      </w:r>
    </w:p>
    <w:p w14:paraId="2D70F267" w14:textId="77777777" w:rsidR="00784A32" w:rsidRPr="000670FE" w:rsidRDefault="00784A32" w:rsidP="00784A32">
      <w:pPr>
        <w:pStyle w:val="B2"/>
      </w:pPr>
      <w:r w:rsidRPr="000670FE">
        <w:t>-</w:t>
      </w:r>
      <w:r w:rsidRPr="000670FE">
        <w:tab/>
        <w:t>receive emergency calls; MCVideo service setting for answering the call is set to manual commencement mode (3GPP TS 24.483 [12], /&lt;x&gt;/&lt;x&gt;/Common/PrivateCall/AutoCommence="false", /&lt;x&gt;/&lt;x&gt;/Common/PrivateCall/ManualCommence="true")</w:t>
      </w:r>
    </w:p>
    <w:p w14:paraId="61102C36" w14:textId="77777777" w:rsidR="00784A32" w:rsidRPr="000670FE" w:rsidRDefault="00784A32" w:rsidP="00784A32">
      <w:pPr>
        <w:pStyle w:val="B1"/>
      </w:pPr>
      <w:r w:rsidRPr="000670FE">
        <w:t>-</w:t>
      </w:r>
      <w:r w:rsidRPr="000670FE">
        <w:tab/>
        <w:t>The test USIM set as defined in TS 36.579-1 [2], subclause 5.5.10 is inserted.</w:t>
      </w:r>
    </w:p>
    <w:p w14:paraId="447D08CE" w14:textId="77777777" w:rsidR="00784A32" w:rsidRPr="000670FE" w:rsidRDefault="00784A32" w:rsidP="00784A32">
      <w:pPr>
        <w:pStyle w:val="H6"/>
      </w:pPr>
      <w:r w:rsidRPr="000670FE">
        <w:t>Preamble:</w:t>
      </w:r>
    </w:p>
    <w:p w14:paraId="0BC7A3FA"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4EA58D5"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D5EA0E6" w14:textId="77777777" w:rsidR="00784A32" w:rsidRPr="000670FE" w:rsidRDefault="00784A32" w:rsidP="00784A32">
      <w:pPr>
        <w:pStyle w:val="B1"/>
      </w:pPr>
      <w:r w:rsidRPr="000670FE">
        <w:t>-</w:t>
      </w:r>
      <w:r w:rsidRPr="000670FE">
        <w:tab/>
        <w:t>UE States at the end of the preamble</w:t>
      </w:r>
    </w:p>
    <w:p w14:paraId="224F4FE7" w14:textId="77777777" w:rsidR="00784A32" w:rsidRPr="000670FE" w:rsidRDefault="00784A32" w:rsidP="00784A32">
      <w:pPr>
        <w:pStyle w:val="B2"/>
      </w:pPr>
      <w:r w:rsidRPr="000670FE">
        <w:t>-</w:t>
      </w:r>
      <w:r w:rsidRPr="000670FE">
        <w:tab/>
        <w:t>The UE is in E-UTRA Registered, Idle Mode state.</w:t>
      </w:r>
    </w:p>
    <w:p w14:paraId="57B91B2C" w14:textId="77777777" w:rsidR="00784A32" w:rsidRPr="000670FE" w:rsidRDefault="00784A32" w:rsidP="00784A32">
      <w:pPr>
        <w:pStyle w:val="B2"/>
      </w:pPr>
      <w:r w:rsidRPr="000670FE">
        <w:t>-</w:t>
      </w:r>
      <w:r w:rsidRPr="000670FE">
        <w:tab/>
        <w:t>The MCVideo Client Application has been activated and User has registered as the MCVideo User, with the Server as an active user at the Client.</w:t>
      </w:r>
    </w:p>
    <w:p w14:paraId="7354410C" w14:textId="77777777" w:rsidR="00784A32" w:rsidRPr="000670FE" w:rsidRDefault="00784A32" w:rsidP="00D35E6A">
      <w:pPr>
        <w:pStyle w:val="Heading5"/>
      </w:pPr>
      <w:bookmarkStart w:id="335" w:name="_Toc52787580"/>
      <w:bookmarkStart w:id="336" w:name="_Toc52787762"/>
      <w:r w:rsidRPr="000670FE">
        <w:t>6.2.6.3.2</w:t>
      </w:r>
      <w:r w:rsidRPr="000670FE">
        <w:tab/>
        <w:t>Test procedure sequence</w:t>
      </w:r>
      <w:bookmarkEnd w:id="335"/>
      <w:bookmarkEnd w:id="336"/>
    </w:p>
    <w:p w14:paraId="02504FF1" w14:textId="77777777" w:rsidR="00784A32" w:rsidRPr="000670FE" w:rsidRDefault="00784A32" w:rsidP="00784A32">
      <w:pPr>
        <w:pStyle w:val="TH"/>
      </w:pPr>
      <w:r w:rsidRPr="000670FE">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2276F383" w14:textId="77777777" w:rsidTr="00354887">
        <w:trPr>
          <w:tblHeader/>
        </w:trPr>
        <w:tc>
          <w:tcPr>
            <w:tcW w:w="534" w:type="dxa"/>
            <w:tcBorders>
              <w:bottom w:val="nil"/>
            </w:tcBorders>
            <w:shd w:val="clear" w:color="auto" w:fill="auto"/>
          </w:tcPr>
          <w:p w14:paraId="5E17774A"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45482834"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7C3B26F5"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04527D91"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6BA7E131" w14:textId="77777777" w:rsidR="00784A32" w:rsidRPr="000670FE" w:rsidRDefault="00784A32" w:rsidP="00354887">
            <w:pPr>
              <w:pStyle w:val="TAH"/>
              <w:keepNext w:val="0"/>
              <w:keepLines w:val="0"/>
              <w:widowControl w:val="0"/>
            </w:pPr>
            <w:r w:rsidRPr="000670FE">
              <w:t>Verdict</w:t>
            </w:r>
          </w:p>
        </w:tc>
      </w:tr>
      <w:tr w:rsidR="00784A32" w:rsidRPr="000670FE" w14:paraId="099D9511" w14:textId="77777777" w:rsidTr="00354887">
        <w:trPr>
          <w:tblHeader/>
        </w:trPr>
        <w:tc>
          <w:tcPr>
            <w:tcW w:w="534" w:type="dxa"/>
            <w:tcBorders>
              <w:top w:val="nil"/>
            </w:tcBorders>
            <w:shd w:val="clear" w:color="auto" w:fill="auto"/>
          </w:tcPr>
          <w:p w14:paraId="4868B2D8"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73A1E288" w14:textId="77777777" w:rsidR="00784A32" w:rsidRPr="000670FE" w:rsidRDefault="00784A32" w:rsidP="00354887">
            <w:pPr>
              <w:pStyle w:val="TAH"/>
              <w:keepNext w:val="0"/>
              <w:keepLines w:val="0"/>
              <w:widowControl w:val="0"/>
            </w:pPr>
          </w:p>
        </w:tc>
        <w:tc>
          <w:tcPr>
            <w:tcW w:w="708" w:type="dxa"/>
            <w:shd w:val="clear" w:color="auto" w:fill="auto"/>
          </w:tcPr>
          <w:p w14:paraId="247C61FC"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52C7CDA6"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56292F9F"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0514CA32" w14:textId="77777777" w:rsidR="00784A32" w:rsidRPr="000670FE" w:rsidRDefault="00784A32" w:rsidP="00354887">
            <w:pPr>
              <w:pStyle w:val="TAH"/>
              <w:keepNext w:val="0"/>
              <w:keepLines w:val="0"/>
              <w:widowControl w:val="0"/>
            </w:pPr>
          </w:p>
        </w:tc>
      </w:tr>
      <w:tr w:rsidR="00784A32" w:rsidRPr="000670FE" w14:paraId="6C96BB65" w14:textId="77777777" w:rsidTr="00354887">
        <w:tc>
          <w:tcPr>
            <w:tcW w:w="534" w:type="dxa"/>
            <w:shd w:val="clear" w:color="auto" w:fill="auto"/>
          </w:tcPr>
          <w:p w14:paraId="7D6C69CA"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3236890"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06F31A8"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4D0CF9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9B90B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AE9F633" w14:textId="77777777" w:rsidR="00784A32" w:rsidRPr="000670FE" w:rsidRDefault="00784A32" w:rsidP="00354887">
            <w:pPr>
              <w:pStyle w:val="TAC"/>
              <w:keepNext w:val="0"/>
              <w:keepLines w:val="0"/>
              <w:widowControl w:val="0"/>
            </w:pPr>
            <w:r w:rsidRPr="000670FE">
              <w:t>-</w:t>
            </w:r>
          </w:p>
        </w:tc>
      </w:tr>
      <w:tr w:rsidR="00784A32" w:rsidRPr="000670FE" w14:paraId="21D04A02" w14:textId="77777777" w:rsidTr="00354887">
        <w:tc>
          <w:tcPr>
            <w:tcW w:w="534" w:type="dxa"/>
            <w:shd w:val="clear" w:color="auto" w:fill="auto"/>
          </w:tcPr>
          <w:p w14:paraId="6DA00CB9"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3014F8F0" w14:textId="77777777" w:rsidR="00784A32" w:rsidRPr="000670FE" w:rsidRDefault="00784A32" w:rsidP="00354887">
            <w:pPr>
              <w:pStyle w:val="TAL"/>
              <w:keepNext w:val="0"/>
              <w:keepLines w:val="0"/>
              <w:widowControl w:val="0"/>
            </w:pPr>
            <w:r w:rsidRPr="000670FE">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2F9EE009"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D0592BB"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59DB0B7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354A87B" w14:textId="77777777" w:rsidR="00784A32" w:rsidRPr="000670FE" w:rsidRDefault="00784A32" w:rsidP="00354887">
            <w:pPr>
              <w:pStyle w:val="TAC"/>
              <w:keepNext w:val="0"/>
              <w:keepLines w:val="0"/>
              <w:widowControl w:val="0"/>
            </w:pPr>
            <w:r w:rsidRPr="000670FE">
              <w:t>-</w:t>
            </w:r>
          </w:p>
        </w:tc>
      </w:tr>
      <w:tr w:rsidR="00784A32" w:rsidRPr="000670FE" w14:paraId="1F8C5E17" w14:textId="77777777" w:rsidTr="00354887">
        <w:trPr>
          <w:trHeight w:val="278"/>
        </w:trPr>
        <w:tc>
          <w:tcPr>
            <w:tcW w:w="534" w:type="dxa"/>
            <w:shd w:val="clear" w:color="auto" w:fill="auto"/>
          </w:tcPr>
          <w:p w14:paraId="4EB3E19A" w14:textId="77777777" w:rsidR="00784A32" w:rsidRPr="000670FE" w:rsidRDefault="00784A32" w:rsidP="00354887">
            <w:pPr>
              <w:pStyle w:val="TAC"/>
              <w:keepNext w:val="0"/>
              <w:keepLines w:val="0"/>
              <w:widowControl w:val="0"/>
              <w:jc w:val="left"/>
            </w:pPr>
            <w:r w:rsidRPr="000670FE">
              <w:t>-</w:t>
            </w:r>
          </w:p>
        </w:tc>
        <w:tc>
          <w:tcPr>
            <w:tcW w:w="3968" w:type="dxa"/>
            <w:shd w:val="clear" w:color="auto" w:fill="auto"/>
          </w:tcPr>
          <w:p w14:paraId="65E2B798" w14:textId="77777777" w:rsidR="00784A32" w:rsidRPr="000670FE" w:rsidRDefault="00784A32" w:rsidP="00354887">
            <w:pPr>
              <w:pStyle w:val="TAL"/>
              <w:keepNext w:val="0"/>
              <w:keepLines w:val="0"/>
              <w:widowControl w:val="0"/>
            </w:pPr>
            <w:r w:rsidRPr="000670FE">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5AA3C94" w14:textId="77777777" w:rsidR="00784A32" w:rsidRPr="000670FE" w:rsidRDefault="00784A32" w:rsidP="00354887">
            <w:pPr>
              <w:pStyle w:val="TAC"/>
              <w:keepNext w:val="0"/>
              <w:keepLines w:val="0"/>
              <w:widowControl w:val="0"/>
            </w:pPr>
          </w:p>
        </w:tc>
        <w:tc>
          <w:tcPr>
            <w:tcW w:w="2978" w:type="dxa"/>
            <w:shd w:val="clear" w:color="auto" w:fill="auto"/>
          </w:tcPr>
          <w:p w14:paraId="2EE2C4FF" w14:textId="77777777" w:rsidR="00784A32" w:rsidRPr="000670FE" w:rsidRDefault="00784A32" w:rsidP="00354887">
            <w:pPr>
              <w:pStyle w:val="TAL"/>
              <w:keepNext w:val="0"/>
              <w:keepLines w:val="0"/>
              <w:widowControl w:val="0"/>
            </w:pPr>
          </w:p>
        </w:tc>
        <w:tc>
          <w:tcPr>
            <w:tcW w:w="565" w:type="dxa"/>
            <w:shd w:val="clear" w:color="auto" w:fill="auto"/>
          </w:tcPr>
          <w:p w14:paraId="4CAC2C3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42877E6" w14:textId="77777777" w:rsidR="00784A32" w:rsidRPr="000670FE" w:rsidRDefault="00784A32" w:rsidP="00354887">
            <w:pPr>
              <w:pStyle w:val="TAC"/>
              <w:keepNext w:val="0"/>
              <w:keepLines w:val="0"/>
              <w:widowControl w:val="0"/>
            </w:pPr>
            <w:r w:rsidRPr="000670FE">
              <w:t>-</w:t>
            </w:r>
          </w:p>
        </w:tc>
      </w:tr>
      <w:tr w:rsidR="00784A32" w:rsidRPr="000670FE" w14:paraId="7B736A36" w14:textId="77777777" w:rsidTr="00354887">
        <w:tc>
          <w:tcPr>
            <w:tcW w:w="534" w:type="dxa"/>
            <w:shd w:val="clear" w:color="auto" w:fill="auto"/>
          </w:tcPr>
          <w:p w14:paraId="67026049"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6134B8BE"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3EA0444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67A61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45C965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EFFEEA8" w14:textId="77777777" w:rsidR="00784A32" w:rsidRPr="000670FE" w:rsidRDefault="00784A32" w:rsidP="00354887">
            <w:pPr>
              <w:pStyle w:val="TAC"/>
              <w:keepNext w:val="0"/>
              <w:keepLines w:val="0"/>
              <w:widowControl w:val="0"/>
            </w:pPr>
            <w:r w:rsidRPr="000670FE">
              <w:t>-</w:t>
            </w:r>
          </w:p>
        </w:tc>
      </w:tr>
      <w:tr w:rsidR="00784A32" w:rsidRPr="000670FE" w14:paraId="0A994DC2" w14:textId="77777777" w:rsidTr="00354887">
        <w:tc>
          <w:tcPr>
            <w:tcW w:w="534" w:type="dxa"/>
            <w:shd w:val="clear" w:color="auto" w:fill="auto"/>
          </w:tcPr>
          <w:p w14:paraId="15BE88E3"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49963C43" w14:textId="77777777" w:rsidR="00784A32" w:rsidRPr="000670FE" w:rsidRDefault="00784A32" w:rsidP="00354887">
            <w:pPr>
              <w:pStyle w:val="TAL"/>
              <w:keepNext w:val="0"/>
              <w:keepLines w:val="0"/>
              <w:widowControl w:val="0"/>
            </w:pPr>
            <w:r w:rsidRPr="000670FE">
              <w:t>Check: Does the UE (MCVideo client) send a SIP 200 (OK)?</w:t>
            </w:r>
          </w:p>
        </w:tc>
        <w:tc>
          <w:tcPr>
            <w:tcW w:w="708" w:type="dxa"/>
            <w:shd w:val="clear" w:color="auto" w:fill="auto"/>
          </w:tcPr>
          <w:p w14:paraId="2392C15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00FE8C4"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D618FF5"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72DC5AEE" w14:textId="77777777" w:rsidR="00784A32" w:rsidRPr="000670FE" w:rsidRDefault="00784A32" w:rsidP="00354887">
            <w:pPr>
              <w:pStyle w:val="TAC"/>
              <w:keepNext w:val="0"/>
              <w:keepLines w:val="0"/>
              <w:widowControl w:val="0"/>
            </w:pPr>
            <w:r w:rsidRPr="000670FE">
              <w:t>P</w:t>
            </w:r>
          </w:p>
        </w:tc>
      </w:tr>
      <w:tr w:rsidR="00784A32" w:rsidRPr="000670FE" w14:paraId="41EDD1A7" w14:textId="77777777" w:rsidTr="00354887">
        <w:tc>
          <w:tcPr>
            <w:tcW w:w="534" w:type="dxa"/>
            <w:shd w:val="clear" w:color="auto" w:fill="auto"/>
          </w:tcPr>
          <w:p w14:paraId="3648B12B"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1DC1801C" w14:textId="77777777" w:rsidR="00784A32" w:rsidRPr="000670FE" w:rsidRDefault="00784A32" w:rsidP="00354887">
            <w:pPr>
              <w:pStyle w:val="TAL"/>
              <w:keepNext w:val="0"/>
              <w:keepLines w:val="0"/>
              <w:widowControl w:val="0"/>
            </w:pPr>
            <w:r w:rsidRPr="000670FE">
              <w:t>The SS (MCVideo Server) sends a SIP ACK acknowledging the SIP 200 (OK) from the UE (MCVideo Client).</w:t>
            </w:r>
          </w:p>
        </w:tc>
        <w:tc>
          <w:tcPr>
            <w:tcW w:w="708" w:type="dxa"/>
            <w:shd w:val="clear" w:color="auto" w:fill="auto"/>
          </w:tcPr>
          <w:p w14:paraId="235C829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F09F10F"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B71940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F47D61C" w14:textId="77777777" w:rsidR="00784A32" w:rsidRPr="000670FE" w:rsidRDefault="00784A32" w:rsidP="00354887">
            <w:pPr>
              <w:pStyle w:val="TAC"/>
              <w:keepNext w:val="0"/>
              <w:keepLines w:val="0"/>
              <w:widowControl w:val="0"/>
            </w:pPr>
            <w:r w:rsidRPr="000670FE">
              <w:t>-</w:t>
            </w:r>
          </w:p>
        </w:tc>
      </w:tr>
      <w:tr w:rsidR="00784A32" w:rsidRPr="000670FE" w14:paraId="7F35CC83" w14:textId="77777777" w:rsidTr="00354887">
        <w:tc>
          <w:tcPr>
            <w:tcW w:w="534" w:type="dxa"/>
            <w:shd w:val="clear" w:color="auto" w:fill="auto"/>
          </w:tcPr>
          <w:p w14:paraId="5B90D992"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5EF79113" w14:textId="77777777" w:rsidR="00784A32" w:rsidRPr="000670FE" w:rsidRDefault="00784A32" w:rsidP="00354887">
            <w:pPr>
              <w:pStyle w:val="TAL"/>
              <w:keepNext w:val="0"/>
              <w:keepLines w:val="0"/>
              <w:widowControl w:val="0"/>
            </w:pPr>
            <w:r w:rsidRPr="000670FE">
              <w:t>Check: Does the UE (MCVideo client) notify the user about the emergency call establishment?</w:t>
            </w:r>
          </w:p>
          <w:p w14:paraId="5A857A57" w14:textId="77777777" w:rsidR="00784A32" w:rsidRPr="000670FE" w:rsidRDefault="00784A32" w:rsidP="00354887">
            <w:pPr>
              <w:pStyle w:val="TAL"/>
              <w:keepNext w:val="0"/>
              <w:keepLines w:val="0"/>
              <w:widowControl w:val="0"/>
            </w:pPr>
            <w:r w:rsidRPr="000670FE">
              <w:t>NOTE 1: This is expected to be done via a suitable implementation dependent MMI.</w:t>
            </w:r>
          </w:p>
          <w:p w14:paraId="4DB33FC9" w14:textId="77777777" w:rsidR="00784A32" w:rsidRPr="000670FE" w:rsidRDefault="00784A32" w:rsidP="00354887">
            <w:pPr>
              <w:pStyle w:val="TAL"/>
              <w:keepNext w:val="0"/>
              <w:keepLines w:val="0"/>
              <w:widowControl w:val="0"/>
            </w:pPr>
            <w:r w:rsidRPr="000670FE">
              <w:t>NOTE 2: The display information may include</w:t>
            </w:r>
          </w:p>
          <w:p w14:paraId="70A2D63C" w14:textId="77777777" w:rsidR="00784A32" w:rsidRPr="000670FE" w:rsidRDefault="00784A32" w:rsidP="00354887">
            <w:pPr>
              <w:pStyle w:val="TAL"/>
              <w:keepNext w:val="0"/>
              <w:keepLines w:val="0"/>
              <w:widowControl w:val="0"/>
            </w:pPr>
            <w:r w:rsidRPr="000670FE">
              <w:t>- indication for a request for an MCVideo private call</w:t>
            </w:r>
          </w:p>
          <w:p w14:paraId="3201C24B" w14:textId="77777777" w:rsidR="00784A32" w:rsidRPr="000670FE" w:rsidRDefault="00784A32" w:rsidP="00354887">
            <w:pPr>
              <w:pStyle w:val="TAL"/>
              <w:keepNext w:val="0"/>
              <w:keepLines w:val="0"/>
              <w:widowControl w:val="0"/>
            </w:pPr>
            <w:r w:rsidRPr="000670FE">
              <w:t>- the MCVideo ID of the originator of the MCVideo private call.</w:t>
            </w:r>
          </w:p>
        </w:tc>
        <w:tc>
          <w:tcPr>
            <w:tcW w:w="708" w:type="dxa"/>
            <w:shd w:val="clear" w:color="auto" w:fill="auto"/>
          </w:tcPr>
          <w:p w14:paraId="088792E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41AC78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266A286"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675C5E5" w14:textId="77777777" w:rsidR="00784A32" w:rsidRPr="000670FE" w:rsidRDefault="00784A32" w:rsidP="00354887">
            <w:pPr>
              <w:pStyle w:val="TAC"/>
              <w:keepNext w:val="0"/>
              <w:keepLines w:val="0"/>
              <w:widowControl w:val="0"/>
            </w:pPr>
            <w:r w:rsidRPr="000670FE">
              <w:t>P</w:t>
            </w:r>
          </w:p>
        </w:tc>
      </w:tr>
      <w:tr w:rsidR="00784A32" w:rsidRPr="000670FE" w14:paraId="2AED7CB8" w14:textId="77777777" w:rsidTr="00354887">
        <w:tc>
          <w:tcPr>
            <w:tcW w:w="534" w:type="dxa"/>
            <w:shd w:val="clear" w:color="auto" w:fill="auto"/>
          </w:tcPr>
          <w:p w14:paraId="4DF3B420"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19521741" w14:textId="77777777" w:rsidR="00784A32" w:rsidRPr="000670FE" w:rsidRDefault="008A5F41" w:rsidP="00354887">
            <w:pPr>
              <w:pStyle w:val="TAL"/>
              <w:keepNext w:val="0"/>
              <w:keepLines w:val="0"/>
              <w:widowControl w:val="0"/>
            </w:pPr>
            <w:r w:rsidRPr="000670FE">
              <w:t>Void-</w:t>
            </w:r>
          </w:p>
        </w:tc>
        <w:tc>
          <w:tcPr>
            <w:tcW w:w="708" w:type="dxa"/>
            <w:shd w:val="clear" w:color="auto" w:fill="auto"/>
          </w:tcPr>
          <w:p w14:paraId="7D52D41A" w14:textId="77777777" w:rsidR="00784A32" w:rsidRPr="000670FE" w:rsidRDefault="008A5F41" w:rsidP="00354887">
            <w:pPr>
              <w:pStyle w:val="TAC"/>
              <w:keepNext w:val="0"/>
              <w:keepLines w:val="0"/>
              <w:widowControl w:val="0"/>
            </w:pPr>
            <w:r w:rsidRPr="000670FE">
              <w:t>-</w:t>
            </w:r>
          </w:p>
        </w:tc>
        <w:tc>
          <w:tcPr>
            <w:tcW w:w="2978" w:type="dxa"/>
            <w:shd w:val="clear" w:color="auto" w:fill="auto"/>
          </w:tcPr>
          <w:p w14:paraId="6D9FF230" w14:textId="77777777" w:rsidR="00784A32" w:rsidRPr="000670FE" w:rsidRDefault="00784A32" w:rsidP="00354887">
            <w:pPr>
              <w:pStyle w:val="TAL"/>
              <w:keepNext w:val="0"/>
              <w:keepLines w:val="0"/>
              <w:widowControl w:val="0"/>
            </w:pPr>
          </w:p>
        </w:tc>
        <w:tc>
          <w:tcPr>
            <w:tcW w:w="565" w:type="dxa"/>
            <w:shd w:val="clear" w:color="auto" w:fill="auto"/>
          </w:tcPr>
          <w:p w14:paraId="2C1B084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41A95B1" w14:textId="77777777" w:rsidR="00784A32" w:rsidRPr="000670FE" w:rsidRDefault="00784A32" w:rsidP="00354887">
            <w:pPr>
              <w:pStyle w:val="TAC"/>
              <w:keepNext w:val="0"/>
              <w:keepLines w:val="0"/>
              <w:widowControl w:val="0"/>
            </w:pPr>
            <w:r w:rsidRPr="000670FE">
              <w:t>-</w:t>
            </w:r>
          </w:p>
        </w:tc>
      </w:tr>
      <w:tr w:rsidR="00784A32" w:rsidRPr="000670FE" w14:paraId="0746EBCF" w14:textId="77777777" w:rsidTr="00354887">
        <w:tc>
          <w:tcPr>
            <w:tcW w:w="534" w:type="dxa"/>
            <w:shd w:val="clear" w:color="auto" w:fill="auto"/>
          </w:tcPr>
          <w:p w14:paraId="73D67B61"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06481E98" w14:textId="77777777" w:rsidR="00784A32" w:rsidRPr="000670FE" w:rsidRDefault="00784A32" w:rsidP="00354887">
            <w:pPr>
              <w:pStyle w:val="TAL"/>
              <w:keepNext w:val="0"/>
              <w:keepLines w:val="0"/>
              <w:widowControl w:val="0"/>
            </w:pPr>
            <w:r w:rsidRPr="000670FE">
              <w:t>Make the UE (MCVideo Client) terminate the call.</w:t>
            </w:r>
          </w:p>
          <w:p w14:paraId="17CA657E"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4AA4560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D865BA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6763C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0EAB5A2" w14:textId="77777777" w:rsidR="00784A32" w:rsidRPr="000670FE" w:rsidRDefault="00784A32" w:rsidP="00354887">
            <w:pPr>
              <w:pStyle w:val="TAC"/>
              <w:keepNext w:val="0"/>
              <w:keepLines w:val="0"/>
              <w:widowControl w:val="0"/>
            </w:pPr>
            <w:r w:rsidRPr="000670FE">
              <w:t>-</w:t>
            </w:r>
          </w:p>
        </w:tc>
      </w:tr>
      <w:tr w:rsidR="00784A32" w:rsidRPr="000670FE" w14:paraId="192A808C" w14:textId="77777777" w:rsidTr="00354887">
        <w:tc>
          <w:tcPr>
            <w:tcW w:w="534" w:type="dxa"/>
            <w:shd w:val="clear" w:color="auto" w:fill="auto"/>
          </w:tcPr>
          <w:p w14:paraId="46D12383"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604C4516" w14:textId="77777777" w:rsidR="00784A32" w:rsidRPr="000670FE" w:rsidRDefault="00784A32" w:rsidP="00354887">
            <w:pPr>
              <w:pStyle w:val="TAL"/>
              <w:keepNext w:val="0"/>
              <w:keepLines w:val="0"/>
              <w:widowControl w:val="0"/>
            </w:pPr>
            <w:r w:rsidRPr="000670FE">
              <w:t>Check: Does the UE (MCVideo Client) send a SIP BYE request to terminate the call?</w:t>
            </w:r>
          </w:p>
        </w:tc>
        <w:tc>
          <w:tcPr>
            <w:tcW w:w="708" w:type="dxa"/>
            <w:shd w:val="clear" w:color="auto" w:fill="auto"/>
          </w:tcPr>
          <w:p w14:paraId="6903376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B725A04"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2CF42A3D"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2E053762" w14:textId="77777777" w:rsidR="00784A32" w:rsidRPr="000670FE" w:rsidRDefault="00784A32" w:rsidP="00354887">
            <w:pPr>
              <w:pStyle w:val="TAC"/>
              <w:keepNext w:val="0"/>
              <w:keepLines w:val="0"/>
              <w:widowControl w:val="0"/>
            </w:pPr>
            <w:r w:rsidRPr="000670FE">
              <w:t>P</w:t>
            </w:r>
          </w:p>
        </w:tc>
      </w:tr>
      <w:tr w:rsidR="00784A32" w:rsidRPr="000670FE" w14:paraId="1B9CC9AD" w14:textId="77777777" w:rsidTr="00354887">
        <w:tc>
          <w:tcPr>
            <w:tcW w:w="534" w:type="dxa"/>
            <w:shd w:val="clear" w:color="auto" w:fill="auto"/>
          </w:tcPr>
          <w:p w14:paraId="0E923B73"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1AFF7449" w14:textId="77777777" w:rsidR="00784A32" w:rsidRPr="000670FE" w:rsidRDefault="00784A32" w:rsidP="00354887">
            <w:pPr>
              <w:pStyle w:val="TAL"/>
              <w:keepNext w:val="0"/>
              <w:keepLines w:val="0"/>
              <w:widowControl w:val="0"/>
            </w:pPr>
            <w:r w:rsidRPr="000670FE">
              <w:t>The SS (MCVideo Server) sends a SIP 200 (OK) in response.</w:t>
            </w:r>
          </w:p>
        </w:tc>
        <w:tc>
          <w:tcPr>
            <w:tcW w:w="708" w:type="dxa"/>
            <w:shd w:val="clear" w:color="auto" w:fill="auto"/>
          </w:tcPr>
          <w:p w14:paraId="551CCF4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D4826C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403F67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713BF41" w14:textId="77777777" w:rsidR="00784A32" w:rsidRPr="000670FE" w:rsidRDefault="00784A32" w:rsidP="00354887">
            <w:pPr>
              <w:pStyle w:val="TAC"/>
              <w:keepNext w:val="0"/>
              <w:keepLines w:val="0"/>
              <w:widowControl w:val="0"/>
            </w:pPr>
            <w:r w:rsidRPr="000670FE">
              <w:t>-</w:t>
            </w:r>
          </w:p>
        </w:tc>
      </w:tr>
      <w:tr w:rsidR="00784A32" w:rsidRPr="000670FE" w14:paraId="7C3DC7FA" w14:textId="77777777" w:rsidTr="00354887">
        <w:tc>
          <w:tcPr>
            <w:tcW w:w="534" w:type="dxa"/>
            <w:shd w:val="clear" w:color="auto" w:fill="auto"/>
          </w:tcPr>
          <w:p w14:paraId="68F1BA00"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1C798F22"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7E74CBD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1BDC62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868DE4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A251905" w14:textId="77777777" w:rsidR="00784A32" w:rsidRPr="000670FE" w:rsidRDefault="00784A32" w:rsidP="00354887">
            <w:pPr>
              <w:pStyle w:val="TAC"/>
              <w:keepNext w:val="0"/>
              <w:keepLines w:val="0"/>
              <w:widowControl w:val="0"/>
            </w:pPr>
            <w:r w:rsidRPr="000670FE">
              <w:t>-</w:t>
            </w:r>
          </w:p>
        </w:tc>
      </w:tr>
      <w:tr w:rsidR="00784A32" w:rsidRPr="000670FE" w14:paraId="2E186C00" w14:textId="77777777" w:rsidTr="00354887">
        <w:tc>
          <w:tcPr>
            <w:tcW w:w="534" w:type="dxa"/>
            <w:shd w:val="clear" w:color="auto" w:fill="auto"/>
          </w:tcPr>
          <w:p w14:paraId="692DC910"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C8765C6"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1158132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AE492A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DDB847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9766548" w14:textId="77777777" w:rsidR="00784A32" w:rsidRPr="000670FE" w:rsidRDefault="00784A32" w:rsidP="00354887">
            <w:pPr>
              <w:pStyle w:val="TAC"/>
              <w:keepNext w:val="0"/>
              <w:keepLines w:val="0"/>
              <w:widowControl w:val="0"/>
            </w:pPr>
            <w:r w:rsidRPr="000670FE">
              <w:t>-</w:t>
            </w:r>
          </w:p>
        </w:tc>
      </w:tr>
    </w:tbl>
    <w:p w14:paraId="79F4049A" w14:textId="77777777" w:rsidR="00784A32" w:rsidRPr="000670FE" w:rsidRDefault="00784A32" w:rsidP="00784A32"/>
    <w:p w14:paraId="21618886" w14:textId="77777777" w:rsidR="00784A32" w:rsidRPr="000670FE" w:rsidRDefault="00784A32" w:rsidP="00D35E6A">
      <w:pPr>
        <w:pStyle w:val="Heading5"/>
      </w:pPr>
      <w:bookmarkStart w:id="337" w:name="_Toc52787581"/>
      <w:bookmarkStart w:id="338" w:name="_Toc52787763"/>
      <w:r w:rsidRPr="000670FE">
        <w:t>6.2.6.3.3</w:t>
      </w:r>
      <w:r w:rsidRPr="000670FE">
        <w:tab/>
        <w:t>Specific message contents</w:t>
      </w:r>
      <w:bookmarkEnd w:id="337"/>
      <w:bookmarkEnd w:id="338"/>
    </w:p>
    <w:p w14:paraId="35BF4AD5" w14:textId="77777777" w:rsidR="00DA0600" w:rsidRPr="000670FE" w:rsidRDefault="00DA0600" w:rsidP="00DA0600">
      <w:pPr>
        <w:pStyle w:val="TH"/>
        <w:keepLines w:val="0"/>
        <w:widowControl w:val="0"/>
      </w:pPr>
      <w:r w:rsidRPr="000670FE">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3F42255B" w14:textId="77777777" w:rsidTr="00354887">
        <w:trPr>
          <w:tblHeader/>
        </w:trPr>
        <w:tc>
          <w:tcPr>
            <w:tcW w:w="9639" w:type="dxa"/>
            <w:gridSpan w:val="5"/>
          </w:tcPr>
          <w:p w14:paraId="06A6922B" w14:textId="77777777" w:rsidR="00784A32" w:rsidRPr="000670FE" w:rsidRDefault="00784A32" w:rsidP="00354887">
            <w:pPr>
              <w:pStyle w:val="TAL"/>
              <w:keepLines w:val="0"/>
              <w:widowControl w:val="0"/>
            </w:pPr>
            <w:r w:rsidRPr="000670FE">
              <w:t>Derivation Path: TS 36.579-1, Table 5.5.2.5.2-1, conditions MCVIDEO, PRIVATE-CALL, AUTO COMMENCEMENT MODE</w:t>
            </w:r>
          </w:p>
        </w:tc>
      </w:tr>
      <w:tr w:rsidR="00784A32" w:rsidRPr="000670FE" w14:paraId="5F8E3163" w14:textId="77777777" w:rsidTr="00354887">
        <w:trPr>
          <w:tblHeader/>
        </w:trPr>
        <w:tc>
          <w:tcPr>
            <w:tcW w:w="2833" w:type="dxa"/>
          </w:tcPr>
          <w:p w14:paraId="679FF490"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7E7636B7" w14:textId="77777777" w:rsidR="00784A32" w:rsidRPr="000670FE" w:rsidRDefault="00784A32" w:rsidP="00354887">
            <w:pPr>
              <w:pStyle w:val="TAH"/>
              <w:keepLines w:val="0"/>
              <w:widowControl w:val="0"/>
              <w:rPr>
                <w:bCs/>
              </w:rPr>
            </w:pPr>
            <w:r w:rsidRPr="000670FE">
              <w:rPr>
                <w:bCs/>
              </w:rPr>
              <w:t>Value/remark</w:t>
            </w:r>
          </w:p>
        </w:tc>
        <w:tc>
          <w:tcPr>
            <w:tcW w:w="2126" w:type="dxa"/>
          </w:tcPr>
          <w:p w14:paraId="181DF4BB" w14:textId="77777777" w:rsidR="00784A32" w:rsidRPr="000670FE" w:rsidRDefault="00784A32" w:rsidP="00354887">
            <w:pPr>
              <w:pStyle w:val="TAH"/>
              <w:keepLines w:val="0"/>
              <w:widowControl w:val="0"/>
              <w:rPr>
                <w:bCs/>
              </w:rPr>
            </w:pPr>
            <w:r w:rsidRPr="000670FE">
              <w:rPr>
                <w:bCs/>
              </w:rPr>
              <w:t>Comment</w:t>
            </w:r>
          </w:p>
        </w:tc>
        <w:tc>
          <w:tcPr>
            <w:tcW w:w="1418" w:type="dxa"/>
          </w:tcPr>
          <w:p w14:paraId="5042734A" w14:textId="77777777" w:rsidR="00784A32" w:rsidRPr="000670FE" w:rsidRDefault="00784A32" w:rsidP="00354887">
            <w:pPr>
              <w:pStyle w:val="TAH"/>
              <w:keepLines w:val="0"/>
              <w:widowControl w:val="0"/>
              <w:rPr>
                <w:bCs/>
              </w:rPr>
            </w:pPr>
            <w:r w:rsidRPr="000670FE">
              <w:rPr>
                <w:bCs/>
              </w:rPr>
              <w:t>Reference</w:t>
            </w:r>
          </w:p>
        </w:tc>
        <w:tc>
          <w:tcPr>
            <w:tcW w:w="1135" w:type="dxa"/>
          </w:tcPr>
          <w:p w14:paraId="204DB10E" w14:textId="77777777" w:rsidR="00784A32" w:rsidRPr="000670FE" w:rsidRDefault="00784A32" w:rsidP="00354887">
            <w:pPr>
              <w:pStyle w:val="TAH"/>
              <w:keepLines w:val="0"/>
              <w:widowControl w:val="0"/>
              <w:rPr>
                <w:bCs/>
              </w:rPr>
            </w:pPr>
            <w:r w:rsidRPr="000670FE">
              <w:rPr>
                <w:bCs/>
              </w:rPr>
              <w:t>Condition</w:t>
            </w:r>
          </w:p>
        </w:tc>
      </w:tr>
      <w:tr w:rsidR="00784A32" w:rsidRPr="000670FE" w14:paraId="645B88A0" w14:textId="77777777" w:rsidTr="00354887">
        <w:tc>
          <w:tcPr>
            <w:tcW w:w="2833" w:type="dxa"/>
            <w:vAlign w:val="center"/>
          </w:tcPr>
          <w:p w14:paraId="6D0991DB" w14:textId="77777777" w:rsidR="00784A32" w:rsidRPr="000670FE" w:rsidRDefault="00784A32" w:rsidP="00354887">
            <w:pPr>
              <w:pStyle w:val="TAL"/>
              <w:rPr>
                <w:b/>
                <w:bCs/>
              </w:rPr>
            </w:pPr>
            <w:r w:rsidRPr="000670FE">
              <w:rPr>
                <w:b/>
                <w:bCs/>
              </w:rPr>
              <w:t>Message-body</w:t>
            </w:r>
          </w:p>
        </w:tc>
        <w:tc>
          <w:tcPr>
            <w:tcW w:w="2127" w:type="dxa"/>
          </w:tcPr>
          <w:p w14:paraId="232D782B" w14:textId="77777777" w:rsidR="00784A32" w:rsidRPr="000670FE" w:rsidRDefault="00784A32" w:rsidP="00354887">
            <w:pPr>
              <w:pStyle w:val="TAL"/>
            </w:pPr>
          </w:p>
        </w:tc>
        <w:tc>
          <w:tcPr>
            <w:tcW w:w="2126" w:type="dxa"/>
          </w:tcPr>
          <w:p w14:paraId="2267DBF8" w14:textId="77777777" w:rsidR="00784A32" w:rsidRPr="000670FE" w:rsidRDefault="00784A32" w:rsidP="00354887">
            <w:pPr>
              <w:pStyle w:val="TAL"/>
            </w:pPr>
          </w:p>
        </w:tc>
        <w:tc>
          <w:tcPr>
            <w:tcW w:w="1418" w:type="dxa"/>
          </w:tcPr>
          <w:p w14:paraId="056E847A" w14:textId="77777777" w:rsidR="00784A32" w:rsidRPr="000670FE" w:rsidRDefault="00784A32" w:rsidP="00354887">
            <w:pPr>
              <w:pStyle w:val="TAL"/>
            </w:pPr>
          </w:p>
        </w:tc>
        <w:tc>
          <w:tcPr>
            <w:tcW w:w="1135" w:type="dxa"/>
            <w:vAlign w:val="bottom"/>
          </w:tcPr>
          <w:p w14:paraId="7BDCE574" w14:textId="77777777" w:rsidR="00784A32" w:rsidRPr="000670FE" w:rsidRDefault="00784A32" w:rsidP="00354887">
            <w:pPr>
              <w:pStyle w:val="TAL"/>
            </w:pPr>
          </w:p>
        </w:tc>
      </w:tr>
      <w:tr w:rsidR="00784A32" w:rsidRPr="000670FE" w14:paraId="4C9C95C0" w14:textId="77777777" w:rsidTr="00354887">
        <w:tc>
          <w:tcPr>
            <w:tcW w:w="2833" w:type="dxa"/>
            <w:vAlign w:val="center"/>
          </w:tcPr>
          <w:p w14:paraId="26955B23" w14:textId="77777777" w:rsidR="00784A32" w:rsidRPr="000670FE" w:rsidRDefault="00784A32" w:rsidP="00354887">
            <w:pPr>
              <w:pStyle w:val="TAL"/>
            </w:pPr>
            <w:r w:rsidRPr="000670FE">
              <w:t xml:space="preserve">  MIME body part</w:t>
            </w:r>
          </w:p>
        </w:tc>
        <w:tc>
          <w:tcPr>
            <w:tcW w:w="2127" w:type="dxa"/>
            <w:vAlign w:val="center"/>
          </w:tcPr>
          <w:p w14:paraId="4AD60E9A" w14:textId="77777777" w:rsidR="00784A32" w:rsidRPr="000670FE" w:rsidRDefault="00784A32" w:rsidP="00354887">
            <w:pPr>
              <w:pStyle w:val="TAL"/>
            </w:pPr>
          </w:p>
        </w:tc>
        <w:tc>
          <w:tcPr>
            <w:tcW w:w="2126" w:type="dxa"/>
          </w:tcPr>
          <w:p w14:paraId="10FB0F54" w14:textId="77777777" w:rsidR="00784A32" w:rsidRPr="000670FE" w:rsidRDefault="00784A32" w:rsidP="00354887">
            <w:pPr>
              <w:pStyle w:val="TAL"/>
            </w:pPr>
            <w:r w:rsidRPr="000670FE">
              <w:t>MCVideo</w:t>
            </w:r>
          </w:p>
        </w:tc>
        <w:tc>
          <w:tcPr>
            <w:tcW w:w="1418" w:type="dxa"/>
          </w:tcPr>
          <w:p w14:paraId="0A87B3C7" w14:textId="77777777" w:rsidR="00784A32" w:rsidRPr="000670FE" w:rsidRDefault="00784A32" w:rsidP="00354887">
            <w:pPr>
              <w:pStyle w:val="TAL"/>
            </w:pPr>
          </w:p>
        </w:tc>
        <w:tc>
          <w:tcPr>
            <w:tcW w:w="1135" w:type="dxa"/>
            <w:vAlign w:val="bottom"/>
          </w:tcPr>
          <w:p w14:paraId="13089DDB" w14:textId="77777777" w:rsidR="00784A32" w:rsidRPr="000670FE" w:rsidRDefault="00784A32" w:rsidP="00354887">
            <w:pPr>
              <w:pStyle w:val="TAL"/>
            </w:pPr>
          </w:p>
        </w:tc>
      </w:tr>
      <w:tr w:rsidR="00784A32" w:rsidRPr="000670FE" w14:paraId="569046D9" w14:textId="77777777" w:rsidTr="00354887">
        <w:tc>
          <w:tcPr>
            <w:tcW w:w="2833" w:type="dxa"/>
            <w:vAlign w:val="center"/>
          </w:tcPr>
          <w:p w14:paraId="2E29D39F" w14:textId="77777777" w:rsidR="00784A32" w:rsidRPr="000670FE" w:rsidRDefault="00784A32" w:rsidP="00354887">
            <w:pPr>
              <w:pStyle w:val="TAL"/>
            </w:pPr>
            <w:r w:rsidRPr="000670FE">
              <w:t xml:space="preserve">    MIME-part-headers</w:t>
            </w:r>
          </w:p>
        </w:tc>
        <w:tc>
          <w:tcPr>
            <w:tcW w:w="2127" w:type="dxa"/>
            <w:vAlign w:val="center"/>
          </w:tcPr>
          <w:p w14:paraId="15A851AE" w14:textId="77777777" w:rsidR="00784A32" w:rsidRPr="000670FE" w:rsidRDefault="00784A32" w:rsidP="00354887">
            <w:pPr>
              <w:pStyle w:val="TAL"/>
            </w:pPr>
          </w:p>
        </w:tc>
        <w:tc>
          <w:tcPr>
            <w:tcW w:w="2126" w:type="dxa"/>
          </w:tcPr>
          <w:p w14:paraId="75524EA8" w14:textId="77777777" w:rsidR="00784A32" w:rsidRPr="000670FE" w:rsidRDefault="00784A32" w:rsidP="00354887">
            <w:pPr>
              <w:pStyle w:val="TAL"/>
            </w:pPr>
          </w:p>
        </w:tc>
        <w:tc>
          <w:tcPr>
            <w:tcW w:w="1418" w:type="dxa"/>
          </w:tcPr>
          <w:p w14:paraId="71A08A0D" w14:textId="77777777" w:rsidR="00784A32" w:rsidRPr="000670FE" w:rsidRDefault="00784A32" w:rsidP="00354887">
            <w:pPr>
              <w:pStyle w:val="TAL"/>
            </w:pPr>
          </w:p>
        </w:tc>
        <w:tc>
          <w:tcPr>
            <w:tcW w:w="1135" w:type="dxa"/>
            <w:vAlign w:val="bottom"/>
          </w:tcPr>
          <w:p w14:paraId="36DCFADA" w14:textId="77777777" w:rsidR="00784A32" w:rsidRPr="000670FE" w:rsidRDefault="00784A32" w:rsidP="00354887">
            <w:pPr>
              <w:pStyle w:val="TAL"/>
            </w:pPr>
          </w:p>
        </w:tc>
      </w:tr>
      <w:tr w:rsidR="00784A32" w:rsidRPr="000670FE" w14:paraId="626070DA" w14:textId="77777777" w:rsidTr="00354887">
        <w:tc>
          <w:tcPr>
            <w:tcW w:w="2833" w:type="dxa"/>
            <w:vAlign w:val="center"/>
          </w:tcPr>
          <w:p w14:paraId="77FAE1DF" w14:textId="77777777" w:rsidR="00784A32" w:rsidRPr="000670FE" w:rsidRDefault="00784A32" w:rsidP="00354887">
            <w:pPr>
              <w:pStyle w:val="TAL"/>
            </w:pPr>
            <w:r w:rsidRPr="000670FE">
              <w:t xml:space="preserve">    MIME-part-body</w:t>
            </w:r>
          </w:p>
        </w:tc>
        <w:tc>
          <w:tcPr>
            <w:tcW w:w="2127" w:type="dxa"/>
          </w:tcPr>
          <w:p w14:paraId="6EB82F8E" w14:textId="77777777" w:rsidR="00784A32" w:rsidRPr="000670FE" w:rsidRDefault="00784A32" w:rsidP="00354887">
            <w:pPr>
              <w:pStyle w:val="TAL"/>
            </w:pPr>
            <w:r w:rsidRPr="000670FE">
              <w:t>MCVideo-Info as described in Table 6.2.6.3.3-2</w:t>
            </w:r>
          </w:p>
        </w:tc>
        <w:tc>
          <w:tcPr>
            <w:tcW w:w="2126" w:type="dxa"/>
          </w:tcPr>
          <w:p w14:paraId="2B054B0E" w14:textId="77777777" w:rsidR="00784A32" w:rsidRPr="000670FE" w:rsidRDefault="00784A32" w:rsidP="00354887">
            <w:pPr>
              <w:pStyle w:val="TAL"/>
            </w:pPr>
          </w:p>
        </w:tc>
        <w:tc>
          <w:tcPr>
            <w:tcW w:w="1418" w:type="dxa"/>
          </w:tcPr>
          <w:p w14:paraId="051D244B" w14:textId="77777777" w:rsidR="00784A32" w:rsidRPr="000670FE" w:rsidRDefault="00784A32" w:rsidP="00354887">
            <w:pPr>
              <w:pStyle w:val="TAL"/>
            </w:pPr>
          </w:p>
        </w:tc>
        <w:tc>
          <w:tcPr>
            <w:tcW w:w="1135" w:type="dxa"/>
          </w:tcPr>
          <w:p w14:paraId="4A05FA4E" w14:textId="77777777" w:rsidR="00784A32" w:rsidRPr="000670FE" w:rsidRDefault="00784A32" w:rsidP="00354887">
            <w:pPr>
              <w:pStyle w:val="TAL"/>
            </w:pPr>
          </w:p>
        </w:tc>
      </w:tr>
    </w:tbl>
    <w:p w14:paraId="28D65854" w14:textId="77777777" w:rsidR="00784A32" w:rsidRPr="000670FE" w:rsidRDefault="00784A32" w:rsidP="00784A32"/>
    <w:p w14:paraId="42074F07" w14:textId="77777777" w:rsidR="00784A32" w:rsidRPr="000670FE" w:rsidRDefault="00784A32" w:rsidP="00784A32">
      <w:pPr>
        <w:pStyle w:val="TH"/>
      </w:pPr>
      <w:r w:rsidRPr="000670FE">
        <w:t>Table 6.2.6.3.3-2: MCVideo-INFO in SIP INVITE (Table 6.2.6.3.3-1)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2F9DDC48"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D6FA872" w14:textId="77777777" w:rsidR="00784A32" w:rsidRPr="000670FE" w:rsidRDefault="00784A32" w:rsidP="00354887">
            <w:pPr>
              <w:pStyle w:val="TAL"/>
              <w:keepLines w:val="0"/>
              <w:widowControl w:val="0"/>
            </w:pPr>
            <w:r w:rsidRPr="000670FE">
              <w:t>Derivation Path: TS 36.579-1, Table 5.5.3.2.2-1, conditions MCVIDEO, PRIVATE-CALL, ON-NETWORK</w:t>
            </w:r>
          </w:p>
        </w:tc>
      </w:tr>
    </w:tbl>
    <w:p w14:paraId="561878D7" w14:textId="77777777" w:rsidR="00784A32" w:rsidRPr="000670FE" w:rsidRDefault="00784A32" w:rsidP="00784A32"/>
    <w:p w14:paraId="03E0C346" w14:textId="77777777" w:rsidR="00784A32" w:rsidRPr="000670FE" w:rsidRDefault="00784A32" w:rsidP="00784A32">
      <w:pPr>
        <w:pStyle w:val="TH"/>
      </w:pPr>
      <w:r w:rsidRPr="000670FE">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784A32" w:rsidRPr="000670FE" w14:paraId="5D3774ED" w14:textId="77777777" w:rsidTr="00354887">
        <w:trPr>
          <w:tblHeader/>
        </w:trPr>
        <w:tc>
          <w:tcPr>
            <w:tcW w:w="9611" w:type="dxa"/>
            <w:gridSpan w:val="5"/>
          </w:tcPr>
          <w:p w14:paraId="60B00EDF"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PRIVATE-CALL</w:t>
            </w:r>
          </w:p>
        </w:tc>
      </w:tr>
      <w:tr w:rsidR="00784A32" w:rsidRPr="000670FE" w14:paraId="7B861D27" w14:textId="77777777" w:rsidTr="00354887">
        <w:trPr>
          <w:tblHeader/>
        </w:trPr>
        <w:tc>
          <w:tcPr>
            <w:tcW w:w="2697" w:type="dxa"/>
          </w:tcPr>
          <w:p w14:paraId="338D81D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76" w:type="dxa"/>
          </w:tcPr>
          <w:p w14:paraId="56BBC5FD" w14:textId="77777777" w:rsidR="00784A32" w:rsidRPr="000670FE" w:rsidRDefault="00784A32" w:rsidP="00354887">
            <w:pPr>
              <w:pStyle w:val="TAH"/>
              <w:keepLines w:val="0"/>
              <w:widowControl w:val="0"/>
              <w:rPr>
                <w:color w:val="000000"/>
              </w:rPr>
            </w:pPr>
            <w:r w:rsidRPr="000670FE">
              <w:rPr>
                <w:color w:val="000000"/>
              </w:rPr>
              <w:t>Value/remark</w:t>
            </w:r>
          </w:p>
        </w:tc>
        <w:tc>
          <w:tcPr>
            <w:tcW w:w="2176" w:type="dxa"/>
            <w:tcBorders>
              <w:bottom w:val="single" w:sz="4" w:space="0" w:color="auto"/>
            </w:tcBorders>
          </w:tcPr>
          <w:p w14:paraId="7CA7586B" w14:textId="77777777" w:rsidR="00784A32" w:rsidRPr="000670FE" w:rsidRDefault="00784A32" w:rsidP="00354887">
            <w:pPr>
              <w:pStyle w:val="TAH"/>
              <w:keepLines w:val="0"/>
              <w:widowControl w:val="0"/>
              <w:rPr>
                <w:color w:val="000000"/>
              </w:rPr>
            </w:pPr>
            <w:r w:rsidRPr="000670FE">
              <w:rPr>
                <w:color w:val="000000"/>
              </w:rPr>
              <w:t>Comment</w:t>
            </w:r>
          </w:p>
        </w:tc>
        <w:tc>
          <w:tcPr>
            <w:tcW w:w="1406" w:type="dxa"/>
          </w:tcPr>
          <w:p w14:paraId="3AF7F516" w14:textId="77777777" w:rsidR="00784A32" w:rsidRPr="000670FE" w:rsidRDefault="00784A32" w:rsidP="00354887">
            <w:pPr>
              <w:pStyle w:val="TAH"/>
              <w:keepLines w:val="0"/>
              <w:widowControl w:val="0"/>
              <w:rPr>
                <w:color w:val="000000"/>
              </w:rPr>
            </w:pPr>
            <w:r w:rsidRPr="000670FE">
              <w:rPr>
                <w:color w:val="000000"/>
              </w:rPr>
              <w:t>Reference</w:t>
            </w:r>
          </w:p>
        </w:tc>
        <w:tc>
          <w:tcPr>
            <w:tcW w:w="1156" w:type="dxa"/>
          </w:tcPr>
          <w:p w14:paraId="55821C57"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09275E2B" w14:textId="77777777" w:rsidTr="00354887">
        <w:trPr>
          <w:tblHeader/>
        </w:trPr>
        <w:tc>
          <w:tcPr>
            <w:tcW w:w="2697" w:type="dxa"/>
            <w:vAlign w:val="center"/>
          </w:tcPr>
          <w:p w14:paraId="6319626B" w14:textId="77777777" w:rsidR="00784A32" w:rsidRPr="000670FE" w:rsidRDefault="00784A32" w:rsidP="00354887">
            <w:pPr>
              <w:pStyle w:val="TAL"/>
            </w:pPr>
            <w:r w:rsidRPr="000670FE">
              <w:rPr>
                <w:rFonts w:cs="Arial"/>
                <w:b/>
                <w:szCs w:val="18"/>
              </w:rPr>
              <w:t>Message-body</w:t>
            </w:r>
          </w:p>
        </w:tc>
        <w:tc>
          <w:tcPr>
            <w:tcW w:w="2176" w:type="dxa"/>
          </w:tcPr>
          <w:p w14:paraId="5FE18972" w14:textId="77777777" w:rsidR="00784A32" w:rsidRPr="000670FE" w:rsidRDefault="00784A32" w:rsidP="00354887">
            <w:pPr>
              <w:pStyle w:val="TAL"/>
            </w:pPr>
          </w:p>
        </w:tc>
        <w:tc>
          <w:tcPr>
            <w:tcW w:w="2176" w:type="dxa"/>
            <w:tcBorders>
              <w:bottom w:val="single" w:sz="4" w:space="0" w:color="auto"/>
            </w:tcBorders>
          </w:tcPr>
          <w:p w14:paraId="6A62CDCD" w14:textId="77777777" w:rsidR="00784A32" w:rsidRPr="000670FE" w:rsidRDefault="00784A32" w:rsidP="00354887">
            <w:pPr>
              <w:pStyle w:val="TAL"/>
            </w:pPr>
          </w:p>
        </w:tc>
        <w:tc>
          <w:tcPr>
            <w:tcW w:w="1406" w:type="dxa"/>
          </w:tcPr>
          <w:p w14:paraId="6B7E272F" w14:textId="77777777" w:rsidR="00784A32" w:rsidRPr="000670FE" w:rsidRDefault="00784A32" w:rsidP="00354887">
            <w:pPr>
              <w:pStyle w:val="TAL"/>
            </w:pPr>
          </w:p>
        </w:tc>
        <w:tc>
          <w:tcPr>
            <w:tcW w:w="1156" w:type="dxa"/>
            <w:vAlign w:val="bottom"/>
          </w:tcPr>
          <w:p w14:paraId="61B21DA0" w14:textId="77777777" w:rsidR="00784A32" w:rsidRPr="000670FE" w:rsidRDefault="00784A32" w:rsidP="00354887">
            <w:pPr>
              <w:pStyle w:val="TAL"/>
            </w:pPr>
          </w:p>
        </w:tc>
      </w:tr>
      <w:tr w:rsidR="00784A32" w:rsidRPr="000670FE" w14:paraId="5DD2CED6" w14:textId="77777777" w:rsidTr="00354887">
        <w:trPr>
          <w:tblHeader/>
        </w:trPr>
        <w:tc>
          <w:tcPr>
            <w:tcW w:w="2697" w:type="dxa"/>
            <w:vAlign w:val="center"/>
          </w:tcPr>
          <w:p w14:paraId="46543F55" w14:textId="77777777" w:rsidR="00784A32" w:rsidRPr="000670FE" w:rsidRDefault="00784A32" w:rsidP="00354887">
            <w:pPr>
              <w:pStyle w:val="TAL"/>
            </w:pPr>
            <w:r w:rsidRPr="000670FE">
              <w:t xml:space="preserve">  </w:t>
            </w:r>
            <w:r w:rsidRPr="000670FE">
              <w:rPr>
                <w:rFonts w:cs="Arial"/>
                <w:bCs/>
                <w:szCs w:val="18"/>
              </w:rPr>
              <w:t>MIME body part</w:t>
            </w:r>
          </w:p>
        </w:tc>
        <w:tc>
          <w:tcPr>
            <w:tcW w:w="2176" w:type="dxa"/>
            <w:vAlign w:val="center"/>
          </w:tcPr>
          <w:p w14:paraId="290E840F" w14:textId="77777777" w:rsidR="00784A32" w:rsidRPr="000670FE" w:rsidRDefault="00784A32" w:rsidP="00354887">
            <w:pPr>
              <w:pStyle w:val="TAL"/>
            </w:pPr>
          </w:p>
        </w:tc>
        <w:tc>
          <w:tcPr>
            <w:tcW w:w="2176" w:type="dxa"/>
            <w:tcBorders>
              <w:bottom w:val="single" w:sz="4" w:space="0" w:color="auto"/>
            </w:tcBorders>
          </w:tcPr>
          <w:p w14:paraId="2CED07AC" w14:textId="77777777" w:rsidR="00784A32" w:rsidRPr="000670FE" w:rsidRDefault="00784A32" w:rsidP="00354887">
            <w:pPr>
              <w:pStyle w:val="TAL"/>
            </w:pPr>
            <w:r w:rsidRPr="000670FE">
              <w:t>MCVideo</w:t>
            </w:r>
          </w:p>
        </w:tc>
        <w:tc>
          <w:tcPr>
            <w:tcW w:w="1406" w:type="dxa"/>
          </w:tcPr>
          <w:p w14:paraId="1C4C0B42" w14:textId="77777777" w:rsidR="00784A32" w:rsidRPr="000670FE" w:rsidRDefault="00784A32" w:rsidP="00354887">
            <w:pPr>
              <w:pStyle w:val="TAL"/>
            </w:pPr>
          </w:p>
        </w:tc>
        <w:tc>
          <w:tcPr>
            <w:tcW w:w="1156" w:type="dxa"/>
            <w:vAlign w:val="bottom"/>
          </w:tcPr>
          <w:p w14:paraId="2C58982D" w14:textId="77777777" w:rsidR="00784A32" w:rsidRPr="000670FE" w:rsidRDefault="00784A32" w:rsidP="00354887">
            <w:pPr>
              <w:pStyle w:val="TAL"/>
            </w:pPr>
          </w:p>
        </w:tc>
      </w:tr>
      <w:tr w:rsidR="00784A32" w:rsidRPr="000670FE" w14:paraId="635CEA18" w14:textId="77777777" w:rsidTr="00354887">
        <w:trPr>
          <w:tblHeader/>
        </w:trPr>
        <w:tc>
          <w:tcPr>
            <w:tcW w:w="2697" w:type="dxa"/>
            <w:vAlign w:val="center"/>
          </w:tcPr>
          <w:p w14:paraId="7B55D56F" w14:textId="77777777" w:rsidR="00784A32" w:rsidRPr="000670FE" w:rsidRDefault="00784A32" w:rsidP="00354887">
            <w:pPr>
              <w:pStyle w:val="TAL"/>
            </w:pPr>
            <w:r w:rsidRPr="000670FE">
              <w:t xml:space="preserve">    </w:t>
            </w:r>
            <w:r w:rsidRPr="000670FE">
              <w:rPr>
                <w:rFonts w:cs="Arial"/>
                <w:bCs/>
                <w:szCs w:val="18"/>
              </w:rPr>
              <w:t>MIME-part-header</w:t>
            </w:r>
          </w:p>
        </w:tc>
        <w:tc>
          <w:tcPr>
            <w:tcW w:w="2176" w:type="dxa"/>
            <w:vAlign w:val="center"/>
          </w:tcPr>
          <w:p w14:paraId="26EA0088" w14:textId="77777777" w:rsidR="00784A32" w:rsidRPr="000670FE" w:rsidRDefault="00784A32" w:rsidP="00354887">
            <w:pPr>
              <w:pStyle w:val="TAL"/>
            </w:pPr>
          </w:p>
        </w:tc>
        <w:tc>
          <w:tcPr>
            <w:tcW w:w="2176" w:type="dxa"/>
            <w:tcBorders>
              <w:bottom w:val="single" w:sz="4" w:space="0" w:color="auto"/>
            </w:tcBorders>
          </w:tcPr>
          <w:p w14:paraId="7A2328F6" w14:textId="77777777" w:rsidR="00784A32" w:rsidRPr="000670FE" w:rsidRDefault="00784A32" w:rsidP="00354887">
            <w:pPr>
              <w:pStyle w:val="TAL"/>
            </w:pPr>
          </w:p>
        </w:tc>
        <w:tc>
          <w:tcPr>
            <w:tcW w:w="1406" w:type="dxa"/>
          </w:tcPr>
          <w:p w14:paraId="31E7511E" w14:textId="77777777" w:rsidR="00784A32" w:rsidRPr="000670FE" w:rsidRDefault="00784A32" w:rsidP="00354887">
            <w:pPr>
              <w:pStyle w:val="TAL"/>
            </w:pPr>
          </w:p>
        </w:tc>
        <w:tc>
          <w:tcPr>
            <w:tcW w:w="1156" w:type="dxa"/>
            <w:vAlign w:val="bottom"/>
          </w:tcPr>
          <w:p w14:paraId="121FA72B" w14:textId="77777777" w:rsidR="00784A32" w:rsidRPr="000670FE" w:rsidRDefault="00784A32" w:rsidP="00354887">
            <w:pPr>
              <w:pStyle w:val="TAL"/>
            </w:pPr>
          </w:p>
        </w:tc>
      </w:tr>
      <w:tr w:rsidR="00784A32" w:rsidRPr="000670FE" w14:paraId="271AE01A" w14:textId="77777777" w:rsidTr="00354887">
        <w:trPr>
          <w:tblHeader/>
        </w:trPr>
        <w:tc>
          <w:tcPr>
            <w:tcW w:w="2697" w:type="dxa"/>
            <w:vAlign w:val="center"/>
          </w:tcPr>
          <w:p w14:paraId="7E8D93E0" w14:textId="77777777" w:rsidR="00784A32" w:rsidRPr="000670FE" w:rsidRDefault="00784A32" w:rsidP="00354887">
            <w:pPr>
              <w:pStyle w:val="TAL"/>
            </w:pPr>
            <w:r w:rsidRPr="000670FE">
              <w:t xml:space="preserve">    MIME-part-body</w:t>
            </w:r>
          </w:p>
        </w:tc>
        <w:tc>
          <w:tcPr>
            <w:tcW w:w="2176" w:type="dxa"/>
            <w:vAlign w:val="center"/>
          </w:tcPr>
          <w:p w14:paraId="186EED91" w14:textId="77777777" w:rsidR="00784A32" w:rsidRPr="000670FE" w:rsidRDefault="00784A32" w:rsidP="00354887">
            <w:pPr>
              <w:pStyle w:val="TAL"/>
            </w:pPr>
            <w:r w:rsidRPr="000670FE">
              <w:t>MCVideo-Info as described in Table 6.2.6.3.3-2</w:t>
            </w:r>
          </w:p>
        </w:tc>
        <w:tc>
          <w:tcPr>
            <w:tcW w:w="2176" w:type="dxa"/>
            <w:tcBorders>
              <w:bottom w:val="single" w:sz="4" w:space="0" w:color="auto"/>
            </w:tcBorders>
          </w:tcPr>
          <w:p w14:paraId="729C8A72" w14:textId="77777777" w:rsidR="00784A32" w:rsidRPr="000670FE" w:rsidRDefault="00784A32" w:rsidP="00354887">
            <w:pPr>
              <w:pStyle w:val="TAL"/>
            </w:pPr>
          </w:p>
        </w:tc>
        <w:tc>
          <w:tcPr>
            <w:tcW w:w="1406" w:type="dxa"/>
          </w:tcPr>
          <w:p w14:paraId="7A782F25" w14:textId="77777777" w:rsidR="00784A32" w:rsidRPr="000670FE" w:rsidRDefault="00784A32" w:rsidP="00354887">
            <w:pPr>
              <w:pStyle w:val="TAL"/>
            </w:pPr>
          </w:p>
        </w:tc>
        <w:tc>
          <w:tcPr>
            <w:tcW w:w="1156" w:type="dxa"/>
          </w:tcPr>
          <w:p w14:paraId="6FB5A8D5" w14:textId="77777777" w:rsidR="00784A32" w:rsidRPr="000670FE" w:rsidRDefault="00784A32" w:rsidP="00354887">
            <w:pPr>
              <w:pStyle w:val="TAL"/>
            </w:pPr>
          </w:p>
        </w:tc>
      </w:tr>
    </w:tbl>
    <w:p w14:paraId="4D140E80" w14:textId="77777777" w:rsidR="00784A32" w:rsidRPr="000670FE" w:rsidRDefault="00784A32" w:rsidP="00784A32"/>
    <w:p w14:paraId="157D222A" w14:textId="77777777" w:rsidR="00784A32" w:rsidRPr="000670FE" w:rsidRDefault="00784A32" w:rsidP="00784A32">
      <w:pPr>
        <w:pStyle w:val="TH"/>
      </w:pPr>
      <w:r w:rsidRPr="000670FE">
        <w:t xml:space="preserve">Table 6.2.6.3.3-4: </w:t>
      </w:r>
      <w:r w:rsidR="008A5F41" w:rsidRPr="000670FE">
        <w:t>Void</w:t>
      </w:r>
    </w:p>
    <w:p w14:paraId="7C945AAE" w14:textId="77777777" w:rsidR="00784A32" w:rsidRPr="000670FE" w:rsidRDefault="00784A32" w:rsidP="00784A32"/>
    <w:p w14:paraId="6267B29B" w14:textId="77777777" w:rsidR="00784A32" w:rsidRPr="000670FE" w:rsidRDefault="00784A32" w:rsidP="00784A32">
      <w:pPr>
        <w:pStyle w:val="TH"/>
        <w:widowControl w:val="0"/>
      </w:pPr>
      <w:r w:rsidRPr="000670FE">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319FC8B" w14:textId="77777777" w:rsidTr="00354887">
        <w:trPr>
          <w:tblHeader/>
        </w:trPr>
        <w:tc>
          <w:tcPr>
            <w:tcW w:w="9634" w:type="dxa"/>
          </w:tcPr>
          <w:p w14:paraId="3F3BC5A4"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46FA43C7" w14:textId="77777777" w:rsidR="00784A32" w:rsidRPr="000670FE" w:rsidRDefault="00784A32" w:rsidP="00784A32"/>
    <w:p w14:paraId="0A06F6B3" w14:textId="77777777" w:rsidR="00784A32" w:rsidRPr="000670FE" w:rsidRDefault="00784A32" w:rsidP="00784A32">
      <w:pPr>
        <w:pStyle w:val="TH"/>
      </w:pPr>
      <w:r w:rsidRPr="000670FE">
        <w:t>Table 6.2.6.3.3-6: SIP 200 (OK) (Step 9,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615B72B8" w14:textId="77777777" w:rsidTr="00354887">
        <w:trPr>
          <w:tblHeader/>
        </w:trPr>
        <w:tc>
          <w:tcPr>
            <w:tcW w:w="9517" w:type="dxa"/>
            <w:gridSpan w:val="5"/>
          </w:tcPr>
          <w:p w14:paraId="4832D67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FAD6A5F" w14:textId="77777777" w:rsidTr="00354887">
        <w:trPr>
          <w:trHeight w:val="260"/>
          <w:tblHeader/>
        </w:trPr>
        <w:tc>
          <w:tcPr>
            <w:tcW w:w="2677" w:type="dxa"/>
          </w:tcPr>
          <w:p w14:paraId="0C4CD99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B44E433"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1CF37104"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42435CED"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2D50CBF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2890B04" w14:textId="77777777" w:rsidTr="00354887">
        <w:tc>
          <w:tcPr>
            <w:tcW w:w="2677" w:type="dxa"/>
          </w:tcPr>
          <w:p w14:paraId="0AD6755D" w14:textId="77777777" w:rsidR="00784A32" w:rsidRPr="000670FE" w:rsidRDefault="00784A32" w:rsidP="00354887">
            <w:pPr>
              <w:pStyle w:val="TAL"/>
              <w:rPr>
                <w:b/>
                <w:bCs/>
              </w:rPr>
            </w:pPr>
            <w:r w:rsidRPr="000670FE">
              <w:rPr>
                <w:b/>
                <w:bCs/>
              </w:rPr>
              <w:t>Content-Type</w:t>
            </w:r>
          </w:p>
        </w:tc>
        <w:tc>
          <w:tcPr>
            <w:tcW w:w="2160" w:type="dxa"/>
          </w:tcPr>
          <w:p w14:paraId="606122C3" w14:textId="77777777" w:rsidR="00784A32" w:rsidRPr="000670FE" w:rsidRDefault="00784A32" w:rsidP="00354887">
            <w:pPr>
              <w:pStyle w:val="TAL"/>
            </w:pPr>
            <w:r w:rsidRPr="000670FE">
              <w:t>not present</w:t>
            </w:r>
          </w:p>
        </w:tc>
        <w:tc>
          <w:tcPr>
            <w:tcW w:w="2160" w:type="dxa"/>
            <w:tcBorders>
              <w:bottom w:val="single" w:sz="4" w:space="0" w:color="auto"/>
            </w:tcBorders>
          </w:tcPr>
          <w:p w14:paraId="097F729A" w14:textId="77777777" w:rsidR="00784A32" w:rsidRPr="000670FE" w:rsidRDefault="00784A32" w:rsidP="00354887">
            <w:pPr>
              <w:pStyle w:val="TAL"/>
            </w:pPr>
          </w:p>
        </w:tc>
        <w:tc>
          <w:tcPr>
            <w:tcW w:w="1463" w:type="dxa"/>
          </w:tcPr>
          <w:p w14:paraId="795C36AA" w14:textId="77777777" w:rsidR="00784A32" w:rsidRPr="000670FE" w:rsidRDefault="00784A32" w:rsidP="00354887">
            <w:pPr>
              <w:pStyle w:val="TAL"/>
            </w:pPr>
          </w:p>
        </w:tc>
        <w:tc>
          <w:tcPr>
            <w:tcW w:w="1057" w:type="dxa"/>
          </w:tcPr>
          <w:p w14:paraId="61AA04DA" w14:textId="77777777" w:rsidR="00784A32" w:rsidRPr="000670FE" w:rsidRDefault="00784A32" w:rsidP="00354887">
            <w:pPr>
              <w:pStyle w:val="TAL"/>
            </w:pPr>
          </w:p>
        </w:tc>
      </w:tr>
      <w:tr w:rsidR="00784A32" w:rsidRPr="000670FE" w14:paraId="79F81F65" w14:textId="77777777" w:rsidTr="00354887">
        <w:tc>
          <w:tcPr>
            <w:tcW w:w="2677" w:type="dxa"/>
          </w:tcPr>
          <w:p w14:paraId="6E7880E7" w14:textId="77777777" w:rsidR="00784A32" w:rsidRPr="000670FE" w:rsidRDefault="00784A32" w:rsidP="00354887">
            <w:pPr>
              <w:pStyle w:val="TAL"/>
              <w:rPr>
                <w:b/>
                <w:bCs/>
              </w:rPr>
            </w:pPr>
            <w:r w:rsidRPr="000670FE">
              <w:rPr>
                <w:b/>
                <w:bCs/>
              </w:rPr>
              <w:t>Content-Length</w:t>
            </w:r>
          </w:p>
        </w:tc>
        <w:tc>
          <w:tcPr>
            <w:tcW w:w="2160" w:type="dxa"/>
          </w:tcPr>
          <w:p w14:paraId="1FF5FFB4" w14:textId="77777777" w:rsidR="00784A32" w:rsidRPr="000670FE" w:rsidRDefault="00784A32" w:rsidP="00354887">
            <w:pPr>
              <w:pStyle w:val="TAL"/>
            </w:pPr>
          </w:p>
        </w:tc>
        <w:tc>
          <w:tcPr>
            <w:tcW w:w="2160" w:type="dxa"/>
            <w:tcBorders>
              <w:top w:val="single" w:sz="4" w:space="0" w:color="auto"/>
              <w:bottom w:val="single" w:sz="4" w:space="0" w:color="auto"/>
            </w:tcBorders>
          </w:tcPr>
          <w:p w14:paraId="3B5F5184" w14:textId="77777777" w:rsidR="00784A32" w:rsidRPr="000670FE" w:rsidRDefault="00784A32" w:rsidP="00354887">
            <w:pPr>
              <w:pStyle w:val="TAL"/>
            </w:pPr>
          </w:p>
        </w:tc>
        <w:tc>
          <w:tcPr>
            <w:tcW w:w="1463" w:type="dxa"/>
          </w:tcPr>
          <w:p w14:paraId="52C70679" w14:textId="77777777" w:rsidR="00784A32" w:rsidRPr="000670FE" w:rsidRDefault="00784A32" w:rsidP="00354887">
            <w:pPr>
              <w:pStyle w:val="TAL"/>
            </w:pPr>
          </w:p>
        </w:tc>
        <w:tc>
          <w:tcPr>
            <w:tcW w:w="1057" w:type="dxa"/>
          </w:tcPr>
          <w:p w14:paraId="385041C6" w14:textId="77777777" w:rsidR="00784A32" w:rsidRPr="000670FE" w:rsidRDefault="00784A32" w:rsidP="00354887">
            <w:pPr>
              <w:pStyle w:val="TAL"/>
            </w:pPr>
          </w:p>
        </w:tc>
      </w:tr>
      <w:tr w:rsidR="00784A32" w:rsidRPr="000670FE" w14:paraId="21A28DE8" w14:textId="77777777" w:rsidTr="00354887">
        <w:tc>
          <w:tcPr>
            <w:tcW w:w="2677" w:type="dxa"/>
          </w:tcPr>
          <w:p w14:paraId="3ED9570F" w14:textId="77777777" w:rsidR="00784A32" w:rsidRPr="000670FE" w:rsidRDefault="00784A32" w:rsidP="00354887">
            <w:pPr>
              <w:pStyle w:val="TAL"/>
            </w:pPr>
            <w:r w:rsidRPr="000670FE">
              <w:t xml:space="preserve">  value</w:t>
            </w:r>
          </w:p>
        </w:tc>
        <w:tc>
          <w:tcPr>
            <w:tcW w:w="2160" w:type="dxa"/>
          </w:tcPr>
          <w:p w14:paraId="32EDAD8C"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63279831" w14:textId="77777777" w:rsidR="00784A32" w:rsidRPr="000670FE" w:rsidRDefault="00784A32" w:rsidP="00354887">
            <w:pPr>
              <w:pStyle w:val="TAL"/>
            </w:pPr>
            <w:r w:rsidRPr="000670FE">
              <w:t>No message body included</w:t>
            </w:r>
          </w:p>
        </w:tc>
        <w:tc>
          <w:tcPr>
            <w:tcW w:w="1463" w:type="dxa"/>
          </w:tcPr>
          <w:p w14:paraId="010682D2" w14:textId="77777777" w:rsidR="00784A32" w:rsidRPr="000670FE" w:rsidRDefault="00784A32" w:rsidP="00354887">
            <w:pPr>
              <w:pStyle w:val="TAL"/>
            </w:pPr>
          </w:p>
        </w:tc>
        <w:tc>
          <w:tcPr>
            <w:tcW w:w="1057" w:type="dxa"/>
          </w:tcPr>
          <w:p w14:paraId="71D55ECB" w14:textId="77777777" w:rsidR="00784A32" w:rsidRPr="000670FE" w:rsidRDefault="00784A32" w:rsidP="00354887">
            <w:pPr>
              <w:pStyle w:val="TAL"/>
            </w:pPr>
          </w:p>
        </w:tc>
      </w:tr>
    </w:tbl>
    <w:p w14:paraId="742ABB8B" w14:textId="77777777" w:rsidR="00784A32" w:rsidRPr="000670FE" w:rsidRDefault="00784A32" w:rsidP="00784A32"/>
    <w:p w14:paraId="2669C187" w14:textId="77777777" w:rsidR="00784A32" w:rsidRPr="000670FE" w:rsidRDefault="00784A32" w:rsidP="00784A32">
      <w:pPr>
        <w:pStyle w:val="Heading3"/>
      </w:pPr>
      <w:bookmarkStart w:id="339" w:name="_Toc52787582"/>
      <w:bookmarkStart w:id="340" w:name="_Toc52787764"/>
      <w:r w:rsidRPr="000670FE">
        <w:t>6.2.7</w:t>
      </w:r>
      <w:r w:rsidRPr="000670FE">
        <w:tab/>
        <w:t>On-network / Private Call / On-demand / Manual Commencement Mode / Without Transmission Control / Client Originated (CO)</w:t>
      </w:r>
      <w:bookmarkEnd w:id="339"/>
      <w:bookmarkEnd w:id="340"/>
    </w:p>
    <w:p w14:paraId="42321F9A" w14:textId="77777777" w:rsidR="00784A32" w:rsidRPr="000670FE" w:rsidRDefault="00784A32" w:rsidP="00D35E6A">
      <w:pPr>
        <w:pStyle w:val="Heading4"/>
      </w:pPr>
      <w:bookmarkStart w:id="341" w:name="_Toc52787583"/>
      <w:bookmarkStart w:id="342" w:name="_Toc52787765"/>
      <w:r w:rsidRPr="000670FE">
        <w:t>6.2.7.1</w:t>
      </w:r>
      <w:r w:rsidRPr="000670FE">
        <w:tab/>
        <w:t>Test Purpose (TP)</w:t>
      </w:r>
      <w:bookmarkEnd w:id="341"/>
      <w:bookmarkEnd w:id="342"/>
    </w:p>
    <w:p w14:paraId="17F31C55" w14:textId="77777777" w:rsidR="00784A32" w:rsidRPr="000670FE" w:rsidRDefault="00784A32" w:rsidP="00784A32">
      <w:pPr>
        <w:pStyle w:val="H6"/>
      </w:pPr>
      <w:r w:rsidRPr="000670FE">
        <w:t>(1)</w:t>
      </w:r>
    </w:p>
    <w:p w14:paraId="6492A3F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and authorised to initiate private calls with manual commencement }</w:t>
      </w:r>
    </w:p>
    <w:p w14:paraId="68AA538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953B02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Manual Commencement private call without Transmission Control }</w:t>
      </w:r>
    </w:p>
    <w:p w14:paraId="4A9A560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0670FE">
        <w:rPr>
          <w:b/>
          <w:noProof w:val="0"/>
        </w:rPr>
        <w:t>and</w:t>
      </w:r>
      <w:r w:rsidRPr="000670FE">
        <w:rPr>
          <w:noProof w:val="0"/>
        </w:rPr>
        <w:t xml:space="preserve">, after indication from the MCVideo Server that the call was established the UE notifies the user </w:t>
      </w:r>
      <w:r w:rsidRPr="000670FE">
        <w:rPr>
          <w:b/>
          <w:noProof w:val="0"/>
        </w:rPr>
        <w:t>and</w:t>
      </w:r>
      <w:r w:rsidRPr="000670FE">
        <w:rPr>
          <w:noProof w:val="0"/>
        </w:rPr>
        <w:t>, does not apply Transmission Control }</w:t>
      </w:r>
    </w:p>
    <w:p w14:paraId="1DE461A1" w14:textId="77777777" w:rsidR="00784A32" w:rsidRPr="000670FE" w:rsidRDefault="00784A32" w:rsidP="00784A32">
      <w:pPr>
        <w:pStyle w:val="PL"/>
        <w:rPr>
          <w:noProof w:val="0"/>
        </w:rPr>
      </w:pPr>
      <w:r w:rsidRPr="000670FE">
        <w:rPr>
          <w:noProof w:val="0"/>
        </w:rPr>
        <w:t xml:space="preserve">            }</w:t>
      </w:r>
    </w:p>
    <w:p w14:paraId="5D8231B5" w14:textId="77777777" w:rsidR="00784A32" w:rsidRPr="000670FE" w:rsidRDefault="00784A32" w:rsidP="00784A32">
      <w:pPr>
        <w:pStyle w:val="PL"/>
        <w:rPr>
          <w:noProof w:val="0"/>
        </w:rPr>
      </w:pPr>
    </w:p>
    <w:p w14:paraId="66B9CCE3" w14:textId="77777777" w:rsidR="00784A32" w:rsidRPr="000670FE" w:rsidRDefault="00784A32" w:rsidP="00784A32">
      <w:pPr>
        <w:pStyle w:val="H6"/>
      </w:pPr>
      <w:r w:rsidRPr="000670FE">
        <w:t>(2)</w:t>
      </w:r>
    </w:p>
    <w:p w14:paraId="00F5FC0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MCVideo on-demand Manual Commencement private call without Transmission Control }</w:t>
      </w:r>
    </w:p>
    <w:p w14:paraId="77D2710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F472D9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cancel the ongoing MCVideo on-demand Manual Commencement private call }</w:t>
      </w:r>
    </w:p>
    <w:p w14:paraId="48AD4F5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response leaves the MCVideo session }</w:t>
      </w:r>
    </w:p>
    <w:p w14:paraId="3BC90FF3" w14:textId="77777777" w:rsidR="00784A32" w:rsidRPr="000670FE" w:rsidRDefault="00784A32" w:rsidP="00784A32">
      <w:pPr>
        <w:pStyle w:val="PL"/>
        <w:rPr>
          <w:noProof w:val="0"/>
        </w:rPr>
      </w:pPr>
      <w:r w:rsidRPr="000670FE">
        <w:rPr>
          <w:noProof w:val="0"/>
        </w:rPr>
        <w:t xml:space="preserve">            }</w:t>
      </w:r>
    </w:p>
    <w:p w14:paraId="2B75AD3A" w14:textId="77777777" w:rsidR="00784A32" w:rsidRPr="000670FE" w:rsidRDefault="00784A32" w:rsidP="00784A32">
      <w:pPr>
        <w:pStyle w:val="PL"/>
        <w:rPr>
          <w:noProof w:val="0"/>
        </w:rPr>
      </w:pPr>
    </w:p>
    <w:p w14:paraId="5C835CA4" w14:textId="77777777" w:rsidR="00784A32" w:rsidRPr="000670FE" w:rsidRDefault="00784A32" w:rsidP="00D35E6A">
      <w:pPr>
        <w:pStyle w:val="Heading4"/>
      </w:pPr>
      <w:bookmarkStart w:id="343" w:name="_Toc52787584"/>
      <w:bookmarkStart w:id="344" w:name="_Toc52787766"/>
      <w:r w:rsidRPr="000670FE">
        <w:t>6.2.7.2</w:t>
      </w:r>
      <w:r w:rsidRPr="000670FE">
        <w:tab/>
        <w:t>Conformance requirements</w:t>
      </w:r>
      <w:bookmarkEnd w:id="343"/>
      <w:bookmarkEnd w:id="344"/>
    </w:p>
    <w:p w14:paraId="3685DFDD" w14:textId="77777777" w:rsidR="00784A32" w:rsidRPr="000670FE" w:rsidRDefault="00784A32" w:rsidP="00784A32">
      <w:r w:rsidRPr="000670FE">
        <w:t xml:space="preserve">References: The conformance requirements covered in the present TC are specified in: TS 24.281 clauses 10.2.2.2.2, 10.2.2.3.1.1,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48E9E46C" w14:textId="77777777" w:rsidR="00784A32" w:rsidRPr="000670FE" w:rsidRDefault="00784A32" w:rsidP="00784A32">
      <w:r w:rsidRPr="000670FE">
        <w:t>[TS 24.281, clause 10.2.2.2.2]</w:t>
      </w:r>
    </w:p>
    <w:p w14:paraId="4FECD37B"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4B7A0421" w14:textId="77777777" w:rsidR="00784A32" w:rsidRPr="000670FE" w:rsidRDefault="00784A32" w:rsidP="00784A32">
      <w:r w:rsidRPr="000670FE">
        <w:t>The MCVideo client:</w:t>
      </w:r>
    </w:p>
    <w:p w14:paraId="22FD35CA" w14:textId="77777777" w:rsidR="00784A32" w:rsidRPr="000670FE" w:rsidRDefault="00784A32" w:rsidP="00784A32">
      <w:pPr>
        <w:pStyle w:val="B1"/>
      </w:pPr>
      <w:r w:rsidRPr="000670FE">
        <w:t>1)</w:t>
      </w:r>
      <w:r w:rsidRPr="000670FE">
        <w:tab/>
        <w:t>may reject the SIP INVITE request if any of the following conditions are met:</w:t>
      </w:r>
    </w:p>
    <w:p w14:paraId="67054B04"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511BC0FA" w14:textId="77777777" w:rsidR="00784A32" w:rsidRPr="000670FE" w:rsidRDefault="00784A32" w:rsidP="00784A32">
      <w:pPr>
        <w:pStyle w:val="B2"/>
      </w:pPr>
      <w:r w:rsidRPr="000670FE">
        <w:t>b)</w:t>
      </w:r>
      <w:r w:rsidRPr="000670FE">
        <w:tab/>
        <w:t>MCVideo client does not have enough resources to handle the call; or</w:t>
      </w:r>
    </w:p>
    <w:p w14:paraId="30C71F92" w14:textId="77777777" w:rsidR="00784A32" w:rsidRPr="000670FE" w:rsidRDefault="00784A32" w:rsidP="00784A32">
      <w:pPr>
        <w:pStyle w:val="B2"/>
      </w:pPr>
      <w:r w:rsidRPr="000670FE">
        <w:t>c)</w:t>
      </w:r>
      <w:r w:rsidRPr="000670FE">
        <w:tab/>
        <w:t>any other reason outside the scope of this specification;</w:t>
      </w:r>
    </w:p>
    <w:p w14:paraId="6212FB54" w14:textId="77777777" w:rsidR="00784A32" w:rsidRPr="000670FE" w:rsidRDefault="00784A32" w:rsidP="00784A32">
      <w:pPr>
        <w:pStyle w:val="B2"/>
      </w:pPr>
      <w:r w:rsidRPr="000670FE">
        <w:t>otherwise, continue with the rest of the steps.</w:t>
      </w:r>
    </w:p>
    <w:p w14:paraId="0D40B6D0"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06B1EF41"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345219"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393E7FD8"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2DBB5790"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071AFDD7"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3188E25F"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6B611201"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05FC92BF"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45966FE5" w14:textId="77777777" w:rsidR="00784A32" w:rsidRPr="000670FE" w:rsidRDefault="00784A32" w:rsidP="00784A32">
      <w:pPr>
        <w:pStyle w:val="B2"/>
      </w:pPr>
      <w:r w:rsidRPr="000670FE">
        <w:t>b)</w:t>
      </w:r>
      <w:r w:rsidRPr="000670FE">
        <w:tab/>
        <w:t>shall convert the MCVideo ID to a UID as described in 3GPP TS 33.180 [8];</w:t>
      </w:r>
    </w:p>
    <w:p w14:paraId="374F7B1C"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7F32AF9E"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688476B" w14:textId="77777777" w:rsidR="00784A32" w:rsidRPr="000670FE" w:rsidRDefault="00784A32" w:rsidP="00784A32">
      <w:pPr>
        <w:pStyle w:val="B2"/>
      </w:pPr>
      <w:r w:rsidRPr="000670FE">
        <w:t>e)</w:t>
      </w:r>
      <w:r w:rsidRPr="000670FE">
        <w:tab/>
        <w:t>if the signature of the MIKEY-SAKKE I_MESSAGE was successfully validated:</w:t>
      </w:r>
    </w:p>
    <w:p w14:paraId="4528BA00"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46745B94" w14:textId="77777777" w:rsidR="00784A32" w:rsidRPr="000670FE" w:rsidRDefault="00784A32" w:rsidP="00784A32">
      <w:pPr>
        <w:pStyle w:val="B3"/>
      </w:pPr>
      <w:r w:rsidRPr="000670FE">
        <w:t>ii)</w:t>
      </w:r>
      <w:r w:rsidRPr="000670FE">
        <w:tab/>
        <w:t>shall extract the PCK-ID, from the payload as specified in 3GPP TS 33.180 [8];</w:t>
      </w:r>
    </w:p>
    <w:p w14:paraId="78EA24D6"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49943169"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53852CC" w14:textId="77777777" w:rsidR="00784A32" w:rsidRPr="000670FE" w:rsidRDefault="00784A32" w:rsidP="00784A32">
      <w:pPr>
        <w:pStyle w:val="B1"/>
      </w:pPr>
      <w:r w:rsidRPr="000670FE">
        <w:t>6)</w:t>
      </w:r>
      <w:r w:rsidRPr="000670FE">
        <w:tab/>
        <w:t>may display to the MCVideo user the MCVideo ID of the inviting MCVideo user;</w:t>
      </w:r>
    </w:p>
    <w:p w14:paraId="6CCD4B27"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1AC8F85A"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2AEC5ECD"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8FDAA99" w14:textId="77777777" w:rsidR="00784A32" w:rsidRPr="000670FE" w:rsidRDefault="00784A32" w:rsidP="00784A32">
      <w:pPr>
        <w:pStyle w:val="B2"/>
      </w:pPr>
      <w:r w:rsidRPr="000670FE">
        <w:t>c)</w:t>
      </w:r>
      <w:r w:rsidRPr="000670FE">
        <w:tab/>
        <w:t>SIP INVITE request contains a Priv-Answer-Mode header field with the value of "Auto"; and</w:t>
      </w:r>
    </w:p>
    <w:p w14:paraId="46869E67"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3577A1B2"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4983000E"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1A6037C" w14:textId="77777777" w:rsidR="00784A32" w:rsidRPr="000670FE" w:rsidRDefault="00784A32" w:rsidP="00784A32">
      <w:pPr>
        <w:pStyle w:val="B2"/>
      </w:pPr>
      <w:r w:rsidRPr="000670FE">
        <w:t>c)</w:t>
      </w:r>
      <w:r w:rsidRPr="000670FE">
        <w:tab/>
        <w:t>SIP INVITE request contains a Priv-Answer-Mode header field with the value of "Manual".</w:t>
      </w:r>
    </w:p>
    <w:p w14:paraId="18E08331"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7815ABCA"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726C5F0A"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4286E9CF" w14:textId="77777777" w:rsidR="00784A32" w:rsidRPr="000670FE" w:rsidRDefault="00784A32" w:rsidP="00784A32">
      <w:r w:rsidRPr="000670FE">
        <w:t>Upon receiving a SIP BYE request for an established dialog, the MCVideo client:</w:t>
      </w:r>
    </w:p>
    <w:p w14:paraId="4CC488AF" w14:textId="77777777" w:rsidR="00784A32" w:rsidRPr="000670FE" w:rsidRDefault="00784A32" w:rsidP="00784A32">
      <w:pPr>
        <w:pStyle w:val="B1"/>
      </w:pPr>
      <w:r w:rsidRPr="000670FE">
        <w:t>1)</w:t>
      </w:r>
      <w:r w:rsidRPr="000670FE">
        <w:tab/>
        <w:t>shall follow the procedures in subclause 10.2.5.2.</w:t>
      </w:r>
    </w:p>
    <w:p w14:paraId="2ABC7D4A" w14:textId="77777777" w:rsidR="00784A32" w:rsidRPr="000670FE" w:rsidRDefault="00784A32" w:rsidP="00784A32">
      <w:r w:rsidRPr="000670FE">
        <w:t>[TS 24.281, clause 10.2.2.3.1.1]</w:t>
      </w:r>
      <w:r w:rsidRPr="000670FE">
        <w:tab/>
      </w:r>
    </w:p>
    <w:p w14:paraId="1C1F3FF3" w14:textId="77777777" w:rsidR="00784A32" w:rsidRPr="000670FE" w:rsidRDefault="00784A32" w:rsidP="00784A32">
      <w:r w:rsidRPr="000670FE">
        <w:t>Upon receipt of a "SIP INVITE request for originating participating MCVideo function" containing an application/vnd.3gpp.mcvideo-info+xml MIME body with the &lt;session-type&gt; element set to a value of "private", the participating MCVideo function:</w:t>
      </w:r>
    </w:p>
    <w:p w14:paraId="75E50C5D" w14:textId="77777777" w:rsidR="00784A32" w:rsidRPr="000670FE" w:rsidRDefault="00784A32" w:rsidP="00784A32">
      <w:pPr>
        <w:pStyle w:val="B1"/>
      </w:pPr>
      <w:r w:rsidRPr="000670FE">
        <w:t>1)</w:t>
      </w:r>
      <w:r w:rsidRPr="000670FE">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6F1849BD" w14:textId="77777777" w:rsidR="00784A32" w:rsidRPr="000670FE" w:rsidRDefault="00784A32" w:rsidP="00784A32">
      <w:pPr>
        <w:pStyle w:val="B1"/>
      </w:pPr>
      <w:r w:rsidRPr="000670FE">
        <w:t>2)</w:t>
      </w:r>
      <w:r w:rsidRPr="000670F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11D1BE8A" w14:textId="77777777" w:rsidR="00784A32" w:rsidRPr="000670FE" w:rsidRDefault="00784A32" w:rsidP="00784A32">
      <w:pPr>
        <w:pStyle w:val="NO"/>
      </w:pPr>
      <w:r w:rsidRPr="000670FE">
        <w:t>NOTE 1:</w:t>
      </w:r>
      <w:r w:rsidRPr="000670FE">
        <w:tab/>
        <w:t>If the received SIP INVITE request contains an emergency indication set to a value of "true", the participating MCVideo function can choose to accept the request.</w:t>
      </w:r>
    </w:p>
    <w:p w14:paraId="368776BF" w14:textId="77777777" w:rsidR="00784A32" w:rsidRPr="000670FE" w:rsidRDefault="00784A32" w:rsidP="00784A32">
      <w:pPr>
        <w:pStyle w:val="NO"/>
      </w:pPr>
      <w:r w:rsidRPr="000670FE">
        <w:t>NOTE 2:</w:t>
      </w:r>
      <w:r w:rsidRPr="000670FE">
        <w:tab/>
        <w:t>If the received SIP INVITE request contains an emergency indication set to a value of "true", the participating MCVideo function can choose to allow an exception to the limit on the number of private calls and accept the request.</w:t>
      </w:r>
    </w:p>
    <w:p w14:paraId="05E34339" w14:textId="77777777" w:rsidR="00784A32" w:rsidRPr="000670FE" w:rsidRDefault="00784A32" w:rsidP="00784A32">
      <w:pPr>
        <w:pStyle w:val="B1"/>
      </w:pPr>
      <w:r w:rsidRPr="000670FE">
        <w:t>3)</w:t>
      </w:r>
      <w:r w:rsidRPr="000670FE">
        <w:tab/>
        <w:t>shall determine the MCVideo ID of the calling user from public user identity in the P-Asserted-Identity header field of the SIP INVITE request and shall authorise the user;</w:t>
      </w:r>
    </w:p>
    <w:p w14:paraId="7A96A045" w14:textId="77777777" w:rsidR="00784A32" w:rsidRPr="000670FE" w:rsidRDefault="00784A32" w:rsidP="00784A32">
      <w:pPr>
        <w:pStyle w:val="NO"/>
      </w:pPr>
      <w:r w:rsidRPr="000670FE">
        <w:t>NOTE 3:</w:t>
      </w:r>
      <w:r w:rsidRPr="000670FE">
        <w:tab/>
        <w:t>The MCVideo ID of the calling user is bound to the public user identity at the time of service authorisation, as documented in subclause 7.3.</w:t>
      </w:r>
    </w:p>
    <w:p w14:paraId="7F8F6A9A" w14:textId="77777777" w:rsidR="00784A32" w:rsidRPr="000670FE" w:rsidRDefault="00784A32" w:rsidP="00784A32">
      <w:pPr>
        <w:pStyle w:val="B1"/>
      </w:pPr>
      <w:r w:rsidRPr="000670FE">
        <w:t>4)</w:t>
      </w:r>
      <w:r w:rsidRPr="000670FE">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3BF999BF" w14:textId="77777777" w:rsidR="00784A32" w:rsidRPr="000670FE" w:rsidRDefault="00784A32" w:rsidP="00784A32">
      <w:pPr>
        <w:pStyle w:val="B1"/>
      </w:pPr>
      <w:r w:rsidRPr="000670FE">
        <w:t>5)</w:t>
      </w:r>
      <w:r w:rsidRPr="000670FE">
        <w:tab/>
        <w:t>shall:</w:t>
      </w:r>
    </w:p>
    <w:p w14:paraId="718BFB57" w14:textId="77777777" w:rsidR="00784A32" w:rsidRPr="000670FE" w:rsidRDefault="00784A32" w:rsidP="00784A32">
      <w:pPr>
        <w:pStyle w:val="B2"/>
      </w:pPr>
      <w:r w:rsidRPr="000670FE">
        <w:t>a)</w:t>
      </w:r>
      <w:r w:rsidRPr="000670FE">
        <w:tab/>
        <w:t xml:space="preserve">if the &lt;session-type&gt; is set to "private", determine that the call is a private call; </w:t>
      </w:r>
    </w:p>
    <w:p w14:paraId="22363956" w14:textId="77777777" w:rsidR="00784A32" w:rsidRPr="000670FE" w:rsidRDefault="00784A32" w:rsidP="00784A32">
      <w:pPr>
        <w:pStyle w:val="B1"/>
      </w:pPr>
      <w:r w:rsidRPr="000670FE">
        <w:t>6)</w:t>
      </w:r>
      <w:r w:rsidRPr="000670FE">
        <w:tab/>
        <w:t>if the call is a:</w:t>
      </w:r>
    </w:p>
    <w:p w14:paraId="15424E1E" w14:textId="77777777" w:rsidR="00784A32" w:rsidRPr="000670FE" w:rsidRDefault="00784A32" w:rsidP="00784A32">
      <w:pPr>
        <w:pStyle w:val="B2"/>
      </w:pPr>
      <w:r w:rsidRPr="000670FE">
        <w:t>a)</w:t>
      </w:r>
      <w:r w:rsidRPr="000670FE">
        <w:tab/>
        <w:t xml:space="preserve">private call, determine the public service identity of the controlling MCVideo function for the private call service associated with the originating user's MCVideo ID identity; </w:t>
      </w:r>
    </w:p>
    <w:p w14:paraId="2BBB9F61" w14:textId="77777777" w:rsidR="00784A32" w:rsidRPr="000670FE" w:rsidRDefault="00784A32" w:rsidP="00784A32">
      <w:pPr>
        <w:pStyle w:val="B1"/>
      </w:pPr>
      <w:r w:rsidRPr="000670FE">
        <w:t>7)</w:t>
      </w:r>
      <w:r w:rsidRPr="000670FE">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7DE14D8" w14:textId="77777777" w:rsidR="00784A32" w:rsidRPr="000670FE" w:rsidRDefault="00784A32" w:rsidP="00784A32">
      <w:pPr>
        <w:pStyle w:val="B1"/>
      </w:pPr>
      <w:r w:rsidRPr="000670FE">
        <w:t>8)</w:t>
      </w:r>
      <w:r w:rsidRPr="000670FE">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7DD27CAE" w14:textId="77777777" w:rsidR="00784A32" w:rsidRPr="000670FE" w:rsidRDefault="00784A32" w:rsidP="00784A32">
      <w:pPr>
        <w:pStyle w:val="B1"/>
      </w:pPr>
      <w:r w:rsidRPr="000670FE">
        <w:t>9)</w:t>
      </w:r>
      <w:r w:rsidRPr="000670FE">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0F0613BA" w14:textId="77777777" w:rsidR="00784A32" w:rsidRPr="000670FE" w:rsidRDefault="00784A32" w:rsidP="00784A32">
      <w:pPr>
        <w:pStyle w:val="B1"/>
      </w:pPr>
      <w:r w:rsidRPr="000670FE">
        <w:t>10)</w:t>
      </w:r>
      <w:r w:rsidRPr="000670FE">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772F8B6D" w14:textId="77777777" w:rsidR="00784A32" w:rsidRPr="000670FE" w:rsidRDefault="00784A32" w:rsidP="00784A32">
      <w:pPr>
        <w:pStyle w:val="B1"/>
      </w:pPr>
      <w:r w:rsidRPr="000670FE">
        <w:t>11)</w:t>
      </w:r>
      <w:r w:rsidRPr="000670FE">
        <w:tab/>
        <w:t>if the call is a private call and:</w:t>
      </w:r>
    </w:p>
    <w:p w14:paraId="7604D206" w14:textId="77777777" w:rsidR="00784A32" w:rsidRPr="000670FE" w:rsidRDefault="00784A32" w:rsidP="00784A32">
      <w:pPr>
        <w:pStyle w:val="B2"/>
      </w:pPr>
      <w:r w:rsidRPr="000670FE">
        <w:t>a)</w:t>
      </w:r>
      <w:r w:rsidRPr="000670FE">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31FA3315" w14:textId="77777777" w:rsidR="00784A32" w:rsidRPr="000670FE" w:rsidRDefault="00784A32" w:rsidP="00784A32">
      <w:pPr>
        <w:pStyle w:val="B2"/>
      </w:pPr>
      <w:r w:rsidRPr="000670FE">
        <w:t>b)</w:t>
      </w:r>
      <w:r w:rsidRPr="000670FE">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66866CB1" w14:textId="77777777" w:rsidR="00784A32" w:rsidRPr="000670FE" w:rsidRDefault="00784A32" w:rsidP="00784A32">
      <w:pPr>
        <w:pStyle w:val="B2"/>
      </w:pPr>
      <w:r w:rsidRPr="000670FE">
        <w:t>c)</w:t>
      </w:r>
      <w:r w:rsidRPr="000670FE">
        <w:tab/>
        <w:t xml:space="preserve">if the &lt;PrivateCall&gt; element exists in the MCVideo user profile document with one more &lt;entry&gt; elements (see the MCVideo user profile document in 3GPP TS 24.484 [25]) and: </w:t>
      </w:r>
    </w:p>
    <w:p w14:paraId="4E04A7C1" w14:textId="77777777" w:rsidR="00784A32" w:rsidRPr="000670FE" w:rsidRDefault="00784A32" w:rsidP="00784A32">
      <w:pPr>
        <w:pStyle w:val="B3"/>
      </w:pPr>
      <w:r w:rsidRPr="000670FE">
        <w:t>i)</w:t>
      </w:r>
      <w:r w:rsidRPr="000670FE">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23A46EB5" w14:textId="77777777" w:rsidR="00784A32" w:rsidRPr="000670FE" w:rsidRDefault="00784A32" w:rsidP="00784A32">
      <w:pPr>
        <w:pStyle w:val="B3"/>
      </w:pPr>
      <w:r w:rsidRPr="000670FE">
        <w:t>ii)</w:t>
      </w:r>
      <w:r w:rsidRPr="000670FE">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7637D630" w14:textId="77777777" w:rsidR="00784A32" w:rsidRPr="000670FE" w:rsidRDefault="00784A32" w:rsidP="00784A32">
      <w:pPr>
        <w:pStyle w:val="B2"/>
      </w:pPr>
      <w:r w:rsidRPr="000670FE">
        <w:t>then:</w:t>
      </w:r>
    </w:p>
    <w:p w14:paraId="5720F7BB" w14:textId="77777777" w:rsidR="00784A32" w:rsidRPr="000670FE" w:rsidRDefault="00784A32" w:rsidP="00784A32">
      <w:pPr>
        <w:pStyle w:val="B3"/>
      </w:pPr>
      <w:r w:rsidRPr="000670FE">
        <w:t>i)</w:t>
      </w:r>
      <w:r w:rsidRPr="000670FE">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CCAA5C" w14:textId="77777777" w:rsidR="00784A32" w:rsidRPr="000670FE" w:rsidRDefault="00784A32" w:rsidP="00784A32">
      <w:pPr>
        <w:pStyle w:val="B1"/>
      </w:pPr>
      <w:r w:rsidRPr="000670FE">
        <w:t>12)</w:t>
      </w:r>
      <w:r w:rsidRPr="000670FE">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14B054B4" w14:textId="77777777" w:rsidR="00784A32" w:rsidRPr="000670FE" w:rsidRDefault="00784A32" w:rsidP="00784A32">
      <w:pPr>
        <w:pStyle w:val="B1"/>
      </w:pPr>
      <w:r w:rsidRPr="000670FE">
        <w:t>13)</w:t>
      </w:r>
      <w:r w:rsidRPr="000670FE">
        <w:tab/>
        <w:t>shall generate a SIP INVITE request as specified in subclause 6.3.2.1.3 with the following clarifications:</w:t>
      </w:r>
    </w:p>
    <w:p w14:paraId="4BAE4998" w14:textId="77777777" w:rsidR="00784A32" w:rsidRPr="000670FE" w:rsidRDefault="00784A32" w:rsidP="00784A32">
      <w:pPr>
        <w:pStyle w:val="B2"/>
      </w:pPr>
      <w:r w:rsidRPr="000670FE">
        <w:t>a)</w:t>
      </w:r>
      <w:r w:rsidRPr="000670FE">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784A1BA4" w14:textId="77777777" w:rsidR="00784A32" w:rsidRPr="000670FE" w:rsidRDefault="00784A32" w:rsidP="00784A32">
      <w:pPr>
        <w:pStyle w:val="B2"/>
      </w:pPr>
      <w:r w:rsidRPr="000670FE">
        <w:t>b)</w:t>
      </w:r>
      <w:r w:rsidRPr="000670FE">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E135119" w14:textId="77777777" w:rsidR="00784A32" w:rsidRPr="000670FE" w:rsidRDefault="00784A32" w:rsidP="00784A32">
      <w:pPr>
        <w:pStyle w:val="B1"/>
      </w:pPr>
      <w:r w:rsidRPr="000670FE">
        <w:t>14)</w:t>
      </w:r>
      <w:r w:rsidRPr="000670FE">
        <w:tab/>
        <w:t>shall set the Request-URI to the public service identity of the controlling MCVideo function hosting the private call service as determined by step 6);</w:t>
      </w:r>
    </w:p>
    <w:p w14:paraId="561B02EC" w14:textId="77777777" w:rsidR="00784A32" w:rsidRPr="000670FE" w:rsidRDefault="00784A32" w:rsidP="00784A32">
      <w:pPr>
        <w:pStyle w:val="B1"/>
      </w:pPr>
      <w:r w:rsidRPr="000670FE">
        <w:t>15)</w:t>
      </w:r>
      <w:r w:rsidRPr="000670FE">
        <w:tab/>
        <w:t>shall set the &lt;mcvideo-calling-user-id&gt; element in an application/vnd.3gpp.mcvideo-info+xml MIME body of the SIP INVITE request to the MCVideo ID of the calling user;</w:t>
      </w:r>
    </w:p>
    <w:p w14:paraId="654C0594" w14:textId="77777777" w:rsidR="00784A32" w:rsidRPr="000670FE" w:rsidRDefault="00784A32" w:rsidP="00784A32">
      <w:pPr>
        <w:pStyle w:val="B1"/>
      </w:pPr>
      <w:r w:rsidRPr="000670FE">
        <w:t>16)</w:t>
      </w:r>
      <w:r w:rsidRPr="000670FE">
        <w:tab/>
        <w:t>if the call is a private call and:</w:t>
      </w:r>
    </w:p>
    <w:p w14:paraId="307EE38C" w14:textId="77777777" w:rsidR="00784A32" w:rsidRPr="000670FE" w:rsidRDefault="00784A32" w:rsidP="00784A32">
      <w:pPr>
        <w:pStyle w:val="B2"/>
      </w:pPr>
      <w:r w:rsidRPr="000670FE">
        <w:t>a)</w:t>
      </w:r>
      <w:r w:rsidRPr="000670FE">
        <w:tab/>
        <w:t>if a Priv-Answer-Mode header field specified in IETF RFC 5373 [27] was received in the incoming SIP INVITE request with a value of "Manual", shall not include a Priv-Answer-Mode header field in the outgoing SIP INVITE request;</w:t>
      </w:r>
    </w:p>
    <w:p w14:paraId="0EEC311A" w14:textId="77777777" w:rsidR="00784A32" w:rsidRPr="000670FE" w:rsidRDefault="00784A32" w:rsidP="00784A32">
      <w:pPr>
        <w:pStyle w:val="B2"/>
      </w:pPr>
      <w:r w:rsidRPr="000670FE">
        <w:t>b)</w:t>
      </w:r>
      <w:r w:rsidRPr="000670FE">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1624719D" w14:textId="77777777" w:rsidR="00784A32" w:rsidRPr="000670FE" w:rsidRDefault="00784A32" w:rsidP="00784A32">
      <w:pPr>
        <w:pStyle w:val="B2"/>
      </w:pPr>
      <w:r w:rsidRPr="000670FE">
        <w:t>c)</w:t>
      </w:r>
      <w:r w:rsidRPr="000670FE">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0F274C3C" w14:textId="77777777" w:rsidR="00784A32" w:rsidRPr="000670FE" w:rsidRDefault="00784A32" w:rsidP="00784A32">
      <w:pPr>
        <w:pStyle w:val="B2"/>
      </w:pPr>
      <w:r w:rsidRPr="000670FE">
        <w:t>d)</w:t>
      </w:r>
      <w:r w:rsidRPr="000670FE">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71A4561D" w14:textId="77777777" w:rsidR="00784A32" w:rsidRPr="000670FE" w:rsidRDefault="00784A32" w:rsidP="00784A32">
      <w:pPr>
        <w:pStyle w:val="B1"/>
      </w:pPr>
      <w:r w:rsidRPr="000670FE">
        <w:t>17) shall include in the SIP INVITE request an SDP offer based on the SDP offer in the received "SIP INVITE request for originating participating MCVideo function", as specified in subclause 6.3.2.1.1.1;</w:t>
      </w:r>
    </w:p>
    <w:p w14:paraId="488878D7" w14:textId="77777777" w:rsidR="00784A32" w:rsidRPr="000670FE" w:rsidRDefault="00784A32" w:rsidP="00784A32">
      <w:pPr>
        <w:pStyle w:val="B1"/>
      </w:pPr>
      <w:r w:rsidRPr="000670FE">
        <w:t>18) shall include a Resource-Priority header field according to rules and procedures of 3GPP TS 24.229 [11] set to the value indicated in the Resource-Priority header field if included in the SIP INVITE request from the MCVideo client; and</w:t>
      </w:r>
    </w:p>
    <w:p w14:paraId="3690B5EF" w14:textId="77777777" w:rsidR="00784A32" w:rsidRPr="000670FE" w:rsidRDefault="00784A32" w:rsidP="00784A32">
      <w:pPr>
        <w:pStyle w:val="B1"/>
      </w:pPr>
      <w:r w:rsidRPr="000670FE">
        <w:t>19) shall forward the SIP INVITE request, according to 3GPP TS 24.229 [11].</w:t>
      </w:r>
    </w:p>
    <w:p w14:paraId="68A065E4" w14:textId="77777777" w:rsidR="00784A32" w:rsidRPr="000670FE" w:rsidRDefault="00784A32" w:rsidP="00784A32">
      <w:r w:rsidRPr="000670FE">
        <w:t>Upon receiving a SIP 180 (Ringing) response, the participating MCVideo function:</w:t>
      </w:r>
    </w:p>
    <w:p w14:paraId="6C71D463" w14:textId="77777777" w:rsidR="00784A32" w:rsidRPr="000670FE" w:rsidRDefault="00784A32" w:rsidP="00784A32">
      <w:pPr>
        <w:pStyle w:val="B1"/>
      </w:pPr>
      <w:r w:rsidRPr="000670FE">
        <w:t>1)</w:t>
      </w:r>
      <w:r w:rsidRPr="000670FE">
        <w:tab/>
        <w:t>shall generate a SIP 180 (Ringing) response to the SIP INVITE request as specified in the subclause 6.3.2.1.5.1;</w:t>
      </w:r>
    </w:p>
    <w:p w14:paraId="65EDBDC4" w14:textId="77777777" w:rsidR="00784A32" w:rsidRPr="000670FE" w:rsidRDefault="00784A32" w:rsidP="00784A32">
      <w:pPr>
        <w:pStyle w:val="B1"/>
      </w:pPr>
      <w:r w:rsidRPr="000670FE">
        <w:t>2)</w:t>
      </w:r>
      <w:r w:rsidRPr="000670FE">
        <w:tab/>
        <w:t>shall include the P-Asserted-Identity header field as received in the incoming SIP 180 (Ringing) response;</w:t>
      </w:r>
    </w:p>
    <w:p w14:paraId="6C96064E" w14:textId="77777777" w:rsidR="00784A32" w:rsidRPr="000670FE" w:rsidRDefault="00784A32" w:rsidP="00784A32">
      <w:pPr>
        <w:pStyle w:val="B1"/>
      </w:pPr>
      <w:r w:rsidRPr="000670FE">
        <w:t>3)</w:t>
      </w:r>
      <w:r w:rsidRPr="000670FE">
        <w:tab/>
        <w:t>shall include Warning header field(s) received in the incoming SIP 180 (Ringing) response; and</w:t>
      </w:r>
    </w:p>
    <w:p w14:paraId="527CD313" w14:textId="77777777" w:rsidR="00784A32" w:rsidRPr="000670FE" w:rsidRDefault="00784A32" w:rsidP="00784A32">
      <w:pPr>
        <w:pStyle w:val="B1"/>
      </w:pPr>
      <w:r w:rsidRPr="000670FE">
        <w:t>4)</w:t>
      </w:r>
      <w:r w:rsidRPr="000670FE">
        <w:tab/>
        <w:t>shall forward the SIP 180 (Ringing) response to the MCVideo client according to 3GPP TS 24.229 [11].</w:t>
      </w:r>
    </w:p>
    <w:p w14:paraId="19BA59BE" w14:textId="77777777" w:rsidR="00784A32" w:rsidRPr="000670FE" w:rsidRDefault="00784A32" w:rsidP="00784A32">
      <w:r w:rsidRPr="000670FE">
        <w:t>Upon receiving a SIP 200 (OK) response, the participating MCVideo function:</w:t>
      </w:r>
    </w:p>
    <w:p w14:paraId="1D119FB3" w14:textId="77777777" w:rsidR="00784A32" w:rsidRPr="000670FE" w:rsidRDefault="00784A32" w:rsidP="00784A32">
      <w:pPr>
        <w:pStyle w:val="B1"/>
      </w:pPr>
      <w:r w:rsidRPr="000670FE">
        <w:t>1)</w:t>
      </w:r>
      <w:r w:rsidRPr="000670FE">
        <w:tab/>
        <w:t>shall generate a SIP 200 (OK) response as specified in the subclause 6.3.2.1.5.2;</w:t>
      </w:r>
    </w:p>
    <w:p w14:paraId="4828490E" w14:textId="77777777" w:rsidR="00784A32" w:rsidRPr="000670FE" w:rsidRDefault="00784A32" w:rsidP="00784A32">
      <w:pPr>
        <w:pStyle w:val="B1"/>
      </w:pPr>
      <w:r w:rsidRPr="000670FE">
        <w:t>2)</w:t>
      </w:r>
      <w:r w:rsidRPr="000670FE">
        <w:tab/>
        <w:t>shall include in the SIP 200 (OK) response an SDP answer as specified in the subclause 6.3.2.1.2.1;</w:t>
      </w:r>
    </w:p>
    <w:p w14:paraId="4C876C50" w14:textId="77777777" w:rsidR="00784A32" w:rsidRPr="000670FE" w:rsidRDefault="00784A32" w:rsidP="00784A32">
      <w:pPr>
        <w:pStyle w:val="B1"/>
      </w:pPr>
      <w:r w:rsidRPr="000670FE">
        <w:t>3)</w:t>
      </w:r>
      <w:r w:rsidRPr="000670FE">
        <w:tab/>
        <w:t>shall include Warning header field(s) received in the incoming SIP 200 (OK) response;</w:t>
      </w:r>
    </w:p>
    <w:p w14:paraId="025304D2" w14:textId="77777777" w:rsidR="00784A32" w:rsidRPr="000670FE" w:rsidRDefault="00784A32" w:rsidP="00784A32">
      <w:pPr>
        <w:pStyle w:val="B1"/>
      </w:pPr>
      <w:r w:rsidRPr="000670FE">
        <w:t>4)</w:t>
      </w:r>
      <w:r w:rsidRPr="000670FE">
        <w:tab/>
        <w:t>shall include the P-Asserted-Identity header field received in the incoming SIP 200 (OK) response into the outgoing SIP 200 (OK) response;</w:t>
      </w:r>
    </w:p>
    <w:p w14:paraId="45EC91E7" w14:textId="77777777" w:rsidR="00784A32" w:rsidRPr="000670FE" w:rsidRDefault="00784A32" w:rsidP="00784A32">
      <w:pPr>
        <w:pStyle w:val="B1"/>
      </w:pPr>
      <w:r w:rsidRPr="000670FE">
        <w:t>5)</w:t>
      </w:r>
      <w:r w:rsidRPr="000670FE">
        <w:tab/>
        <w:t>shall include an MCVideo session identity mapped to the MCVideo session identity provided in the Contact header field of the received SIP 200 (OK) response;</w:t>
      </w:r>
    </w:p>
    <w:p w14:paraId="1FA62BCE" w14:textId="77777777" w:rsidR="00784A32" w:rsidRPr="000670FE" w:rsidRDefault="00784A32" w:rsidP="00784A32">
      <w:pPr>
        <w:pStyle w:val="B1"/>
      </w:pPr>
      <w:r w:rsidRPr="000670FE">
        <w:t>6)</w:t>
      </w:r>
      <w:r w:rsidRPr="000670FE">
        <w:tab/>
        <w:t>shall send the SIP 200 (OK) response to the MCVideo client according to 3GPP TS 24.229 [11];</w:t>
      </w:r>
    </w:p>
    <w:p w14:paraId="44EB42FF" w14:textId="77777777" w:rsidR="00784A32" w:rsidRPr="000670FE" w:rsidRDefault="00784A32" w:rsidP="00784A32">
      <w:pPr>
        <w:pStyle w:val="B1"/>
      </w:pPr>
      <w:r w:rsidRPr="000670FE">
        <w:t>7)</w:t>
      </w:r>
      <w:r w:rsidRPr="000670FE">
        <w:tab/>
        <w:t>shall interact with the media plane as specified in 3GPP TS 24.581 [5]; and</w:t>
      </w:r>
    </w:p>
    <w:p w14:paraId="1075FD37" w14:textId="77777777" w:rsidR="00784A32" w:rsidRPr="000670FE" w:rsidRDefault="00784A32" w:rsidP="00784A32">
      <w:pPr>
        <w:pStyle w:val="B1"/>
      </w:pPr>
      <w:r w:rsidRPr="000670FE">
        <w:t>8)</w:t>
      </w:r>
      <w:r w:rsidRPr="000670FE">
        <w:tab/>
        <w:t>shall start the SIP session timer according to rules and procedures of IETF RFC 4028 [23].</w:t>
      </w:r>
    </w:p>
    <w:p w14:paraId="197FF2E3" w14:textId="77777777" w:rsidR="00784A32" w:rsidRPr="000670FE" w:rsidRDefault="00784A32" w:rsidP="00784A32">
      <w:r w:rsidRPr="000670FE">
        <w:t>The participating MCVideo function shall forward any other SIP response that does not contain SDP, including any MIME bodies contained therein, along the signalling path to the originating network according to 3GPP TS 24.229 [11].</w:t>
      </w:r>
    </w:p>
    <w:p w14:paraId="5C95A204" w14:textId="77777777" w:rsidR="00784A32" w:rsidRPr="000670FE" w:rsidRDefault="00784A32" w:rsidP="00784A32">
      <w:pPr>
        <w:rPr>
          <w:rFonts w:eastAsia="SimSun"/>
        </w:rPr>
      </w:pPr>
      <w:r w:rsidRPr="000670FE">
        <w:rPr>
          <w:rFonts w:eastAsia="SimSun"/>
        </w:rPr>
        <w:t>[TS 24.281, clause 4.6.2]</w:t>
      </w:r>
    </w:p>
    <w:p w14:paraId="73754C17"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75F509FC"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548CFDA9" w14:textId="77777777" w:rsidR="00784A32" w:rsidRPr="000670FE" w:rsidRDefault="00784A32" w:rsidP="00784A32">
      <w:pPr>
        <w:pStyle w:val="B1"/>
      </w:pPr>
      <w:r w:rsidRPr="000670FE">
        <w:t>-</w:t>
      </w:r>
      <w:r w:rsidRPr="000670FE">
        <w:tab/>
        <w:t>upgrade of an MCVideo private call to an MCVideo emergency private; and</w:t>
      </w:r>
    </w:p>
    <w:p w14:paraId="3FEC12A3" w14:textId="77777777" w:rsidR="00784A32" w:rsidRPr="000670FE" w:rsidRDefault="00784A32" w:rsidP="00784A32">
      <w:pPr>
        <w:pStyle w:val="B1"/>
      </w:pPr>
      <w:r w:rsidRPr="000670FE">
        <w:t>-</w:t>
      </w:r>
      <w:r w:rsidRPr="000670FE">
        <w:tab/>
        <w:t>cancellation of the MCVideo emergency private call priority.</w:t>
      </w:r>
    </w:p>
    <w:p w14:paraId="5E93D3AD" w14:textId="77777777" w:rsidR="00784A32" w:rsidRPr="000670FE" w:rsidRDefault="00784A32" w:rsidP="00784A32">
      <w:r w:rsidRPr="000670FE">
        <w:t>Key aspects of MCVideo emergency private calls include:</w:t>
      </w:r>
    </w:p>
    <w:p w14:paraId="682C733B"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C4D810B"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145C37F9"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30DC0F0B"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0539ECB2" w14:textId="77777777" w:rsidR="00784A32" w:rsidRPr="000670FE" w:rsidRDefault="00784A32" w:rsidP="00784A32">
      <w:pPr>
        <w:pStyle w:val="B1"/>
      </w:pPr>
      <w:r w:rsidRPr="000670FE">
        <w:t>-</w:t>
      </w:r>
      <w:r w:rsidRPr="000670FE">
        <w:tab/>
        <w:t>requires the MCVideo user to be authorized to either originate or cancel an MCVideo emergency private call;</w:t>
      </w:r>
    </w:p>
    <w:p w14:paraId="1A3A1805" w14:textId="77777777" w:rsidR="00784A32" w:rsidRPr="000670FE" w:rsidRDefault="00784A32" w:rsidP="00784A32">
      <w:pPr>
        <w:pStyle w:val="B1"/>
      </w:pPr>
      <w:r w:rsidRPr="000670FE">
        <w:t>-</w:t>
      </w:r>
      <w:r w:rsidRPr="000670FE">
        <w:tab/>
        <w:t>requires the targeted MCVideo user to be authorized to receive an MCVideo emergency private call;</w:t>
      </w:r>
    </w:p>
    <w:p w14:paraId="41B849DD"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55F67927"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6B92AD26" w14:textId="77777777" w:rsidR="00784A32" w:rsidRPr="000670FE" w:rsidRDefault="00784A32" w:rsidP="00784A32">
      <w:r w:rsidRPr="000670FE">
        <w:t>There are a number of states that are key in managing these aspects of MCVideo emergency private calls, which include:</w:t>
      </w:r>
    </w:p>
    <w:p w14:paraId="75097ECA"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0852127B"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4F9BBF57"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25085176"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B29E213"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0D2D450" w14:textId="77777777" w:rsidR="00784A32" w:rsidRPr="000670FE" w:rsidRDefault="00784A32" w:rsidP="00784A32">
      <w:pPr>
        <w:pStyle w:val="NO"/>
      </w:pPr>
      <w:r w:rsidRPr="000670FE">
        <w:t>NOTE:</w:t>
      </w:r>
      <w:r w:rsidRPr="000670FE">
        <w:tab/>
        <w:t>The above states and their transitions are described in Annex G.</w:t>
      </w:r>
    </w:p>
    <w:p w14:paraId="5327B9A2" w14:textId="77777777" w:rsidR="00784A32" w:rsidRPr="000670FE" w:rsidRDefault="00784A32" w:rsidP="00D35E6A">
      <w:pPr>
        <w:pStyle w:val="Heading4"/>
      </w:pPr>
      <w:bookmarkStart w:id="345" w:name="_Toc52787585"/>
      <w:bookmarkStart w:id="346" w:name="_Toc52787767"/>
      <w:r w:rsidRPr="000670FE">
        <w:t>6.2.7.3</w:t>
      </w:r>
      <w:r w:rsidRPr="000670FE">
        <w:tab/>
        <w:t>Test description</w:t>
      </w:r>
      <w:bookmarkEnd w:id="345"/>
      <w:bookmarkEnd w:id="346"/>
    </w:p>
    <w:p w14:paraId="36095B03" w14:textId="77777777" w:rsidR="00784A32" w:rsidRPr="000670FE" w:rsidRDefault="00784A32" w:rsidP="00D35E6A">
      <w:pPr>
        <w:pStyle w:val="Heading5"/>
      </w:pPr>
      <w:bookmarkStart w:id="347" w:name="_Toc52787586"/>
      <w:bookmarkStart w:id="348" w:name="_Toc52787768"/>
      <w:r w:rsidRPr="000670FE">
        <w:t>6.2.7.3.1</w:t>
      </w:r>
      <w:r w:rsidRPr="000670FE">
        <w:tab/>
        <w:t>Pre-test conditions</w:t>
      </w:r>
      <w:bookmarkEnd w:id="347"/>
      <w:bookmarkEnd w:id="348"/>
    </w:p>
    <w:p w14:paraId="1FF54FCB" w14:textId="77777777" w:rsidR="00784A32" w:rsidRPr="000670FE" w:rsidRDefault="00784A32" w:rsidP="00784A32">
      <w:pPr>
        <w:pStyle w:val="H6"/>
      </w:pPr>
      <w:r w:rsidRPr="000670FE">
        <w:t>System Simulator:</w:t>
      </w:r>
    </w:p>
    <w:p w14:paraId="2102E016" w14:textId="77777777" w:rsidR="00784A32" w:rsidRPr="000670FE" w:rsidRDefault="00784A32" w:rsidP="00784A32">
      <w:pPr>
        <w:pStyle w:val="B1"/>
      </w:pPr>
      <w:r w:rsidRPr="000670FE">
        <w:t>-</w:t>
      </w:r>
      <w:r w:rsidRPr="000670FE">
        <w:tab/>
        <w:t>SS (MCVideo server)</w:t>
      </w:r>
    </w:p>
    <w:p w14:paraId="065B6E75"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CA93666" w14:textId="77777777" w:rsidR="00784A32" w:rsidRPr="000670FE" w:rsidRDefault="00784A32" w:rsidP="00784A32">
      <w:pPr>
        <w:pStyle w:val="H6"/>
      </w:pPr>
      <w:r w:rsidRPr="000670FE">
        <w:t>IUT:</w:t>
      </w:r>
    </w:p>
    <w:p w14:paraId="0298D43B" w14:textId="77777777" w:rsidR="00784A32" w:rsidRPr="000670FE" w:rsidRDefault="00784A32" w:rsidP="00784A32">
      <w:pPr>
        <w:pStyle w:val="B1"/>
      </w:pPr>
      <w:r w:rsidRPr="000670FE">
        <w:t>-</w:t>
      </w:r>
      <w:r w:rsidRPr="000670FE">
        <w:tab/>
        <w:t>UE (MCVideo client)</w:t>
      </w:r>
    </w:p>
    <w:p w14:paraId="3C128193" w14:textId="77777777" w:rsidR="00784A32" w:rsidRPr="000670FE" w:rsidRDefault="00784A32" w:rsidP="00784A32">
      <w:pPr>
        <w:pStyle w:val="B1"/>
      </w:pPr>
      <w:r w:rsidRPr="000670FE">
        <w:t>-</w:t>
      </w:r>
      <w:r w:rsidRPr="000670FE">
        <w:tab/>
        <w:t>The test USIM set as defined in TS 36.579-1 [2], subclause 5.5.10 is inserted.</w:t>
      </w:r>
    </w:p>
    <w:p w14:paraId="2D01A957" w14:textId="77777777" w:rsidR="00784A32" w:rsidRPr="000670FE" w:rsidRDefault="00784A32" w:rsidP="00784A32">
      <w:pPr>
        <w:pStyle w:val="H6"/>
      </w:pPr>
      <w:r w:rsidRPr="000670FE">
        <w:t>Preamble:</w:t>
      </w:r>
    </w:p>
    <w:p w14:paraId="33CA3D4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09DC25A" w14:textId="77777777" w:rsidR="00784A32" w:rsidRPr="000670FE" w:rsidRDefault="00784A32" w:rsidP="00784A32">
      <w:pPr>
        <w:pStyle w:val="B1"/>
      </w:pPr>
      <w:r w:rsidRPr="000670FE">
        <w:t>-</w:t>
      </w:r>
      <w:r w:rsidRPr="000670FE">
        <w:tab/>
        <w:t>The MCPTT User performs the Generic Test Procedure for MCVideo Authorization/Configuration and Key Generation as specified in TS 36.579-1 [2], subclause 5.3.2A.</w:t>
      </w:r>
    </w:p>
    <w:p w14:paraId="6F35F6AC" w14:textId="77777777" w:rsidR="00784A32" w:rsidRPr="000670FE" w:rsidRDefault="00784A32" w:rsidP="00784A32">
      <w:pPr>
        <w:pStyle w:val="B1"/>
      </w:pPr>
      <w:r w:rsidRPr="000670FE">
        <w:t>-</w:t>
      </w:r>
      <w:r w:rsidRPr="000670FE">
        <w:tab/>
        <w:t>UE States at the end of the preamble</w:t>
      </w:r>
    </w:p>
    <w:p w14:paraId="0445079E" w14:textId="77777777" w:rsidR="00784A32" w:rsidRPr="000670FE" w:rsidRDefault="00784A32" w:rsidP="00784A32">
      <w:pPr>
        <w:pStyle w:val="B2"/>
      </w:pPr>
      <w:r w:rsidRPr="000670FE">
        <w:t>-</w:t>
      </w:r>
      <w:r w:rsidRPr="000670FE">
        <w:tab/>
        <w:t>The UE is in E-UTRA Registered, Idle Mode state.</w:t>
      </w:r>
    </w:p>
    <w:p w14:paraId="6741F7DC"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8CEAD5A" w14:textId="77777777" w:rsidR="00784A32" w:rsidRPr="000670FE" w:rsidRDefault="00784A32" w:rsidP="00D35E6A">
      <w:pPr>
        <w:pStyle w:val="Heading5"/>
      </w:pPr>
      <w:bookmarkStart w:id="349" w:name="_Toc52787587"/>
      <w:bookmarkStart w:id="350" w:name="_Toc52787769"/>
      <w:r w:rsidRPr="000670FE">
        <w:t>6.2.7.3.2</w:t>
      </w:r>
      <w:r w:rsidRPr="000670FE">
        <w:tab/>
        <w:t>Test procedure sequence</w:t>
      </w:r>
      <w:bookmarkEnd w:id="349"/>
      <w:bookmarkEnd w:id="350"/>
    </w:p>
    <w:p w14:paraId="5BDD4E41" w14:textId="77777777" w:rsidR="00784A32" w:rsidRPr="000670FE" w:rsidRDefault="00784A32" w:rsidP="00784A32">
      <w:pPr>
        <w:pStyle w:val="TH"/>
      </w:pPr>
      <w:r w:rsidRPr="000670FE">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874BBF3" w14:textId="77777777" w:rsidTr="00354887">
        <w:tc>
          <w:tcPr>
            <w:tcW w:w="534" w:type="dxa"/>
            <w:tcBorders>
              <w:bottom w:val="nil"/>
            </w:tcBorders>
            <w:shd w:val="clear" w:color="auto" w:fill="auto"/>
          </w:tcPr>
          <w:p w14:paraId="540FF76B" w14:textId="77777777" w:rsidR="00784A32" w:rsidRPr="000670FE" w:rsidRDefault="00784A32" w:rsidP="00354887">
            <w:pPr>
              <w:pStyle w:val="TAH"/>
            </w:pPr>
            <w:r w:rsidRPr="000670FE">
              <w:t>St</w:t>
            </w:r>
          </w:p>
        </w:tc>
        <w:tc>
          <w:tcPr>
            <w:tcW w:w="3968" w:type="dxa"/>
            <w:tcBorders>
              <w:bottom w:val="nil"/>
            </w:tcBorders>
            <w:shd w:val="clear" w:color="auto" w:fill="auto"/>
          </w:tcPr>
          <w:p w14:paraId="03939B9E" w14:textId="77777777" w:rsidR="00784A32" w:rsidRPr="000670FE" w:rsidRDefault="00784A32" w:rsidP="00354887">
            <w:pPr>
              <w:pStyle w:val="TAH"/>
            </w:pPr>
            <w:r w:rsidRPr="000670FE">
              <w:t>Procedure</w:t>
            </w:r>
          </w:p>
        </w:tc>
        <w:tc>
          <w:tcPr>
            <w:tcW w:w="3686" w:type="dxa"/>
            <w:gridSpan w:val="2"/>
            <w:shd w:val="clear" w:color="auto" w:fill="auto"/>
          </w:tcPr>
          <w:p w14:paraId="50C5A469" w14:textId="77777777" w:rsidR="00784A32" w:rsidRPr="000670FE" w:rsidRDefault="00784A32" w:rsidP="00354887">
            <w:pPr>
              <w:pStyle w:val="TAH"/>
            </w:pPr>
            <w:r w:rsidRPr="000670FE">
              <w:t>Message Sequence</w:t>
            </w:r>
          </w:p>
        </w:tc>
        <w:tc>
          <w:tcPr>
            <w:tcW w:w="565" w:type="dxa"/>
            <w:tcBorders>
              <w:bottom w:val="nil"/>
            </w:tcBorders>
            <w:shd w:val="clear" w:color="auto" w:fill="auto"/>
          </w:tcPr>
          <w:p w14:paraId="494129D5" w14:textId="77777777" w:rsidR="00784A32" w:rsidRPr="000670FE" w:rsidRDefault="00784A32" w:rsidP="00354887">
            <w:pPr>
              <w:pStyle w:val="TAH"/>
            </w:pPr>
            <w:r w:rsidRPr="000670FE">
              <w:t>TP</w:t>
            </w:r>
          </w:p>
        </w:tc>
        <w:tc>
          <w:tcPr>
            <w:tcW w:w="850" w:type="dxa"/>
            <w:tcBorders>
              <w:bottom w:val="nil"/>
            </w:tcBorders>
            <w:shd w:val="clear" w:color="auto" w:fill="auto"/>
          </w:tcPr>
          <w:p w14:paraId="63EEBA7A" w14:textId="77777777" w:rsidR="00784A32" w:rsidRPr="000670FE" w:rsidRDefault="00784A32" w:rsidP="00354887">
            <w:pPr>
              <w:pStyle w:val="TAH"/>
            </w:pPr>
            <w:r w:rsidRPr="000670FE">
              <w:t>Verdict</w:t>
            </w:r>
          </w:p>
        </w:tc>
      </w:tr>
      <w:tr w:rsidR="00784A32" w:rsidRPr="000670FE" w14:paraId="31432589" w14:textId="77777777" w:rsidTr="00354887">
        <w:tc>
          <w:tcPr>
            <w:tcW w:w="534" w:type="dxa"/>
            <w:tcBorders>
              <w:top w:val="nil"/>
            </w:tcBorders>
            <w:shd w:val="clear" w:color="auto" w:fill="auto"/>
          </w:tcPr>
          <w:p w14:paraId="115B4D1F" w14:textId="77777777" w:rsidR="00784A32" w:rsidRPr="000670FE" w:rsidRDefault="00784A32" w:rsidP="00354887">
            <w:pPr>
              <w:pStyle w:val="TAH"/>
            </w:pPr>
          </w:p>
        </w:tc>
        <w:tc>
          <w:tcPr>
            <w:tcW w:w="3968" w:type="dxa"/>
            <w:tcBorders>
              <w:top w:val="nil"/>
            </w:tcBorders>
            <w:shd w:val="clear" w:color="auto" w:fill="auto"/>
          </w:tcPr>
          <w:p w14:paraId="76AA4AB1" w14:textId="77777777" w:rsidR="00784A32" w:rsidRPr="000670FE" w:rsidRDefault="00784A32" w:rsidP="00354887">
            <w:pPr>
              <w:pStyle w:val="TAH"/>
            </w:pPr>
          </w:p>
        </w:tc>
        <w:tc>
          <w:tcPr>
            <w:tcW w:w="708" w:type="dxa"/>
            <w:shd w:val="clear" w:color="auto" w:fill="auto"/>
          </w:tcPr>
          <w:p w14:paraId="7E005D7C" w14:textId="77777777" w:rsidR="00784A32" w:rsidRPr="000670FE" w:rsidRDefault="00784A32" w:rsidP="00354887">
            <w:pPr>
              <w:pStyle w:val="TAH"/>
            </w:pPr>
            <w:r w:rsidRPr="000670FE">
              <w:t>U - S</w:t>
            </w:r>
          </w:p>
        </w:tc>
        <w:tc>
          <w:tcPr>
            <w:tcW w:w="2978" w:type="dxa"/>
            <w:shd w:val="clear" w:color="auto" w:fill="auto"/>
          </w:tcPr>
          <w:p w14:paraId="6F0F618B" w14:textId="77777777" w:rsidR="00784A32" w:rsidRPr="000670FE" w:rsidRDefault="00784A32" w:rsidP="00354887">
            <w:pPr>
              <w:pStyle w:val="TAH"/>
            </w:pPr>
            <w:r w:rsidRPr="000670FE">
              <w:t>Message</w:t>
            </w:r>
          </w:p>
        </w:tc>
        <w:tc>
          <w:tcPr>
            <w:tcW w:w="565" w:type="dxa"/>
            <w:tcBorders>
              <w:top w:val="nil"/>
            </w:tcBorders>
            <w:shd w:val="clear" w:color="auto" w:fill="auto"/>
          </w:tcPr>
          <w:p w14:paraId="3C1E094F" w14:textId="77777777" w:rsidR="00784A32" w:rsidRPr="000670FE" w:rsidRDefault="00784A32" w:rsidP="00354887">
            <w:pPr>
              <w:pStyle w:val="TAH"/>
            </w:pPr>
          </w:p>
        </w:tc>
        <w:tc>
          <w:tcPr>
            <w:tcW w:w="850" w:type="dxa"/>
            <w:tcBorders>
              <w:top w:val="nil"/>
            </w:tcBorders>
            <w:shd w:val="clear" w:color="auto" w:fill="auto"/>
          </w:tcPr>
          <w:p w14:paraId="6757E042" w14:textId="77777777" w:rsidR="00784A32" w:rsidRPr="000670FE" w:rsidRDefault="00784A32" w:rsidP="00354887">
            <w:pPr>
              <w:pStyle w:val="TAH"/>
            </w:pPr>
          </w:p>
        </w:tc>
      </w:tr>
      <w:tr w:rsidR="00784A32" w:rsidRPr="000670FE" w14:paraId="0B0AF273" w14:textId="77777777" w:rsidTr="00354887">
        <w:tc>
          <w:tcPr>
            <w:tcW w:w="534" w:type="dxa"/>
            <w:shd w:val="clear" w:color="auto" w:fill="auto"/>
          </w:tcPr>
          <w:p w14:paraId="7803BF46" w14:textId="77777777" w:rsidR="00784A32" w:rsidRPr="000670FE" w:rsidRDefault="00784A32" w:rsidP="00354887">
            <w:pPr>
              <w:pStyle w:val="TAC"/>
            </w:pPr>
            <w:r w:rsidRPr="000670FE">
              <w:t>1</w:t>
            </w:r>
          </w:p>
        </w:tc>
        <w:tc>
          <w:tcPr>
            <w:tcW w:w="3968" w:type="dxa"/>
            <w:shd w:val="clear" w:color="auto" w:fill="auto"/>
          </w:tcPr>
          <w:p w14:paraId="42CDDDB6" w14:textId="77777777" w:rsidR="00784A32" w:rsidRPr="000670FE" w:rsidRDefault="00784A32" w:rsidP="00354887">
            <w:pPr>
              <w:pStyle w:val="TAL"/>
            </w:pPr>
            <w:r w:rsidRPr="000670FE">
              <w:t>Make the UE (MCVideo User) request the establishment of an MCVideo private call, manual commencement mode, and no transmission control.</w:t>
            </w:r>
          </w:p>
          <w:p w14:paraId="6EBF5D91"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3E756455" w14:textId="77777777" w:rsidR="00784A32" w:rsidRPr="000670FE" w:rsidRDefault="00784A32" w:rsidP="00354887">
            <w:pPr>
              <w:pStyle w:val="TAC"/>
            </w:pPr>
            <w:r w:rsidRPr="000670FE">
              <w:t>-</w:t>
            </w:r>
          </w:p>
        </w:tc>
        <w:tc>
          <w:tcPr>
            <w:tcW w:w="2978" w:type="dxa"/>
            <w:shd w:val="clear" w:color="auto" w:fill="auto"/>
          </w:tcPr>
          <w:p w14:paraId="3896F702" w14:textId="77777777" w:rsidR="00784A32" w:rsidRPr="000670FE" w:rsidRDefault="00784A32" w:rsidP="00354887">
            <w:pPr>
              <w:pStyle w:val="TAL"/>
            </w:pPr>
            <w:r w:rsidRPr="000670FE">
              <w:t>-</w:t>
            </w:r>
          </w:p>
        </w:tc>
        <w:tc>
          <w:tcPr>
            <w:tcW w:w="565" w:type="dxa"/>
            <w:shd w:val="clear" w:color="auto" w:fill="auto"/>
          </w:tcPr>
          <w:p w14:paraId="128ED14F" w14:textId="77777777" w:rsidR="00784A32" w:rsidRPr="000670FE" w:rsidRDefault="00784A32" w:rsidP="00354887">
            <w:pPr>
              <w:pStyle w:val="TAC"/>
            </w:pPr>
            <w:r w:rsidRPr="000670FE">
              <w:t>-</w:t>
            </w:r>
          </w:p>
        </w:tc>
        <w:tc>
          <w:tcPr>
            <w:tcW w:w="850" w:type="dxa"/>
            <w:shd w:val="clear" w:color="auto" w:fill="auto"/>
          </w:tcPr>
          <w:p w14:paraId="0C00856A" w14:textId="77777777" w:rsidR="00784A32" w:rsidRPr="000670FE" w:rsidRDefault="00784A32" w:rsidP="00354887">
            <w:pPr>
              <w:pStyle w:val="TAC"/>
            </w:pPr>
            <w:r w:rsidRPr="000670FE">
              <w:t>-</w:t>
            </w:r>
          </w:p>
        </w:tc>
      </w:tr>
      <w:tr w:rsidR="00784A32" w:rsidRPr="000670FE" w14:paraId="557E1D2F" w14:textId="77777777" w:rsidTr="00354887">
        <w:tc>
          <w:tcPr>
            <w:tcW w:w="534" w:type="dxa"/>
            <w:shd w:val="clear" w:color="auto" w:fill="auto"/>
          </w:tcPr>
          <w:p w14:paraId="3E03EF6F" w14:textId="77777777" w:rsidR="00784A32" w:rsidRPr="000670FE" w:rsidRDefault="00784A32" w:rsidP="00354887">
            <w:pPr>
              <w:pStyle w:val="TAC"/>
            </w:pPr>
            <w:r w:rsidRPr="000670FE">
              <w:t>-</w:t>
            </w:r>
          </w:p>
        </w:tc>
        <w:tc>
          <w:tcPr>
            <w:tcW w:w="3968" w:type="dxa"/>
            <w:shd w:val="clear" w:color="auto" w:fill="auto"/>
          </w:tcPr>
          <w:p w14:paraId="38053E01" w14:textId="77777777" w:rsidR="00784A32" w:rsidRPr="000670FE" w:rsidRDefault="00784A32" w:rsidP="00354887">
            <w:pPr>
              <w:pStyle w:val="TAL"/>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C288D8C" w14:textId="77777777" w:rsidR="00784A32" w:rsidRPr="000670FE" w:rsidRDefault="00784A32" w:rsidP="00354887">
            <w:pPr>
              <w:pStyle w:val="TAC"/>
            </w:pPr>
            <w:r w:rsidRPr="000670FE">
              <w:t>-</w:t>
            </w:r>
          </w:p>
        </w:tc>
        <w:tc>
          <w:tcPr>
            <w:tcW w:w="2978" w:type="dxa"/>
            <w:shd w:val="clear" w:color="auto" w:fill="auto"/>
          </w:tcPr>
          <w:p w14:paraId="7ACAFDE3" w14:textId="77777777" w:rsidR="00784A32" w:rsidRPr="000670FE" w:rsidRDefault="00784A32" w:rsidP="00354887">
            <w:pPr>
              <w:pStyle w:val="TAL"/>
            </w:pPr>
            <w:r w:rsidRPr="000670FE">
              <w:t>-</w:t>
            </w:r>
          </w:p>
        </w:tc>
        <w:tc>
          <w:tcPr>
            <w:tcW w:w="565" w:type="dxa"/>
            <w:shd w:val="clear" w:color="auto" w:fill="auto"/>
          </w:tcPr>
          <w:p w14:paraId="587AD8FC" w14:textId="77777777" w:rsidR="00784A32" w:rsidRPr="000670FE" w:rsidRDefault="00784A32" w:rsidP="00354887">
            <w:pPr>
              <w:pStyle w:val="TAC"/>
            </w:pPr>
            <w:r w:rsidRPr="000670FE">
              <w:t>-</w:t>
            </w:r>
          </w:p>
        </w:tc>
        <w:tc>
          <w:tcPr>
            <w:tcW w:w="850" w:type="dxa"/>
            <w:shd w:val="clear" w:color="auto" w:fill="auto"/>
          </w:tcPr>
          <w:p w14:paraId="7BE32E8F" w14:textId="77777777" w:rsidR="00784A32" w:rsidRPr="000670FE" w:rsidRDefault="00784A32" w:rsidP="00354887">
            <w:pPr>
              <w:pStyle w:val="TAC"/>
            </w:pPr>
            <w:r w:rsidRPr="000670FE">
              <w:t>-</w:t>
            </w:r>
          </w:p>
        </w:tc>
      </w:tr>
      <w:tr w:rsidR="00784A32" w:rsidRPr="000670FE" w14:paraId="4E68DC11" w14:textId="77777777" w:rsidTr="00354887">
        <w:tc>
          <w:tcPr>
            <w:tcW w:w="534" w:type="dxa"/>
            <w:shd w:val="clear" w:color="auto" w:fill="auto"/>
          </w:tcPr>
          <w:p w14:paraId="62326A04" w14:textId="77777777" w:rsidR="00784A32" w:rsidRPr="000670FE" w:rsidRDefault="00784A32" w:rsidP="00354887">
            <w:pPr>
              <w:pStyle w:val="TAC"/>
            </w:pPr>
            <w:r w:rsidRPr="000670FE">
              <w:t>2</w:t>
            </w:r>
          </w:p>
        </w:tc>
        <w:tc>
          <w:tcPr>
            <w:tcW w:w="3968" w:type="dxa"/>
            <w:shd w:val="clear" w:color="auto" w:fill="auto"/>
          </w:tcPr>
          <w:p w14:paraId="431A0268" w14:textId="77777777" w:rsidR="00784A32" w:rsidRPr="000670FE" w:rsidRDefault="00784A32" w:rsidP="00354887">
            <w:pPr>
              <w:pStyle w:val="TAL"/>
            </w:pPr>
            <w:r w:rsidRPr="000670FE">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57DB1949" w14:textId="77777777" w:rsidR="00784A32" w:rsidRPr="000670FE" w:rsidRDefault="00784A32" w:rsidP="00354887">
            <w:pPr>
              <w:pStyle w:val="TAC"/>
            </w:pPr>
            <w:r w:rsidRPr="000670FE">
              <w:t>--&gt;</w:t>
            </w:r>
          </w:p>
        </w:tc>
        <w:tc>
          <w:tcPr>
            <w:tcW w:w="2978" w:type="dxa"/>
            <w:shd w:val="clear" w:color="auto" w:fill="auto"/>
          </w:tcPr>
          <w:p w14:paraId="0B65E6A1" w14:textId="77777777" w:rsidR="00784A32" w:rsidRPr="000670FE" w:rsidRDefault="00784A32" w:rsidP="00354887">
            <w:pPr>
              <w:pStyle w:val="TAL"/>
            </w:pPr>
            <w:r w:rsidRPr="000670FE">
              <w:t>SIP INVITE</w:t>
            </w:r>
          </w:p>
        </w:tc>
        <w:tc>
          <w:tcPr>
            <w:tcW w:w="565" w:type="dxa"/>
            <w:shd w:val="clear" w:color="auto" w:fill="auto"/>
          </w:tcPr>
          <w:p w14:paraId="5F4D718C" w14:textId="77777777" w:rsidR="00784A32" w:rsidRPr="000670FE" w:rsidRDefault="00784A32" w:rsidP="00354887">
            <w:pPr>
              <w:pStyle w:val="TAC"/>
            </w:pPr>
            <w:r w:rsidRPr="000670FE">
              <w:t>1</w:t>
            </w:r>
          </w:p>
        </w:tc>
        <w:tc>
          <w:tcPr>
            <w:tcW w:w="850" w:type="dxa"/>
            <w:shd w:val="clear" w:color="auto" w:fill="auto"/>
          </w:tcPr>
          <w:p w14:paraId="3909F781" w14:textId="77777777" w:rsidR="00784A32" w:rsidRPr="000670FE" w:rsidRDefault="00784A32" w:rsidP="00354887">
            <w:pPr>
              <w:pStyle w:val="TAC"/>
            </w:pPr>
            <w:r w:rsidRPr="000670FE">
              <w:t>P</w:t>
            </w:r>
          </w:p>
        </w:tc>
      </w:tr>
      <w:tr w:rsidR="00784A32" w:rsidRPr="000670FE" w14:paraId="7984F52A" w14:textId="77777777" w:rsidTr="00354887">
        <w:tc>
          <w:tcPr>
            <w:tcW w:w="534" w:type="dxa"/>
            <w:shd w:val="clear" w:color="auto" w:fill="auto"/>
          </w:tcPr>
          <w:p w14:paraId="27CF479A" w14:textId="77777777" w:rsidR="00784A32" w:rsidRPr="000670FE" w:rsidRDefault="00784A32" w:rsidP="00354887">
            <w:pPr>
              <w:pStyle w:val="TAC"/>
            </w:pPr>
            <w:r w:rsidRPr="000670FE">
              <w:t>3</w:t>
            </w:r>
          </w:p>
        </w:tc>
        <w:tc>
          <w:tcPr>
            <w:tcW w:w="3968" w:type="dxa"/>
            <w:shd w:val="clear" w:color="auto" w:fill="auto"/>
          </w:tcPr>
          <w:p w14:paraId="55FAA71A" w14:textId="77777777" w:rsidR="00784A32" w:rsidRPr="000670FE" w:rsidRDefault="00784A32" w:rsidP="00354887">
            <w:pPr>
              <w:pStyle w:val="TAL"/>
            </w:pPr>
            <w:r w:rsidRPr="000670FE">
              <w:t>The SS (MCVideo Server) sends SIP 180 (Ringing).</w:t>
            </w:r>
          </w:p>
        </w:tc>
        <w:tc>
          <w:tcPr>
            <w:tcW w:w="708" w:type="dxa"/>
            <w:shd w:val="clear" w:color="auto" w:fill="auto"/>
          </w:tcPr>
          <w:p w14:paraId="0BE96737" w14:textId="77777777" w:rsidR="00784A32" w:rsidRPr="000670FE" w:rsidRDefault="00784A32" w:rsidP="00354887">
            <w:pPr>
              <w:pStyle w:val="TAC"/>
            </w:pPr>
            <w:r w:rsidRPr="000670FE">
              <w:t>&lt;--</w:t>
            </w:r>
          </w:p>
        </w:tc>
        <w:tc>
          <w:tcPr>
            <w:tcW w:w="2978" w:type="dxa"/>
            <w:shd w:val="clear" w:color="auto" w:fill="auto"/>
          </w:tcPr>
          <w:p w14:paraId="1429697F" w14:textId="77777777" w:rsidR="00784A32" w:rsidRPr="000670FE" w:rsidRDefault="00784A32" w:rsidP="00354887">
            <w:pPr>
              <w:pStyle w:val="TAL"/>
            </w:pPr>
            <w:r w:rsidRPr="000670FE">
              <w:t>SIP 180 (Ringing)</w:t>
            </w:r>
          </w:p>
        </w:tc>
        <w:tc>
          <w:tcPr>
            <w:tcW w:w="565" w:type="dxa"/>
            <w:shd w:val="clear" w:color="auto" w:fill="auto"/>
          </w:tcPr>
          <w:p w14:paraId="13C0EFAD" w14:textId="77777777" w:rsidR="00784A32" w:rsidRPr="000670FE" w:rsidRDefault="00784A32" w:rsidP="00354887">
            <w:pPr>
              <w:pStyle w:val="TAC"/>
            </w:pPr>
            <w:r w:rsidRPr="000670FE">
              <w:t>-</w:t>
            </w:r>
          </w:p>
        </w:tc>
        <w:tc>
          <w:tcPr>
            <w:tcW w:w="850" w:type="dxa"/>
            <w:shd w:val="clear" w:color="auto" w:fill="auto"/>
          </w:tcPr>
          <w:p w14:paraId="6BB77EB6" w14:textId="77777777" w:rsidR="00784A32" w:rsidRPr="000670FE" w:rsidRDefault="00784A32" w:rsidP="00354887">
            <w:pPr>
              <w:pStyle w:val="TAC"/>
            </w:pPr>
            <w:r w:rsidRPr="000670FE">
              <w:t>-</w:t>
            </w:r>
          </w:p>
        </w:tc>
      </w:tr>
      <w:tr w:rsidR="00784A32" w:rsidRPr="000670FE" w14:paraId="56EC5F7A" w14:textId="77777777" w:rsidTr="00354887">
        <w:tc>
          <w:tcPr>
            <w:tcW w:w="534" w:type="dxa"/>
            <w:shd w:val="clear" w:color="auto" w:fill="auto"/>
          </w:tcPr>
          <w:p w14:paraId="7CBE3F92" w14:textId="77777777" w:rsidR="00784A32" w:rsidRPr="000670FE" w:rsidRDefault="00784A32" w:rsidP="00354887">
            <w:pPr>
              <w:pStyle w:val="TAC"/>
            </w:pPr>
            <w:r w:rsidRPr="000670FE">
              <w:t>4</w:t>
            </w:r>
          </w:p>
        </w:tc>
        <w:tc>
          <w:tcPr>
            <w:tcW w:w="3968" w:type="dxa"/>
            <w:shd w:val="clear" w:color="auto" w:fill="auto"/>
          </w:tcPr>
          <w:p w14:paraId="2999B2DC" w14:textId="77777777" w:rsidR="00784A32" w:rsidRPr="000670FE" w:rsidRDefault="00784A32" w:rsidP="00354887">
            <w:pPr>
              <w:pStyle w:val="TAL"/>
            </w:pPr>
            <w:r w:rsidRPr="000670FE">
              <w:t>The SS (MCVideo server) sends SIP 200 (OK). SSRC identifier is assigned.</w:t>
            </w:r>
          </w:p>
        </w:tc>
        <w:tc>
          <w:tcPr>
            <w:tcW w:w="708" w:type="dxa"/>
            <w:shd w:val="clear" w:color="auto" w:fill="auto"/>
          </w:tcPr>
          <w:p w14:paraId="086F6E47" w14:textId="77777777" w:rsidR="00784A32" w:rsidRPr="000670FE" w:rsidRDefault="00784A32" w:rsidP="00354887">
            <w:pPr>
              <w:pStyle w:val="TAC"/>
            </w:pPr>
            <w:r w:rsidRPr="000670FE">
              <w:t>&lt;--</w:t>
            </w:r>
          </w:p>
        </w:tc>
        <w:tc>
          <w:tcPr>
            <w:tcW w:w="2978" w:type="dxa"/>
            <w:shd w:val="clear" w:color="auto" w:fill="auto"/>
          </w:tcPr>
          <w:p w14:paraId="35E650CB" w14:textId="77777777" w:rsidR="00784A32" w:rsidRPr="000670FE" w:rsidRDefault="00784A32" w:rsidP="00354887">
            <w:pPr>
              <w:pStyle w:val="TAL"/>
            </w:pPr>
            <w:r w:rsidRPr="000670FE">
              <w:t>SIP 200 (OK)</w:t>
            </w:r>
          </w:p>
        </w:tc>
        <w:tc>
          <w:tcPr>
            <w:tcW w:w="565" w:type="dxa"/>
            <w:shd w:val="clear" w:color="auto" w:fill="auto"/>
          </w:tcPr>
          <w:p w14:paraId="5FB63BA9" w14:textId="77777777" w:rsidR="00784A32" w:rsidRPr="000670FE" w:rsidRDefault="00784A32" w:rsidP="00354887">
            <w:pPr>
              <w:pStyle w:val="TAC"/>
            </w:pPr>
            <w:r w:rsidRPr="000670FE">
              <w:t>-</w:t>
            </w:r>
          </w:p>
        </w:tc>
        <w:tc>
          <w:tcPr>
            <w:tcW w:w="850" w:type="dxa"/>
            <w:shd w:val="clear" w:color="auto" w:fill="auto"/>
          </w:tcPr>
          <w:p w14:paraId="6D1B99E9" w14:textId="77777777" w:rsidR="00784A32" w:rsidRPr="000670FE" w:rsidRDefault="00784A32" w:rsidP="00354887">
            <w:pPr>
              <w:pStyle w:val="TAC"/>
            </w:pPr>
            <w:r w:rsidRPr="000670FE">
              <w:t>-</w:t>
            </w:r>
          </w:p>
        </w:tc>
      </w:tr>
      <w:tr w:rsidR="00784A32" w:rsidRPr="000670FE" w14:paraId="74EB9294" w14:textId="77777777" w:rsidTr="00354887">
        <w:tc>
          <w:tcPr>
            <w:tcW w:w="534" w:type="dxa"/>
            <w:shd w:val="clear" w:color="auto" w:fill="auto"/>
          </w:tcPr>
          <w:p w14:paraId="4517B173" w14:textId="77777777" w:rsidR="00784A32" w:rsidRPr="000670FE" w:rsidRDefault="00784A32" w:rsidP="00354887">
            <w:pPr>
              <w:pStyle w:val="TAC"/>
            </w:pPr>
            <w:r w:rsidRPr="000670FE">
              <w:t>5</w:t>
            </w:r>
          </w:p>
        </w:tc>
        <w:tc>
          <w:tcPr>
            <w:tcW w:w="3968" w:type="dxa"/>
            <w:shd w:val="clear" w:color="auto" w:fill="auto"/>
          </w:tcPr>
          <w:p w14:paraId="38FF525C" w14:textId="77777777" w:rsidR="00784A32" w:rsidRPr="000670FE" w:rsidRDefault="00784A32" w:rsidP="00354887">
            <w:pPr>
              <w:pStyle w:val="TAL"/>
            </w:pPr>
            <w:r w:rsidRPr="000670FE">
              <w:t>The UE (MCVideo Client) acknowledges the SIP 200 (OK) with a SIP ACK.</w:t>
            </w:r>
          </w:p>
        </w:tc>
        <w:tc>
          <w:tcPr>
            <w:tcW w:w="708" w:type="dxa"/>
            <w:shd w:val="clear" w:color="auto" w:fill="auto"/>
          </w:tcPr>
          <w:p w14:paraId="36075523" w14:textId="77777777" w:rsidR="00784A32" w:rsidRPr="000670FE" w:rsidRDefault="00784A32" w:rsidP="00354887">
            <w:pPr>
              <w:pStyle w:val="TAC"/>
            </w:pPr>
            <w:r w:rsidRPr="000670FE">
              <w:t>--&gt;</w:t>
            </w:r>
          </w:p>
        </w:tc>
        <w:tc>
          <w:tcPr>
            <w:tcW w:w="2978" w:type="dxa"/>
            <w:shd w:val="clear" w:color="auto" w:fill="auto"/>
          </w:tcPr>
          <w:p w14:paraId="5259DEA7" w14:textId="77777777" w:rsidR="00784A32" w:rsidRPr="000670FE" w:rsidRDefault="00784A32" w:rsidP="00354887">
            <w:pPr>
              <w:pStyle w:val="TAL"/>
            </w:pPr>
            <w:r w:rsidRPr="000670FE">
              <w:t>SIP ACK</w:t>
            </w:r>
          </w:p>
        </w:tc>
        <w:tc>
          <w:tcPr>
            <w:tcW w:w="565" w:type="dxa"/>
            <w:shd w:val="clear" w:color="auto" w:fill="auto"/>
          </w:tcPr>
          <w:p w14:paraId="5CBF9CAF" w14:textId="77777777" w:rsidR="00784A32" w:rsidRPr="000670FE" w:rsidRDefault="00784A32" w:rsidP="00354887">
            <w:pPr>
              <w:pStyle w:val="TAC"/>
            </w:pPr>
          </w:p>
        </w:tc>
        <w:tc>
          <w:tcPr>
            <w:tcW w:w="850" w:type="dxa"/>
            <w:shd w:val="clear" w:color="auto" w:fill="auto"/>
          </w:tcPr>
          <w:p w14:paraId="3DEAD49E" w14:textId="77777777" w:rsidR="00784A32" w:rsidRPr="000670FE" w:rsidRDefault="00784A32" w:rsidP="00354887">
            <w:pPr>
              <w:pStyle w:val="TAC"/>
            </w:pPr>
          </w:p>
        </w:tc>
      </w:tr>
      <w:tr w:rsidR="00784A32" w:rsidRPr="000670FE" w14:paraId="5270A5D8" w14:textId="77777777" w:rsidTr="00354887">
        <w:tc>
          <w:tcPr>
            <w:tcW w:w="534" w:type="dxa"/>
            <w:shd w:val="clear" w:color="auto" w:fill="auto"/>
          </w:tcPr>
          <w:p w14:paraId="0C632829" w14:textId="77777777" w:rsidR="00784A32" w:rsidRPr="000670FE" w:rsidRDefault="00784A32" w:rsidP="00354887">
            <w:pPr>
              <w:pStyle w:val="TAC"/>
            </w:pPr>
            <w:r w:rsidRPr="000670FE">
              <w:t>6</w:t>
            </w:r>
          </w:p>
        </w:tc>
        <w:tc>
          <w:tcPr>
            <w:tcW w:w="3968" w:type="dxa"/>
            <w:shd w:val="clear" w:color="auto" w:fill="auto"/>
          </w:tcPr>
          <w:p w14:paraId="5308720D" w14:textId="77777777" w:rsidR="00784A32" w:rsidRPr="000670FE" w:rsidRDefault="00784A32" w:rsidP="00354887">
            <w:pPr>
              <w:pStyle w:val="TAL"/>
            </w:pPr>
            <w:r w:rsidRPr="000670FE">
              <w:t>Check: Does the UE (MCVideo client) notify the user that the call has been successfully established?</w:t>
            </w:r>
          </w:p>
          <w:p w14:paraId="060C4FAB"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2158F8AA" w14:textId="77777777" w:rsidR="00784A32" w:rsidRPr="000670FE" w:rsidRDefault="00784A32" w:rsidP="00354887">
            <w:pPr>
              <w:pStyle w:val="TAC"/>
            </w:pPr>
            <w:r w:rsidRPr="000670FE">
              <w:t>-</w:t>
            </w:r>
          </w:p>
        </w:tc>
        <w:tc>
          <w:tcPr>
            <w:tcW w:w="2978" w:type="dxa"/>
            <w:shd w:val="clear" w:color="auto" w:fill="auto"/>
          </w:tcPr>
          <w:p w14:paraId="6D48454E" w14:textId="77777777" w:rsidR="00784A32" w:rsidRPr="000670FE" w:rsidRDefault="00784A32" w:rsidP="00354887">
            <w:pPr>
              <w:pStyle w:val="TAL"/>
            </w:pPr>
            <w:r w:rsidRPr="000670FE">
              <w:t>-</w:t>
            </w:r>
          </w:p>
        </w:tc>
        <w:tc>
          <w:tcPr>
            <w:tcW w:w="565" w:type="dxa"/>
            <w:shd w:val="clear" w:color="auto" w:fill="auto"/>
          </w:tcPr>
          <w:p w14:paraId="0897C058" w14:textId="77777777" w:rsidR="00784A32" w:rsidRPr="000670FE" w:rsidRDefault="00784A32" w:rsidP="00354887">
            <w:pPr>
              <w:pStyle w:val="TAC"/>
            </w:pPr>
            <w:r w:rsidRPr="000670FE">
              <w:t>1</w:t>
            </w:r>
          </w:p>
        </w:tc>
        <w:tc>
          <w:tcPr>
            <w:tcW w:w="850" w:type="dxa"/>
            <w:shd w:val="clear" w:color="auto" w:fill="auto"/>
          </w:tcPr>
          <w:p w14:paraId="40BA9EF3" w14:textId="77777777" w:rsidR="00784A32" w:rsidRPr="000670FE" w:rsidRDefault="00784A32" w:rsidP="00354887">
            <w:pPr>
              <w:pStyle w:val="TAC"/>
            </w:pPr>
            <w:r w:rsidRPr="000670FE">
              <w:t>P</w:t>
            </w:r>
          </w:p>
        </w:tc>
      </w:tr>
      <w:tr w:rsidR="00784A32" w:rsidRPr="000670FE" w14:paraId="1E7450B5" w14:textId="77777777" w:rsidTr="00354887">
        <w:tc>
          <w:tcPr>
            <w:tcW w:w="534" w:type="dxa"/>
            <w:shd w:val="clear" w:color="auto" w:fill="auto"/>
          </w:tcPr>
          <w:p w14:paraId="469739F1" w14:textId="77777777" w:rsidR="00784A32" w:rsidRPr="000670FE" w:rsidRDefault="00784A32" w:rsidP="00354887">
            <w:pPr>
              <w:pStyle w:val="TAC"/>
            </w:pPr>
            <w:r w:rsidRPr="000670FE">
              <w:t>7</w:t>
            </w:r>
          </w:p>
        </w:tc>
        <w:tc>
          <w:tcPr>
            <w:tcW w:w="3968" w:type="dxa"/>
            <w:shd w:val="clear" w:color="auto" w:fill="auto"/>
          </w:tcPr>
          <w:p w14:paraId="3296B0A9" w14:textId="77777777" w:rsidR="00784A32" w:rsidRPr="000670FE" w:rsidRDefault="00784A32" w:rsidP="00354887">
            <w:pPr>
              <w:pStyle w:val="TAL"/>
            </w:pPr>
            <w:r w:rsidRPr="000670FE">
              <w:t>Make the UE (MCVideo User) request termination of the MCVideo private call.</w:t>
            </w:r>
          </w:p>
          <w:p w14:paraId="5A0422A1"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6BB14F28" w14:textId="77777777" w:rsidR="00784A32" w:rsidRPr="000670FE" w:rsidRDefault="00784A32" w:rsidP="00354887">
            <w:pPr>
              <w:pStyle w:val="TAC"/>
            </w:pPr>
            <w:r w:rsidRPr="000670FE">
              <w:t>-</w:t>
            </w:r>
          </w:p>
        </w:tc>
        <w:tc>
          <w:tcPr>
            <w:tcW w:w="2978" w:type="dxa"/>
            <w:shd w:val="clear" w:color="auto" w:fill="auto"/>
          </w:tcPr>
          <w:p w14:paraId="0C36951D" w14:textId="77777777" w:rsidR="00784A32" w:rsidRPr="000670FE" w:rsidRDefault="00784A32" w:rsidP="00354887">
            <w:pPr>
              <w:pStyle w:val="TAL"/>
            </w:pPr>
            <w:r w:rsidRPr="000670FE">
              <w:t>-</w:t>
            </w:r>
          </w:p>
        </w:tc>
        <w:tc>
          <w:tcPr>
            <w:tcW w:w="565" w:type="dxa"/>
            <w:shd w:val="clear" w:color="auto" w:fill="auto"/>
          </w:tcPr>
          <w:p w14:paraId="25033C73" w14:textId="77777777" w:rsidR="00784A32" w:rsidRPr="000670FE" w:rsidRDefault="00784A32" w:rsidP="00354887">
            <w:pPr>
              <w:pStyle w:val="TAC"/>
            </w:pPr>
            <w:r w:rsidRPr="000670FE">
              <w:t>-</w:t>
            </w:r>
          </w:p>
        </w:tc>
        <w:tc>
          <w:tcPr>
            <w:tcW w:w="850" w:type="dxa"/>
            <w:shd w:val="clear" w:color="auto" w:fill="auto"/>
          </w:tcPr>
          <w:p w14:paraId="0832C320" w14:textId="77777777" w:rsidR="00784A32" w:rsidRPr="000670FE" w:rsidRDefault="00784A32" w:rsidP="00354887">
            <w:pPr>
              <w:pStyle w:val="TAC"/>
            </w:pPr>
            <w:r w:rsidRPr="000670FE">
              <w:t>-</w:t>
            </w:r>
          </w:p>
        </w:tc>
      </w:tr>
      <w:tr w:rsidR="00784A32" w:rsidRPr="000670FE" w14:paraId="61457871" w14:textId="77777777" w:rsidTr="00354887">
        <w:tc>
          <w:tcPr>
            <w:tcW w:w="534" w:type="dxa"/>
            <w:shd w:val="clear" w:color="auto" w:fill="auto"/>
          </w:tcPr>
          <w:p w14:paraId="6F48FE6D" w14:textId="77777777" w:rsidR="00784A32" w:rsidRPr="000670FE" w:rsidRDefault="00784A32" w:rsidP="00354887">
            <w:pPr>
              <w:pStyle w:val="TAC"/>
            </w:pPr>
            <w:r w:rsidRPr="000670FE">
              <w:t>8</w:t>
            </w:r>
          </w:p>
        </w:tc>
        <w:tc>
          <w:tcPr>
            <w:tcW w:w="3968" w:type="dxa"/>
            <w:shd w:val="clear" w:color="auto" w:fill="auto"/>
          </w:tcPr>
          <w:p w14:paraId="5E559129" w14:textId="77777777" w:rsidR="00784A32" w:rsidRPr="000670FE" w:rsidRDefault="00784A32" w:rsidP="00354887">
            <w:pPr>
              <w:pStyle w:val="TAL"/>
            </w:pPr>
            <w:r w:rsidRPr="000670FE">
              <w:t>Check: Does the UE (MCVideo client) send a SIP BYE request?</w:t>
            </w:r>
          </w:p>
        </w:tc>
        <w:tc>
          <w:tcPr>
            <w:tcW w:w="708" w:type="dxa"/>
            <w:shd w:val="clear" w:color="auto" w:fill="auto"/>
          </w:tcPr>
          <w:p w14:paraId="13AEAB96" w14:textId="77777777" w:rsidR="00784A32" w:rsidRPr="000670FE" w:rsidRDefault="00784A32" w:rsidP="00354887">
            <w:pPr>
              <w:pStyle w:val="TAC"/>
            </w:pPr>
            <w:r w:rsidRPr="000670FE">
              <w:t>--&gt;</w:t>
            </w:r>
          </w:p>
        </w:tc>
        <w:tc>
          <w:tcPr>
            <w:tcW w:w="2978" w:type="dxa"/>
            <w:shd w:val="clear" w:color="auto" w:fill="auto"/>
          </w:tcPr>
          <w:p w14:paraId="2EF95D3B" w14:textId="77777777" w:rsidR="00784A32" w:rsidRPr="000670FE" w:rsidRDefault="00784A32" w:rsidP="00354887">
            <w:pPr>
              <w:pStyle w:val="TAL"/>
            </w:pPr>
            <w:r w:rsidRPr="000670FE">
              <w:t>SIP BYE</w:t>
            </w:r>
          </w:p>
        </w:tc>
        <w:tc>
          <w:tcPr>
            <w:tcW w:w="565" w:type="dxa"/>
            <w:shd w:val="clear" w:color="auto" w:fill="auto"/>
          </w:tcPr>
          <w:p w14:paraId="2F7A5BB4" w14:textId="77777777" w:rsidR="00784A32" w:rsidRPr="000670FE" w:rsidRDefault="00784A32" w:rsidP="00354887">
            <w:pPr>
              <w:pStyle w:val="TAC"/>
            </w:pPr>
            <w:r w:rsidRPr="000670FE">
              <w:t>2</w:t>
            </w:r>
          </w:p>
        </w:tc>
        <w:tc>
          <w:tcPr>
            <w:tcW w:w="850" w:type="dxa"/>
            <w:shd w:val="clear" w:color="auto" w:fill="auto"/>
          </w:tcPr>
          <w:p w14:paraId="041CD5DF" w14:textId="77777777" w:rsidR="00784A32" w:rsidRPr="000670FE" w:rsidRDefault="00784A32" w:rsidP="00354887">
            <w:pPr>
              <w:pStyle w:val="TAC"/>
            </w:pPr>
            <w:r w:rsidRPr="000670FE">
              <w:t>P</w:t>
            </w:r>
          </w:p>
        </w:tc>
      </w:tr>
      <w:tr w:rsidR="00784A32" w:rsidRPr="000670FE" w14:paraId="7AB9B6E3" w14:textId="77777777" w:rsidTr="00354887">
        <w:tc>
          <w:tcPr>
            <w:tcW w:w="534" w:type="dxa"/>
            <w:shd w:val="clear" w:color="auto" w:fill="auto"/>
          </w:tcPr>
          <w:p w14:paraId="412A7C3D" w14:textId="77777777" w:rsidR="00784A32" w:rsidRPr="000670FE" w:rsidRDefault="00784A32" w:rsidP="00354887">
            <w:pPr>
              <w:pStyle w:val="TAC"/>
            </w:pPr>
            <w:r w:rsidRPr="000670FE">
              <w:t>9</w:t>
            </w:r>
          </w:p>
        </w:tc>
        <w:tc>
          <w:tcPr>
            <w:tcW w:w="3968" w:type="dxa"/>
            <w:shd w:val="clear" w:color="auto" w:fill="auto"/>
          </w:tcPr>
          <w:p w14:paraId="15ED0D4D" w14:textId="77777777" w:rsidR="00784A32" w:rsidRPr="000670FE" w:rsidRDefault="00784A32" w:rsidP="00354887">
            <w:pPr>
              <w:pStyle w:val="TAL"/>
            </w:pPr>
            <w:r w:rsidRPr="000670FE">
              <w:t>The SS (MCVideo server) sends SIP 200 (OK).</w:t>
            </w:r>
          </w:p>
        </w:tc>
        <w:tc>
          <w:tcPr>
            <w:tcW w:w="708" w:type="dxa"/>
            <w:shd w:val="clear" w:color="auto" w:fill="auto"/>
          </w:tcPr>
          <w:p w14:paraId="4223EDFB" w14:textId="77777777" w:rsidR="00784A32" w:rsidRPr="000670FE" w:rsidRDefault="00784A32" w:rsidP="00354887">
            <w:pPr>
              <w:pStyle w:val="TAC"/>
            </w:pPr>
            <w:r w:rsidRPr="000670FE">
              <w:t>&lt;--</w:t>
            </w:r>
          </w:p>
        </w:tc>
        <w:tc>
          <w:tcPr>
            <w:tcW w:w="2978" w:type="dxa"/>
            <w:shd w:val="clear" w:color="auto" w:fill="auto"/>
          </w:tcPr>
          <w:p w14:paraId="776D9A0F" w14:textId="77777777" w:rsidR="00784A32" w:rsidRPr="000670FE" w:rsidRDefault="00784A32" w:rsidP="00354887">
            <w:pPr>
              <w:pStyle w:val="TAL"/>
            </w:pPr>
            <w:r w:rsidRPr="000670FE">
              <w:t>SIP 200 (OK)</w:t>
            </w:r>
          </w:p>
        </w:tc>
        <w:tc>
          <w:tcPr>
            <w:tcW w:w="565" w:type="dxa"/>
            <w:shd w:val="clear" w:color="auto" w:fill="auto"/>
          </w:tcPr>
          <w:p w14:paraId="42BC3686" w14:textId="77777777" w:rsidR="00784A32" w:rsidRPr="000670FE" w:rsidRDefault="00784A32" w:rsidP="00354887">
            <w:pPr>
              <w:pStyle w:val="TAC"/>
            </w:pPr>
            <w:r w:rsidRPr="000670FE">
              <w:t>-</w:t>
            </w:r>
          </w:p>
        </w:tc>
        <w:tc>
          <w:tcPr>
            <w:tcW w:w="850" w:type="dxa"/>
            <w:shd w:val="clear" w:color="auto" w:fill="auto"/>
          </w:tcPr>
          <w:p w14:paraId="49847CEF" w14:textId="77777777" w:rsidR="00784A32" w:rsidRPr="000670FE" w:rsidRDefault="00784A32" w:rsidP="00354887">
            <w:pPr>
              <w:pStyle w:val="TAC"/>
            </w:pPr>
            <w:r w:rsidRPr="000670FE">
              <w:t>-</w:t>
            </w:r>
          </w:p>
        </w:tc>
      </w:tr>
      <w:tr w:rsidR="00784A32" w:rsidRPr="000670FE" w14:paraId="731FE906" w14:textId="77777777" w:rsidTr="00354887">
        <w:tc>
          <w:tcPr>
            <w:tcW w:w="534" w:type="dxa"/>
            <w:shd w:val="clear" w:color="auto" w:fill="auto"/>
          </w:tcPr>
          <w:p w14:paraId="41AA090B" w14:textId="77777777" w:rsidR="00784A32" w:rsidRPr="000670FE" w:rsidRDefault="00784A32" w:rsidP="00354887">
            <w:pPr>
              <w:pStyle w:val="TAC"/>
            </w:pPr>
            <w:r w:rsidRPr="000670FE">
              <w:t>10</w:t>
            </w:r>
          </w:p>
        </w:tc>
        <w:tc>
          <w:tcPr>
            <w:tcW w:w="3968" w:type="dxa"/>
            <w:shd w:val="clear" w:color="auto" w:fill="auto"/>
          </w:tcPr>
          <w:p w14:paraId="3329B819" w14:textId="77777777" w:rsidR="00784A32" w:rsidRPr="000670FE" w:rsidRDefault="00784A32" w:rsidP="00354887">
            <w:pPr>
              <w:pStyle w:val="TAL"/>
            </w:pPr>
            <w:r w:rsidRPr="000670FE">
              <w:t>Wait for 5 sec to capture any not allowed behaviour.</w:t>
            </w:r>
          </w:p>
        </w:tc>
        <w:tc>
          <w:tcPr>
            <w:tcW w:w="708" w:type="dxa"/>
            <w:shd w:val="clear" w:color="auto" w:fill="auto"/>
          </w:tcPr>
          <w:p w14:paraId="62886D66" w14:textId="77777777" w:rsidR="00784A32" w:rsidRPr="000670FE" w:rsidRDefault="00784A32" w:rsidP="00354887">
            <w:pPr>
              <w:pStyle w:val="TAC"/>
            </w:pPr>
            <w:r w:rsidRPr="000670FE">
              <w:t>-</w:t>
            </w:r>
          </w:p>
        </w:tc>
        <w:tc>
          <w:tcPr>
            <w:tcW w:w="2978" w:type="dxa"/>
            <w:shd w:val="clear" w:color="auto" w:fill="auto"/>
          </w:tcPr>
          <w:p w14:paraId="26D9C57D" w14:textId="77777777" w:rsidR="00784A32" w:rsidRPr="000670FE" w:rsidRDefault="00784A32" w:rsidP="00354887">
            <w:pPr>
              <w:pStyle w:val="TAL"/>
            </w:pPr>
            <w:r w:rsidRPr="000670FE">
              <w:t>-</w:t>
            </w:r>
          </w:p>
        </w:tc>
        <w:tc>
          <w:tcPr>
            <w:tcW w:w="565" w:type="dxa"/>
            <w:shd w:val="clear" w:color="auto" w:fill="auto"/>
          </w:tcPr>
          <w:p w14:paraId="0B7A0150" w14:textId="77777777" w:rsidR="00784A32" w:rsidRPr="000670FE" w:rsidRDefault="00784A32" w:rsidP="00354887">
            <w:pPr>
              <w:pStyle w:val="TAC"/>
            </w:pPr>
            <w:r w:rsidRPr="000670FE">
              <w:t>-</w:t>
            </w:r>
          </w:p>
        </w:tc>
        <w:tc>
          <w:tcPr>
            <w:tcW w:w="850" w:type="dxa"/>
            <w:shd w:val="clear" w:color="auto" w:fill="auto"/>
          </w:tcPr>
          <w:p w14:paraId="629116AD" w14:textId="77777777" w:rsidR="00784A32" w:rsidRPr="000670FE" w:rsidRDefault="00784A32" w:rsidP="00354887">
            <w:pPr>
              <w:pStyle w:val="TAC"/>
            </w:pPr>
            <w:r w:rsidRPr="000670FE">
              <w:t>-</w:t>
            </w:r>
          </w:p>
        </w:tc>
      </w:tr>
      <w:tr w:rsidR="00784A32" w:rsidRPr="000670FE" w14:paraId="1E567E75" w14:textId="77777777" w:rsidTr="00354887">
        <w:tc>
          <w:tcPr>
            <w:tcW w:w="534" w:type="dxa"/>
            <w:shd w:val="clear" w:color="auto" w:fill="auto"/>
          </w:tcPr>
          <w:p w14:paraId="2A3B86E3" w14:textId="77777777" w:rsidR="00784A32" w:rsidRPr="000670FE" w:rsidRDefault="00784A32" w:rsidP="00354887">
            <w:pPr>
              <w:pStyle w:val="TAC"/>
            </w:pPr>
            <w:r w:rsidRPr="000670FE">
              <w:t>-</w:t>
            </w:r>
          </w:p>
        </w:tc>
        <w:tc>
          <w:tcPr>
            <w:tcW w:w="3968" w:type="dxa"/>
            <w:shd w:val="clear" w:color="auto" w:fill="auto"/>
          </w:tcPr>
          <w:p w14:paraId="48B2881C" w14:textId="77777777" w:rsidR="00784A32" w:rsidRPr="000670FE" w:rsidRDefault="00784A32" w:rsidP="00354887">
            <w:pPr>
              <w:pStyle w:val="TAL"/>
            </w:pPr>
            <w:r w:rsidRPr="000670FE">
              <w:t>EXCEPTION: SS releases the E-UTRA connection.</w:t>
            </w:r>
          </w:p>
        </w:tc>
        <w:tc>
          <w:tcPr>
            <w:tcW w:w="708" w:type="dxa"/>
            <w:shd w:val="clear" w:color="auto" w:fill="auto"/>
          </w:tcPr>
          <w:p w14:paraId="041C6541" w14:textId="77777777" w:rsidR="00784A32" w:rsidRPr="000670FE" w:rsidRDefault="00784A32" w:rsidP="00354887">
            <w:pPr>
              <w:pStyle w:val="TAC"/>
            </w:pPr>
            <w:r w:rsidRPr="000670FE">
              <w:t>-</w:t>
            </w:r>
          </w:p>
        </w:tc>
        <w:tc>
          <w:tcPr>
            <w:tcW w:w="2978" w:type="dxa"/>
            <w:shd w:val="clear" w:color="auto" w:fill="auto"/>
          </w:tcPr>
          <w:p w14:paraId="5065223D" w14:textId="77777777" w:rsidR="00784A32" w:rsidRPr="000670FE" w:rsidRDefault="00784A32" w:rsidP="00354887">
            <w:pPr>
              <w:pStyle w:val="TAL"/>
            </w:pPr>
            <w:r w:rsidRPr="000670FE">
              <w:t>-</w:t>
            </w:r>
          </w:p>
        </w:tc>
        <w:tc>
          <w:tcPr>
            <w:tcW w:w="565" w:type="dxa"/>
            <w:shd w:val="clear" w:color="auto" w:fill="auto"/>
          </w:tcPr>
          <w:p w14:paraId="52DF5DC5" w14:textId="77777777" w:rsidR="00784A32" w:rsidRPr="000670FE" w:rsidRDefault="00784A32" w:rsidP="00354887">
            <w:pPr>
              <w:pStyle w:val="TAC"/>
            </w:pPr>
            <w:r w:rsidRPr="000670FE">
              <w:t>-</w:t>
            </w:r>
          </w:p>
        </w:tc>
        <w:tc>
          <w:tcPr>
            <w:tcW w:w="850" w:type="dxa"/>
            <w:shd w:val="clear" w:color="auto" w:fill="auto"/>
          </w:tcPr>
          <w:p w14:paraId="5E1D1FB6" w14:textId="77777777" w:rsidR="00784A32" w:rsidRPr="000670FE" w:rsidRDefault="00784A32" w:rsidP="00354887">
            <w:pPr>
              <w:pStyle w:val="TAC"/>
            </w:pPr>
            <w:r w:rsidRPr="000670FE">
              <w:t>-</w:t>
            </w:r>
          </w:p>
        </w:tc>
      </w:tr>
    </w:tbl>
    <w:p w14:paraId="773E1336" w14:textId="77777777" w:rsidR="00784A32" w:rsidRPr="000670FE" w:rsidRDefault="00784A32" w:rsidP="00784A32"/>
    <w:p w14:paraId="2373EE1D" w14:textId="77777777" w:rsidR="00784A32" w:rsidRPr="000670FE" w:rsidRDefault="00784A32" w:rsidP="00D35E6A">
      <w:pPr>
        <w:pStyle w:val="Heading5"/>
      </w:pPr>
      <w:bookmarkStart w:id="351" w:name="_Toc52787588"/>
      <w:bookmarkStart w:id="352" w:name="_Toc52787770"/>
      <w:r w:rsidRPr="000670FE">
        <w:t>6.2.7.3.3</w:t>
      </w:r>
      <w:r w:rsidRPr="000670FE">
        <w:tab/>
        <w:t>Specific message contents</w:t>
      </w:r>
      <w:bookmarkEnd w:id="351"/>
      <w:bookmarkEnd w:id="352"/>
    </w:p>
    <w:p w14:paraId="31828CCD" w14:textId="77777777" w:rsidR="00784A32" w:rsidRPr="000670FE" w:rsidRDefault="00784A32" w:rsidP="00784A32">
      <w:pPr>
        <w:pStyle w:val="TH"/>
      </w:pPr>
      <w:r w:rsidRPr="000670FE">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2621687D" w14:textId="77777777" w:rsidTr="00354887">
        <w:trPr>
          <w:tblHeader/>
        </w:trPr>
        <w:tc>
          <w:tcPr>
            <w:tcW w:w="9504" w:type="dxa"/>
            <w:gridSpan w:val="5"/>
          </w:tcPr>
          <w:p w14:paraId="78606C23" w14:textId="77777777" w:rsidR="00784A32" w:rsidRPr="000670FE" w:rsidRDefault="00784A32" w:rsidP="00354887">
            <w:pPr>
              <w:pStyle w:val="TAL"/>
            </w:pPr>
            <w:r w:rsidRPr="000670FE">
              <w:t>Derivation Path: TS 36.579-1 [2], Table 5.5.2.5.1-1, conditions MCVIDEO, PRIVATE-CALL</w:t>
            </w:r>
          </w:p>
        </w:tc>
      </w:tr>
      <w:tr w:rsidR="00784A32" w:rsidRPr="000670FE" w14:paraId="3B83961B" w14:textId="77777777" w:rsidTr="00354887">
        <w:trPr>
          <w:tblHeader/>
        </w:trPr>
        <w:tc>
          <w:tcPr>
            <w:tcW w:w="2934" w:type="dxa"/>
          </w:tcPr>
          <w:p w14:paraId="6AB23AEE" w14:textId="77777777" w:rsidR="00784A32" w:rsidRPr="000670FE" w:rsidRDefault="00784A32" w:rsidP="00354887">
            <w:pPr>
              <w:pStyle w:val="TAH"/>
              <w:keepLines w:val="0"/>
              <w:widowControl w:val="0"/>
            </w:pPr>
            <w:r w:rsidRPr="000670FE">
              <w:t>Information Element</w:t>
            </w:r>
          </w:p>
        </w:tc>
        <w:tc>
          <w:tcPr>
            <w:tcW w:w="1799" w:type="dxa"/>
          </w:tcPr>
          <w:p w14:paraId="528BAD27" w14:textId="77777777" w:rsidR="00784A32" w:rsidRPr="000670FE" w:rsidRDefault="00784A32" w:rsidP="00354887">
            <w:pPr>
              <w:pStyle w:val="TAH"/>
              <w:keepLines w:val="0"/>
              <w:widowControl w:val="0"/>
            </w:pPr>
            <w:r w:rsidRPr="000670FE">
              <w:t>Value/remark</w:t>
            </w:r>
          </w:p>
        </w:tc>
        <w:tc>
          <w:tcPr>
            <w:tcW w:w="2159" w:type="dxa"/>
            <w:tcBorders>
              <w:bottom w:val="single" w:sz="4" w:space="0" w:color="auto"/>
            </w:tcBorders>
          </w:tcPr>
          <w:p w14:paraId="537E9233" w14:textId="77777777" w:rsidR="00784A32" w:rsidRPr="000670FE" w:rsidRDefault="00784A32" w:rsidP="00354887">
            <w:pPr>
              <w:pStyle w:val="TAH"/>
              <w:keepLines w:val="0"/>
              <w:widowControl w:val="0"/>
            </w:pPr>
            <w:r w:rsidRPr="000670FE">
              <w:t>Comment</w:t>
            </w:r>
          </w:p>
        </w:tc>
        <w:tc>
          <w:tcPr>
            <w:tcW w:w="1440" w:type="dxa"/>
          </w:tcPr>
          <w:p w14:paraId="39BB90FC" w14:textId="77777777" w:rsidR="00784A32" w:rsidRPr="000670FE" w:rsidRDefault="00784A32" w:rsidP="00354887">
            <w:pPr>
              <w:pStyle w:val="TAH"/>
              <w:keepLines w:val="0"/>
              <w:widowControl w:val="0"/>
            </w:pPr>
            <w:r w:rsidRPr="000670FE">
              <w:t>Reference</w:t>
            </w:r>
          </w:p>
        </w:tc>
        <w:tc>
          <w:tcPr>
            <w:tcW w:w="1172" w:type="dxa"/>
          </w:tcPr>
          <w:p w14:paraId="6BB5E0F2" w14:textId="77777777" w:rsidR="00784A32" w:rsidRPr="000670FE" w:rsidRDefault="00784A32" w:rsidP="00354887">
            <w:pPr>
              <w:pStyle w:val="TAH"/>
              <w:keepLines w:val="0"/>
              <w:widowControl w:val="0"/>
            </w:pPr>
            <w:r w:rsidRPr="000670FE">
              <w:t>Condition</w:t>
            </w:r>
          </w:p>
        </w:tc>
      </w:tr>
      <w:tr w:rsidR="00784A32" w:rsidRPr="000670FE" w14:paraId="3474124B" w14:textId="77777777" w:rsidTr="00354887">
        <w:tc>
          <w:tcPr>
            <w:tcW w:w="2934" w:type="dxa"/>
            <w:vAlign w:val="center"/>
          </w:tcPr>
          <w:p w14:paraId="42225CC1"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3B4D34E0"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tcPr>
          <w:p w14:paraId="1BF24A45" w14:textId="77777777" w:rsidR="00784A32" w:rsidRPr="000670FE" w:rsidRDefault="00784A32" w:rsidP="00354887">
            <w:pPr>
              <w:pStyle w:val="TAL"/>
              <w:rPr>
                <w:color w:val="000000"/>
              </w:rPr>
            </w:pPr>
          </w:p>
        </w:tc>
        <w:tc>
          <w:tcPr>
            <w:tcW w:w="1440" w:type="dxa"/>
          </w:tcPr>
          <w:p w14:paraId="39180B30" w14:textId="77777777" w:rsidR="00784A32" w:rsidRPr="000670FE" w:rsidRDefault="00784A32" w:rsidP="00354887">
            <w:pPr>
              <w:pStyle w:val="TAL"/>
              <w:rPr>
                <w:color w:val="000000"/>
              </w:rPr>
            </w:pPr>
          </w:p>
        </w:tc>
        <w:tc>
          <w:tcPr>
            <w:tcW w:w="1172" w:type="dxa"/>
            <w:vAlign w:val="bottom"/>
          </w:tcPr>
          <w:p w14:paraId="6A720D45" w14:textId="77777777" w:rsidR="00784A32" w:rsidRPr="000670FE" w:rsidRDefault="00784A32" w:rsidP="00354887">
            <w:pPr>
              <w:pStyle w:val="TAL"/>
              <w:rPr>
                <w:color w:val="000000"/>
              </w:rPr>
            </w:pPr>
          </w:p>
        </w:tc>
      </w:tr>
      <w:tr w:rsidR="00784A32" w:rsidRPr="000670FE" w14:paraId="0369F33C" w14:textId="77777777" w:rsidTr="00354887">
        <w:tc>
          <w:tcPr>
            <w:tcW w:w="2934" w:type="dxa"/>
            <w:shd w:val="clear" w:color="auto" w:fill="auto"/>
            <w:vAlign w:val="center"/>
          </w:tcPr>
          <w:p w14:paraId="63EE953F"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52E06F19"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0712EA6D"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7BB810FD" w14:textId="77777777" w:rsidR="00784A32" w:rsidRPr="000670FE" w:rsidRDefault="00784A32" w:rsidP="00354887">
            <w:pPr>
              <w:pStyle w:val="TAL"/>
              <w:rPr>
                <w:color w:val="000000"/>
              </w:rPr>
            </w:pPr>
          </w:p>
        </w:tc>
        <w:tc>
          <w:tcPr>
            <w:tcW w:w="1172" w:type="dxa"/>
            <w:shd w:val="clear" w:color="auto" w:fill="auto"/>
            <w:vAlign w:val="bottom"/>
          </w:tcPr>
          <w:p w14:paraId="5F70BF5B" w14:textId="77777777" w:rsidR="00784A32" w:rsidRPr="000670FE" w:rsidRDefault="00784A32" w:rsidP="00354887">
            <w:pPr>
              <w:pStyle w:val="TAL"/>
              <w:rPr>
                <w:color w:val="000000"/>
              </w:rPr>
            </w:pPr>
          </w:p>
        </w:tc>
      </w:tr>
      <w:tr w:rsidR="00784A32" w:rsidRPr="000670FE" w14:paraId="2C7C6D8F" w14:textId="77777777" w:rsidTr="00354887">
        <w:tc>
          <w:tcPr>
            <w:tcW w:w="2934" w:type="dxa"/>
            <w:shd w:val="clear" w:color="auto" w:fill="auto"/>
            <w:vAlign w:val="center"/>
          </w:tcPr>
          <w:p w14:paraId="12A4EADD"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5BD2DE40"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3A51F68" w14:textId="77777777" w:rsidR="00784A32" w:rsidRPr="000670FE" w:rsidRDefault="00784A32" w:rsidP="00354887">
            <w:pPr>
              <w:pStyle w:val="TAL"/>
              <w:rPr>
                <w:color w:val="000000"/>
              </w:rPr>
            </w:pPr>
          </w:p>
        </w:tc>
        <w:tc>
          <w:tcPr>
            <w:tcW w:w="1440" w:type="dxa"/>
            <w:shd w:val="clear" w:color="auto" w:fill="auto"/>
          </w:tcPr>
          <w:p w14:paraId="30B2B0AC" w14:textId="77777777" w:rsidR="00784A32" w:rsidRPr="000670FE" w:rsidRDefault="00784A32" w:rsidP="00354887">
            <w:pPr>
              <w:pStyle w:val="TAL"/>
              <w:rPr>
                <w:color w:val="000000"/>
              </w:rPr>
            </w:pPr>
          </w:p>
        </w:tc>
        <w:tc>
          <w:tcPr>
            <w:tcW w:w="1172" w:type="dxa"/>
            <w:shd w:val="clear" w:color="auto" w:fill="auto"/>
            <w:vAlign w:val="bottom"/>
          </w:tcPr>
          <w:p w14:paraId="523092CC" w14:textId="77777777" w:rsidR="00784A32" w:rsidRPr="000670FE" w:rsidRDefault="00784A32" w:rsidP="00354887">
            <w:pPr>
              <w:pStyle w:val="TAL"/>
              <w:rPr>
                <w:color w:val="000000"/>
              </w:rPr>
            </w:pPr>
          </w:p>
        </w:tc>
      </w:tr>
      <w:tr w:rsidR="00784A32" w:rsidRPr="000670FE" w14:paraId="35FAEBAE" w14:textId="77777777" w:rsidTr="00354887">
        <w:tc>
          <w:tcPr>
            <w:tcW w:w="2934" w:type="dxa"/>
            <w:shd w:val="clear" w:color="auto" w:fill="auto"/>
            <w:vAlign w:val="center"/>
          </w:tcPr>
          <w:p w14:paraId="3C83CB6F"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27203BEA" w14:textId="77777777" w:rsidR="00784A32" w:rsidRPr="000670FE" w:rsidRDefault="00784A32" w:rsidP="00354887">
            <w:pPr>
              <w:pStyle w:val="TAL"/>
              <w:rPr>
                <w:color w:val="000000"/>
              </w:rPr>
            </w:pPr>
            <w:r w:rsidRPr="000670FE">
              <w:rPr>
                <w:color w:val="000000"/>
              </w:rPr>
              <w:t>MCVideo-Info as described in Table 6.2.7.3.3-2</w:t>
            </w:r>
          </w:p>
        </w:tc>
        <w:tc>
          <w:tcPr>
            <w:tcW w:w="2159" w:type="dxa"/>
            <w:tcBorders>
              <w:top w:val="single" w:sz="4" w:space="0" w:color="auto"/>
              <w:bottom w:val="single" w:sz="4" w:space="0" w:color="auto"/>
            </w:tcBorders>
            <w:shd w:val="clear" w:color="auto" w:fill="auto"/>
          </w:tcPr>
          <w:p w14:paraId="1AA74AA4" w14:textId="77777777" w:rsidR="00784A32" w:rsidRPr="000670FE" w:rsidRDefault="00784A32" w:rsidP="00354887">
            <w:pPr>
              <w:pStyle w:val="TAL"/>
              <w:rPr>
                <w:color w:val="000000"/>
              </w:rPr>
            </w:pPr>
          </w:p>
        </w:tc>
        <w:tc>
          <w:tcPr>
            <w:tcW w:w="1440" w:type="dxa"/>
            <w:shd w:val="clear" w:color="auto" w:fill="auto"/>
          </w:tcPr>
          <w:p w14:paraId="1EE725C2" w14:textId="77777777" w:rsidR="00784A32" w:rsidRPr="000670FE" w:rsidRDefault="00784A32" w:rsidP="00354887">
            <w:pPr>
              <w:pStyle w:val="TAL"/>
              <w:rPr>
                <w:color w:val="000000"/>
              </w:rPr>
            </w:pPr>
          </w:p>
        </w:tc>
        <w:tc>
          <w:tcPr>
            <w:tcW w:w="1172" w:type="dxa"/>
            <w:shd w:val="clear" w:color="auto" w:fill="auto"/>
            <w:vAlign w:val="bottom"/>
          </w:tcPr>
          <w:p w14:paraId="24A05573" w14:textId="77777777" w:rsidR="00784A32" w:rsidRPr="000670FE" w:rsidRDefault="00784A32" w:rsidP="00354887">
            <w:pPr>
              <w:pStyle w:val="TAL"/>
              <w:rPr>
                <w:color w:val="000000"/>
              </w:rPr>
            </w:pPr>
          </w:p>
        </w:tc>
      </w:tr>
    </w:tbl>
    <w:p w14:paraId="76302FF3" w14:textId="77777777" w:rsidR="00784A32" w:rsidRPr="000670FE" w:rsidRDefault="00784A32" w:rsidP="00784A32"/>
    <w:p w14:paraId="31AC70E5" w14:textId="77777777" w:rsidR="00784A32" w:rsidRPr="000670FE" w:rsidRDefault="00784A32" w:rsidP="00784A32">
      <w:pPr>
        <w:pStyle w:val="TH"/>
      </w:pPr>
      <w:r w:rsidRPr="000670FE">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67943B0" w14:textId="77777777" w:rsidTr="00354887">
        <w:trPr>
          <w:tblHeader/>
        </w:trPr>
        <w:tc>
          <w:tcPr>
            <w:tcW w:w="9634" w:type="dxa"/>
          </w:tcPr>
          <w:p w14:paraId="3F73BF28" w14:textId="77777777" w:rsidR="00784A32" w:rsidRPr="000670FE" w:rsidRDefault="00784A32" w:rsidP="00354887">
            <w:pPr>
              <w:pStyle w:val="TAL"/>
            </w:pPr>
            <w:r w:rsidRPr="000670FE">
              <w:t>Derivation Path: TS 36.579-1 [2], Table 5.5.2.5.1-1, condition PRIVATE-CALL</w:t>
            </w:r>
          </w:p>
        </w:tc>
      </w:tr>
    </w:tbl>
    <w:p w14:paraId="05268ED5" w14:textId="77777777" w:rsidR="00784A32" w:rsidRPr="000670FE" w:rsidRDefault="00784A32" w:rsidP="00784A32"/>
    <w:p w14:paraId="33423754" w14:textId="77777777" w:rsidR="00784A32" w:rsidRPr="000670FE" w:rsidRDefault="00784A32" w:rsidP="00784A32">
      <w:pPr>
        <w:pStyle w:val="TH"/>
      </w:pPr>
      <w:r w:rsidRPr="000670FE">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634E6237" w14:textId="77777777" w:rsidTr="00354887">
        <w:trPr>
          <w:tblHeader/>
        </w:trPr>
        <w:tc>
          <w:tcPr>
            <w:tcW w:w="9517" w:type="dxa"/>
            <w:gridSpan w:val="5"/>
          </w:tcPr>
          <w:p w14:paraId="0E5162F7"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1063697D" w14:textId="77777777" w:rsidTr="00354887">
        <w:trPr>
          <w:tblHeader/>
        </w:trPr>
        <w:tc>
          <w:tcPr>
            <w:tcW w:w="2677" w:type="dxa"/>
          </w:tcPr>
          <w:p w14:paraId="511AB291"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84155AC"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D8057AA"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4FAFE6BB"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2A3362D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917A9DF" w14:textId="77777777" w:rsidTr="00354887">
        <w:tc>
          <w:tcPr>
            <w:tcW w:w="2677" w:type="dxa"/>
            <w:vAlign w:val="center"/>
          </w:tcPr>
          <w:p w14:paraId="50D2874C"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379D52DD"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2980C379" w14:textId="77777777" w:rsidR="00784A32" w:rsidRPr="000670FE" w:rsidRDefault="00784A32" w:rsidP="00354887">
            <w:pPr>
              <w:pStyle w:val="TAL"/>
              <w:keepNext w:val="0"/>
              <w:keepLines w:val="0"/>
              <w:widowControl w:val="0"/>
              <w:rPr>
                <w:b/>
                <w:color w:val="000000"/>
              </w:rPr>
            </w:pPr>
          </w:p>
        </w:tc>
        <w:tc>
          <w:tcPr>
            <w:tcW w:w="1350" w:type="dxa"/>
          </w:tcPr>
          <w:p w14:paraId="4BD7D4F8" w14:textId="77777777" w:rsidR="00784A32" w:rsidRPr="000670FE" w:rsidRDefault="00784A32" w:rsidP="00354887">
            <w:pPr>
              <w:pStyle w:val="TAL"/>
              <w:keepNext w:val="0"/>
              <w:keepLines w:val="0"/>
              <w:widowControl w:val="0"/>
              <w:rPr>
                <w:bCs/>
                <w:color w:val="000000"/>
              </w:rPr>
            </w:pPr>
          </w:p>
        </w:tc>
        <w:tc>
          <w:tcPr>
            <w:tcW w:w="1170" w:type="dxa"/>
            <w:vAlign w:val="bottom"/>
          </w:tcPr>
          <w:p w14:paraId="32120A08" w14:textId="77777777" w:rsidR="00784A32" w:rsidRPr="000670FE" w:rsidRDefault="00784A32" w:rsidP="00354887">
            <w:pPr>
              <w:pStyle w:val="TAL"/>
              <w:keepNext w:val="0"/>
              <w:keepLines w:val="0"/>
              <w:widowControl w:val="0"/>
              <w:rPr>
                <w:b/>
                <w:color w:val="000000"/>
              </w:rPr>
            </w:pPr>
          </w:p>
        </w:tc>
      </w:tr>
      <w:tr w:rsidR="00784A32" w:rsidRPr="000670FE" w14:paraId="026D2272" w14:textId="77777777" w:rsidTr="00354887">
        <w:tc>
          <w:tcPr>
            <w:tcW w:w="2677" w:type="dxa"/>
            <w:vAlign w:val="center"/>
          </w:tcPr>
          <w:p w14:paraId="1BDCCF78"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010FE106"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9386005"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62C88C89" w14:textId="77777777" w:rsidR="00784A32" w:rsidRPr="000670FE" w:rsidRDefault="00784A32" w:rsidP="00354887">
            <w:pPr>
              <w:pStyle w:val="TAL"/>
              <w:keepNext w:val="0"/>
              <w:keepLines w:val="0"/>
              <w:widowControl w:val="0"/>
              <w:rPr>
                <w:bCs/>
                <w:color w:val="000000"/>
              </w:rPr>
            </w:pPr>
          </w:p>
        </w:tc>
        <w:tc>
          <w:tcPr>
            <w:tcW w:w="1170" w:type="dxa"/>
            <w:vAlign w:val="bottom"/>
          </w:tcPr>
          <w:p w14:paraId="42C45E94" w14:textId="77777777" w:rsidR="00784A32" w:rsidRPr="000670FE" w:rsidRDefault="00784A32" w:rsidP="00354887">
            <w:pPr>
              <w:pStyle w:val="TAL"/>
              <w:keepNext w:val="0"/>
              <w:keepLines w:val="0"/>
              <w:widowControl w:val="0"/>
              <w:rPr>
                <w:bCs/>
                <w:color w:val="000000"/>
              </w:rPr>
            </w:pPr>
          </w:p>
        </w:tc>
      </w:tr>
      <w:tr w:rsidR="00784A32" w:rsidRPr="000670FE" w14:paraId="2481C39F" w14:textId="77777777" w:rsidTr="00354887">
        <w:tc>
          <w:tcPr>
            <w:tcW w:w="2677" w:type="dxa"/>
            <w:vAlign w:val="center"/>
          </w:tcPr>
          <w:p w14:paraId="2FCF1840"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36E228DE"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D46A06C" w14:textId="77777777" w:rsidR="00784A32" w:rsidRPr="000670FE" w:rsidRDefault="00784A32" w:rsidP="00354887">
            <w:pPr>
              <w:pStyle w:val="TAL"/>
              <w:keepNext w:val="0"/>
              <w:keepLines w:val="0"/>
              <w:widowControl w:val="0"/>
              <w:rPr>
                <w:bCs/>
                <w:color w:val="000000"/>
              </w:rPr>
            </w:pPr>
          </w:p>
        </w:tc>
        <w:tc>
          <w:tcPr>
            <w:tcW w:w="1350" w:type="dxa"/>
          </w:tcPr>
          <w:p w14:paraId="3985058F" w14:textId="77777777" w:rsidR="00784A32" w:rsidRPr="000670FE" w:rsidRDefault="00784A32" w:rsidP="00354887">
            <w:pPr>
              <w:pStyle w:val="TAL"/>
              <w:keepNext w:val="0"/>
              <w:keepLines w:val="0"/>
              <w:widowControl w:val="0"/>
              <w:rPr>
                <w:bCs/>
                <w:color w:val="000000"/>
              </w:rPr>
            </w:pPr>
          </w:p>
        </w:tc>
        <w:tc>
          <w:tcPr>
            <w:tcW w:w="1170" w:type="dxa"/>
            <w:vAlign w:val="bottom"/>
          </w:tcPr>
          <w:p w14:paraId="3F330CE0" w14:textId="77777777" w:rsidR="00784A32" w:rsidRPr="000670FE" w:rsidRDefault="00784A32" w:rsidP="00354887">
            <w:pPr>
              <w:pStyle w:val="TAL"/>
              <w:keepNext w:val="0"/>
              <w:keepLines w:val="0"/>
              <w:widowControl w:val="0"/>
              <w:rPr>
                <w:bCs/>
                <w:color w:val="000000"/>
              </w:rPr>
            </w:pPr>
          </w:p>
        </w:tc>
      </w:tr>
      <w:tr w:rsidR="00784A32" w:rsidRPr="000670FE" w14:paraId="6E0B2533" w14:textId="77777777" w:rsidTr="00354887">
        <w:trPr>
          <w:trHeight w:val="647"/>
        </w:trPr>
        <w:tc>
          <w:tcPr>
            <w:tcW w:w="2677" w:type="dxa"/>
            <w:vAlign w:val="center"/>
          </w:tcPr>
          <w:p w14:paraId="213A60DD"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57A2B74E"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185F0DF2" w14:textId="77777777" w:rsidR="00784A32" w:rsidRPr="000670FE" w:rsidRDefault="00784A32" w:rsidP="00354887">
            <w:pPr>
              <w:pStyle w:val="TAL"/>
              <w:keepNext w:val="0"/>
              <w:keepLines w:val="0"/>
              <w:widowControl w:val="0"/>
              <w:rPr>
                <w:bCs/>
                <w:color w:val="000000"/>
              </w:rPr>
            </w:pPr>
          </w:p>
        </w:tc>
        <w:tc>
          <w:tcPr>
            <w:tcW w:w="1350" w:type="dxa"/>
          </w:tcPr>
          <w:p w14:paraId="11A6B1E4" w14:textId="77777777" w:rsidR="00784A32" w:rsidRPr="000670FE" w:rsidRDefault="00784A32" w:rsidP="00354887">
            <w:pPr>
              <w:pStyle w:val="TAL"/>
              <w:keepNext w:val="0"/>
              <w:keepLines w:val="0"/>
              <w:widowControl w:val="0"/>
              <w:rPr>
                <w:bCs/>
                <w:color w:val="000000"/>
              </w:rPr>
            </w:pPr>
          </w:p>
        </w:tc>
        <w:tc>
          <w:tcPr>
            <w:tcW w:w="1170" w:type="dxa"/>
            <w:vAlign w:val="bottom"/>
          </w:tcPr>
          <w:p w14:paraId="43033B6A" w14:textId="77777777" w:rsidR="00784A32" w:rsidRPr="000670FE" w:rsidRDefault="00784A32" w:rsidP="00354887">
            <w:pPr>
              <w:pStyle w:val="TAL"/>
              <w:keepNext w:val="0"/>
              <w:keepLines w:val="0"/>
              <w:widowControl w:val="0"/>
              <w:rPr>
                <w:bCs/>
                <w:color w:val="000000"/>
              </w:rPr>
            </w:pPr>
          </w:p>
        </w:tc>
      </w:tr>
    </w:tbl>
    <w:p w14:paraId="3C9F119C" w14:textId="77777777" w:rsidR="00784A32" w:rsidRPr="000670FE" w:rsidRDefault="00784A32" w:rsidP="00784A32"/>
    <w:p w14:paraId="3D735FB8" w14:textId="77777777" w:rsidR="00784A32" w:rsidRPr="000670FE" w:rsidRDefault="00784A32" w:rsidP="00784A32">
      <w:pPr>
        <w:pStyle w:val="TH"/>
        <w:widowControl w:val="0"/>
      </w:pPr>
      <w:r w:rsidRPr="000670FE">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45FE851A" w14:textId="77777777" w:rsidTr="00354887">
        <w:trPr>
          <w:tblHeader/>
        </w:trPr>
        <w:tc>
          <w:tcPr>
            <w:tcW w:w="9634" w:type="dxa"/>
          </w:tcPr>
          <w:p w14:paraId="0E2BEBB7"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50450412" w14:textId="77777777" w:rsidR="00784A32" w:rsidRPr="000670FE" w:rsidRDefault="00784A32" w:rsidP="00784A32"/>
    <w:p w14:paraId="02BA0747" w14:textId="77777777" w:rsidR="00784A32" w:rsidRPr="000670FE" w:rsidRDefault="00784A32" w:rsidP="00784A32">
      <w:pPr>
        <w:pStyle w:val="TH"/>
      </w:pPr>
      <w:r w:rsidRPr="000670FE">
        <w:t>Table 6.2.7.3.3-5: SIP 200 (OK) (Step 9,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1AD383FB" w14:textId="77777777" w:rsidTr="00354887">
        <w:trPr>
          <w:tblHeader/>
        </w:trPr>
        <w:tc>
          <w:tcPr>
            <w:tcW w:w="9517" w:type="dxa"/>
            <w:gridSpan w:val="5"/>
          </w:tcPr>
          <w:p w14:paraId="35B5CF03"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A14AB1C" w14:textId="77777777" w:rsidTr="00354887">
        <w:trPr>
          <w:trHeight w:val="260"/>
          <w:tblHeader/>
        </w:trPr>
        <w:tc>
          <w:tcPr>
            <w:tcW w:w="2677" w:type="dxa"/>
          </w:tcPr>
          <w:p w14:paraId="3F7AEF27"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6A35832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1F492A2"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3EAA1E2E"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1F548F93"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D040D94" w14:textId="77777777" w:rsidTr="00354887">
        <w:tc>
          <w:tcPr>
            <w:tcW w:w="2677" w:type="dxa"/>
          </w:tcPr>
          <w:p w14:paraId="55F50732" w14:textId="77777777" w:rsidR="00784A32" w:rsidRPr="000670FE" w:rsidRDefault="00784A32" w:rsidP="00354887">
            <w:pPr>
              <w:pStyle w:val="TAL"/>
              <w:rPr>
                <w:b/>
                <w:bCs/>
              </w:rPr>
            </w:pPr>
            <w:r w:rsidRPr="000670FE">
              <w:rPr>
                <w:b/>
                <w:bCs/>
              </w:rPr>
              <w:t>Content-Type</w:t>
            </w:r>
          </w:p>
        </w:tc>
        <w:tc>
          <w:tcPr>
            <w:tcW w:w="2160" w:type="dxa"/>
          </w:tcPr>
          <w:p w14:paraId="3421E195" w14:textId="77777777" w:rsidR="00784A32" w:rsidRPr="000670FE" w:rsidRDefault="00784A32" w:rsidP="00354887">
            <w:pPr>
              <w:pStyle w:val="TAL"/>
            </w:pPr>
            <w:r w:rsidRPr="000670FE">
              <w:t>not present</w:t>
            </w:r>
          </w:p>
        </w:tc>
        <w:tc>
          <w:tcPr>
            <w:tcW w:w="2160" w:type="dxa"/>
            <w:tcBorders>
              <w:bottom w:val="single" w:sz="4" w:space="0" w:color="auto"/>
            </w:tcBorders>
          </w:tcPr>
          <w:p w14:paraId="12D7D17F" w14:textId="77777777" w:rsidR="00784A32" w:rsidRPr="000670FE" w:rsidRDefault="00784A32" w:rsidP="00354887">
            <w:pPr>
              <w:pStyle w:val="TAL"/>
            </w:pPr>
          </w:p>
        </w:tc>
        <w:tc>
          <w:tcPr>
            <w:tcW w:w="1463" w:type="dxa"/>
          </w:tcPr>
          <w:p w14:paraId="7C8CA9BC" w14:textId="77777777" w:rsidR="00784A32" w:rsidRPr="000670FE" w:rsidRDefault="00784A32" w:rsidP="00354887">
            <w:pPr>
              <w:pStyle w:val="TAL"/>
            </w:pPr>
          </w:p>
        </w:tc>
        <w:tc>
          <w:tcPr>
            <w:tcW w:w="1057" w:type="dxa"/>
          </w:tcPr>
          <w:p w14:paraId="3B587EC5" w14:textId="77777777" w:rsidR="00784A32" w:rsidRPr="000670FE" w:rsidRDefault="00784A32" w:rsidP="00354887">
            <w:pPr>
              <w:pStyle w:val="TAL"/>
            </w:pPr>
          </w:p>
        </w:tc>
      </w:tr>
      <w:tr w:rsidR="00784A32" w:rsidRPr="000670FE" w14:paraId="7AE07E48" w14:textId="77777777" w:rsidTr="00354887">
        <w:tc>
          <w:tcPr>
            <w:tcW w:w="2677" w:type="dxa"/>
          </w:tcPr>
          <w:p w14:paraId="2F89C194" w14:textId="77777777" w:rsidR="00784A32" w:rsidRPr="000670FE" w:rsidRDefault="00784A32" w:rsidP="00354887">
            <w:pPr>
              <w:pStyle w:val="TAL"/>
              <w:rPr>
                <w:b/>
                <w:bCs/>
              </w:rPr>
            </w:pPr>
            <w:r w:rsidRPr="000670FE">
              <w:rPr>
                <w:b/>
                <w:bCs/>
              </w:rPr>
              <w:t>Content-Length</w:t>
            </w:r>
          </w:p>
        </w:tc>
        <w:tc>
          <w:tcPr>
            <w:tcW w:w="2160" w:type="dxa"/>
          </w:tcPr>
          <w:p w14:paraId="52D42A4C" w14:textId="77777777" w:rsidR="00784A32" w:rsidRPr="000670FE" w:rsidRDefault="00784A32" w:rsidP="00354887">
            <w:pPr>
              <w:pStyle w:val="TAL"/>
            </w:pPr>
          </w:p>
        </w:tc>
        <w:tc>
          <w:tcPr>
            <w:tcW w:w="2160" w:type="dxa"/>
            <w:tcBorders>
              <w:top w:val="single" w:sz="4" w:space="0" w:color="auto"/>
              <w:bottom w:val="single" w:sz="4" w:space="0" w:color="auto"/>
            </w:tcBorders>
          </w:tcPr>
          <w:p w14:paraId="30679627" w14:textId="77777777" w:rsidR="00784A32" w:rsidRPr="000670FE" w:rsidRDefault="00784A32" w:rsidP="00354887">
            <w:pPr>
              <w:pStyle w:val="TAL"/>
            </w:pPr>
          </w:p>
        </w:tc>
        <w:tc>
          <w:tcPr>
            <w:tcW w:w="1463" w:type="dxa"/>
          </w:tcPr>
          <w:p w14:paraId="10F82944" w14:textId="77777777" w:rsidR="00784A32" w:rsidRPr="000670FE" w:rsidRDefault="00784A32" w:rsidP="00354887">
            <w:pPr>
              <w:pStyle w:val="TAL"/>
            </w:pPr>
          </w:p>
        </w:tc>
        <w:tc>
          <w:tcPr>
            <w:tcW w:w="1057" w:type="dxa"/>
          </w:tcPr>
          <w:p w14:paraId="1B53DA0A" w14:textId="77777777" w:rsidR="00784A32" w:rsidRPr="000670FE" w:rsidRDefault="00784A32" w:rsidP="00354887">
            <w:pPr>
              <w:pStyle w:val="TAL"/>
            </w:pPr>
          </w:p>
        </w:tc>
      </w:tr>
      <w:tr w:rsidR="00784A32" w:rsidRPr="000670FE" w14:paraId="6DED8A9D" w14:textId="77777777" w:rsidTr="00354887">
        <w:tc>
          <w:tcPr>
            <w:tcW w:w="2677" w:type="dxa"/>
          </w:tcPr>
          <w:p w14:paraId="11598965" w14:textId="77777777" w:rsidR="00784A32" w:rsidRPr="000670FE" w:rsidRDefault="00784A32" w:rsidP="00354887">
            <w:pPr>
              <w:pStyle w:val="TAL"/>
            </w:pPr>
            <w:r w:rsidRPr="000670FE">
              <w:t xml:space="preserve">  value</w:t>
            </w:r>
          </w:p>
        </w:tc>
        <w:tc>
          <w:tcPr>
            <w:tcW w:w="2160" w:type="dxa"/>
          </w:tcPr>
          <w:p w14:paraId="32F89746"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5D01906" w14:textId="77777777" w:rsidR="00784A32" w:rsidRPr="000670FE" w:rsidRDefault="00784A32" w:rsidP="00354887">
            <w:pPr>
              <w:pStyle w:val="TAL"/>
            </w:pPr>
            <w:r w:rsidRPr="000670FE">
              <w:t>No message body included</w:t>
            </w:r>
          </w:p>
        </w:tc>
        <w:tc>
          <w:tcPr>
            <w:tcW w:w="1463" w:type="dxa"/>
          </w:tcPr>
          <w:p w14:paraId="1B5C9E53" w14:textId="77777777" w:rsidR="00784A32" w:rsidRPr="000670FE" w:rsidRDefault="00784A32" w:rsidP="00354887">
            <w:pPr>
              <w:pStyle w:val="TAL"/>
            </w:pPr>
          </w:p>
        </w:tc>
        <w:tc>
          <w:tcPr>
            <w:tcW w:w="1057" w:type="dxa"/>
          </w:tcPr>
          <w:p w14:paraId="4B3290E5" w14:textId="77777777" w:rsidR="00784A32" w:rsidRPr="000670FE" w:rsidRDefault="00784A32" w:rsidP="00354887">
            <w:pPr>
              <w:pStyle w:val="TAL"/>
            </w:pPr>
          </w:p>
        </w:tc>
      </w:tr>
    </w:tbl>
    <w:p w14:paraId="4CEB98AE" w14:textId="77777777" w:rsidR="00784A32" w:rsidRPr="000670FE" w:rsidRDefault="00784A32" w:rsidP="00784A32"/>
    <w:p w14:paraId="054D1791" w14:textId="77777777" w:rsidR="00784A32" w:rsidRPr="000670FE" w:rsidRDefault="00784A32" w:rsidP="00784A32">
      <w:pPr>
        <w:pStyle w:val="Heading3"/>
      </w:pPr>
      <w:bookmarkStart w:id="353" w:name="_Toc52787589"/>
      <w:bookmarkStart w:id="354" w:name="_Toc52787771"/>
      <w:r w:rsidRPr="000670FE">
        <w:t>6.2.8</w:t>
      </w:r>
      <w:r w:rsidRPr="000670FE">
        <w:tab/>
        <w:t>On-network / Private Call / On-demand / Manual Commencement Mode / Without Transmission Control / Client Terminated (CT)</w:t>
      </w:r>
      <w:bookmarkEnd w:id="353"/>
      <w:bookmarkEnd w:id="354"/>
    </w:p>
    <w:p w14:paraId="798DCCAC" w14:textId="77777777" w:rsidR="00784A32" w:rsidRPr="000670FE" w:rsidRDefault="00784A32" w:rsidP="00D35E6A">
      <w:pPr>
        <w:pStyle w:val="Heading4"/>
      </w:pPr>
      <w:bookmarkStart w:id="355" w:name="_Toc52787590"/>
      <w:bookmarkStart w:id="356" w:name="_Toc52787772"/>
      <w:r w:rsidRPr="000670FE">
        <w:t>6.2.8.1</w:t>
      </w:r>
      <w:r w:rsidRPr="000670FE">
        <w:tab/>
        <w:t>Test Purpose (TP)</w:t>
      </w:r>
      <w:bookmarkEnd w:id="355"/>
      <w:bookmarkEnd w:id="356"/>
    </w:p>
    <w:p w14:paraId="4FF1C8C3" w14:textId="77777777" w:rsidR="00784A32" w:rsidRPr="000670FE" w:rsidRDefault="00784A32" w:rsidP="00784A32">
      <w:pPr>
        <w:pStyle w:val="H6"/>
      </w:pPr>
      <w:r w:rsidRPr="000670FE">
        <w:t>(1)</w:t>
      </w:r>
    </w:p>
    <w:p w14:paraId="09AFB86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receive a MCVideo private call }</w:t>
      </w:r>
    </w:p>
    <w:p w14:paraId="35433AC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F322CC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private call, On-demand Manual Commencement Mode without Transmission Control }</w:t>
      </w:r>
    </w:p>
    <w:p w14:paraId="72EC6AE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notifies the User for the incoming call responding to the Server with a SIP 183 (Ringing) message, </w:t>
      </w:r>
      <w:r w:rsidRPr="000670FE">
        <w:rPr>
          <w:b/>
          <w:noProof w:val="0"/>
        </w:rPr>
        <w:t>and</w:t>
      </w:r>
      <w:r w:rsidRPr="000670FE">
        <w:rPr>
          <w:noProof w:val="0"/>
        </w:rPr>
        <w:t xml:space="preserve">, after the User accepts the call sends to the Server a SIP 200 (OK) message </w:t>
      </w:r>
      <w:r w:rsidRPr="000670FE">
        <w:rPr>
          <w:bCs/>
          <w:noProof w:val="0"/>
        </w:rPr>
        <w:t>and</w:t>
      </w:r>
      <w:r w:rsidRPr="000670FE">
        <w:rPr>
          <w:noProof w:val="0"/>
        </w:rPr>
        <w:t xml:space="preserve"> does not apply Transmission Control }</w:t>
      </w:r>
    </w:p>
    <w:p w14:paraId="72CE7BD4" w14:textId="77777777" w:rsidR="00784A32" w:rsidRPr="000670FE" w:rsidRDefault="00784A32" w:rsidP="00784A32">
      <w:pPr>
        <w:pStyle w:val="PL"/>
        <w:rPr>
          <w:noProof w:val="0"/>
        </w:rPr>
      </w:pPr>
      <w:r w:rsidRPr="000670FE">
        <w:rPr>
          <w:noProof w:val="0"/>
        </w:rPr>
        <w:t xml:space="preserve">            }</w:t>
      </w:r>
    </w:p>
    <w:p w14:paraId="767178B6" w14:textId="77777777" w:rsidR="00784A32" w:rsidRPr="000670FE" w:rsidRDefault="00784A32" w:rsidP="00784A32">
      <w:pPr>
        <w:pStyle w:val="PL"/>
        <w:rPr>
          <w:rFonts w:cs="Courier New"/>
          <w:noProof w:val="0"/>
          <w:szCs w:val="16"/>
        </w:rPr>
      </w:pPr>
    </w:p>
    <w:p w14:paraId="7A30D254" w14:textId="77777777" w:rsidR="00784A32" w:rsidRPr="000670FE" w:rsidRDefault="00784A32" w:rsidP="00784A32">
      <w:pPr>
        <w:pStyle w:val="H6"/>
      </w:pPr>
      <w:r w:rsidRPr="000670FE">
        <w:t>(2)</w:t>
      </w:r>
    </w:p>
    <w:p w14:paraId="3E01D63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678456B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AFECC8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needs to terminate the ongoing MCVideo Group Call }</w:t>
      </w:r>
    </w:p>
    <w:p w14:paraId="7BF8ECB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179D5576" w14:textId="77777777" w:rsidR="00784A32" w:rsidRPr="000670FE" w:rsidRDefault="00784A32" w:rsidP="00784A32">
      <w:pPr>
        <w:pStyle w:val="PL"/>
        <w:rPr>
          <w:noProof w:val="0"/>
        </w:rPr>
      </w:pPr>
      <w:r w:rsidRPr="000670FE">
        <w:rPr>
          <w:noProof w:val="0"/>
        </w:rPr>
        <w:t xml:space="preserve">            }</w:t>
      </w:r>
    </w:p>
    <w:p w14:paraId="09E45FD2" w14:textId="77777777" w:rsidR="00784A32" w:rsidRPr="000670FE" w:rsidRDefault="00784A32" w:rsidP="00784A32">
      <w:pPr>
        <w:pStyle w:val="PL"/>
        <w:rPr>
          <w:rFonts w:cs="Courier New"/>
          <w:noProof w:val="0"/>
          <w:szCs w:val="16"/>
        </w:rPr>
      </w:pPr>
    </w:p>
    <w:p w14:paraId="193CA780" w14:textId="77777777" w:rsidR="00784A32" w:rsidRPr="000670FE" w:rsidRDefault="00784A32" w:rsidP="00D35E6A">
      <w:pPr>
        <w:pStyle w:val="Heading4"/>
      </w:pPr>
      <w:bookmarkStart w:id="357" w:name="_Toc52787591"/>
      <w:bookmarkStart w:id="358" w:name="_Toc52787773"/>
      <w:r w:rsidRPr="000670FE">
        <w:t>6.2.8.2</w:t>
      </w:r>
      <w:r w:rsidRPr="000670FE">
        <w:tab/>
        <w:t>Conformance requirements</w:t>
      </w:r>
      <w:bookmarkEnd w:id="357"/>
      <w:bookmarkEnd w:id="358"/>
    </w:p>
    <w:p w14:paraId="46F2936B" w14:textId="77777777" w:rsidR="00784A32" w:rsidRPr="000670FE" w:rsidRDefault="00784A32" w:rsidP="00784A32">
      <w:r w:rsidRPr="000670FE">
        <w:t xml:space="preserve">References: The conformance requirements covered in the present TC are specified in: TS 24.281, clauses 10.2.2.2.2, 10.2.2.3.1.1, 6.2.3.2.1, and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30E595E" w14:textId="77777777" w:rsidR="00784A32" w:rsidRPr="000670FE" w:rsidRDefault="00784A32" w:rsidP="00784A32">
      <w:r w:rsidRPr="000670FE">
        <w:t>[TS 24.281, clause 10.2.2.2.2]</w:t>
      </w:r>
    </w:p>
    <w:p w14:paraId="388761C3"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3CBE3DEC" w14:textId="77777777" w:rsidR="00784A32" w:rsidRPr="000670FE" w:rsidRDefault="00784A32" w:rsidP="00784A32">
      <w:r w:rsidRPr="000670FE">
        <w:t>The MCVideo client:</w:t>
      </w:r>
    </w:p>
    <w:p w14:paraId="695A5688" w14:textId="77777777" w:rsidR="00784A32" w:rsidRPr="000670FE" w:rsidRDefault="00784A32" w:rsidP="00784A32">
      <w:pPr>
        <w:pStyle w:val="B1"/>
      </w:pPr>
      <w:r w:rsidRPr="000670FE">
        <w:t>1)</w:t>
      </w:r>
      <w:r w:rsidRPr="000670FE">
        <w:tab/>
        <w:t>may reject the SIP INVITE request if any of the following conditions are met:</w:t>
      </w:r>
    </w:p>
    <w:p w14:paraId="49B68A67"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7AE879F1" w14:textId="77777777" w:rsidR="00784A32" w:rsidRPr="000670FE" w:rsidRDefault="00784A32" w:rsidP="00784A32">
      <w:pPr>
        <w:pStyle w:val="B2"/>
      </w:pPr>
      <w:r w:rsidRPr="000670FE">
        <w:t>b)</w:t>
      </w:r>
      <w:r w:rsidRPr="000670FE">
        <w:tab/>
        <w:t>MCVideo client does not have enough resources to handle the call; or</w:t>
      </w:r>
    </w:p>
    <w:p w14:paraId="439AFB4D" w14:textId="77777777" w:rsidR="00784A32" w:rsidRPr="000670FE" w:rsidRDefault="00784A32" w:rsidP="00784A32">
      <w:pPr>
        <w:pStyle w:val="B2"/>
      </w:pPr>
      <w:r w:rsidRPr="000670FE">
        <w:t>c)</w:t>
      </w:r>
      <w:r w:rsidRPr="000670FE">
        <w:tab/>
        <w:t>any other reason outside the scope of this specification;</w:t>
      </w:r>
    </w:p>
    <w:p w14:paraId="2BA7906A" w14:textId="77777777" w:rsidR="00784A32" w:rsidRPr="000670FE" w:rsidRDefault="00784A32" w:rsidP="00784A32">
      <w:pPr>
        <w:pStyle w:val="B2"/>
      </w:pPr>
      <w:r w:rsidRPr="000670FE">
        <w:t>otherwise, continue with the rest of the steps.</w:t>
      </w:r>
    </w:p>
    <w:p w14:paraId="565C0B5F"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242D25B0"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0B932C"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1E19EEB4"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63E742A2"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39F4397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694E34D1"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784D2FE8"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4433CC65"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123514F0" w14:textId="77777777" w:rsidR="00784A32" w:rsidRPr="000670FE" w:rsidRDefault="00784A32" w:rsidP="00784A32">
      <w:pPr>
        <w:pStyle w:val="B2"/>
      </w:pPr>
      <w:r w:rsidRPr="000670FE">
        <w:t>b)</w:t>
      </w:r>
      <w:r w:rsidRPr="000670FE">
        <w:tab/>
        <w:t>shall convert the MCVideo ID to a UID as described in 3GPP TS 33.180 [8];</w:t>
      </w:r>
    </w:p>
    <w:p w14:paraId="1970F14A"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1CE55CE8"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629EC87" w14:textId="77777777" w:rsidR="00784A32" w:rsidRPr="000670FE" w:rsidRDefault="00784A32" w:rsidP="00784A32">
      <w:pPr>
        <w:pStyle w:val="B2"/>
      </w:pPr>
      <w:r w:rsidRPr="000670FE">
        <w:t>e)</w:t>
      </w:r>
      <w:r w:rsidRPr="000670FE">
        <w:tab/>
        <w:t>if the signature of the MIKEY-SAKKE I_MESSAGE was successfully validated:</w:t>
      </w:r>
    </w:p>
    <w:p w14:paraId="3163AC05"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57CAFF67" w14:textId="77777777" w:rsidR="00784A32" w:rsidRPr="000670FE" w:rsidRDefault="00784A32" w:rsidP="00784A32">
      <w:pPr>
        <w:pStyle w:val="B3"/>
      </w:pPr>
      <w:r w:rsidRPr="000670FE">
        <w:t>ii)</w:t>
      </w:r>
      <w:r w:rsidRPr="000670FE">
        <w:tab/>
        <w:t>shall extract the PCK-ID, from the payload as specified in 3GPP TS 33.180 [8];</w:t>
      </w:r>
    </w:p>
    <w:p w14:paraId="21B4E61D"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33ECBC41"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BFEDBAA" w14:textId="77777777" w:rsidR="00784A32" w:rsidRPr="000670FE" w:rsidRDefault="00784A32" w:rsidP="00784A32">
      <w:pPr>
        <w:pStyle w:val="B1"/>
      </w:pPr>
      <w:r w:rsidRPr="000670FE">
        <w:t>6)</w:t>
      </w:r>
      <w:r w:rsidRPr="000670FE">
        <w:tab/>
        <w:t>may display to the MCVideo user the MCVideo ID of the inviting MCVideo user;</w:t>
      </w:r>
    </w:p>
    <w:p w14:paraId="1B3DB844"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29D2C253"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1575B7C8"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0182E06" w14:textId="77777777" w:rsidR="00784A32" w:rsidRPr="000670FE" w:rsidRDefault="00784A32" w:rsidP="00784A32">
      <w:pPr>
        <w:pStyle w:val="B2"/>
      </w:pPr>
      <w:r w:rsidRPr="000670FE">
        <w:t>c)</w:t>
      </w:r>
      <w:r w:rsidRPr="000670FE">
        <w:tab/>
        <w:t>SIP INVITE request contains a Priv-Answer-Mode header field with the value of "Auto"; and</w:t>
      </w:r>
    </w:p>
    <w:p w14:paraId="1AAA8921"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1B5B6E83"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1DAB61EC"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2D85567" w14:textId="77777777" w:rsidR="00784A32" w:rsidRPr="000670FE" w:rsidRDefault="00784A32" w:rsidP="00784A32">
      <w:pPr>
        <w:pStyle w:val="B2"/>
      </w:pPr>
      <w:r w:rsidRPr="000670FE">
        <w:t>c)</w:t>
      </w:r>
      <w:r w:rsidRPr="000670FE">
        <w:tab/>
        <w:t>SIP INVITE request contains a Priv-Answer-Mode header field with the value of "Manual".</w:t>
      </w:r>
    </w:p>
    <w:p w14:paraId="505132E0"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561988C6"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2CA1061F"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3874A635" w14:textId="77777777" w:rsidR="00784A32" w:rsidRPr="000670FE" w:rsidRDefault="00784A32" w:rsidP="00784A32">
      <w:r w:rsidRPr="000670FE">
        <w:t>Upon receiving a SIP BYE request for an established dialog, the MCVideo client:</w:t>
      </w:r>
    </w:p>
    <w:p w14:paraId="6E191C03" w14:textId="77777777" w:rsidR="00784A32" w:rsidRPr="000670FE" w:rsidRDefault="00784A32" w:rsidP="00784A32">
      <w:pPr>
        <w:pStyle w:val="B1"/>
      </w:pPr>
      <w:r w:rsidRPr="000670FE">
        <w:t>1)</w:t>
      </w:r>
      <w:r w:rsidRPr="000670FE">
        <w:tab/>
        <w:t>shall follow the procedures in subclause 10.2.5.2.</w:t>
      </w:r>
    </w:p>
    <w:p w14:paraId="54549A59" w14:textId="77777777" w:rsidR="00784A32" w:rsidRPr="000670FE" w:rsidRDefault="00784A32" w:rsidP="00784A32">
      <w:r w:rsidRPr="000670FE">
        <w:t>[TS 24.281, clause 10.2.2.3.1.1]</w:t>
      </w:r>
      <w:r w:rsidRPr="000670FE">
        <w:tab/>
      </w:r>
    </w:p>
    <w:p w14:paraId="4CB21A87" w14:textId="77777777" w:rsidR="00784A32" w:rsidRPr="000670FE" w:rsidRDefault="00784A32" w:rsidP="00784A32">
      <w:r w:rsidRPr="000670FE">
        <w:t>Upon receipt of a "SIP INVITE request for originating participating MCVideo function" containing an application/vnd.3gpp.mcvideo-info+xml MIME body with the &lt;session-type&gt; element set to a value of "private", the participating MCVideo function:</w:t>
      </w:r>
    </w:p>
    <w:p w14:paraId="67B090D8" w14:textId="77777777" w:rsidR="00784A32" w:rsidRPr="000670FE" w:rsidRDefault="00784A32" w:rsidP="00784A32">
      <w:pPr>
        <w:pStyle w:val="B1"/>
      </w:pPr>
      <w:r w:rsidRPr="000670FE">
        <w:t>1)</w:t>
      </w:r>
      <w:r w:rsidRPr="000670FE">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7BB1AC92" w14:textId="77777777" w:rsidR="00784A32" w:rsidRPr="000670FE" w:rsidRDefault="00784A32" w:rsidP="00784A32">
      <w:pPr>
        <w:pStyle w:val="B1"/>
      </w:pPr>
      <w:r w:rsidRPr="000670FE">
        <w:t>2)</w:t>
      </w:r>
      <w:r w:rsidRPr="000670F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6A3651C6" w14:textId="77777777" w:rsidR="00784A32" w:rsidRPr="000670FE" w:rsidRDefault="00784A32" w:rsidP="00784A32">
      <w:pPr>
        <w:pStyle w:val="NO"/>
      </w:pPr>
      <w:r w:rsidRPr="000670FE">
        <w:t>NOTE 1:</w:t>
      </w:r>
      <w:r w:rsidRPr="000670FE">
        <w:tab/>
        <w:t>If the received SIP INVITE request contains an emergency indication set to a value of "true", the participating MCVideo function can choose to accept the request.</w:t>
      </w:r>
    </w:p>
    <w:p w14:paraId="40EC1922" w14:textId="77777777" w:rsidR="00784A32" w:rsidRPr="000670FE" w:rsidRDefault="00784A32" w:rsidP="00784A32">
      <w:pPr>
        <w:pStyle w:val="NO"/>
      </w:pPr>
      <w:r w:rsidRPr="000670FE">
        <w:t>NOTE 2:</w:t>
      </w:r>
      <w:r w:rsidRPr="000670FE">
        <w:tab/>
        <w:t>If the received SIP INVITE request contains an emergency indication set to a value of "true", the participating MCVideo function can choose to allow an exception to the limit on the number of private calls and accept the request.</w:t>
      </w:r>
    </w:p>
    <w:p w14:paraId="3C8CFF06" w14:textId="77777777" w:rsidR="00784A32" w:rsidRPr="000670FE" w:rsidRDefault="00784A32" w:rsidP="00784A32">
      <w:pPr>
        <w:pStyle w:val="B1"/>
      </w:pPr>
      <w:r w:rsidRPr="000670FE">
        <w:t>3)</w:t>
      </w:r>
      <w:r w:rsidRPr="000670FE">
        <w:tab/>
        <w:t>shall determine the MCVideo ID of the calling user from public user identity in the P-Asserted-Identity header field of the SIP INVITE request and shall authorise the user;</w:t>
      </w:r>
    </w:p>
    <w:p w14:paraId="08206293" w14:textId="77777777" w:rsidR="00784A32" w:rsidRPr="000670FE" w:rsidRDefault="00784A32" w:rsidP="00784A32">
      <w:pPr>
        <w:pStyle w:val="NO"/>
      </w:pPr>
      <w:r w:rsidRPr="000670FE">
        <w:t>NOTE 3:</w:t>
      </w:r>
      <w:r w:rsidRPr="000670FE">
        <w:tab/>
        <w:t>The MCVideo ID of the calling user is bound to the public user identity at the time of service authorisation, as documented in subclause 7.3.</w:t>
      </w:r>
    </w:p>
    <w:p w14:paraId="5D724943" w14:textId="77777777" w:rsidR="00784A32" w:rsidRPr="000670FE" w:rsidRDefault="00784A32" w:rsidP="00784A32">
      <w:pPr>
        <w:pStyle w:val="B1"/>
      </w:pPr>
      <w:r w:rsidRPr="000670FE">
        <w:t>4)</w:t>
      </w:r>
      <w:r w:rsidRPr="000670FE">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4718176" w14:textId="77777777" w:rsidR="00784A32" w:rsidRPr="000670FE" w:rsidRDefault="00784A32" w:rsidP="00784A32">
      <w:pPr>
        <w:pStyle w:val="B1"/>
      </w:pPr>
      <w:r w:rsidRPr="000670FE">
        <w:t>5)</w:t>
      </w:r>
      <w:r w:rsidRPr="000670FE">
        <w:tab/>
        <w:t>shall:</w:t>
      </w:r>
    </w:p>
    <w:p w14:paraId="1180317C" w14:textId="77777777" w:rsidR="00784A32" w:rsidRPr="000670FE" w:rsidRDefault="00784A32" w:rsidP="00784A32">
      <w:pPr>
        <w:pStyle w:val="B2"/>
      </w:pPr>
      <w:r w:rsidRPr="000670FE">
        <w:t>a)</w:t>
      </w:r>
      <w:r w:rsidRPr="000670FE">
        <w:tab/>
        <w:t xml:space="preserve">if the &lt;session-type&gt; is set to "private", determine that the call is a private call; </w:t>
      </w:r>
    </w:p>
    <w:p w14:paraId="7DF71C90" w14:textId="77777777" w:rsidR="00784A32" w:rsidRPr="000670FE" w:rsidRDefault="00784A32" w:rsidP="00784A32">
      <w:pPr>
        <w:pStyle w:val="B1"/>
      </w:pPr>
      <w:r w:rsidRPr="000670FE">
        <w:t>6)</w:t>
      </w:r>
      <w:r w:rsidRPr="000670FE">
        <w:tab/>
        <w:t>if the call is a:</w:t>
      </w:r>
    </w:p>
    <w:p w14:paraId="0C0FBB33" w14:textId="77777777" w:rsidR="00784A32" w:rsidRPr="000670FE" w:rsidRDefault="00784A32" w:rsidP="00784A32">
      <w:pPr>
        <w:pStyle w:val="B2"/>
      </w:pPr>
      <w:r w:rsidRPr="000670FE">
        <w:t>a)</w:t>
      </w:r>
      <w:r w:rsidRPr="000670FE">
        <w:tab/>
        <w:t xml:space="preserve">private call, determine the public service identity of the controlling MCVideo function for the private call service associated with the originating user's MCVideo ID identity; </w:t>
      </w:r>
    </w:p>
    <w:p w14:paraId="528D42CE" w14:textId="77777777" w:rsidR="00784A32" w:rsidRPr="000670FE" w:rsidRDefault="00784A32" w:rsidP="00784A32">
      <w:pPr>
        <w:pStyle w:val="B1"/>
      </w:pPr>
      <w:r w:rsidRPr="000670FE">
        <w:t>7)</w:t>
      </w:r>
      <w:r w:rsidRPr="000670FE">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048CA48" w14:textId="77777777" w:rsidR="00784A32" w:rsidRPr="000670FE" w:rsidRDefault="00784A32" w:rsidP="00784A32">
      <w:pPr>
        <w:pStyle w:val="B1"/>
      </w:pPr>
      <w:r w:rsidRPr="000670FE">
        <w:t>8)</w:t>
      </w:r>
      <w:r w:rsidRPr="000670FE">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5384DFC8" w14:textId="77777777" w:rsidR="00784A32" w:rsidRPr="000670FE" w:rsidRDefault="00784A32" w:rsidP="00784A32">
      <w:pPr>
        <w:pStyle w:val="B1"/>
      </w:pPr>
      <w:r w:rsidRPr="000670FE">
        <w:t>9)</w:t>
      </w:r>
      <w:r w:rsidRPr="000670FE">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B89DB44" w14:textId="77777777" w:rsidR="00784A32" w:rsidRPr="000670FE" w:rsidRDefault="00784A32" w:rsidP="00784A32">
      <w:pPr>
        <w:pStyle w:val="B1"/>
      </w:pPr>
      <w:r w:rsidRPr="000670FE">
        <w:t>10)</w:t>
      </w:r>
      <w:r w:rsidRPr="000670FE">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62AD90D9" w14:textId="77777777" w:rsidR="00784A32" w:rsidRPr="000670FE" w:rsidRDefault="00784A32" w:rsidP="00784A32">
      <w:pPr>
        <w:pStyle w:val="B1"/>
      </w:pPr>
      <w:r w:rsidRPr="000670FE">
        <w:t>11)</w:t>
      </w:r>
      <w:r w:rsidRPr="000670FE">
        <w:tab/>
        <w:t>if the call is a private call and:</w:t>
      </w:r>
    </w:p>
    <w:p w14:paraId="379ACA2C" w14:textId="77777777" w:rsidR="00784A32" w:rsidRPr="000670FE" w:rsidRDefault="00784A32" w:rsidP="00784A32">
      <w:pPr>
        <w:pStyle w:val="B2"/>
      </w:pPr>
      <w:r w:rsidRPr="000670FE">
        <w:t>a)</w:t>
      </w:r>
      <w:r w:rsidRPr="000670FE">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84ABEB2" w14:textId="77777777" w:rsidR="00784A32" w:rsidRPr="000670FE" w:rsidRDefault="00784A32" w:rsidP="00784A32">
      <w:pPr>
        <w:pStyle w:val="B2"/>
      </w:pPr>
      <w:r w:rsidRPr="000670FE">
        <w:t>b)</w:t>
      </w:r>
      <w:r w:rsidRPr="000670FE">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6827BCB" w14:textId="77777777" w:rsidR="00784A32" w:rsidRPr="000670FE" w:rsidRDefault="00784A32" w:rsidP="00784A32">
      <w:pPr>
        <w:pStyle w:val="B2"/>
      </w:pPr>
      <w:r w:rsidRPr="000670FE">
        <w:t>c)</w:t>
      </w:r>
      <w:r w:rsidRPr="000670FE">
        <w:tab/>
        <w:t xml:space="preserve">if the &lt;PrivateCall&gt; element exists in the MCVideo user profile document with one more &lt;entry&gt; elements (see the MCVideo user profile document in 3GPP TS 24.484 [25]) and: </w:t>
      </w:r>
    </w:p>
    <w:p w14:paraId="06D3FF61" w14:textId="77777777" w:rsidR="00784A32" w:rsidRPr="000670FE" w:rsidRDefault="00784A32" w:rsidP="00784A32">
      <w:pPr>
        <w:pStyle w:val="B3"/>
      </w:pPr>
      <w:r w:rsidRPr="000670FE">
        <w:t>i)</w:t>
      </w:r>
      <w:r w:rsidRPr="000670FE">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0DF8DD9F" w14:textId="77777777" w:rsidR="00784A32" w:rsidRPr="000670FE" w:rsidRDefault="00784A32" w:rsidP="00784A32">
      <w:pPr>
        <w:pStyle w:val="B3"/>
      </w:pPr>
      <w:r w:rsidRPr="000670FE">
        <w:t>ii)</w:t>
      </w:r>
      <w:r w:rsidRPr="000670FE">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1F5AC4C7" w14:textId="77777777" w:rsidR="00784A32" w:rsidRPr="000670FE" w:rsidRDefault="00784A32" w:rsidP="00784A32">
      <w:pPr>
        <w:pStyle w:val="B2"/>
      </w:pPr>
      <w:r w:rsidRPr="000670FE">
        <w:t>then:</w:t>
      </w:r>
    </w:p>
    <w:p w14:paraId="783BB99E" w14:textId="77777777" w:rsidR="00784A32" w:rsidRPr="000670FE" w:rsidRDefault="00784A32" w:rsidP="00784A32">
      <w:pPr>
        <w:pStyle w:val="B3"/>
      </w:pPr>
      <w:r w:rsidRPr="000670FE">
        <w:t>i)</w:t>
      </w:r>
      <w:r w:rsidRPr="000670FE">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4CCC80" w14:textId="77777777" w:rsidR="00784A32" w:rsidRPr="000670FE" w:rsidRDefault="00784A32" w:rsidP="00784A32">
      <w:pPr>
        <w:pStyle w:val="B1"/>
      </w:pPr>
      <w:r w:rsidRPr="000670FE">
        <w:t>12)</w:t>
      </w:r>
      <w:r w:rsidRPr="000670FE">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B4E05C4" w14:textId="77777777" w:rsidR="00784A32" w:rsidRPr="000670FE" w:rsidRDefault="00784A32" w:rsidP="00784A32">
      <w:pPr>
        <w:pStyle w:val="B1"/>
      </w:pPr>
      <w:r w:rsidRPr="000670FE">
        <w:t>13)</w:t>
      </w:r>
      <w:r w:rsidRPr="000670FE">
        <w:tab/>
        <w:t>shall generate a SIP INVITE request as specified in subclause 6.3.2.1.3 with the following clarifications:</w:t>
      </w:r>
    </w:p>
    <w:p w14:paraId="2B40240B" w14:textId="77777777" w:rsidR="00784A32" w:rsidRPr="000670FE" w:rsidRDefault="00784A32" w:rsidP="00784A32">
      <w:pPr>
        <w:pStyle w:val="B2"/>
      </w:pPr>
      <w:r w:rsidRPr="000670FE">
        <w:t>a)</w:t>
      </w:r>
      <w:r w:rsidRPr="000670FE">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56B38CF1" w14:textId="77777777" w:rsidR="00784A32" w:rsidRPr="000670FE" w:rsidRDefault="00784A32" w:rsidP="00784A32">
      <w:pPr>
        <w:pStyle w:val="B2"/>
      </w:pPr>
      <w:r w:rsidRPr="000670FE">
        <w:t>b)</w:t>
      </w:r>
      <w:r w:rsidRPr="000670FE">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132D650" w14:textId="77777777" w:rsidR="00784A32" w:rsidRPr="000670FE" w:rsidRDefault="00784A32" w:rsidP="00784A32">
      <w:pPr>
        <w:pStyle w:val="B1"/>
      </w:pPr>
      <w:r w:rsidRPr="000670FE">
        <w:t>14)</w:t>
      </w:r>
      <w:r w:rsidRPr="000670FE">
        <w:tab/>
        <w:t>shall set the Request-URI to the public service identity of the controlling MCVideo function hosting the private call service as determined by step 6);</w:t>
      </w:r>
    </w:p>
    <w:p w14:paraId="56548FF5" w14:textId="77777777" w:rsidR="00784A32" w:rsidRPr="000670FE" w:rsidRDefault="00784A32" w:rsidP="00784A32">
      <w:pPr>
        <w:pStyle w:val="B1"/>
      </w:pPr>
      <w:r w:rsidRPr="000670FE">
        <w:t>15)</w:t>
      </w:r>
      <w:r w:rsidRPr="000670FE">
        <w:tab/>
        <w:t>shall set the &lt;mcvideo-calling-user-id&gt; element in an application/vnd.3gpp.mcvideo-info+xml MIME body of the SIP INVITE request to the MCVideo ID of the calling user;</w:t>
      </w:r>
    </w:p>
    <w:p w14:paraId="05237C21" w14:textId="77777777" w:rsidR="00784A32" w:rsidRPr="000670FE" w:rsidRDefault="00784A32" w:rsidP="00784A32">
      <w:pPr>
        <w:pStyle w:val="B1"/>
      </w:pPr>
      <w:r w:rsidRPr="000670FE">
        <w:t>16)</w:t>
      </w:r>
      <w:r w:rsidRPr="000670FE">
        <w:tab/>
        <w:t>if the call is a private call and:</w:t>
      </w:r>
    </w:p>
    <w:p w14:paraId="3D5DB476" w14:textId="77777777" w:rsidR="00784A32" w:rsidRPr="000670FE" w:rsidRDefault="00784A32" w:rsidP="00784A32">
      <w:pPr>
        <w:pStyle w:val="B2"/>
      </w:pPr>
      <w:r w:rsidRPr="000670FE">
        <w:t>a)</w:t>
      </w:r>
      <w:r w:rsidRPr="000670FE">
        <w:tab/>
        <w:t>if a Priv-Answer-Mode header field specified in IETF RFC 5373 [27] was received in the incoming SIP INVITE request with a value of "Manual", shall not include a Priv-Answer-Mode header field in the outgoing SIP INVITE request;</w:t>
      </w:r>
    </w:p>
    <w:p w14:paraId="4EE0EEBB" w14:textId="77777777" w:rsidR="00784A32" w:rsidRPr="000670FE" w:rsidRDefault="00784A32" w:rsidP="00784A32">
      <w:pPr>
        <w:pStyle w:val="B2"/>
      </w:pPr>
      <w:r w:rsidRPr="000670FE">
        <w:t>b)</w:t>
      </w:r>
      <w:r w:rsidRPr="000670FE">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263349F0" w14:textId="77777777" w:rsidR="00784A32" w:rsidRPr="000670FE" w:rsidRDefault="00784A32" w:rsidP="00784A32">
      <w:pPr>
        <w:pStyle w:val="B2"/>
      </w:pPr>
      <w:r w:rsidRPr="000670FE">
        <w:t>c)</w:t>
      </w:r>
      <w:r w:rsidRPr="000670FE">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18A8330A" w14:textId="77777777" w:rsidR="00784A32" w:rsidRPr="000670FE" w:rsidRDefault="00784A32" w:rsidP="00784A32">
      <w:pPr>
        <w:pStyle w:val="B2"/>
      </w:pPr>
      <w:r w:rsidRPr="000670FE">
        <w:t>d)</w:t>
      </w:r>
      <w:r w:rsidRPr="000670FE">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07BAB89D" w14:textId="77777777" w:rsidR="00784A32" w:rsidRPr="000670FE" w:rsidRDefault="00784A32" w:rsidP="00784A32">
      <w:pPr>
        <w:pStyle w:val="B1"/>
      </w:pPr>
      <w:r w:rsidRPr="000670FE">
        <w:t>17) shall include in the SIP INVITE request an SDP offer based on the SDP offer in the received "SIP INVITE request for originating participating MCVideo function", as specified in subclause 6.3.2.1.1.1;</w:t>
      </w:r>
    </w:p>
    <w:p w14:paraId="2149186F" w14:textId="77777777" w:rsidR="00784A32" w:rsidRPr="000670FE" w:rsidRDefault="00784A32" w:rsidP="00784A32">
      <w:pPr>
        <w:pStyle w:val="B1"/>
      </w:pPr>
      <w:r w:rsidRPr="000670FE">
        <w:t>18) shall include a Resource-Priority header field according to rules and procedures of 3GPP TS 24.229 [11] set to the value indicated in the Resource-Priority header field if included in the SIP INVITE request from the MCVideo client; and</w:t>
      </w:r>
    </w:p>
    <w:p w14:paraId="0C3B130C" w14:textId="77777777" w:rsidR="00784A32" w:rsidRPr="000670FE" w:rsidRDefault="00784A32" w:rsidP="00784A32">
      <w:pPr>
        <w:pStyle w:val="B1"/>
      </w:pPr>
      <w:r w:rsidRPr="000670FE">
        <w:t>19) shall forward the SIP INVITE request, according to 3GPP TS 24.229 [11].</w:t>
      </w:r>
    </w:p>
    <w:p w14:paraId="51567A17" w14:textId="77777777" w:rsidR="00784A32" w:rsidRPr="000670FE" w:rsidRDefault="00784A32" w:rsidP="00784A32">
      <w:r w:rsidRPr="000670FE">
        <w:t>Upon receiving a SIP 180 (Ringing) response, the participating MCVideo function:</w:t>
      </w:r>
    </w:p>
    <w:p w14:paraId="7D96B02D" w14:textId="77777777" w:rsidR="00784A32" w:rsidRPr="000670FE" w:rsidRDefault="00784A32" w:rsidP="00784A32">
      <w:pPr>
        <w:pStyle w:val="B1"/>
      </w:pPr>
      <w:r w:rsidRPr="000670FE">
        <w:t>1)</w:t>
      </w:r>
      <w:r w:rsidRPr="000670FE">
        <w:tab/>
        <w:t>shall generate a SIP 180 (Ringing) response to the SIP INVITE request as specified in the subclause 6.3.2.1.5.1;</w:t>
      </w:r>
    </w:p>
    <w:p w14:paraId="18F196CD" w14:textId="77777777" w:rsidR="00784A32" w:rsidRPr="000670FE" w:rsidRDefault="00784A32" w:rsidP="00784A32">
      <w:pPr>
        <w:pStyle w:val="B1"/>
      </w:pPr>
      <w:r w:rsidRPr="000670FE">
        <w:t>2)</w:t>
      </w:r>
      <w:r w:rsidRPr="000670FE">
        <w:tab/>
        <w:t>shall include the P-Asserted-Identity header field as received in the incoming SIP 180 (Ringing) response;</w:t>
      </w:r>
    </w:p>
    <w:p w14:paraId="0732F20B" w14:textId="77777777" w:rsidR="00784A32" w:rsidRPr="000670FE" w:rsidRDefault="00784A32" w:rsidP="00784A32">
      <w:pPr>
        <w:pStyle w:val="B1"/>
      </w:pPr>
      <w:r w:rsidRPr="000670FE">
        <w:t>3)</w:t>
      </w:r>
      <w:r w:rsidRPr="000670FE">
        <w:tab/>
        <w:t>shall include Warning header field(s) received in the incoming SIP 180 (Ringing) response; and</w:t>
      </w:r>
    </w:p>
    <w:p w14:paraId="487C52FB" w14:textId="77777777" w:rsidR="00784A32" w:rsidRPr="000670FE" w:rsidRDefault="00784A32" w:rsidP="00784A32">
      <w:pPr>
        <w:pStyle w:val="B1"/>
      </w:pPr>
      <w:r w:rsidRPr="000670FE">
        <w:t>4)</w:t>
      </w:r>
      <w:r w:rsidRPr="000670FE">
        <w:tab/>
        <w:t>shall forward the SIP 180 (Ringing) response to the MCVideo client according to 3GPP TS 24.229 [11].</w:t>
      </w:r>
    </w:p>
    <w:p w14:paraId="64884FDB" w14:textId="77777777" w:rsidR="00784A32" w:rsidRPr="000670FE" w:rsidRDefault="00784A32" w:rsidP="00784A32">
      <w:r w:rsidRPr="000670FE">
        <w:t>Upon receiving a SIP 200 (OK) response, the participating MCVideo function:</w:t>
      </w:r>
    </w:p>
    <w:p w14:paraId="5C6C7B3E" w14:textId="77777777" w:rsidR="00784A32" w:rsidRPr="000670FE" w:rsidRDefault="00784A32" w:rsidP="00784A32">
      <w:pPr>
        <w:pStyle w:val="B1"/>
      </w:pPr>
      <w:r w:rsidRPr="000670FE">
        <w:t>1)</w:t>
      </w:r>
      <w:r w:rsidRPr="000670FE">
        <w:tab/>
        <w:t>shall generate a SIP 200 (OK) response as specified in the subclause 6.3.2.1.5.2;</w:t>
      </w:r>
    </w:p>
    <w:p w14:paraId="48C0EEF0" w14:textId="77777777" w:rsidR="00784A32" w:rsidRPr="000670FE" w:rsidRDefault="00784A32" w:rsidP="00784A32">
      <w:pPr>
        <w:pStyle w:val="B1"/>
      </w:pPr>
      <w:r w:rsidRPr="000670FE">
        <w:t>2)</w:t>
      </w:r>
      <w:r w:rsidRPr="000670FE">
        <w:tab/>
        <w:t>shall include in the SIP 200 (OK) response an SDP answer as specified in the subclause 6.3.2.1.2.1;</w:t>
      </w:r>
    </w:p>
    <w:p w14:paraId="2C9B38DE" w14:textId="77777777" w:rsidR="00784A32" w:rsidRPr="000670FE" w:rsidRDefault="00784A32" w:rsidP="00784A32">
      <w:pPr>
        <w:pStyle w:val="B1"/>
      </w:pPr>
      <w:r w:rsidRPr="000670FE">
        <w:t>3)</w:t>
      </w:r>
      <w:r w:rsidRPr="000670FE">
        <w:tab/>
        <w:t>shall include Warning header field(s) received in the incoming SIP 200 (OK) response;</w:t>
      </w:r>
    </w:p>
    <w:p w14:paraId="59E161A8" w14:textId="77777777" w:rsidR="00784A32" w:rsidRPr="000670FE" w:rsidRDefault="00784A32" w:rsidP="00784A32">
      <w:pPr>
        <w:pStyle w:val="B1"/>
      </w:pPr>
      <w:r w:rsidRPr="000670FE">
        <w:t>4)</w:t>
      </w:r>
      <w:r w:rsidRPr="000670FE">
        <w:tab/>
        <w:t>shall include the P-Asserted-Identity header field received in the incoming SIP 200 (OK) response into the outgoing SIP 200 (OK) response;</w:t>
      </w:r>
    </w:p>
    <w:p w14:paraId="366C4F09" w14:textId="77777777" w:rsidR="00784A32" w:rsidRPr="000670FE" w:rsidRDefault="00784A32" w:rsidP="00784A32">
      <w:pPr>
        <w:pStyle w:val="B1"/>
      </w:pPr>
      <w:r w:rsidRPr="000670FE">
        <w:t>5)</w:t>
      </w:r>
      <w:r w:rsidRPr="000670FE">
        <w:tab/>
        <w:t>shall include an MCVideo session identity mapped to the MCVideo session identity provided in the Contact header field of the received SIP 200 (OK) response;</w:t>
      </w:r>
    </w:p>
    <w:p w14:paraId="7420E069" w14:textId="77777777" w:rsidR="00784A32" w:rsidRPr="000670FE" w:rsidRDefault="00784A32" w:rsidP="00784A32">
      <w:pPr>
        <w:pStyle w:val="B1"/>
      </w:pPr>
      <w:r w:rsidRPr="000670FE">
        <w:t>6)</w:t>
      </w:r>
      <w:r w:rsidRPr="000670FE">
        <w:tab/>
        <w:t>shall send the SIP 200 (OK) response to the MCVideo client according to 3GPP TS 24.229 [11];</w:t>
      </w:r>
    </w:p>
    <w:p w14:paraId="2C4E1BAD" w14:textId="77777777" w:rsidR="00784A32" w:rsidRPr="000670FE" w:rsidRDefault="00784A32" w:rsidP="00784A32">
      <w:pPr>
        <w:pStyle w:val="B1"/>
      </w:pPr>
      <w:r w:rsidRPr="000670FE">
        <w:t>7)</w:t>
      </w:r>
      <w:r w:rsidRPr="000670FE">
        <w:tab/>
        <w:t>shall interact with the media plane as specified in 3GPP TS 24.581 [5]; and</w:t>
      </w:r>
    </w:p>
    <w:p w14:paraId="4B887551" w14:textId="77777777" w:rsidR="00784A32" w:rsidRPr="000670FE" w:rsidRDefault="00784A32" w:rsidP="00784A32">
      <w:pPr>
        <w:pStyle w:val="B1"/>
      </w:pPr>
      <w:r w:rsidRPr="000670FE">
        <w:t>8)</w:t>
      </w:r>
      <w:r w:rsidRPr="000670FE">
        <w:tab/>
        <w:t>shall start the SIP session timer according to rules and procedures of IETF RFC 4028 [23].</w:t>
      </w:r>
    </w:p>
    <w:p w14:paraId="4D098A7A" w14:textId="77777777" w:rsidR="00784A32" w:rsidRPr="000670FE" w:rsidRDefault="00784A32" w:rsidP="00784A32">
      <w:r w:rsidRPr="000670FE">
        <w:t>The participating MCVideo function shall forward any other SIP response that does not contain SDP, including any MIME bodies contained therein, along the signalling path to the originating network according to 3GPP TS 24.229 [11].</w:t>
      </w:r>
    </w:p>
    <w:p w14:paraId="0212534D" w14:textId="77777777" w:rsidR="00784A32" w:rsidRPr="000670FE" w:rsidRDefault="00784A32" w:rsidP="00784A32">
      <w:pPr>
        <w:rPr>
          <w:rFonts w:eastAsia="SimSun"/>
        </w:rPr>
      </w:pPr>
      <w:r w:rsidRPr="000670FE">
        <w:rPr>
          <w:rFonts w:eastAsia="SimSun"/>
        </w:rPr>
        <w:t>[TS 24.281, clause 6.2.3.2.1]</w:t>
      </w:r>
    </w:p>
    <w:p w14:paraId="14125072" w14:textId="77777777" w:rsidR="00784A32" w:rsidRPr="000670FE" w:rsidRDefault="00784A32" w:rsidP="00784A32">
      <w:r w:rsidRPr="000670FE">
        <w:t>When performing the manual commencement mode procedures:</w:t>
      </w:r>
    </w:p>
    <w:p w14:paraId="1DA4E3FC" w14:textId="77777777" w:rsidR="00784A32" w:rsidRPr="000670FE" w:rsidRDefault="00784A32" w:rsidP="00784A32">
      <w:pPr>
        <w:pStyle w:val="B1"/>
      </w:pPr>
      <w:r w:rsidRPr="000670FE">
        <w:t>1)</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9CAF85D" w14:textId="77777777" w:rsidR="00784A32" w:rsidRPr="000670FE" w:rsidRDefault="00784A32" w:rsidP="00784A32">
      <w:r w:rsidRPr="000670FE">
        <w:t>The MCVideo client:</w:t>
      </w:r>
    </w:p>
    <w:p w14:paraId="5AA6DC01" w14:textId="77777777" w:rsidR="00784A32" w:rsidRPr="000670FE" w:rsidRDefault="00784A32" w:rsidP="00784A32">
      <w:pPr>
        <w:pStyle w:val="B1"/>
      </w:pPr>
      <w:r w:rsidRPr="000670FE">
        <w:t>1)</w:t>
      </w:r>
      <w:r w:rsidRPr="000670FE">
        <w:tab/>
        <w:t>shall accept the SIP INVITE request and generate a SIP 180 (Ringing) response according to rules and procedures of 3GPP TS 24.229 [11];</w:t>
      </w:r>
    </w:p>
    <w:p w14:paraId="4E52F27F" w14:textId="77777777" w:rsidR="00784A32" w:rsidRPr="000670FE" w:rsidRDefault="00784A32" w:rsidP="00784A32">
      <w:pPr>
        <w:pStyle w:val="B1"/>
      </w:pPr>
      <w:r w:rsidRPr="000670FE">
        <w:t>2)</w:t>
      </w:r>
      <w:r w:rsidRPr="000670FE">
        <w:tab/>
        <w:t>shall include the option tag "timer" in a Require header field of the SIP 180 (Ringing) response;</w:t>
      </w:r>
    </w:p>
    <w:p w14:paraId="5F2DCDB3"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180 (Ringing) response;</w:t>
      </w:r>
    </w:p>
    <w:p w14:paraId="7B392484"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180 (Ringing) response; and</w:t>
      </w:r>
    </w:p>
    <w:p w14:paraId="5A3AC9A6" w14:textId="77777777" w:rsidR="00784A32" w:rsidRPr="000670FE" w:rsidRDefault="00784A32" w:rsidP="00784A32">
      <w:pPr>
        <w:pStyle w:val="B1"/>
      </w:pPr>
      <w:r w:rsidRPr="000670FE">
        <w:t>5)</w:t>
      </w:r>
      <w:r w:rsidRPr="000670FE">
        <w:tab/>
        <w:t>shall send the SIP 180 (Ringing) response to the MCVideo server.</w:t>
      </w:r>
    </w:p>
    <w:p w14:paraId="1C56BC26" w14:textId="77777777" w:rsidR="00784A32" w:rsidRPr="000670FE" w:rsidRDefault="00784A32" w:rsidP="00784A32">
      <w:r w:rsidRPr="000670FE">
        <w:t>When sending the SIP 200 (OK) response to the incoming SIP INVITE request, the MCVideo client shall follow the procedures in subclause 6.2.3.1.1.</w:t>
      </w:r>
    </w:p>
    <w:p w14:paraId="467CC549"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BA9664C" w14:textId="77777777" w:rsidR="00784A32" w:rsidRPr="000670FE" w:rsidRDefault="00784A32" w:rsidP="00784A32">
      <w:pPr>
        <w:rPr>
          <w:rFonts w:eastAsia="SimSun"/>
        </w:rPr>
      </w:pPr>
      <w:r w:rsidRPr="000670FE">
        <w:rPr>
          <w:rFonts w:eastAsia="SimSun"/>
        </w:rPr>
        <w:t>[TS 24.281, clause 4.6.2]</w:t>
      </w:r>
    </w:p>
    <w:p w14:paraId="6CC65736"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100C9826"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4E35A213" w14:textId="77777777" w:rsidR="00784A32" w:rsidRPr="000670FE" w:rsidRDefault="00784A32" w:rsidP="00784A32">
      <w:pPr>
        <w:pStyle w:val="B1"/>
      </w:pPr>
      <w:r w:rsidRPr="000670FE">
        <w:t>-</w:t>
      </w:r>
      <w:r w:rsidRPr="000670FE">
        <w:tab/>
        <w:t>upgrade of an MCVideo private call to an MCVideo emergency private; and</w:t>
      </w:r>
    </w:p>
    <w:p w14:paraId="7A979C8C" w14:textId="77777777" w:rsidR="00784A32" w:rsidRPr="000670FE" w:rsidRDefault="00784A32" w:rsidP="00784A32">
      <w:pPr>
        <w:pStyle w:val="B1"/>
      </w:pPr>
      <w:r w:rsidRPr="000670FE">
        <w:t>-</w:t>
      </w:r>
      <w:r w:rsidRPr="000670FE">
        <w:tab/>
        <w:t>cancellation of the MCVideo emergency private call priority.</w:t>
      </w:r>
    </w:p>
    <w:p w14:paraId="255DAB69" w14:textId="77777777" w:rsidR="00784A32" w:rsidRPr="000670FE" w:rsidRDefault="00784A32" w:rsidP="00784A32">
      <w:r w:rsidRPr="000670FE">
        <w:t>Key aspects of MCVideo emergency private calls include:</w:t>
      </w:r>
    </w:p>
    <w:p w14:paraId="15859B10"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9A65F7"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5B469490"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3DBE3E5E"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466B5EC2" w14:textId="77777777" w:rsidR="00784A32" w:rsidRPr="000670FE" w:rsidRDefault="00784A32" w:rsidP="00784A32">
      <w:pPr>
        <w:pStyle w:val="B1"/>
      </w:pPr>
      <w:r w:rsidRPr="000670FE">
        <w:t>-</w:t>
      </w:r>
      <w:r w:rsidRPr="000670FE">
        <w:tab/>
        <w:t>requires the MCVideo user to be authorized to either originate or cancel an MCVideo emergency private call;</w:t>
      </w:r>
    </w:p>
    <w:p w14:paraId="201F24AD" w14:textId="77777777" w:rsidR="00784A32" w:rsidRPr="000670FE" w:rsidRDefault="00784A32" w:rsidP="00784A32">
      <w:pPr>
        <w:pStyle w:val="B1"/>
      </w:pPr>
      <w:r w:rsidRPr="000670FE">
        <w:t>-</w:t>
      </w:r>
      <w:r w:rsidRPr="000670FE">
        <w:tab/>
        <w:t>requires the targeted MCVideo user to be authorized to receive an MCVideo emergency private call;</w:t>
      </w:r>
    </w:p>
    <w:p w14:paraId="65CEBF69"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479212AF"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49E3A0DC" w14:textId="77777777" w:rsidR="00784A32" w:rsidRPr="000670FE" w:rsidRDefault="00784A32" w:rsidP="00784A32">
      <w:r w:rsidRPr="000670FE">
        <w:t>There are a number of states that are key in managing these aspects of MCVideo emergency private calls, which include:</w:t>
      </w:r>
    </w:p>
    <w:p w14:paraId="3C9EF73B"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97F6E12"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68AE87FF"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0AA42B37"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71A8DD5"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0C00EB4" w14:textId="77777777" w:rsidR="00784A32" w:rsidRPr="000670FE" w:rsidRDefault="00784A32" w:rsidP="00784A32">
      <w:pPr>
        <w:pStyle w:val="NO"/>
      </w:pPr>
      <w:r w:rsidRPr="000670FE">
        <w:t>NOTE:</w:t>
      </w:r>
      <w:r w:rsidRPr="000670FE">
        <w:tab/>
        <w:t>The above states and their transitions are described in Annex G.</w:t>
      </w:r>
    </w:p>
    <w:p w14:paraId="5300DF90" w14:textId="77777777" w:rsidR="00784A32" w:rsidRPr="000670FE" w:rsidRDefault="00784A32" w:rsidP="00D35E6A">
      <w:pPr>
        <w:pStyle w:val="Heading4"/>
      </w:pPr>
      <w:bookmarkStart w:id="359" w:name="_Toc52787592"/>
      <w:bookmarkStart w:id="360" w:name="_Toc52787774"/>
      <w:r w:rsidRPr="000670FE">
        <w:t>6.2.8.3</w:t>
      </w:r>
      <w:r w:rsidRPr="000670FE">
        <w:tab/>
        <w:t>Test description</w:t>
      </w:r>
      <w:bookmarkEnd w:id="359"/>
      <w:bookmarkEnd w:id="360"/>
    </w:p>
    <w:p w14:paraId="638D7EC9" w14:textId="77777777" w:rsidR="00784A32" w:rsidRPr="000670FE" w:rsidRDefault="00784A32" w:rsidP="00D35E6A">
      <w:pPr>
        <w:pStyle w:val="Heading5"/>
      </w:pPr>
      <w:bookmarkStart w:id="361" w:name="_Toc52787593"/>
      <w:bookmarkStart w:id="362" w:name="_Toc52787775"/>
      <w:r w:rsidRPr="000670FE">
        <w:t>6.2.8.3.1</w:t>
      </w:r>
      <w:r w:rsidRPr="000670FE">
        <w:tab/>
        <w:t>Pre-test conditions</w:t>
      </w:r>
      <w:bookmarkEnd w:id="361"/>
      <w:bookmarkEnd w:id="362"/>
    </w:p>
    <w:p w14:paraId="4645DF4D" w14:textId="77777777" w:rsidR="00784A32" w:rsidRPr="000670FE" w:rsidRDefault="00784A32" w:rsidP="00784A32">
      <w:pPr>
        <w:pStyle w:val="H6"/>
      </w:pPr>
      <w:r w:rsidRPr="000670FE">
        <w:t>System Simulator:</w:t>
      </w:r>
    </w:p>
    <w:p w14:paraId="0194779A" w14:textId="77777777" w:rsidR="00784A32" w:rsidRPr="000670FE" w:rsidRDefault="00784A32" w:rsidP="00784A32">
      <w:pPr>
        <w:pStyle w:val="B1"/>
      </w:pPr>
      <w:r w:rsidRPr="000670FE">
        <w:t>-</w:t>
      </w:r>
      <w:r w:rsidRPr="000670FE">
        <w:tab/>
        <w:t>SS (MCVideo server)</w:t>
      </w:r>
    </w:p>
    <w:p w14:paraId="37BCEE44"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0D7DB2" w14:textId="77777777" w:rsidR="00784A32" w:rsidRPr="000670FE" w:rsidRDefault="00784A32" w:rsidP="00784A32">
      <w:pPr>
        <w:pStyle w:val="H6"/>
      </w:pPr>
      <w:r w:rsidRPr="000670FE">
        <w:t>IUT:</w:t>
      </w:r>
    </w:p>
    <w:p w14:paraId="2E9BF68C" w14:textId="77777777" w:rsidR="00784A32" w:rsidRPr="000670FE" w:rsidRDefault="00784A32" w:rsidP="00784A32">
      <w:pPr>
        <w:pStyle w:val="B1"/>
      </w:pPr>
      <w:r w:rsidRPr="000670FE">
        <w:t>-</w:t>
      </w:r>
      <w:r w:rsidRPr="000670FE">
        <w:tab/>
        <w:t>UE (MCVideo client)</w:t>
      </w:r>
    </w:p>
    <w:p w14:paraId="304E2D61" w14:textId="77777777" w:rsidR="00784A32" w:rsidRPr="000670FE" w:rsidRDefault="00784A32" w:rsidP="00784A32">
      <w:pPr>
        <w:pStyle w:val="B1"/>
      </w:pPr>
      <w:r w:rsidRPr="000670FE">
        <w:t>-</w:t>
      </w:r>
      <w:r w:rsidRPr="000670FE">
        <w:tab/>
        <w:t>The test USIM set as defined in TS 36.579-1 [2], subclause 5.5.10 is inserted.</w:t>
      </w:r>
    </w:p>
    <w:p w14:paraId="422FB7E2" w14:textId="77777777" w:rsidR="00784A32" w:rsidRPr="000670FE" w:rsidRDefault="00784A32" w:rsidP="00784A32">
      <w:pPr>
        <w:pStyle w:val="H6"/>
      </w:pPr>
      <w:r w:rsidRPr="000670FE">
        <w:t>Preamble:</w:t>
      </w:r>
    </w:p>
    <w:p w14:paraId="3BAE242E"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2AED2B4"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7D5FCA3" w14:textId="77777777" w:rsidR="00784A32" w:rsidRPr="000670FE" w:rsidRDefault="00784A32" w:rsidP="00784A32">
      <w:pPr>
        <w:pStyle w:val="B1"/>
      </w:pPr>
      <w:r w:rsidRPr="000670FE">
        <w:t>-</w:t>
      </w:r>
      <w:r w:rsidRPr="000670FE">
        <w:tab/>
        <w:t>UE States at the end of the preamble</w:t>
      </w:r>
      <w:r w:rsidR="001D621D" w:rsidRPr="000670FE">
        <w:t>:</w:t>
      </w:r>
    </w:p>
    <w:p w14:paraId="5749CA5C" w14:textId="77777777" w:rsidR="00784A32" w:rsidRPr="000670FE" w:rsidRDefault="00784A32" w:rsidP="00784A32">
      <w:pPr>
        <w:pStyle w:val="B2"/>
      </w:pPr>
      <w:r w:rsidRPr="000670FE">
        <w:t>-</w:t>
      </w:r>
      <w:r w:rsidRPr="000670FE">
        <w:tab/>
        <w:t>The UE is in E-UTRA Registered, Idle Mode state.</w:t>
      </w:r>
    </w:p>
    <w:p w14:paraId="44E520C2"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25269D8D" w14:textId="77777777" w:rsidR="00784A32" w:rsidRPr="000670FE" w:rsidRDefault="00784A32" w:rsidP="00D35E6A">
      <w:pPr>
        <w:pStyle w:val="Heading5"/>
      </w:pPr>
      <w:bookmarkStart w:id="363" w:name="_Toc52787594"/>
      <w:bookmarkStart w:id="364" w:name="_Toc52787776"/>
      <w:r w:rsidRPr="000670FE">
        <w:t>6.2.8.3.2</w:t>
      </w:r>
      <w:r w:rsidRPr="000670FE">
        <w:tab/>
        <w:t>Test procedure sequence</w:t>
      </w:r>
      <w:bookmarkEnd w:id="363"/>
      <w:bookmarkEnd w:id="364"/>
    </w:p>
    <w:p w14:paraId="5576F35A" w14:textId="77777777" w:rsidR="00784A32" w:rsidRPr="000670FE" w:rsidRDefault="00784A32" w:rsidP="00784A32">
      <w:pPr>
        <w:pStyle w:val="TH"/>
      </w:pPr>
      <w:r w:rsidRPr="000670FE">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CFC0B5D" w14:textId="77777777" w:rsidTr="00354887">
        <w:trPr>
          <w:tblHeader/>
        </w:trPr>
        <w:tc>
          <w:tcPr>
            <w:tcW w:w="534" w:type="dxa"/>
            <w:tcBorders>
              <w:bottom w:val="nil"/>
            </w:tcBorders>
            <w:shd w:val="clear" w:color="auto" w:fill="auto"/>
          </w:tcPr>
          <w:p w14:paraId="4F62A853"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16E04FD2"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3662F2B2"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0D05747A"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25522FAF" w14:textId="77777777" w:rsidR="00784A32" w:rsidRPr="000670FE" w:rsidRDefault="00784A32" w:rsidP="00354887">
            <w:pPr>
              <w:pStyle w:val="TAH"/>
              <w:keepNext w:val="0"/>
              <w:keepLines w:val="0"/>
              <w:widowControl w:val="0"/>
            </w:pPr>
            <w:r w:rsidRPr="000670FE">
              <w:t>Verdict</w:t>
            </w:r>
          </w:p>
        </w:tc>
      </w:tr>
      <w:tr w:rsidR="00784A32" w:rsidRPr="000670FE" w14:paraId="205F30DD" w14:textId="77777777" w:rsidTr="00354887">
        <w:trPr>
          <w:tblHeader/>
        </w:trPr>
        <w:tc>
          <w:tcPr>
            <w:tcW w:w="534" w:type="dxa"/>
            <w:tcBorders>
              <w:top w:val="nil"/>
            </w:tcBorders>
            <w:shd w:val="clear" w:color="auto" w:fill="auto"/>
          </w:tcPr>
          <w:p w14:paraId="4C4CD0DE"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39F5A592" w14:textId="77777777" w:rsidR="00784A32" w:rsidRPr="000670FE" w:rsidRDefault="00784A32" w:rsidP="00354887">
            <w:pPr>
              <w:pStyle w:val="TAH"/>
              <w:keepNext w:val="0"/>
              <w:keepLines w:val="0"/>
              <w:widowControl w:val="0"/>
            </w:pPr>
          </w:p>
        </w:tc>
        <w:tc>
          <w:tcPr>
            <w:tcW w:w="708" w:type="dxa"/>
            <w:shd w:val="clear" w:color="auto" w:fill="auto"/>
          </w:tcPr>
          <w:p w14:paraId="1FDDB279"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17149D08"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0CD903EA"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7C77F0D6" w14:textId="77777777" w:rsidR="00784A32" w:rsidRPr="000670FE" w:rsidRDefault="00784A32" w:rsidP="00354887">
            <w:pPr>
              <w:pStyle w:val="TAH"/>
              <w:keepNext w:val="0"/>
              <w:keepLines w:val="0"/>
              <w:widowControl w:val="0"/>
            </w:pPr>
          </w:p>
        </w:tc>
      </w:tr>
      <w:tr w:rsidR="00784A32" w:rsidRPr="000670FE" w14:paraId="507AB0AE" w14:textId="77777777" w:rsidTr="00354887">
        <w:tc>
          <w:tcPr>
            <w:tcW w:w="534" w:type="dxa"/>
            <w:shd w:val="clear" w:color="auto" w:fill="auto"/>
          </w:tcPr>
          <w:p w14:paraId="7EE25025"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B298EAE"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453912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4F3C31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68FCE8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F2D8FA" w14:textId="77777777" w:rsidR="00784A32" w:rsidRPr="000670FE" w:rsidRDefault="00784A32" w:rsidP="00354887">
            <w:pPr>
              <w:pStyle w:val="TAC"/>
              <w:keepNext w:val="0"/>
              <w:keepLines w:val="0"/>
              <w:widowControl w:val="0"/>
            </w:pPr>
            <w:r w:rsidRPr="000670FE">
              <w:t>-</w:t>
            </w:r>
          </w:p>
        </w:tc>
      </w:tr>
      <w:tr w:rsidR="00784A32" w:rsidRPr="000670FE" w14:paraId="69D6A2E0" w14:textId="77777777" w:rsidTr="00354887">
        <w:tc>
          <w:tcPr>
            <w:tcW w:w="534" w:type="dxa"/>
            <w:shd w:val="clear" w:color="auto" w:fill="auto"/>
          </w:tcPr>
          <w:p w14:paraId="0DD8F674"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5773818D" w14:textId="77777777" w:rsidR="00784A32" w:rsidRPr="000670FE" w:rsidRDefault="00784A32" w:rsidP="00354887">
            <w:pPr>
              <w:pStyle w:val="TAL"/>
              <w:keepNext w:val="0"/>
              <w:keepLines w:val="0"/>
              <w:widowControl w:val="0"/>
            </w:pPr>
            <w:r w:rsidRPr="000670FE">
              <w:t xml:space="preserve">SS initiates an </w:t>
            </w:r>
            <w:r w:rsidRPr="000670FE">
              <w:rPr>
                <w:rFonts w:cs="Arial"/>
                <w:szCs w:val="18"/>
              </w:rPr>
              <w:t>On-network / Private Call / On-demand / Manual Commencement Mode / Without Transmission Control</w:t>
            </w:r>
          </w:p>
        </w:tc>
        <w:tc>
          <w:tcPr>
            <w:tcW w:w="708" w:type="dxa"/>
            <w:shd w:val="clear" w:color="auto" w:fill="auto"/>
          </w:tcPr>
          <w:p w14:paraId="053DEE0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3E0E99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566E336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CB6BF52" w14:textId="77777777" w:rsidR="00784A32" w:rsidRPr="000670FE" w:rsidRDefault="00784A32" w:rsidP="00354887">
            <w:pPr>
              <w:pStyle w:val="TAC"/>
              <w:keepNext w:val="0"/>
              <w:keepLines w:val="0"/>
              <w:widowControl w:val="0"/>
            </w:pPr>
            <w:r w:rsidRPr="000670FE">
              <w:t>-</w:t>
            </w:r>
          </w:p>
        </w:tc>
      </w:tr>
      <w:tr w:rsidR="00784A32" w:rsidRPr="000670FE" w14:paraId="5FAA8F9F" w14:textId="77777777" w:rsidTr="00354887">
        <w:tc>
          <w:tcPr>
            <w:tcW w:w="534" w:type="dxa"/>
            <w:shd w:val="clear" w:color="auto" w:fill="auto"/>
          </w:tcPr>
          <w:p w14:paraId="6A334F67"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D7A0F10" w14:textId="77777777" w:rsidR="00784A32" w:rsidRPr="000670FE" w:rsidRDefault="00784A32" w:rsidP="00354887">
            <w:pPr>
              <w:pStyle w:val="TAL"/>
              <w:keepNext w:val="0"/>
              <w:keepLines w:val="0"/>
              <w:widowControl w:val="0"/>
            </w:pPr>
            <w:r w:rsidRPr="000670FE">
              <w:t>EXCEPTION: Steps 2a1 through 2a4 describe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5EA0C13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820294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4DB5BC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E5CF833" w14:textId="77777777" w:rsidR="00784A32" w:rsidRPr="000670FE" w:rsidRDefault="00784A32" w:rsidP="00354887">
            <w:pPr>
              <w:pStyle w:val="TAC"/>
              <w:keepNext w:val="0"/>
              <w:keepLines w:val="0"/>
              <w:widowControl w:val="0"/>
            </w:pPr>
            <w:r w:rsidRPr="000670FE">
              <w:t>-</w:t>
            </w:r>
          </w:p>
        </w:tc>
      </w:tr>
      <w:tr w:rsidR="00784A32" w:rsidRPr="000670FE" w14:paraId="30D2BA0A" w14:textId="77777777" w:rsidTr="00354887">
        <w:tc>
          <w:tcPr>
            <w:tcW w:w="534" w:type="dxa"/>
            <w:shd w:val="clear" w:color="auto" w:fill="auto"/>
          </w:tcPr>
          <w:p w14:paraId="2D54B176"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2528C885" w14:textId="77777777" w:rsidR="00784A32" w:rsidRPr="000670FE" w:rsidRDefault="00784A32" w:rsidP="00354887">
            <w:pPr>
              <w:pStyle w:val="TAL"/>
              <w:keepNext w:val="0"/>
              <w:keepLines w:val="0"/>
              <w:widowControl w:val="0"/>
            </w:pPr>
            <w:r w:rsidRPr="000670FE">
              <w:t>The UE (MCVIDEO Client) responds with a SIP 100 Trying provisional response.</w:t>
            </w:r>
          </w:p>
        </w:tc>
        <w:tc>
          <w:tcPr>
            <w:tcW w:w="708" w:type="dxa"/>
            <w:shd w:val="clear" w:color="auto" w:fill="auto"/>
          </w:tcPr>
          <w:p w14:paraId="28A1693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34D2C3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2A6AC7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F328986" w14:textId="77777777" w:rsidR="00784A32" w:rsidRPr="000670FE" w:rsidRDefault="00784A32" w:rsidP="00354887">
            <w:pPr>
              <w:pStyle w:val="TAC"/>
              <w:keepNext w:val="0"/>
              <w:keepLines w:val="0"/>
              <w:widowControl w:val="0"/>
            </w:pPr>
            <w:r w:rsidRPr="000670FE">
              <w:t>-</w:t>
            </w:r>
          </w:p>
        </w:tc>
      </w:tr>
      <w:tr w:rsidR="00784A32" w:rsidRPr="000670FE" w14:paraId="7272B6A0" w14:textId="77777777" w:rsidTr="00354887">
        <w:tc>
          <w:tcPr>
            <w:tcW w:w="534" w:type="dxa"/>
            <w:shd w:val="clear" w:color="auto" w:fill="auto"/>
          </w:tcPr>
          <w:p w14:paraId="1F37DBBD" w14:textId="77777777" w:rsidR="00784A32" w:rsidRPr="000670FE" w:rsidRDefault="00784A32" w:rsidP="00354887">
            <w:pPr>
              <w:pStyle w:val="TAC"/>
              <w:keepNext w:val="0"/>
              <w:keepLines w:val="0"/>
              <w:widowControl w:val="0"/>
            </w:pPr>
            <w:r w:rsidRPr="000670FE">
              <w:t>2a2</w:t>
            </w:r>
          </w:p>
        </w:tc>
        <w:tc>
          <w:tcPr>
            <w:tcW w:w="3968" w:type="dxa"/>
            <w:shd w:val="clear" w:color="auto" w:fill="auto"/>
          </w:tcPr>
          <w:p w14:paraId="3CF5ADCA" w14:textId="77777777" w:rsidR="00784A32" w:rsidRPr="000670FE" w:rsidRDefault="00784A32" w:rsidP="00354887">
            <w:pPr>
              <w:pStyle w:val="TAL"/>
              <w:keepNext w:val="0"/>
              <w:keepLines w:val="0"/>
              <w:widowControl w:val="0"/>
            </w:pPr>
            <w:r w:rsidRPr="000670FE">
              <w:t>The UE (MCVIDEO Client) respond with a SIP 183 (Session Progress)?</w:t>
            </w:r>
          </w:p>
        </w:tc>
        <w:tc>
          <w:tcPr>
            <w:tcW w:w="708" w:type="dxa"/>
            <w:shd w:val="clear" w:color="auto" w:fill="auto"/>
          </w:tcPr>
          <w:p w14:paraId="3818E6D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E5C9262" w14:textId="77777777" w:rsidR="00784A32" w:rsidRPr="000670FE" w:rsidRDefault="00784A32" w:rsidP="00354887">
            <w:pPr>
              <w:pStyle w:val="TAL"/>
              <w:keepNext w:val="0"/>
              <w:keepLines w:val="0"/>
              <w:widowControl w:val="0"/>
            </w:pPr>
            <w:r w:rsidRPr="000670FE">
              <w:t>SIP 183 (Session Progress)</w:t>
            </w:r>
          </w:p>
        </w:tc>
        <w:tc>
          <w:tcPr>
            <w:tcW w:w="565" w:type="dxa"/>
            <w:shd w:val="clear" w:color="auto" w:fill="auto"/>
          </w:tcPr>
          <w:p w14:paraId="30688F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668EDAC" w14:textId="77777777" w:rsidR="00784A32" w:rsidRPr="000670FE" w:rsidRDefault="00784A32" w:rsidP="00354887">
            <w:pPr>
              <w:pStyle w:val="TAC"/>
              <w:keepNext w:val="0"/>
              <w:keepLines w:val="0"/>
              <w:widowControl w:val="0"/>
            </w:pPr>
            <w:r w:rsidRPr="000670FE">
              <w:t>-</w:t>
            </w:r>
          </w:p>
        </w:tc>
      </w:tr>
      <w:tr w:rsidR="00784A32" w:rsidRPr="000670FE" w14:paraId="1BA232E0" w14:textId="77777777" w:rsidTr="00354887">
        <w:tc>
          <w:tcPr>
            <w:tcW w:w="534" w:type="dxa"/>
            <w:shd w:val="clear" w:color="auto" w:fill="auto"/>
          </w:tcPr>
          <w:p w14:paraId="35D4FB7B" w14:textId="77777777" w:rsidR="00784A32" w:rsidRPr="000670FE" w:rsidRDefault="00784A32" w:rsidP="00354887">
            <w:pPr>
              <w:pStyle w:val="TAC"/>
              <w:keepNext w:val="0"/>
              <w:keepLines w:val="0"/>
              <w:widowControl w:val="0"/>
            </w:pPr>
            <w:r w:rsidRPr="000670FE">
              <w:t>2a3</w:t>
            </w:r>
          </w:p>
        </w:tc>
        <w:tc>
          <w:tcPr>
            <w:tcW w:w="3968" w:type="dxa"/>
            <w:shd w:val="clear" w:color="auto" w:fill="auto"/>
          </w:tcPr>
          <w:p w14:paraId="46C07221" w14:textId="77777777" w:rsidR="00784A32" w:rsidRPr="000670FE" w:rsidRDefault="00784A32" w:rsidP="00354887">
            <w:pPr>
              <w:pStyle w:val="TAL"/>
              <w:keepNext w:val="0"/>
              <w:keepLines w:val="0"/>
              <w:widowControl w:val="0"/>
            </w:pPr>
            <w:r w:rsidRPr="000670FE">
              <w:t>The SS responds to the SIP 183 (Session Progress) message with a SIP PRACK message</w:t>
            </w:r>
          </w:p>
        </w:tc>
        <w:tc>
          <w:tcPr>
            <w:tcW w:w="708" w:type="dxa"/>
            <w:shd w:val="clear" w:color="auto" w:fill="auto"/>
          </w:tcPr>
          <w:p w14:paraId="5FE72AA9"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25C8AF5" w14:textId="77777777" w:rsidR="00784A32" w:rsidRPr="000670FE" w:rsidRDefault="00784A32" w:rsidP="00354887">
            <w:pPr>
              <w:pStyle w:val="TAL"/>
              <w:keepNext w:val="0"/>
              <w:keepLines w:val="0"/>
              <w:widowControl w:val="0"/>
            </w:pPr>
            <w:r w:rsidRPr="000670FE">
              <w:t>SIP PRACK</w:t>
            </w:r>
          </w:p>
        </w:tc>
        <w:tc>
          <w:tcPr>
            <w:tcW w:w="565" w:type="dxa"/>
            <w:shd w:val="clear" w:color="auto" w:fill="auto"/>
          </w:tcPr>
          <w:p w14:paraId="734BB29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A103A87" w14:textId="77777777" w:rsidR="00784A32" w:rsidRPr="000670FE" w:rsidRDefault="00784A32" w:rsidP="00354887">
            <w:pPr>
              <w:pStyle w:val="TAC"/>
              <w:keepNext w:val="0"/>
              <w:keepLines w:val="0"/>
              <w:widowControl w:val="0"/>
            </w:pPr>
            <w:r w:rsidRPr="000670FE">
              <w:t>-</w:t>
            </w:r>
          </w:p>
        </w:tc>
      </w:tr>
      <w:tr w:rsidR="00784A32" w:rsidRPr="000670FE" w14:paraId="35092FA4" w14:textId="77777777" w:rsidTr="00354887">
        <w:tc>
          <w:tcPr>
            <w:tcW w:w="534" w:type="dxa"/>
            <w:shd w:val="clear" w:color="auto" w:fill="auto"/>
          </w:tcPr>
          <w:p w14:paraId="38866915" w14:textId="77777777" w:rsidR="00784A32" w:rsidRPr="000670FE" w:rsidRDefault="00784A32" w:rsidP="00354887">
            <w:pPr>
              <w:pStyle w:val="TAC"/>
              <w:keepNext w:val="0"/>
              <w:keepLines w:val="0"/>
              <w:widowControl w:val="0"/>
            </w:pPr>
            <w:r w:rsidRPr="000670FE">
              <w:t>2a4</w:t>
            </w:r>
          </w:p>
        </w:tc>
        <w:tc>
          <w:tcPr>
            <w:tcW w:w="3968" w:type="dxa"/>
            <w:shd w:val="clear" w:color="auto" w:fill="auto"/>
          </w:tcPr>
          <w:p w14:paraId="177A1CD4" w14:textId="77777777" w:rsidR="00784A32" w:rsidRPr="000670FE" w:rsidRDefault="00784A32" w:rsidP="00354887">
            <w:pPr>
              <w:pStyle w:val="TAL"/>
              <w:keepNext w:val="0"/>
              <w:keepLines w:val="0"/>
              <w:widowControl w:val="0"/>
            </w:pPr>
            <w:r w:rsidRPr="000670FE">
              <w:t>The UE (MCVIDEO Client) acknowledges the SIP PRACK message with SIP 200 (OK) message</w:t>
            </w:r>
          </w:p>
        </w:tc>
        <w:tc>
          <w:tcPr>
            <w:tcW w:w="708" w:type="dxa"/>
            <w:shd w:val="clear" w:color="auto" w:fill="auto"/>
          </w:tcPr>
          <w:p w14:paraId="42B0AE75"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F219640"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68DBD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6A28D07" w14:textId="77777777" w:rsidR="00784A32" w:rsidRPr="000670FE" w:rsidRDefault="00784A32" w:rsidP="00354887">
            <w:pPr>
              <w:pStyle w:val="TAC"/>
              <w:keepNext w:val="0"/>
              <w:keepLines w:val="0"/>
              <w:widowControl w:val="0"/>
            </w:pPr>
            <w:r w:rsidRPr="000670FE">
              <w:t>-</w:t>
            </w:r>
          </w:p>
        </w:tc>
      </w:tr>
      <w:tr w:rsidR="00784A32" w:rsidRPr="000670FE" w14:paraId="07A892C3" w14:textId="77777777" w:rsidTr="00354887">
        <w:tc>
          <w:tcPr>
            <w:tcW w:w="534" w:type="dxa"/>
            <w:shd w:val="clear" w:color="auto" w:fill="auto"/>
          </w:tcPr>
          <w:p w14:paraId="3C758836"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03F74D19" w14:textId="77777777" w:rsidR="00784A32" w:rsidRPr="000670FE" w:rsidRDefault="00784A32" w:rsidP="00354887">
            <w:pPr>
              <w:pStyle w:val="TAL"/>
              <w:keepNext w:val="0"/>
              <w:keepLines w:val="0"/>
              <w:widowControl w:val="0"/>
            </w:pPr>
            <w:r w:rsidRPr="000670FE">
              <w:t>EXCEPTION: Steps 3a1 through 3a3 describe behaviour that depends on the UE implementation; the "lower case letter" identifies a step sequence that takes place if the UE responds to a SIP INVITE prior to the MCVIDEO user's acknowledgment by sending a SIP 180 (Ringing) message.</w:t>
            </w:r>
          </w:p>
        </w:tc>
        <w:tc>
          <w:tcPr>
            <w:tcW w:w="708" w:type="dxa"/>
            <w:shd w:val="clear" w:color="auto" w:fill="auto"/>
          </w:tcPr>
          <w:p w14:paraId="4155648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3FDEAC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F24B16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DB79A54" w14:textId="77777777" w:rsidR="00784A32" w:rsidRPr="000670FE" w:rsidRDefault="00784A32" w:rsidP="00354887">
            <w:pPr>
              <w:pStyle w:val="TAC"/>
              <w:keepNext w:val="0"/>
              <w:keepLines w:val="0"/>
              <w:widowControl w:val="0"/>
            </w:pPr>
            <w:r w:rsidRPr="000670FE">
              <w:t>-</w:t>
            </w:r>
          </w:p>
        </w:tc>
      </w:tr>
      <w:tr w:rsidR="00784A32" w:rsidRPr="000670FE" w14:paraId="163D705A" w14:textId="77777777" w:rsidTr="00354887">
        <w:tc>
          <w:tcPr>
            <w:tcW w:w="534" w:type="dxa"/>
            <w:shd w:val="clear" w:color="auto" w:fill="auto"/>
          </w:tcPr>
          <w:p w14:paraId="6912FB42" w14:textId="77777777" w:rsidR="00784A32" w:rsidRPr="000670FE" w:rsidRDefault="00784A32" w:rsidP="00354887">
            <w:pPr>
              <w:pStyle w:val="TAC"/>
              <w:keepNext w:val="0"/>
              <w:keepLines w:val="0"/>
              <w:widowControl w:val="0"/>
            </w:pPr>
            <w:r w:rsidRPr="000670FE">
              <w:t>3a1</w:t>
            </w:r>
          </w:p>
        </w:tc>
        <w:tc>
          <w:tcPr>
            <w:tcW w:w="3968" w:type="dxa"/>
            <w:shd w:val="clear" w:color="auto" w:fill="auto"/>
          </w:tcPr>
          <w:p w14:paraId="183E0A91" w14:textId="77777777" w:rsidR="00784A32" w:rsidRPr="000670FE" w:rsidRDefault="00784A32" w:rsidP="00354887">
            <w:pPr>
              <w:pStyle w:val="TAL"/>
              <w:keepNext w:val="0"/>
              <w:keepLines w:val="0"/>
              <w:widowControl w:val="0"/>
            </w:pPr>
            <w:r w:rsidRPr="000670FE">
              <w:t>Check: Does the UE (MCVIDEO Client) respond with a SIP 180 (Ringing) message?</w:t>
            </w:r>
          </w:p>
        </w:tc>
        <w:tc>
          <w:tcPr>
            <w:tcW w:w="708" w:type="dxa"/>
            <w:shd w:val="clear" w:color="auto" w:fill="auto"/>
          </w:tcPr>
          <w:p w14:paraId="1F280C4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E6B0090" w14:textId="77777777" w:rsidR="00784A32" w:rsidRPr="000670FE" w:rsidRDefault="00784A32" w:rsidP="00354887">
            <w:pPr>
              <w:pStyle w:val="TAL"/>
              <w:keepNext w:val="0"/>
              <w:keepLines w:val="0"/>
              <w:widowControl w:val="0"/>
            </w:pPr>
            <w:r w:rsidRPr="000670FE">
              <w:t>SIP 180 (Ringing)</w:t>
            </w:r>
          </w:p>
        </w:tc>
        <w:tc>
          <w:tcPr>
            <w:tcW w:w="565" w:type="dxa"/>
            <w:shd w:val="clear" w:color="auto" w:fill="auto"/>
          </w:tcPr>
          <w:p w14:paraId="4A01842E"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3738B9D2" w14:textId="77777777" w:rsidR="00784A32" w:rsidRPr="000670FE" w:rsidRDefault="00784A32" w:rsidP="00354887">
            <w:pPr>
              <w:pStyle w:val="TAC"/>
              <w:keepNext w:val="0"/>
              <w:keepLines w:val="0"/>
              <w:widowControl w:val="0"/>
            </w:pPr>
            <w:r w:rsidRPr="000670FE">
              <w:t>P</w:t>
            </w:r>
          </w:p>
        </w:tc>
      </w:tr>
      <w:tr w:rsidR="00784A32" w:rsidRPr="000670FE" w14:paraId="6092197D" w14:textId="77777777" w:rsidTr="00354887">
        <w:tc>
          <w:tcPr>
            <w:tcW w:w="534" w:type="dxa"/>
            <w:shd w:val="clear" w:color="auto" w:fill="auto"/>
          </w:tcPr>
          <w:p w14:paraId="4E0BF5FA" w14:textId="77777777" w:rsidR="00784A32" w:rsidRPr="000670FE" w:rsidRDefault="00784A32" w:rsidP="00354887">
            <w:pPr>
              <w:pStyle w:val="TAC"/>
              <w:keepNext w:val="0"/>
              <w:keepLines w:val="0"/>
              <w:widowControl w:val="0"/>
            </w:pPr>
            <w:r w:rsidRPr="000670FE">
              <w:t>3a2</w:t>
            </w:r>
          </w:p>
        </w:tc>
        <w:tc>
          <w:tcPr>
            <w:tcW w:w="3968" w:type="dxa"/>
            <w:shd w:val="clear" w:color="auto" w:fill="auto"/>
          </w:tcPr>
          <w:p w14:paraId="3BE84406" w14:textId="77777777" w:rsidR="00784A32" w:rsidRPr="000670FE" w:rsidRDefault="00784A32" w:rsidP="00354887">
            <w:pPr>
              <w:pStyle w:val="TAL"/>
              <w:keepNext w:val="0"/>
              <w:keepLines w:val="0"/>
              <w:widowControl w:val="0"/>
            </w:pPr>
            <w:r w:rsidRPr="000670FE">
              <w:t>The SS shall send a SIP PRACK message only if the SIP 180 (Ringing) response contains 100rel option tag within the Require header.</w:t>
            </w:r>
          </w:p>
        </w:tc>
        <w:tc>
          <w:tcPr>
            <w:tcW w:w="708" w:type="dxa"/>
            <w:shd w:val="clear" w:color="auto" w:fill="auto"/>
          </w:tcPr>
          <w:p w14:paraId="5886699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78E2777" w14:textId="77777777" w:rsidR="00784A32" w:rsidRPr="000670FE" w:rsidRDefault="00784A32" w:rsidP="00354887">
            <w:pPr>
              <w:pStyle w:val="TAL"/>
              <w:keepNext w:val="0"/>
              <w:keepLines w:val="0"/>
              <w:widowControl w:val="0"/>
            </w:pPr>
            <w:r w:rsidRPr="000670FE">
              <w:t>SIP PRACK</w:t>
            </w:r>
          </w:p>
        </w:tc>
        <w:tc>
          <w:tcPr>
            <w:tcW w:w="565" w:type="dxa"/>
            <w:shd w:val="clear" w:color="auto" w:fill="auto"/>
          </w:tcPr>
          <w:p w14:paraId="638CD6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D20DB84" w14:textId="77777777" w:rsidR="00784A32" w:rsidRPr="000670FE" w:rsidRDefault="00784A32" w:rsidP="00354887">
            <w:pPr>
              <w:pStyle w:val="TAC"/>
              <w:keepNext w:val="0"/>
              <w:keepLines w:val="0"/>
              <w:widowControl w:val="0"/>
            </w:pPr>
            <w:r w:rsidRPr="000670FE">
              <w:t>-</w:t>
            </w:r>
          </w:p>
        </w:tc>
      </w:tr>
      <w:tr w:rsidR="00784A32" w:rsidRPr="000670FE" w14:paraId="1EBE102E" w14:textId="77777777" w:rsidTr="00354887">
        <w:tc>
          <w:tcPr>
            <w:tcW w:w="534" w:type="dxa"/>
            <w:shd w:val="clear" w:color="auto" w:fill="auto"/>
          </w:tcPr>
          <w:p w14:paraId="5FE8B5A3" w14:textId="77777777" w:rsidR="00784A32" w:rsidRPr="000670FE" w:rsidRDefault="00784A32" w:rsidP="00354887">
            <w:pPr>
              <w:pStyle w:val="TAC"/>
              <w:keepNext w:val="0"/>
              <w:keepLines w:val="0"/>
              <w:widowControl w:val="0"/>
            </w:pPr>
            <w:r w:rsidRPr="000670FE">
              <w:t>3a3</w:t>
            </w:r>
          </w:p>
        </w:tc>
        <w:tc>
          <w:tcPr>
            <w:tcW w:w="3968" w:type="dxa"/>
            <w:shd w:val="clear" w:color="auto" w:fill="auto"/>
          </w:tcPr>
          <w:p w14:paraId="7D8D1743" w14:textId="77777777" w:rsidR="00784A32" w:rsidRPr="000670FE" w:rsidRDefault="00784A32" w:rsidP="00354887">
            <w:pPr>
              <w:pStyle w:val="TAL"/>
              <w:keepNext w:val="0"/>
              <w:keepLines w:val="0"/>
              <w:widowControl w:val="0"/>
            </w:pPr>
            <w:r w:rsidRPr="000670FE">
              <w:t>The UE (MCVIDEO Client) acknowledges the SIP PRACK message with SIP 200 (OK) message</w:t>
            </w:r>
          </w:p>
        </w:tc>
        <w:tc>
          <w:tcPr>
            <w:tcW w:w="708" w:type="dxa"/>
            <w:shd w:val="clear" w:color="auto" w:fill="auto"/>
          </w:tcPr>
          <w:p w14:paraId="28C2588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2CA2DBF"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149CCE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746B5EC" w14:textId="77777777" w:rsidR="00784A32" w:rsidRPr="000670FE" w:rsidRDefault="00784A32" w:rsidP="00354887">
            <w:pPr>
              <w:pStyle w:val="TAC"/>
              <w:keepNext w:val="0"/>
              <w:keepLines w:val="0"/>
              <w:widowControl w:val="0"/>
            </w:pPr>
            <w:r w:rsidRPr="000670FE">
              <w:t>-</w:t>
            </w:r>
          </w:p>
        </w:tc>
      </w:tr>
      <w:tr w:rsidR="00784A32" w:rsidRPr="000670FE" w14:paraId="2DF04D15" w14:textId="77777777" w:rsidTr="00354887">
        <w:tc>
          <w:tcPr>
            <w:tcW w:w="534" w:type="dxa"/>
            <w:shd w:val="clear" w:color="auto" w:fill="auto"/>
          </w:tcPr>
          <w:p w14:paraId="7C7F6855"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3ED28ADA" w14:textId="77777777" w:rsidR="00784A32" w:rsidRPr="000670FE" w:rsidRDefault="00784A32" w:rsidP="00354887">
            <w:pPr>
              <w:pStyle w:val="TAL"/>
            </w:pPr>
            <w:r w:rsidRPr="000670FE">
              <w:t>Make the MCVIDEO User answer the call</w:t>
            </w:r>
          </w:p>
          <w:p w14:paraId="2E259E58" w14:textId="77777777" w:rsidR="00784A32" w:rsidRPr="000670FE" w:rsidRDefault="00784A32" w:rsidP="00354887">
            <w:pPr>
              <w:pStyle w:val="TAL"/>
              <w:keepNext w:val="0"/>
              <w:keepLines w:val="0"/>
              <w:widowControl w:val="0"/>
            </w:pPr>
            <w:r w:rsidRPr="000670FE">
              <w:t>NOTE: This is expected to be done via a suitable implementation dependent MMI command.</w:t>
            </w:r>
          </w:p>
        </w:tc>
        <w:tc>
          <w:tcPr>
            <w:tcW w:w="708" w:type="dxa"/>
            <w:shd w:val="clear" w:color="auto" w:fill="auto"/>
          </w:tcPr>
          <w:p w14:paraId="743864F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2855CA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13F2F5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007951D" w14:textId="77777777" w:rsidR="00784A32" w:rsidRPr="000670FE" w:rsidRDefault="00784A32" w:rsidP="00354887">
            <w:pPr>
              <w:pStyle w:val="TAC"/>
              <w:keepNext w:val="0"/>
              <w:keepLines w:val="0"/>
              <w:widowControl w:val="0"/>
            </w:pPr>
            <w:r w:rsidRPr="000670FE">
              <w:t>-</w:t>
            </w:r>
          </w:p>
        </w:tc>
      </w:tr>
      <w:tr w:rsidR="00784A32" w:rsidRPr="000670FE" w14:paraId="3DDDBE1C" w14:textId="77777777" w:rsidTr="00354887">
        <w:tc>
          <w:tcPr>
            <w:tcW w:w="534" w:type="dxa"/>
            <w:shd w:val="clear" w:color="auto" w:fill="auto"/>
          </w:tcPr>
          <w:p w14:paraId="76C9E668"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3A99246F" w14:textId="77777777" w:rsidR="00784A32" w:rsidRPr="000670FE" w:rsidRDefault="00784A32" w:rsidP="00354887">
            <w:pPr>
              <w:pStyle w:val="TAL"/>
            </w:pPr>
            <w:r w:rsidRPr="000670FE">
              <w:t>Check: Does the UE (MCVIDEO Client) respond to the original SIP INVITE message with a SIP 200 (OK) message?</w:t>
            </w:r>
          </w:p>
        </w:tc>
        <w:tc>
          <w:tcPr>
            <w:tcW w:w="708" w:type="dxa"/>
            <w:shd w:val="clear" w:color="auto" w:fill="auto"/>
          </w:tcPr>
          <w:p w14:paraId="20178B85"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25034F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A0C1AA2"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D666FD9" w14:textId="77777777" w:rsidR="00784A32" w:rsidRPr="000670FE" w:rsidRDefault="00784A32" w:rsidP="00354887">
            <w:pPr>
              <w:pStyle w:val="TAC"/>
              <w:keepNext w:val="0"/>
              <w:keepLines w:val="0"/>
              <w:widowControl w:val="0"/>
            </w:pPr>
            <w:r w:rsidRPr="000670FE">
              <w:t>P</w:t>
            </w:r>
          </w:p>
        </w:tc>
      </w:tr>
      <w:tr w:rsidR="00784A32" w:rsidRPr="000670FE" w14:paraId="2A2FC98E" w14:textId="77777777" w:rsidTr="00354887">
        <w:tc>
          <w:tcPr>
            <w:tcW w:w="534" w:type="dxa"/>
            <w:shd w:val="clear" w:color="auto" w:fill="auto"/>
          </w:tcPr>
          <w:p w14:paraId="7ED30FAF"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020DB2C6" w14:textId="77777777" w:rsidR="00784A32" w:rsidRPr="000670FE" w:rsidRDefault="00784A32" w:rsidP="00354887">
            <w:pPr>
              <w:pStyle w:val="TAL"/>
              <w:keepNext w:val="0"/>
              <w:keepLines w:val="0"/>
              <w:widowControl w:val="0"/>
            </w:pPr>
            <w:r w:rsidRPr="000670FE">
              <w:t>The SS acknowledges the receipt of the SIP 200 (OK) message for the SIP INVITE message.</w:t>
            </w:r>
          </w:p>
        </w:tc>
        <w:tc>
          <w:tcPr>
            <w:tcW w:w="708" w:type="dxa"/>
            <w:shd w:val="clear" w:color="auto" w:fill="auto"/>
          </w:tcPr>
          <w:p w14:paraId="629015B1"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C9D173F"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4191A49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B648430" w14:textId="77777777" w:rsidR="00784A32" w:rsidRPr="000670FE" w:rsidRDefault="00784A32" w:rsidP="00354887">
            <w:pPr>
              <w:pStyle w:val="TAC"/>
              <w:keepNext w:val="0"/>
              <w:keepLines w:val="0"/>
              <w:widowControl w:val="0"/>
            </w:pPr>
            <w:r w:rsidRPr="000670FE">
              <w:t>-</w:t>
            </w:r>
          </w:p>
        </w:tc>
      </w:tr>
      <w:tr w:rsidR="00784A32" w:rsidRPr="000670FE" w14:paraId="121D9B09" w14:textId="77777777" w:rsidTr="00354887">
        <w:trPr>
          <w:trHeight w:val="61"/>
        </w:trPr>
        <w:tc>
          <w:tcPr>
            <w:tcW w:w="534" w:type="dxa"/>
            <w:shd w:val="clear" w:color="auto" w:fill="auto"/>
          </w:tcPr>
          <w:p w14:paraId="06541532"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62BDD303" w14:textId="77777777" w:rsidR="00784A32" w:rsidRPr="000670FE" w:rsidRDefault="00784A32" w:rsidP="00354887">
            <w:pPr>
              <w:pStyle w:val="TAL"/>
              <w:keepNext w:val="0"/>
              <w:keepLines w:val="0"/>
              <w:widowControl w:val="0"/>
            </w:pPr>
            <w:r w:rsidRPr="000670FE">
              <w:t>Make the UE request to end the call.</w:t>
            </w:r>
          </w:p>
          <w:p w14:paraId="27550E9B" w14:textId="77777777" w:rsidR="00784A32" w:rsidRPr="000670FE" w:rsidRDefault="00784A32" w:rsidP="00354887">
            <w:pPr>
              <w:pStyle w:val="TAL"/>
              <w:keepNext w:val="0"/>
              <w:keepLines w:val="0"/>
              <w:widowControl w:val="0"/>
            </w:pPr>
            <w:r w:rsidRPr="000670FE">
              <w:t>NOTE: This is expected to be done via a suitable implementation dependent MMI command.</w:t>
            </w:r>
          </w:p>
        </w:tc>
        <w:tc>
          <w:tcPr>
            <w:tcW w:w="708" w:type="dxa"/>
            <w:shd w:val="clear" w:color="auto" w:fill="auto"/>
          </w:tcPr>
          <w:p w14:paraId="051E151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E1C09D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4B1776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73FB55D" w14:textId="77777777" w:rsidR="00784A32" w:rsidRPr="000670FE" w:rsidRDefault="00784A32" w:rsidP="00354887">
            <w:pPr>
              <w:pStyle w:val="TAC"/>
              <w:keepNext w:val="0"/>
              <w:keepLines w:val="0"/>
              <w:widowControl w:val="0"/>
            </w:pPr>
            <w:r w:rsidRPr="000670FE">
              <w:t>-</w:t>
            </w:r>
          </w:p>
        </w:tc>
      </w:tr>
      <w:tr w:rsidR="00784A32" w:rsidRPr="000670FE" w14:paraId="1A8CDAB1" w14:textId="77777777" w:rsidTr="00354887">
        <w:tc>
          <w:tcPr>
            <w:tcW w:w="534" w:type="dxa"/>
            <w:shd w:val="clear" w:color="auto" w:fill="auto"/>
          </w:tcPr>
          <w:p w14:paraId="14D1717A"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41FB1A8E"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59368D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CD11923"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1CBE07A5"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4137F3B2" w14:textId="77777777" w:rsidR="00784A32" w:rsidRPr="000670FE" w:rsidRDefault="00784A32" w:rsidP="00354887">
            <w:pPr>
              <w:pStyle w:val="TAC"/>
              <w:keepNext w:val="0"/>
              <w:keepLines w:val="0"/>
              <w:widowControl w:val="0"/>
            </w:pPr>
            <w:r w:rsidRPr="000670FE">
              <w:t>P</w:t>
            </w:r>
          </w:p>
        </w:tc>
      </w:tr>
      <w:tr w:rsidR="00784A32" w:rsidRPr="000670FE" w14:paraId="7F2EBA73" w14:textId="77777777" w:rsidTr="00354887">
        <w:tc>
          <w:tcPr>
            <w:tcW w:w="534" w:type="dxa"/>
            <w:shd w:val="clear" w:color="auto" w:fill="auto"/>
          </w:tcPr>
          <w:p w14:paraId="28AE88C7"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4AC1F0EA" w14:textId="77777777" w:rsidR="00784A32" w:rsidRPr="000670FE" w:rsidRDefault="00784A32" w:rsidP="00354887">
            <w:pPr>
              <w:pStyle w:val="TAL"/>
              <w:keepNext w:val="0"/>
              <w:keepLines w:val="0"/>
              <w:widowControl w:val="0"/>
            </w:pPr>
            <w:r w:rsidRPr="000670FE">
              <w:t>The SS (MCVideo Server) responds with a SIP 200 (OK) message</w:t>
            </w:r>
          </w:p>
        </w:tc>
        <w:tc>
          <w:tcPr>
            <w:tcW w:w="708" w:type="dxa"/>
            <w:shd w:val="clear" w:color="auto" w:fill="auto"/>
          </w:tcPr>
          <w:p w14:paraId="0D442AC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B2B0CF6"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D9CF0F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8D50507" w14:textId="77777777" w:rsidR="00784A32" w:rsidRPr="000670FE" w:rsidRDefault="00784A32" w:rsidP="00354887">
            <w:pPr>
              <w:pStyle w:val="TAC"/>
              <w:keepNext w:val="0"/>
              <w:keepLines w:val="0"/>
              <w:widowControl w:val="0"/>
            </w:pPr>
            <w:r w:rsidRPr="000670FE">
              <w:t>-</w:t>
            </w:r>
          </w:p>
        </w:tc>
      </w:tr>
      <w:tr w:rsidR="00784A32" w:rsidRPr="000670FE" w14:paraId="64456B32" w14:textId="77777777" w:rsidTr="00354887">
        <w:tc>
          <w:tcPr>
            <w:tcW w:w="534" w:type="dxa"/>
            <w:shd w:val="clear" w:color="auto" w:fill="auto"/>
          </w:tcPr>
          <w:p w14:paraId="3EB3D6F9"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144AD86A"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165D18B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C895BB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C90BA1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7402E85" w14:textId="77777777" w:rsidR="00784A32" w:rsidRPr="000670FE" w:rsidRDefault="00784A32" w:rsidP="00354887">
            <w:pPr>
              <w:pStyle w:val="TAC"/>
              <w:keepNext w:val="0"/>
              <w:keepLines w:val="0"/>
              <w:widowControl w:val="0"/>
            </w:pPr>
            <w:r w:rsidRPr="000670FE">
              <w:t>-</w:t>
            </w:r>
          </w:p>
        </w:tc>
      </w:tr>
      <w:tr w:rsidR="00784A32" w:rsidRPr="000670FE" w14:paraId="5316D903" w14:textId="77777777" w:rsidTr="00354887">
        <w:tc>
          <w:tcPr>
            <w:tcW w:w="534" w:type="dxa"/>
            <w:shd w:val="clear" w:color="auto" w:fill="auto"/>
          </w:tcPr>
          <w:p w14:paraId="562E56EC"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AC97BF1"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2EA4AF15"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EDD8CF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47700B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462F326" w14:textId="77777777" w:rsidR="00784A32" w:rsidRPr="000670FE" w:rsidRDefault="00784A32" w:rsidP="00354887">
            <w:pPr>
              <w:pStyle w:val="TAC"/>
              <w:keepNext w:val="0"/>
              <w:keepLines w:val="0"/>
              <w:widowControl w:val="0"/>
            </w:pPr>
            <w:r w:rsidRPr="000670FE">
              <w:t>-</w:t>
            </w:r>
          </w:p>
        </w:tc>
      </w:tr>
    </w:tbl>
    <w:p w14:paraId="2E902A9F" w14:textId="77777777" w:rsidR="00784A32" w:rsidRPr="000670FE" w:rsidRDefault="00784A32" w:rsidP="00784A32"/>
    <w:p w14:paraId="6BBFEA21" w14:textId="77777777" w:rsidR="00784A32" w:rsidRPr="000670FE" w:rsidRDefault="00784A32" w:rsidP="00D35E6A">
      <w:pPr>
        <w:pStyle w:val="Heading5"/>
      </w:pPr>
      <w:bookmarkStart w:id="365" w:name="_Toc52787595"/>
      <w:bookmarkStart w:id="366" w:name="_Toc52787777"/>
      <w:r w:rsidRPr="000670FE">
        <w:t>6.2.8.3.3</w:t>
      </w:r>
      <w:r w:rsidRPr="000670FE">
        <w:tab/>
        <w:t>Specific message contents</w:t>
      </w:r>
      <w:bookmarkEnd w:id="365"/>
      <w:bookmarkEnd w:id="366"/>
    </w:p>
    <w:p w14:paraId="3C85E20F" w14:textId="77777777" w:rsidR="00DA0600" w:rsidRPr="000670FE" w:rsidRDefault="00DA0600" w:rsidP="00DA0600">
      <w:pPr>
        <w:pStyle w:val="TH"/>
      </w:pPr>
      <w:r w:rsidRPr="000670FE">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274B3AAE" w14:textId="77777777" w:rsidTr="00354887">
        <w:trPr>
          <w:tblHeader/>
        </w:trPr>
        <w:tc>
          <w:tcPr>
            <w:tcW w:w="9639" w:type="dxa"/>
            <w:gridSpan w:val="5"/>
          </w:tcPr>
          <w:p w14:paraId="773E2CD7" w14:textId="77777777" w:rsidR="00784A32" w:rsidRPr="000670FE" w:rsidRDefault="00784A32" w:rsidP="00354887">
            <w:pPr>
              <w:pStyle w:val="TAL"/>
              <w:keepNext w:val="0"/>
            </w:pPr>
            <w:r w:rsidRPr="000670FE">
              <w:t xml:space="preserve">Derivation </w:t>
            </w:r>
            <w:r w:rsidRPr="000670FE">
              <w:rPr>
                <w:color w:val="000000"/>
              </w:rPr>
              <w:t>Path: TS 36.579-1, Table 5.5.2.5.2-1, conditions MCVIDEO, PRIVATE-CALL, MANUAL</w:t>
            </w:r>
          </w:p>
        </w:tc>
      </w:tr>
      <w:tr w:rsidR="00784A32" w:rsidRPr="000670FE" w14:paraId="1B9A2118" w14:textId="77777777" w:rsidTr="00354887">
        <w:trPr>
          <w:tblHeader/>
        </w:trPr>
        <w:tc>
          <w:tcPr>
            <w:tcW w:w="2833" w:type="dxa"/>
          </w:tcPr>
          <w:p w14:paraId="0C16E162" w14:textId="77777777" w:rsidR="00784A32" w:rsidRPr="000670FE" w:rsidRDefault="00784A32" w:rsidP="00354887">
            <w:pPr>
              <w:pStyle w:val="TAH"/>
              <w:keepNext w:val="0"/>
              <w:rPr>
                <w:bCs/>
              </w:rPr>
            </w:pPr>
            <w:r w:rsidRPr="000670FE">
              <w:rPr>
                <w:bCs/>
              </w:rPr>
              <w:t>Information Element</w:t>
            </w:r>
          </w:p>
        </w:tc>
        <w:tc>
          <w:tcPr>
            <w:tcW w:w="2127" w:type="dxa"/>
          </w:tcPr>
          <w:p w14:paraId="64D11A9B" w14:textId="77777777" w:rsidR="00784A32" w:rsidRPr="000670FE" w:rsidRDefault="00784A32" w:rsidP="00354887">
            <w:pPr>
              <w:pStyle w:val="TAH"/>
              <w:keepNext w:val="0"/>
              <w:rPr>
                <w:bCs/>
              </w:rPr>
            </w:pPr>
            <w:r w:rsidRPr="000670FE">
              <w:rPr>
                <w:bCs/>
              </w:rPr>
              <w:t>Value/remark</w:t>
            </w:r>
          </w:p>
        </w:tc>
        <w:tc>
          <w:tcPr>
            <w:tcW w:w="2126" w:type="dxa"/>
          </w:tcPr>
          <w:p w14:paraId="44F69A61" w14:textId="77777777" w:rsidR="00784A32" w:rsidRPr="000670FE" w:rsidRDefault="00784A32" w:rsidP="00354887">
            <w:pPr>
              <w:pStyle w:val="TAH"/>
              <w:keepNext w:val="0"/>
              <w:rPr>
                <w:bCs/>
              </w:rPr>
            </w:pPr>
            <w:r w:rsidRPr="000670FE">
              <w:rPr>
                <w:bCs/>
              </w:rPr>
              <w:t>Comment</w:t>
            </w:r>
          </w:p>
        </w:tc>
        <w:tc>
          <w:tcPr>
            <w:tcW w:w="1418" w:type="dxa"/>
          </w:tcPr>
          <w:p w14:paraId="438D4E8F" w14:textId="77777777" w:rsidR="00784A32" w:rsidRPr="000670FE" w:rsidRDefault="00784A32" w:rsidP="00354887">
            <w:pPr>
              <w:pStyle w:val="TAH"/>
              <w:keepNext w:val="0"/>
              <w:rPr>
                <w:bCs/>
              </w:rPr>
            </w:pPr>
            <w:r w:rsidRPr="000670FE">
              <w:rPr>
                <w:bCs/>
              </w:rPr>
              <w:t>Reference</w:t>
            </w:r>
          </w:p>
        </w:tc>
        <w:tc>
          <w:tcPr>
            <w:tcW w:w="1135" w:type="dxa"/>
          </w:tcPr>
          <w:p w14:paraId="1F0B9D31" w14:textId="77777777" w:rsidR="00784A32" w:rsidRPr="000670FE" w:rsidRDefault="00784A32" w:rsidP="00354887">
            <w:pPr>
              <w:pStyle w:val="TAH"/>
              <w:keepNext w:val="0"/>
              <w:rPr>
                <w:bCs/>
              </w:rPr>
            </w:pPr>
            <w:r w:rsidRPr="000670FE">
              <w:rPr>
                <w:bCs/>
              </w:rPr>
              <w:t>Condition</w:t>
            </w:r>
          </w:p>
        </w:tc>
      </w:tr>
      <w:tr w:rsidR="00784A32" w:rsidRPr="000670FE" w14:paraId="208BE9E6" w14:textId="77777777" w:rsidTr="00354887">
        <w:tc>
          <w:tcPr>
            <w:tcW w:w="2833" w:type="dxa"/>
            <w:vAlign w:val="center"/>
          </w:tcPr>
          <w:p w14:paraId="02F4435B" w14:textId="77777777" w:rsidR="00784A32" w:rsidRPr="000670FE" w:rsidRDefault="00784A32" w:rsidP="00354887">
            <w:pPr>
              <w:pStyle w:val="TAL"/>
              <w:rPr>
                <w:b/>
              </w:rPr>
            </w:pPr>
            <w:r w:rsidRPr="000670FE">
              <w:rPr>
                <w:b/>
              </w:rPr>
              <w:t>Message-body</w:t>
            </w:r>
          </w:p>
        </w:tc>
        <w:tc>
          <w:tcPr>
            <w:tcW w:w="2127" w:type="dxa"/>
          </w:tcPr>
          <w:p w14:paraId="6FC89EEC" w14:textId="77777777" w:rsidR="00784A32" w:rsidRPr="000670FE" w:rsidRDefault="00784A32" w:rsidP="00354887">
            <w:pPr>
              <w:pStyle w:val="TAL"/>
            </w:pPr>
          </w:p>
        </w:tc>
        <w:tc>
          <w:tcPr>
            <w:tcW w:w="2126" w:type="dxa"/>
          </w:tcPr>
          <w:p w14:paraId="7E85ABA9" w14:textId="77777777" w:rsidR="00784A32" w:rsidRPr="000670FE" w:rsidRDefault="00784A32" w:rsidP="00354887">
            <w:pPr>
              <w:pStyle w:val="TAL"/>
            </w:pPr>
          </w:p>
        </w:tc>
        <w:tc>
          <w:tcPr>
            <w:tcW w:w="1418" w:type="dxa"/>
          </w:tcPr>
          <w:p w14:paraId="691760C3" w14:textId="77777777" w:rsidR="00784A32" w:rsidRPr="000670FE" w:rsidRDefault="00784A32" w:rsidP="00354887">
            <w:pPr>
              <w:pStyle w:val="TAL"/>
            </w:pPr>
          </w:p>
        </w:tc>
        <w:tc>
          <w:tcPr>
            <w:tcW w:w="1135" w:type="dxa"/>
            <w:vAlign w:val="bottom"/>
          </w:tcPr>
          <w:p w14:paraId="40E8081C" w14:textId="77777777" w:rsidR="00784A32" w:rsidRPr="000670FE" w:rsidRDefault="00784A32" w:rsidP="00354887">
            <w:pPr>
              <w:pStyle w:val="TAL"/>
            </w:pPr>
          </w:p>
        </w:tc>
      </w:tr>
      <w:tr w:rsidR="00784A32" w:rsidRPr="000670FE" w14:paraId="515DF7B0" w14:textId="77777777" w:rsidTr="00354887">
        <w:tc>
          <w:tcPr>
            <w:tcW w:w="2833" w:type="dxa"/>
            <w:vAlign w:val="center"/>
          </w:tcPr>
          <w:p w14:paraId="3298DA39" w14:textId="77777777" w:rsidR="00784A32" w:rsidRPr="000670FE" w:rsidRDefault="00784A32" w:rsidP="00354887">
            <w:pPr>
              <w:pStyle w:val="TAL"/>
            </w:pPr>
            <w:r w:rsidRPr="000670FE">
              <w:t xml:space="preserve">  MIME body part</w:t>
            </w:r>
          </w:p>
        </w:tc>
        <w:tc>
          <w:tcPr>
            <w:tcW w:w="2127" w:type="dxa"/>
            <w:vAlign w:val="center"/>
          </w:tcPr>
          <w:p w14:paraId="2CF882FE" w14:textId="77777777" w:rsidR="00784A32" w:rsidRPr="000670FE" w:rsidRDefault="00784A32" w:rsidP="00354887">
            <w:pPr>
              <w:pStyle w:val="TAL"/>
            </w:pPr>
          </w:p>
        </w:tc>
        <w:tc>
          <w:tcPr>
            <w:tcW w:w="2126" w:type="dxa"/>
          </w:tcPr>
          <w:p w14:paraId="54C60C49" w14:textId="77777777" w:rsidR="00784A32" w:rsidRPr="000670FE" w:rsidRDefault="00784A32" w:rsidP="00354887">
            <w:pPr>
              <w:pStyle w:val="TAL"/>
            </w:pPr>
            <w:r w:rsidRPr="000670FE">
              <w:t>MCVideo</w:t>
            </w:r>
          </w:p>
        </w:tc>
        <w:tc>
          <w:tcPr>
            <w:tcW w:w="1418" w:type="dxa"/>
          </w:tcPr>
          <w:p w14:paraId="4CD22755" w14:textId="77777777" w:rsidR="00784A32" w:rsidRPr="000670FE" w:rsidRDefault="00784A32" w:rsidP="00354887">
            <w:pPr>
              <w:pStyle w:val="TAL"/>
            </w:pPr>
          </w:p>
        </w:tc>
        <w:tc>
          <w:tcPr>
            <w:tcW w:w="1135" w:type="dxa"/>
            <w:vAlign w:val="bottom"/>
          </w:tcPr>
          <w:p w14:paraId="353BC76A" w14:textId="77777777" w:rsidR="00784A32" w:rsidRPr="000670FE" w:rsidRDefault="00784A32" w:rsidP="00354887">
            <w:pPr>
              <w:pStyle w:val="TAL"/>
            </w:pPr>
          </w:p>
        </w:tc>
      </w:tr>
      <w:tr w:rsidR="00784A32" w:rsidRPr="000670FE" w14:paraId="454BEF66" w14:textId="77777777" w:rsidTr="00354887">
        <w:tc>
          <w:tcPr>
            <w:tcW w:w="2833" w:type="dxa"/>
            <w:vAlign w:val="center"/>
          </w:tcPr>
          <w:p w14:paraId="1CF3EE09" w14:textId="77777777" w:rsidR="00784A32" w:rsidRPr="000670FE" w:rsidRDefault="00784A32" w:rsidP="00354887">
            <w:pPr>
              <w:pStyle w:val="TAL"/>
            </w:pPr>
            <w:r w:rsidRPr="000670FE">
              <w:t xml:space="preserve">    MIME-part-headers</w:t>
            </w:r>
          </w:p>
        </w:tc>
        <w:tc>
          <w:tcPr>
            <w:tcW w:w="2127" w:type="dxa"/>
            <w:vAlign w:val="center"/>
          </w:tcPr>
          <w:p w14:paraId="54FF939A" w14:textId="77777777" w:rsidR="00784A32" w:rsidRPr="000670FE" w:rsidRDefault="00784A32" w:rsidP="00354887">
            <w:pPr>
              <w:pStyle w:val="TAL"/>
            </w:pPr>
          </w:p>
        </w:tc>
        <w:tc>
          <w:tcPr>
            <w:tcW w:w="2126" w:type="dxa"/>
          </w:tcPr>
          <w:p w14:paraId="6BCE6DF5" w14:textId="77777777" w:rsidR="00784A32" w:rsidRPr="000670FE" w:rsidRDefault="00784A32" w:rsidP="00354887">
            <w:pPr>
              <w:pStyle w:val="TAL"/>
            </w:pPr>
          </w:p>
        </w:tc>
        <w:tc>
          <w:tcPr>
            <w:tcW w:w="1418" w:type="dxa"/>
          </w:tcPr>
          <w:p w14:paraId="695D493C" w14:textId="77777777" w:rsidR="00784A32" w:rsidRPr="000670FE" w:rsidRDefault="00784A32" w:rsidP="00354887">
            <w:pPr>
              <w:pStyle w:val="TAL"/>
            </w:pPr>
          </w:p>
        </w:tc>
        <w:tc>
          <w:tcPr>
            <w:tcW w:w="1135" w:type="dxa"/>
            <w:vAlign w:val="bottom"/>
          </w:tcPr>
          <w:p w14:paraId="3ACF7F1B" w14:textId="77777777" w:rsidR="00784A32" w:rsidRPr="000670FE" w:rsidRDefault="00784A32" w:rsidP="00354887">
            <w:pPr>
              <w:pStyle w:val="TAL"/>
            </w:pPr>
          </w:p>
        </w:tc>
      </w:tr>
      <w:tr w:rsidR="00784A32" w:rsidRPr="000670FE" w14:paraId="7733CC67" w14:textId="77777777" w:rsidTr="00354887">
        <w:tc>
          <w:tcPr>
            <w:tcW w:w="2833" w:type="dxa"/>
            <w:vAlign w:val="center"/>
          </w:tcPr>
          <w:p w14:paraId="0D2BE590" w14:textId="77777777" w:rsidR="00784A32" w:rsidRPr="000670FE" w:rsidRDefault="00784A32" w:rsidP="00354887">
            <w:pPr>
              <w:pStyle w:val="TAL"/>
            </w:pPr>
            <w:r w:rsidRPr="000670FE">
              <w:t xml:space="preserve">    MIME-part-body</w:t>
            </w:r>
          </w:p>
        </w:tc>
        <w:tc>
          <w:tcPr>
            <w:tcW w:w="2127" w:type="dxa"/>
          </w:tcPr>
          <w:p w14:paraId="6812800E" w14:textId="77777777" w:rsidR="00784A32" w:rsidRPr="000670FE" w:rsidRDefault="00784A32" w:rsidP="00354887">
            <w:pPr>
              <w:pStyle w:val="TAL"/>
            </w:pPr>
            <w:r w:rsidRPr="000670FE">
              <w:t>MCVideo-Info as described in Table 6.2.8.3.3-2</w:t>
            </w:r>
          </w:p>
        </w:tc>
        <w:tc>
          <w:tcPr>
            <w:tcW w:w="2126" w:type="dxa"/>
          </w:tcPr>
          <w:p w14:paraId="28C78283" w14:textId="77777777" w:rsidR="00784A32" w:rsidRPr="000670FE" w:rsidRDefault="00784A32" w:rsidP="00354887">
            <w:pPr>
              <w:pStyle w:val="TAL"/>
            </w:pPr>
          </w:p>
        </w:tc>
        <w:tc>
          <w:tcPr>
            <w:tcW w:w="1418" w:type="dxa"/>
          </w:tcPr>
          <w:p w14:paraId="08E6A4E0" w14:textId="77777777" w:rsidR="00784A32" w:rsidRPr="000670FE" w:rsidRDefault="00784A32" w:rsidP="00354887">
            <w:pPr>
              <w:pStyle w:val="TAL"/>
            </w:pPr>
          </w:p>
        </w:tc>
        <w:tc>
          <w:tcPr>
            <w:tcW w:w="1135" w:type="dxa"/>
          </w:tcPr>
          <w:p w14:paraId="134FCB38" w14:textId="77777777" w:rsidR="00784A32" w:rsidRPr="000670FE" w:rsidRDefault="00784A32" w:rsidP="00354887">
            <w:pPr>
              <w:pStyle w:val="TAL"/>
            </w:pPr>
          </w:p>
        </w:tc>
      </w:tr>
    </w:tbl>
    <w:p w14:paraId="193579F1" w14:textId="77777777" w:rsidR="00784A32" w:rsidRPr="000670FE" w:rsidRDefault="00784A32" w:rsidP="00784A32"/>
    <w:p w14:paraId="3393C308" w14:textId="77777777" w:rsidR="00784A32" w:rsidRPr="000670FE" w:rsidRDefault="00784A32" w:rsidP="00784A32">
      <w:pPr>
        <w:pStyle w:val="TH"/>
      </w:pPr>
      <w:r w:rsidRPr="000670FE">
        <w:t>Table 6.2.8.3.3-2: MCVideo-Info in SIP INVITE (Table 6.2.8.3.3-1)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1546A7BF" w14:textId="77777777" w:rsidTr="00354887">
        <w:trPr>
          <w:tblHeader/>
        </w:trPr>
        <w:tc>
          <w:tcPr>
            <w:tcW w:w="9634" w:type="dxa"/>
          </w:tcPr>
          <w:p w14:paraId="46ADD163" w14:textId="77777777" w:rsidR="00784A32" w:rsidRPr="000670FE" w:rsidRDefault="00784A32" w:rsidP="00354887">
            <w:pPr>
              <w:pStyle w:val="TAL"/>
            </w:pPr>
            <w:r w:rsidRPr="000670FE">
              <w:t>Derivation Path: TS 36.579-1 [2], Table 5.5.2.5.1-1, condition PRIVATE-CALL</w:t>
            </w:r>
          </w:p>
        </w:tc>
      </w:tr>
    </w:tbl>
    <w:p w14:paraId="529E09A0" w14:textId="77777777" w:rsidR="00784A32" w:rsidRPr="000670FE" w:rsidRDefault="00784A32" w:rsidP="00784A32"/>
    <w:p w14:paraId="13E424A8" w14:textId="77777777" w:rsidR="00784A32" w:rsidRPr="000670FE" w:rsidRDefault="00784A32" w:rsidP="00784A32">
      <w:pPr>
        <w:pStyle w:val="TH"/>
      </w:pPr>
      <w:r w:rsidRPr="000670FE">
        <w:t>Table 6.2.8.3.3-3: SIP 183 (Session Progress) (Step 2a2, Table 6.2.8.3.2-1)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08C08C1" w14:textId="77777777" w:rsidTr="00354887">
        <w:trPr>
          <w:tblHeader/>
        </w:trPr>
        <w:tc>
          <w:tcPr>
            <w:tcW w:w="9639" w:type="dxa"/>
            <w:gridSpan w:val="5"/>
          </w:tcPr>
          <w:p w14:paraId="325EF93B" w14:textId="77777777" w:rsidR="00784A32" w:rsidRPr="000670FE" w:rsidRDefault="00784A32" w:rsidP="00354887">
            <w:pPr>
              <w:pStyle w:val="TAL"/>
              <w:keepLines w:val="0"/>
              <w:widowControl w:val="0"/>
            </w:pPr>
            <w:r w:rsidRPr="000670FE">
              <w:t>Derivation Path: TS 36.579-1 [2], Table 5.5.2.16.3.1, condition MANUAL</w:t>
            </w:r>
          </w:p>
        </w:tc>
      </w:tr>
      <w:tr w:rsidR="00784A32" w:rsidRPr="000670FE" w14:paraId="466F344C" w14:textId="77777777" w:rsidTr="00354887">
        <w:trPr>
          <w:tblHeader/>
        </w:trPr>
        <w:tc>
          <w:tcPr>
            <w:tcW w:w="2835" w:type="dxa"/>
          </w:tcPr>
          <w:p w14:paraId="1738900F"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6FFB4EE9"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170F4695" w14:textId="77777777" w:rsidR="00784A32" w:rsidRPr="000670FE" w:rsidRDefault="00784A32" w:rsidP="00354887">
            <w:pPr>
              <w:pStyle w:val="TAH"/>
              <w:keepLines w:val="0"/>
              <w:widowControl w:val="0"/>
              <w:rPr>
                <w:bCs/>
              </w:rPr>
            </w:pPr>
            <w:r w:rsidRPr="000670FE">
              <w:rPr>
                <w:bCs/>
              </w:rPr>
              <w:t>Comment</w:t>
            </w:r>
          </w:p>
        </w:tc>
        <w:tc>
          <w:tcPr>
            <w:tcW w:w="1418" w:type="dxa"/>
          </w:tcPr>
          <w:p w14:paraId="40137CA6" w14:textId="77777777" w:rsidR="00784A32" w:rsidRPr="000670FE" w:rsidRDefault="00784A32" w:rsidP="00354887">
            <w:pPr>
              <w:pStyle w:val="TAH"/>
              <w:keepLines w:val="0"/>
              <w:widowControl w:val="0"/>
              <w:rPr>
                <w:bCs/>
              </w:rPr>
            </w:pPr>
            <w:r w:rsidRPr="000670FE">
              <w:rPr>
                <w:bCs/>
              </w:rPr>
              <w:t>Reference</w:t>
            </w:r>
          </w:p>
        </w:tc>
        <w:tc>
          <w:tcPr>
            <w:tcW w:w="1134" w:type="dxa"/>
          </w:tcPr>
          <w:p w14:paraId="46A1C0D3" w14:textId="77777777" w:rsidR="00784A32" w:rsidRPr="000670FE" w:rsidRDefault="00784A32" w:rsidP="00354887">
            <w:pPr>
              <w:pStyle w:val="TAH"/>
              <w:keepLines w:val="0"/>
              <w:widowControl w:val="0"/>
              <w:rPr>
                <w:bCs/>
              </w:rPr>
            </w:pPr>
            <w:r w:rsidRPr="000670FE">
              <w:rPr>
                <w:bCs/>
              </w:rPr>
              <w:t>Condition</w:t>
            </w:r>
          </w:p>
        </w:tc>
      </w:tr>
      <w:tr w:rsidR="00784A32" w:rsidRPr="000670FE" w14:paraId="3F81E3E7" w14:textId="77777777" w:rsidTr="00354887">
        <w:tc>
          <w:tcPr>
            <w:tcW w:w="2835" w:type="dxa"/>
            <w:tcBorders>
              <w:top w:val="single" w:sz="4" w:space="0" w:color="auto"/>
              <w:left w:val="single" w:sz="4" w:space="0" w:color="auto"/>
              <w:bottom w:val="single" w:sz="4" w:space="0" w:color="auto"/>
              <w:right w:val="single" w:sz="4" w:space="0" w:color="auto"/>
            </w:tcBorders>
          </w:tcPr>
          <w:p w14:paraId="333612B0" w14:textId="77777777" w:rsidR="00784A32" w:rsidRPr="000670FE" w:rsidRDefault="00784A32" w:rsidP="00354887">
            <w:pPr>
              <w:pStyle w:val="TAL"/>
              <w:keepLines w:val="0"/>
              <w:widowControl w:val="0"/>
              <w:rPr>
                <w:rFonts w:cs="Arial"/>
                <w:b/>
                <w:szCs w:val="18"/>
              </w:rPr>
            </w:pPr>
            <w:r w:rsidRPr="000670FE">
              <w:rPr>
                <w:rFonts w:cs="Arial"/>
                <w:b/>
                <w:szCs w:val="18"/>
              </w:rPr>
              <w:t>P-Answer-State</w:t>
            </w:r>
          </w:p>
        </w:tc>
        <w:tc>
          <w:tcPr>
            <w:tcW w:w="2126" w:type="dxa"/>
            <w:tcBorders>
              <w:top w:val="single" w:sz="4" w:space="0" w:color="auto"/>
              <w:left w:val="single" w:sz="4" w:space="0" w:color="auto"/>
              <w:bottom w:val="single" w:sz="4" w:space="0" w:color="auto"/>
              <w:right w:val="single" w:sz="4" w:space="0" w:color="auto"/>
            </w:tcBorders>
          </w:tcPr>
          <w:p w14:paraId="3C77C3ED" w14:textId="77777777" w:rsidR="00784A32" w:rsidRPr="000670FE" w:rsidRDefault="00784A32" w:rsidP="00354887">
            <w:pPr>
              <w:pStyle w:val="TAL"/>
              <w:keepLines w:val="0"/>
              <w:widowControl w:val="0"/>
            </w:pPr>
            <w:r w:rsidRPr="000670FE">
              <w:t>if present</w:t>
            </w:r>
          </w:p>
        </w:tc>
        <w:tc>
          <w:tcPr>
            <w:tcW w:w="2126" w:type="dxa"/>
            <w:tcBorders>
              <w:top w:val="single" w:sz="4" w:space="0" w:color="auto"/>
              <w:left w:val="single" w:sz="4" w:space="0" w:color="auto"/>
              <w:bottom w:val="single" w:sz="4" w:space="0" w:color="auto"/>
              <w:right w:val="single" w:sz="4" w:space="0" w:color="auto"/>
            </w:tcBorders>
          </w:tcPr>
          <w:p w14:paraId="59A43AB4"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C6D02E8"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D1526E4" w14:textId="77777777" w:rsidR="00784A32" w:rsidRPr="000670FE" w:rsidRDefault="00784A32" w:rsidP="00354887">
            <w:pPr>
              <w:pStyle w:val="TAL"/>
              <w:keepLines w:val="0"/>
              <w:widowControl w:val="0"/>
            </w:pPr>
          </w:p>
        </w:tc>
      </w:tr>
      <w:tr w:rsidR="00784A32" w:rsidRPr="000670FE" w14:paraId="29737EAD" w14:textId="77777777" w:rsidTr="00354887">
        <w:tc>
          <w:tcPr>
            <w:tcW w:w="2835" w:type="dxa"/>
            <w:tcBorders>
              <w:top w:val="single" w:sz="4" w:space="0" w:color="auto"/>
              <w:left w:val="single" w:sz="4" w:space="0" w:color="auto"/>
              <w:bottom w:val="single" w:sz="4" w:space="0" w:color="auto"/>
              <w:right w:val="single" w:sz="4" w:space="0" w:color="auto"/>
            </w:tcBorders>
          </w:tcPr>
          <w:p w14:paraId="7510DE0C" w14:textId="77777777" w:rsidR="00784A32" w:rsidRPr="000670FE" w:rsidRDefault="00784A32" w:rsidP="00354887">
            <w:pPr>
              <w:pStyle w:val="TAL"/>
              <w:keepLines w:val="0"/>
              <w:widowControl w:val="0"/>
              <w:rPr>
                <w:rFonts w:cs="Arial"/>
                <w:bCs/>
                <w:szCs w:val="18"/>
              </w:rPr>
            </w:pPr>
            <w:r w:rsidRPr="000670FE">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32356FD" w14:textId="77777777" w:rsidR="00784A32" w:rsidRPr="000670FE" w:rsidRDefault="00784A32" w:rsidP="00354887">
            <w:pPr>
              <w:pStyle w:val="TAL"/>
              <w:keepLines w:val="0"/>
              <w:widowControl w:val="0"/>
            </w:pPr>
            <w:r w:rsidRPr="000670FE">
              <w:t>"unconfirmed"</w:t>
            </w:r>
          </w:p>
        </w:tc>
        <w:tc>
          <w:tcPr>
            <w:tcW w:w="2126" w:type="dxa"/>
            <w:tcBorders>
              <w:top w:val="single" w:sz="4" w:space="0" w:color="auto"/>
              <w:left w:val="single" w:sz="4" w:space="0" w:color="auto"/>
              <w:bottom w:val="single" w:sz="4" w:space="0" w:color="auto"/>
              <w:right w:val="single" w:sz="4" w:space="0" w:color="auto"/>
            </w:tcBorders>
          </w:tcPr>
          <w:p w14:paraId="1DCCFFA7"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C78780B"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4A217B0" w14:textId="77777777" w:rsidR="00784A32" w:rsidRPr="000670FE" w:rsidRDefault="00784A32" w:rsidP="00354887">
            <w:pPr>
              <w:pStyle w:val="TAL"/>
              <w:keepLines w:val="0"/>
              <w:widowControl w:val="0"/>
            </w:pPr>
          </w:p>
        </w:tc>
      </w:tr>
    </w:tbl>
    <w:p w14:paraId="4ECF6E1E" w14:textId="77777777" w:rsidR="00784A32" w:rsidRPr="000670FE" w:rsidRDefault="00784A32" w:rsidP="00784A32"/>
    <w:p w14:paraId="06C04261" w14:textId="77777777" w:rsidR="00784A32" w:rsidRPr="000670FE" w:rsidRDefault="00784A32" w:rsidP="00784A32">
      <w:pPr>
        <w:pStyle w:val="TH"/>
      </w:pPr>
      <w:r w:rsidRPr="000670FE">
        <w:t>Table 6.2.8.3.3-4: SIP 200 (OK) (Step 2a4, 3a3, 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994A84E" w14:textId="77777777" w:rsidTr="00354887">
        <w:trPr>
          <w:tblHeader/>
        </w:trPr>
        <w:tc>
          <w:tcPr>
            <w:tcW w:w="9517" w:type="dxa"/>
            <w:gridSpan w:val="5"/>
          </w:tcPr>
          <w:p w14:paraId="18BF2FAC"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w:t>
            </w:r>
          </w:p>
        </w:tc>
      </w:tr>
      <w:tr w:rsidR="00784A32" w:rsidRPr="000670FE" w14:paraId="04E17C05" w14:textId="77777777" w:rsidTr="00354887">
        <w:trPr>
          <w:tblHeader/>
        </w:trPr>
        <w:tc>
          <w:tcPr>
            <w:tcW w:w="2677" w:type="dxa"/>
          </w:tcPr>
          <w:p w14:paraId="5709BBD6"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2B77D231"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2EC76649"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2ABD91C"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05B4D1CE"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A487044" w14:textId="77777777" w:rsidTr="00354887">
        <w:tc>
          <w:tcPr>
            <w:tcW w:w="2677" w:type="dxa"/>
            <w:vAlign w:val="center"/>
          </w:tcPr>
          <w:p w14:paraId="595F776C"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3E755F7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7DD6F3E" w14:textId="77777777" w:rsidR="00784A32" w:rsidRPr="000670FE" w:rsidRDefault="00784A32" w:rsidP="00354887">
            <w:pPr>
              <w:pStyle w:val="TAL"/>
              <w:keepNext w:val="0"/>
              <w:keepLines w:val="0"/>
              <w:widowControl w:val="0"/>
              <w:rPr>
                <w:color w:val="000000"/>
              </w:rPr>
            </w:pPr>
          </w:p>
        </w:tc>
        <w:tc>
          <w:tcPr>
            <w:tcW w:w="1350" w:type="dxa"/>
          </w:tcPr>
          <w:p w14:paraId="45016AC6" w14:textId="77777777" w:rsidR="00784A32" w:rsidRPr="000670FE" w:rsidRDefault="00784A32" w:rsidP="00354887">
            <w:pPr>
              <w:pStyle w:val="TAL"/>
              <w:keepNext w:val="0"/>
              <w:keepLines w:val="0"/>
              <w:widowControl w:val="0"/>
              <w:rPr>
                <w:color w:val="000000"/>
              </w:rPr>
            </w:pPr>
          </w:p>
        </w:tc>
        <w:tc>
          <w:tcPr>
            <w:tcW w:w="1170" w:type="dxa"/>
            <w:vAlign w:val="bottom"/>
          </w:tcPr>
          <w:p w14:paraId="626A122F" w14:textId="77777777" w:rsidR="00784A32" w:rsidRPr="000670FE" w:rsidRDefault="00784A32" w:rsidP="00354887">
            <w:pPr>
              <w:pStyle w:val="TAL"/>
              <w:keepNext w:val="0"/>
              <w:keepLines w:val="0"/>
              <w:widowControl w:val="0"/>
              <w:rPr>
                <w:color w:val="000000"/>
              </w:rPr>
            </w:pPr>
          </w:p>
        </w:tc>
      </w:tr>
      <w:tr w:rsidR="00784A32" w:rsidRPr="000670FE" w14:paraId="560B7FE0" w14:textId="77777777" w:rsidTr="00354887">
        <w:tc>
          <w:tcPr>
            <w:tcW w:w="2677" w:type="dxa"/>
            <w:vAlign w:val="center"/>
          </w:tcPr>
          <w:p w14:paraId="6807965A"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061FD6A3"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0E79D9D3" w14:textId="77777777" w:rsidR="00784A32" w:rsidRPr="000670FE" w:rsidRDefault="00784A32" w:rsidP="00354887">
            <w:pPr>
              <w:pStyle w:val="TAL"/>
              <w:rPr>
                <w:color w:val="000000"/>
              </w:rPr>
            </w:pPr>
            <w:r w:rsidRPr="000670FE">
              <w:rPr>
                <w:color w:val="000000"/>
              </w:rPr>
              <w:t>MCVIDEO-Info</w:t>
            </w:r>
          </w:p>
        </w:tc>
        <w:tc>
          <w:tcPr>
            <w:tcW w:w="1350" w:type="dxa"/>
          </w:tcPr>
          <w:p w14:paraId="73A62660" w14:textId="77777777" w:rsidR="00784A32" w:rsidRPr="000670FE" w:rsidRDefault="00784A32" w:rsidP="00354887">
            <w:pPr>
              <w:pStyle w:val="TAL"/>
              <w:rPr>
                <w:color w:val="000000"/>
              </w:rPr>
            </w:pPr>
          </w:p>
        </w:tc>
        <w:tc>
          <w:tcPr>
            <w:tcW w:w="1170" w:type="dxa"/>
            <w:vAlign w:val="bottom"/>
          </w:tcPr>
          <w:p w14:paraId="481B2FF4" w14:textId="77777777" w:rsidR="00784A32" w:rsidRPr="000670FE" w:rsidRDefault="00784A32" w:rsidP="00354887">
            <w:pPr>
              <w:pStyle w:val="TAL"/>
              <w:rPr>
                <w:color w:val="000000"/>
              </w:rPr>
            </w:pPr>
          </w:p>
        </w:tc>
      </w:tr>
      <w:tr w:rsidR="00784A32" w:rsidRPr="000670FE" w14:paraId="00653E3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1235A538"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01DF3"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6.2.8.3.3-2</w:t>
            </w:r>
          </w:p>
        </w:tc>
        <w:tc>
          <w:tcPr>
            <w:tcW w:w="2160" w:type="dxa"/>
            <w:tcBorders>
              <w:top w:val="single" w:sz="4" w:space="0" w:color="auto"/>
              <w:left w:val="single" w:sz="4" w:space="0" w:color="auto"/>
              <w:bottom w:val="single" w:sz="4" w:space="0" w:color="auto"/>
              <w:right w:val="single" w:sz="4" w:space="0" w:color="auto"/>
            </w:tcBorders>
          </w:tcPr>
          <w:p w14:paraId="1859CD7E"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82D28EC"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787D0E3" w14:textId="77777777" w:rsidR="00784A32" w:rsidRPr="000670FE" w:rsidRDefault="00784A32" w:rsidP="00354887">
            <w:pPr>
              <w:pStyle w:val="TAL"/>
              <w:keepNext w:val="0"/>
              <w:keepLines w:val="0"/>
              <w:widowControl w:val="0"/>
              <w:rPr>
                <w:color w:val="000000"/>
              </w:rPr>
            </w:pPr>
          </w:p>
        </w:tc>
      </w:tr>
    </w:tbl>
    <w:p w14:paraId="47100B09" w14:textId="77777777" w:rsidR="00784A32" w:rsidRPr="000670FE" w:rsidRDefault="00784A32" w:rsidP="00784A32">
      <w:pPr>
        <w:rPr>
          <w:color w:val="000000"/>
        </w:rPr>
      </w:pPr>
    </w:p>
    <w:p w14:paraId="4D843050" w14:textId="77777777" w:rsidR="00784A32" w:rsidRPr="000670FE" w:rsidRDefault="00784A32" w:rsidP="00784A32">
      <w:pPr>
        <w:pStyle w:val="TH"/>
        <w:widowControl w:val="0"/>
      </w:pPr>
      <w:r w:rsidRPr="000670FE">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66108AA6" w14:textId="77777777" w:rsidTr="00354887">
        <w:trPr>
          <w:tblHeader/>
        </w:trPr>
        <w:tc>
          <w:tcPr>
            <w:tcW w:w="9634" w:type="dxa"/>
          </w:tcPr>
          <w:p w14:paraId="633E3F55"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23A3FC4A" w14:textId="77777777" w:rsidR="00784A32" w:rsidRPr="000670FE" w:rsidRDefault="00784A32" w:rsidP="00784A32"/>
    <w:p w14:paraId="651271A1" w14:textId="77777777" w:rsidR="00784A32" w:rsidRPr="000670FE" w:rsidRDefault="00784A32" w:rsidP="00784A32">
      <w:pPr>
        <w:pStyle w:val="TH"/>
      </w:pPr>
      <w:r w:rsidRPr="000670FE">
        <w:t>Table 6.2.8.3.3-6: SIP 200 (OK) (Step 9,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41BED74F" w14:textId="77777777" w:rsidTr="00354887">
        <w:trPr>
          <w:tblHeader/>
        </w:trPr>
        <w:tc>
          <w:tcPr>
            <w:tcW w:w="9517" w:type="dxa"/>
            <w:gridSpan w:val="5"/>
          </w:tcPr>
          <w:p w14:paraId="0F9E2A0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458372B1" w14:textId="77777777" w:rsidTr="00354887">
        <w:trPr>
          <w:trHeight w:val="260"/>
          <w:tblHeader/>
        </w:trPr>
        <w:tc>
          <w:tcPr>
            <w:tcW w:w="2677" w:type="dxa"/>
          </w:tcPr>
          <w:p w14:paraId="5156D53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B3E0E20"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6B09A1E"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20156F74"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716186F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D240536" w14:textId="77777777" w:rsidTr="00354887">
        <w:tc>
          <w:tcPr>
            <w:tcW w:w="2677" w:type="dxa"/>
          </w:tcPr>
          <w:p w14:paraId="5ED3DCB8" w14:textId="77777777" w:rsidR="00784A32" w:rsidRPr="000670FE" w:rsidRDefault="00784A32" w:rsidP="00354887">
            <w:pPr>
              <w:pStyle w:val="TAL"/>
              <w:rPr>
                <w:b/>
                <w:bCs/>
              </w:rPr>
            </w:pPr>
            <w:r w:rsidRPr="000670FE">
              <w:rPr>
                <w:b/>
                <w:bCs/>
              </w:rPr>
              <w:t>Content-Type</w:t>
            </w:r>
          </w:p>
        </w:tc>
        <w:tc>
          <w:tcPr>
            <w:tcW w:w="2160" w:type="dxa"/>
          </w:tcPr>
          <w:p w14:paraId="00C778AE" w14:textId="77777777" w:rsidR="00784A32" w:rsidRPr="000670FE" w:rsidRDefault="00784A32" w:rsidP="00354887">
            <w:pPr>
              <w:pStyle w:val="TAL"/>
            </w:pPr>
            <w:r w:rsidRPr="000670FE">
              <w:t>not present</w:t>
            </w:r>
          </w:p>
        </w:tc>
        <w:tc>
          <w:tcPr>
            <w:tcW w:w="2160" w:type="dxa"/>
            <w:tcBorders>
              <w:bottom w:val="single" w:sz="4" w:space="0" w:color="auto"/>
            </w:tcBorders>
          </w:tcPr>
          <w:p w14:paraId="7F6D6C05" w14:textId="77777777" w:rsidR="00784A32" w:rsidRPr="000670FE" w:rsidRDefault="00784A32" w:rsidP="00354887">
            <w:pPr>
              <w:pStyle w:val="TAL"/>
            </w:pPr>
          </w:p>
        </w:tc>
        <w:tc>
          <w:tcPr>
            <w:tcW w:w="1463" w:type="dxa"/>
          </w:tcPr>
          <w:p w14:paraId="23D60098" w14:textId="77777777" w:rsidR="00784A32" w:rsidRPr="000670FE" w:rsidRDefault="00784A32" w:rsidP="00354887">
            <w:pPr>
              <w:pStyle w:val="TAL"/>
            </w:pPr>
          </w:p>
        </w:tc>
        <w:tc>
          <w:tcPr>
            <w:tcW w:w="1057" w:type="dxa"/>
          </w:tcPr>
          <w:p w14:paraId="63E18123" w14:textId="77777777" w:rsidR="00784A32" w:rsidRPr="000670FE" w:rsidRDefault="00784A32" w:rsidP="00354887">
            <w:pPr>
              <w:pStyle w:val="TAL"/>
            </w:pPr>
          </w:p>
        </w:tc>
      </w:tr>
      <w:tr w:rsidR="00784A32" w:rsidRPr="000670FE" w14:paraId="32904365" w14:textId="77777777" w:rsidTr="00354887">
        <w:tc>
          <w:tcPr>
            <w:tcW w:w="2677" w:type="dxa"/>
          </w:tcPr>
          <w:p w14:paraId="49E8DF3A" w14:textId="77777777" w:rsidR="00784A32" w:rsidRPr="000670FE" w:rsidRDefault="00784A32" w:rsidP="00354887">
            <w:pPr>
              <w:pStyle w:val="TAL"/>
              <w:rPr>
                <w:b/>
                <w:bCs/>
              </w:rPr>
            </w:pPr>
            <w:r w:rsidRPr="000670FE">
              <w:rPr>
                <w:b/>
                <w:bCs/>
              </w:rPr>
              <w:t>Content-Length</w:t>
            </w:r>
          </w:p>
        </w:tc>
        <w:tc>
          <w:tcPr>
            <w:tcW w:w="2160" w:type="dxa"/>
          </w:tcPr>
          <w:p w14:paraId="05C8A285" w14:textId="77777777" w:rsidR="00784A32" w:rsidRPr="000670FE" w:rsidRDefault="00784A32" w:rsidP="00354887">
            <w:pPr>
              <w:pStyle w:val="TAL"/>
            </w:pPr>
          </w:p>
        </w:tc>
        <w:tc>
          <w:tcPr>
            <w:tcW w:w="2160" w:type="dxa"/>
            <w:tcBorders>
              <w:top w:val="single" w:sz="4" w:space="0" w:color="auto"/>
              <w:bottom w:val="single" w:sz="4" w:space="0" w:color="auto"/>
            </w:tcBorders>
          </w:tcPr>
          <w:p w14:paraId="7D0F71C0" w14:textId="77777777" w:rsidR="00784A32" w:rsidRPr="000670FE" w:rsidRDefault="00784A32" w:rsidP="00354887">
            <w:pPr>
              <w:pStyle w:val="TAL"/>
            </w:pPr>
          </w:p>
        </w:tc>
        <w:tc>
          <w:tcPr>
            <w:tcW w:w="1463" w:type="dxa"/>
          </w:tcPr>
          <w:p w14:paraId="548BBDBF" w14:textId="77777777" w:rsidR="00784A32" w:rsidRPr="000670FE" w:rsidRDefault="00784A32" w:rsidP="00354887">
            <w:pPr>
              <w:pStyle w:val="TAL"/>
            </w:pPr>
          </w:p>
        </w:tc>
        <w:tc>
          <w:tcPr>
            <w:tcW w:w="1057" w:type="dxa"/>
          </w:tcPr>
          <w:p w14:paraId="0FFB30EA" w14:textId="77777777" w:rsidR="00784A32" w:rsidRPr="000670FE" w:rsidRDefault="00784A32" w:rsidP="00354887">
            <w:pPr>
              <w:pStyle w:val="TAL"/>
            </w:pPr>
          </w:p>
        </w:tc>
      </w:tr>
      <w:tr w:rsidR="00784A32" w:rsidRPr="000670FE" w14:paraId="081A4719" w14:textId="77777777" w:rsidTr="00354887">
        <w:tc>
          <w:tcPr>
            <w:tcW w:w="2677" w:type="dxa"/>
          </w:tcPr>
          <w:p w14:paraId="637650FB" w14:textId="77777777" w:rsidR="00784A32" w:rsidRPr="000670FE" w:rsidRDefault="00784A32" w:rsidP="00354887">
            <w:pPr>
              <w:pStyle w:val="TAL"/>
            </w:pPr>
            <w:r w:rsidRPr="000670FE">
              <w:t xml:space="preserve">  value</w:t>
            </w:r>
          </w:p>
        </w:tc>
        <w:tc>
          <w:tcPr>
            <w:tcW w:w="2160" w:type="dxa"/>
          </w:tcPr>
          <w:p w14:paraId="4D0D9E7A"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E857A60" w14:textId="77777777" w:rsidR="00784A32" w:rsidRPr="000670FE" w:rsidRDefault="00784A32" w:rsidP="00354887">
            <w:pPr>
              <w:pStyle w:val="TAL"/>
            </w:pPr>
            <w:r w:rsidRPr="000670FE">
              <w:t>No message body included</w:t>
            </w:r>
          </w:p>
        </w:tc>
        <w:tc>
          <w:tcPr>
            <w:tcW w:w="1463" w:type="dxa"/>
          </w:tcPr>
          <w:p w14:paraId="01B4765E" w14:textId="77777777" w:rsidR="00784A32" w:rsidRPr="000670FE" w:rsidRDefault="00784A32" w:rsidP="00354887">
            <w:pPr>
              <w:pStyle w:val="TAL"/>
            </w:pPr>
          </w:p>
        </w:tc>
        <w:tc>
          <w:tcPr>
            <w:tcW w:w="1057" w:type="dxa"/>
          </w:tcPr>
          <w:p w14:paraId="032D9E30" w14:textId="77777777" w:rsidR="00784A32" w:rsidRPr="000670FE" w:rsidRDefault="00784A32" w:rsidP="00354887">
            <w:pPr>
              <w:pStyle w:val="TAL"/>
            </w:pPr>
          </w:p>
        </w:tc>
      </w:tr>
    </w:tbl>
    <w:p w14:paraId="73264245" w14:textId="77777777" w:rsidR="00784A32" w:rsidRPr="000670FE" w:rsidRDefault="00784A32" w:rsidP="00784A32"/>
    <w:p w14:paraId="1DC9527D" w14:textId="77777777" w:rsidR="00784A32" w:rsidRPr="000670FE" w:rsidRDefault="00784A32" w:rsidP="00784A32">
      <w:pPr>
        <w:pStyle w:val="Heading2"/>
      </w:pPr>
      <w:bookmarkStart w:id="367" w:name="_Toc52787596"/>
      <w:bookmarkStart w:id="368" w:name="_Toc52787778"/>
      <w:r w:rsidRPr="000670FE">
        <w:t>6.3</w:t>
      </w:r>
      <w:r w:rsidRPr="000670FE">
        <w:tab/>
        <w:t>Emergency Alert</w:t>
      </w:r>
      <w:bookmarkEnd w:id="367"/>
      <w:bookmarkEnd w:id="368"/>
    </w:p>
    <w:p w14:paraId="4F6E4BC4" w14:textId="77777777" w:rsidR="00784A32" w:rsidRPr="000670FE" w:rsidRDefault="00784A32" w:rsidP="00784A32">
      <w:r w:rsidRPr="000670FE">
        <w:t>This feature is not specified in the present version of the document.</w:t>
      </w:r>
    </w:p>
    <w:p w14:paraId="555D8D8C" w14:textId="77777777" w:rsidR="00784A32" w:rsidRPr="000670FE" w:rsidRDefault="00784A32" w:rsidP="00784A32">
      <w:pPr>
        <w:pStyle w:val="Heading1"/>
      </w:pPr>
      <w:bookmarkStart w:id="369" w:name="_Toc52787597"/>
      <w:bookmarkStart w:id="370" w:name="_Toc52787779"/>
      <w:r w:rsidRPr="000670FE">
        <w:t>7</w:t>
      </w:r>
      <w:r w:rsidRPr="000670FE">
        <w:tab/>
        <w:t>Off-Network Test Scenarios</w:t>
      </w:r>
      <w:bookmarkEnd w:id="369"/>
      <w:bookmarkEnd w:id="370"/>
    </w:p>
    <w:p w14:paraId="010C0A8E" w14:textId="77777777" w:rsidR="00784A32" w:rsidRPr="000670FE" w:rsidRDefault="00784A32" w:rsidP="00784A32">
      <w:r w:rsidRPr="000670FE">
        <w:t>This feature is not specified in the present version of the document.</w:t>
      </w:r>
    </w:p>
    <w:p w14:paraId="45FDA321" w14:textId="77777777" w:rsidR="00784A32" w:rsidRPr="000670FE" w:rsidRDefault="00784A32" w:rsidP="00784A32">
      <w:pPr>
        <w:pStyle w:val="Heading8"/>
      </w:pPr>
      <w:r w:rsidRPr="000670FE">
        <w:br w:type="page"/>
      </w:r>
      <w:bookmarkStart w:id="371" w:name="_Toc52787598"/>
      <w:bookmarkStart w:id="372" w:name="_Toc52787780"/>
      <w:r w:rsidRPr="000670FE">
        <w:t>Annex A (informative):</w:t>
      </w:r>
      <w:r w:rsidRPr="000670FE">
        <w:br/>
        <w:t>Change history</w:t>
      </w:r>
      <w:bookmarkEnd w:id="371"/>
      <w:bookmarkEnd w:id="372"/>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0670FE" w14:paraId="40CF914E" w14:textId="77777777" w:rsidTr="000670FE">
        <w:tc>
          <w:tcPr>
            <w:tcW w:w="800" w:type="dxa"/>
            <w:shd w:val="pct10" w:color="auto" w:fill="FFFFFF"/>
          </w:tcPr>
          <w:p w14:paraId="2E681603" w14:textId="77777777" w:rsidR="00784A32" w:rsidRPr="000670FE" w:rsidRDefault="00784A32" w:rsidP="00354887">
            <w:pPr>
              <w:pStyle w:val="TAL"/>
              <w:rPr>
                <w:b/>
                <w:sz w:val="16"/>
              </w:rPr>
            </w:pPr>
            <w:r w:rsidRPr="000670FE">
              <w:rPr>
                <w:b/>
                <w:sz w:val="16"/>
              </w:rPr>
              <w:t>Date</w:t>
            </w:r>
          </w:p>
        </w:tc>
        <w:tc>
          <w:tcPr>
            <w:tcW w:w="800" w:type="dxa"/>
            <w:shd w:val="pct10" w:color="auto" w:fill="FFFFFF"/>
          </w:tcPr>
          <w:p w14:paraId="6A213B0B" w14:textId="77777777" w:rsidR="00784A32" w:rsidRPr="000670FE" w:rsidRDefault="00784A32" w:rsidP="00354887">
            <w:pPr>
              <w:pStyle w:val="TAL"/>
              <w:rPr>
                <w:b/>
                <w:sz w:val="16"/>
              </w:rPr>
            </w:pPr>
            <w:r w:rsidRPr="000670FE">
              <w:rPr>
                <w:b/>
                <w:sz w:val="16"/>
              </w:rPr>
              <w:t>Meeting</w:t>
            </w:r>
          </w:p>
        </w:tc>
        <w:tc>
          <w:tcPr>
            <w:tcW w:w="1094" w:type="dxa"/>
            <w:shd w:val="pct10" w:color="auto" w:fill="FFFFFF"/>
          </w:tcPr>
          <w:p w14:paraId="17E2F98D" w14:textId="77777777" w:rsidR="00784A32" w:rsidRPr="000670FE" w:rsidRDefault="00784A32" w:rsidP="00354887">
            <w:pPr>
              <w:pStyle w:val="TAL"/>
              <w:rPr>
                <w:b/>
                <w:sz w:val="16"/>
              </w:rPr>
            </w:pPr>
            <w:r w:rsidRPr="000670FE">
              <w:rPr>
                <w:b/>
                <w:sz w:val="16"/>
              </w:rPr>
              <w:t>TDoc</w:t>
            </w:r>
          </w:p>
        </w:tc>
        <w:tc>
          <w:tcPr>
            <w:tcW w:w="567" w:type="dxa"/>
            <w:shd w:val="pct10" w:color="auto" w:fill="FFFFFF"/>
          </w:tcPr>
          <w:p w14:paraId="798C66EB" w14:textId="77777777" w:rsidR="00784A32" w:rsidRPr="000670FE" w:rsidRDefault="00784A32" w:rsidP="00354887">
            <w:pPr>
              <w:pStyle w:val="TAL"/>
              <w:rPr>
                <w:b/>
                <w:sz w:val="16"/>
              </w:rPr>
            </w:pPr>
            <w:r w:rsidRPr="000670FE">
              <w:rPr>
                <w:b/>
                <w:sz w:val="16"/>
              </w:rPr>
              <w:t>CR</w:t>
            </w:r>
          </w:p>
        </w:tc>
        <w:tc>
          <w:tcPr>
            <w:tcW w:w="283" w:type="dxa"/>
            <w:shd w:val="pct10" w:color="auto" w:fill="FFFFFF"/>
          </w:tcPr>
          <w:p w14:paraId="1A553744" w14:textId="77777777" w:rsidR="00784A32" w:rsidRPr="000670FE" w:rsidRDefault="00784A32" w:rsidP="00354887">
            <w:pPr>
              <w:pStyle w:val="TAL"/>
              <w:rPr>
                <w:b/>
                <w:sz w:val="16"/>
              </w:rPr>
            </w:pPr>
            <w:r w:rsidRPr="000670FE">
              <w:rPr>
                <w:b/>
                <w:sz w:val="16"/>
              </w:rPr>
              <w:t>Rev</w:t>
            </w:r>
          </w:p>
        </w:tc>
        <w:tc>
          <w:tcPr>
            <w:tcW w:w="425" w:type="dxa"/>
            <w:shd w:val="pct10" w:color="auto" w:fill="FFFFFF"/>
          </w:tcPr>
          <w:p w14:paraId="5235E2C6" w14:textId="77777777" w:rsidR="00784A32" w:rsidRPr="000670FE" w:rsidRDefault="00784A32" w:rsidP="00354887">
            <w:pPr>
              <w:pStyle w:val="TAL"/>
              <w:rPr>
                <w:b/>
                <w:sz w:val="16"/>
              </w:rPr>
            </w:pPr>
            <w:r w:rsidRPr="000670FE">
              <w:rPr>
                <w:b/>
                <w:sz w:val="16"/>
              </w:rPr>
              <w:t>Cat</w:t>
            </w:r>
          </w:p>
        </w:tc>
        <w:tc>
          <w:tcPr>
            <w:tcW w:w="4962" w:type="dxa"/>
            <w:shd w:val="pct10" w:color="auto" w:fill="FFFFFF"/>
          </w:tcPr>
          <w:p w14:paraId="7849B32C" w14:textId="77777777" w:rsidR="00784A32" w:rsidRPr="000670FE" w:rsidRDefault="00784A32" w:rsidP="00354887">
            <w:pPr>
              <w:pStyle w:val="TAL"/>
              <w:rPr>
                <w:b/>
                <w:sz w:val="16"/>
              </w:rPr>
            </w:pPr>
            <w:r w:rsidRPr="000670FE">
              <w:rPr>
                <w:b/>
                <w:sz w:val="16"/>
              </w:rPr>
              <w:t>Subject/Comment</w:t>
            </w:r>
          </w:p>
        </w:tc>
        <w:tc>
          <w:tcPr>
            <w:tcW w:w="708" w:type="dxa"/>
            <w:shd w:val="pct10" w:color="auto" w:fill="FFFFFF"/>
          </w:tcPr>
          <w:p w14:paraId="3E6B98BE" w14:textId="77777777" w:rsidR="00784A32" w:rsidRPr="000670FE" w:rsidRDefault="00784A32" w:rsidP="00354887">
            <w:pPr>
              <w:pStyle w:val="TAL"/>
              <w:rPr>
                <w:b/>
                <w:sz w:val="16"/>
              </w:rPr>
            </w:pPr>
            <w:r w:rsidRPr="000670FE">
              <w:rPr>
                <w:b/>
                <w:sz w:val="16"/>
              </w:rPr>
              <w:t>New version</w:t>
            </w:r>
          </w:p>
        </w:tc>
      </w:tr>
      <w:tr w:rsidR="00784A32" w:rsidRPr="000670FE" w14:paraId="6712CBA0" w14:textId="77777777" w:rsidTr="000670FE">
        <w:tc>
          <w:tcPr>
            <w:tcW w:w="800" w:type="dxa"/>
            <w:shd w:val="solid" w:color="FFFFFF" w:fill="auto"/>
          </w:tcPr>
          <w:p w14:paraId="760646D5"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9D84FFD"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2A818B6E" w14:textId="77777777" w:rsidR="00784A32" w:rsidRPr="000670FE" w:rsidRDefault="00784A32" w:rsidP="000670FE">
            <w:pPr>
              <w:pStyle w:val="TAC"/>
              <w:jc w:val="left"/>
              <w:rPr>
                <w:sz w:val="16"/>
                <w:szCs w:val="16"/>
              </w:rPr>
            </w:pPr>
            <w:r w:rsidRPr="000670FE">
              <w:rPr>
                <w:sz w:val="16"/>
                <w:szCs w:val="16"/>
              </w:rPr>
              <w:t>R5-184607</w:t>
            </w:r>
          </w:p>
        </w:tc>
        <w:tc>
          <w:tcPr>
            <w:tcW w:w="567" w:type="dxa"/>
            <w:shd w:val="solid" w:color="FFFFFF" w:fill="auto"/>
          </w:tcPr>
          <w:p w14:paraId="46CED1BA"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0750B373"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3E010550"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835B34A" w14:textId="77777777" w:rsidR="00784A32" w:rsidRPr="000670FE" w:rsidRDefault="00784A32" w:rsidP="008A5F41">
            <w:pPr>
              <w:pStyle w:val="TAL"/>
              <w:rPr>
                <w:sz w:val="16"/>
                <w:szCs w:val="16"/>
              </w:rPr>
            </w:pPr>
            <w:r w:rsidRPr="000670FE">
              <w:rPr>
                <w:sz w:val="16"/>
                <w:szCs w:val="16"/>
              </w:rPr>
              <w:t>Introduction of TS 36.579-6</w:t>
            </w:r>
          </w:p>
        </w:tc>
        <w:tc>
          <w:tcPr>
            <w:tcW w:w="708" w:type="dxa"/>
            <w:shd w:val="solid" w:color="FFFFFF" w:fill="auto"/>
          </w:tcPr>
          <w:p w14:paraId="4F2C06EF" w14:textId="77777777" w:rsidR="00784A32" w:rsidRPr="000670FE" w:rsidRDefault="00784A32" w:rsidP="000670FE">
            <w:pPr>
              <w:pStyle w:val="TAC"/>
              <w:jc w:val="left"/>
              <w:rPr>
                <w:sz w:val="16"/>
                <w:szCs w:val="16"/>
              </w:rPr>
            </w:pPr>
            <w:r w:rsidRPr="000670FE">
              <w:rPr>
                <w:sz w:val="16"/>
                <w:szCs w:val="16"/>
              </w:rPr>
              <w:t>0.0.2</w:t>
            </w:r>
          </w:p>
        </w:tc>
      </w:tr>
      <w:tr w:rsidR="00784A32" w:rsidRPr="000670FE" w14:paraId="7C65D4B3" w14:textId="77777777" w:rsidTr="000670FE">
        <w:tc>
          <w:tcPr>
            <w:tcW w:w="800" w:type="dxa"/>
            <w:shd w:val="solid" w:color="FFFFFF" w:fill="auto"/>
          </w:tcPr>
          <w:p w14:paraId="571A99EE"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32903360"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610FC3A3" w14:textId="77777777" w:rsidR="00784A32" w:rsidRPr="000670FE" w:rsidRDefault="00784A32" w:rsidP="000670FE">
            <w:pPr>
              <w:pStyle w:val="TAC"/>
              <w:jc w:val="left"/>
              <w:rPr>
                <w:sz w:val="16"/>
                <w:szCs w:val="16"/>
              </w:rPr>
            </w:pPr>
            <w:r w:rsidRPr="000670FE">
              <w:rPr>
                <w:sz w:val="16"/>
                <w:szCs w:val="16"/>
              </w:rPr>
              <w:t>R5-184990</w:t>
            </w:r>
          </w:p>
        </w:tc>
        <w:tc>
          <w:tcPr>
            <w:tcW w:w="567" w:type="dxa"/>
            <w:shd w:val="solid" w:color="FFFFFF" w:fill="auto"/>
          </w:tcPr>
          <w:p w14:paraId="34D1354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8F5E8AA"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6CEBB5F8"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9B0E0BC" w14:textId="77777777" w:rsidR="00784A32" w:rsidRPr="000670FE" w:rsidRDefault="00784A32" w:rsidP="008A5F41">
            <w:pPr>
              <w:pStyle w:val="TAL"/>
              <w:rPr>
                <w:sz w:val="16"/>
                <w:szCs w:val="16"/>
              </w:rPr>
            </w:pPr>
            <w:r w:rsidRPr="000670FE">
              <w:rPr>
                <w:sz w:val="16"/>
                <w:szCs w:val="16"/>
              </w:rPr>
              <w:t>New Test Case for 36.579-6 - 6.1.1.8</w:t>
            </w:r>
          </w:p>
        </w:tc>
        <w:tc>
          <w:tcPr>
            <w:tcW w:w="708" w:type="dxa"/>
            <w:shd w:val="solid" w:color="FFFFFF" w:fill="auto"/>
          </w:tcPr>
          <w:p w14:paraId="01AA46AC"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168214B2" w14:textId="77777777" w:rsidTr="000670FE">
        <w:tc>
          <w:tcPr>
            <w:tcW w:w="800" w:type="dxa"/>
            <w:shd w:val="solid" w:color="FFFFFF" w:fill="auto"/>
          </w:tcPr>
          <w:p w14:paraId="699DDB46"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7F208BC"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4B45FB3F" w14:textId="77777777" w:rsidR="00784A32" w:rsidRPr="000670FE" w:rsidRDefault="00784A32" w:rsidP="000670FE">
            <w:pPr>
              <w:pStyle w:val="TAC"/>
              <w:jc w:val="left"/>
              <w:rPr>
                <w:sz w:val="16"/>
                <w:szCs w:val="16"/>
              </w:rPr>
            </w:pPr>
            <w:r w:rsidRPr="000670FE">
              <w:rPr>
                <w:sz w:val="16"/>
                <w:szCs w:val="16"/>
              </w:rPr>
              <w:t>R5-185142</w:t>
            </w:r>
          </w:p>
        </w:tc>
        <w:tc>
          <w:tcPr>
            <w:tcW w:w="567" w:type="dxa"/>
            <w:shd w:val="solid" w:color="FFFFFF" w:fill="auto"/>
          </w:tcPr>
          <w:p w14:paraId="56C48FC1"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4DCBC03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C9A0DC5"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D0F07D8" w14:textId="77777777" w:rsidR="00784A32" w:rsidRPr="000670FE" w:rsidRDefault="00784A32" w:rsidP="008A5F41">
            <w:pPr>
              <w:pStyle w:val="TAL"/>
              <w:rPr>
                <w:sz w:val="16"/>
                <w:szCs w:val="16"/>
              </w:rPr>
            </w:pPr>
            <w:r w:rsidRPr="000670FE">
              <w:rPr>
                <w:sz w:val="16"/>
                <w:szCs w:val="16"/>
              </w:rPr>
              <w:t>Draft TS 36.579-6 v003</w:t>
            </w:r>
          </w:p>
        </w:tc>
        <w:tc>
          <w:tcPr>
            <w:tcW w:w="708" w:type="dxa"/>
            <w:shd w:val="solid" w:color="FFFFFF" w:fill="auto"/>
          </w:tcPr>
          <w:p w14:paraId="24ACDC09"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2562622D" w14:textId="77777777" w:rsidTr="000670FE">
        <w:tc>
          <w:tcPr>
            <w:tcW w:w="800" w:type="dxa"/>
            <w:shd w:val="solid" w:color="FFFFFF" w:fill="auto"/>
          </w:tcPr>
          <w:p w14:paraId="1760B8D3"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749F270E"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18AA2AF7" w14:textId="77777777" w:rsidR="00784A32" w:rsidRPr="000670FE" w:rsidRDefault="00784A32" w:rsidP="000670FE">
            <w:pPr>
              <w:pStyle w:val="TAC"/>
              <w:jc w:val="left"/>
              <w:rPr>
                <w:sz w:val="16"/>
                <w:szCs w:val="16"/>
              </w:rPr>
            </w:pPr>
            <w:r w:rsidRPr="000670FE">
              <w:rPr>
                <w:sz w:val="16"/>
                <w:szCs w:val="16"/>
              </w:rPr>
              <w:t>R5-195214</w:t>
            </w:r>
          </w:p>
        </w:tc>
        <w:tc>
          <w:tcPr>
            <w:tcW w:w="567" w:type="dxa"/>
            <w:shd w:val="solid" w:color="FFFFFF" w:fill="auto"/>
          </w:tcPr>
          <w:p w14:paraId="533F0857"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42FDDCE"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2B5CE66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5FFCA99" w14:textId="77777777" w:rsidR="00784A32" w:rsidRPr="000670FE" w:rsidRDefault="00784A32" w:rsidP="008A5F41">
            <w:pPr>
              <w:pStyle w:val="TAL"/>
              <w:rPr>
                <w:sz w:val="16"/>
                <w:szCs w:val="16"/>
              </w:rPr>
            </w:pPr>
            <w:r w:rsidRPr="000670FE">
              <w:rPr>
                <w:sz w:val="16"/>
                <w:szCs w:val="16"/>
              </w:rPr>
              <w:t>New TC for 36.579-6 - 6.1.1.3 Group Call Manual CO</w:t>
            </w:r>
          </w:p>
        </w:tc>
        <w:tc>
          <w:tcPr>
            <w:tcW w:w="708" w:type="dxa"/>
            <w:shd w:val="solid" w:color="FFFFFF" w:fill="auto"/>
          </w:tcPr>
          <w:p w14:paraId="610C0681"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6F000A2D" w14:textId="77777777" w:rsidTr="000670FE">
        <w:tc>
          <w:tcPr>
            <w:tcW w:w="800" w:type="dxa"/>
            <w:shd w:val="solid" w:color="FFFFFF" w:fill="auto"/>
          </w:tcPr>
          <w:p w14:paraId="4A5D0D9F"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6EE06C38"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32A489EB" w14:textId="77777777" w:rsidR="00784A32" w:rsidRPr="000670FE" w:rsidRDefault="00784A32" w:rsidP="000670FE">
            <w:pPr>
              <w:pStyle w:val="TAC"/>
              <w:jc w:val="left"/>
              <w:rPr>
                <w:sz w:val="16"/>
                <w:szCs w:val="16"/>
              </w:rPr>
            </w:pPr>
            <w:r w:rsidRPr="000670FE">
              <w:rPr>
                <w:sz w:val="16"/>
                <w:szCs w:val="16"/>
              </w:rPr>
              <w:t>R5-195215</w:t>
            </w:r>
          </w:p>
        </w:tc>
        <w:tc>
          <w:tcPr>
            <w:tcW w:w="567" w:type="dxa"/>
            <w:shd w:val="solid" w:color="FFFFFF" w:fill="auto"/>
          </w:tcPr>
          <w:p w14:paraId="6D4BD3A9"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1103EBB0"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E758AFD"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E61F3C2" w14:textId="77777777" w:rsidR="00784A32" w:rsidRPr="000670FE" w:rsidRDefault="00784A32" w:rsidP="008A5F41">
            <w:pPr>
              <w:pStyle w:val="TAL"/>
              <w:rPr>
                <w:sz w:val="16"/>
                <w:szCs w:val="16"/>
              </w:rPr>
            </w:pPr>
            <w:r w:rsidRPr="000670FE">
              <w:rPr>
                <w:sz w:val="16"/>
                <w:szCs w:val="16"/>
              </w:rPr>
              <w:t>New TC for 36.579-6 - 6.1.1.4 Group Call Manual CT</w:t>
            </w:r>
          </w:p>
        </w:tc>
        <w:tc>
          <w:tcPr>
            <w:tcW w:w="708" w:type="dxa"/>
            <w:shd w:val="solid" w:color="FFFFFF" w:fill="auto"/>
          </w:tcPr>
          <w:p w14:paraId="6ED1503C"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21916A56" w14:textId="77777777" w:rsidTr="000670FE">
        <w:tc>
          <w:tcPr>
            <w:tcW w:w="800" w:type="dxa"/>
            <w:shd w:val="solid" w:color="FFFFFF" w:fill="auto"/>
          </w:tcPr>
          <w:p w14:paraId="6F934E44"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012E7287"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6DEC6734" w14:textId="77777777" w:rsidR="00784A32" w:rsidRPr="000670FE" w:rsidRDefault="00784A32" w:rsidP="000670FE">
            <w:pPr>
              <w:pStyle w:val="TAC"/>
              <w:jc w:val="left"/>
              <w:rPr>
                <w:sz w:val="16"/>
                <w:szCs w:val="16"/>
              </w:rPr>
            </w:pPr>
            <w:r w:rsidRPr="000670FE">
              <w:rPr>
                <w:sz w:val="16"/>
                <w:szCs w:val="16"/>
              </w:rPr>
              <w:t>R5-194733</w:t>
            </w:r>
          </w:p>
        </w:tc>
        <w:tc>
          <w:tcPr>
            <w:tcW w:w="567" w:type="dxa"/>
            <w:shd w:val="solid" w:color="FFFFFF" w:fill="auto"/>
          </w:tcPr>
          <w:p w14:paraId="21401EA5"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3E45C69"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AB9F20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A86ADC4" w14:textId="77777777" w:rsidR="00784A32" w:rsidRPr="000670FE" w:rsidRDefault="00784A32" w:rsidP="008A5F41">
            <w:pPr>
              <w:pStyle w:val="TAL"/>
              <w:rPr>
                <w:sz w:val="16"/>
                <w:szCs w:val="16"/>
              </w:rPr>
            </w:pPr>
            <w:r w:rsidRPr="000670FE">
              <w:rPr>
                <w:sz w:val="16"/>
                <w:szCs w:val="16"/>
              </w:rPr>
              <w:t>Draft TS 36.579-6 v004</w:t>
            </w:r>
          </w:p>
        </w:tc>
        <w:tc>
          <w:tcPr>
            <w:tcW w:w="708" w:type="dxa"/>
            <w:shd w:val="solid" w:color="FFFFFF" w:fill="auto"/>
          </w:tcPr>
          <w:p w14:paraId="0BC50D07"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11AFD6F1" w14:textId="77777777" w:rsidTr="000670FE">
        <w:tc>
          <w:tcPr>
            <w:tcW w:w="800" w:type="dxa"/>
            <w:shd w:val="solid" w:color="FFFFFF" w:fill="auto"/>
          </w:tcPr>
          <w:p w14:paraId="62A91FD6" w14:textId="77777777" w:rsidR="00784A32" w:rsidRPr="000670FE" w:rsidRDefault="00784A32" w:rsidP="000670FE">
            <w:pPr>
              <w:pStyle w:val="TAC"/>
              <w:jc w:val="left"/>
              <w:rPr>
                <w:sz w:val="16"/>
                <w:szCs w:val="16"/>
              </w:rPr>
            </w:pPr>
            <w:r w:rsidRPr="000670FE">
              <w:rPr>
                <w:sz w:val="16"/>
                <w:szCs w:val="16"/>
              </w:rPr>
              <w:t>2019-09</w:t>
            </w:r>
          </w:p>
        </w:tc>
        <w:tc>
          <w:tcPr>
            <w:tcW w:w="800" w:type="dxa"/>
            <w:shd w:val="solid" w:color="FFFFFF" w:fill="auto"/>
          </w:tcPr>
          <w:p w14:paraId="0D37303C" w14:textId="77777777" w:rsidR="00784A32" w:rsidRPr="000670FE" w:rsidRDefault="00784A32" w:rsidP="000670FE">
            <w:pPr>
              <w:pStyle w:val="TAC"/>
              <w:jc w:val="left"/>
              <w:rPr>
                <w:sz w:val="16"/>
                <w:szCs w:val="16"/>
              </w:rPr>
            </w:pPr>
            <w:r w:rsidRPr="000670FE">
              <w:rPr>
                <w:sz w:val="16"/>
                <w:szCs w:val="16"/>
              </w:rPr>
              <w:t>RAN5#84</w:t>
            </w:r>
          </w:p>
        </w:tc>
        <w:tc>
          <w:tcPr>
            <w:tcW w:w="1094" w:type="dxa"/>
            <w:shd w:val="solid" w:color="FFFFFF" w:fill="auto"/>
          </w:tcPr>
          <w:p w14:paraId="194218F5" w14:textId="77777777" w:rsidR="00784A32" w:rsidRPr="000670FE" w:rsidRDefault="00784A32" w:rsidP="000670FE">
            <w:pPr>
              <w:pStyle w:val="TAC"/>
              <w:jc w:val="left"/>
              <w:rPr>
                <w:sz w:val="16"/>
                <w:szCs w:val="16"/>
              </w:rPr>
            </w:pPr>
            <w:r w:rsidRPr="000670FE">
              <w:rPr>
                <w:sz w:val="16"/>
                <w:szCs w:val="16"/>
              </w:rPr>
              <w:t>R5-196351</w:t>
            </w:r>
          </w:p>
        </w:tc>
        <w:tc>
          <w:tcPr>
            <w:tcW w:w="567" w:type="dxa"/>
            <w:shd w:val="solid" w:color="FFFFFF" w:fill="auto"/>
          </w:tcPr>
          <w:p w14:paraId="17C43A76"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E0370F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511CB7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6B740E3" w14:textId="77777777" w:rsidR="00784A32" w:rsidRPr="000670FE" w:rsidRDefault="00784A32" w:rsidP="008A5F41">
            <w:pPr>
              <w:pStyle w:val="TAL"/>
              <w:rPr>
                <w:sz w:val="16"/>
                <w:szCs w:val="16"/>
              </w:rPr>
            </w:pPr>
            <w:r w:rsidRPr="000670FE">
              <w:rPr>
                <w:sz w:val="16"/>
                <w:szCs w:val="16"/>
              </w:rPr>
              <w:t>Draft TS 36.579-6 v010</w:t>
            </w:r>
          </w:p>
        </w:tc>
        <w:tc>
          <w:tcPr>
            <w:tcW w:w="708" w:type="dxa"/>
            <w:shd w:val="solid" w:color="FFFFFF" w:fill="auto"/>
          </w:tcPr>
          <w:p w14:paraId="4F412832" w14:textId="77777777" w:rsidR="00784A32" w:rsidRPr="000670FE" w:rsidRDefault="00784A32" w:rsidP="000670FE">
            <w:pPr>
              <w:pStyle w:val="TAC"/>
              <w:jc w:val="left"/>
              <w:rPr>
                <w:sz w:val="16"/>
                <w:szCs w:val="16"/>
              </w:rPr>
            </w:pPr>
            <w:r w:rsidRPr="000670FE">
              <w:rPr>
                <w:sz w:val="16"/>
                <w:szCs w:val="16"/>
              </w:rPr>
              <w:t>0.1.0</w:t>
            </w:r>
          </w:p>
        </w:tc>
      </w:tr>
      <w:tr w:rsidR="00784A32" w:rsidRPr="000670FE" w14:paraId="24E6A7A4" w14:textId="77777777" w:rsidTr="000670FE">
        <w:tc>
          <w:tcPr>
            <w:tcW w:w="800" w:type="dxa"/>
            <w:shd w:val="solid" w:color="FFFFFF" w:fill="auto"/>
          </w:tcPr>
          <w:p w14:paraId="21D587B0" w14:textId="77777777" w:rsidR="00784A32" w:rsidRPr="000670FE" w:rsidRDefault="00784A32" w:rsidP="000670FE">
            <w:pPr>
              <w:pStyle w:val="TAC"/>
              <w:jc w:val="left"/>
              <w:rPr>
                <w:sz w:val="16"/>
                <w:szCs w:val="16"/>
              </w:rPr>
            </w:pPr>
            <w:r w:rsidRPr="000670FE">
              <w:rPr>
                <w:sz w:val="16"/>
                <w:szCs w:val="16"/>
              </w:rPr>
              <w:t>2019-11</w:t>
            </w:r>
          </w:p>
        </w:tc>
        <w:tc>
          <w:tcPr>
            <w:tcW w:w="800" w:type="dxa"/>
            <w:shd w:val="solid" w:color="FFFFFF" w:fill="auto"/>
          </w:tcPr>
          <w:p w14:paraId="17C31DE4" w14:textId="77777777" w:rsidR="00784A32" w:rsidRPr="000670FE" w:rsidRDefault="00784A32" w:rsidP="000670FE">
            <w:pPr>
              <w:pStyle w:val="TAC"/>
              <w:jc w:val="left"/>
              <w:rPr>
                <w:sz w:val="16"/>
                <w:szCs w:val="16"/>
              </w:rPr>
            </w:pPr>
            <w:r w:rsidRPr="000670FE">
              <w:rPr>
                <w:sz w:val="16"/>
                <w:szCs w:val="16"/>
              </w:rPr>
              <w:t>RAN5#85</w:t>
            </w:r>
          </w:p>
        </w:tc>
        <w:tc>
          <w:tcPr>
            <w:tcW w:w="1094" w:type="dxa"/>
            <w:shd w:val="solid" w:color="FFFFFF" w:fill="auto"/>
          </w:tcPr>
          <w:p w14:paraId="335E7B16" w14:textId="77777777" w:rsidR="00784A32" w:rsidRPr="000670FE" w:rsidRDefault="00784A32" w:rsidP="000670FE">
            <w:pPr>
              <w:pStyle w:val="TAC"/>
              <w:jc w:val="left"/>
              <w:rPr>
                <w:sz w:val="16"/>
                <w:szCs w:val="16"/>
              </w:rPr>
            </w:pPr>
            <w:r w:rsidRPr="000670FE">
              <w:rPr>
                <w:sz w:val="16"/>
                <w:szCs w:val="16"/>
              </w:rPr>
              <w:t>R5-198828</w:t>
            </w:r>
          </w:p>
        </w:tc>
        <w:tc>
          <w:tcPr>
            <w:tcW w:w="567" w:type="dxa"/>
            <w:shd w:val="solid" w:color="FFFFFF" w:fill="auto"/>
          </w:tcPr>
          <w:p w14:paraId="4AA4CADE"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2F07724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BB6E5A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29520CB" w14:textId="77777777" w:rsidR="00784A32" w:rsidRPr="000670FE" w:rsidRDefault="00784A32" w:rsidP="008A5F41">
            <w:pPr>
              <w:pStyle w:val="TAL"/>
              <w:rPr>
                <w:sz w:val="16"/>
                <w:szCs w:val="16"/>
              </w:rPr>
            </w:pPr>
            <w:r w:rsidRPr="000670FE">
              <w:rPr>
                <w:sz w:val="16"/>
                <w:szCs w:val="16"/>
              </w:rPr>
              <w:t>Draft TS 36.579-6 v0.2.1</w:t>
            </w:r>
          </w:p>
        </w:tc>
        <w:tc>
          <w:tcPr>
            <w:tcW w:w="708" w:type="dxa"/>
            <w:shd w:val="solid" w:color="FFFFFF" w:fill="auto"/>
          </w:tcPr>
          <w:p w14:paraId="6E17DF83" w14:textId="77777777" w:rsidR="00784A32" w:rsidRPr="000670FE" w:rsidRDefault="00784A32" w:rsidP="000670FE">
            <w:pPr>
              <w:pStyle w:val="TAC"/>
              <w:jc w:val="left"/>
              <w:rPr>
                <w:sz w:val="16"/>
                <w:szCs w:val="16"/>
              </w:rPr>
            </w:pPr>
            <w:r w:rsidRPr="000670FE">
              <w:rPr>
                <w:sz w:val="16"/>
                <w:szCs w:val="16"/>
              </w:rPr>
              <w:t>0.2.1</w:t>
            </w:r>
          </w:p>
        </w:tc>
      </w:tr>
      <w:tr w:rsidR="00784A32" w:rsidRPr="000670FE" w14:paraId="640FC1E8" w14:textId="77777777" w:rsidTr="000670FE">
        <w:tc>
          <w:tcPr>
            <w:tcW w:w="800" w:type="dxa"/>
            <w:shd w:val="solid" w:color="FFFFFF" w:fill="auto"/>
          </w:tcPr>
          <w:p w14:paraId="3FBA0C94" w14:textId="77777777" w:rsidR="00784A32" w:rsidRPr="000670FE" w:rsidRDefault="00784A32" w:rsidP="000670FE">
            <w:pPr>
              <w:pStyle w:val="TAC"/>
              <w:jc w:val="left"/>
              <w:rPr>
                <w:sz w:val="16"/>
                <w:szCs w:val="16"/>
              </w:rPr>
            </w:pPr>
            <w:r w:rsidRPr="000670FE">
              <w:rPr>
                <w:sz w:val="16"/>
                <w:szCs w:val="16"/>
              </w:rPr>
              <w:t>2020-0</w:t>
            </w:r>
            <w:r w:rsidR="00CC25D8" w:rsidRPr="000670FE">
              <w:rPr>
                <w:sz w:val="16"/>
                <w:szCs w:val="16"/>
              </w:rPr>
              <w:t>5</w:t>
            </w:r>
          </w:p>
        </w:tc>
        <w:tc>
          <w:tcPr>
            <w:tcW w:w="800" w:type="dxa"/>
            <w:shd w:val="solid" w:color="FFFFFF" w:fill="auto"/>
          </w:tcPr>
          <w:p w14:paraId="5F8166FA" w14:textId="77777777" w:rsidR="00784A32" w:rsidRPr="000670FE" w:rsidRDefault="00784A32" w:rsidP="000670FE">
            <w:pPr>
              <w:pStyle w:val="TAC"/>
              <w:jc w:val="left"/>
              <w:rPr>
                <w:sz w:val="16"/>
                <w:szCs w:val="16"/>
              </w:rPr>
            </w:pPr>
            <w:r w:rsidRPr="000670FE">
              <w:rPr>
                <w:sz w:val="16"/>
                <w:szCs w:val="16"/>
              </w:rPr>
              <w:t>RAN5#87</w:t>
            </w:r>
          </w:p>
        </w:tc>
        <w:tc>
          <w:tcPr>
            <w:tcW w:w="1094" w:type="dxa"/>
            <w:shd w:val="solid" w:color="FFFFFF" w:fill="auto"/>
          </w:tcPr>
          <w:p w14:paraId="02585D2A" w14:textId="77777777" w:rsidR="00784A32" w:rsidRPr="000670FE" w:rsidRDefault="00784A32" w:rsidP="000670FE">
            <w:pPr>
              <w:pStyle w:val="TAC"/>
              <w:jc w:val="left"/>
              <w:rPr>
                <w:sz w:val="16"/>
                <w:szCs w:val="16"/>
              </w:rPr>
            </w:pPr>
            <w:r w:rsidRPr="000670FE">
              <w:rPr>
                <w:sz w:val="16"/>
                <w:szCs w:val="16"/>
              </w:rPr>
              <w:t>R5-202050</w:t>
            </w:r>
          </w:p>
        </w:tc>
        <w:tc>
          <w:tcPr>
            <w:tcW w:w="567" w:type="dxa"/>
            <w:shd w:val="solid" w:color="FFFFFF" w:fill="auto"/>
          </w:tcPr>
          <w:p w14:paraId="12FACDA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AB05EC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B2FEFDA"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19113A97" w14:textId="77777777" w:rsidR="00784A32" w:rsidRPr="000670FE" w:rsidRDefault="00784A32" w:rsidP="008A5F41">
            <w:pPr>
              <w:pStyle w:val="TAL"/>
              <w:rPr>
                <w:sz w:val="16"/>
                <w:szCs w:val="16"/>
              </w:rPr>
            </w:pPr>
            <w:r w:rsidRPr="000670FE">
              <w:rPr>
                <w:sz w:val="16"/>
                <w:szCs w:val="16"/>
              </w:rPr>
              <w:t>Draft TS 36.579-6 v0.3.0</w:t>
            </w:r>
          </w:p>
        </w:tc>
        <w:tc>
          <w:tcPr>
            <w:tcW w:w="708" w:type="dxa"/>
            <w:shd w:val="solid" w:color="FFFFFF" w:fill="auto"/>
          </w:tcPr>
          <w:p w14:paraId="450175C4" w14:textId="77777777" w:rsidR="00784A32" w:rsidRPr="000670FE" w:rsidRDefault="00784A32" w:rsidP="000670FE">
            <w:pPr>
              <w:pStyle w:val="TAC"/>
              <w:jc w:val="left"/>
              <w:rPr>
                <w:sz w:val="16"/>
                <w:szCs w:val="16"/>
              </w:rPr>
            </w:pPr>
            <w:r w:rsidRPr="000670FE">
              <w:rPr>
                <w:sz w:val="16"/>
                <w:szCs w:val="16"/>
              </w:rPr>
              <w:t>0.3.0</w:t>
            </w:r>
          </w:p>
        </w:tc>
      </w:tr>
      <w:tr w:rsidR="007771CC" w:rsidRPr="000670FE" w14:paraId="6BAF65E5" w14:textId="77777777" w:rsidTr="000670FE">
        <w:tc>
          <w:tcPr>
            <w:tcW w:w="800" w:type="dxa"/>
            <w:shd w:val="solid" w:color="FFFFFF" w:fill="auto"/>
          </w:tcPr>
          <w:p w14:paraId="4B8EDC17" w14:textId="77777777" w:rsidR="007771CC" w:rsidRPr="000670FE" w:rsidRDefault="007771CC" w:rsidP="000670FE">
            <w:pPr>
              <w:pStyle w:val="TAC"/>
              <w:jc w:val="left"/>
              <w:rPr>
                <w:sz w:val="16"/>
                <w:szCs w:val="16"/>
              </w:rPr>
            </w:pPr>
            <w:r w:rsidRPr="000670FE">
              <w:rPr>
                <w:sz w:val="16"/>
                <w:szCs w:val="16"/>
              </w:rPr>
              <w:t>2020-07</w:t>
            </w:r>
          </w:p>
        </w:tc>
        <w:tc>
          <w:tcPr>
            <w:tcW w:w="800" w:type="dxa"/>
            <w:shd w:val="solid" w:color="FFFFFF" w:fill="auto"/>
          </w:tcPr>
          <w:p w14:paraId="429E2D08" w14:textId="77777777" w:rsidR="007771CC" w:rsidRPr="000670FE" w:rsidRDefault="007771CC" w:rsidP="000670FE">
            <w:pPr>
              <w:pStyle w:val="TAC"/>
              <w:jc w:val="left"/>
              <w:rPr>
                <w:sz w:val="16"/>
                <w:szCs w:val="16"/>
              </w:rPr>
            </w:pPr>
            <w:r w:rsidRPr="000670FE">
              <w:rPr>
                <w:sz w:val="16"/>
                <w:szCs w:val="16"/>
              </w:rPr>
              <w:t>RAN#88</w:t>
            </w:r>
          </w:p>
        </w:tc>
        <w:tc>
          <w:tcPr>
            <w:tcW w:w="1094" w:type="dxa"/>
            <w:shd w:val="solid" w:color="FFFFFF" w:fill="auto"/>
          </w:tcPr>
          <w:p w14:paraId="49325B1B" w14:textId="77777777" w:rsidR="007771CC" w:rsidRPr="000670FE" w:rsidRDefault="007771CC" w:rsidP="000670FE">
            <w:pPr>
              <w:pStyle w:val="TAC"/>
              <w:jc w:val="left"/>
              <w:rPr>
                <w:sz w:val="16"/>
                <w:szCs w:val="16"/>
              </w:rPr>
            </w:pPr>
            <w:r w:rsidRPr="000670FE">
              <w:rPr>
                <w:sz w:val="16"/>
                <w:szCs w:val="16"/>
              </w:rPr>
              <w:t>RP-200716</w:t>
            </w:r>
          </w:p>
        </w:tc>
        <w:tc>
          <w:tcPr>
            <w:tcW w:w="567" w:type="dxa"/>
            <w:shd w:val="solid" w:color="FFFFFF" w:fill="auto"/>
          </w:tcPr>
          <w:p w14:paraId="2BDDF46D" w14:textId="77777777" w:rsidR="007771CC" w:rsidRPr="000670FE" w:rsidRDefault="007771CC" w:rsidP="008A5F41">
            <w:pPr>
              <w:pStyle w:val="TAL"/>
              <w:rPr>
                <w:sz w:val="16"/>
                <w:szCs w:val="16"/>
              </w:rPr>
            </w:pPr>
            <w:r w:rsidRPr="000670FE">
              <w:rPr>
                <w:sz w:val="16"/>
                <w:szCs w:val="16"/>
              </w:rPr>
              <w:t>-</w:t>
            </w:r>
          </w:p>
        </w:tc>
        <w:tc>
          <w:tcPr>
            <w:tcW w:w="283" w:type="dxa"/>
            <w:shd w:val="solid" w:color="FFFFFF" w:fill="auto"/>
          </w:tcPr>
          <w:p w14:paraId="7CF6B65C" w14:textId="77777777" w:rsidR="007771CC" w:rsidRPr="000670FE" w:rsidRDefault="007771CC" w:rsidP="000670FE">
            <w:pPr>
              <w:pStyle w:val="TAR"/>
              <w:jc w:val="left"/>
              <w:rPr>
                <w:sz w:val="16"/>
                <w:szCs w:val="16"/>
              </w:rPr>
            </w:pPr>
            <w:r w:rsidRPr="000670FE">
              <w:rPr>
                <w:sz w:val="16"/>
                <w:szCs w:val="16"/>
              </w:rPr>
              <w:t>-</w:t>
            </w:r>
          </w:p>
        </w:tc>
        <w:tc>
          <w:tcPr>
            <w:tcW w:w="425" w:type="dxa"/>
            <w:shd w:val="solid" w:color="FFFFFF" w:fill="auto"/>
          </w:tcPr>
          <w:p w14:paraId="1FBEF38A" w14:textId="77777777" w:rsidR="007771CC" w:rsidRPr="000670FE" w:rsidRDefault="007771CC" w:rsidP="000670FE">
            <w:pPr>
              <w:pStyle w:val="TAC"/>
              <w:jc w:val="left"/>
              <w:rPr>
                <w:sz w:val="16"/>
                <w:szCs w:val="16"/>
              </w:rPr>
            </w:pPr>
            <w:r w:rsidRPr="000670FE">
              <w:rPr>
                <w:sz w:val="16"/>
                <w:szCs w:val="16"/>
              </w:rPr>
              <w:t>-</w:t>
            </w:r>
          </w:p>
        </w:tc>
        <w:tc>
          <w:tcPr>
            <w:tcW w:w="4962" w:type="dxa"/>
            <w:shd w:val="solid" w:color="FFFFFF" w:fill="auto"/>
          </w:tcPr>
          <w:p w14:paraId="7B91C261" w14:textId="77777777" w:rsidR="007771CC" w:rsidRPr="000670FE" w:rsidRDefault="007771CC" w:rsidP="008A5F41">
            <w:pPr>
              <w:pStyle w:val="TAL"/>
              <w:rPr>
                <w:sz w:val="16"/>
                <w:szCs w:val="16"/>
              </w:rPr>
            </w:pPr>
            <w:r w:rsidRPr="000670FE">
              <w:rPr>
                <w:sz w:val="16"/>
                <w:szCs w:val="16"/>
              </w:rPr>
              <w:t>Draft version for information purposes to the RAN Plenary</w:t>
            </w:r>
          </w:p>
        </w:tc>
        <w:tc>
          <w:tcPr>
            <w:tcW w:w="708" w:type="dxa"/>
            <w:shd w:val="solid" w:color="FFFFFF" w:fill="auto"/>
          </w:tcPr>
          <w:p w14:paraId="21DB0DDC" w14:textId="77777777" w:rsidR="007771CC" w:rsidRPr="000670FE" w:rsidRDefault="007771CC" w:rsidP="000670FE">
            <w:pPr>
              <w:pStyle w:val="TAC"/>
              <w:jc w:val="left"/>
              <w:rPr>
                <w:sz w:val="16"/>
                <w:szCs w:val="16"/>
              </w:rPr>
            </w:pPr>
            <w:r w:rsidRPr="000670FE">
              <w:rPr>
                <w:sz w:val="16"/>
                <w:szCs w:val="16"/>
              </w:rPr>
              <w:t>1.0.0</w:t>
            </w:r>
          </w:p>
        </w:tc>
      </w:tr>
      <w:tr w:rsidR="004144A6" w:rsidRPr="000670FE" w14:paraId="1C8C3DD6" w14:textId="77777777" w:rsidTr="000670FE">
        <w:tc>
          <w:tcPr>
            <w:tcW w:w="800" w:type="dxa"/>
            <w:shd w:val="solid" w:color="FFFFFF" w:fill="auto"/>
          </w:tcPr>
          <w:p w14:paraId="42E4EC24" w14:textId="77777777" w:rsidR="004144A6" w:rsidRPr="000670FE" w:rsidRDefault="004144A6" w:rsidP="000670FE">
            <w:pPr>
              <w:pStyle w:val="TAC"/>
              <w:jc w:val="left"/>
              <w:rPr>
                <w:sz w:val="16"/>
                <w:szCs w:val="16"/>
              </w:rPr>
            </w:pPr>
            <w:r w:rsidRPr="000670FE">
              <w:rPr>
                <w:sz w:val="16"/>
                <w:szCs w:val="16"/>
              </w:rPr>
              <w:t>2020-08</w:t>
            </w:r>
          </w:p>
        </w:tc>
        <w:tc>
          <w:tcPr>
            <w:tcW w:w="800" w:type="dxa"/>
            <w:shd w:val="solid" w:color="FFFFFF" w:fill="auto"/>
          </w:tcPr>
          <w:p w14:paraId="6343F4EC" w14:textId="77777777" w:rsidR="004144A6" w:rsidRPr="000670FE" w:rsidRDefault="004144A6" w:rsidP="000670FE">
            <w:pPr>
              <w:pStyle w:val="TAC"/>
              <w:jc w:val="left"/>
              <w:rPr>
                <w:sz w:val="16"/>
                <w:szCs w:val="16"/>
              </w:rPr>
            </w:pPr>
            <w:r w:rsidRPr="000670FE">
              <w:rPr>
                <w:sz w:val="16"/>
                <w:szCs w:val="16"/>
              </w:rPr>
              <w:t>RAN5#88</w:t>
            </w:r>
          </w:p>
        </w:tc>
        <w:tc>
          <w:tcPr>
            <w:tcW w:w="1094" w:type="dxa"/>
            <w:shd w:val="solid" w:color="FFFFFF" w:fill="auto"/>
          </w:tcPr>
          <w:p w14:paraId="4117E564" w14:textId="77777777" w:rsidR="004144A6" w:rsidRPr="000670FE" w:rsidRDefault="004144A6" w:rsidP="000670FE">
            <w:pPr>
              <w:pStyle w:val="TAC"/>
              <w:jc w:val="left"/>
              <w:rPr>
                <w:sz w:val="16"/>
                <w:szCs w:val="16"/>
              </w:rPr>
            </w:pPr>
            <w:r w:rsidRPr="000670FE">
              <w:rPr>
                <w:sz w:val="16"/>
                <w:szCs w:val="16"/>
              </w:rPr>
              <w:t>R5-203528</w:t>
            </w:r>
          </w:p>
        </w:tc>
        <w:tc>
          <w:tcPr>
            <w:tcW w:w="567" w:type="dxa"/>
            <w:shd w:val="solid" w:color="FFFFFF" w:fill="auto"/>
          </w:tcPr>
          <w:p w14:paraId="4CC7F722" w14:textId="77777777" w:rsidR="004144A6" w:rsidRPr="000670FE" w:rsidRDefault="004144A6" w:rsidP="008A5F41">
            <w:pPr>
              <w:pStyle w:val="TAL"/>
              <w:rPr>
                <w:sz w:val="16"/>
                <w:szCs w:val="16"/>
              </w:rPr>
            </w:pPr>
            <w:r w:rsidRPr="000670FE">
              <w:rPr>
                <w:sz w:val="16"/>
                <w:szCs w:val="16"/>
              </w:rPr>
              <w:t>-</w:t>
            </w:r>
          </w:p>
        </w:tc>
        <w:tc>
          <w:tcPr>
            <w:tcW w:w="283" w:type="dxa"/>
            <w:shd w:val="solid" w:color="FFFFFF" w:fill="auto"/>
          </w:tcPr>
          <w:p w14:paraId="2E60A9F8" w14:textId="77777777" w:rsidR="004144A6" w:rsidRPr="000670FE" w:rsidRDefault="004144A6" w:rsidP="000670FE">
            <w:pPr>
              <w:pStyle w:val="TAR"/>
              <w:jc w:val="left"/>
              <w:rPr>
                <w:sz w:val="16"/>
                <w:szCs w:val="16"/>
              </w:rPr>
            </w:pPr>
            <w:r w:rsidRPr="000670FE">
              <w:rPr>
                <w:sz w:val="16"/>
                <w:szCs w:val="16"/>
              </w:rPr>
              <w:t>-</w:t>
            </w:r>
          </w:p>
        </w:tc>
        <w:tc>
          <w:tcPr>
            <w:tcW w:w="425" w:type="dxa"/>
            <w:shd w:val="solid" w:color="FFFFFF" w:fill="auto"/>
          </w:tcPr>
          <w:p w14:paraId="4D656808" w14:textId="77777777" w:rsidR="004144A6" w:rsidRPr="000670FE" w:rsidRDefault="004144A6" w:rsidP="000670FE">
            <w:pPr>
              <w:pStyle w:val="TAC"/>
              <w:jc w:val="left"/>
              <w:rPr>
                <w:sz w:val="16"/>
                <w:szCs w:val="16"/>
              </w:rPr>
            </w:pPr>
            <w:r w:rsidRPr="000670FE">
              <w:rPr>
                <w:sz w:val="16"/>
                <w:szCs w:val="16"/>
              </w:rPr>
              <w:t>-</w:t>
            </w:r>
          </w:p>
        </w:tc>
        <w:tc>
          <w:tcPr>
            <w:tcW w:w="4962" w:type="dxa"/>
            <w:shd w:val="solid" w:color="FFFFFF" w:fill="auto"/>
          </w:tcPr>
          <w:p w14:paraId="4654EC0C" w14:textId="77777777" w:rsidR="004144A6" w:rsidRPr="000670FE" w:rsidRDefault="004144A6" w:rsidP="008A5F41">
            <w:pPr>
              <w:pStyle w:val="TAL"/>
              <w:rPr>
                <w:sz w:val="16"/>
                <w:szCs w:val="16"/>
              </w:rPr>
            </w:pPr>
            <w:r w:rsidRPr="000670FE">
              <w:rPr>
                <w:sz w:val="16"/>
                <w:szCs w:val="16"/>
              </w:rPr>
              <w:t>draft TS 36.579-6 v1.1.0</w:t>
            </w:r>
          </w:p>
        </w:tc>
        <w:tc>
          <w:tcPr>
            <w:tcW w:w="708" w:type="dxa"/>
            <w:shd w:val="solid" w:color="FFFFFF" w:fill="auto"/>
          </w:tcPr>
          <w:p w14:paraId="42F06CD7" w14:textId="77777777" w:rsidR="004144A6" w:rsidRPr="000670FE" w:rsidRDefault="004144A6" w:rsidP="000670FE">
            <w:pPr>
              <w:pStyle w:val="TAC"/>
              <w:jc w:val="left"/>
              <w:rPr>
                <w:sz w:val="16"/>
                <w:szCs w:val="16"/>
              </w:rPr>
            </w:pPr>
            <w:r w:rsidRPr="000670FE">
              <w:rPr>
                <w:sz w:val="16"/>
                <w:szCs w:val="16"/>
              </w:rPr>
              <w:t>1.1.0</w:t>
            </w:r>
          </w:p>
        </w:tc>
      </w:tr>
      <w:tr w:rsidR="00BF0030" w:rsidRPr="000670FE" w14:paraId="5CC50D47" w14:textId="77777777" w:rsidTr="000670FE">
        <w:tc>
          <w:tcPr>
            <w:tcW w:w="800" w:type="dxa"/>
            <w:shd w:val="solid" w:color="FFFFFF" w:fill="auto"/>
          </w:tcPr>
          <w:p w14:paraId="4B2D0A64" w14:textId="77777777" w:rsidR="00BF0030" w:rsidRPr="000670FE" w:rsidRDefault="00BF0030" w:rsidP="000670FE">
            <w:pPr>
              <w:pStyle w:val="TAC"/>
              <w:jc w:val="left"/>
              <w:rPr>
                <w:sz w:val="16"/>
                <w:szCs w:val="16"/>
              </w:rPr>
            </w:pPr>
            <w:r w:rsidRPr="000670FE">
              <w:rPr>
                <w:sz w:val="16"/>
                <w:szCs w:val="16"/>
              </w:rPr>
              <w:t>2020-09</w:t>
            </w:r>
          </w:p>
        </w:tc>
        <w:tc>
          <w:tcPr>
            <w:tcW w:w="800" w:type="dxa"/>
            <w:shd w:val="solid" w:color="FFFFFF" w:fill="auto"/>
          </w:tcPr>
          <w:p w14:paraId="19F47B64" w14:textId="77777777" w:rsidR="00BF0030" w:rsidRPr="000670FE" w:rsidRDefault="00BF0030" w:rsidP="000670FE">
            <w:pPr>
              <w:pStyle w:val="TAC"/>
              <w:jc w:val="left"/>
              <w:rPr>
                <w:sz w:val="16"/>
                <w:szCs w:val="16"/>
              </w:rPr>
            </w:pPr>
            <w:r w:rsidRPr="000670FE">
              <w:rPr>
                <w:sz w:val="16"/>
                <w:szCs w:val="16"/>
              </w:rPr>
              <w:t>RAN#89</w:t>
            </w:r>
          </w:p>
        </w:tc>
        <w:tc>
          <w:tcPr>
            <w:tcW w:w="1094" w:type="dxa"/>
            <w:shd w:val="solid" w:color="FFFFFF" w:fill="auto"/>
          </w:tcPr>
          <w:p w14:paraId="532E75BB" w14:textId="77777777" w:rsidR="00BF0030" w:rsidRPr="000670FE" w:rsidRDefault="00BF0030" w:rsidP="000670FE">
            <w:pPr>
              <w:pStyle w:val="TAC"/>
              <w:jc w:val="left"/>
              <w:rPr>
                <w:sz w:val="16"/>
                <w:szCs w:val="16"/>
              </w:rPr>
            </w:pPr>
            <w:r w:rsidRPr="000670FE">
              <w:rPr>
                <w:sz w:val="16"/>
                <w:szCs w:val="16"/>
              </w:rPr>
              <w:t>RP-201796</w:t>
            </w:r>
          </w:p>
        </w:tc>
        <w:tc>
          <w:tcPr>
            <w:tcW w:w="567" w:type="dxa"/>
            <w:shd w:val="solid" w:color="FFFFFF" w:fill="auto"/>
          </w:tcPr>
          <w:p w14:paraId="38676EEF" w14:textId="77777777" w:rsidR="00BF0030" w:rsidRPr="000670FE" w:rsidRDefault="00BF0030" w:rsidP="008A5F41">
            <w:pPr>
              <w:pStyle w:val="TAL"/>
              <w:rPr>
                <w:sz w:val="16"/>
                <w:szCs w:val="16"/>
              </w:rPr>
            </w:pPr>
            <w:r w:rsidRPr="000670FE">
              <w:rPr>
                <w:sz w:val="16"/>
                <w:szCs w:val="16"/>
              </w:rPr>
              <w:t>-</w:t>
            </w:r>
          </w:p>
        </w:tc>
        <w:tc>
          <w:tcPr>
            <w:tcW w:w="283" w:type="dxa"/>
            <w:shd w:val="solid" w:color="FFFFFF" w:fill="auto"/>
          </w:tcPr>
          <w:p w14:paraId="7317A528" w14:textId="77777777" w:rsidR="00BF0030" w:rsidRPr="000670FE" w:rsidRDefault="00BF0030" w:rsidP="000670FE">
            <w:pPr>
              <w:pStyle w:val="TAR"/>
              <w:jc w:val="left"/>
              <w:rPr>
                <w:sz w:val="16"/>
                <w:szCs w:val="16"/>
              </w:rPr>
            </w:pPr>
            <w:r w:rsidRPr="000670FE">
              <w:rPr>
                <w:sz w:val="16"/>
                <w:szCs w:val="16"/>
              </w:rPr>
              <w:t>-</w:t>
            </w:r>
          </w:p>
        </w:tc>
        <w:tc>
          <w:tcPr>
            <w:tcW w:w="425" w:type="dxa"/>
            <w:shd w:val="solid" w:color="FFFFFF" w:fill="auto"/>
          </w:tcPr>
          <w:p w14:paraId="6D27E3AB" w14:textId="77777777" w:rsidR="00BF0030" w:rsidRPr="000670FE" w:rsidRDefault="00BF0030" w:rsidP="000670FE">
            <w:pPr>
              <w:pStyle w:val="TAC"/>
              <w:jc w:val="left"/>
              <w:rPr>
                <w:sz w:val="16"/>
                <w:szCs w:val="16"/>
              </w:rPr>
            </w:pPr>
            <w:r w:rsidRPr="000670FE">
              <w:rPr>
                <w:sz w:val="16"/>
                <w:szCs w:val="16"/>
              </w:rPr>
              <w:t>-</w:t>
            </w:r>
          </w:p>
        </w:tc>
        <w:tc>
          <w:tcPr>
            <w:tcW w:w="4962" w:type="dxa"/>
            <w:shd w:val="solid" w:color="FFFFFF" w:fill="auto"/>
          </w:tcPr>
          <w:p w14:paraId="2E5605F1" w14:textId="77777777" w:rsidR="00BF0030" w:rsidRPr="000670FE" w:rsidRDefault="00BF0030" w:rsidP="008A5F41">
            <w:pPr>
              <w:pStyle w:val="TAL"/>
              <w:rPr>
                <w:sz w:val="16"/>
                <w:szCs w:val="16"/>
              </w:rPr>
            </w:pPr>
            <w:r w:rsidRPr="000670FE">
              <w:rPr>
                <w:sz w:val="16"/>
                <w:szCs w:val="16"/>
              </w:rPr>
              <w:t>Draft version for approval to move the spec under revision control to the RAN Plenary</w:t>
            </w:r>
          </w:p>
        </w:tc>
        <w:tc>
          <w:tcPr>
            <w:tcW w:w="708" w:type="dxa"/>
            <w:shd w:val="solid" w:color="FFFFFF" w:fill="auto"/>
          </w:tcPr>
          <w:p w14:paraId="352EBAE7" w14:textId="77777777" w:rsidR="00BF0030" w:rsidRPr="000670FE" w:rsidRDefault="00BF0030" w:rsidP="000670FE">
            <w:pPr>
              <w:pStyle w:val="TAC"/>
              <w:jc w:val="left"/>
              <w:rPr>
                <w:sz w:val="16"/>
                <w:szCs w:val="16"/>
              </w:rPr>
            </w:pPr>
            <w:r w:rsidRPr="000670FE">
              <w:rPr>
                <w:sz w:val="16"/>
                <w:szCs w:val="16"/>
              </w:rPr>
              <w:t>2.0.0</w:t>
            </w:r>
          </w:p>
        </w:tc>
      </w:tr>
      <w:tr w:rsidR="008F585E" w:rsidRPr="000670FE" w14:paraId="44B615A8"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0E9B4313" w14:textId="77777777" w:rsidR="008F585E" w:rsidRPr="000670FE" w:rsidRDefault="008F585E" w:rsidP="000670FE">
            <w:pPr>
              <w:pStyle w:val="TAC"/>
              <w:jc w:val="left"/>
              <w:rPr>
                <w:sz w:val="16"/>
                <w:szCs w:val="16"/>
              </w:rPr>
            </w:pPr>
            <w:r w:rsidRPr="000670FE">
              <w:rPr>
                <w:sz w:val="16"/>
                <w:szCs w:val="16"/>
              </w:rPr>
              <w:t>2020-09</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568E10D" w14:textId="77777777" w:rsidR="008F585E" w:rsidRPr="000670FE" w:rsidRDefault="008F585E" w:rsidP="000670FE">
            <w:pPr>
              <w:pStyle w:val="TAC"/>
              <w:jc w:val="left"/>
              <w:rPr>
                <w:sz w:val="16"/>
                <w:szCs w:val="16"/>
              </w:rPr>
            </w:pPr>
            <w:r w:rsidRPr="000670FE">
              <w:rPr>
                <w:sz w:val="16"/>
                <w:szCs w:val="16"/>
              </w:rPr>
              <w:t>RAN#89</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38EB5EB" w14:textId="77777777" w:rsidR="008F585E" w:rsidRPr="000670FE" w:rsidRDefault="008F585E" w:rsidP="000670FE">
            <w:pPr>
              <w:pStyle w:val="TAC"/>
              <w:jc w:val="left"/>
              <w:rPr>
                <w:sz w:val="16"/>
                <w:szCs w:val="16"/>
              </w:rPr>
            </w:pPr>
            <w:r w:rsidRPr="000670FE">
              <w:rPr>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4E5DE80" w14:textId="77777777" w:rsidR="008F585E" w:rsidRPr="000670FE" w:rsidRDefault="008F585E" w:rsidP="008A5F41">
            <w:pPr>
              <w:pStyle w:val="TAL"/>
              <w:rPr>
                <w:sz w:val="16"/>
                <w:szCs w:val="16"/>
              </w:rPr>
            </w:pPr>
            <w:r w:rsidRPr="000670FE">
              <w:rPr>
                <w:sz w:val="16"/>
                <w:szCs w:val="16"/>
              </w:rPr>
              <w:t>-</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21959E15" w14:textId="77777777" w:rsidR="008F585E" w:rsidRPr="000670FE" w:rsidRDefault="008F585E"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DE4D58" w14:textId="77777777" w:rsidR="008F585E" w:rsidRPr="000670FE" w:rsidRDefault="008F585E" w:rsidP="000670FE">
            <w:pPr>
              <w:pStyle w:val="TAC"/>
              <w:jc w:val="left"/>
              <w:rPr>
                <w:sz w:val="16"/>
                <w:szCs w:val="16"/>
              </w:rPr>
            </w:pPr>
            <w:r w:rsidRPr="000670FE">
              <w:rPr>
                <w:sz w:val="16"/>
                <w:szCs w:val="16"/>
              </w:rPr>
              <w:t>-</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249E7EA" w14:textId="77777777" w:rsidR="008F585E" w:rsidRPr="000670FE" w:rsidRDefault="008F585E" w:rsidP="008A5F41">
            <w:pPr>
              <w:pStyle w:val="TAL"/>
              <w:rPr>
                <w:sz w:val="16"/>
                <w:szCs w:val="16"/>
              </w:rPr>
            </w:pPr>
            <w:r w:rsidRPr="000670FE">
              <w:rPr>
                <w:sz w:val="16"/>
                <w:szCs w:val="16"/>
              </w:rPr>
              <w:t>upgraded to v14.0.0 with small editorial changes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8529F4C" w14:textId="77777777" w:rsidR="008F585E" w:rsidRPr="000670FE" w:rsidRDefault="008F585E" w:rsidP="000670FE">
            <w:pPr>
              <w:pStyle w:val="TAC"/>
              <w:jc w:val="left"/>
              <w:rPr>
                <w:sz w:val="16"/>
                <w:szCs w:val="16"/>
              </w:rPr>
            </w:pPr>
            <w:r w:rsidRPr="000670FE">
              <w:rPr>
                <w:sz w:val="16"/>
                <w:szCs w:val="16"/>
              </w:rPr>
              <w:t>14.0.0</w:t>
            </w:r>
          </w:p>
        </w:tc>
      </w:tr>
      <w:tr w:rsidR="00A8212F" w:rsidRPr="000670FE" w14:paraId="1CD4734E"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18699FDB"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265586"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4ABBBAB" w14:textId="77777777" w:rsidR="00A8212F" w:rsidRPr="000670FE" w:rsidRDefault="00A8212F" w:rsidP="000670FE">
            <w:pPr>
              <w:pStyle w:val="TAC"/>
              <w:jc w:val="left"/>
              <w:rPr>
                <w:sz w:val="16"/>
                <w:szCs w:val="16"/>
              </w:rPr>
            </w:pPr>
            <w:r w:rsidRPr="000670FE">
              <w:rPr>
                <w:sz w:val="16"/>
                <w:szCs w:val="16"/>
              </w:rPr>
              <w:t>R5-211269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4B3542" w14:textId="77777777" w:rsidR="00A8212F" w:rsidRPr="000670FE" w:rsidRDefault="00A8212F" w:rsidP="008A5F41">
            <w:pPr>
              <w:pStyle w:val="TAL"/>
              <w:rPr>
                <w:sz w:val="16"/>
                <w:szCs w:val="16"/>
              </w:rPr>
            </w:pPr>
            <w:r w:rsidRPr="000670FE">
              <w:rPr>
                <w:sz w:val="16"/>
                <w:szCs w:val="16"/>
              </w:rPr>
              <w:t>0002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1F471047" w14:textId="77777777" w:rsidR="00A8212F" w:rsidRPr="000670FE" w:rsidRDefault="00A8212F"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482B78"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B84C7F" w14:textId="77777777" w:rsidR="00A8212F" w:rsidRPr="000670FE" w:rsidRDefault="00A8212F" w:rsidP="008A5F41">
            <w:pPr>
              <w:pStyle w:val="TAL"/>
              <w:rPr>
                <w:sz w:val="16"/>
                <w:szCs w:val="16"/>
              </w:rPr>
            </w:pPr>
            <w:r w:rsidRPr="000670FE">
              <w:rPr>
                <w:sz w:val="16"/>
                <w:szCs w:val="16"/>
              </w:rPr>
              <w:t>Correction to MCVideo Test Case 6.2.6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C5B7CED" w14:textId="2014FA15"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r w:rsidR="00A8212F" w:rsidRPr="000670FE" w14:paraId="54624629" w14:textId="77777777" w:rsidTr="00A8212F">
        <w:tc>
          <w:tcPr>
            <w:tcW w:w="800" w:type="dxa"/>
            <w:tcBorders>
              <w:top w:val="single" w:sz="8" w:space="0" w:color="auto"/>
              <w:left w:val="single" w:sz="8" w:space="0" w:color="auto"/>
              <w:bottom w:val="single" w:sz="8" w:space="0" w:color="auto"/>
              <w:right w:val="single" w:sz="8" w:space="0" w:color="auto"/>
            </w:tcBorders>
            <w:shd w:val="solid" w:color="FFFFFF" w:fill="auto"/>
          </w:tcPr>
          <w:p w14:paraId="1D583DB2"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D439EA5"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629F6A3" w14:textId="77777777" w:rsidR="00A8212F" w:rsidRPr="000670FE" w:rsidRDefault="00A8212F" w:rsidP="000670FE">
            <w:pPr>
              <w:pStyle w:val="TAC"/>
              <w:jc w:val="left"/>
              <w:rPr>
                <w:sz w:val="16"/>
                <w:szCs w:val="16"/>
              </w:rPr>
            </w:pPr>
            <w:r w:rsidRPr="000670FE">
              <w:rPr>
                <w:sz w:val="16"/>
                <w:szCs w:val="16"/>
              </w:rPr>
              <w:t>R5-211546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E784C3" w14:textId="77777777" w:rsidR="00A8212F" w:rsidRPr="000670FE" w:rsidRDefault="00A8212F" w:rsidP="008A5F41">
            <w:pPr>
              <w:pStyle w:val="TAL"/>
              <w:rPr>
                <w:sz w:val="16"/>
                <w:szCs w:val="16"/>
              </w:rPr>
            </w:pPr>
            <w:r w:rsidRPr="000670FE">
              <w:rPr>
                <w:sz w:val="16"/>
                <w:szCs w:val="16"/>
              </w:rPr>
              <w:t>0001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6DCF37F" w14:textId="77777777" w:rsidR="00A8212F" w:rsidRPr="000670FE" w:rsidRDefault="00A8212F" w:rsidP="000670FE">
            <w:pPr>
              <w:pStyle w:val="TAR"/>
              <w:jc w:val="left"/>
              <w:rPr>
                <w:sz w:val="16"/>
                <w:szCs w:val="16"/>
              </w:rPr>
            </w:pPr>
            <w:r w:rsidRPr="000670FE">
              <w:rPr>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7633FD"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2B55D7B" w14:textId="77777777" w:rsidR="00A8212F" w:rsidRPr="000670FE" w:rsidRDefault="00A8212F" w:rsidP="008A5F41">
            <w:pPr>
              <w:pStyle w:val="TAL"/>
              <w:rPr>
                <w:sz w:val="16"/>
                <w:szCs w:val="16"/>
              </w:rPr>
            </w:pPr>
            <w:r w:rsidRPr="000670FE">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2D0192B" w14:textId="7F7FE08B"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r w:rsidR="00BB482A" w:rsidRPr="00BB482A" w14:paraId="167C080A"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02A68242" w14:textId="20B7CAD6"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8DFC038" w14:textId="384DFDC4"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4ADDFE8F" w14:textId="2C241293" w:rsidR="00BB482A" w:rsidRDefault="00BB482A">
            <w:pPr>
              <w:pStyle w:val="TAC"/>
              <w:jc w:val="left"/>
              <w:rPr>
                <w:sz w:val="16"/>
                <w:szCs w:val="16"/>
              </w:rPr>
            </w:pPr>
            <w:r w:rsidRPr="000C1899">
              <w:rPr>
                <w:sz w:val="16"/>
                <w:szCs w:val="16"/>
              </w:rPr>
              <w:t>R5-212357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7B991A" w14:textId="0FB48710" w:rsidR="00BB482A" w:rsidRDefault="00BB482A">
            <w:pPr>
              <w:pStyle w:val="TAL"/>
              <w:rPr>
                <w:sz w:val="16"/>
                <w:szCs w:val="16"/>
              </w:rPr>
            </w:pPr>
            <w:r w:rsidRPr="000C1899">
              <w:rPr>
                <w:sz w:val="16"/>
                <w:szCs w:val="16"/>
              </w:rPr>
              <w:t>0005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AD5C87" w14:textId="1BAE1AE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EC377F7" w14:textId="014BACB9"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BDE1F29" w14:textId="165AB75F" w:rsidR="00BB482A" w:rsidRDefault="00BB482A">
            <w:pPr>
              <w:pStyle w:val="TAL"/>
              <w:rPr>
                <w:sz w:val="16"/>
                <w:szCs w:val="16"/>
              </w:rPr>
            </w:pPr>
            <w:r w:rsidRPr="000C1899">
              <w:rPr>
                <w:sz w:val="16"/>
                <w:szCs w:val="16"/>
              </w:rPr>
              <w:t>Correction to MCVideo Test Case 6.1.1.1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35E5F55" w14:textId="120262F3" w:rsidR="00BB482A" w:rsidRDefault="00BB482A">
            <w:pPr>
              <w:pStyle w:val="TAC"/>
              <w:jc w:val="left"/>
              <w:rPr>
                <w:sz w:val="16"/>
                <w:szCs w:val="16"/>
              </w:rPr>
            </w:pPr>
            <w:r>
              <w:rPr>
                <w:sz w:val="16"/>
                <w:szCs w:val="16"/>
              </w:rPr>
              <w:t>14.2.0</w:t>
            </w:r>
          </w:p>
        </w:tc>
      </w:tr>
      <w:tr w:rsidR="00BB482A" w:rsidRPr="00BB482A" w14:paraId="4AC91B4C"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02159399"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0CC08A9"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E74F816" w14:textId="7EE95030" w:rsidR="00BB482A" w:rsidRDefault="00BB482A">
            <w:pPr>
              <w:pStyle w:val="TAC"/>
              <w:jc w:val="left"/>
              <w:rPr>
                <w:sz w:val="16"/>
                <w:szCs w:val="16"/>
              </w:rPr>
            </w:pPr>
            <w:r w:rsidRPr="000C1899">
              <w:rPr>
                <w:sz w:val="16"/>
                <w:szCs w:val="16"/>
              </w:rPr>
              <w:t>R5-212358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85E59C7" w14:textId="4F2DF8A4" w:rsidR="00BB482A" w:rsidRDefault="00BB482A">
            <w:pPr>
              <w:pStyle w:val="TAL"/>
              <w:rPr>
                <w:sz w:val="16"/>
                <w:szCs w:val="16"/>
              </w:rPr>
            </w:pPr>
            <w:r w:rsidRPr="000C1899">
              <w:rPr>
                <w:sz w:val="16"/>
                <w:szCs w:val="16"/>
              </w:rPr>
              <w:t>0006</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06A715D1" w14:textId="31A897B4"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2FCA354" w14:textId="2BD09774"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4112B464" w14:textId="02995FC9" w:rsidR="00BB482A" w:rsidRDefault="00BB482A">
            <w:pPr>
              <w:pStyle w:val="TAL"/>
              <w:rPr>
                <w:sz w:val="16"/>
                <w:szCs w:val="16"/>
              </w:rPr>
            </w:pPr>
            <w:r w:rsidRPr="000C1899">
              <w:rPr>
                <w:sz w:val="16"/>
                <w:szCs w:val="16"/>
              </w:rPr>
              <w:t>Correction to MCVideo Test Case 6.1.1.2</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059F493B" w14:textId="77777777" w:rsidR="00BB482A" w:rsidRDefault="00BB482A">
            <w:pPr>
              <w:pStyle w:val="TAC"/>
              <w:jc w:val="left"/>
              <w:rPr>
                <w:sz w:val="16"/>
                <w:szCs w:val="16"/>
              </w:rPr>
            </w:pPr>
            <w:r>
              <w:rPr>
                <w:sz w:val="16"/>
                <w:szCs w:val="16"/>
              </w:rPr>
              <w:t>14.2.0</w:t>
            </w:r>
          </w:p>
        </w:tc>
      </w:tr>
      <w:tr w:rsidR="00BB482A" w:rsidRPr="00BB482A" w14:paraId="5D01D9B5"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0291BA9"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416EF32"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EE331F8" w14:textId="57B649E1" w:rsidR="00BB482A" w:rsidRDefault="00BB482A">
            <w:pPr>
              <w:pStyle w:val="TAC"/>
              <w:jc w:val="left"/>
              <w:rPr>
                <w:sz w:val="16"/>
                <w:szCs w:val="16"/>
              </w:rPr>
            </w:pPr>
            <w:r w:rsidRPr="000C1899">
              <w:rPr>
                <w:sz w:val="16"/>
                <w:szCs w:val="16"/>
              </w:rPr>
              <w:t>R5-212359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D00EB02" w14:textId="7C4F066B" w:rsidR="00BB482A" w:rsidRDefault="00BB482A">
            <w:pPr>
              <w:pStyle w:val="TAL"/>
              <w:rPr>
                <w:sz w:val="16"/>
                <w:szCs w:val="16"/>
              </w:rPr>
            </w:pPr>
            <w:r w:rsidRPr="000C1899">
              <w:rPr>
                <w:sz w:val="16"/>
                <w:szCs w:val="16"/>
              </w:rPr>
              <w:t>0007</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744857E" w14:textId="7EB6296F"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C1FD7A" w14:textId="2D607D30"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260ED4" w14:textId="7A57A718" w:rsidR="00BB482A" w:rsidRDefault="00BB482A">
            <w:pPr>
              <w:pStyle w:val="TAL"/>
              <w:rPr>
                <w:sz w:val="16"/>
                <w:szCs w:val="16"/>
              </w:rPr>
            </w:pPr>
            <w:r w:rsidRPr="000C1899">
              <w:rPr>
                <w:sz w:val="16"/>
                <w:szCs w:val="16"/>
              </w:rPr>
              <w:t>Correction to MCVideo Test Case 6.1.1.3</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13CF3B" w14:textId="77777777" w:rsidR="00BB482A" w:rsidRDefault="00BB482A">
            <w:pPr>
              <w:pStyle w:val="TAC"/>
              <w:jc w:val="left"/>
              <w:rPr>
                <w:sz w:val="16"/>
                <w:szCs w:val="16"/>
              </w:rPr>
            </w:pPr>
            <w:r>
              <w:rPr>
                <w:sz w:val="16"/>
                <w:szCs w:val="16"/>
              </w:rPr>
              <w:t>14.2.0</w:t>
            </w:r>
          </w:p>
        </w:tc>
      </w:tr>
      <w:tr w:rsidR="00BB482A" w:rsidRPr="00BB482A" w14:paraId="1106BBD3"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B09D557"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34A2341"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E373461" w14:textId="073D341A" w:rsidR="00BB482A" w:rsidRDefault="00BB482A">
            <w:pPr>
              <w:pStyle w:val="TAC"/>
              <w:jc w:val="left"/>
              <w:rPr>
                <w:sz w:val="16"/>
                <w:szCs w:val="16"/>
              </w:rPr>
            </w:pPr>
            <w:r w:rsidRPr="000C1899">
              <w:rPr>
                <w:sz w:val="16"/>
                <w:szCs w:val="16"/>
              </w:rPr>
              <w:t>R5-212360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6E136D1" w14:textId="69AF69A2" w:rsidR="00BB482A" w:rsidRDefault="00BB482A">
            <w:pPr>
              <w:pStyle w:val="TAL"/>
              <w:rPr>
                <w:sz w:val="16"/>
                <w:szCs w:val="16"/>
              </w:rPr>
            </w:pPr>
            <w:r w:rsidRPr="000C1899">
              <w:rPr>
                <w:sz w:val="16"/>
                <w:szCs w:val="16"/>
              </w:rPr>
              <w:t>0008</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900D800" w14:textId="09746BD5"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6B5D4D" w14:textId="52598725"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1E742FE" w14:textId="43B3D431" w:rsidR="00BB482A" w:rsidRDefault="00BB482A">
            <w:pPr>
              <w:pStyle w:val="TAL"/>
              <w:rPr>
                <w:sz w:val="16"/>
                <w:szCs w:val="16"/>
              </w:rPr>
            </w:pPr>
            <w:r w:rsidRPr="000C1899">
              <w:rPr>
                <w:sz w:val="16"/>
                <w:szCs w:val="16"/>
              </w:rPr>
              <w:t>Correction to MCVideo Test Case 6.1.1.4</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7001D2F4" w14:textId="77777777" w:rsidR="00BB482A" w:rsidRDefault="00BB482A">
            <w:pPr>
              <w:pStyle w:val="TAC"/>
              <w:jc w:val="left"/>
              <w:rPr>
                <w:sz w:val="16"/>
                <w:szCs w:val="16"/>
              </w:rPr>
            </w:pPr>
            <w:r>
              <w:rPr>
                <w:sz w:val="16"/>
                <w:szCs w:val="16"/>
              </w:rPr>
              <w:t>14.2.0</w:t>
            </w:r>
          </w:p>
        </w:tc>
      </w:tr>
      <w:tr w:rsidR="00BB482A" w:rsidRPr="00BB482A" w14:paraId="14FDEC1B"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4A6057C2"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D13799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CF7C4" w14:textId="52048A7B" w:rsidR="00BB482A" w:rsidRDefault="00BB482A">
            <w:pPr>
              <w:pStyle w:val="TAC"/>
              <w:jc w:val="left"/>
              <w:rPr>
                <w:sz w:val="16"/>
                <w:szCs w:val="16"/>
              </w:rPr>
            </w:pPr>
            <w:r w:rsidRPr="000C1899">
              <w:rPr>
                <w:sz w:val="16"/>
                <w:szCs w:val="16"/>
              </w:rPr>
              <w:t>R5-212361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B29E68F" w14:textId="4FA27C32" w:rsidR="00BB482A" w:rsidRDefault="00BB482A">
            <w:pPr>
              <w:pStyle w:val="TAL"/>
              <w:rPr>
                <w:sz w:val="16"/>
                <w:szCs w:val="16"/>
              </w:rPr>
            </w:pPr>
            <w:r w:rsidRPr="000C1899">
              <w:rPr>
                <w:sz w:val="16"/>
                <w:szCs w:val="16"/>
              </w:rPr>
              <w:t>0009</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17EB2F3" w14:textId="27835744"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A3D430" w14:textId="74B7A205"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7C103350" w14:textId="05EA239C" w:rsidR="00BB482A" w:rsidRDefault="00BB482A">
            <w:pPr>
              <w:pStyle w:val="TAL"/>
              <w:rPr>
                <w:sz w:val="16"/>
                <w:szCs w:val="16"/>
              </w:rPr>
            </w:pPr>
            <w:r w:rsidRPr="000C1899">
              <w:rPr>
                <w:sz w:val="16"/>
                <w:szCs w:val="16"/>
              </w:rPr>
              <w:t>Correction to MCVideo Test Case 6.1.1.5</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48D8A43" w14:textId="77777777" w:rsidR="00BB482A" w:rsidRDefault="00BB482A">
            <w:pPr>
              <w:pStyle w:val="TAC"/>
              <w:jc w:val="left"/>
              <w:rPr>
                <w:sz w:val="16"/>
                <w:szCs w:val="16"/>
              </w:rPr>
            </w:pPr>
            <w:r>
              <w:rPr>
                <w:sz w:val="16"/>
                <w:szCs w:val="16"/>
              </w:rPr>
              <w:t>14.2.0</w:t>
            </w:r>
          </w:p>
        </w:tc>
      </w:tr>
      <w:tr w:rsidR="00BB482A" w:rsidRPr="00BB482A" w14:paraId="719E8E1F"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6C579163"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6716B0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8244402" w14:textId="13418400" w:rsidR="00BB482A" w:rsidRDefault="00BB482A">
            <w:pPr>
              <w:pStyle w:val="TAC"/>
              <w:jc w:val="left"/>
              <w:rPr>
                <w:sz w:val="16"/>
                <w:szCs w:val="16"/>
              </w:rPr>
            </w:pPr>
            <w:r w:rsidRPr="000C1899">
              <w:rPr>
                <w:sz w:val="16"/>
                <w:szCs w:val="16"/>
              </w:rPr>
              <w:t>R5-212362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251F7CA" w14:textId="43CF7D3F" w:rsidR="00BB482A" w:rsidRDefault="00BB482A">
            <w:pPr>
              <w:pStyle w:val="TAL"/>
              <w:rPr>
                <w:sz w:val="16"/>
                <w:szCs w:val="16"/>
              </w:rPr>
            </w:pPr>
            <w:r w:rsidRPr="000C1899">
              <w:rPr>
                <w:sz w:val="16"/>
                <w:szCs w:val="16"/>
              </w:rPr>
              <w:t>0010</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9BCBFC" w14:textId="0A04B53A"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ED66F4" w14:textId="71A935A7"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A936167" w14:textId="71F749C6" w:rsidR="00BB482A" w:rsidRDefault="00BB482A">
            <w:pPr>
              <w:pStyle w:val="TAL"/>
              <w:rPr>
                <w:sz w:val="16"/>
                <w:szCs w:val="16"/>
              </w:rPr>
            </w:pPr>
            <w:r w:rsidRPr="000C1899">
              <w:rPr>
                <w:sz w:val="16"/>
                <w:szCs w:val="16"/>
              </w:rPr>
              <w:t>Correction to MCVideo Test Case 6.1.1.6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30C8030" w14:textId="77777777" w:rsidR="00BB482A" w:rsidRDefault="00BB482A">
            <w:pPr>
              <w:pStyle w:val="TAC"/>
              <w:jc w:val="left"/>
              <w:rPr>
                <w:sz w:val="16"/>
                <w:szCs w:val="16"/>
              </w:rPr>
            </w:pPr>
            <w:r>
              <w:rPr>
                <w:sz w:val="16"/>
                <w:szCs w:val="16"/>
              </w:rPr>
              <w:t>14.2.0</w:t>
            </w:r>
          </w:p>
        </w:tc>
      </w:tr>
      <w:tr w:rsidR="00BB482A" w:rsidRPr="00BB482A" w14:paraId="4C6E424D"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6ABF2F8C"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3900A77"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7EE53B2" w14:textId="5371BC61" w:rsidR="00BB482A" w:rsidRDefault="00BB482A">
            <w:pPr>
              <w:pStyle w:val="TAC"/>
              <w:jc w:val="left"/>
              <w:rPr>
                <w:sz w:val="16"/>
                <w:szCs w:val="16"/>
              </w:rPr>
            </w:pPr>
            <w:r w:rsidRPr="000C1899">
              <w:rPr>
                <w:sz w:val="16"/>
                <w:szCs w:val="16"/>
              </w:rPr>
              <w:t>R5-212363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D0D8CAF" w14:textId="037C41BB" w:rsidR="00BB482A" w:rsidRDefault="00BB482A">
            <w:pPr>
              <w:pStyle w:val="TAL"/>
              <w:rPr>
                <w:sz w:val="16"/>
                <w:szCs w:val="16"/>
              </w:rPr>
            </w:pPr>
            <w:r w:rsidRPr="000C1899">
              <w:rPr>
                <w:sz w:val="16"/>
                <w:szCs w:val="16"/>
              </w:rPr>
              <w:t>0011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BDAF82D" w14:textId="50F2525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A6FD80C" w14:textId="7B4E92CC"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3FC02E62" w14:textId="4F1CD126" w:rsidR="00BB482A" w:rsidRDefault="00BB482A">
            <w:pPr>
              <w:pStyle w:val="TAL"/>
              <w:rPr>
                <w:sz w:val="16"/>
                <w:szCs w:val="16"/>
              </w:rPr>
            </w:pPr>
            <w:r w:rsidRPr="000C1899">
              <w:rPr>
                <w:sz w:val="16"/>
                <w:szCs w:val="16"/>
              </w:rPr>
              <w:t>Correction to MCVideo Test Case 6.1.1.7</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AC04044" w14:textId="77777777" w:rsidR="00BB482A" w:rsidRDefault="00BB482A">
            <w:pPr>
              <w:pStyle w:val="TAC"/>
              <w:jc w:val="left"/>
              <w:rPr>
                <w:sz w:val="16"/>
                <w:szCs w:val="16"/>
              </w:rPr>
            </w:pPr>
            <w:r>
              <w:rPr>
                <w:sz w:val="16"/>
                <w:szCs w:val="16"/>
              </w:rPr>
              <w:t>14.2.0</w:t>
            </w:r>
          </w:p>
        </w:tc>
      </w:tr>
      <w:tr w:rsidR="00BB482A" w:rsidRPr="00BB482A" w14:paraId="1148D04C"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3CF25665"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7E9330A"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57D204" w14:textId="4D54C0E9" w:rsidR="00BB482A" w:rsidRDefault="00BB482A">
            <w:pPr>
              <w:pStyle w:val="TAC"/>
              <w:jc w:val="left"/>
              <w:rPr>
                <w:sz w:val="16"/>
                <w:szCs w:val="16"/>
              </w:rPr>
            </w:pPr>
            <w:r w:rsidRPr="000C1899">
              <w:rPr>
                <w:sz w:val="16"/>
                <w:szCs w:val="16"/>
              </w:rPr>
              <w:t>R5-212364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208C97" w14:textId="10629439" w:rsidR="00BB482A" w:rsidRDefault="00BB482A">
            <w:pPr>
              <w:pStyle w:val="TAL"/>
              <w:rPr>
                <w:sz w:val="16"/>
                <w:szCs w:val="16"/>
              </w:rPr>
            </w:pPr>
            <w:r w:rsidRPr="000C1899">
              <w:rPr>
                <w:sz w:val="16"/>
                <w:szCs w:val="16"/>
              </w:rPr>
              <w:t>0012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7BE4BFA" w14:textId="30DD08C7"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75AED4" w14:textId="2AA68B5E"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FC0E257" w14:textId="04B340A5" w:rsidR="00BB482A" w:rsidRDefault="00BB482A">
            <w:pPr>
              <w:pStyle w:val="TAL"/>
              <w:rPr>
                <w:sz w:val="16"/>
                <w:szCs w:val="16"/>
              </w:rPr>
            </w:pPr>
            <w:r w:rsidRPr="000C1899">
              <w:rPr>
                <w:sz w:val="16"/>
                <w:szCs w:val="16"/>
              </w:rPr>
              <w:t>Correction to MCVideo Test Case 6.1.1.8</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5B80FF3" w14:textId="77777777" w:rsidR="00BB482A" w:rsidRDefault="00BB482A">
            <w:pPr>
              <w:pStyle w:val="TAC"/>
              <w:jc w:val="left"/>
              <w:rPr>
                <w:sz w:val="16"/>
                <w:szCs w:val="16"/>
              </w:rPr>
            </w:pPr>
            <w:r>
              <w:rPr>
                <w:sz w:val="16"/>
                <w:szCs w:val="16"/>
              </w:rPr>
              <w:t>14.2.0</w:t>
            </w:r>
          </w:p>
        </w:tc>
      </w:tr>
      <w:tr w:rsidR="00BB482A" w:rsidRPr="00BB482A" w14:paraId="45388E78"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316BA01E"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08EA74B2"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58B8351" w14:textId="47798528" w:rsidR="00BB482A" w:rsidRDefault="00BB482A">
            <w:pPr>
              <w:pStyle w:val="TAC"/>
              <w:jc w:val="left"/>
              <w:rPr>
                <w:sz w:val="16"/>
                <w:szCs w:val="16"/>
              </w:rPr>
            </w:pPr>
            <w:r w:rsidRPr="000C1899">
              <w:rPr>
                <w:sz w:val="16"/>
                <w:szCs w:val="16"/>
              </w:rPr>
              <w:t>R5-212365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4398C2B" w14:textId="523D5D27" w:rsidR="00BB482A" w:rsidRDefault="00BB482A">
            <w:pPr>
              <w:pStyle w:val="TAL"/>
              <w:rPr>
                <w:sz w:val="16"/>
                <w:szCs w:val="16"/>
              </w:rPr>
            </w:pPr>
            <w:r w:rsidRPr="000C1899">
              <w:rPr>
                <w:sz w:val="16"/>
                <w:szCs w:val="16"/>
              </w:rPr>
              <w:t>0013</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EC35457" w14:textId="172B905D"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6877E3A" w14:textId="7D4E088A"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7022AC6" w14:textId="4A1AB37C" w:rsidR="00BB482A" w:rsidRDefault="00BB482A">
            <w:pPr>
              <w:pStyle w:val="TAL"/>
              <w:rPr>
                <w:sz w:val="16"/>
                <w:szCs w:val="16"/>
              </w:rPr>
            </w:pPr>
            <w:r w:rsidRPr="000C1899">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92FAE25" w14:textId="77777777" w:rsidR="00BB482A" w:rsidRDefault="00BB482A">
            <w:pPr>
              <w:pStyle w:val="TAC"/>
              <w:jc w:val="left"/>
              <w:rPr>
                <w:sz w:val="16"/>
                <w:szCs w:val="16"/>
              </w:rPr>
            </w:pPr>
            <w:r>
              <w:rPr>
                <w:sz w:val="16"/>
                <w:szCs w:val="16"/>
              </w:rPr>
              <w:t>14.2.0</w:t>
            </w:r>
          </w:p>
        </w:tc>
      </w:tr>
      <w:tr w:rsidR="00BB482A" w:rsidRPr="00BB482A" w14:paraId="29C82552"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25BE60F2"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399E51B"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1F6F156" w14:textId="1BF6398F" w:rsidR="00BB482A" w:rsidRDefault="00BB482A">
            <w:pPr>
              <w:pStyle w:val="TAC"/>
              <w:jc w:val="left"/>
              <w:rPr>
                <w:sz w:val="16"/>
                <w:szCs w:val="16"/>
              </w:rPr>
            </w:pPr>
            <w:r w:rsidRPr="000C1899">
              <w:rPr>
                <w:sz w:val="16"/>
                <w:szCs w:val="16"/>
              </w:rPr>
              <w:t>R5-212366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9953061" w14:textId="35AA7E49" w:rsidR="00BB482A" w:rsidRDefault="00BB482A">
            <w:pPr>
              <w:pStyle w:val="TAL"/>
              <w:rPr>
                <w:sz w:val="16"/>
                <w:szCs w:val="16"/>
              </w:rPr>
            </w:pPr>
            <w:r w:rsidRPr="000C1899">
              <w:rPr>
                <w:sz w:val="16"/>
                <w:szCs w:val="16"/>
              </w:rPr>
              <w:t>0014</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B6DE5A8" w14:textId="68BB7C93"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21057DD" w14:textId="7BA70D3C"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807A09D" w14:textId="150DB47B" w:rsidR="00BB482A" w:rsidRDefault="00BB482A">
            <w:pPr>
              <w:pStyle w:val="TAL"/>
              <w:rPr>
                <w:sz w:val="16"/>
                <w:szCs w:val="16"/>
              </w:rPr>
            </w:pPr>
            <w:r w:rsidRPr="000C1899">
              <w:rPr>
                <w:sz w:val="16"/>
                <w:szCs w:val="16"/>
              </w:rPr>
              <w:t>Correction to MCVideo Test Case 6.1.1.10</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27A96D05" w14:textId="77777777" w:rsidR="00BB482A" w:rsidRDefault="00BB482A">
            <w:pPr>
              <w:pStyle w:val="TAC"/>
              <w:jc w:val="left"/>
              <w:rPr>
                <w:sz w:val="16"/>
                <w:szCs w:val="16"/>
              </w:rPr>
            </w:pPr>
            <w:r>
              <w:rPr>
                <w:sz w:val="16"/>
                <w:szCs w:val="16"/>
              </w:rPr>
              <w:t>14.2.0</w:t>
            </w:r>
          </w:p>
        </w:tc>
      </w:tr>
      <w:tr w:rsidR="00BB482A" w:rsidRPr="00BB482A" w14:paraId="126B643E" w14:textId="77777777" w:rsidTr="000C1899">
        <w:tc>
          <w:tcPr>
            <w:tcW w:w="800" w:type="dxa"/>
            <w:tcBorders>
              <w:top w:val="single" w:sz="8" w:space="0" w:color="auto"/>
              <w:left w:val="single" w:sz="8" w:space="0" w:color="auto"/>
              <w:bottom w:val="single" w:sz="8" w:space="0" w:color="auto"/>
              <w:right w:val="single" w:sz="8" w:space="0" w:color="auto"/>
            </w:tcBorders>
            <w:shd w:val="solid" w:color="FFFFFF" w:fill="auto"/>
          </w:tcPr>
          <w:p w14:paraId="7E4C7FB8" w14:textId="77777777" w:rsidR="00BB482A" w:rsidRDefault="00BB482A">
            <w:pPr>
              <w:pStyle w:val="TAC"/>
              <w:jc w:val="left"/>
              <w:rPr>
                <w:sz w:val="16"/>
                <w:szCs w:val="16"/>
              </w:rPr>
            </w:pPr>
            <w:r>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7CCBA3E" w14:textId="77777777" w:rsidR="00BB482A" w:rsidRDefault="00BB482A">
            <w:pPr>
              <w:pStyle w:val="TAC"/>
              <w:jc w:val="left"/>
              <w:rPr>
                <w:sz w:val="16"/>
                <w:szCs w:val="16"/>
              </w:rPr>
            </w:pPr>
            <w:r>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411B4DD" w14:textId="500AD740" w:rsidR="00BB482A" w:rsidRDefault="00BB482A">
            <w:pPr>
              <w:pStyle w:val="TAC"/>
              <w:jc w:val="left"/>
              <w:rPr>
                <w:sz w:val="16"/>
                <w:szCs w:val="16"/>
              </w:rPr>
            </w:pPr>
            <w:r w:rsidRPr="000C1899">
              <w:rPr>
                <w:sz w:val="16"/>
                <w:szCs w:val="16"/>
              </w:rPr>
              <w:t>R5-212367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654620C" w14:textId="52B39DF9" w:rsidR="00BB482A" w:rsidRDefault="00BB482A">
            <w:pPr>
              <w:pStyle w:val="TAL"/>
              <w:rPr>
                <w:sz w:val="16"/>
                <w:szCs w:val="16"/>
              </w:rPr>
            </w:pPr>
            <w:r w:rsidRPr="000C1899">
              <w:rPr>
                <w:sz w:val="16"/>
                <w:szCs w:val="16"/>
              </w:rPr>
              <w:t>0015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E421F15" w14:textId="4FC037F1" w:rsidR="00BB482A" w:rsidRDefault="00BB482A" w:rsidP="000C1899">
            <w:pPr>
              <w:pStyle w:val="TAR"/>
              <w:jc w:val="left"/>
              <w:rPr>
                <w:sz w:val="16"/>
                <w:szCs w:val="16"/>
              </w:rPr>
            </w:pPr>
            <w:r w:rsidRPr="000C1899">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9AF2F5D" w14:textId="1C2EF444" w:rsidR="00BB482A" w:rsidRDefault="00BB482A">
            <w:pPr>
              <w:pStyle w:val="TAC"/>
              <w:jc w:val="left"/>
              <w:rPr>
                <w:sz w:val="16"/>
                <w:szCs w:val="16"/>
              </w:rPr>
            </w:pPr>
            <w:r w:rsidRPr="000C1899">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20B8C83F" w14:textId="073F971F" w:rsidR="00BB482A" w:rsidRDefault="00BB482A">
            <w:pPr>
              <w:pStyle w:val="TAL"/>
              <w:rPr>
                <w:sz w:val="16"/>
                <w:szCs w:val="16"/>
              </w:rPr>
            </w:pPr>
            <w:r w:rsidRPr="000C1899">
              <w:rPr>
                <w:sz w:val="16"/>
                <w:szCs w:val="16"/>
              </w:rPr>
              <w:t>Correction to MCVideo Test Case 6.1.1.11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BE6DAF9" w14:textId="77777777" w:rsidR="00BB482A" w:rsidRDefault="00BB482A" w:rsidP="00BB482A">
            <w:pPr>
              <w:pStyle w:val="TAC"/>
              <w:jc w:val="left"/>
              <w:rPr>
                <w:sz w:val="16"/>
                <w:szCs w:val="16"/>
              </w:rPr>
            </w:pPr>
            <w:r>
              <w:rPr>
                <w:sz w:val="16"/>
                <w:szCs w:val="16"/>
              </w:rPr>
              <w:t>14.2.0</w:t>
            </w:r>
          </w:p>
        </w:tc>
      </w:tr>
    </w:tbl>
    <w:p w14:paraId="592A6DEE" w14:textId="77777777" w:rsidR="00784A32" w:rsidRPr="000670FE" w:rsidRDefault="00784A32" w:rsidP="00784A32"/>
    <w:sectPr w:rsidR="00784A32" w:rsidRPr="000670F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D3B97" w14:textId="77777777" w:rsidR="00374798" w:rsidRDefault="00374798">
      <w:r>
        <w:separator/>
      </w:r>
    </w:p>
  </w:endnote>
  <w:endnote w:type="continuationSeparator" w:id="0">
    <w:p w14:paraId="7347AE32" w14:textId="77777777" w:rsidR="00374798" w:rsidRDefault="0037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67A30" w14:textId="77777777" w:rsidR="00374798" w:rsidRDefault="00374798">
      <w:r>
        <w:separator/>
      </w:r>
    </w:p>
  </w:footnote>
  <w:footnote w:type="continuationSeparator" w:id="0">
    <w:p w14:paraId="57B8F7FF" w14:textId="77777777" w:rsidR="00374798" w:rsidRDefault="00374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302DBF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149">
      <w:rPr>
        <w:rFonts w:ascii="Arial" w:hAnsi="Arial" w:cs="Arial"/>
        <w:b/>
        <w:noProof/>
        <w:sz w:val="18"/>
        <w:szCs w:val="18"/>
      </w:rPr>
      <w:t>3GPP TS 36.579-6 V14.2.0 (2021-06)</w:t>
    </w:r>
    <w:r>
      <w:rPr>
        <w:rFonts w:ascii="Arial" w:hAnsi="Arial" w:cs="Arial"/>
        <w:b/>
        <w:sz w:val="18"/>
        <w:szCs w:val="18"/>
      </w:rPr>
      <w:fldChar w:fldCharType="end"/>
    </w:r>
  </w:p>
  <w:p w14:paraId="42EE855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55">
      <w:rPr>
        <w:rFonts w:ascii="Arial" w:hAnsi="Arial" w:cs="Arial"/>
        <w:b/>
        <w:noProof/>
        <w:sz w:val="18"/>
        <w:szCs w:val="18"/>
      </w:rPr>
      <w:t>27</w:t>
    </w:r>
    <w:r>
      <w:rPr>
        <w:rFonts w:ascii="Arial" w:hAnsi="Arial" w:cs="Arial"/>
        <w:b/>
        <w:sz w:val="18"/>
        <w:szCs w:val="18"/>
      </w:rPr>
      <w:fldChar w:fldCharType="end"/>
    </w:r>
  </w:p>
  <w:p w14:paraId="537F63D4" w14:textId="4AF07E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149">
      <w:rPr>
        <w:rFonts w:ascii="Arial" w:hAnsi="Arial" w:cs="Arial"/>
        <w:b/>
        <w:noProof/>
        <w:sz w:val="18"/>
        <w:szCs w:val="18"/>
      </w:rPr>
      <w:t>Release 14</w:t>
    </w:r>
    <w:r>
      <w:rPr>
        <w:rFonts w:ascii="Arial" w:hAnsi="Arial" w:cs="Arial"/>
        <w:b/>
        <w:sz w:val="18"/>
        <w:szCs w:val="18"/>
      </w:rPr>
      <w:fldChar w:fldCharType="end"/>
    </w:r>
  </w:p>
  <w:p w14:paraId="59259F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184"/>
    <w:rsid w:val="00033397"/>
    <w:rsid w:val="00040095"/>
    <w:rsid w:val="00051834"/>
    <w:rsid w:val="00054A22"/>
    <w:rsid w:val="00062023"/>
    <w:rsid w:val="000655A6"/>
    <w:rsid w:val="000670FE"/>
    <w:rsid w:val="00080512"/>
    <w:rsid w:val="000C1899"/>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3172DC"/>
    <w:rsid w:val="00320201"/>
    <w:rsid w:val="0033407D"/>
    <w:rsid w:val="0035462D"/>
    <w:rsid w:val="00354887"/>
    <w:rsid w:val="00374798"/>
    <w:rsid w:val="003765B8"/>
    <w:rsid w:val="003C3971"/>
    <w:rsid w:val="003F4465"/>
    <w:rsid w:val="004144A6"/>
    <w:rsid w:val="00423334"/>
    <w:rsid w:val="00426F2F"/>
    <w:rsid w:val="004345EC"/>
    <w:rsid w:val="004631B4"/>
    <w:rsid w:val="00465515"/>
    <w:rsid w:val="00474F47"/>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2B2A"/>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74A5"/>
    <w:rsid w:val="00DE423F"/>
    <w:rsid w:val="00DF2B1F"/>
    <w:rsid w:val="00DF46FD"/>
    <w:rsid w:val="00DF5C04"/>
    <w:rsid w:val="00DF62CD"/>
    <w:rsid w:val="00E0217C"/>
    <w:rsid w:val="00E16509"/>
    <w:rsid w:val="00E437C0"/>
    <w:rsid w:val="00E44582"/>
    <w:rsid w:val="00E70149"/>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14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701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7014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7014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7014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70149"/>
    <w:pPr>
      <w:ind w:left="1701" w:hanging="1701"/>
      <w:outlineLvl w:val="4"/>
    </w:pPr>
    <w:rPr>
      <w:sz w:val="22"/>
    </w:rPr>
  </w:style>
  <w:style w:type="paragraph" w:styleId="Heading6">
    <w:name w:val="heading 6"/>
    <w:aliases w:val="T1,Header 6"/>
    <w:basedOn w:val="H6"/>
    <w:next w:val="Normal"/>
    <w:link w:val="Heading6Char"/>
    <w:qFormat/>
    <w:rsid w:val="00E70149"/>
    <w:pPr>
      <w:outlineLvl w:val="5"/>
    </w:pPr>
  </w:style>
  <w:style w:type="paragraph" w:styleId="Heading7">
    <w:name w:val="heading 7"/>
    <w:basedOn w:val="H6"/>
    <w:next w:val="Normal"/>
    <w:link w:val="Heading7Char"/>
    <w:qFormat/>
    <w:rsid w:val="00E70149"/>
    <w:pPr>
      <w:outlineLvl w:val="6"/>
    </w:pPr>
  </w:style>
  <w:style w:type="paragraph" w:styleId="Heading8">
    <w:name w:val="heading 8"/>
    <w:basedOn w:val="Heading1"/>
    <w:next w:val="Normal"/>
    <w:link w:val="Heading8Char"/>
    <w:qFormat/>
    <w:rsid w:val="00E70149"/>
    <w:pPr>
      <w:ind w:left="0" w:firstLine="0"/>
      <w:outlineLvl w:val="7"/>
    </w:pPr>
  </w:style>
  <w:style w:type="paragraph" w:styleId="Heading9">
    <w:name w:val="heading 9"/>
    <w:basedOn w:val="Heading8"/>
    <w:next w:val="Normal"/>
    <w:link w:val="Heading9Char"/>
    <w:qFormat/>
    <w:rsid w:val="00E70149"/>
    <w:pPr>
      <w:outlineLvl w:val="8"/>
    </w:pPr>
  </w:style>
  <w:style w:type="character" w:default="1" w:styleId="DefaultParagraphFont">
    <w:name w:val="Default Paragraph Font"/>
    <w:semiHidden/>
    <w:rsid w:val="00E701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149"/>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7014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70149"/>
    <w:pPr>
      <w:ind w:left="1418" w:hanging="1418"/>
    </w:pPr>
  </w:style>
  <w:style w:type="paragraph" w:styleId="TOC8">
    <w:name w:val="toc 8"/>
    <w:basedOn w:val="TOC1"/>
    <w:rsid w:val="00E70149"/>
    <w:pPr>
      <w:spacing w:before="180"/>
      <w:ind w:left="2693" w:hanging="2693"/>
    </w:pPr>
    <w:rPr>
      <w:b/>
    </w:rPr>
  </w:style>
  <w:style w:type="paragraph" w:styleId="TOC1">
    <w:name w:val="toc 1"/>
    <w:rsid w:val="00E701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014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701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014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701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70149"/>
    <w:pPr>
      <w:ind w:left="1701" w:hanging="1701"/>
    </w:pPr>
  </w:style>
  <w:style w:type="paragraph" w:styleId="TOC4">
    <w:name w:val="toc 4"/>
    <w:basedOn w:val="TOC3"/>
    <w:rsid w:val="00E70149"/>
    <w:pPr>
      <w:ind w:left="1418" w:hanging="1418"/>
    </w:pPr>
  </w:style>
  <w:style w:type="paragraph" w:styleId="TOC3">
    <w:name w:val="toc 3"/>
    <w:basedOn w:val="TOC2"/>
    <w:rsid w:val="00E70149"/>
    <w:pPr>
      <w:ind w:left="1134" w:hanging="1134"/>
    </w:pPr>
  </w:style>
  <w:style w:type="paragraph" w:styleId="TOC2">
    <w:name w:val="toc 2"/>
    <w:basedOn w:val="TOC1"/>
    <w:rsid w:val="00E70149"/>
    <w:pPr>
      <w:keepNext w:val="0"/>
      <w:spacing w:before="0"/>
      <w:ind w:left="851" w:hanging="851"/>
    </w:pPr>
    <w:rPr>
      <w:sz w:val="20"/>
    </w:rPr>
  </w:style>
  <w:style w:type="paragraph" w:styleId="Footer">
    <w:name w:val="footer"/>
    <w:basedOn w:val="Header"/>
    <w:link w:val="FooterChar"/>
    <w:rsid w:val="00E7014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70149"/>
    <w:pPr>
      <w:outlineLvl w:val="9"/>
    </w:pPr>
  </w:style>
  <w:style w:type="paragraph" w:customStyle="1" w:styleId="NF">
    <w:name w:val="NF"/>
    <w:basedOn w:val="NO"/>
    <w:rsid w:val="00E70149"/>
    <w:pPr>
      <w:keepNext/>
      <w:spacing w:after="0"/>
    </w:pPr>
    <w:rPr>
      <w:rFonts w:ascii="Arial" w:hAnsi="Arial"/>
      <w:sz w:val="18"/>
    </w:rPr>
  </w:style>
  <w:style w:type="paragraph" w:customStyle="1" w:styleId="NO">
    <w:name w:val="NO"/>
    <w:basedOn w:val="Normal"/>
    <w:link w:val="NOChar2"/>
    <w:rsid w:val="00E70149"/>
    <w:pPr>
      <w:keepLines/>
      <w:ind w:left="1135" w:hanging="851"/>
    </w:pPr>
  </w:style>
  <w:style w:type="character" w:customStyle="1" w:styleId="NOChar2">
    <w:name w:val="NO Char2"/>
    <w:link w:val="NO"/>
    <w:locked/>
    <w:rsid w:val="00784A32"/>
  </w:style>
  <w:style w:type="paragraph" w:customStyle="1" w:styleId="PL">
    <w:name w:val="PL"/>
    <w:link w:val="PLChar"/>
    <w:rsid w:val="00E70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70149"/>
    <w:pPr>
      <w:jc w:val="right"/>
    </w:pPr>
  </w:style>
  <w:style w:type="paragraph" w:customStyle="1" w:styleId="TAL">
    <w:name w:val="TAL"/>
    <w:basedOn w:val="Normal"/>
    <w:link w:val="TALChar"/>
    <w:rsid w:val="00E7014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70149"/>
    <w:rPr>
      <w:b/>
    </w:rPr>
  </w:style>
  <w:style w:type="paragraph" w:customStyle="1" w:styleId="TAC">
    <w:name w:val="TAC"/>
    <w:basedOn w:val="TAL"/>
    <w:link w:val="TACCar"/>
    <w:rsid w:val="00E7014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701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70149"/>
    <w:pPr>
      <w:keepLines/>
      <w:ind w:left="1702" w:hanging="1418"/>
    </w:pPr>
  </w:style>
  <w:style w:type="character" w:customStyle="1" w:styleId="EXCar">
    <w:name w:val="EX Car"/>
    <w:link w:val="EX"/>
    <w:rsid w:val="00784A32"/>
  </w:style>
  <w:style w:type="paragraph" w:customStyle="1" w:styleId="FP">
    <w:name w:val="FP"/>
    <w:basedOn w:val="Normal"/>
    <w:rsid w:val="00E70149"/>
    <w:pPr>
      <w:spacing w:after="0"/>
    </w:pPr>
  </w:style>
  <w:style w:type="paragraph" w:customStyle="1" w:styleId="NW">
    <w:name w:val="NW"/>
    <w:basedOn w:val="NO"/>
    <w:rsid w:val="00E70149"/>
    <w:pPr>
      <w:spacing w:after="0"/>
    </w:pPr>
  </w:style>
  <w:style w:type="paragraph" w:customStyle="1" w:styleId="EW">
    <w:name w:val="EW"/>
    <w:basedOn w:val="EX"/>
    <w:rsid w:val="00E70149"/>
    <w:pPr>
      <w:spacing w:after="0"/>
    </w:pPr>
  </w:style>
  <w:style w:type="paragraph" w:customStyle="1" w:styleId="B1">
    <w:name w:val="B1"/>
    <w:basedOn w:val="List"/>
    <w:link w:val="B1Char2"/>
    <w:rsid w:val="00E70149"/>
  </w:style>
  <w:style w:type="paragraph" w:styleId="List">
    <w:name w:val="List"/>
    <w:basedOn w:val="Normal"/>
    <w:link w:val="ListChar1"/>
    <w:rsid w:val="00E7014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70149"/>
    <w:pPr>
      <w:ind w:left="1985" w:hanging="1985"/>
    </w:pPr>
  </w:style>
  <w:style w:type="paragraph" w:styleId="TOC7">
    <w:name w:val="toc 7"/>
    <w:basedOn w:val="TOC6"/>
    <w:next w:val="Normal"/>
    <w:rsid w:val="00E70149"/>
    <w:pPr>
      <w:ind w:left="2268" w:hanging="2268"/>
    </w:pPr>
  </w:style>
  <w:style w:type="paragraph" w:customStyle="1" w:styleId="EditorsNote">
    <w:name w:val="Editor's Note"/>
    <w:aliases w:val="EN,Editor's Noteormal"/>
    <w:basedOn w:val="NO"/>
    <w:link w:val="EditorsNoteChar"/>
    <w:rsid w:val="00E7014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7014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701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1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01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01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0149"/>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701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7014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701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0149"/>
  </w:style>
  <w:style w:type="paragraph" w:styleId="List2">
    <w:name w:val="List 2"/>
    <w:basedOn w:val="List"/>
    <w:link w:val="List2Char"/>
    <w:rsid w:val="00E7014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70149"/>
  </w:style>
  <w:style w:type="paragraph" w:styleId="List3">
    <w:name w:val="List 3"/>
    <w:basedOn w:val="List2"/>
    <w:link w:val="List3Char"/>
    <w:rsid w:val="00E7014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70149"/>
  </w:style>
  <w:style w:type="paragraph" w:styleId="List4">
    <w:name w:val="List 4"/>
    <w:basedOn w:val="List3"/>
    <w:rsid w:val="00E70149"/>
    <w:pPr>
      <w:ind w:left="1418"/>
    </w:pPr>
  </w:style>
  <w:style w:type="character" w:customStyle="1" w:styleId="B4Char">
    <w:name w:val="B4 Char"/>
    <w:link w:val="B4"/>
    <w:qFormat/>
    <w:rsid w:val="00784A32"/>
  </w:style>
  <w:style w:type="paragraph" w:customStyle="1" w:styleId="B5">
    <w:name w:val="B5"/>
    <w:basedOn w:val="List5"/>
    <w:link w:val="B5Char"/>
    <w:rsid w:val="00E70149"/>
  </w:style>
  <w:style w:type="paragraph" w:styleId="List5">
    <w:name w:val="List 5"/>
    <w:basedOn w:val="List4"/>
    <w:rsid w:val="00E70149"/>
    <w:pPr>
      <w:ind w:left="1702"/>
    </w:pPr>
  </w:style>
  <w:style w:type="character" w:customStyle="1" w:styleId="B5Char">
    <w:name w:val="B5 Char"/>
    <w:link w:val="B5"/>
    <w:qFormat/>
    <w:rsid w:val="00784A32"/>
  </w:style>
  <w:style w:type="paragraph" w:customStyle="1" w:styleId="ZTD">
    <w:name w:val="ZTD"/>
    <w:basedOn w:val="ZB"/>
    <w:rsid w:val="00E70149"/>
    <w:pPr>
      <w:framePr w:hRule="auto" w:wrap="notBeside" w:y="852"/>
    </w:pPr>
    <w:rPr>
      <w:i w:val="0"/>
      <w:sz w:val="40"/>
    </w:rPr>
  </w:style>
  <w:style w:type="paragraph" w:customStyle="1" w:styleId="ZV">
    <w:name w:val="ZV"/>
    <w:basedOn w:val="ZU"/>
    <w:rsid w:val="00E7014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70149"/>
    <w:pPr>
      <w:ind w:left="284"/>
    </w:pPr>
  </w:style>
  <w:style w:type="paragraph" w:styleId="Index1">
    <w:name w:val="index 1"/>
    <w:basedOn w:val="Normal"/>
    <w:rsid w:val="00E70149"/>
    <w:pPr>
      <w:keepLines/>
      <w:spacing w:after="0"/>
    </w:pPr>
  </w:style>
  <w:style w:type="paragraph" w:styleId="ListNumber2">
    <w:name w:val="List Number 2"/>
    <w:basedOn w:val="ListNumber"/>
    <w:rsid w:val="00E70149"/>
    <w:pPr>
      <w:ind w:left="851"/>
    </w:pPr>
  </w:style>
  <w:style w:type="paragraph" w:styleId="ListNumber">
    <w:name w:val="List Number"/>
    <w:basedOn w:val="List"/>
    <w:rsid w:val="00E70149"/>
  </w:style>
  <w:style w:type="character" w:styleId="FootnoteReference">
    <w:name w:val="footnote reference"/>
    <w:rsid w:val="00E701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01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70149"/>
    <w:pPr>
      <w:ind w:left="851"/>
    </w:pPr>
  </w:style>
  <w:style w:type="paragraph" w:styleId="ListBullet">
    <w:name w:val="List Bullet"/>
    <w:aliases w:val="UL"/>
    <w:basedOn w:val="List"/>
    <w:rsid w:val="00E70149"/>
  </w:style>
  <w:style w:type="paragraph" w:styleId="ListBullet3">
    <w:name w:val="List Bullet 3"/>
    <w:basedOn w:val="ListBullet2"/>
    <w:rsid w:val="00E70149"/>
    <w:pPr>
      <w:ind w:left="1135"/>
    </w:pPr>
  </w:style>
  <w:style w:type="paragraph" w:styleId="ListBullet4">
    <w:name w:val="List Bullet 4"/>
    <w:basedOn w:val="ListBullet3"/>
    <w:rsid w:val="00E70149"/>
    <w:pPr>
      <w:ind w:left="1418"/>
    </w:pPr>
  </w:style>
  <w:style w:type="paragraph" w:styleId="ListBullet5">
    <w:name w:val="List Bullet 5"/>
    <w:basedOn w:val="ListBullet4"/>
    <w:rsid w:val="00E7014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9</Pages>
  <Words>116930</Words>
  <Characters>666505</Characters>
  <Application>Microsoft Office Word</Application>
  <DocSecurity>0</DocSecurity>
  <Lines>5554</Lines>
  <Paragraphs>1563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781872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25</cp:revision>
  <cp:lastPrinted>2019-02-25T15:05:00Z</cp:lastPrinted>
  <dcterms:created xsi:type="dcterms:W3CDTF">2021-04-07T11:04:00Z</dcterms:created>
  <dcterms:modified xsi:type="dcterms:W3CDTF">2021-06-29T22:58:00Z</dcterms:modified>
</cp:coreProperties>
</file>