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4.5pt" o:ole="">
            <v:imagedata r:id="rId8" o:title=""/>
          </v:shape>
          <o:OLEObject Type="Embed" ProgID="Equation.3" ShapeID="_x0000_i1025" DrawAspect="Content" ObjectID="_1829829578"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75pt;height:34.5pt" o:ole="" fillcolor="window">
            <v:imagedata r:id="rId10" o:title=""/>
          </v:shape>
          <o:OLEObject Type="Embed" ProgID="Equation.3" ShapeID="_x0000_i1026" DrawAspect="Content" ObjectID="_1829829579"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289AD6A" w14:textId="77777777" w:rsidR="00123ECE" w:rsidRPr="003A6D1C" w:rsidRDefault="00123ECE" w:rsidP="00A04C2F">
            <w:pPr>
              <w:pStyle w:val="TAH"/>
              <w:keepNext w:val="0"/>
              <w:keepLines w:val="0"/>
            </w:pPr>
            <w:r w:rsidRPr="003A6D1C">
              <w:t>Value/remark</w:t>
            </w:r>
          </w:p>
        </w:tc>
        <w:tc>
          <w:tcPr>
            <w:tcW w:w="1700" w:type="dxa"/>
          </w:tcPr>
          <w:p w14:paraId="36CE8CF5" w14:textId="77777777" w:rsidR="00123ECE" w:rsidRPr="003A6D1C" w:rsidRDefault="00123ECE" w:rsidP="00A04C2F">
            <w:pPr>
              <w:pStyle w:val="TAH"/>
              <w:keepNext w:val="0"/>
              <w:keepLines w:val="0"/>
            </w:pPr>
            <w:r w:rsidRPr="003A6D1C">
              <w:t>Comment</w:t>
            </w:r>
          </w:p>
        </w:tc>
        <w:tc>
          <w:tcPr>
            <w:tcW w:w="1133" w:type="dxa"/>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4654D208" w14:textId="77777777" w:rsidR="00123ECE" w:rsidRPr="003A6D1C" w:rsidRDefault="00123ECE" w:rsidP="00A04C2F">
            <w:pPr>
              <w:pStyle w:val="TAL"/>
              <w:keepNext w:val="0"/>
              <w:keepLines w:val="0"/>
            </w:pPr>
          </w:p>
        </w:tc>
        <w:tc>
          <w:tcPr>
            <w:tcW w:w="1700" w:type="dxa"/>
          </w:tcPr>
          <w:p w14:paraId="3F0A4EE1" w14:textId="77777777" w:rsidR="00123ECE" w:rsidRPr="003A6D1C" w:rsidRDefault="00123ECE" w:rsidP="00A04C2F">
            <w:pPr>
              <w:pStyle w:val="TAL"/>
              <w:keepNext w:val="0"/>
              <w:keepLines w:val="0"/>
            </w:pPr>
          </w:p>
        </w:tc>
        <w:tc>
          <w:tcPr>
            <w:tcW w:w="1133" w:type="dxa"/>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813A3E3" w14:textId="77777777" w:rsidR="00123ECE" w:rsidRPr="003A6D1C" w:rsidRDefault="00123ECE" w:rsidP="00A04C2F">
            <w:pPr>
              <w:pStyle w:val="TAL"/>
              <w:keepNext w:val="0"/>
              <w:keepLines w:val="0"/>
            </w:pPr>
          </w:p>
        </w:tc>
        <w:tc>
          <w:tcPr>
            <w:tcW w:w="1700" w:type="dxa"/>
          </w:tcPr>
          <w:p w14:paraId="148316A8" w14:textId="77777777" w:rsidR="00123ECE" w:rsidRPr="003A6D1C" w:rsidRDefault="00123ECE" w:rsidP="00A04C2F">
            <w:pPr>
              <w:pStyle w:val="TAL"/>
              <w:keepNext w:val="0"/>
              <w:keepLines w:val="0"/>
            </w:pPr>
          </w:p>
        </w:tc>
        <w:tc>
          <w:tcPr>
            <w:tcW w:w="1133" w:type="dxa"/>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4FA3A05" w14:textId="77777777" w:rsidR="00123ECE" w:rsidRPr="003A6D1C" w:rsidRDefault="00123ECE" w:rsidP="00A04C2F">
            <w:pPr>
              <w:pStyle w:val="TAL"/>
              <w:keepNext w:val="0"/>
              <w:keepLines w:val="0"/>
            </w:pPr>
          </w:p>
        </w:tc>
        <w:tc>
          <w:tcPr>
            <w:tcW w:w="1700" w:type="dxa"/>
          </w:tcPr>
          <w:p w14:paraId="7E90AA87" w14:textId="77777777" w:rsidR="00123ECE" w:rsidRPr="003A6D1C" w:rsidRDefault="00123ECE" w:rsidP="00A04C2F">
            <w:pPr>
              <w:pStyle w:val="TAL"/>
              <w:keepNext w:val="0"/>
              <w:keepLines w:val="0"/>
            </w:pPr>
          </w:p>
        </w:tc>
        <w:tc>
          <w:tcPr>
            <w:tcW w:w="1133" w:type="dxa"/>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3D5AD636" w14:textId="77777777" w:rsidR="00123ECE" w:rsidRPr="003A6D1C" w:rsidRDefault="00123ECE" w:rsidP="00A04C2F">
            <w:pPr>
              <w:pStyle w:val="TAL"/>
              <w:keepNext w:val="0"/>
              <w:keepLines w:val="0"/>
            </w:pPr>
          </w:p>
        </w:tc>
        <w:tc>
          <w:tcPr>
            <w:tcW w:w="1700" w:type="dxa"/>
          </w:tcPr>
          <w:p w14:paraId="60D8A437" w14:textId="77777777" w:rsidR="00123ECE" w:rsidRPr="003A6D1C" w:rsidRDefault="00123ECE" w:rsidP="00A04C2F">
            <w:pPr>
              <w:pStyle w:val="TAL"/>
              <w:keepNext w:val="0"/>
              <w:keepLines w:val="0"/>
            </w:pPr>
          </w:p>
        </w:tc>
        <w:tc>
          <w:tcPr>
            <w:tcW w:w="1133" w:type="dxa"/>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1EB84ED1" w14:textId="77777777" w:rsidR="00123ECE" w:rsidRPr="003A6D1C" w:rsidRDefault="00123ECE" w:rsidP="00A04C2F">
            <w:pPr>
              <w:pStyle w:val="TAL"/>
              <w:keepNext w:val="0"/>
              <w:keepLines w:val="0"/>
            </w:pPr>
          </w:p>
        </w:tc>
        <w:tc>
          <w:tcPr>
            <w:tcW w:w="1700" w:type="dxa"/>
          </w:tcPr>
          <w:p w14:paraId="1FB4661E" w14:textId="77777777" w:rsidR="00123ECE" w:rsidRPr="003A6D1C" w:rsidRDefault="00123ECE" w:rsidP="00A04C2F">
            <w:pPr>
              <w:pStyle w:val="TAL"/>
              <w:keepNext w:val="0"/>
              <w:keepLines w:val="0"/>
            </w:pPr>
          </w:p>
        </w:tc>
        <w:tc>
          <w:tcPr>
            <w:tcW w:w="1133" w:type="dxa"/>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F91AC8F" w14:textId="77777777" w:rsidR="00123ECE" w:rsidRPr="003A6D1C" w:rsidRDefault="00123ECE" w:rsidP="00A04C2F">
            <w:pPr>
              <w:pStyle w:val="TAL"/>
              <w:keepNext w:val="0"/>
              <w:keepLines w:val="0"/>
            </w:pPr>
          </w:p>
        </w:tc>
        <w:tc>
          <w:tcPr>
            <w:tcW w:w="1700" w:type="dxa"/>
          </w:tcPr>
          <w:p w14:paraId="629596FB" w14:textId="77777777" w:rsidR="00123ECE" w:rsidRPr="003A6D1C" w:rsidRDefault="00123ECE" w:rsidP="00A04C2F">
            <w:pPr>
              <w:pStyle w:val="TAL"/>
              <w:keepNext w:val="0"/>
              <w:keepLines w:val="0"/>
            </w:pPr>
          </w:p>
        </w:tc>
        <w:tc>
          <w:tcPr>
            <w:tcW w:w="1133" w:type="dxa"/>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30E855F4" w14:textId="77777777" w:rsidR="00123ECE" w:rsidRPr="003A6D1C" w:rsidRDefault="00123ECE" w:rsidP="00A04C2F">
            <w:pPr>
              <w:pStyle w:val="TAL"/>
              <w:keepNext w:val="0"/>
              <w:keepLines w:val="0"/>
            </w:pPr>
          </w:p>
        </w:tc>
        <w:tc>
          <w:tcPr>
            <w:tcW w:w="1700" w:type="dxa"/>
          </w:tcPr>
          <w:p w14:paraId="5C3644F6" w14:textId="77777777" w:rsidR="00123ECE" w:rsidRPr="003A6D1C" w:rsidRDefault="00123ECE" w:rsidP="00A04C2F">
            <w:pPr>
              <w:pStyle w:val="TAL"/>
              <w:keepNext w:val="0"/>
              <w:keepLines w:val="0"/>
            </w:pPr>
          </w:p>
        </w:tc>
        <w:tc>
          <w:tcPr>
            <w:tcW w:w="1133" w:type="dxa"/>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F48BA5F" w14:textId="77777777" w:rsidR="00123ECE" w:rsidRPr="003A6D1C" w:rsidRDefault="00123ECE" w:rsidP="00A04C2F">
            <w:pPr>
              <w:pStyle w:val="TAL"/>
              <w:keepNext w:val="0"/>
              <w:keepLines w:val="0"/>
            </w:pPr>
          </w:p>
        </w:tc>
        <w:tc>
          <w:tcPr>
            <w:tcW w:w="1700" w:type="dxa"/>
          </w:tcPr>
          <w:p w14:paraId="2422C1C1" w14:textId="77777777" w:rsidR="00123ECE" w:rsidRPr="003A6D1C" w:rsidRDefault="00123ECE" w:rsidP="00A04C2F">
            <w:pPr>
              <w:pStyle w:val="TAL"/>
              <w:keepNext w:val="0"/>
              <w:keepLines w:val="0"/>
            </w:pPr>
          </w:p>
        </w:tc>
        <w:tc>
          <w:tcPr>
            <w:tcW w:w="1133" w:type="dxa"/>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831C8AC" w14:textId="77777777" w:rsidR="00123ECE" w:rsidRPr="003A6D1C" w:rsidRDefault="00123ECE" w:rsidP="00A04C2F">
            <w:pPr>
              <w:pStyle w:val="TAL"/>
              <w:keepNext w:val="0"/>
              <w:keepLines w:val="0"/>
            </w:pPr>
          </w:p>
        </w:tc>
        <w:tc>
          <w:tcPr>
            <w:tcW w:w="1700" w:type="dxa"/>
          </w:tcPr>
          <w:p w14:paraId="78EC3058" w14:textId="77777777" w:rsidR="00123ECE" w:rsidRPr="003A6D1C" w:rsidRDefault="00123ECE" w:rsidP="00A04C2F">
            <w:pPr>
              <w:pStyle w:val="TAL"/>
              <w:keepNext w:val="0"/>
              <w:keepLines w:val="0"/>
            </w:pPr>
          </w:p>
        </w:tc>
        <w:tc>
          <w:tcPr>
            <w:tcW w:w="1133" w:type="dxa"/>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9B45D4F" w14:textId="77777777" w:rsidR="00123ECE" w:rsidRPr="003A6D1C" w:rsidRDefault="00123ECE" w:rsidP="00A04C2F">
            <w:pPr>
              <w:pStyle w:val="TAL"/>
              <w:keepNext w:val="0"/>
              <w:keepLines w:val="0"/>
            </w:pPr>
          </w:p>
        </w:tc>
        <w:tc>
          <w:tcPr>
            <w:tcW w:w="1700" w:type="dxa"/>
          </w:tcPr>
          <w:p w14:paraId="176C9BEF" w14:textId="77777777" w:rsidR="00123ECE" w:rsidRPr="003A6D1C" w:rsidRDefault="00123ECE" w:rsidP="00A04C2F">
            <w:pPr>
              <w:pStyle w:val="TAL"/>
              <w:keepNext w:val="0"/>
              <w:keepLines w:val="0"/>
            </w:pPr>
          </w:p>
        </w:tc>
        <w:tc>
          <w:tcPr>
            <w:tcW w:w="1133" w:type="dxa"/>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404D523" w14:textId="77777777" w:rsidR="00123ECE" w:rsidRPr="003A6D1C" w:rsidRDefault="00123ECE" w:rsidP="00A04C2F">
            <w:pPr>
              <w:pStyle w:val="TAL"/>
              <w:keepNext w:val="0"/>
              <w:keepLines w:val="0"/>
            </w:pPr>
          </w:p>
        </w:tc>
        <w:tc>
          <w:tcPr>
            <w:tcW w:w="1700" w:type="dxa"/>
          </w:tcPr>
          <w:p w14:paraId="3871768F" w14:textId="77777777" w:rsidR="00123ECE" w:rsidRPr="003A6D1C" w:rsidRDefault="00123ECE" w:rsidP="00A04C2F">
            <w:pPr>
              <w:pStyle w:val="TAL"/>
              <w:keepNext w:val="0"/>
              <w:keepLines w:val="0"/>
            </w:pPr>
          </w:p>
        </w:tc>
        <w:tc>
          <w:tcPr>
            <w:tcW w:w="1133" w:type="dxa"/>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00CAC06" w14:textId="77777777" w:rsidR="00123ECE" w:rsidRPr="003A6D1C" w:rsidRDefault="00123ECE" w:rsidP="00A04C2F">
            <w:pPr>
              <w:pStyle w:val="TAL"/>
              <w:keepNext w:val="0"/>
              <w:keepLines w:val="0"/>
            </w:pPr>
          </w:p>
        </w:tc>
        <w:tc>
          <w:tcPr>
            <w:tcW w:w="1700" w:type="dxa"/>
          </w:tcPr>
          <w:p w14:paraId="01301EA7" w14:textId="77777777" w:rsidR="00123ECE" w:rsidRPr="003A6D1C" w:rsidRDefault="00123ECE" w:rsidP="00A04C2F">
            <w:pPr>
              <w:pStyle w:val="TAL"/>
              <w:keepNext w:val="0"/>
              <w:keepLines w:val="0"/>
            </w:pPr>
          </w:p>
        </w:tc>
        <w:tc>
          <w:tcPr>
            <w:tcW w:w="1133" w:type="dxa"/>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599E786" w14:textId="77777777" w:rsidR="00123ECE" w:rsidRPr="003A6D1C" w:rsidRDefault="00123ECE" w:rsidP="00A04C2F">
            <w:pPr>
              <w:pStyle w:val="TAL"/>
              <w:keepNext w:val="0"/>
              <w:keepLines w:val="0"/>
            </w:pPr>
          </w:p>
        </w:tc>
        <w:tc>
          <w:tcPr>
            <w:tcW w:w="1700" w:type="dxa"/>
          </w:tcPr>
          <w:p w14:paraId="0C53F386" w14:textId="77777777" w:rsidR="00123ECE" w:rsidRPr="003A6D1C" w:rsidRDefault="00123ECE" w:rsidP="00A04C2F">
            <w:pPr>
              <w:pStyle w:val="TAL"/>
              <w:keepNext w:val="0"/>
              <w:keepLines w:val="0"/>
            </w:pPr>
          </w:p>
        </w:tc>
        <w:tc>
          <w:tcPr>
            <w:tcW w:w="1133" w:type="dxa"/>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54715452" w14:textId="77777777" w:rsidR="00123ECE" w:rsidRPr="003A6D1C" w:rsidRDefault="00123ECE" w:rsidP="00A04C2F">
            <w:pPr>
              <w:pStyle w:val="TAL"/>
              <w:keepNext w:val="0"/>
              <w:keepLines w:val="0"/>
            </w:pPr>
          </w:p>
        </w:tc>
        <w:tc>
          <w:tcPr>
            <w:tcW w:w="1700" w:type="dxa"/>
          </w:tcPr>
          <w:p w14:paraId="1ABCB1AC" w14:textId="77777777" w:rsidR="00123ECE" w:rsidRPr="003A6D1C" w:rsidRDefault="00123ECE" w:rsidP="00A04C2F">
            <w:pPr>
              <w:pStyle w:val="TAL"/>
              <w:keepNext w:val="0"/>
              <w:keepLines w:val="0"/>
            </w:pPr>
          </w:p>
        </w:tc>
        <w:tc>
          <w:tcPr>
            <w:tcW w:w="1133" w:type="dxa"/>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0.75pt;height:19.5pt" o:ole="" fillcolor="window">
                  <v:imagedata r:id="rId12" o:title=""/>
                </v:shape>
                <o:OLEObject Type="Embed" ProgID="Equation.3" ShapeID="_x0000_i1027" DrawAspect="Content" ObjectID="_1829829580"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39.75pt;height:19.5pt" o:ole="" fillcolor="window">
                  <v:imagedata r:id="rId14" o:title=""/>
                </v:shape>
                <o:OLEObject Type="Embed" ProgID="Equation.3" ShapeID="_x0000_i1028" DrawAspect="Content" ObjectID="_1829829581"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25pt;height:19.5pt" o:ole="" fillcolor="window">
                  <v:imagedata r:id="rId16" o:title=""/>
                </v:shape>
                <o:OLEObject Type="Embed" ProgID="Equation.3" ShapeID="_x0000_i1029" DrawAspect="Content" ObjectID="_1829829582"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75pt;height:17.25pt" o:ole="" fillcolor="window">
                  <v:imagedata r:id="rId18" o:title=""/>
                </v:shape>
                <o:OLEObject Type="Embed" ProgID="Equation.3" ShapeID="_x0000_i1030" DrawAspect="Content" ObjectID="_1829829583"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75pt;height:15pt" o:ole="" fillcolor="window">
                  <v:imagedata r:id="rId20" o:title=""/>
                </v:shape>
                <o:OLEObject Type="Embed" ProgID="Equation.3" ShapeID="_x0000_i1031" DrawAspect="Content" ObjectID="_1829829584"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70pt;height:34.5pt" o:ole="">
            <v:imagedata r:id="rId8" o:title=""/>
          </v:shape>
          <o:OLEObject Type="Embed" ProgID="Equation.3" ShapeID="_x0000_i1032" DrawAspect="Content" ObjectID="_1829829585"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0.75pt" o:ole="">
            <v:imagedata r:id="rId23" o:title=""/>
          </v:shape>
          <o:OLEObject Type="Embed" ProgID="Equation.3" ShapeID="_x0000_i1033" DrawAspect="Content" ObjectID="_1829829586"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tcPr>
          <w:p w14:paraId="01CB781D" w14:textId="77777777" w:rsidR="00123ECE" w:rsidRPr="003A6D1C" w:rsidRDefault="00123ECE" w:rsidP="00A04C2F">
            <w:pPr>
              <w:pStyle w:val="TAH"/>
            </w:pPr>
            <w:r w:rsidRPr="003A6D1C">
              <w:t>Value/remark</w:t>
            </w:r>
          </w:p>
        </w:tc>
        <w:tc>
          <w:tcPr>
            <w:tcW w:w="1700" w:type="dxa"/>
          </w:tcPr>
          <w:p w14:paraId="75CBA01D" w14:textId="77777777" w:rsidR="00123ECE" w:rsidRPr="003A6D1C" w:rsidRDefault="00123ECE" w:rsidP="00A04C2F">
            <w:pPr>
              <w:pStyle w:val="TAH"/>
            </w:pPr>
            <w:r w:rsidRPr="003A6D1C">
              <w:t>Comment</w:t>
            </w:r>
          </w:p>
        </w:tc>
        <w:tc>
          <w:tcPr>
            <w:tcW w:w="1133" w:type="dxa"/>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tcPr>
          <w:p w14:paraId="587E1148" w14:textId="77777777" w:rsidR="00123ECE" w:rsidRPr="003A6D1C" w:rsidRDefault="00123ECE" w:rsidP="00A04C2F">
            <w:pPr>
              <w:pStyle w:val="TAL"/>
              <w:keepNext w:val="0"/>
              <w:keepLines w:val="0"/>
            </w:pPr>
          </w:p>
        </w:tc>
        <w:tc>
          <w:tcPr>
            <w:tcW w:w="1700" w:type="dxa"/>
          </w:tcPr>
          <w:p w14:paraId="7769E719" w14:textId="77777777" w:rsidR="00123ECE" w:rsidRPr="003A6D1C" w:rsidRDefault="00123ECE" w:rsidP="00A04C2F">
            <w:pPr>
              <w:pStyle w:val="TAL"/>
              <w:keepNext w:val="0"/>
              <w:keepLines w:val="0"/>
            </w:pPr>
          </w:p>
        </w:tc>
        <w:tc>
          <w:tcPr>
            <w:tcW w:w="1133" w:type="dxa"/>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9CD1FA0" w14:textId="77777777" w:rsidR="00123ECE" w:rsidRPr="003A6D1C" w:rsidRDefault="00123ECE" w:rsidP="00A04C2F">
            <w:pPr>
              <w:pStyle w:val="TAL"/>
              <w:keepNext w:val="0"/>
              <w:keepLines w:val="0"/>
            </w:pPr>
          </w:p>
        </w:tc>
        <w:tc>
          <w:tcPr>
            <w:tcW w:w="1700" w:type="dxa"/>
          </w:tcPr>
          <w:p w14:paraId="5D431EAE" w14:textId="77777777" w:rsidR="00123ECE" w:rsidRPr="003A6D1C" w:rsidRDefault="00123ECE" w:rsidP="00A04C2F">
            <w:pPr>
              <w:pStyle w:val="TAL"/>
              <w:keepNext w:val="0"/>
              <w:keepLines w:val="0"/>
            </w:pPr>
          </w:p>
        </w:tc>
        <w:tc>
          <w:tcPr>
            <w:tcW w:w="1133" w:type="dxa"/>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tcPr>
          <w:p w14:paraId="6F6E166E" w14:textId="77777777" w:rsidR="00123ECE" w:rsidRPr="003A6D1C" w:rsidRDefault="00123ECE" w:rsidP="00A04C2F">
            <w:pPr>
              <w:pStyle w:val="TAL"/>
              <w:keepNext w:val="0"/>
              <w:keepLines w:val="0"/>
            </w:pPr>
          </w:p>
        </w:tc>
        <w:tc>
          <w:tcPr>
            <w:tcW w:w="1700" w:type="dxa"/>
          </w:tcPr>
          <w:p w14:paraId="6D5F66E7" w14:textId="77777777" w:rsidR="00123ECE" w:rsidRPr="003A6D1C" w:rsidRDefault="00123ECE" w:rsidP="00A04C2F">
            <w:pPr>
              <w:pStyle w:val="TAL"/>
              <w:keepNext w:val="0"/>
              <w:keepLines w:val="0"/>
            </w:pPr>
          </w:p>
        </w:tc>
        <w:tc>
          <w:tcPr>
            <w:tcW w:w="1133" w:type="dxa"/>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tcPr>
          <w:p w14:paraId="3F3103A2" w14:textId="77777777" w:rsidR="00123ECE" w:rsidRPr="003A6D1C" w:rsidRDefault="00123ECE" w:rsidP="00A04C2F">
            <w:pPr>
              <w:pStyle w:val="TAL"/>
              <w:keepNext w:val="0"/>
              <w:keepLines w:val="0"/>
            </w:pPr>
          </w:p>
        </w:tc>
        <w:tc>
          <w:tcPr>
            <w:tcW w:w="1133" w:type="dxa"/>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tcPr>
          <w:p w14:paraId="45C8C0FD" w14:textId="77777777" w:rsidR="00123ECE" w:rsidRPr="003A6D1C" w:rsidRDefault="00123ECE" w:rsidP="00A04C2F">
            <w:pPr>
              <w:pStyle w:val="TAL"/>
              <w:keepNext w:val="0"/>
              <w:keepLines w:val="0"/>
            </w:pPr>
          </w:p>
        </w:tc>
        <w:tc>
          <w:tcPr>
            <w:tcW w:w="1700" w:type="dxa"/>
          </w:tcPr>
          <w:p w14:paraId="41A0840D" w14:textId="77777777" w:rsidR="00123ECE" w:rsidRPr="003A6D1C" w:rsidRDefault="00123ECE" w:rsidP="00A04C2F">
            <w:pPr>
              <w:pStyle w:val="TAL"/>
              <w:keepNext w:val="0"/>
              <w:keepLines w:val="0"/>
            </w:pPr>
          </w:p>
        </w:tc>
        <w:tc>
          <w:tcPr>
            <w:tcW w:w="1133" w:type="dxa"/>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tcPr>
          <w:p w14:paraId="3BE57BED" w14:textId="77777777" w:rsidR="00123ECE" w:rsidRPr="003A6D1C" w:rsidRDefault="00123ECE" w:rsidP="00A04C2F">
            <w:pPr>
              <w:pStyle w:val="TAL"/>
              <w:keepNext w:val="0"/>
              <w:keepLines w:val="0"/>
            </w:pPr>
          </w:p>
        </w:tc>
        <w:tc>
          <w:tcPr>
            <w:tcW w:w="1700" w:type="dxa"/>
          </w:tcPr>
          <w:p w14:paraId="6DCFF961" w14:textId="77777777" w:rsidR="00123ECE" w:rsidRPr="003A6D1C" w:rsidRDefault="00123ECE" w:rsidP="00A04C2F">
            <w:pPr>
              <w:pStyle w:val="TAL"/>
              <w:keepNext w:val="0"/>
              <w:keepLines w:val="0"/>
            </w:pPr>
          </w:p>
        </w:tc>
        <w:tc>
          <w:tcPr>
            <w:tcW w:w="1133" w:type="dxa"/>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tcPr>
          <w:p w14:paraId="3EAE4538" w14:textId="77777777" w:rsidR="00123ECE" w:rsidRPr="003A6D1C" w:rsidRDefault="00123ECE" w:rsidP="00A04C2F">
            <w:pPr>
              <w:pStyle w:val="TAL"/>
              <w:keepNext w:val="0"/>
              <w:keepLines w:val="0"/>
            </w:pPr>
          </w:p>
        </w:tc>
        <w:tc>
          <w:tcPr>
            <w:tcW w:w="1700" w:type="dxa"/>
          </w:tcPr>
          <w:p w14:paraId="3EA248D0" w14:textId="77777777" w:rsidR="00123ECE" w:rsidRPr="003A6D1C" w:rsidRDefault="00123ECE" w:rsidP="00A04C2F">
            <w:pPr>
              <w:pStyle w:val="TAL"/>
              <w:keepNext w:val="0"/>
              <w:keepLines w:val="0"/>
            </w:pPr>
          </w:p>
        </w:tc>
        <w:tc>
          <w:tcPr>
            <w:tcW w:w="1133" w:type="dxa"/>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tcPr>
          <w:p w14:paraId="42C39078" w14:textId="77777777" w:rsidR="00123ECE" w:rsidRPr="003A6D1C" w:rsidRDefault="00123ECE" w:rsidP="00A04C2F">
            <w:pPr>
              <w:pStyle w:val="TAL"/>
              <w:keepNext w:val="0"/>
              <w:keepLines w:val="0"/>
            </w:pPr>
          </w:p>
        </w:tc>
        <w:tc>
          <w:tcPr>
            <w:tcW w:w="1133" w:type="dxa"/>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tcPr>
          <w:p w14:paraId="373AD498" w14:textId="77777777" w:rsidR="00123ECE" w:rsidRPr="003A6D1C" w:rsidRDefault="00123ECE" w:rsidP="00A04C2F">
            <w:pPr>
              <w:pStyle w:val="TAL"/>
              <w:keepNext w:val="0"/>
              <w:keepLines w:val="0"/>
            </w:pPr>
          </w:p>
        </w:tc>
        <w:tc>
          <w:tcPr>
            <w:tcW w:w="1133" w:type="dxa"/>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tcPr>
          <w:p w14:paraId="166A17F6" w14:textId="77777777" w:rsidR="00123ECE" w:rsidRPr="003A6D1C" w:rsidRDefault="00123ECE" w:rsidP="00A04C2F">
            <w:pPr>
              <w:pStyle w:val="TAL"/>
              <w:keepNext w:val="0"/>
              <w:keepLines w:val="0"/>
            </w:pPr>
          </w:p>
        </w:tc>
        <w:tc>
          <w:tcPr>
            <w:tcW w:w="1133" w:type="dxa"/>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tcPr>
          <w:p w14:paraId="64B8E5C0" w14:textId="77777777" w:rsidR="00123ECE" w:rsidRPr="003A6D1C" w:rsidRDefault="00123ECE" w:rsidP="00A04C2F">
            <w:pPr>
              <w:pStyle w:val="TAL"/>
              <w:keepNext w:val="0"/>
              <w:keepLines w:val="0"/>
            </w:pPr>
          </w:p>
        </w:tc>
        <w:tc>
          <w:tcPr>
            <w:tcW w:w="1700" w:type="dxa"/>
          </w:tcPr>
          <w:p w14:paraId="2452D6F6" w14:textId="77777777" w:rsidR="00123ECE" w:rsidRPr="003A6D1C" w:rsidRDefault="00123ECE" w:rsidP="00A04C2F">
            <w:pPr>
              <w:pStyle w:val="TAL"/>
              <w:keepNext w:val="0"/>
              <w:keepLines w:val="0"/>
            </w:pPr>
          </w:p>
        </w:tc>
        <w:tc>
          <w:tcPr>
            <w:tcW w:w="1133" w:type="dxa"/>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0.75pt;height:19.5pt" o:ole="" fillcolor="window">
                  <v:imagedata r:id="rId12" o:title=""/>
                </v:shape>
                <o:OLEObject Type="Embed" ProgID="Equation.3" ShapeID="_x0000_i1034" DrawAspect="Content" ObjectID="_1829829587"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25pt;height:19.5pt" o:ole="" fillcolor="window">
                  <v:imagedata r:id="rId16" o:title=""/>
                </v:shape>
                <o:OLEObject Type="Embed" ProgID="Equation.3" ShapeID="_x0000_i1035" DrawAspect="Content" ObjectID="_1829829588"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39.75pt;height:19.5pt" o:ole="" fillcolor="window">
                  <v:imagedata r:id="rId14" o:title=""/>
                </v:shape>
                <o:OLEObject Type="Embed" ProgID="Equation.3" ShapeID="_x0000_i1036" DrawAspect="Content" ObjectID="_1829829589"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405AA61E" w14:textId="77777777" w:rsidR="00123ECE" w:rsidRPr="003A6D1C" w:rsidRDefault="00123ECE" w:rsidP="00A04C2F">
            <w:pPr>
              <w:pStyle w:val="TAC"/>
              <w:keepNext w:val="0"/>
              <w:keepLines w:val="0"/>
            </w:pPr>
            <w:r w:rsidRPr="003A6D1C">
              <w:t>-94</w:t>
            </w:r>
          </w:p>
        </w:tc>
        <w:tc>
          <w:tcPr>
            <w:tcW w:w="2410" w:type="dxa"/>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2BE16A72" w14:textId="77777777" w:rsidR="00123ECE" w:rsidRPr="003A6D1C" w:rsidRDefault="00123ECE" w:rsidP="00A04C2F">
            <w:pPr>
              <w:pStyle w:val="TAC"/>
              <w:keepNext w:val="0"/>
              <w:keepLines w:val="0"/>
            </w:pPr>
            <w:r w:rsidRPr="003A6D1C">
              <w:t>-94</w:t>
            </w:r>
          </w:p>
        </w:tc>
        <w:tc>
          <w:tcPr>
            <w:tcW w:w="2410" w:type="dxa"/>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25pt;height:19.5pt" o:ole="" fillcolor="window">
                  <v:imagedata r:id="rId16" o:title=""/>
                </v:shape>
                <o:OLEObject Type="Embed" ProgID="Equation.3" ShapeID="_x0000_i1037" DrawAspect="Content" ObjectID="_1829829590"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75pt;height:17.25pt" o:ole="" fillcolor="window">
                  <v:imagedata r:id="rId18" o:title=""/>
                </v:shape>
                <o:OLEObject Type="Embed" ProgID="Equation.3" ShapeID="_x0000_i1038" DrawAspect="Content" ObjectID="_1829829591"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75pt;height:15pt" o:ole="" fillcolor="window">
                  <v:imagedata r:id="rId20" o:title=""/>
                </v:shape>
                <o:OLEObject Type="Embed" ProgID="Equation.3" ShapeID="_x0000_i1039" DrawAspect="Content" ObjectID="_1829829592"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0.75pt" o:ole="">
            <v:imagedata r:id="rId23" o:title=""/>
          </v:shape>
          <o:OLEObject Type="Embed" ProgID="Equation.3" ShapeID="_x0000_i1040" DrawAspect="Content" ObjectID="_1829829593"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tcPr>
          <w:p w14:paraId="3992F599" w14:textId="7C7BEFA9" w:rsidR="00A04C2F" w:rsidRPr="003A6D1C" w:rsidRDefault="00A04C2F" w:rsidP="00A04C2F">
            <w:pPr>
              <w:pStyle w:val="TAH"/>
              <w:rPr>
                <w:szCs w:val="18"/>
              </w:rPr>
            </w:pPr>
            <w:r w:rsidRPr="003A6D1C">
              <w:rPr>
                <w:szCs w:val="18"/>
              </w:rPr>
              <w:t>Gap period = 40 ms</w:t>
            </w:r>
          </w:p>
        </w:tc>
        <w:tc>
          <w:tcPr>
            <w:tcW w:w="2132" w:type="pct"/>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tcPr>
          <w:p w14:paraId="37F4889E" w14:textId="77777777" w:rsidR="00123ECE" w:rsidRPr="003A6D1C" w:rsidRDefault="00123ECE" w:rsidP="00A04C2F">
            <w:pPr>
              <w:pStyle w:val="TAH"/>
            </w:pPr>
            <w:r w:rsidRPr="003A6D1C">
              <w:t>Value/remark</w:t>
            </w:r>
          </w:p>
        </w:tc>
        <w:tc>
          <w:tcPr>
            <w:tcW w:w="1700" w:type="dxa"/>
          </w:tcPr>
          <w:p w14:paraId="3B29F622" w14:textId="77777777" w:rsidR="00123ECE" w:rsidRPr="003A6D1C" w:rsidRDefault="00123ECE" w:rsidP="00A04C2F">
            <w:pPr>
              <w:pStyle w:val="TAH"/>
            </w:pPr>
            <w:r w:rsidRPr="003A6D1C">
              <w:t>Comment</w:t>
            </w:r>
          </w:p>
        </w:tc>
        <w:tc>
          <w:tcPr>
            <w:tcW w:w="1133" w:type="dxa"/>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6CBF9072" w14:textId="77777777" w:rsidR="00123ECE" w:rsidRPr="003A6D1C" w:rsidRDefault="00123ECE" w:rsidP="00A04C2F">
            <w:pPr>
              <w:pStyle w:val="TAL"/>
            </w:pPr>
          </w:p>
        </w:tc>
        <w:tc>
          <w:tcPr>
            <w:tcW w:w="1700" w:type="dxa"/>
          </w:tcPr>
          <w:p w14:paraId="0C1547F3" w14:textId="77777777" w:rsidR="00123ECE" w:rsidRPr="003A6D1C" w:rsidRDefault="00123ECE" w:rsidP="00A04C2F">
            <w:pPr>
              <w:pStyle w:val="TAL"/>
            </w:pPr>
          </w:p>
        </w:tc>
        <w:tc>
          <w:tcPr>
            <w:tcW w:w="1133" w:type="dxa"/>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EEE00D9" w14:textId="77777777" w:rsidR="00123ECE" w:rsidRPr="003A6D1C" w:rsidRDefault="00123ECE" w:rsidP="00A04C2F">
            <w:pPr>
              <w:pStyle w:val="TAL"/>
            </w:pPr>
          </w:p>
        </w:tc>
        <w:tc>
          <w:tcPr>
            <w:tcW w:w="1700" w:type="dxa"/>
          </w:tcPr>
          <w:p w14:paraId="7BA34890" w14:textId="77777777" w:rsidR="00123ECE" w:rsidRPr="003A6D1C" w:rsidRDefault="00123ECE" w:rsidP="00A04C2F">
            <w:pPr>
              <w:pStyle w:val="TAL"/>
            </w:pPr>
          </w:p>
        </w:tc>
        <w:tc>
          <w:tcPr>
            <w:tcW w:w="1133" w:type="dxa"/>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23A094E" w14:textId="77777777" w:rsidR="00123ECE" w:rsidRPr="003A6D1C" w:rsidRDefault="00123ECE" w:rsidP="00A04C2F">
            <w:pPr>
              <w:pStyle w:val="TAL"/>
            </w:pPr>
          </w:p>
        </w:tc>
        <w:tc>
          <w:tcPr>
            <w:tcW w:w="1700" w:type="dxa"/>
          </w:tcPr>
          <w:p w14:paraId="6783E0C8" w14:textId="77777777" w:rsidR="00123ECE" w:rsidRPr="003A6D1C" w:rsidRDefault="00123ECE" w:rsidP="00A04C2F">
            <w:pPr>
              <w:pStyle w:val="TAL"/>
            </w:pPr>
          </w:p>
        </w:tc>
        <w:tc>
          <w:tcPr>
            <w:tcW w:w="1133" w:type="dxa"/>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5114126" w14:textId="77777777" w:rsidR="00123ECE" w:rsidRPr="003A6D1C" w:rsidRDefault="00123ECE" w:rsidP="00A04C2F">
            <w:pPr>
              <w:pStyle w:val="TAL"/>
              <w:keepNext w:val="0"/>
              <w:keepLines w:val="0"/>
            </w:pPr>
          </w:p>
        </w:tc>
        <w:tc>
          <w:tcPr>
            <w:tcW w:w="1700" w:type="dxa"/>
          </w:tcPr>
          <w:p w14:paraId="31FD38AE" w14:textId="77777777" w:rsidR="00123ECE" w:rsidRPr="003A6D1C" w:rsidRDefault="00123ECE" w:rsidP="00A04C2F">
            <w:pPr>
              <w:pStyle w:val="TAL"/>
              <w:keepNext w:val="0"/>
              <w:keepLines w:val="0"/>
            </w:pPr>
          </w:p>
        </w:tc>
        <w:tc>
          <w:tcPr>
            <w:tcW w:w="1133" w:type="dxa"/>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83D3993" w14:textId="77777777" w:rsidR="00123ECE" w:rsidRPr="003A6D1C" w:rsidRDefault="00123ECE" w:rsidP="00A04C2F">
            <w:pPr>
              <w:pStyle w:val="TAL"/>
              <w:keepNext w:val="0"/>
              <w:keepLines w:val="0"/>
            </w:pPr>
          </w:p>
        </w:tc>
        <w:tc>
          <w:tcPr>
            <w:tcW w:w="1700" w:type="dxa"/>
          </w:tcPr>
          <w:p w14:paraId="1FD6871C" w14:textId="77777777" w:rsidR="00123ECE" w:rsidRPr="003A6D1C" w:rsidRDefault="00123ECE" w:rsidP="00A04C2F">
            <w:pPr>
              <w:pStyle w:val="TAL"/>
              <w:keepNext w:val="0"/>
              <w:keepLines w:val="0"/>
            </w:pPr>
          </w:p>
        </w:tc>
        <w:tc>
          <w:tcPr>
            <w:tcW w:w="1133" w:type="dxa"/>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70CDF8C6" w14:textId="77777777" w:rsidR="00123ECE" w:rsidRPr="003A6D1C" w:rsidRDefault="00123ECE" w:rsidP="00A04C2F">
            <w:pPr>
              <w:pStyle w:val="TAL"/>
              <w:keepNext w:val="0"/>
              <w:keepLines w:val="0"/>
            </w:pPr>
          </w:p>
        </w:tc>
        <w:tc>
          <w:tcPr>
            <w:tcW w:w="1700" w:type="dxa"/>
          </w:tcPr>
          <w:p w14:paraId="28CDC94E" w14:textId="77777777" w:rsidR="00123ECE" w:rsidRPr="003A6D1C" w:rsidRDefault="00123ECE" w:rsidP="00A04C2F">
            <w:pPr>
              <w:pStyle w:val="TAL"/>
              <w:keepNext w:val="0"/>
              <w:keepLines w:val="0"/>
            </w:pPr>
          </w:p>
        </w:tc>
        <w:tc>
          <w:tcPr>
            <w:tcW w:w="1133" w:type="dxa"/>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48DAE8A9" w14:textId="77777777" w:rsidR="00123ECE" w:rsidRPr="003A6D1C" w:rsidRDefault="00123ECE" w:rsidP="00A04C2F">
            <w:pPr>
              <w:pStyle w:val="TAL"/>
              <w:keepNext w:val="0"/>
              <w:keepLines w:val="0"/>
            </w:pPr>
          </w:p>
        </w:tc>
        <w:tc>
          <w:tcPr>
            <w:tcW w:w="1700" w:type="dxa"/>
          </w:tcPr>
          <w:p w14:paraId="111C6850" w14:textId="77777777" w:rsidR="00123ECE" w:rsidRPr="003A6D1C" w:rsidRDefault="00123ECE" w:rsidP="00A04C2F">
            <w:pPr>
              <w:pStyle w:val="TAL"/>
              <w:keepNext w:val="0"/>
              <w:keepLines w:val="0"/>
            </w:pPr>
          </w:p>
        </w:tc>
        <w:tc>
          <w:tcPr>
            <w:tcW w:w="1133" w:type="dxa"/>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C65DDD" w14:textId="77777777" w:rsidR="00123ECE" w:rsidRPr="003A6D1C" w:rsidRDefault="00123ECE" w:rsidP="00A04C2F">
            <w:pPr>
              <w:pStyle w:val="TAL"/>
              <w:keepNext w:val="0"/>
              <w:keepLines w:val="0"/>
            </w:pPr>
          </w:p>
        </w:tc>
        <w:tc>
          <w:tcPr>
            <w:tcW w:w="1700" w:type="dxa"/>
          </w:tcPr>
          <w:p w14:paraId="4C0BC120" w14:textId="77777777" w:rsidR="00123ECE" w:rsidRPr="003A6D1C" w:rsidRDefault="00123ECE" w:rsidP="00A04C2F">
            <w:pPr>
              <w:pStyle w:val="TAL"/>
              <w:keepNext w:val="0"/>
              <w:keepLines w:val="0"/>
            </w:pPr>
          </w:p>
        </w:tc>
        <w:tc>
          <w:tcPr>
            <w:tcW w:w="1133" w:type="dxa"/>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4A3B9C5" w14:textId="77777777" w:rsidR="00123ECE" w:rsidRPr="003A6D1C" w:rsidRDefault="00123ECE" w:rsidP="00A04C2F">
            <w:pPr>
              <w:pStyle w:val="TAL"/>
              <w:keepNext w:val="0"/>
              <w:keepLines w:val="0"/>
            </w:pPr>
          </w:p>
        </w:tc>
        <w:tc>
          <w:tcPr>
            <w:tcW w:w="1700" w:type="dxa"/>
          </w:tcPr>
          <w:p w14:paraId="381A8964" w14:textId="77777777" w:rsidR="00123ECE" w:rsidRPr="003A6D1C" w:rsidRDefault="00123ECE" w:rsidP="00A04C2F">
            <w:pPr>
              <w:pStyle w:val="TAL"/>
              <w:keepNext w:val="0"/>
              <w:keepLines w:val="0"/>
            </w:pPr>
          </w:p>
        </w:tc>
        <w:tc>
          <w:tcPr>
            <w:tcW w:w="1133" w:type="dxa"/>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267642D" w14:textId="77777777" w:rsidR="00123ECE" w:rsidRPr="003A6D1C" w:rsidRDefault="00123ECE" w:rsidP="00A04C2F">
            <w:pPr>
              <w:pStyle w:val="TAL"/>
              <w:keepNext w:val="0"/>
              <w:keepLines w:val="0"/>
            </w:pPr>
          </w:p>
        </w:tc>
        <w:tc>
          <w:tcPr>
            <w:tcW w:w="1700" w:type="dxa"/>
          </w:tcPr>
          <w:p w14:paraId="637B01C4" w14:textId="77777777" w:rsidR="00123ECE" w:rsidRPr="003A6D1C" w:rsidRDefault="00123ECE" w:rsidP="00A04C2F">
            <w:pPr>
              <w:pStyle w:val="TAL"/>
              <w:keepNext w:val="0"/>
              <w:keepLines w:val="0"/>
            </w:pPr>
          </w:p>
        </w:tc>
        <w:tc>
          <w:tcPr>
            <w:tcW w:w="1133" w:type="dxa"/>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FA8C79E" w14:textId="77777777" w:rsidR="00123ECE" w:rsidRPr="003A6D1C" w:rsidRDefault="00123ECE" w:rsidP="00A04C2F">
            <w:pPr>
              <w:pStyle w:val="TAL"/>
              <w:keepNext w:val="0"/>
              <w:keepLines w:val="0"/>
            </w:pPr>
          </w:p>
        </w:tc>
        <w:tc>
          <w:tcPr>
            <w:tcW w:w="1700" w:type="dxa"/>
          </w:tcPr>
          <w:p w14:paraId="68FEEEB5" w14:textId="77777777" w:rsidR="00123ECE" w:rsidRPr="003A6D1C" w:rsidRDefault="00123ECE" w:rsidP="00A04C2F">
            <w:pPr>
              <w:pStyle w:val="TAL"/>
              <w:keepNext w:val="0"/>
              <w:keepLines w:val="0"/>
            </w:pPr>
          </w:p>
        </w:tc>
        <w:tc>
          <w:tcPr>
            <w:tcW w:w="1133" w:type="dxa"/>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tcPr>
          <w:p w14:paraId="0DEAB3EE" w14:textId="77777777" w:rsidR="00123ECE" w:rsidRPr="003A6D1C" w:rsidRDefault="00123ECE" w:rsidP="00A04C2F">
            <w:pPr>
              <w:pStyle w:val="TAL"/>
              <w:keepNext w:val="0"/>
              <w:keepLines w:val="0"/>
            </w:pPr>
          </w:p>
        </w:tc>
        <w:tc>
          <w:tcPr>
            <w:tcW w:w="1133" w:type="dxa"/>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D9DB601" w14:textId="77777777" w:rsidR="00123ECE" w:rsidRPr="003A6D1C" w:rsidRDefault="00123ECE" w:rsidP="00A04C2F">
            <w:pPr>
              <w:pStyle w:val="TAL"/>
              <w:keepNext w:val="0"/>
              <w:keepLines w:val="0"/>
              <w:rPr>
                <w:lang w:eastAsia="zh-CN"/>
              </w:rPr>
            </w:pPr>
          </w:p>
        </w:tc>
        <w:tc>
          <w:tcPr>
            <w:tcW w:w="1700" w:type="dxa"/>
          </w:tcPr>
          <w:p w14:paraId="665C0AB8" w14:textId="77777777" w:rsidR="00123ECE" w:rsidRPr="003A6D1C" w:rsidRDefault="00123ECE" w:rsidP="00A04C2F">
            <w:pPr>
              <w:pStyle w:val="TAL"/>
              <w:keepNext w:val="0"/>
              <w:keepLines w:val="0"/>
            </w:pPr>
          </w:p>
        </w:tc>
        <w:tc>
          <w:tcPr>
            <w:tcW w:w="1133" w:type="dxa"/>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tcPr>
          <w:p w14:paraId="46D80715" w14:textId="77777777" w:rsidR="00123ECE" w:rsidRPr="003A6D1C" w:rsidRDefault="00123ECE" w:rsidP="00A04C2F">
            <w:pPr>
              <w:pStyle w:val="TAL"/>
              <w:keepNext w:val="0"/>
              <w:keepLines w:val="0"/>
              <w:rPr>
                <w:lang w:eastAsia="zh-CN"/>
              </w:rPr>
            </w:pPr>
          </w:p>
        </w:tc>
        <w:tc>
          <w:tcPr>
            <w:tcW w:w="1700" w:type="dxa"/>
          </w:tcPr>
          <w:p w14:paraId="6894915C" w14:textId="77777777" w:rsidR="00123ECE" w:rsidRPr="003A6D1C" w:rsidRDefault="00123ECE" w:rsidP="00A04C2F">
            <w:pPr>
              <w:pStyle w:val="TAL"/>
              <w:keepNext w:val="0"/>
              <w:keepLines w:val="0"/>
            </w:pPr>
          </w:p>
        </w:tc>
        <w:tc>
          <w:tcPr>
            <w:tcW w:w="1133" w:type="dxa"/>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721D089D" w14:textId="77777777" w:rsidR="00123ECE" w:rsidRPr="003A6D1C" w:rsidRDefault="00123ECE" w:rsidP="00A04C2F">
            <w:pPr>
              <w:pStyle w:val="TAL"/>
              <w:keepNext w:val="0"/>
              <w:keepLines w:val="0"/>
              <w:rPr>
                <w:lang w:eastAsia="zh-CN"/>
              </w:rPr>
            </w:pPr>
          </w:p>
        </w:tc>
        <w:tc>
          <w:tcPr>
            <w:tcW w:w="1700" w:type="dxa"/>
          </w:tcPr>
          <w:p w14:paraId="5EE0517D" w14:textId="77777777" w:rsidR="00123ECE" w:rsidRPr="003A6D1C" w:rsidRDefault="00123ECE" w:rsidP="00A04C2F">
            <w:pPr>
              <w:pStyle w:val="TAL"/>
              <w:keepNext w:val="0"/>
              <w:keepLines w:val="0"/>
            </w:pPr>
          </w:p>
        </w:tc>
        <w:tc>
          <w:tcPr>
            <w:tcW w:w="1133" w:type="dxa"/>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0.75pt;height:19.5pt" o:ole="" fillcolor="window">
                  <v:imagedata r:id="rId12" o:title=""/>
                </v:shape>
                <o:OLEObject Type="Embed" ProgID="Equation.3" ShapeID="_x0000_i1041" DrawAspect="Content" ObjectID="_1829829594"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25pt;height:19.5pt" o:ole="" fillcolor="window">
                  <v:imagedata r:id="rId16" o:title=""/>
                </v:shape>
                <o:OLEObject Type="Embed" ProgID="Equation.3" ShapeID="_x0000_i1042" DrawAspect="Content" ObjectID="_1829829595"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39.75pt;height:19.5pt" o:ole="" fillcolor="window">
                  <v:imagedata r:id="rId14" o:title=""/>
                </v:shape>
                <o:OLEObject Type="Embed" ProgID="Equation.3" ShapeID="_x0000_i1043" DrawAspect="Content" ObjectID="_1829829596"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25pt;height:19.5pt" o:ole="" fillcolor="window">
                  <v:imagedata r:id="rId16" o:title=""/>
                </v:shape>
                <o:OLEObject Type="Embed" ProgID="Equation.3" ShapeID="_x0000_i1044" DrawAspect="Content" ObjectID="_1829829597"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75pt;height:17.25pt" o:ole="" fillcolor="window">
                  <v:imagedata r:id="rId18" o:title=""/>
                </v:shape>
                <o:OLEObject Type="Embed" ProgID="Equation.3" ShapeID="_x0000_i1045" DrawAspect="Content" ObjectID="_1829829598"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75pt;height:15pt" o:ole="" fillcolor="window">
                  <v:imagedata r:id="rId20" o:title=""/>
                </v:shape>
                <o:OLEObject Type="Embed" ProgID="Equation.3" ShapeID="_x0000_i1046" DrawAspect="Content" ObjectID="_1829829599"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70pt;height:34.5pt" o:ole="">
            <v:imagedata r:id="rId8" o:title=""/>
          </v:shape>
          <o:OLEObject Type="Embed" ProgID="Equation.3" ShapeID="_x0000_i1047" DrawAspect="Content" ObjectID="_1829829600"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25pt;height:34.5pt" o:ole="">
            <v:imagedata r:id="rId43" o:title=""/>
          </v:shape>
          <o:OLEObject Type="Embed" ProgID="Equation.3" ShapeID="_x0000_i1048" DrawAspect="Content" ObjectID="_1829829601"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572A484" w14:textId="77777777" w:rsidR="00123ECE" w:rsidRPr="003A6D1C" w:rsidRDefault="00123ECE" w:rsidP="00A04C2F">
            <w:pPr>
              <w:pStyle w:val="TAH"/>
              <w:keepNext w:val="0"/>
              <w:keepLines w:val="0"/>
            </w:pPr>
            <w:r w:rsidRPr="003A6D1C">
              <w:t>Value/remark</w:t>
            </w:r>
          </w:p>
        </w:tc>
        <w:tc>
          <w:tcPr>
            <w:tcW w:w="1700" w:type="dxa"/>
          </w:tcPr>
          <w:p w14:paraId="0A1E3259" w14:textId="77777777" w:rsidR="00123ECE" w:rsidRPr="003A6D1C" w:rsidRDefault="00123ECE" w:rsidP="00A04C2F">
            <w:pPr>
              <w:pStyle w:val="TAH"/>
              <w:keepNext w:val="0"/>
              <w:keepLines w:val="0"/>
            </w:pPr>
            <w:r w:rsidRPr="003A6D1C">
              <w:t>Comment</w:t>
            </w:r>
          </w:p>
        </w:tc>
        <w:tc>
          <w:tcPr>
            <w:tcW w:w="1133" w:type="dxa"/>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09C3375" w14:textId="77777777" w:rsidR="00123ECE" w:rsidRPr="003A6D1C" w:rsidRDefault="00123ECE" w:rsidP="00A04C2F">
            <w:pPr>
              <w:pStyle w:val="TAL"/>
              <w:keepNext w:val="0"/>
              <w:keepLines w:val="0"/>
            </w:pPr>
          </w:p>
        </w:tc>
        <w:tc>
          <w:tcPr>
            <w:tcW w:w="1700" w:type="dxa"/>
          </w:tcPr>
          <w:p w14:paraId="036ED03F" w14:textId="77777777" w:rsidR="00123ECE" w:rsidRPr="003A6D1C" w:rsidRDefault="00123ECE" w:rsidP="00A04C2F">
            <w:pPr>
              <w:pStyle w:val="TAL"/>
              <w:keepNext w:val="0"/>
              <w:keepLines w:val="0"/>
            </w:pPr>
          </w:p>
        </w:tc>
        <w:tc>
          <w:tcPr>
            <w:tcW w:w="1133" w:type="dxa"/>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109E6090" w14:textId="77777777" w:rsidR="00123ECE" w:rsidRPr="003A6D1C" w:rsidRDefault="00123ECE" w:rsidP="00A04C2F">
            <w:pPr>
              <w:pStyle w:val="TAL"/>
              <w:keepNext w:val="0"/>
              <w:keepLines w:val="0"/>
            </w:pPr>
          </w:p>
        </w:tc>
        <w:tc>
          <w:tcPr>
            <w:tcW w:w="1700" w:type="dxa"/>
          </w:tcPr>
          <w:p w14:paraId="26EB40E4" w14:textId="77777777" w:rsidR="00123ECE" w:rsidRPr="003A6D1C" w:rsidRDefault="00123ECE" w:rsidP="00A04C2F">
            <w:pPr>
              <w:pStyle w:val="TAL"/>
              <w:keepNext w:val="0"/>
              <w:keepLines w:val="0"/>
            </w:pPr>
          </w:p>
        </w:tc>
        <w:tc>
          <w:tcPr>
            <w:tcW w:w="1133" w:type="dxa"/>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7E0BE54C" w14:textId="77777777" w:rsidR="00123ECE" w:rsidRPr="003A6D1C" w:rsidRDefault="00123ECE" w:rsidP="00A04C2F">
            <w:pPr>
              <w:pStyle w:val="TAL"/>
              <w:keepNext w:val="0"/>
              <w:keepLines w:val="0"/>
            </w:pPr>
          </w:p>
        </w:tc>
        <w:tc>
          <w:tcPr>
            <w:tcW w:w="1700" w:type="dxa"/>
          </w:tcPr>
          <w:p w14:paraId="2968908B" w14:textId="77777777" w:rsidR="00123ECE" w:rsidRPr="003A6D1C" w:rsidRDefault="00123ECE" w:rsidP="00A04C2F">
            <w:pPr>
              <w:pStyle w:val="TAL"/>
              <w:keepNext w:val="0"/>
              <w:keepLines w:val="0"/>
            </w:pPr>
          </w:p>
        </w:tc>
        <w:tc>
          <w:tcPr>
            <w:tcW w:w="1133" w:type="dxa"/>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115E28E3" w14:textId="77777777" w:rsidR="00123ECE" w:rsidRPr="003A6D1C" w:rsidRDefault="00123ECE" w:rsidP="00A04C2F">
            <w:pPr>
              <w:pStyle w:val="TAL"/>
              <w:keepNext w:val="0"/>
              <w:keepLines w:val="0"/>
            </w:pPr>
          </w:p>
        </w:tc>
        <w:tc>
          <w:tcPr>
            <w:tcW w:w="1700" w:type="dxa"/>
          </w:tcPr>
          <w:p w14:paraId="645342A3" w14:textId="77777777" w:rsidR="00123ECE" w:rsidRPr="003A6D1C" w:rsidRDefault="00123ECE" w:rsidP="00A04C2F">
            <w:pPr>
              <w:pStyle w:val="TAL"/>
              <w:keepNext w:val="0"/>
              <w:keepLines w:val="0"/>
            </w:pPr>
          </w:p>
        </w:tc>
        <w:tc>
          <w:tcPr>
            <w:tcW w:w="1133" w:type="dxa"/>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0443C2BD" w14:textId="77777777" w:rsidR="00123ECE" w:rsidRPr="003A6D1C" w:rsidRDefault="00123ECE" w:rsidP="00A04C2F">
            <w:pPr>
              <w:pStyle w:val="TAL"/>
              <w:keepNext w:val="0"/>
              <w:keepLines w:val="0"/>
            </w:pPr>
          </w:p>
        </w:tc>
        <w:tc>
          <w:tcPr>
            <w:tcW w:w="1700" w:type="dxa"/>
          </w:tcPr>
          <w:p w14:paraId="36928BC0" w14:textId="77777777" w:rsidR="00123ECE" w:rsidRPr="003A6D1C" w:rsidRDefault="00123ECE" w:rsidP="00A04C2F">
            <w:pPr>
              <w:pStyle w:val="TAL"/>
              <w:keepNext w:val="0"/>
              <w:keepLines w:val="0"/>
            </w:pPr>
          </w:p>
        </w:tc>
        <w:tc>
          <w:tcPr>
            <w:tcW w:w="1133" w:type="dxa"/>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0BF6678" w14:textId="77777777" w:rsidR="00123ECE" w:rsidRPr="003A6D1C" w:rsidRDefault="00123ECE" w:rsidP="00A04C2F">
            <w:pPr>
              <w:pStyle w:val="TAL"/>
              <w:keepNext w:val="0"/>
              <w:keepLines w:val="0"/>
            </w:pPr>
          </w:p>
        </w:tc>
        <w:tc>
          <w:tcPr>
            <w:tcW w:w="1700" w:type="dxa"/>
          </w:tcPr>
          <w:p w14:paraId="49CACBE8" w14:textId="77777777" w:rsidR="00123ECE" w:rsidRPr="003A6D1C" w:rsidRDefault="00123ECE" w:rsidP="00A04C2F">
            <w:pPr>
              <w:pStyle w:val="TAL"/>
              <w:keepNext w:val="0"/>
              <w:keepLines w:val="0"/>
            </w:pPr>
          </w:p>
        </w:tc>
        <w:tc>
          <w:tcPr>
            <w:tcW w:w="1133" w:type="dxa"/>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4A6C4BA" w14:textId="77777777" w:rsidR="00123ECE" w:rsidRPr="003A6D1C" w:rsidRDefault="00123ECE" w:rsidP="00A04C2F">
            <w:pPr>
              <w:pStyle w:val="TAL"/>
              <w:keepNext w:val="0"/>
              <w:keepLines w:val="0"/>
            </w:pPr>
          </w:p>
        </w:tc>
        <w:tc>
          <w:tcPr>
            <w:tcW w:w="1700" w:type="dxa"/>
          </w:tcPr>
          <w:p w14:paraId="1CD5E52B" w14:textId="77777777" w:rsidR="00123ECE" w:rsidRPr="003A6D1C" w:rsidRDefault="00123ECE" w:rsidP="00A04C2F">
            <w:pPr>
              <w:pStyle w:val="TAL"/>
              <w:keepNext w:val="0"/>
              <w:keepLines w:val="0"/>
            </w:pPr>
          </w:p>
        </w:tc>
        <w:tc>
          <w:tcPr>
            <w:tcW w:w="1133" w:type="dxa"/>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tcPr>
          <w:p w14:paraId="02607C66" w14:textId="77777777" w:rsidR="00123ECE" w:rsidRPr="003A6D1C" w:rsidRDefault="00123ECE" w:rsidP="00A04C2F">
            <w:pPr>
              <w:pStyle w:val="TAL"/>
              <w:keepNext w:val="0"/>
              <w:keepLines w:val="0"/>
            </w:pPr>
          </w:p>
        </w:tc>
        <w:tc>
          <w:tcPr>
            <w:tcW w:w="1700" w:type="dxa"/>
          </w:tcPr>
          <w:p w14:paraId="4A90F679" w14:textId="77777777" w:rsidR="00123ECE" w:rsidRPr="003A6D1C" w:rsidRDefault="00123ECE" w:rsidP="00A04C2F">
            <w:pPr>
              <w:pStyle w:val="TAL"/>
              <w:keepNext w:val="0"/>
              <w:keepLines w:val="0"/>
            </w:pPr>
          </w:p>
        </w:tc>
        <w:tc>
          <w:tcPr>
            <w:tcW w:w="1133" w:type="dxa"/>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tcPr>
          <w:p w14:paraId="71313A3B" w14:textId="77777777" w:rsidR="00123ECE" w:rsidRPr="003A6D1C" w:rsidRDefault="00123ECE" w:rsidP="00A04C2F">
            <w:pPr>
              <w:pStyle w:val="TAL"/>
              <w:keepNext w:val="0"/>
              <w:keepLines w:val="0"/>
            </w:pPr>
          </w:p>
        </w:tc>
        <w:tc>
          <w:tcPr>
            <w:tcW w:w="1700" w:type="dxa"/>
          </w:tcPr>
          <w:p w14:paraId="0893ECB6" w14:textId="77777777" w:rsidR="00123ECE" w:rsidRPr="003A6D1C" w:rsidRDefault="00123ECE" w:rsidP="00A04C2F">
            <w:pPr>
              <w:pStyle w:val="TAL"/>
              <w:keepNext w:val="0"/>
              <w:keepLines w:val="0"/>
            </w:pPr>
          </w:p>
        </w:tc>
        <w:tc>
          <w:tcPr>
            <w:tcW w:w="1133" w:type="dxa"/>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tcPr>
          <w:p w14:paraId="01B91FFB" w14:textId="77777777" w:rsidR="00123ECE" w:rsidRPr="003A6D1C" w:rsidRDefault="00123ECE" w:rsidP="00A04C2F">
            <w:pPr>
              <w:pStyle w:val="TAL"/>
              <w:keepNext w:val="0"/>
              <w:keepLines w:val="0"/>
            </w:pPr>
          </w:p>
        </w:tc>
        <w:tc>
          <w:tcPr>
            <w:tcW w:w="1700" w:type="dxa"/>
          </w:tcPr>
          <w:p w14:paraId="360C8BF1" w14:textId="77777777" w:rsidR="00123ECE" w:rsidRPr="003A6D1C" w:rsidRDefault="00123ECE" w:rsidP="00A04C2F">
            <w:pPr>
              <w:pStyle w:val="TAL"/>
              <w:keepNext w:val="0"/>
              <w:keepLines w:val="0"/>
            </w:pPr>
          </w:p>
        </w:tc>
        <w:tc>
          <w:tcPr>
            <w:tcW w:w="1133" w:type="dxa"/>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tcPr>
          <w:p w14:paraId="055C301A" w14:textId="77777777" w:rsidR="00123ECE" w:rsidRPr="003A6D1C" w:rsidRDefault="00123ECE" w:rsidP="00A04C2F">
            <w:pPr>
              <w:pStyle w:val="TAL"/>
              <w:keepNext w:val="0"/>
              <w:keepLines w:val="0"/>
            </w:pPr>
          </w:p>
        </w:tc>
        <w:tc>
          <w:tcPr>
            <w:tcW w:w="1700" w:type="dxa"/>
          </w:tcPr>
          <w:p w14:paraId="3CAE0759" w14:textId="77777777" w:rsidR="00123ECE" w:rsidRPr="003A6D1C" w:rsidRDefault="00123ECE" w:rsidP="00A04C2F">
            <w:pPr>
              <w:pStyle w:val="TAL"/>
              <w:keepNext w:val="0"/>
              <w:keepLines w:val="0"/>
            </w:pPr>
          </w:p>
        </w:tc>
        <w:tc>
          <w:tcPr>
            <w:tcW w:w="1133" w:type="dxa"/>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528109ED" w14:textId="77777777" w:rsidR="00123ECE" w:rsidRPr="003A6D1C" w:rsidRDefault="00123ECE" w:rsidP="00A04C2F">
            <w:pPr>
              <w:pStyle w:val="TAL"/>
              <w:keepNext w:val="0"/>
              <w:keepLines w:val="0"/>
            </w:pPr>
            <w:r w:rsidRPr="003A6D1C">
              <w:t>ms0</w:t>
            </w:r>
          </w:p>
        </w:tc>
        <w:tc>
          <w:tcPr>
            <w:tcW w:w="1700" w:type="dxa"/>
          </w:tcPr>
          <w:p w14:paraId="3B66AA81" w14:textId="77777777" w:rsidR="00123ECE" w:rsidRPr="003A6D1C" w:rsidRDefault="00123ECE" w:rsidP="00A04C2F">
            <w:pPr>
              <w:pStyle w:val="TAL"/>
              <w:keepNext w:val="0"/>
              <w:keepLines w:val="0"/>
            </w:pPr>
          </w:p>
        </w:tc>
        <w:tc>
          <w:tcPr>
            <w:tcW w:w="1133" w:type="dxa"/>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tcPr>
          <w:p w14:paraId="5E289CA5" w14:textId="77777777" w:rsidR="00123ECE" w:rsidRPr="003A6D1C" w:rsidRDefault="00123ECE" w:rsidP="00A04C2F">
            <w:pPr>
              <w:pStyle w:val="TAL"/>
              <w:keepNext w:val="0"/>
              <w:keepLines w:val="0"/>
            </w:pPr>
          </w:p>
        </w:tc>
        <w:tc>
          <w:tcPr>
            <w:tcW w:w="1700" w:type="dxa"/>
          </w:tcPr>
          <w:p w14:paraId="570E5D84" w14:textId="77777777" w:rsidR="00123ECE" w:rsidRPr="003A6D1C" w:rsidRDefault="00123ECE" w:rsidP="00A04C2F">
            <w:pPr>
              <w:pStyle w:val="TAL"/>
              <w:keepNext w:val="0"/>
              <w:keepLines w:val="0"/>
            </w:pPr>
          </w:p>
        </w:tc>
        <w:tc>
          <w:tcPr>
            <w:tcW w:w="1133" w:type="dxa"/>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tcPr>
          <w:p w14:paraId="00FD1D7A" w14:textId="77777777" w:rsidR="00123ECE" w:rsidRPr="003A6D1C" w:rsidRDefault="00123ECE" w:rsidP="00A04C2F">
            <w:pPr>
              <w:pStyle w:val="TAL"/>
              <w:keepNext w:val="0"/>
              <w:keepLines w:val="0"/>
            </w:pPr>
          </w:p>
        </w:tc>
        <w:tc>
          <w:tcPr>
            <w:tcW w:w="1700" w:type="dxa"/>
          </w:tcPr>
          <w:p w14:paraId="096089E5" w14:textId="77777777" w:rsidR="00123ECE" w:rsidRPr="003A6D1C" w:rsidRDefault="00123ECE" w:rsidP="00A04C2F">
            <w:pPr>
              <w:pStyle w:val="TAL"/>
              <w:keepNext w:val="0"/>
              <w:keepLines w:val="0"/>
            </w:pPr>
          </w:p>
        </w:tc>
        <w:tc>
          <w:tcPr>
            <w:tcW w:w="1133" w:type="dxa"/>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tcPr>
          <w:p w14:paraId="52F1BD8F" w14:textId="77777777" w:rsidR="00123ECE" w:rsidRPr="003A6D1C" w:rsidRDefault="00123ECE" w:rsidP="00A04C2F">
            <w:pPr>
              <w:pStyle w:val="TAL"/>
              <w:keepNext w:val="0"/>
              <w:keepLines w:val="0"/>
            </w:pPr>
            <w:r w:rsidRPr="003A6D1C">
              <w:t>}</w:t>
            </w:r>
          </w:p>
        </w:tc>
        <w:tc>
          <w:tcPr>
            <w:tcW w:w="2267" w:type="dxa"/>
          </w:tcPr>
          <w:p w14:paraId="1F01F07E" w14:textId="77777777" w:rsidR="00123ECE" w:rsidRPr="003A6D1C" w:rsidRDefault="00123ECE" w:rsidP="00A04C2F">
            <w:pPr>
              <w:pStyle w:val="TAL"/>
              <w:keepNext w:val="0"/>
              <w:keepLines w:val="0"/>
            </w:pPr>
          </w:p>
        </w:tc>
        <w:tc>
          <w:tcPr>
            <w:tcW w:w="1700" w:type="dxa"/>
          </w:tcPr>
          <w:p w14:paraId="2873C793" w14:textId="77777777" w:rsidR="00123ECE" w:rsidRPr="003A6D1C" w:rsidRDefault="00123ECE" w:rsidP="00A04C2F">
            <w:pPr>
              <w:pStyle w:val="TAL"/>
              <w:keepNext w:val="0"/>
              <w:keepLines w:val="0"/>
            </w:pPr>
          </w:p>
        </w:tc>
        <w:tc>
          <w:tcPr>
            <w:tcW w:w="1133" w:type="dxa"/>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0.75pt;height:19.5pt" o:ole="" fillcolor="window">
                  <v:imagedata r:id="rId12" o:title=""/>
                </v:shape>
                <o:OLEObject Type="Embed" ProgID="Equation.3" ShapeID="_x0000_i1049" DrawAspect="Content" ObjectID="_1829829602"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25pt;height:19.5pt" o:ole="" fillcolor="window">
                  <v:imagedata r:id="rId16" o:title=""/>
                </v:shape>
                <o:OLEObject Type="Embed" ProgID="Equation.3" ShapeID="_x0000_i1050" DrawAspect="Content" ObjectID="_1829829603"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39.75pt;height:19.5pt" o:ole="" fillcolor="window">
                  <v:imagedata r:id="rId14" o:title=""/>
                </v:shape>
                <o:OLEObject Type="Embed" ProgID="Equation.3" ShapeID="_x0000_i1051" DrawAspect="Content" ObjectID="_1829829604"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060533F3" w14:textId="77777777" w:rsidR="00123ECE" w:rsidRPr="003A6D1C" w:rsidRDefault="00123ECE" w:rsidP="00A04C2F">
            <w:pPr>
              <w:pStyle w:val="TAC"/>
              <w:keepNext w:val="0"/>
              <w:keepLines w:val="0"/>
            </w:pPr>
            <w:r w:rsidRPr="003A6D1C">
              <w:t>-94</w:t>
            </w:r>
          </w:p>
        </w:tc>
        <w:tc>
          <w:tcPr>
            <w:tcW w:w="2410" w:type="dxa"/>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5EB8F468" w14:textId="77777777" w:rsidR="00123ECE" w:rsidRPr="003A6D1C" w:rsidRDefault="00123ECE" w:rsidP="00A04C2F">
            <w:pPr>
              <w:pStyle w:val="TAC"/>
              <w:keepNext w:val="0"/>
              <w:keepLines w:val="0"/>
            </w:pPr>
            <w:r w:rsidRPr="003A6D1C">
              <w:t>-94</w:t>
            </w:r>
          </w:p>
        </w:tc>
        <w:tc>
          <w:tcPr>
            <w:tcW w:w="2410" w:type="dxa"/>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25pt;height:19.5pt" o:ole="" fillcolor="window">
                  <v:imagedata r:id="rId16" o:title=""/>
                </v:shape>
                <o:OLEObject Type="Embed" ProgID="Equation.3" ShapeID="_x0000_i1052" DrawAspect="Content" ObjectID="_1829829605"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75pt;height:17.25pt" o:ole="" fillcolor="window">
                  <v:imagedata r:id="rId18" o:title=""/>
                </v:shape>
                <o:OLEObject Type="Embed" ProgID="Equation.3" ShapeID="_x0000_i1053" DrawAspect="Content" ObjectID="_1829829606"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75pt;height:15pt" o:ole="" fillcolor="window">
                  <v:imagedata r:id="rId20" o:title=""/>
                </v:shape>
                <o:OLEObject Type="Embed" ProgID="Equation.3" ShapeID="_x0000_i1054" DrawAspect="Content" ObjectID="_1829829607"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25pt;height:34.5pt" o:ole="">
            <v:imagedata r:id="rId43" o:title=""/>
          </v:shape>
          <o:OLEObject Type="Embed" ProgID="Equation.3" ShapeID="_x0000_i1055" DrawAspect="Content" ObjectID="_1829829608"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70pt;height:34.5pt" o:ole="">
            <v:imagedata r:id="rId8" o:title=""/>
          </v:shape>
          <o:OLEObject Type="Embed" ProgID="Equation.3" ShapeID="_x0000_i1056" DrawAspect="Content" ObjectID="_1829829609"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75pt;height:34.5pt" o:ole="" fillcolor="window">
            <v:imagedata r:id="rId10" o:title=""/>
          </v:shape>
          <o:OLEObject Type="Embed" ProgID="Equation.3" ShapeID="_x0000_i1057" DrawAspect="Content" ObjectID="_1829829610"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tcPr>
          <w:p w14:paraId="68FF9B7C" w14:textId="77777777" w:rsidR="0016377B" w:rsidRPr="003A6D1C" w:rsidRDefault="0016377B" w:rsidP="00A04C2F">
            <w:pPr>
              <w:pStyle w:val="TAH"/>
            </w:pPr>
            <w:r w:rsidRPr="003A6D1C">
              <w:t>Value/remark</w:t>
            </w:r>
          </w:p>
        </w:tc>
        <w:tc>
          <w:tcPr>
            <w:tcW w:w="1700" w:type="dxa"/>
          </w:tcPr>
          <w:p w14:paraId="30FCD99C" w14:textId="77777777" w:rsidR="0016377B" w:rsidRPr="003A6D1C" w:rsidRDefault="0016377B" w:rsidP="00A04C2F">
            <w:pPr>
              <w:pStyle w:val="TAH"/>
            </w:pPr>
            <w:r w:rsidRPr="003A6D1C">
              <w:t>Comment</w:t>
            </w:r>
          </w:p>
        </w:tc>
        <w:tc>
          <w:tcPr>
            <w:tcW w:w="1133" w:type="dxa"/>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96BD06B" w14:textId="77777777" w:rsidR="0016377B" w:rsidRPr="003A6D1C" w:rsidRDefault="0016377B" w:rsidP="00A04C2F">
            <w:pPr>
              <w:pStyle w:val="TAL"/>
            </w:pPr>
          </w:p>
        </w:tc>
        <w:tc>
          <w:tcPr>
            <w:tcW w:w="1700" w:type="dxa"/>
          </w:tcPr>
          <w:p w14:paraId="1827916F" w14:textId="77777777" w:rsidR="0016377B" w:rsidRPr="003A6D1C" w:rsidRDefault="0016377B" w:rsidP="00A04C2F">
            <w:pPr>
              <w:pStyle w:val="TAL"/>
            </w:pPr>
          </w:p>
        </w:tc>
        <w:tc>
          <w:tcPr>
            <w:tcW w:w="1133" w:type="dxa"/>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tcPr>
          <w:p w14:paraId="17091C93" w14:textId="77777777" w:rsidR="0016377B" w:rsidRPr="003A6D1C" w:rsidRDefault="0016377B" w:rsidP="00A04C2F">
            <w:pPr>
              <w:pStyle w:val="TAL"/>
            </w:pPr>
          </w:p>
        </w:tc>
        <w:tc>
          <w:tcPr>
            <w:tcW w:w="1700" w:type="dxa"/>
          </w:tcPr>
          <w:p w14:paraId="5399F736" w14:textId="77777777" w:rsidR="0016377B" w:rsidRPr="003A6D1C" w:rsidRDefault="0016377B" w:rsidP="00A04C2F">
            <w:pPr>
              <w:pStyle w:val="TAL"/>
            </w:pPr>
          </w:p>
        </w:tc>
        <w:tc>
          <w:tcPr>
            <w:tcW w:w="1133" w:type="dxa"/>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tcPr>
          <w:p w14:paraId="5675B9D4" w14:textId="77777777" w:rsidR="0016377B" w:rsidRPr="003A6D1C" w:rsidRDefault="0016377B" w:rsidP="00A04C2F">
            <w:pPr>
              <w:pStyle w:val="TAL"/>
            </w:pPr>
          </w:p>
        </w:tc>
        <w:tc>
          <w:tcPr>
            <w:tcW w:w="1700" w:type="dxa"/>
          </w:tcPr>
          <w:p w14:paraId="7D66E8E8" w14:textId="77777777" w:rsidR="0016377B" w:rsidRPr="003A6D1C" w:rsidRDefault="0016377B" w:rsidP="00A04C2F">
            <w:pPr>
              <w:pStyle w:val="TAL"/>
            </w:pPr>
          </w:p>
        </w:tc>
        <w:tc>
          <w:tcPr>
            <w:tcW w:w="1133" w:type="dxa"/>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tcPr>
          <w:p w14:paraId="063A11F2" w14:textId="77777777" w:rsidR="0016377B" w:rsidRPr="003A6D1C" w:rsidRDefault="0016377B" w:rsidP="00A04C2F">
            <w:pPr>
              <w:pStyle w:val="TAL"/>
            </w:pPr>
          </w:p>
        </w:tc>
        <w:tc>
          <w:tcPr>
            <w:tcW w:w="1700" w:type="dxa"/>
          </w:tcPr>
          <w:p w14:paraId="7CCF158D" w14:textId="77777777" w:rsidR="0016377B" w:rsidRPr="003A6D1C" w:rsidRDefault="0016377B" w:rsidP="00A04C2F">
            <w:pPr>
              <w:pStyle w:val="TAL"/>
            </w:pPr>
          </w:p>
        </w:tc>
        <w:tc>
          <w:tcPr>
            <w:tcW w:w="1133" w:type="dxa"/>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tcPr>
          <w:p w14:paraId="5B2EAD47" w14:textId="77777777" w:rsidR="0016377B" w:rsidRPr="003A6D1C" w:rsidRDefault="0016377B" w:rsidP="00A04C2F">
            <w:pPr>
              <w:pStyle w:val="TAL"/>
            </w:pPr>
          </w:p>
        </w:tc>
        <w:tc>
          <w:tcPr>
            <w:tcW w:w="1700" w:type="dxa"/>
          </w:tcPr>
          <w:p w14:paraId="28BA561C" w14:textId="77777777" w:rsidR="0016377B" w:rsidRPr="003A6D1C" w:rsidRDefault="0016377B" w:rsidP="00A04C2F">
            <w:pPr>
              <w:pStyle w:val="TAL"/>
            </w:pPr>
          </w:p>
        </w:tc>
        <w:tc>
          <w:tcPr>
            <w:tcW w:w="1133" w:type="dxa"/>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tcPr>
          <w:p w14:paraId="002A5360" w14:textId="77777777" w:rsidR="0016377B" w:rsidRPr="003A6D1C" w:rsidRDefault="0016377B" w:rsidP="00A04C2F">
            <w:pPr>
              <w:pStyle w:val="TAL"/>
            </w:pPr>
          </w:p>
        </w:tc>
        <w:tc>
          <w:tcPr>
            <w:tcW w:w="1700" w:type="dxa"/>
          </w:tcPr>
          <w:p w14:paraId="72CD4CA2" w14:textId="77777777" w:rsidR="0016377B" w:rsidRPr="003A6D1C" w:rsidRDefault="0016377B" w:rsidP="00A04C2F">
            <w:pPr>
              <w:pStyle w:val="TAL"/>
            </w:pPr>
          </w:p>
        </w:tc>
        <w:tc>
          <w:tcPr>
            <w:tcW w:w="1133" w:type="dxa"/>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tcPr>
          <w:p w14:paraId="32CDA575" w14:textId="77777777" w:rsidR="0016377B" w:rsidRPr="003A6D1C" w:rsidRDefault="0016377B" w:rsidP="00A04C2F">
            <w:pPr>
              <w:pStyle w:val="TAL"/>
            </w:pPr>
          </w:p>
        </w:tc>
        <w:tc>
          <w:tcPr>
            <w:tcW w:w="1700" w:type="dxa"/>
          </w:tcPr>
          <w:p w14:paraId="1651512C" w14:textId="77777777" w:rsidR="0016377B" w:rsidRPr="003A6D1C" w:rsidRDefault="0016377B" w:rsidP="00A04C2F">
            <w:pPr>
              <w:pStyle w:val="TAL"/>
            </w:pPr>
          </w:p>
        </w:tc>
        <w:tc>
          <w:tcPr>
            <w:tcW w:w="1133" w:type="dxa"/>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7C321CDB" w14:textId="77777777" w:rsidR="0016377B" w:rsidRPr="003A6D1C" w:rsidRDefault="0016377B" w:rsidP="00A04C2F">
            <w:pPr>
              <w:pStyle w:val="TAL"/>
            </w:pPr>
          </w:p>
        </w:tc>
        <w:tc>
          <w:tcPr>
            <w:tcW w:w="1700" w:type="dxa"/>
          </w:tcPr>
          <w:p w14:paraId="2989ECD4" w14:textId="77777777" w:rsidR="0016377B" w:rsidRPr="003A6D1C" w:rsidRDefault="0016377B" w:rsidP="00A04C2F">
            <w:pPr>
              <w:pStyle w:val="TAL"/>
            </w:pPr>
          </w:p>
        </w:tc>
        <w:tc>
          <w:tcPr>
            <w:tcW w:w="1133" w:type="dxa"/>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1A441EB6" w14:textId="77777777" w:rsidR="0016377B" w:rsidRPr="003A6D1C" w:rsidRDefault="0016377B" w:rsidP="00A04C2F">
            <w:pPr>
              <w:pStyle w:val="TAL"/>
            </w:pPr>
          </w:p>
        </w:tc>
        <w:tc>
          <w:tcPr>
            <w:tcW w:w="1700" w:type="dxa"/>
          </w:tcPr>
          <w:p w14:paraId="425ADD0C" w14:textId="77777777" w:rsidR="0016377B" w:rsidRPr="003A6D1C" w:rsidRDefault="0016377B" w:rsidP="00A04C2F">
            <w:pPr>
              <w:pStyle w:val="TAL"/>
            </w:pPr>
          </w:p>
        </w:tc>
        <w:tc>
          <w:tcPr>
            <w:tcW w:w="1133" w:type="dxa"/>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7A1E673E" w14:textId="77777777" w:rsidR="0016377B" w:rsidRPr="003A6D1C" w:rsidRDefault="0016377B" w:rsidP="00A04C2F">
            <w:pPr>
              <w:pStyle w:val="TAL"/>
            </w:pPr>
          </w:p>
        </w:tc>
        <w:tc>
          <w:tcPr>
            <w:tcW w:w="1700" w:type="dxa"/>
          </w:tcPr>
          <w:p w14:paraId="7B6BB1E7" w14:textId="77777777" w:rsidR="0016377B" w:rsidRPr="003A6D1C" w:rsidRDefault="0016377B" w:rsidP="00A04C2F">
            <w:pPr>
              <w:pStyle w:val="TAL"/>
            </w:pPr>
          </w:p>
        </w:tc>
        <w:tc>
          <w:tcPr>
            <w:tcW w:w="1133" w:type="dxa"/>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59DFE37E" w14:textId="77777777" w:rsidR="0016377B" w:rsidRPr="003A6D1C" w:rsidRDefault="0016377B" w:rsidP="00A04C2F">
            <w:pPr>
              <w:pStyle w:val="TAL"/>
            </w:pPr>
          </w:p>
        </w:tc>
        <w:tc>
          <w:tcPr>
            <w:tcW w:w="1700" w:type="dxa"/>
          </w:tcPr>
          <w:p w14:paraId="7D274711" w14:textId="77777777" w:rsidR="0016377B" w:rsidRPr="003A6D1C" w:rsidRDefault="0016377B" w:rsidP="00A04C2F">
            <w:pPr>
              <w:pStyle w:val="TAL"/>
            </w:pPr>
          </w:p>
        </w:tc>
        <w:tc>
          <w:tcPr>
            <w:tcW w:w="1133" w:type="dxa"/>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39431579" w14:textId="77777777" w:rsidR="0016377B" w:rsidRPr="003A6D1C" w:rsidRDefault="0016377B" w:rsidP="00A04C2F">
            <w:pPr>
              <w:pStyle w:val="TAL"/>
              <w:keepNext w:val="0"/>
              <w:keepLines w:val="0"/>
            </w:pPr>
          </w:p>
        </w:tc>
        <w:tc>
          <w:tcPr>
            <w:tcW w:w="1700" w:type="dxa"/>
          </w:tcPr>
          <w:p w14:paraId="5D9B8F3C" w14:textId="77777777" w:rsidR="0016377B" w:rsidRPr="003A6D1C" w:rsidRDefault="0016377B" w:rsidP="00A04C2F">
            <w:pPr>
              <w:pStyle w:val="TAL"/>
              <w:keepNext w:val="0"/>
              <w:keepLines w:val="0"/>
            </w:pPr>
          </w:p>
        </w:tc>
        <w:tc>
          <w:tcPr>
            <w:tcW w:w="1133" w:type="dxa"/>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83D1F76" w14:textId="77777777" w:rsidR="0016377B" w:rsidRPr="003A6D1C" w:rsidRDefault="0016377B" w:rsidP="00A04C2F">
            <w:pPr>
              <w:pStyle w:val="TAL"/>
              <w:keepNext w:val="0"/>
              <w:keepLines w:val="0"/>
            </w:pPr>
          </w:p>
        </w:tc>
        <w:tc>
          <w:tcPr>
            <w:tcW w:w="1700" w:type="dxa"/>
          </w:tcPr>
          <w:p w14:paraId="7BEC9FCB" w14:textId="77777777" w:rsidR="0016377B" w:rsidRPr="003A6D1C" w:rsidRDefault="0016377B" w:rsidP="00A04C2F">
            <w:pPr>
              <w:pStyle w:val="TAL"/>
              <w:keepNext w:val="0"/>
              <w:keepLines w:val="0"/>
            </w:pPr>
          </w:p>
        </w:tc>
        <w:tc>
          <w:tcPr>
            <w:tcW w:w="1133" w:type="dxa"/>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tcPr>
          <w:p w14:paraId="2F8F723D" w14:textId="77777777" w:rsidR="0016377B" w:rsidRPr="003A6D1C" w:rsidRDefault="0016377B" w:rsidP="00A04C2F">
            <w:pPr>
              <w:pStyle w:val="TAL"/>
              <w:keepNext w:val="0"/>
              <w:keepLines w:val="0"/>
            </w:pPr>
          </w:p>
        </w:tc>
        <w:tc>
          <w:tcPr>
            <w:tcW w:w="1700" w:type="dxa"/>
          </w:tcPr>
          <w:p w14:paraId="2D1E5066" w14:textId="77777777" w:rsidR="0016377B" w:rsidRPr="003A6D1C" w:rsidRDefault="0016377B" w:rsidP="00A04C2F">
            <w:pPr>
              <w:pStyle w:val="TAL"/>
              <w:keepNext w:val="0"/>
              <w:keepLines w:val="0"/>
            </w:pPr>
          </w:p>
        </w:tc>
        <w:tc>
          <w:tcPr>
            <w:tcW w:w="1133" w:type="dxa"/>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0.75pt;height:19.5pt" o:ole="" fillcolor="window">
                  <v:imagedata r:id="rId12" o:title=""/>
                </v:shape>
                <o:OLEObject Type="Embed" ProgID="Equation.3" ShapeID="_x0000_i1058" DrawAspect="Content" ObjectID="_1829829611"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39.75pt;height:19.5pt" o:ole="" fillcolor="window">
                  <v:imagedata r:id="rId14" o:title=""/>
                </v:shape>
                <o:OLEObject Type="Embed" ProgID="Equation.3" ShapeID="_x0000_i1059" DrawAspect="Content" ObjectID="_1829829612"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25pt;height:19.5pt" o:ole="" fillcolor="window">
                  <v:imagedata r:id="rId16" o:title=""/>
                </v:shape>
                <o:OLEObject Type="Embed" ProgID="Equation.3" ShapeID="_x0000_i1060" DrawAspect="Content" ObjectID="_1829829613"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75pt;height:17.25pt" o:ole="" fillcolor="window">
                  <v:imagedata r:id="rId18" o:title=""/>
                </v:shape>
                <o:OLEObject Type="Embed" ProgID="Equation.3" ShapeID="_x0000_i1061" DrawAspect="Content" ObjectID="_1829829614"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75pt;height:15pt" o:ole="" fillcolor="window">
                  <v:imagedata r:id="rId20" o:title=""/>
                </v:shape>
                <o:OLEObject Type="Embed" ProgID="Equation.3" ShapeID="_x0000_i1062" DrawAspect="Content" ObjectID="_1829829615"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70pt;height:34.5pt" o:ole="">
            <v:imagedata r:id="rId8" o:title=""/>
          </v:shape>
          <o:OLEObject Type="Embed" ProgID="Equation.3" ShapeID="_x0000_i1063" DrawAspect="Content" ObjectID="_1829829616"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2pt;height:29.25pt" o:ole="">
            <v:imagedata r:id="rId60" o:title=""/>
          </v:shape>
          <o:OLEObject Type="Embed" ProgID="Equation.3" ShapeID="_x0000_i1064" DrawAspect="Content" ObjectID="_1829829617"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2pt;height:29.25pt" o:ole="">
            <v:imagedata r:id="rId62" o:title=""/>
          </v:shape>
          <o:OLEObject Type="Embed" ProgID="Equation.3" ShapeID="_x0000_i1065" DrawAspect="Content" ObjectID="_1829829618"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829829619"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829829620"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tcPr>
          <w:p w14:paraId="51E553CA" w14:textId="77777777" w:rsidR="000818DA" w:rsidRPr="003A6D1C" w:rsidRDefault="000818DA" w:rsidP="005A62B8">
            <w:pPr>
              <w:pStyle w:val="TAH"/>
            </w:pPr>
            <w:r w:rsidRPr="003A6D1C">
              <w:t>Value/remark</w:t>
            </w:r>
          </w:p>
        </w:tc>
        <w:tc>
          <w:tcPr>
            <w:tcW w:w="1700" w:type="dxa"/>
          </w:tcPr>
          <w:p w14:paraId="65CC4E50" w14:textId="77777777" w:rsidR="000818DA" w:rsidRPr="003A6D1C" w:rsidRDefault="000818DA" w:rsidP="005A62B8">
            <w:pPr>
              <w:pStyle w:val="TAH"/>
            </w:pPr>
            <w:r w:rsidRPr="003A6D1C">
              <w:t>Comment</w:t>
            </w:r>
          </w:p>
        </w:tc>
        <w:tc>
          <w:tcPr>
            <w:tcW w:w="1133" w:type="dxa"/>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3D56E15" w14:textId="77777777" w:rsidR="000818DA" w:rsidRPr="003A6D1C" w:rsidRDefault="000818DA" w:rsidP="005A62B8">
            <w:pPr>
              <w:pStyle w:val="TAL"/>
            </w:pPr>
          </w:p>
        </w:tc>
        <w:tc>
          <w:tcPr>
            <w:tcW w:w="1700" w:type="dxa"/>
          </w:tcPr>
          <w:p w14:paraId="5DED0DAB" w14:textId="77777777" w:rsidR="000818DA" w:rsidRPr="003A6D1C" w:rsidRDefault="000818DA" w:rsidP="005A62B8">
            <w:pPr>
              <w:pStyle w:val="TAL"/>
            </w:pPr>
          </w:p>
        </w:tc>
        <w:tc>
          <w:tcPr>
            <w:tcW w:w="1133" w:type="dxa"/>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tcPr>
          <w:p w14:paraId="34145A42" w14:textId="77777777" w:rsidR="000818DA" w:rsidRPr="003A6D1C" w:rsidRDefault="000818DA" w:rsidP="00A04C2F">
            <w:pPr>
              <w:pStyle w:val="TAL"/>
              <w:keepNext w:val="0"/>
              <w:keepLines w:val="0"/>
            </w:pPr>
          </w:p>
        </w:tc>
        <w:tc>
          <w:tcPr>
            <w:tcW w:w="1700" w:type="dxa"/>
          </w:tcPr>
          <w:p w14:paraId="0BD76E9F" w14:textId="77777777" w:rsidR="000818DA" w:rsidRPr="003A6D1C" w:rsidRDefault="000818DA" w:rsidP="00A04C2F">
            <w:pPr>
              <w:pStyle w:val="TAL"/>
              <w:keepNext w:val="0"/>
              <w:keepLines w:val="0"/>
            </w:pPr>
          </w:p>
        </w:tc>
        <w:tc>
          <w:tcPr>
            <w:tcW w:w="1133" w:type="dxa"/>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tcPr>
          <w:p w14:paraId="09C6396D" w14:textId="77777777" w:rsidR="000818DA" w:rsidRPr="003A6D1C" w:rsidRDefault="000818DA" w:rsidP="00A04C2F">
            <w:pPr>
              <w:pStyle w:val="TAL"/>
              <w:keepNext w:val="0"/>
              <w:keepLines w:val="0"/>
            </w:pPr>
          </w:p>
        </w:tc>
        <w:tc>
          <w:tcPr>
            <w:tcW w:w="1700" w:type="dxa"/>
          </w:tcPr>
          <w:p w14:paraId="1495C6FE" w14:textId="77777777" w:rsidR="000818DA" w:rsidRPr="003A6D1C" w:rsidRDefault="000818DA" w:rsidP="00A04C2F">
            <w:pPr>
              <w:pStyle w:val="TAL"/>
              <w:keepNext w:val="0"/>
              <w:keepLines w:val="0"/>
            </w:pPr>
          </w:p>
        </w:tc>
        <w:tc>
          <w:tcPr>
            <w:tcW w:w="1133" w:type="dxa"/>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tcPr>
          <w:p w14:paraId="56B23E32" w14:textId="77777777" w:rsidR="000818DA" w:rsidRPr="003A6D1C" w:rsidRDefault="000818DA" w:rsidP="00A04C2F">
            <w:pPr>
              <w:pStyle w:val="TAL"/>
              <w:keepNext w:val="0"/>
              <w:keepLines w:val="0"/>
            </w:pPr>
          </w:p>
        </w:tc>
        <w:tc>
          <w:tcPr>
            <w:tcW w:w="1700" w:type="dxa"/>
          </w:tcPr>
          <w:p w14:paraId="0F08DA56" w14:textId="77777777" w:rsidR="000818DA" w:rsidRPr="003A6D1C" w:rsidRDefault="000818DA" w:rsidP="00A04C2F">
            <w:pPr>
              <w:pStyle w:val="TAL"/>
              <w:keepNext w:val="0"/>
              <w:keepLines w:val="0"/>
            </w:pPr>
          </w:p>
        </w:tc>
        <w:tc>
          <w:tcPr>
            <w:tcW w:w="1133" w:type="dxa"/>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tcPr>
          <w:p w14:paraId="0BBABB70" w14:textId="77777777" w:rsidR="000818DA" w:rsidRPr="003A6D1C" w:rsidRDefault="000818DA" w:rsidP="00A04C2F">
            <w:pPr>
              <w:pStyle w:val="TAL"/>
              <w:keepNext w:val="0"/>
              <w:keepLines w:val="0"/>
            </w:pPr>
          </w:p>
        </w:tc>
        <w:tc>
          <w:tcPr>
            <w:tcW w:w="1700" w:type="dxa"/>
          </w:tcPr>
          <w:p w14:paraId="15B569AB" w14:textId="77777777" w:rsidR="000818DA" w:rsidRPr="003A6D1C" w:rsidRDefault="000818DA" w:rsidP="00A04C2F">
            <w:pPr>
              <w:pStyle w:val="TAL"/>
              <w:keepNext w:val="0"/>
              <w:keepLines w:val="0"/>
            </w:pPr>
          </w:p>
        </w:tc>
        <w:tc>
          <w:tcPr>
            <w:tcW w:w="1133" w:type="dxa"/>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tcPr>
          <w:p w14:paraId="3D40BE8E" w14:textId="77777777" w:rsidR="000818DA" w:rsidRPr="003A6D1C" w:rsidRDefault="000818DA" w:rsidP="00A04C2F">
            <w:pPr>
              <w:pStyle w:val="TAL"/>
              <w:keepNext w:val="0"/>
              <w:keepLines w:val="0"/>
            </w:pPr>
          </w:p>
        </w:tc>
        <w:tc>
          <w:tcPr>
            <w:tcW w:w="1700" w:type="dxa"/>
          </w:tcPr>
          <w:p w14:paraId="77DB1284" w14:textId="77777777" w:rsidR="000818DA" w:rsidRPr="003A6D1C" w:rsidRDefault="000818DA" w:rsidP="00A04C2F">
            <w:pPr>
              <w:pStyle w:val="TAL"/>
              <w:keepNext w:val="0"/>
              <w:keepLines w:val="0"/>
            </w:pPr>
          </w:p>
        </w:tc>
        <w:tc>
          <w:tcPr>
            <w:tcW w:w="1133" w:type="dxa"/>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tcPr>
          <w:p w14:paraId="38380BA1" w14:textId="77777777" w:rsidR="000818DA" w:rsidRPr="003A6D1C" w:rsidRDefault="000818DA" w:rsidP="00A04C2F">
            <w:pPr>
              <w:pStyle w:val="TAL"/>
              <w:keepNext w:val="0"/>
              <w:keepLines w:val="0"/>
            </w:pPr>
          </w:p>
        </w:tc>
        <w:tc>
          <w:tcPr>
            <w:tcW w:w="1700" w:type="dxa"/>
          </w:tcPr>
          <w:p w14:paraId="5922E638" w14:textId="77777777" w:rsidR="000818DA" w:rsidRPr="003A6D1C" w:rsidRDefault="000818DA" w:rsidP="00A04C2F">
            <w:pPr>
              <w:pStyle w:val="TAL"/>
              <w:keepNext w:val="0"/>
              <w:keepLines w:val="0"/>
            </w:pPr>
          </w:p>
        </w:tc>
        <w:tc>
          <w:tcPr>
            <w:tcW w:w="1133" w:type="dxa"/>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724D885E" w14:textId="77777777" w:rsidR="000818DA" w:rsidRPr="003A6D1C" w:rsidRDefault="000818DA" w:rsidP="00A04C2F">
            <w:pPr>
              <w:pStyle w:val="TAL"/>
              <w:keepNext w:val="0"/>
              <w:keepLines w:val="0"/>
            </w:pPr>
          </w:p>
        </w:tc>
        <w:tc>
          <w:tcPr>
            <w:tcW w:w="1700" w:type="dxa"/>
          </w:tcPr>
          <w:p w14:paraId="237561E1" w14:textId="77777777" w:rsidR="000818DA" w:rsidRPr="003A6D1C" w:rsidRDefault="000818DA" w:rsidP="00A04C2F">
            <w:pPr>
              <w:pStyle w:val="TAL"/>
              <w:keepNext w:val="0"/>
              <w:keepLines w:val="0"/>
            </w:pPr>
          </w:p>
        </w:tc>
        <w:tc>
          <w:tcPr>
            <w:tcW w:w="1133" w:type="dxa"/>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6DE34C28" w14:textId="77777777" w:rsidR="000818DA" w:rsidRPr="003A6D1C" w:rsidRDefault="000818DA" w:rsidP="00A04C2F">
            <w:pPr>
              <w:pStyle w:val="TAL"/>
              <w:keepNext w:val="0"/>
              <w:keepLines w:val="0"/>
            </w:pPr>
          </w:p>
        </w:tc>
        <w:tc>
          <w:tcPr>
            <w:tcW w:w="1700" w:type="dxa"/>
          </w:tcPr>
          <w:p w14:paraId="43ED8D3F" w14:textId="77777777" w:rsidR="000818DA" w:rsidRPr="003A6D1C" w:rsidRDefault="000818DA" w:rsidP="00A04C2F">
            <w:pPr>
              <w:pStyle w:val="TAL"/>
              <w:keepNext w:val="0"/>
              <w:keepLines w:val="0"/>
            </w:pPr>
          </w:p>
        </w:tc>
        <w:tc>
          <w:tcPr>
            <w:tcW w:w="1133" w:type="dxa"/>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5E4627F7" w14:textId="77777777" w:rsidR="000818DA" w:rsidRPr="003A6D1C" w:rsidRDefault="000818DA" w:rsidP="00A04C2F">
            <w:pPr>
              <w:pStyle w:val="TAL"/>
              <w:keepNext w:val="0"/>
              <w:keepLines w:val="0"/>
            </w:pPr>
          </w:p>
        </w:tc>
        <w:tc>
          <w:tcPr>
            <w:tcW w:w="1700" w:type="dxa"/>
          </w:tcPr>
          <w:p w14:paraId="44781143" w14:textId="77777777" w:rsidR="000818DA" w:rsidRPr="003A6D1C" w:rsidRDefault="000818DA" w:rsidP="00A04C2F">
            <w:pPr>
              <w:pStyle w:val="TAL"/>
              <w:keepNext w:val="0"/>
              <w:keepLines w:val="0"/>
            </w:pPr>
          </w:p>
        </w:tc>
        <w:tc>
          <w:tcPr>
            <w:tcW w:w="1133" w:type="dxa"/>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5DE7A2B2" w14:textId="77777777" w:rsidR="000818DA" w:rsidRPr="003A6D1C" w:rsidRDefault="000818DA" w:rsidP="00A04C2F">
            <w:pPr>
              <w:pStyle w:val="TAL"/>
              <w:keepNext w:val="0"/>
              <w:keepLines w:val="0"/>
            </w:pPr>
          </w:p>
        </w:tc>
        <w:tc>
          <w:tcPr>
            <w:tcW w:w="1700" w:type="dxa"/>
          </w:tcPr>
          <w:p w14:paraId="1A596D52" w14:textId="77777777" w:rsidR="000818DA" w:rsidRPr="003A6D1C" w:rsidRDefault="000818DA" w:rsidP="00A04C2F">
            <w:pPr>
              <w:pStyle w:val="TAL"/>
              <w:keepNext w:val="0"/>
              <w:keepLines w:val="0"/>
            </w:pPr>
          </w:p>
        </w:tc>
        <w:tc>
          <w:tcPr>
            <w:tcW w:w="1133" w:type="dxa"/>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60B9B6E5" w14:textId="77777777" w:rsidR="000818DA" w:rsidRPr="003A6D1C" w:rsidRDefault="000818DA" w:rsidP="00A04C2F">
            <w:pPr>
              <w:pStyle w:val="TAL"/>
              <w:keepNext w:val="0"/>
              <w:keepLines w:val="0"/>
            </w:pPr>
          </w:p>
        </w:tc>
        <w:tc>
          <w:tcPr>
            <w:tcW w:w="1700" w:type="dxa"/>
          </w:tcPr>
          <w:p w14:paraId="4FAA62CE" w14:textId="77777777" w:rsidR="000818DA" w:rsidRPr="003A6D1C" w:rsidRDefault="000818DA" w:rsidP="00A04C2F">
            <w:pPr>
              <w:pStyle w:val="TAL"/>
              <w:keepNext w:val="0"/>
              <w:keepLines w:val="0"/>
            </w:pPr>
          </w:p>
        </w:tc>
        <w:tc>
          <w:tcPr>
            <w:tcW w:w="1133" w:type="dxa"/>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7ADD8D29" w14:textId="77777777" w:rsidR="000818DA" w:rsidRPr="003A6D1C" w:rsidRDefault="000818DA" w:rsidP="00A04C2F">
            <w:pPr>
              <w:pStyle w:val="TAL"/>
              <w:keepNext w:val="0"/>
              <w:keepLines w:val="0"/>
            </w:pPr>
          </w:p>
        </w:tc>
        <w:tc>
          <w:tcPr>
            <w:tcW w:w="1700" w:type="dxa"/>
          </w:tcPr>
          <w:p w14:paraId="207D594E" w14:textId="77777777" w:rsidR="000818DA" w:rsidRPr="003A6D1C" w:rsidRDefault="000818DA" w:rsidP="00A04C2F">
            <w:pPr>
              <w:pStyle w:val="TAL"/>
              <w:keepNext w:val="0"/>
              <w:keepLines w:val="0"/>
            </w:pPr>
          </w:p>
        </w:tc>
        <w:tc>
          <w:tcPr>
            <w:tcW w:w="1133" w:type="dxa"/>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tcPr>
          <w:p w14:paraId="1A40A8B3" w14:textId="77777777" w:rsidR="000818DA" w:rsidRPr="003A6D1C" w:rsidRDefault="000818DA" w:rsidP="00A04C2F">
            <w:pPr>
              <w:pStyle w:val="TAL"/>
              <w:keepNext w:val="0"/>
              <w:keepLines w:val="0"/>
            </w:pPr>
          </w:p>
        </w:tc>
        <w:tc>
          <w:tcPr>
            <w:tcW w:w="1700" w:type="dxa"/>
          </w:tcPr>
          <w:p w14:paraId="3D948B82" w14:textId="77777777" w:rsidR="000818DA" w:rsidRPr="003A6D1C" w:rsidRDefault="000818DA" w:rsidP="00A04C2F">
            <w:pPr>
              <w:pStyle w:val="TAL"/>
              <w:keepNext w:val="0"/>
              <w:keepLines w:val="0"/>
            </w:pPr>
          </w:p>
        </w:tc>
        <w:tc>
          <w:tcPr>
            <w:tcW w:w="1133" w:type="dxa"/>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0.75pt;height:19.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39.75pt;height:19.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25pt;height:19.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6.75pt;height:17.2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5.75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70pt;height:34.5pt" o:ole="">
            <v:imagedata r:id="rId8" o:title=""/>
          </v:shape>
          <o:OLEObject Type="Embed" ProgID="Equation.3" ShapeID="_x0000_i1073" DrawAspect="Content" ObjectID="_1829829621"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75pt;height:34.5pt" o:ole="" fillcolor="window">
            <v:imagedata r:id="rId10" o:title=""/>
          </v:shape>
          <o:OLEObject Type="Embed" ProgID="Equation.3" ShapeID="_x0000_i1074" DrawAspect="Content" ObjectID="_1829829622"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lastRenderedPageBreak/>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lastRenderedPageBreak/>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lastRenderedPageBreak/>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528D019F" w14:textId="77777777" w:rsidR="00123ECE" w:rsidRPr="003A6D1C" w:rsidRDefault="00123ECE" w:rsidP="00C51A8D">
            <w:pPr>
              <w:pStyle w:val="TAH"/>
              <w:keepLines w:val="0"/>
            </w:pPr>
            <w:r w:rsidRPr="003A6D1C">
              <w:t>Value/remark</w:t>
            </w:r>
          </w:p>
        </w:tc>
        <w:tc>
          <w:tcPr>
            <w:tcW w:w="1700" w:type="dxa"/>
          </w:tcPr>
          <w:p w14:paraId="06840968" w14:textId="77777777" w:rsidR="00123ECE" w:rsidRPr="003A6D1C" w:rsidRDefault="00123ECE" w:rsidP="00C51A8D">
            <w:pPr>
              <w:pStyle w:val="TAH"/>
              <w:keepLines w:val="0"/>
            </w:pPr>
            <w:r w:rsidRPr="003A6D1C">
              <w:t>Comment</w:t>
            </w:r>
          </w:p>
        </w:tc>
        <w:tc>
          <w:tcPr>
            <w:tcW w:w="1133" w:type="dxa"/>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8977685" w14:textId="77777777" w:rsidR="00123ECE" w:rsidRPr="003A6D1C" w:rsidRDefault="00123ECE" w:rsidP="00C51A8D">
            <w:pPr>
              <w:pStyle w:val="TAL"/>
              <w:keepLines w:val="0"/>
            </w:pPr>
          </w:p>
        </w:tc>
        <w:tc>
          <w:tcPr>
            <w:tcW w:w="1700" w:type="dxa"/>
          </w:tcPr>
          <w:p w14:paraId="25AAAF13" w14:textId="77777777" w:rsidR="00123ECE" w:rsidRPr="003A6D1C" w:rsidRDefault="00123ECE" w:rsidP="00C51A8D">
            <w:pPr>
              <w:pStyle w:val="TAL"/>
              <w:keepLines w:val="0"/>
            </w:pPr>
          </w:p>
        </w:tc>
        <w:tc>
          <w:tcPr>
            <w:tcW w:w="1133" w:type="dxa"/>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7442A44" w14:textId="77777777" w:rsidR="00123ECE" w:rsidRPr="003A6D1C" w:rsidRDefault="00123ECE" w:rsidP="00C51A8D">
            <w:pPr>
              <w:pStyle w:val="TAL"/>
              <w:keepLines w:val="0"/>
            </w:pPr>
          </w:p>
        </w:tc>
        <w:tc>
          <w:tcPr>
            <w:tcW w:w="1700" w:type="dxa"/>
          </w:tcPr>
          <w:p w14:paraId="4D1641E7" w14:textId="77777777" w:rsidR="00123ECE" w:rsidRPr="003A6D1C" w:rsidRDefault="00123ECE" w:rsidP="00C51A8D">
            <w:pPr>
              <w:pStyle w:val="TAL"/>
              <w:keepLines w:val="0"/>
            </w:pPr>
          </w:p>
        </w:tc>
        <w:tc>
          <w:tcPr>
            <w:tcW w:w="1133" w:type="dxa"/>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9FD42EE" w14:textId="77777777" w:rsidR="00123ECE" w:rsidRPr="003A6D1C" w:rsidRDefault="00123ECE" w:rsidP="00C51A8D">
            <w:pPr>
              <w:pStyle w:val="TAL"/>
              <w:keepLines w:val="0"/>
            </w:pPr>
          </w:p>
        </w:tc>
        <w:tc>
          <w:tcPr>
            <w:tcW w:w="1700" w:type="dxa"/>
          </w:tcPr>
          <w:p w14:paraId="43FD88B7" w14:textId="77777777" w:rsidR="00123ECE" w:rsidRPr="003A6D1C" w:rsidRDefault="00123ECE" w:rsidP="00C51A8D">
            <w:pPr>
              <w:pStyle w:val="TAL"/>
              <w:keepLines w:val="0"/>
            </w:pPr>
          </w:p>
        </w:tc>
        <w:tc>
          <w:tcPr>
            <w:tcW w:w="1133" w:type="dxa"/>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618E56ED" w14:textId="77777777" w:rsidR="00123ECE" w:rsidRPr="003A6D1C" w:rsidRDefault="00123ECE" w:rsidP="00C51A8D">
            <w:pPr>
              <w:pStyle w:val="TAL"/>
              <w:keepLines w:val="0"/>
            </w:pPr>
          </w:p>
        </w:tc>
        <w:tc>
          <w:tcPr>
            <w:tcW w:w="1700" w:type="dxa"/>
          </w:tcPr>
          <w:p w14:paraId="2CA9A228" w14:textId="77777777" w:rsidR="00123ECE" w:rsidRPr="003A6D1C" w:rsidRDefault="00123ECE" w:rsidP="00C51A8D">
            <w:pPr>
              <w:pStyle w:val="TAL"/>
              <w:keepLines w:val="0"/>
            </w:pPr>
          </w:p>
        </w:tc>
        <w:tc>
          <w:tcPr>
            <w:tcW w:w="1133" w:type="dxa"/>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70B01843" w14:textId="77777777" w:rsidR="00123ECE" w:rsidRPr="003A6D1C" w:rsidRDefault="00123ECE" w:rsidP="00A04C2F">
            <w:pPr>
              <w:pStyle w:val="TAL"/>
              <w:keepNext w:val="0"/>
              <w:keepLines w:val="0"/>
            </w:pPr>
          </w:p>
        </w:tc>
        <w:tc>
          <w:tcPr>
            <w:tcW w:w="1700" w:type="dxa"/>
          </w:tcPr>
          <w:p w14:paraId="2E9FBBBA" w14:textId="77777777" w:rsidR="00123ECE" w:rsidRPr="003A6D1C" w:rsidRDefault="00123ECE" w:rsidP="00A04C2F">
            <w:pPr>
              <w:pStyle w:val="TAL"/>
              <w:keepNext w:val="0"/>
              <w:keepLines w:val="0"/>
            </w:pPr>
          </w:p>
        </w:tc>
        <w:tc>
          <w:tcPr>
            <w:tcW w:w="1133" w:type="dxa"/>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BBB809A" w14:textId="77777777" w:rsidR="00123ECE" w:rsidRPr="003A6D1C" w:rsidRDefault="00123ECE" w:rsidP="00A04C2F">
            <w:pPr>
              <w:pStyle w:val="TAL"/>
              <w:keepNext w:val="0"/>
              <w:keepLines w:val="0"/>
            </w:pPr>
          </w:p>
        </w:tc>
        <w:tc>
          <w:tcPr>
            <w:tcW w:w="1700" w:type="dxa"/>
          </w:tcPr>
          <w:p w14:paraId="23415B34" w14:textId="77777777" w:rsidR="00123ECE" w:rsidRPr="003A6D1C" w:rsidRDefault="00123ECE" w:rsidP="00A04C2F">
            <w:pPr>
              <w:pStyle w:val="TAL"/>
              <w:keepNext w:val="0"/>
              <w:keepLines w:val="0"/>
            </w:pPr>
          </w:p>
        </w:tc>
        <w:tc>
          <w:tcPr>
            <w:tcW w:w="1133" w:type="dxa"/>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45BA2B49" w14:textId="77777777" w:rsidR="00123ECE" w:rsidRPr="003A6D1C" w:rsidRDefault="00123ECE" w:rsidP="00A04C2F">
            <w:pPr>
              <w:pStyle w:val="TAL"/>
              <w:keepNext w:val="0"/>
              <w:keepLines w:val="0"/>
            </w:pPr>
          </w:p>
        </w:tc>
        <w:tc>
          <w:tcPr>
            <w:tcW w:w="1700" w:type="dxa"/>
          </w:tcPr>
          <w:p w14:paraId="121B634B" w14:textId="77777777" w:rsidR="00123ECE" w:rsidRPr="003A6D1C" w:rsidRDefault="00123ECE" w:rsidP="00A04C2F">
            <w:pPr>
              <w:pStyle w:val="TAL"/>
              <w:keepNext w:val="0"/>
              <w:keepLines w:val="0"/>
            </w:pPr>
          </w:p>
        </w:tc>
        <w:tc>
          <w:tcPr>
            <w:tcW w:w="1133" w:type="dxa"/>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B77B43C" w14:textId="77777777" w:rsidR="00123ECE" w:rsidRPr="003A6D1C" w:rsidRDefault="00123ECE" w:rsidP="00A04C2F">
            <w:pPr>
              <w:pStyle w:val="TAL"/>
              <w:keepNext w:val="0"/>
              <w:keepLines w:val="0"/>
              <w:rPr>
                <w:lang w:eastAsia="zh-CN"/>
              </w:rPr>
            </w:pPr>
          </w:p>
        </w:tc>
        <w:tc>
          <w:tcPr>
            <w:tcW w:w="1700" w:type="dxa"/>
          </w:tcPr>
          <w:p w14:paraId="3A4A6BD1" w14:textId="77777777" w:rsidR="00123ECE" w:rsidRPr="003A6D1C" w:rsidRDefault="00123ECE" w:rsidP="00A04C2F">
            <w:pPr>
              <w:pStyle w:val="TAL"/>
              <w:keepNext w:val="0"/>
              <w:keepLines w:val="0"/>
            </w:pPr>
          </w:p>
        </w:tc>
        <w:tc>
          <w:tcPr>
            <w:tcW w:w="1133" w:type="dxa"/>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409B047D" w14:textId="77777777" w:rsidR="00123ECE" w:rsidRPr="003A6D1C" w:rsidRDefault="00123ECE" w:rsidP="00A04C2F">
            <w:pPr>
              <w:pStyle w:val="TAL"/>
              <w:keepNext w:val="0"/>
              <w:keepLines w:val="0"/>
              <w:rPr>
                <w:lang w:eastAsia="zh-CN"/>
              </w:rPr>
            </w:pPr>
          </w:p>
        </w:tc>
        <w:tc>
          <w:tcPr>
            <w:tcW w:w="1700" w:type="dxa"/>
          </w:tcPr>
          <w:p w14:paraId="16080967" w14:textId="77777777" w:rsidR="00123ECE" w:rsidRPr="003A6D1C" w:rsidRDefault="00123ECE" w:rsidP="00A04C2F">
            <w:pPr>
              <w:pStyle w:val="TAL"/>
              <w:keepNext w:val="0"/>
              <w:keepLines w:val="0"/>
            </w:pPr>
          </w:p>
        </w:tc>
        <w:tc>
          <w:tcPr>
            <w:tcW w:w="1133" w:type="dxa"/>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DDE4AB0" w14:textId="77777777" w:rsidR="00123ECE" w:rsidRPr="003A6D1C" w:rsidRDefault="00123ECE" w:rsidP="00A04C2F">
            <w:pPr>
              <w:pStyle w:val="TAL"/>
              <w:keepNext w:val="0"/>
              <w:keepLines w:val="0"/>
              <w:rPr>
                <w:lang w:eastAsia="zh-CN"/>
              </w:rPr>
            </w:pPr>
          </w:p>
        </w:tc>
        <w:tc>
          <w:tcPr>
            <w:tcW w:w="1700" w:type="dxa"/>
          </w:tcPr>
          <w:p w14:paraId="43E40B11" w14:textId="77777777" w:rsidR="00123ECE" w:rsidRPr="003A6D1C" w:rsidRDefault="00123ECE" w:rsidP="00A04C2F">
            <w:pPr>
              <w:pStyle w:val="TAL"/>
              <w:keepNext w:val="0"/>
              <w:keepLines w:val="0"/>
            </w:pPr>
          </w:p>
        </w:tc>
        <w:tc>
          <w:tcPr>
            <w:tcW w:w="1133" w:type="dxa"/>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30071E1" w14:textId="77777777" w:rsidR="00123ECE" w:rsidRPr="003A6D1C" w:rsidRDefault="00123ECE" w:rsidP="00A04C2F">
            <w:pPr>
              <w:pStyle w:val="TAL"/>
              <w:keepNext w:val="0"/>
              <w:keepLines w:val="0"/>
              <w:rPr>
                <w:lang w:eastAsia="zh-CN"/>
              </w:rPr>
            </w:pPr>
          </w:p>
        </w:tc>
        <w:tc>
          <w:tcPr>
            <w:tcW w:w="1700" w:type="dxa"/>
          </w:tcPr>
          <w:p w14:paraId="131D881A" w14:textId="77777777" w:rsidR="00123ECE" w:rsidRPr="003A6D1C" w:rsidRDefault="00123ECE" w:rsidP="00A04C2F">
            <w:pPr>
              <w:pStyle w:val="TAL"/>
              <w:keepNext w:val="0"/>
              <w:keepLines w:val="0"/>
            </w:pPr>
          </w:p>
        </w:tc>
        <w:tc>
          <w:tcPr>
            <w:tcW w:w="1133" w:type="dxa"/>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434475FB" w14:textId="77777777" w:rsidR="00123ECE" w:rsidRPr="003A6D1C" w:rsidRDefault="00123ECE" w:rsidP="00A04C2F">
            <w:pPr>
              <w:pStyle w:val="TAL"/>
              <w:keepNext w:val="0"/>
              <w:keepLines w:val="0"/>
            </w:pPr>
          </w:p>
        </w:tc>
        <w:tc>
          <w:tcPr>
            <w:tcW w:w="1133" w:type="dxa"/>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4299C479" w14:textId="77777777" w:rsidR="00123ECE" w:rsidRPr="003A6D1C" w:rsidRDefault="00123ECE" w:rsidP="00A04C2F">
            <w:pPr>
              <w:pStyle w:val="TAL"/>
              <w:keepNext w:val="0"/>
              <w:keepLines w:val="0"/>
              <w:rPr>
                <w:lang w:eastAsia="zh-CN"/>
              </w:rPr>
            </w:pPr>
          </w:p>
        </w:tc>
        <w:tc>
          <w:tcPr>
            <w:tcW w:w="1700" w:type="dxa"/>
          </w:tcPr>
          <w:p w14:paraId="2013309F" w14:textId="77777777" w:rsidR="00123ECE" w:rsidRPr="003A6D1C" w:rsidRDefault="00123ECE" w:rsidP="00A04C2F">
            <w:pPr>
              <w:pStyle w:val="TAL"/>
              <w:keepNext w:val="0"/>
              <w:keepLines w:val="0"/>
            </w:pPr>
          </w:p>
        </w:tc>
        <w:tc>
          <w:tcPr>
            <w:tcW w:w="1133" w:type="dxa"/>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50A2A94E" w14:textId="77777777" w:rsidR="00123ECE" w:rsidRPr="003A6D1C" w:rsidRDefault="00123ECE" w:rsidP="00A04C2F">
            <w:pPr>
              <w:pStyle w:val="TAL"/>
              <w:keepNext w:val="0"/>
              <w:keepLines w:val="0"/>
              <w:rPr>
                <w:lang w:eastAsia="zh-CN"/>
              </w:rPr>
            </w:pPr>
          </w:p>
        </w:tc>
        <w:tc>
          <w:tcPr>
            <w:tcW w:w="1700" w:type="dxa"/>
          </w:tcPr>
          <w:p w14:paraId="0B45E4D7" w14:textId="77777777" w:rsidR="00123ECE" w:rsidRPr="003A6D1C" w:rsidRDefault="00123ECE" w:rsidP="00A04C2F">
            <w:pPr>
              <w:pStyle w:val="TAL"/>
              <w:keepNext w:val="0"/>
              <w:keepLines w:val="0"/>
            </w:pPr>
          </w:p>
        </w:tc>
        <w:tc>
          <w:tcPr>
            <w:tcW w:w="1133" w:type="dxa"/>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lastRenderedPageBreak/>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0.75pt;height:19.5pt" o:ole="" fillcolor="window">
                  <v:imagedata r:id="rId12" o:title=""/>
                </v:shape>
                <o:OLEObject Type="Embed" ProgID="Equation.3" ShapeID="_x0000_i1075" DrawAspect="Content" ObjectID="_1829829623"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5pt" o:ole="" fillcolor="window">
                  <v:imagedata r:id="rId71" o:title=""/>
                </v:shape>
                <o:OLEObject Type="Embed" ProgID="Equation.3" ShapeID="_x0000_i1076" DrawAspect="Content" ObjectID="_1829829624"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25pt;height:19.5pt" o:ole="" fillcolor="window">
                  <v:imagedata r:id="rId16" o:title=""/>
                </v:shape>
                <o:OLEObject Type="Embed" ProgID="Equation.3" ShapeID="_x0000_i1077" DrawAspect="Content" ObjectID="_1829829625"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75pt;height:17.25pt" o:ole="" fillcolor="window">
                  <v:imagedata r:id="rId18" o:title=""/>
                </v:shape>
                <o:OLEObject Type="Embed" ProgID="Equation.3" ShapeID="_x0000_i1078" DrawAspect="Content" ObjectID="_1829829626"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75pt;height:15pt" o:ole="" fillcolor="window">
                  <v:imagedata r:id="rId20" o:title=""/>
                </v:shape>
                <o:OLEObject Type="Embed" ProgID="Equation.3" ShapeID="_x0000_i1079" DrawAspect="Content" ObjectID="_1829829627"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lastRenderedPageBreak/>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70pt;height:34.5pt" o:ole="">
            <v:imagedata r:id="rId8" o:title=""/>
          </v:shape>
          <o:OLEObject Type="Embed" ProgID="Equation.3" ShapeID="_x0000_i1080" DrawAspect="Content" ObjectID="_1829829628"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2pt;height:29.25pt" o:ole="">
            <v:imagedata r:id="rId60" o:title=""/>
          </v:shape>
          <o:OLEObject Type="Embed" ProgID="Equation.3" ShapeID="_x0000_i1081" DrawAspect="Content" ObjectID="_1829829629" r:id="rId77"/>
        </w:object>
      </w:r>
      <w:r w:rsidRPr="003A6D1C">
        <w:rPr>
          <w:noProof w:val="0"/>
        </w:rPr>
        <w:t xml:space="preserve"> (normal performance),</w:t>
      </w:r>
    </w:p>
    <w:p w14:paraId="220C73E1" w14:textId="77777777" w:rsidR="00545C7A" w:rsidRPr="003A6D1C" w:rsidRDefault="00545C7A" w:rsidP="005A62B8">
      <w:pPr>
        <w:keepNext/>
        <w:keepLines/>
      </w:pPr>
      <w:r w:rsidRPr="003A6D1C">
        <w:lastRenderedPageBreak/>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2pt;height:29.25pt" o:ole="">
            <v:imagedata r:id="rId62" o:title=""/>
          </v:shape>
          <o:OLEObject Type="Embed" ProgID="Equation.3" ShapeID="_x0000_i1082" DrawAspect="Content" ObjectID="_1829829630"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829829631"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829829632"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lastRenderedPageBreak/>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lastRenderedPageBreak/>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lastRenderedPageBreak/>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tcPr>
          <w:p w14:paraId="265049A9" w14:textId="77777777" w:rsidR="00C46B02" w:rsidRPr="003A6D1C" w:rsidRDefault="00C46B02" w:rsidP="00C51A8D">
            <w:pPr>
              <w:pStyle w:val="TAH"/>
              <w:keepLines w:val="0"/>
            </w:pPr>
            <w:r w:rsidRPr="003A6D1C">
              <w:t>Value/remark</w:t>
            </w:r>
          </w:p>
        </w:tc>
        <w:tc>
          <w:tcPr>
            <w:tcW w:w="1700" w:type="dxa"/>
          </w:tcPr>
          <w:p w14:paraId="712693E3" w14:textId="77777777" w:rsidR="00C46B02" w:rsidRPr="003A6D1C" w:rsidRDefault="00C46B02" w:rsidP="00C51A8D">
            <w:pPr>
              <w:pStyle w:val="TAH"/>
              <w:keepLines w:val="0"/>
            </w:pPr>
            <w:r w:rsidRPr="003A6D1C">
              <w:t>Comment</w:t>
            </w:r>
          </w:p>
        </w:tc>
        <w:tc>
          <w:tcPr>
            <w:tcW w:w="1133" w:type="dxa"/>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9F68714" w14:textId="77777777" w:rsidR="00C46B02" w:rsidRPr="003A6D1C" w:rsidRDefault="00C46B02" w:rsidP="00C51A8D">
            <w:pPr>
              <w:pStyle w:val="TAL"/>
              <w:keepLines w:val="0"/>
            </w:pPr>
          </w:p>
        </w:tc>
        <w:tc>
          <w:tcPr>
            <w:tcW w:w="1700" w:type="dxa"/>
          </w:tcPr>
          <w:p w14:paraId="51A8C768" w14:textId="77777777" w:rsidR="00C46B02" w:rsidRPr="003A6D1C" w:rsidRDefault="00C46B02" w:rsidP="00C51A8D">
            <w:pPr>
              <w:pStyle w:val="TAL"/>
              <w:keepLines w:val="0"/>
            </w:pPr>
          </w:p>
        </w:tc>
        <w:tc>
          <w:tcPr>
            <w:tcW w:w="1133" w:type="dxa"/>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tcPr>
          <w:p w14:paraId="6D3B2F6A" w14:textId="77777777" w:rsidR="00C46B02" w:rsidRPr="003A6D1C" w:rsidRDefault="00C46B02" w:rsidP="00C51A8D">
            <w:pPr>
              <w:pStyle w:val="TAL"/>
              <w:keepLines w:val="0"/>
            </w:pPr>
          </w:p>
        </w:tc>
        <w:tc>
          <w:tcPr>
            <w:tcW w:w="1700" w:type="dxa"/>
          </w:tcPr>
          <w:p w14:paraId="1296DCD6" w14:textId="77777777" w:rsidR="00C46B02" w:rsidRPr="003A6D1C" w:rsidRDefault="00C46B02" w:rsidP="00C51A8D">
            <w:pPr>
              <w:pStyle w:val="TAL"/>
              <w:keepLines w:val="0"/>
            </w:pPr>
          </w:p>
        </w:tc>
        <w:tc>
          <w:tcPr>
            <w:tcW w:w="1133" w:type="dxa"/>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tcPr>
          <w:p w14:paraId="16E423FC" w14:textId="77777777" w:rsidR="00C46B02" w:rsidRPr="003A6D1C" w:rsidRDefault="00C46B02" w:rsidP="00C51A8D">
            <w:pPr>
              <w:pStyle w:val="TAL"/>
              <w:keepLines w:val="0"/>
            </w:pPr>
          </w:p>
        </w:tc>
        <w:tc>
          <w:tcPr>
            <w:tcW w:w="1700" w:type="dxa"/>
          </w:tcPr>
          <w:p w14:paraId="494528ED" w14:textId="77777777" w:rsidR="00C46B02" w:rsidRPr="003A6D1C" w:rsidRDefault="00C46B02" w:rsidP="00C51A8D">
            <w:pPr>
              <w:pStyle w:val="TAL"/>
              <w:keepLines w:val="0"/>
            </w:pPr>
          </w:p>
        </w:tc>
        <w:tc>
          <w:tcPr>
            <w:tcW w:w="1133" w:type="dxa"/>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tcPr>
          <w:p w14:paraId="585CF660" w14:textId="77777777" w:rsidR="00C46B02" w:rsidRPr="003A6D1C" w:rsidRDefault="00C46B02" w:rsidP="00C51A8D">
            <w:pPr>
              <w:pStyle w:val="TAL"/>
              <w:keepLines w:val="0"/>
            </w:pPr>
          </w:p>
        </w:tc>
        <w:tc>
          <w:tcPr>
            <w:tcW w:w="1700" w:type="dxa"/>
          </w:tcPr>
          <w:p w14:paraId="01649CD1" w14:textId="77777777" w:rsidR="00C46B02" w:rsidRPr="003A6D1C" w:rsidRDefault="00C46B02" w:rsidP="00C51A8D">
            <w:pPr>
              <w:pStyle w:val="TAL"/>
              <w:keepLines w:val="0"/>
            </w:pPr>
          </w:p>
        </w:tc>
        <w:tc>
          <w:tcPr>
            <w:tcW w:w="1133" w:type="dxa"/>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tcPr>
          <w:p w14:paraId="5367098B" w14:textId="77777777" w:rsidR="00C46B02" w:rsidRPr="003A6D1C" w:rsidRDefault="00C46B02" w:rsidP="00C51A8D">
            <w:pPr>
              <w:pStyle w:val="TAL"/>
              <w:keepLines w:val="0"/>
            </w:pPr>
          </w:p>
        </w:tc>
        <w:tc>
          <w:tcPr>
            <w:tcW w:w="1700" w:type="dxa"/>
          </w:tcPr>
          <w:p w14:paraId="32E5F43C" w14:textId="77777777" w:rsidR="00C46B02" w:rsidRPr="003A6D1C" w:rsidRDefault="00C46B02" w:rsidP="00C51A8D">
            <w:pPr>
              <w:pStyle w:val="TAL"/>
              <w:keepLines w:val="0"/>
            </w:pPr>
          </w:p>
        </w:tc>
        <w:tc>
          <w:tcPr>
            <w:tcW w:w="1133" w:type="dxa"/>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tcPr>
          <w:p w14:paraId="2841AA57" w14:textId="77777777" w:rsidR="00C46B02" w:rsidRPr="003A6D1C" w:rsidRDefault="00C46B02" w:rsidP="00C51A8D">
            <w:pPr>
              <w:pStyle w:val="TAL"/>
              <w:keepLines w:val="0"/>
            </w:pPr>
          </w:p>
        </w:tc>
        <w:tc>
          <w:tcPr>
            <w:tcW w:w="1700" w:type="dxa"/>
          </w:tcPr>
          <w:p w14:paraId="7A30867F" w14:textId="77777777" w:rsidR="00C46B02" w:rsidRPr="003A6D1C" w:rsidRDefault="00C46B02" w:rsidP="00C51A8D">
            <w:pPr>
              <w:pStyle w:val="TAL"/>
              <w:keepLines w:val="0"/>
            </w:pPr>
          </w:p>
        </w:tc>
        <w:tc>
          <w:tcPr>
            <w:tcW w:w="1133" w:type="dxa"/>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tcPr>
          <w:p w14:paraId="48A73543" w14:textId="77777777" w:rsidR="00C46B02" w:rsidRPr="003A6D1C" w:rsidRDefault="00C46B02" w:rsidP="00C51A8D">
            <w:pPr>
              <w:pStyle w:val="TAL"/>
              <w:keepLines w:val="0"/>
            </w:pPr>
          </w:p>
        </w:tc>
        <w:tc>
          <w:tcPr>
            <w:tcW w:w="1700" w:type="dxa"/>
          </w:tcPr>
          <w:p w14:paraId="51B33763" w14:textId="77777777" w:rsidR="00C46B02" w:rsidRPr="003A6D1C" w:rsidRDefault="00C46B02" w:rsidP="00C51A8D">
            <w:pPr>
              <w:pStyle w:val="TAL"/>
              <w:keepLines w:val="0"/>
            </w:pPr>
          </w:p>
        </w:tc>
        <w:tc>
          <w:tcPr>
            <w:tcW w:w="1133" w:type="dxa"/>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33C7FAA8" w14:textId="77777777" w:rsidR="00C46B02" w:rsidRPr="003A6D1C" w:rsidRDefault="00C46B02" w:rsidP="00A04C2F">
            <w:pPr>
              <w:pStyle w:val="TAL"/>
              <w:keepNext w:val="0"/>
              <w:keepLines w:val="0"/>
            </w:pPr>
          </w:p>
        </w:tc>
        <w:tc>
          <w:tcPr>
            <w:tcW w:w="1700" w:type="dxa"/>
          </w:tcPr>
          <w:p w14:paraId="19E7CD85" w14:textId="77777777" w:rsidR="00C46B02" w:rsidRPr="003A6D1C" w:rsidRDefault="00C46B02" w:rsidP="00A04C2F">
            <w:pPr>
              <w:pStyle w:val="TAL"/>
              <w:keepNext w:val="0"/>
              <w:keepLines w:val="0"/>
            </w:pPr>
          </w:p>
        </w:tc>
        <w:tc>
          <w:tcPr>
            <w:tcW w:w="1133" w:type="dxa"/>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1610114B" w14:textId="77777777" w:rsidR="00C46B02" w:rsidRPr="003A6D1C" w:rsidRDefault="00C46B02" w:rsidP="00A04C2F">
            <w:pPr>
              <w:pStyle w:val="TAL"/>
              <w:keepNext w:val="0"/>
              <w:keepLines w:val="0"/>
            </w:pPr>
          </w:p>
        </w:tc>
        <w:tc>
          <w:tcPr>
            <w:tcW w:w="1700" w:type="dxa"/>
          </w:tcPr>
          <w:p w14:paraId="01741C3A" w14:textId="77777777" w:rsidR="00C46B02" w:rsidRPr="003A6D1C" w:rsidRDefault="00C46B02" w:rsidP="00A04C2F">
            <w:pPr>
              <w:pStyle w:val="TAL"/>
              <w:keepNext w:val="0"/>
              <w:keepLines w:val="0"/>
            </w:pPr>
          </w:p>
        </w:tc>
        <w:tc>
          <w:tcPr>
            <w:tcW w:w="1133" w:type="dxa"/>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70DCFA90" w14:textId="77777777" w:rsidR="00C46B02" w:rsidRPr="003A6D1C" w:rsidRDefault="00C46B02" w:rsidP="00A04C2F">
            <w:pPr>
              <w:pStyle w:val="TAL"/>
              <w:keepNext w:val="0"/>
              <w:keepLines w:val="0"/>
            </w:pPr>
          </w:p>
        </w:tc>
        <w:tc>
          <w:tcPr>
            <w:tcW w:w="1700" w:type="dxa"/>
          </w:tcPr>
          <w:p w14:paraId="6885646A" w14:textId="77777777" w:rsidR="00C46B02" w:rsidRPr="003A6D1C" w:rsidRDefault="00C46B02" w:rsidP="00A04C2F">
            <w:pPr>
              <w:pStyle w:val="TAL"/>
              <w:keepNext w:val="0"/>
              <w:keepLines w:val="0"/>
            </w:pPr>
          </w:p>
        </w:tc>
        <w:tc>
          <w:tcPr>
            <w:tcW w:w="1133" w:type="dxa"/>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5DB0DE55" w14:textId="77777777" w:rsidR="00C46B02" w:rsidRPr="003A6D1C" w:rsidRDefault="00C46B02" w:rsidP="00A04C2F">
            <w:pPr>
              <w:pStyle w:val="TAL"/>
              <w:keepNext w:val="0"/>
              <w:keepLines w:val="0"/>
            </w:pPr>
          </w:p>
        </w:tc>
        <w:tc>
          <w:tcPr>
            <w:tcW w:w="1700" w:type="dxa"/>
          </w:tcPr>
          <w:p w14:paraId="654E5332" w14:textId="77777777" w:rsidR="00C46B02" w:rsidRPr="003A6D1C" w:rsidRDefault="00C46B02" w:rsidP="00A04C2F">
            <w:pPr>
              <w:pStyle w:val="TAL"/>
              <w:keepNext w:val="0"/>
              <w:keepLines w:val="0"/>
            </w:pPr>
          </w:p>
        </w:tc>
        <w:tc>
          <w:tcPr>
            <w:tcW w:w="1133" w:type="dxa"/>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2008844C" w14:textId="77777777" w:rsidR="00C46B02" w:rsidRPr="003A6D1C" w:rsidRDefault="00C46B02" w:rsidP="00A04C2F">
            <w:pPr>
              <w:pStyle w:val="TAL"/>
              <w:keepNext w:val="0"/>
              <w:keepLines w:val="0"/>
            </w:pPr>
          </w:p>
        </w:tc>
        <w:tc>
          <w:tcPr>
            <w:tcW w:w="1700" w:type="dxa"/>
          </w:tcPr>
          <w:p w14:paraId="01C80B77" w14:textId="77777777" w:rsidR="00C46B02" w:rsidRPr="003A6D1C" w:rsidRDefault="00C46B02" w:rsidP="00A04C2F">
            <w:pPr>
              <w:pStyle w:val="TAL"/>
              <w:keepNext w:val="0"/>
              <w:keepLines w:val="0"/>
            </w:pPr>
          </w:p>
        </w:tc>
        <w:tc>
          <w:tcPr>
            <w:tcW w:w="1133" w:type="dxa"/>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3374C2AC" w14:textId="77777777" w:rsidR="00C46B02" w:rsidRPr="003A6D1C" w:rsidRDefault="00C46B02" w:rsidP="00A04C2F">
            <w:pPr>
              <w:pStyle w:val="TAL"/>
              <w:keepNext w:val="0"/>
              <w:keepLines w:val="0"/>
            </w:pPr>
          </w:p>
        </w:tc>
        <w:tc>
          <w:tcPr>
            <w:tcW w:w="1700" w:type="dxa"/>
          </w:tcPr>
          <w:p w14:paraId="215D153B" w14:textId="77777777" w:rsidR="00C46B02" w:rsidRPr="003A6D1C" w:rsidRDefault="00C46B02" w:rsidP="00A04C2F">
            <w:pPr>
              <w:pStyle w:val="TAL"/>
              <w:keepNext w:val="0"/>
              <w:keepLines w:val="0"/>
            </w:pPr>
          </w:p>
        </w:tc>
        <w:tc>
          <w:tcPr>
            <w:tcW w:w="1133" w:type="dxa"/>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tcPr>
          <w:p w14:paraId="4C14FC5E" w14:textId="77777777" w:rsidR="00C46B02" w:rsidRPr="003A6D1C" w:rsidRDefault="00C46B02" w:rsidP="00A04C2F">
            <w:pPr>
              <w:pStyle w:val="TAL"/>
              <w:keepNext w:val="0"/>
              <w:keepLines w:val="0"/>
            </w:pPr>
          </w:p>
        </w:tc>
        <w:tc>
          <w:tcPr>
            <w:tcW w:w="1700" w:type="dxa"/>
          </w:tcPr>
          <w:p w14:paraId="5C228248" w14:textId="77777777" w:rsidR="00C46B02" w:rsidRPr="003A6D1C" w:rsidRDefault="00C46B02" w:rsidP="00A04C2F">
            <w:pPr>
              <w:pStyle w:val="TAL"/>
              <w:keepNext w:val="0"/>
              <w:keepLines w:val="0"/>
            </w:pPr>
          </w:p>
        </w:tc>
        <w:tc>
          <w:tcPr>
            <w:tcW w:w="1133" w:type="dxa"/>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lastRenderedPageBreak/>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0.75pt;height:19.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39.75pt;height:19.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25pt;height:19.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lastRenderedPageBreak/>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6.75pt;height:17.2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5.75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smartTag w:uri="urn:schemas-microsoft-com:office:smarttags" w:element="chsdate">
          <w:smartTagPr>
            <w:attr w:name="IsROCDate" w:val="False"/>
            <w:attr w:name="IsLunarDate" w:val="False"/>
            <w:attr w:name="Day" w:val="30"/>
            <w:attr w:name="Month" w:val="12"/>
            <w:attr w:name="Year" w:val="1899"/>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25pt;height:30.75pt" o:ole="">
            <v:imagedata r:id="rId81" o:title=""/>
          </v:shape>
          <o:OLEObject Type="Embed" ProgID="Equation.3" ShapeID="_x0000_i1090" DrawAspect="Content" ObjectID="_1829829633"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lastRenderedPageBreak/>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75pt;height:34.5pt" o:ole="" fillcolor="window">
            <v:imagedata r:id="rId83" o:title=""/>
          </v:shape>
          <o:OLEObject Type="Embed" ProgID="Equation.3" ShapeID="_x0000_i1091" DrawAspect="Content" ObjectID="_1829829634"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IsROCDate" w:val="False"/>
          <w:attr w:name="IsLunarDate" w:val="False"/>
          <w:attr w:name="Day" w:val="30"/>
          <w:attr w:name="Month" w:val="12"/>
          <w:attr w:name="Year" w:val="1899"/>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lastRenderedPageBreak/>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32DD1B" w14:textId="77777777" w:rsidR="00123ECE" w:rsidRPr="003A6D1C" w:rsidRDefault="00123ECE" w:rsidP="00A04C2F">
            <w:pPr>
              <w:pStyle w:val="TAH"/>
              <w:keepNext w:val="0"/>
              <w:keepLines w:val="0"/>
            </w:pPr>
            <w:r w:rsidRPr="003A6D1C">
              <w:t>Value/remark</w:t>
            </w:r>
          </w:p>
        </w:tc>
        <w:tc>
          <w:tcPr>
            <w:tcW w:w="1700" w:type="dxa"/>
          </w:tcPr>
          <w:p w14:paraId="745913F8" w14:textId="77777777" w:rsidR="00123ECE" w:rsidRPr="003A6D1C" w:rsidRDefault="00123ECE" w:rsidP="00A04C2F">
            <w:pPr>
              <w:pStyle w:val="TAH"/>
              <w:keepNext w:val="0"/>
              <w:keepLines w:val="0"/>
            </w:pPr>
            <w:r w:rsidRPr="003A6D1C">
              <w:t>Comment</w:t>
            </w:r>
          </w:p>
        </w:tc>
        <w:tc>
          <w:tcPr>
            <w:tcW w:w="1133" w:type="dxa"/>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BB4152F" w14:textId="77777777" w:rsidR="00123ECE" w:rsidRPr="003A6D1C" w:rsidRDefault="00123ECE" w:rsidP="00A04C2F">
            <w:pPr>
              <w:pStyle w:val="TAL"/>
              <w:keepNext w:val="0"/>
              <w:keepLines w:val="0"/>
            </w:pPr>
          </w:p>
        </w:tc>
        <w:tc>
          <w:tcPr>
            <w:tcW w:w="1700" w:type="dxa"/>
          </w:tcPr>
          <w:p w14:paraId="369D8085" w14:textId="77777777" w:rsidR="00123ECE" w:rsidRPr="003A6D1C" w:rsidRDefault="00123ECE" w:rsidP="00A04C2F">
            <w:pPr>
              <w:pStyle w:val="TAL"/>
              <w:keepNext w:val="0"/>
              <w:keepLines w:val="0"/>
            </w:pPr>
          </w:p>
        </w:tc>
        <w:tc>
          <w:tcPr>
            <w:tcW w:w="1133" w:type="dxa"/>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5CD3362B" w14:textId="77777777" w:rsidR="00123ECE" w:rsidRPr="003A6D1C" w:rsidRDefault="00123ECE" w:rsidP="00A04C2F">
            <w:pPr>
              <w:pStyle w:val="TAL"/>
              <w:keepNext w:val="0"/>
              <w:keepLines w:val="0"/>
            </w:pPr>
          </w:p>
        </w:tc>
        <w:tc>
          <w:tcPr>
            <w:tcW w:w="1700" w:type="dxa"/>
          </w:tcPr>
          <w:p w14:paraId="2DD1F560" w14:textId="77777777" w:rsidR="00123ECE" w:rsidRPr="003A6D1C" w:rsidRDefault="00123ECE" w:rsidP="00A04C2F">
            <w:pPr>
              <w:pStyle w:val="TAL"/>
              <w:keepNext w:val="0"/>
              <w:keepLines w:val="0"/>
            </w:pPr>
          </w:p>
        </w:tc>
        <w:tc>
          <w:tcPr>
            <w:tcW w:w="1133" w:type="dxa"/>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154825B5" w14:textId="77777777" w:rsidR="00123ECE" w:rsidRPr="003A6D1C" w:rsidRDefault="00123ECE" w:rsidP="00A04C2F">
            <w:pPr>
              <w:pStyle w:val="TAL"/>
              <w:keepNext w:val="0"/>
              <w:keepLines w:val="0"/>
            </w:pPr>
          </w:p>
        </w:tc>
        <w:tc>
          <w:tcPr>
            <w:tcW w:w="1700" w:type="dxa"/>
          </w:tcPr>
          <w:p w14:paraId="0BDB4D60" w14:textId="77777777" w:rsidR="00123ECE" w:rsidRPr="003A6D1C" w:rsidRDefault="00123ECE" w:rsidP="00A04C2F">
            <w:pPr>
              <w:pStyle w:val="TAL"/>
              <w:keepNext w:val="0"/>
              <w:keepLines w:val="0"/>
            </w:pPr>
          </w:p>
        </w:tc>
        <w:tc>
          <w:tcPr>
            <w:tcW w:w="1133" w:type="dxa"/>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5C5442C1" w14:textId="77777777" w:rsidR="00123ECE" w:rsidRPr="003A6D1C" w:rsidRDefault="00123ECE" w:rsidP="00A04C2F">
            <w:pPr>
              <w:pStyle w:val="TAL"/>
              <w:keepNext w:val="0"/>
              <w:keepLines w:val="0"/>
            </w:pPr>
          </w:p>
        </w:tc>
        <w:tc>
          <w:tcPr>
            <w:tcW w:w="1700" w:type="dxa"/>
          </w:tcPr>
          <w:p w14:paraId="2791C041" w14:textId="77777777" w:rsidR="00123ECE" w:rsidRPr="003A6D1C" w:rsidRDefault="00123ECE" w:rsidP="00A04C2F">
            <w:pPr>
              <w:pStyle w:val="TAL"/>
              <w:keepNext w:val="0"/>
              <w:keepLines w:val="0"/>
            </w:pPr>
          </w:p>
        </w:tc>
        <w:tc>
          <w:tcPr>
            <w:tcW w:w="1133" w:type="dxa"/>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05908E61" w14:textId="77777777" w:rsidR="00123ECE" w:rsidRPr="003A6D1C" w:rsidRDefault="00123ECE" w:rsidP="00A04C2F">
            <w:pPr>
              <w:pStyle w:val="TAL"/>
              <w:keepNext w:val="0"/>
              <w:keepLines w:val="0"/>
            </w:pPr>
          </w:p>
        </w:tc>
        <w:tc>
          <w:tcPr>
            <w:tcW w:w="1700" w:type="dxa"/>
          </w:tcPr>
          <w:p w14:paraId="15B2E586" w14:textId="77777777" w:rsidR="00123ECE" w:rsidRPr="003A6D1C" w:rsidRDefault="00123ECE" w:rsidP="00A04C2F">
            <w:pPr>
              <w:pStyle w:val="TAL"/>
              <w:keepNext w:val="0"/>
              <w:keepLines w:val="0"/>
            </w:pPr>
          </w:p>
        </w:tc>
        <w:tc>
          <w:tcPr>
            <w:tcW w:w="1133" w:type="dxa"/>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242D20B8" w14:textId="77777777" w:rsidR="00123ECE" w:rsidRPr="003A6D1C" w:rsidRDefault="00123ECE" w:rsidP="00A04C2F">
            <w:pPr>
              <w:pStyle w:val="TAL"/>
              <w:keepNext w:val="0"/>
              <w:keepLines w:val="0"/>
            </w:pPr>
          </w:p>
        </w:tc>
        <w:tc>
          <w:tcPr>
            <w:tcW w:w="1700" w:type="dxa"/>
          </w:tcPr>
          <w:p w14:paraId="724D0616" w14:textId="77777777" w:rsidR="00123ECE" w:rsidRPr="003A6D1C" w:rsidRDefault="00123ECE" w:rsidP="00A04C2F">
            <w:pPr>
              <w:pStyle w:val="TAL"/>
              <w:keepNext w:val="0"/>
              <w:keepLines w:val="0"/>
            </w:pPr>
          </w:p>
        </w:tc>
        <w:tc>
          <w:tcPr>
            <w:tcW w:w="1133" w:type="dxa"/>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BF8DE07" w14:textId="77777777" w:rsidR="00123ECE" w:rsidRPr="003A6D1C" w:rsidRDefault="00123ECE" w:rsidP="00A04C2F">
            <w:pPr>
              <w:pStyle w:val="TAL"/>
              <w:keepNext w:val="0"/>
              <w:keepLines w:val="0"/>
            </w:pPr>
          </w:p>
        </w:tc>
        <w:tc>
          <w:tcPr>
            <w:tcW w:w="1700" w:type="dxa"/>
          </w:tcPr>
          <w:p w14:paraId="756A9765" w14:textId="77777777" w:rsidR="00123ECE" w:rsidRPr="003A6D1C" w:rsidRDefault="00123ECE" w:rsidP="00A04C2F">
            <w:pPr>
              <w:pStyle w:val="TAL"/>
              <w:keepNext w:val="0"/>
              <w:keepLines w:val="0"/>
            </w:pPr>
          </w:p>
        </w:tc>
        <w:tc>
          <w:tcPr>
            <w:tcW w:w="1133" w:type="dxa"/>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tcPr>
          <w:p w14:paraId="04AE6DD8" w14:textId="77777777" w:rsidR="00123ECE" w:rsidRPr="003A6D1C" w:rsidRDefault="00123ECE" w:rsidP="00A04C2F">
            <w:pPr>
              <w:pStyle w:val="TAL"/>
              <w:keepNext w:val="0"/>
              <w:keepLines w:val="0"/>
            </w:pPr>
            <w:r w:rsidRPr="003A6D1C">
              <w:rPr>
                <w:lang w:eastAsia="zh-CN"/>
              </w:rPr>
              <w:t>28</w:t>
            </w:r>
          </w:p>
        </w:tc>
        <w:tc>
          <w:tcPr>
            <w:tcW w:w="1700" w:type="dxa"/>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tcPr>
          <w:p w14:paraId="2BA0E6BC" w14:textId="77777777" w:rsidR="00123ECE" w:rsidRPr="003A6D1C" w:rsidRDefault="00123ECE" w:rsidP="00A04C2F">
            <w:pPr>
              <w:pStyle w:val="TAL"/>
              <w:keepNext w:val="0"/>
              <w:keepLines w:val="0"/>
            </w:pPr>
          </w:p>
        </w:tc>
        <w:tc>
          <w:tcPr>
            <w:tcW w:w="1700" w:type="dxa"/>
          </w:tcPr>
          <w:p w14:paraId="56C081A1" w14:textId="77777777" w:rsidR="00123ECE" w:rsidRPr="003A6D1C" w:rsidRDefault="00123ECE" w:rsidP="00A04C2F">
            <w:pPr>
              <w:pStyle w:val="TAL"/>
              <w:keepNext w:val="0"/>
              <w:keepLines w:val="0"/>
            </w:pPr>
          </w:p>
        </w:tc>
        <w:tc>
          <w:tcPr>
            <w:tcW w:w="1133" w:type="dxa"/>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tcPr>
          <w:p w14:paraId="67D78834" w14:textId="77777777" w:rsidR="00123ECE" w:rsidRPr="003A6D1C" w:rsidRDefault="00123ECE" w:rsidP="00A04C2F">
            <w:pPr>
              <w:pStyle w:val="TAL"/>
              <w:keepNext w:val="0"/>
              <w:keepLines w:val="0"/>
            </w:pPr>
          </w:p>
        </w:tc>
        <w:tc>
          <w:tcPr>
            <w:tcW w:w="1700" w:type="dxa"/>
          </w:tcPr>
          <w:p w14:paraId="52911F63" w14:textId="77777777" w:rsidR="00123ECE" w:rsidRPr="003A6D1C" w:rsidRDefault="00123ECE" w:rsidP="00A04C2F">
            <w:pPr>
              <w:pStyle w:val="TAL"/>
              <w:keepNext w:val="0"/>
              <w:keepLines w:val="0"/>
            </w:pPr>
          </w:p>
        </w:tc>
        <w:tc>
          <w:tcPr>
            <w:tcW w:w="1133" w:type="dxa"/>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tcPr>
          <w:p w14:paraId="54306B3F" w14:textId="77777777" w:rsidR="00123ECE" w:rsidRPr="003A6D1C" w:rsidRDefault="00123ECE" w:rsidP="00A04C2F">
            <w:pPr>
              <w:pStyle w:val="TAL"/>
              <w:keepNext w:val="0"/>
              <w:keepLines w:val="0"/>
            </w:pPr>
          </w:p>
        </w:tc>
        <w:tc>
          <w:tcPr>
            <w:tcW w:w="1700" w:type="dxa"/>
          </w:tcPr>
          <w:p w14:paraId="608F25D4" w14:textId="77777777" w:rsidR="00123ECE" w:rsidRPr="003A6D1C" w:rsidRDefault="00123ECE" w:rsidP="00A04C2F">
            <w:pPr>
              <w:pStyle w:val="TAL"/>
              <w:keepNext w:val="0"/>
              <w:keepLines w:val="0"/>
            </w:pPr>
          </w:p>
        </w:tc>
        <w:tc>
          <w:tcPr>
            <w:tcW w:w="1133" w:type="dxa"/>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tcPr>
          <w:p w14:paraId="3A96563C" w14:textId="77777777" w:rsidR="00123ECE" w:rsidRPr="003A6D1C" w:rsidRDefault="00123ECE" w:rsidP="00A04C2F">
            <w:pPr>
              <w:pStyle w:val="TAL"/>
              <w:keepNext w:val="0"/>
              <w:keepLines w:val="0"/>
            </w:pPr>
          </w:p>
        </w:tc>
        <w:tc>
          <w:tcPr>
            <w:tcW w:w="1700" w:type="dxa"/>
          </w:tcPr>
          <w:p w14:paraId="347700F6" w14:textId="77777777" w:rsidR="00123ECE" w:rsidRPr="003A6D1C" w:rsidRDefault="00123ECE" w:rsidP="00A04C2F">
            <w:pPr>
              <w:pStyle w:val="TAL"/>
              <w:keepNext w:val="0"/>
              <w:keepLines w:val="0"/>
            </w:pPr>
          </w:p>
        </w:tc>
        <w:tc>
          <w:tcPr>
            <w:tcW w:w="1133" w:type="dxa"/>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6191E32" w14:textId="77777777" w:rsidR="00123ECE" w:rsidRPr="003A6D1C" w:rsidRDefault="00123ECE" w:rsidP="00A04C2F">
            <w:pPr>
              <w:pStyle w:val="TAL"/>
              <w:keepNext w:val="0"/>
              <w:keepLines w:val="0"/>
            </w:pPr>
            <w:r w:rsidRPr="003A6D1C">
              <w:t>ms0</w:t>
            </w:r>
          </w:p>
        </w:tc>
        <w:tc>
          <w:tcPr>
            <w:tcW w:w="1700" w:type="dxa"/>
          </w:tcPr>
          <w:p w14:paraId="0CA806C9" w14:textId="77777777" w:rsidR="00123ECE" w:rsidRPr="003A6D1C" w:rsidRDefault="00123ECE" w:rsidP="00A04C2F">
            <w:pPr>
              <w:pStyle w:val="TAL"/>
              <w:keepNext w:val="0"/>
              <w:keepLines w:val="0"/>
            </w:pPr>
          </w:p>
        </w:tc>
        <w:tc>
          <w:tcPr>
            <w:tcW w:w="1133" w:type="dxa"/>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tcPr>
          <w:p w14:paraId="6A354D90" w14:textId="77777777" w:rsidR="00123ECE" w:rsidRPr="003A6D1C" w:rsidRDefault="00123ECE" w:rsidP="00A04C2F">
            <w:pPr>
              <w:pStyle w:val="TAL"/>
              <w:keepNext w:val="0"/>
              <w:keepLines w:val="0"/>
            </w:pPr>
          </w:p>
        </w:tc>
        <w:tc>
          <w:tcPr>
            <w:tcW w:w="1700" w:type="dxa"/>
          </w:tcPr>
          <w:p w14:paraId="19ED79E3" w14:textId="77777777" w:rsidR="00123ECE" w:rsidRPr="003A6D1C" w:rsidRDefault="00123ECE" w:rsidP="00A04C2F">
            <w:pPr>
              <w:pStyle w:val="TAL"/>
              <w:keepNext w:val="0"/>
              <w:keepLines w:val="0"/>
            </w:pPr>
          </w:p>
        </w:tc>
        <w:tc>
          <w:tcPr>
            <w:tcW w:w="1133" w:type="dxa"/>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tcPr>
          <w:p w14:paraId="691888C9" w14:textId="77777777" w:rsidR="00123ECE" w:rsidRPr="003A6D1C" w:rsidRDefault="00123ECE" w:rsidP="00A04C2F">
            <w:pPr>
              <w:pStyle w:val="TAL"/>
              <w:keepNext w:val="0"/>
              <w:keepLines w:val="0"/>
            </w:pPr>
          </w:p>
        </w:tc>
        <w:tc>
          <w:tcPr>
            <w:tcW w:w="1700" w:type="dxa"/>
          </w:tcPr>
          <w:p w14:paraId="6D446EB8" w14:textId="77777777" w:rsidR="00123ECE" w:rsidRPr="003A6D1C" w:rsidRDefault="00123ECE" w:rsidP="00A04C2F">
            <w:pPr>
              <w:pStyle w:val="TAL"/>
              <w:keepNext w:val="0"/>
              <w:keepLines w:val="0"/>
            </w:pPr>
          </w:p>
        </w:tc>
        <w:tc>
          <w:tcPr>
            <w:tcW w:w="1133" w:type="dxa"/>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tcPr>
          <w:p w14:paraId="6BABD55A" w14:textId="77777777" w:rsidR="00123ECE" w:rsidRPr="003A6D1C" w:rsidRDefault="00123ECE" w:rsidP="00A04C2F">
            <w:pPr>
              <w:pStyle w:val="TAL"/>
              <w:keepNext w:val="0"/>
              <w:keepLines w:val="0"/>
            </w:pPr>
            <w:r w:rsidRPr="003A6D1C">
              <w:t>}</w:t>
            </w:r>
          </w:p>
        </w:tc>
        <w:tc>
          <w:tcPr>
            <w:tcW w:w="2267" w:type="dxa"/>
          </w:tcPr>
          <w:p w14:paraId="3A24D355" w14:textId="77777777" w:rsidR="00123ECE" w:rsidRPr="003A6D1C" w:rsidRDefault="00123ECE" w:rsidP="00A04C2F">
            <w:pPr>
              <w:pStyle w:val="TAL"/>
              <w:keepNext w:val="0"/>
              <w:keepLines w:val="0"/>
            </w:pPr>
          </w:p>
        </w:tc>
        <w:tc>
          <w:tcPr>
            <w:tcW w:w="1700" w:type="dxa"/>
          </w:tcPr>
          <w:p w14:paraId="31CC449D" w14:textId="77777777" w:rsidR="00123ECE" w:rsidRPr="003A6D1C" w:rsidRDefault="00123ECE" w:rsidP="00A04C2F">
            <w:pPr>
              <w:pStyle w:val="TAL"/>
              <w:keepNext w:val="0"/>
              <w:keepLines w:val="0"/>
            </w:pPr>
          </w:p>
        </w:tc>
        <w:tc>
          <w:tcPr>
            <w:tcW w:w="1133" w:type="dxa"/>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lastRenderedPageBreak/>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25pt" o:ole="" fillcolor="window">
                  <v:imagedata r:id="rId12" o:title=""/>
                </v:shape>
                <o:OLEObject Type="Embed" ProgID="Equation.3" ShapeID="_x0000_i1092" DrawAspect="Content" ObjectID="_1829829635"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5pt" o:ole="" fillcolor="window">
                  <v:imagedata r:id="rId86" o:title=""/>
                </v:shape>
                <o:OLEObject Type="Embed" ProgID="Equation.3" ShapeID="_x0000_i1093" DrawAspect="Content" ObjectID="_1829829636"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25pt;height:19.5pt" o:ole="" fillcolor="window">
                  <v:imagedata r:id="rId88" o:title=""/>
                </v:shape>
                <o:OLEObject Type="Embed" ProgID="Equation.3" ShapeID="_x0000_i1094" DrawAspect="Content" ObjectID="_1829829637"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75pt;height:17.25pt" o:ole="" fillcolor="window">
                  <v:imagedata r:id="rId18" o:title=""/>
                </v:shape>
                <o:OLEObject Type="Embed" ProgID="Equation.3" ShapeID="_x0000_i1095" DrawAspect="Content" ObjectID="_1829829638"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75pt;height:19.5pt" o:ole="" fillcolor="window">
                  <v:imagedata r:id="rId91" o:title=""/>
                </v:shape>
                <o:OLEObject Type="Embed" ProgID="Equation.3" ShapeID="_x0000_i1096" DrawAspect="Content" ObjectID="_1829829639"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5pt;height:30.75pt" o:ole="">
            <v:imagedata r:id="rId93" o:title=""/>
          </v:shape>
          <o:OLEObject Type="Embed" ProgID="Equation.3" ShapeID="_x0000_i1097" DrawAspect="Content" ObjectID="_1829829640"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lastRenderedPageBreak/>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tcPr>
          <w:p w14:paraId="031489A1" w14:textId="763A80B9" w:rsidR="007D39B2" w:rsidRPr="003A6D1C" w:rsidRDefault="007D39B2" w:rsidP="007D39B2">
            <w:pPr>
              <w:pStyle w:val="TAH"/>
            </w:pPr>
            <w:r w:rsidRPr="003A6D1C">
              <w:t>Gap period = 40 ms</w:t>
            </w:r>
          </w:p>
        </w:tc>
        <w:tc>
          <w:tcPr>
            <w:tcW w:w="2059" w:type="pct"/>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w:t>
      </w:r>
      <w:r w:rsidRPr="003A6D1C">
        <w:rPr>
          <w:lang w:eastAsia="zh-CN"/>
        </w:rPr>
        <w:lastRenderedPageBreak/>
        <w:t>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lastRenderedPageBreak/>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A320669" w14:textId="77777777" w:rsidR="00123ECE" w:rsidRPr="003A6D1C" w:rsidRDefault="00123ECE" w:rsidP="00A04C2F">
            <w:pPr>
              <w:pStyle w:val="TAH"/>
              <w:keepNext w:val="0"/>
              <w:keepLines w:val="0"/>
            </w:pPr>
            <w:r w:rsidRPr="003A6D1C">
              <w:t>Value/remark</w:t>
            </w:r>
          </w:p>
        </w:tc>
        <w:tc>
          <w:tcPr>
            <w:tcW w:w="1700" w:type="dxa"/>
          </w:tcPr>
          <w:p w14:paraId="1C2CD345" w14:textId="77777777" w:rsidR="00123ECE" w:rsidRPr="003A6D1C" w:rsidRDefault="00123ECE" w:rsidP="00A04C2F">
            <w:pPr>
              <w:pStyle w:val="TAH"/>
              <w:keepNext w:val="0"/>
              <w:keepLines w:val="0"/>
            </w:pPr>
            <w:r w:rsidRPr="003A6D1C">
              <w:t>Comment</w:t>
            </w:r>
          </w:p>
        </w:tc>
        <w:tc>
          <w:tcPr>
            <w:tcW w:w="1133" w:type="dxa"/>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9693295" w14:textId="77777777" w:rsidR="00123ECE" w:rsidRPr="003A6D1C" w:rsidRDefault="00123ECE" w:rsidP="00A04C2F">
            <w:pPr>
              <w:pStyle w:val="TAL"/>
              <w:keepNext w:val="0"/>
              <w:keepLines w:val="0"/>
            </w:pPr>
          </w:p>
        </w:tc>
        <w:tc>
          <w:tcPr>
            <w:tcW w:w="1700" w:type="dxa"/>
          </w:tcPr>
          <w:p w14:paraId="23C6301C" w14:textId="77777777" w:rsidR="00123ECE" w:rsidRPr="003A6D1C" w:rsidRDefault="00123ECE" w:rsidP="00A04C2F">
            <w:pPr>
              <w:pStyle w:val="TAL"/>
              <w:keepNext w:val="0"/>
              <w:keepLines w:val="0"/>
            </w:pPr>
          </w:p>
        </w:tc>
        <w:tc>
          <w:tcPr>
            <w:tcW w:w="1133" w:type="dxa"/>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176757DD" w14:textId="77777777" w:rsidR="00123ECE" w:rsidRPr="003A6D1C" w:rsidRDefault="00123ECE" w:rsidP="00A04C2F">
            <w:pPr>
              <w:pStyle w:val="TAL"/>
              <w:keepNext w:val="0"/>
              <w:keepLines w:val="0"/>
            </w:pPr>
          </w:p>
        </w:tc>
        <w:tc>
          <w:tcPr>
            <w:tcW w:w="1700" w:type="dxa"/>
          </w:tcPr>
          <w:p w14:paraId="72A27B5F" w14:textId="77777777" w:rsidR="00123ECE" w:rsidRPr="003A6D1C" w:rsidRDefault="00123ECE" w:rsidP="00A04C2F">
            <w:pPr>
              <w:pStyle w:val="TAL"/>
              <w:keepNext w:val="0"/>
              <w:keepLines w:val="0"/>
            </w:pPr>
          </w:p>
        </w:tc>
        <w:tc>
          <w:tcPr>
            <w:tcW w:w="1133" w:type="dxa"/>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4D5C05BE" w14:textId="77777777" w:rsidR="00123ECE" w:rsidRPr="003A6D1C" w:rsidRDefault="00123ECE" w:rsidP="00A04C2F">
            <w:pPr>
              <w:pStyle w:val="TAL"/>
              <w:keepNext w:val="0"/>
              <w:keepLines w:val="0"/>
            </w:pPr>
          </w:p>
        </w:tc>
        <w:tc>
          <w:tcPr>
            <w:tcW w:w="1700" w:type="dxa"/>
          </w:tcPr>
          <w:p w14:paraId="5E55207D" w14:textId="77777777" w:rsidR="00123ECE" w:rsidRPr="003A6D1C" w:rsidRDefault="00123ECE" w:rsidP="00A04C2F">
            <w:pPr>
              <w:pStyle w:val="TAL"/>
              <w:keepNext w:val="0"/>
              <w:keepLines w:val="0"/>
            </w:pPr>
          </w:p>
        </w:tc>
        <w:tc>
          <w:tcPr>
            <w:tcW w:w="1133" w:type="dxa"/>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5D1EBC85" w14:textId="77777777" w:rsidR="00123ECE" w:rsidRPr="003A6D1C" w:rsidRDefault="00123ECE" w:rsidP="00A04C2F">
            <w:pPr>
              <w:pStyle w:val="TAL"/>
              <w:keepNext w:val="0"/>
              <w:keepLines w:val="0"/>
            </w:pPr>
          </w:p>
        </w:tc>
        <w:tc>
          <w:tcPr>
            <w:tcW w:w="1700" w:type="dxa"/>
          </w:tcPr>
          <w:p w14:paraId="7F332A1B" w14:textId="77777777" w:rsidR="00123ECE" w:rsidRPr="003A6D1C" w:rsidRDefault="00123ECE" w:rsidP="00A04C2F">
            <w:pPr>
              <w:pStyle w:val="TAL"/>
              <w:keepNext w:val="0"/>
              <w:keepLines w:val="0"/>
            </w:pPr>
          </w:p>
        </w:tc>
        <w:tc>
          <w:tcPr>
            <w:tcW w:w="1133" w:type="dxa"/>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6380C482" w14:textId="77777777" w:rsidR="00123ECE" w:rsidRPr="003A6D1C" w:rsidRDefault="00123ECE" w:rsidP="00A04C2F">
            <w:pPr>
              <w:pStyle w:val="TAL"/>
              <w:keepNext w:val="0"/>
              <w:keepLines w:val="0"/>
            </w:pPr>
          </w:p>
        </w:tc>
        <w:tc>
          <w:tcPr>
            <w:tcW w:w="1700" w:type="dxa"/>
          </w:tcPr>
          <w:p w14:paraId="5DFFA1A4" w14:textId="77777777" w:rsidR="00123ECE" w:rsidRPr="003A6D1C" w:rsidRDefault="00123ECE" w:rsidP="00A04C2F">
            <w:pPr>
              <w:pStyle w:val="TAL"/>
              <w:keepNext w:val="0"/>
              <w:keepLines w:val="0"/>
            </w:pPr>
          </w:p>
        </w:tc>
        <w:tc>
          <w:tcPr>
            <w:tcW w:w="1133" w:type="dxa"/>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6ECCFD9B" w14:textId="77777777" w:rsidR="00123ECE" w:rsidRPr="003A6D1C" w:rsidRDefault="00123ECE" w:rsidP="00A04C2F">
            <w:pPr>
              <w:pStyle w:val="TAL"/>
              <w:keepNext w:val="0"/>
              <w:keepLines w:val="0"/>
            </w:pPr>
          </w:p>
        </w:tc>
        <w:tc>
          <w:tcPr>
            <w:tcW w:w="1700" w:type="dxa"/>
          </w:tcPr>
          <w:p w14:paraId="492A0F0E" w14:textId="77777777" w:rsidR="00123ECE" w:rsidRPr="003A6D1C" w:rsidRDefault="00123ECE" w:rsidP="00A04C2F">
            <w:pPr>
              <w:pStyle w:val="TAL"/>
              <w:keepNext w:val="0"/>
              <w:keepLines w:val="0"/>
            </w:pPr>
          </w:p>
        </w:tc>
        <w:tc>
          <w:tcPr>
            <w:tcW w:w="1133" w:type="dxa"/>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3EFDB60F" w14:textId="77777777" w:rsidR="00123ECE" w:rsidRPr="003A6D1C" w:rsidRDefault="00123ECE" w:rsidP="00A04C2F">
            <w:pPr>
              <w:pStyle w:val="TAL"/>
              <w:keepNext w:val="0"/>
              <w:keepLines w:val="0"/>
            </w:pPr>
          </w:p>
        </w:tc>
        <w:tc>
          <w:tcPr>
            <w:tcW w:w="1700" w:type="dxa"/>
          </w:tcPr>
          <w:p w14:paraId="263E327F" w14:textId="77777777" w:rsidR="00123ECE" w:rsidRPr="003A6D1C" w:rsidRDefault="00123ECE" w:rsidP="00A04C2F">
            <w:pPr>
              <w:pStyle w:val="TAL"/>
              <w:keepNext w:val="0"/>
              <w:keepLines w:val="0"/>
            </w:pPr>
          </w:p>
        </w:tc>
        <w:tc>
          <w:tcPr>
            <w:tcW w:w="1133" w:type="dxa"/>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tcPr>
          <w:p w14:paraId="260E2576" w14:textId="77777777" w:rsidR="00123ECE" w:rsidRPr="003A6D1C" w:rsidRDefault="00123ECE" w:rsidP="00A04C2F">
            <w:pPr>
              <w:pStyle w:val="TAL"/>
              <w:keepNext w:val="0"/>
              <w:keepLines w:val="0"/>
            </w:pPr>
          </w:p>
        </w:tc>
        <w:tc>
          <w:tcPr>
            <w:tcW w:w="1700" w:type="dxa"/>
          </w:tcPr>
          <w:p w14:paraId="07BFD5AB" w14:textId="77777777" w:rsidR="00123ECE" w:rsidRPr="003A6D1C" w:rsidRDefault="00123ECE" w:rsidP="00A04C2F">
            <w:pPr>
              <w:pStyle w:val="TAL"/>
              <w:keepNext w:val="0"/>
              <w:keepLines w:val="0"/>
            </w:pPr>
          </w:p>
        </w:tc>
        <w:tc>
          <w:tcPr>
            <w:tcW w:w="1133" w:type="dxa"/>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tcPr>
          <w:p w14:paraId="467255FB" w14:textId="77777777" w:rsidR="00123ECE" w:rsidRPr="003A6D1C" w:rsidRDefault="00123ECE" w:rsidP="00A04C2F">
            <w:pPr>
              <w:pStyle w:val="TAL"/>
              <w:keepNext w:val="0"/>
              <w:keepLines w:val="0"/>
            </w:pPr>
          </w:p>
        </w:tc>
        <w:tc>
          <w:tcPr>
            <w:tcW w:w="1700" w:type="dxa"/>
          </w:tcPr>
          <w:p w14:paraId="2B595793" w14:textId="77777777" w:rsidR="00123ECE" w:rsidRPr="003A6D1C" w:rsidRDefault="00123ECE" w:rsidP="00A04C2F">
            <w:pPr>
              <w:pStyle w:val="TAL"/>
              <w:keepNext w:val="0"/>
              <w:keepLines w:val="0"/>
            </w:pPr>
          </w:p>
        </w:tc>
        <w:tc>
          <w:tcPr>
            <w:tcW w:w="1133" w:type="dxa"/>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tcPr>
          <w:p w14:paraId="62AA8961" w14:textId="77777777" w:rsidR="00123ECE" w:rsidRPr="003A6D1C" w:rsidRDefault="00123ECE" w:rsidP="00A04C2F">
            <w:pPr>
              <w:pStyle w:val="TAL"/>
              <w:keepNext w:val="0"/>
              <w:keepLines w:val="0"/>
            </w:pPr>
          </w:p>
        </w:tc>
        <w:tc>
          <w:tcPr>
            <w:tcW w:w="1700" w:type="dxa"/>
          </w:tcPr>
          <w:p w14:paraId="4365491F" w14:textId="77777777" w:rsidR="00123ECE" w:rsidRPr="003A6D1C" w:rsidRDefault="00123ECE" w:rsidP="00A04C2F">
            <w:pPr>
              <w:pStyle w:val="TAL"/>
              <w:keepNext w:val="0"/>
              <w:keepLines w:val="0"/>
            </w:pPr>
          </w:p>
        </w:tc>
        <w:tc>
          <w:tcPr>
            <w:tcW w:w="1133" w:type="dxa"/>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tcPr>
          <w:p w14:paraId="309D14C1" w14:textId="77777777" w:rsidR="00123ECE" w:rsidRPr="003A6D1C" w:rsidRDefault="00123ECE" w:rsidP="00A04C2F">
            <w:pPr>
              <w:pStyle w:val="TAL"/>
              <w:keepNext w:val="0"/>
              <w:keepLines w:val="0"/>
            </w:pPr>
          </w:p>
        </w:tc>
        <w:tc>
          <w:tcPr>
            <w:tcW w:w="1700" w:type="dxa"/>
          </w:tcPr>
          <w:p w14:paraId="15320143" w14:textId="77777777" w:rsidR="00123ECE" w:rsidRPr="003A6D1C" w:rsidRDefault="00123ECE" w:rsidP="00A04C2F">
            <w:pPr>
              <w:pStyle w:val="TAL"/>
              <w:keepNext w:val="0"/>
              <w:keepLines w:val="0"/>
            </w:pPr>
          </w:p>
        </w:tc>
        <w:tc>
          <w:tcPr>
            <w:tcW w:w="1133" w:type="dxa"/>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679DF5B8" w14:textId="77777777" w:rsidR="00123ECE" w:rsidRPr="003A6D1C" w:rsidRDefault="00123ECE" w:rsidP="00A04C2F">
            <w:pPr>
              <w:pStyle w:val="TAL"/>
              <w:keepNext w:val="0"/>
              <w:keepLines w:val="0"/>
            </w:pPr>
            <w:r w:rsidRPr="003A6D1C">
              <w:t>ms0</w:t>
            </w:r>
          </w:p>
        </w:tc>
        <w:tc>
          <w:tcPr>
            <w:tcW w:w="1700" w:type="dxa"/>
          </w:tcPr>
          <w:p w14:paraId="31E892EC" w14:textId="77777777" w:rsidR="00123ECE" w:rsidRPr="003A6D1C" w:rsidRDefault="00123ECE" w:rsidP="00A04C2F">
            <w:pPr>
              <w:pStyle w:val="TAL"/>
              <w:keepNext w:val="0"/>
              <w:keepLines w:val="0"/>
              <w:rPr>
                <w:lang w:eastAsia="zh-CN"/>
              </w:rPr>
            </w:pPr>
          </w:p>
        </w:tc>
        <w:tc>
          <w:tcPr>
            <w:tcW w:w="1133" w:type="dxa"/>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tcPr>
          <w:p w14:paraId="36D96209" w14:textId="77777777" w:rsidR="00123ECE" w:rsidRPr="003A6D1C" w:rsidRDefault="00123ECE" w:rsidP="00A04C2F">
            <w:pPr>
              <w:pStyle w:val="TAL"/>
              <w:keepNext w:val="0"/>
              <w:keepLines w:val="0"/>
            </w:pPr>
          </w:p>
        </w:tc>
        <w:tc>
          <w:tcPr>
            <w:tcW w:w="1700" w:type="dxa"/>
          </w:tcPr>
          <w:p w14:paraId="4C92C863" w14:textId="77777777" w:rsidR="00123ECE" w:rsidRPr="003A6D1C" w:rsidRDefault="00123ECE" w:rsidP="00A04C2F">
            <w:pPr>
              <w:pStyle w:val="TAL"/>
              <w:keepNext w:val="0"/>
              <w:keepLines w:val="0"/>
            </w:pPr>
          </w:p>
        </w:tc>
        <w:tc>
          <w:tcPr>
            <w:tcW w:w="1133" w:type="dxa"/>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tcPr>
          <w:p w14:paraId="649F064F" w14:textId="77777777" w:rsidR="00123ECE" w:rsidRPr="003A6D1C" w:rsidRDefault="00123ECE" w:rsidP="00A04C2F">
            <w:pPr>
              <w:pStyle w:val="TAL"/>
              <w:keepNext w:val="0"/>
              <w:keepLines w:val="0"/>
            </w:pPr>
          </w:p>
        </w:tc>
        <w:tc>
          <w:tcPr>
            <w:tcW w:w="1700" w:type="dxa"/>
          </w:tcPr>
          <w:p w14:paraId="43C1F0D2" w14:textId="77777777" w:rsidR="00123ECE" w:rsidRPr="003A6D1C" w:rsidRDefault="00123ECE" w:rsidP="00A04C2F">
            <w:pPr>
              <w:pStyle w:val="TAL"/>
              <w:keepNext w:val="0"/>
              <w:keepLines w:val="0"/>
            </w:pPr>
          </w:p>
        </w:tc>
        <w:tc>
          <w:tcPr>
            <w:tcW w:w="1133" w:type="dxa"/>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tcPr>
          <w:p w14:paraId="274CD5C6" w14:textId="77777777" w:rsidR="00123ECE" w:rsidRPr="003A6D1C" w:rsidRDefault="00123ECE" w:rsidP="00A04C2F">
            <w:pPr>
              <w:pStyle w:val="TAL"/>
              <w:keepNext w:val="0"/>
              <w:keepLines w:val="0"/>
            </w:pPr>
            <w:r w:rsidRPr="003A6D1C">
              <w:t>}</w:t>
            </w:r>
          </w:p>
        </w:tc>
        <w:tc>
          <w:tcPr>
            <w:tcW w:w="2267" w:type="dxa"/>
          </w:tcPr>
          <w:p w14:paraId="49B1E065" w14:textId="77777777" w:rsidR="00123ECE" w:rsidRPr="003A6D1C" w:rsidRDefault="00123ECE" w:rsidP="00A04C2F">
            <w:pPr>
              <w:pStyle w:val="TAL"/>
              <w:keepNext w:val="0"/>
              <w:keepLines w:val="0"/>
            </w:pPr>
          </w:p>
        </w:tc>
        <w:tc>
          <w:tcPr>
            <w:tcW w:w="1700" w:type="dxa"/>
          </w:tcPr>
          <w:p w14:paraId="47FA56B9" w14:textId="77777777" w:rsidR="00123ECE" w:rsidRPr="003A6D1C" w:rsidRDefault="00123ECE" w:rsidP="00A04C2F">
            <w:pPr>
              <w:pStyle w:val="TAL"/>
              <w:keepNext w:val="0"/>
              <w:keepLines w:val="0"/>
            </w:pPr>
          </w:p>
        </w:tc>
        <w:tc>
          <w:tcPr>
            <w:tcW w:w="1133" w:type="dxa"/>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25pt" o:ole="" fillcolor="window">
                  <v:imagedata r:id="rId12" o:title=""/>
                </v:shape>
                <o:OLEObject Type="Embed" ProgID="Equation.3" ShapeID="_x0000_i1098" DrawAspect="Content" ObjectID="_1829829641"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5pt" o:ole="" fillcolor="window">
                  <v:imagedata r:id="rId86" o:title=""/>
                </v:shape>
                <o:OLEObject Type="Embed" ProgID="Equation.3" ShapeID="_x0000_i1099" DrawAspect="Content" ObjectID="_1829829642"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25pt;height:19.5pt" o:ole="" fillcolor="window">
                  <v:imagedata r:id="rId16" o:title=""/>
                </v:shape>
                <o:OLEObject Type="Embed" ProgID="Equation.3" ShapeID="_x0000_i1100" DrawAspect="Content" ObjectID="_1829829643"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25pt;height:19.5pt" o:ole="" fillcolor="window">
                  <v:imagedata r:id="rId16" o:title=""/>
                </v:shape>
                <o:OLEObject Type="Embed" ProgID="Equation.3" ShapeID="_x0000_i1101" DrawAspect="Content" ObjectID="_1829829644"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75pt;height:17.25pt" o:ole="" fillcolor="window">
                  <v:imagedata r:id="rId18" o:title=""/>
                </v:shape>
                <o:OLEObject Type="Embed" ProgID="Equation.3" ShapeID="_x0000_i1102" DrawAspect="Content" ObjectID="_1829829645"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75pt;height:19.5pt" o:ole="" fillcolor="window">
                  <v:imagedata r:id="rId91" o:title=""/>
                </v:shape>
                <o:OLEObject Type="Embed" ProgID="Equation.3" ShapeID="_x0000_i1103" DrawAspect="Content" ObjectID="_1829829646"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25pt;height:30.75pt" o:ole="">
            <v:imagedata r:id="rId81" o:title=""/>
          </v:shape>
          <o:OLEObject Type="Embed" ProgID="Equation.3" ShapeID="_x0000_i1104" DrawAspect="Content" ObjectID="_1829829647"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lastRenderedPageBreak/>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75pt;height:34.5pt" o:ole="">
            <v:imagedata r:id="rId102" o:title=""/>
          </v:shape>
          <o:OLEObject Type="Embed" ProgID="Equation.3" ShapeID="_x0000_i1105" DrawAspect="Content" ObjectID="_1829829648"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lastRenderedPageBreak/>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lastRenderedPageBreak/>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lastRenderedPageBreak/>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lastRenderedPageBreak/>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32323B3" w14:textId="77777777" w:rsidR="00123ECE" w:rsidRPr="003A6D1C" w:rsidRDefault="00123ECE" w:rsidP="00C51A8D">
            <w:pPr>
              <w:pStyle w:val="TAH"/>
              <w:keepLines w:val="0"/>
            </w:pPr>
            <w:r w:rsidRPr="003A6D1C">
              <w:t>Value/remark</w:t>
            </w:r>
          </w:p>
        </w:tc>
        <w:tc>
          <w:tcPr>
            <w:tcW w:w="1700" w:type="dxa"/>
          </w:tcPr>
          <w:p w14:paraId="761D2D51" w14:textId="77777777" w:rsidR="00123ECE" w:rsidRPr="003A6D1C" w:rsidRDefault="00123ECE" w:rsidP="00C51A8D">
            <w:pPr>
              <w:pStyle w:val="TAH"/>
              <w:keepLines w:val="0"/>
            </w:pPr>
            <w:r w:rsidRPr="003A6D1C">
              <w:t>Comment</w:t>
            </w:r>
          </w:p>
        </w:tc>
        <w:tc>
          <w:tcPr>
            <w:tcW w:w="1133" w:type="dxa"/>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tcPr>
          <w:p w14:paraId="6F941AA2" w14:textId="77777777" w:rsidR="00123ECE" w:rsidRPr="003A6D1C" w:rsidRDefault="00123ECE" w:rsidP="00C51A8D">
            <w:pPr>
              <w:pStyle w:val="TAL"/>
              <w:keepLines w:val="0"/>
            </w:pPr>
          </w:p>
        </w:tc>
        <w:tc>
          <w:tcPr>
            <w:tcW w:w="1700" w:type="dxa"/>
          </w:tcPr>
          <w:p w14:paraId="1FCEAC2B" w14:textId="77777777" w:rsidR="00123ECE" w:rsidRPr="003A6D1C" w:rsidRDefault="00123ECE" w:rsidP="00C51A8D">
            <w:pPr>
              <w:pStyle w:val="TAL"/>
              <w:keepLines w:val="0"/>
            </w:pPr>
          </w:p>
        </w:tc>
        <w:tc>
          <w:tcPr>
            <w:tcW w:w="1133" w:type="dxa"/>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C89A1DD" w14:textId="77777777" w:rsidR="00123ECE" w:rsidRPr="003A6D1C" w:rsidRDefault="00123ECE" w:rsidP="00C51A8D">
            <w:pPr>
              <w:pStyle w:val="TAL"/>
              <w:keepLines w:val="0"/>
            </w:pPr>
          </w:p>
        </w:tc>
        <w:tc>
          <w:tcPr>
            <w:tcW w:w="1700" w:type="dxa"/>
          </w:tcPr>
          <w:p w14:paraId="5713726D" w14:textId="77777777" w:rsidR="00123ECE" w:rsidRPr="003A6D1C" w:rsidRDefault="00123ECE" w:rsidP="00C51A8D">
            <w:pPr>
              <w:pStyle w:val="TAL"/>
              <w:keepLines w:val="0"/>
            </w:pPr>
          </w:p>
        </w:tc>
        <w:tc>
          <w:tcPr>
            <w:tcW w:w="1133" w:type="dxa"/>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tcPr>
          <w:p w14:paraId="50B8848A" w14:textId="77777777" w:rsidR="00123ECE" w:rsidRPr="003A6D1C" w:rsidRDefault="00123ECE" w:rsidP="00C51A8D">
            <w:pPr>
              <w:pStyle w:val="TAL"/>
              <w:keepLines w:val="0"/>
            </w:pPr>
          </w:p>
        </w:tc>
        <w:tc>
          <w:tcPr>
            <w:tcW w:w="1700" w:type="dxa"/>
          </w:tcPr>
          <w:p w14:paraId="51C17AFF" w14:textId="77777777" w:rsidR="00123ECE" w:rsidRPr="003A6D1C" w:rsidRDefault="00123ECE" w:rsidP="00C51A8D">
            <w:pPr>
              <w:pStyle w:val="TAL"/>
              <w:keepLines w:val="0"/>
            </w:pPr>
          </w:p>
        </w:tc>
        <w:tc>
          <w:tcPr>
            <w:tcW w:w="1133" w:type="dxa"/>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tcPr>
          <w:p w14:paraId="35A0C430" w14:textId="77777777" w:rsidR="00123ECE" w:rsidRPr="003A6D1C" w:rsidRDefault="00123ECE" w:rsidP="00C51A8D">
            <w:pPr>
              <w:pStyle w:val="TAL"/>
              <w:keepLines w:val="0"/>
            </w:pPr>
            <w:r w:rsidRPr="003A6D1C">
              <w:t>reportStrongestCellsForSON</w:t>
            </w:r>
          </w:p>
        </w:tc>
        <w:tc>
          <w:tcPr>
            <w:tcW w:w="1700" w:type="dxa"/>
          </w:tcPr>
          <w:p w14:paraId="739330BD" w14:textId="77777777" w:rsidR="00123ECE" w:rsidRPr="003A6D1C" w:rsidRDefault="00123ECE" w:rsidP="00C51A8D">
            <w:pPr>
              <w:pStyle w:val="TAL"/>
              <w:keepLines w:val="0"/>
            </w:pPr>
          </w:p>
        </w:tc>
        <w:tc>
          <w:tcPr>
            <w:tcW w:w="1133" w:type="dxa"/>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tcPr>
          <w:p w14:paraId="688032F2" w14:textId="77777777" w:rsidR="00123ECE" w:rsidRPr="003A6D1C" w:rsidRDefault="00123ECE" w:rsidP="00C51A8D">
            <w:pPr>
              <w:pStyle w:val="TAL"/>
              <w:keepLines w:val="0"/>
            </w:pPr>
          </w:p>
        </w:tc>
        <w:tc>
          <w:tcPr>
            <w:tcW w:w="1700" w:type="dxa"/>
          </w:tcPr>
          <w:p w14:paraId="192F63C7" w14:textId="77777777" w:rsidR="00123ECE" w:rsidRPr="003A6D1C" w:rsidRDefault="00123ECE" w:rsidP="00C51A8D">
            <w:pPr>
              <w:pStyle w:val="TAL"/>
              <w:keepLines w:val="0"/>
            </w:pPr>
          </w:p>
        </w:tc>
        <w:tc>
          <w:tcPr>
            <w:tcW w:w="1133" w:type="dxa"/>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tcPr>
          <w:p w14:paraId="55672E6B" w14:textId="77777777" w:rsidR="00123ECE" w:rsidRPr="003A6D1C" w:rsidRDefault="00123ECE" w:rsidP="00C51A8D">
            <w:pPr>
              <w:pStyle w:val="TAL"/>
              <w:keepLines w:val="0"/>
            </w:pPr>
          </w:p>
        </w:tc>
        <w:tc>
          <w:tcPr>
            <w:tcW w:w="1700" w:type="dxa"/>
          </w:tcPr>
          <w:p w14:paraId="726C9D6E" w14:textId="77777777" w:rsidR="00123ECE" w:rsidRPr="003A6D1C" w:rsidRDefault="00123ECE" w:rsidP="00C51A8D">
            <w:pPr>
              <w:pStyle w:val="TAL"/>
              <w:keepLines w:val="0"/>
            </w:pPr>
          </w:p>
        </w:tc>
        <w:tc>
          <w:tcPr>
            <w:tcW w:w="1133" w:type="dxa"/>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tcPr>
          <w:p w14:paraId="4E099F6C" w14:textId="77777777" w:rsidR="00123ECE" w:rsidRPr="003A6D1C" w:rsidRDefault="00123ECE" w:rsidP="00C51A8D">
            <w:pPr>
              <w:pStyle w:val="TAL"/>
              <w:keepLines w:val="0"/>
            </w:pPr>
          </w:p>
        </w:tc>
        <w:tc>
          <w:tcPr>
            <w:tcW w:w="1700" w:type="dxa"/>
          </w:tcPr>
          <w:p w14:paraId="6235C4CE" w14:textId="77777777" w:rsidR="00123ECE" w:rsidRPr="003A6D1C" w:rsidRDefault="00123ECE" w:rsidP="00C51A8D">
            <w:pPr>
              <w:pStyle w:val="TAL"/>
              <w:keepLines w:val="0"/>
            </w:pPr>
          </w:p>
        </w:tc>
        <w:tc>
          <w:tcPr>
            <w:tcW w:w="1133" w:type="dxa"/>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tcPr>
          <w:p w14:paraId="4449F46B" w14:textId="77777777" w:rsidR="00123ECE" w:rsidRPr="003A6D1C" w:rsidDel="003058BE" w:rsidRDefault="00123ECE" w:rsidP="00C51A8D">
            <w:pPr>
              <w:pStyle w:val="TAL"/>
              <w:keepLines w:val="0"/>
            </w:pPr>
            <w:r w:rsidRPr="003A6D1C">
              <w:rPr>
                <w:lang w:eastAsia="zh-CN"/>
              </w:rPr>
              <w:t>1</w:t>
            </w:r>
          </w:p>
        </w:tc>
        <w:tc>
          <w:tcPr>
            <w:tcW w:w="1700" w:type="dxa"/>
          </w:tcPr>
          <w:p w14:paraId="643293AC" w14:textId="77777777" w:rsidR="00123ECE" w:rsidRPr="003A6D1C" w:rsidDel="003058BE" w:rsidRDefault="00123ECE" w:rsidP="00C51A8D">
            <w:pPr>
              <w:pStyle w:val="TAL"/>
              <w:keepLines w:val="0"/>
            </w:pPr>
          </w:p>
        </w:tc>
        <w:tc>
          <w:tcPr>
            <w:tcW w:w="1133" w:type="dxa"/>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tcPr>
          <w:p w14:paraId="6DDF8A4F" w14:textId="77777777" w:rsidR="00123ECE" w:rsidRPr="003A6D1C" w:rsidDel="003058BE" w:rsidRDefault="00123ECE" w:rsidP="00A04C2F">
            <w:pPr>
              <w:pStyle w:val="TAL"/>
              <w:keepNext w:val="0"/>
              <w:keepLines w:val="0"/>
            </w:pPr>
          </w:p>
        </w:tc>
        <w:tc>
          <w:tcPr>
            <w:tcW w:w="1133" w:type="dxa"/>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tcPr>
          <w:p w14:paraId="08EB9B1F" w14:textId="77777777" w:rsidR="00123ECE" w:rsidRPr="003A6D1C" w:rsidDel="003058BE" w:rsidRDefault="00123ECE" w:rsidP="00A04C2F">
            <w:pPr>
              <w:pStyle w:val="TAL"/>
              <w:keepNext w:val="0"/>
              <w:keepLines w:val="0"/>
            </w:pPr>
          </w:p>
        </w:tc>
        <w:tc>
          <w:tcPr>
            <w:tcW w:w="1133" w:type="dxa"/>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tcPr>
          <w:p w14:paraId="3B62A3F7" w14:textId="77777777" w:rsidR="00123ECE" w:rsidRPr="003A6D1C" w:rsidRDefault="00123ECE" w:rsidP="00A04C2F">
            <w:pPr>
              <w:pStyle w:val="TAL"/>
              <w:keepNext w:val="0"/>
              <w:keepLines w:val="0"/>
            </w:pPr>
            <w:r w:rsidRPr="003A6D1C">
              <w:t>}</w:t>
            </w:r>
          </w:p>
        </w:tc>
        <w:tc>
          <w:tcPr>
            <w:tcW w:w="2267" w:type="dxa"/>
          </w:tcPr>
          <w:p w14:paraId="523920A2" w14:textId="77777777" w:rsidR="00123ECE" w:rsidRPr="003A6D1C" w:rsidRDefault="00123ECE" w:rsidP="00A04C2F">
            <w:pPr>
              <w:pStyle w:val="TAL"/>
              <w:keepNext w:val="0"/>
              <w:keepLines w:val="0"/>
            </w:pPr>
          </w:p>
        </w:tc>
        <w:tc>
          <w:tcPr>
            <w:tcW w:w="1700" w:type="dxa"/>
          </w:tcPr>
          <w:p w14:paraId="74A5C1E3" w14:textId="77777777" w:rsidR="00123ECE" w:rsidRPr="003A6D1C" w:rsidRDefault="00123ECE" w:rsidP="00A04C2F">
            <w:pPr>
              <w:pStyle w:val="TAL"/>
              <w:keepNext w:val="0"/>
              <w:keepLines w:val="0"/>
            </w:pPr>
          </w:p>
        </w:tc>
        <w:tc>
          <w:tcPr>
            <w:tcW w:w="1133" w:type="dxa"/>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lastRenderedPageBreak/>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0.75pt;height:19.5pt" o:ole="" fillcolor="window">
                  <v:imagedata r:id="rId12" o:title=""/>
                </v:shape>
                <o:OLEObject Type="Embed" ProgID="Equation.3" ShapeID="_x0000_i1106" DrawAspect="Content" ObjectID="_1829829649"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25pt;height:19.5pt" o:ole="" fillcolor="window">
                  <v:imagedata r:id="rId16" o:title=""/>
                </v:shape>
                <o:OLEObject Type="Embed" ProgID="Equation.3" ShapeID="_x0000_i1107" DrawAspect="Content" ObjectID="_1829829650"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39.75pt;height:19.5pt" o:ole="" fillcolor="window">
                  <v:imagedata r:id="rId14" o:title=""/>
                </v:shape>
                <o:OLEObject Type="Embed" ProgID="Equation.3" ShapeID="_x0000_i1108" DrawAspect="Content" ObjectID="_1829829651"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tcPr>
          <w:p w14:paraId="2C0A79FA" w14:textId="77777777" w:rsidR="00123ECE" w:rsidRPr="003A6D1C" w:rsidRDefault="00123ECE" w:rsidP="00A04C2F">
            <w:pPr>
              <w:pStyle w:val="TAC"/>
              <w:keepNext w:val="0"/>
              <w:keepLines w:val="0"/>
            </w:pPr>
            <w:r w:rsidRPr="003A6D1C">
              <w:t>-94</w:t>
            </w:r>
          </w:p>
        </w:tc>
        <w:tc>
          <w:tcPr>
            <w:tcW w:w="1701" w:type="dxa"/>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tcPr>
          <w:p w14:paraId="6622CA4B" w14:textId="77777777" w:rsidR="00123ECE" w:rsidRPr="003A6D1C" w:rsidRDefault="00123ECE" w:rsidP="00A04C2F">
            <w:pPr>
              <w:pStyle w:val="TAC"/>
              <w:keepNext w:val="0"/>
              <w:keepLines w:val="0"/>
            </w:pPr>
            <w:r w:rsidRPr="003A6D1C">
              <w:t>-94</w:t>
            </w:r>
          </w:p>
        </w:tc>
        <w:tc>
          <w:tcPr>
            <w:tcW w:w="1701" w:type="dxa"/>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25pt;height:19.5pt" o:ole="" fillcolor="window">
                  <v:imagedata r:id="rId16" o:title=""/>
                </v:shape>
                <o:OLEObject Type="Embed" ProgID="Equation.3" ShapeID="_x0000_i1109" DrawAspect="Content" ObjectID="_1829829652"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lastRenderedPageBreak/>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75pt;height:34.5pt" o:ole="">
            <v:imagedata r:id="rId102" o:title=""/>
          </v:shape>
          <o:OLEObject Type="Embed" ProgID="Equation.3" ShapeID="_x0000_i1110" DrawAspect="Content" ObjectID="_1829829653"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75pt;height:30.75pt" o:ole="">
            <v:imagedata r:id="rId109" o:title=""/>
          </v:shape>
          <o:OLEObject Type="Embed" ProgID="Equation.3" ShapeID="_x0000_i1111" DrawAspect="Content" ObjectID="_1829829654"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tc>
      </w:tr>
      <w:tr w:rsidR="00123ECE" w:rsidRPr="003A6D1C" w14:paraId="699EA9F3" w14:textId="77777777" w:rsidTr="00AB5AA5">
        <w:trPr>
          <w:cantSplit/>
          <w:jc w:val="center"/>
        </w:trPr>
        <w:tc>
          <w:tcPr>
            <w:tcW w:w="3366" w:type="dxa"/>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lastRenderedPageBreak/>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lastRenderedPageBreak/>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4D70B30" w14:textId="77777777" w:rsidR="00123ECE" w:rsidRPr="003A6D1C" w:rsidRDefault="00123ECE" w:rsidP="00C51A8D">
            <w:pPr>
              <w:pStyle w:val="TAH"/>
              <w:keepLines w:val="0"/>
            </w:pPr>
            <w:r w:rsidRPr="003A6D1C">
              <w:t>Value/remark</w:t>
            </w:r>
          </w:p>
        </w:tc>
        <w:tc>
          <w:tcPr>
            <w:tcW w:w="1700" w:type="dxa"/>
          </w:tcPr>
          <w:p w14:paraId="48D4F0A7" w14:textId="77777777" w:rsidR="00123ECE" w:rsidRPr="003A6D1C" w:rsidRDefault="00123ECE" w:rsidP="00C51A8D">
            <w:pPr>
              <w:pStyle w:val="TAH"/>
              <w:keepLines w:val="0"/>
            </w:pPr>
            <w:r w:rsidRPr="003A6D1C">
              <w:t>Comment</w:t>
            </w:r>
          </w:p>
        </w:tc>
        <w:tc>
          <w:tcPr>
            <w:tcW w:w="1133" w:type="dxa"/>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6E48B78" w14:textId="77777777" w:rsidR="00123ECE" w:rsidRPr="003A6D1C" w:rsidRDefault="00123ECE" w:rsidP="00C51A8D">
            <w:pPr>
              <w:pStyle w:val="TAL"/>
              <w:keepLines w:val="0"/>
            </w:pPr>
          </w:p>
        </w:tc>
        <w:tc>
          <w:tcPr>
            <w:tcW w:w="1700" w:type="dxa"/>
          </w:tcPr>
          <w:p w14:paraId="08C73ABC" w14:textId="77777777" w:rsidR="00123ECE" w:rsidRPr="003A6D1C" w:rsidRDefault="00123ECE" w:rsidP="00C51A8D">
            <w:pPr>
              <w:pStyle w:val="TAL"/>
              <w:keepLines w:val="0"/>
            </w:pPr>
          </w:p>
        </w:tc>
        <w:tc>
          <w:tcPr>
            <w:tcW w:w="1133" w:type="dxa"/>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9E856C1" w14:textId="77777777" w:rsidR="00123ECE" w:rsidRPr="003A6D1C" w:rsidRDefault="00123ECE" w:rsidP="00C51A8D">
            <w:pPr>
              <w:pStyle w:val="TAL"/>
              <w:keepLines w:val="0"/>
            </w:pPr>
          </w:p>
        </w:tc>
        <w:tc>
          <w:tcPr>
            <w:tcW w:w="1700" w:type="dxa"/>
          </w:tcPr>
          <w:p w14:paraId="7154FEDB" w14:textId="77777777" w:rsidR="00123ECE" w:rsidRPr="003A6D1C" w:rsidRDefault="00123ECE" w:rsidP="00C51A8D">
            <w:pPr>
              <w:pStyle w:val="TAL"/>
              <w:keepLines w:val="0"/>
            </w:pPr>
          </w:p>
        </w:tc>
        <w:tc>
          <w:tcPr>
            <w:tcW w:w="1133" w:type="dxa"/>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4DA75398" w14:textId="77777777" w:rsidR="00123ECE" w:rsidRPr="003A6D1C" w:rsidRDefault="00123ECE" w:rsidP="00C51A8D">
            <w:pPr>
              <w:pStyle w:val="TAL"/>
              <w:keepLines w:val="0"/>
            </w:pPr>
          </w:p>
        </w:tc>
        <w:tc>
          <w:tcPr>
            <w:tcW w:w="1700" w:type="dxa"/>
          </w:tcPr>
          <w:p w14:paraId="273EBFAB" w14:textId="77777777" w:rsidR="00123ECE" w:rsidRPr="003A6D1C" w:rsidRDefault="00123ECE" w:rsidP="00C51A8D">
            <w:pPr>
              <w:pStyle w:val="TAL"/>
              <w:keepLines w:val="0"/>
            </w:pPr>
          </w:p>
        </w:tc>
        <w:tc>
          <w:tcPr>
            <w:tcW w:w="1133" w:type="dxa"/>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815729D" w14:textId="77777777" w:rsidR="00123ECE" w:rsidRPr="003A6D1C" w:rsidRDefault="00123ECE" w:rsidP="00C51A8D">
            <w:pPr>
              <w:pStyle w:val="TAL"/>
              <w:keepLines w:val="0"/>
            </w:pPr>
          </w:p>
        </w:tc>
        <w:tc>
          <w:tcPr>
            <w:tcW w:w="1700" w:type="dxa"/>
          </w:tcPr>
          <w:p w14:paraId="69DAE95E" w14:textId="77777777" w:rsidR="00123ECE" w:rsidRPr="003A6D1C" w:rsidRDefault="00123ECE" w:rsidP="00C51A8D">
            <w:pPr>
              <w:pStyle w:val="TAL"/>
              <w:keepLines w:val="0"/>
            </w:pPr>
          </w:p>
        </w:tc>
        <w:tc>
          <w:tcPr>
            <w:tcW w:w="1133" w:type="dxa"/>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6FE31728" w14:textId="77777777" w:rsidR="00123ECE" w:rsidRPr="003A6D1C" w:rsidRDefault="00123ECE" w:rsidP="00C51A8D">
            <w:pPr>
              <w:pStyle w:val="TAL"/>
              <w:keepLines w:val="0"/>
            </w:pPr>
          </w:p>
        </w:tc>
        <w:tc>
          <w:tcPr>
            <w:tcW w:w="1700" w:type="dxa"/>
          </w:tcPr>
          <w:p w14:paraId="75FC5409" w14:textId="77777777" w:rsidR="00123ECE" w:rsidRPr="003A6D1C" w:rsidRDefault="00123ECE" w:rsidP="00C51A8D">
            <w:pPr>
              <w:pStyle w:val="TAL"/>
              <w:keepLines w:val="0"/>
            </w:pPr>
          </w:p>
        </w:tc>
        <w:tc>
          <w:tcPr>
            <w:tcW w:w="1133" w:type="dxa"/>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2AC9DF1B" w14:textId="77777777" w:rsidR="00123ECE" w:rsidRPr="003A6D1C" w:rsidRDefault="00123ECE" w:rsidP="00C51A8D">
            <w:pPr>
              <w:pStyle w:val="TAL"/>
              <w:keepLines w:val="0"/>
            </w:pPr>
          </w:p>
        </w:tc>
        <w:tc>
          <w:tcPr>
            <w:tcW w:w="1700" w:type="dxa"/>
          </w:tcPr>
          <w:p w14:paraId="1D80CCA0" w14:textId="77777777" w:rsidR="00123ECE" w:rsidRPr="003A6D1C" w:rsidRDefault="00123ECE" w:rsidP="00C51A8D">
            <w:pPr>
              <w:pStyle w:val="TAL"/>
              <w:keepLines w:val="0"/>
            </w:pPr>
          </w:p>
        </w:tc>
        <w:tc>
          <w:tcPr>
            <w:tcW w:w="1133" w:type="dxa"/>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CF54416" w14:textId="77777777" w:rsidR="00123ECE" w:rsidRPr="003A6D1C" w:rsidRDefault="00123ECE" w:rsidP="00C51A8D">
            <w:pPr>
              <w:pStyle w:val="TAL"/>
              <w:keepLines w:val="0"/>
            </w:pPr>
          </w:p>
        </w:tc>
        <w:tc>
          <w:tcPr>
            <w:tcW w:w="1700" w:type="dxa"/>
          </w:tcPr>
          <w:p w14:paraId="4841E991" w14:textId="77777777" w:rsidR="00123ECE" w:rsidRPr="003A6D1C" w:rsidRDefault="00123ECE" w:rsidP="00C51A8D">
            <w:pPr>
              <w:pStyle w:val="TAL"/>
              <w:keepLines w:val="0"/>
            </w:pPr>
          </w:p>
        </w:tc>
        <w:tc>
          <w:tcPr>
            <w:tcW w:w="1133" w:type="dxa"/>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tcPr>
          <w:p w14:paraId="29CC8415" w14:textId="77777777" w:rsidR="00123ECE" w:rsidRPr="003A6D1C" w:rsidRDefault="00123ECE" w:rsidP="00C51A8D">
            <w:pPr>
              <w:pStyle w:val="TAL"/>
              <w:keepLines w:val="0"/>
            </w:pPr>
            <w:r w:rsidRPr="003A6D1C">
              <w:rPr>
                <w:lang w:eastAsia="zh-CN"/>
              </w:rPr>
              <w:t>32</w:t>
            </w:r>
          </w:p>
        </w:tc>
        <w:tc>
          <w:tcPr>
            <w:tcW w:w="1700" w:type="dxa"/>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tcPr>
          <w:p w14:paraId="0B681879" w14:textId="77777777" w:rsidR="00123ECE" w:rsidRPr="003A6D1C" w:rsidRDefault="00123ECE" w:rsidP="00C51A8D">
            <w:pPr>
              <w:pStyle w:val="TAL"/>
              <w:keepLines w:val="0"/>
            </w:pPr>
          </w:p>
        </w:tc>
        <w:tc>
          <w:tcPr>
            <w:tcW w:w="1700" w:type="dxa"/>
          </w:tcPr>
          <w:p w14:paraId="337FA2CA" w14:textId="77777777" w:rsidR="00123ECE" w:rsidRPr="003A6D1C" w:rsidRDefault="00123ECE" w:rsidP="00C51A8D">
            <w:pPr>
              <w:pStyle w:val="TAL"/>
              <w:keepLines w:val="0"/>
            </w:pPr>
          </w:p>
        </w:tc>
        <w:tc>
          <w:tcPr>
            <w:tcW w:w="1133" w:type="dxa"/>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tcPr>
          <w:p w14:paraId="2BCE337C" w14:textId="77777777" w:rsidR="00123ECE" w:rsidRPr="003A6D1C" w:rsidRDefault="00123ECE" w:rsidP="00C51A8D">
            <w:pPr>
              <w:pStyle w:val="TAL"/>
              <w:keepLines w:val="0"/>
            </w:pPr>
          </w:p>
        </w:tc>
        <w:tc>
          <w:tcPr>
            <w:tcW w:w="1700" w:type="dxa"/>
          </w:tcPr>
          <w:p w14:paraId="2099E51B" w14:textId="77777777" w:rsidR="00123ECE" w:rsidRPr="003A6D1C" w:rsidRDefault="00123ECE" w:rsidP="00C51A8D">
            <w:pPr>
              <w:pStyle w:val="TAL"/>
              <w:keepLines w:val="0"/>
            </w:pPr>
          </w:p>
        </w:tc>
        <w:tc>
          <w:tcPr>
            <w:tcW w:w="1133" w:type="dxa"/>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tcPr>
          <w:p w14:paraId="5917EF5E" w14:textId="77777777" w:rsidR="00123ECE" w:rsidRPr="003A6D1C" w:rsidRDefault="00123ECE" w:rsidP="00C51A8D">
            <w:pPr>
              <w:pStyle w:val="TAL"/>
              <w:keepLines w:val="0"/>
            </w:pPr>
          </w:p>
        </w:tc>
        <w:tc>
          <w:tcPr>
            <w:tcW w:w="1700" w:type="dxa"/>
          </w:tcPr>
          <w:p w14:paraId="0646C11E" w14:textId="77777777" w:rsidR="00123ECE" w:rsidRPr="003A6D1C" w:rsidRDefault="00123ECE" w:rsidP="00C51A8D">
            <w:pPr>
              <w:pStyle w:val="TAL"/>
              <w:keepLines w:val="0"/>
            </w:pPr>
          </w:p>
        </w:tc>
        <w:tc>
          <w:tcPr>
            <w:tcW w:w="1133" w:type="dxa"/>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tcPr>
          <w:p w14:paraId="28F84207" w14:textId="77777777" w:rsidR="00123ECE" w:rsidRPr="003A6D1C" w:rsidRDefault="00123ECE" w:rsidP="00C51A8D">
            <w:pPr>
              <w:pStyle w:val="TAL"/>
              <w:keepLines w:val="0"/>
            </w:pPr>
          </w:p>
        </w:tc>
        <w:tc>
          <w:tcPr>
            <w:tcW w:w="1700" w:type="dxa"/>
          </w:tcPr>
          <w:p w14:paraId="5709BCB7" w14:textId="77777777" w:rsidR="00123ECE" w:rsidRPr="003A6D1C" w:rsidRDefault="00123ECE" w:rsidP="00C51A8D">
            <w:pPr>
              <w:pStyle w:val="TAL"/>
              <w:keepLines w:val="0"/>
            </w:pPr>
          </w:p>
        </w:tc>
        <w:tc>
          <w:tcPr>
            <w:tcW w:w="1133" w:type="dxa"/>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C776321" w14:textId="77777777" w:rsidR="00123ECE" w:rsidRPr="003A6D1C" w:rsidRDefault="00123ECE" w:rsidP="00A04C2F">
            <w:pPr>
              <w:pStyle w:val="TAL"/>
              <w:keepNext w:val="0"/>
              <w:keepLines w:val="0"/>
            </w:pPr>
            <w:r w:rsidRPr="003A6D1C">
              <w:t>ms0</w:t>
            </w:r>
          </w:p>
        </w:tc>
        <w:tc>
          <w:tcPr>
            <w:tcW w:w="1700" w:type="dxa"/>
          </w:tcPr>
          <w:p w14:paraId="5B22A29B" w14:textId="77777777" w:rsidR="00123ECE" w:rsidRPr="003A6D1C" w:rsidRDefault="00123ECE" w:rsidP="00A04C2F">
            <w:pPr>
              <w:pStyle w:val="TAL"/>
              <w:keepNext w:val="0"/>
              <w:keepLines w:val="0"/>
            </w:pPr>
          </w:p>
        </w:tc>
        <w:tc>
          <w:tcPr>
            <w:tcW w:w="1133" w:type="dxa"/>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tcPr>
          <w:p w14:paraId="066EE91D" w14:textId="77777777" w:rsidR="00123ECE" w:rsidRPr="003A6D1C" w:rsidRDefault="00123ECE" w:rsidP="00A04C2F">
            <w:pPr>
              <w:pStyle w:val="TAL"/>
              <w:keepNext w:val="0"/>
              <w:keepLines w:val="0"/>
            </w:pPr>
          </w:p>
        </w:tc>
        <w:tc>
          <w:tcPr>
            <w:tcW w:w="1700" w:type="dxa"/>
          </w:tcPr>
          <w:p w14:paraId="67F1A180" w14:textId="77777777" w:rsidR="00123ECE" w:rsidRPr="003A6D1C" w:rsidRDefault="00123ECE" w:rsidP="00A04C2F">
            <w:pPr>
              <w:pStyle w:val="TAL"/>
              <w:keepNext w:val="0"/>
              <w:keepLines w:val="0"/>
            </w:pPr>
          </w:p>
        </w:tc>
        <w:tc>
          <w:tcPr>
            <w:tcW w:w="1133" w:type="dxa"/>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tcPr>
          <w:p w14:paraId="48AFE1C4" w14:textId="77777777" w:rsidR="00123ECE" w:rsidRPr="003A6D1C" w:rsidRDefault="00123ECE" w:rsidP="00A04C2F">
            <w:pPr>
              <w:pStyle w:val="TAL"/>
              <w:keepNext w:val="0"/>
              <w:keepLines w:val="0"/>
            </w:pPr>
          </w:p>
        </w:tc>
        <w:tc>
          <w:tcPr>
            <w:tcW w:w="1700" w:type="dxa"/>
          </w:tcPr>
          <w:p w14:paraId="1E74EF27" w14:textId="77777777" w:rsidR="00123ECE" w:rsidRPr="003A6D1C" w:rsidRDefault="00123ECE" w:rsidP="00A04C2F">
            <w:pPr>
              <w:pStyle w:val="TAL"/>
              <w:keepNext w:val="0"/>
              <w:keepLines w:val="0"/>
            </w:pPr>
          </w:p>
        </w:tc>
        <w:tc>
          <w:tcPr>
            <w:tcW w:w="1133" w:type="dxa"/>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tcPr>
          <w:p w14:paraId="6E52CF28" w14:textId="77777777" w:rsidR="00123ECE" w:rsidRPr="003A6D1C" w:rsidRDefault="00123ECE" w:rsidP="00A04C2F">
            <w:pPr>
              <w:pStyle w:val="TAL"/>
              <w:keepNext w:val="0"/>
              <w:keepLines w:val="0"/>
            </w:pPr>
            <w:r w:rsidRPr="003A6D1C">
              <w:t>}</w:t>
            </w:r>
          </w:p>
        </w:tc>
        <w:tc>
          <w:tcPr>
            <w:tcW w:w="2267" w:type="dxa"/>
          </w:tcPr>
          <w:p w14:paraId="79E234BA" w14:textId="77777777" w:rsidR="00123ECE" w:rsidRPr="003A6D1C" w:rsidRDefault="00123ECE" w:rsidP="00A04C2F">
            <w:pPr>
              <w:pStyle w:val="TAL"/>
              <w:keepNext w:val="0"/>
              <w:keepLines w:val="0"/>
            </w:pPr>
          </w:p>
        </w:tc>
        <w:tc>
          <w:tcPr>
            <w:tcW w:w="1700" w:type="dxa"/>
          </w:tcPr>
          <w:p w14:paraId="760DC5DE" w14:textId="77777777" w:rsidR="00123ECE" w:rsidRPr="003A6D1C" w:rsidRDefault="00123ECE" w:rsidP="00A04C2F">
            <w:pPr>
              <w:pStyle w:val="TAL"/>
              <w:keepNext w:val="0"/>
              <w:keepLines w:val="0"/>
            </w:pPr>
          </w:p>
        </w:tc>
        <w:tc>
          <w:tcPr>
            <w:tcW w:w="1133" w:type="dxa"/>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lastRenderedPageBreak/>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0.75pt;height:19.5pt" o:ole="" fillcolor="window">
                  <v:imagedata r:id="rId12" o:title=""/>
                </v:shape>
                <o:OLEObject Type="Embed" ProgID="Equation.3" ShapeID="_x0000_i1112" DrawAspect="Content" ObjectID="_1829829655"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25pt;height:19.5pt" o:ole="" fillcolor="window">
                  <v:imagedata r:id="rId16" o:title=""/>
                </v:shape>
                <o:OLEObject Type="Embed" ProgID="Equation.3" ShapeID="_x0000_i1113" DrawAspect="Content" ObjectID="_1829829656"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39.75pt;height:19.5pt" o:ole="" fillcolor="window">
                  <v:imagedata r:id="rId14" o:title=""/>
                </v:shape>
                <o:OLEObject Type="Embed" ProgID="Equation.3" ShapeID="_x0000_i1114" DrawAspect="Content" ObjectID="_1829829657"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13F7CC39" w14:textId="77777777" w:rsidR="00123ECE" w:rsidRPr="003A6D1C" w:rsidRDefault="00123ECE" w:rsidP="00A04C2F">
            <w:pPr>
              <w:pStyle w:val="TAC"/>
              <w:keepNext w:val="0"/>
              <w:keepLines w:val="0"/>
              <w:rPr>
                <w:lang w:eastAsia="zh-CN"/>
              </w:rPr>
            </w:pPr>
            <w:r w:rsidRPr="003A6D1C">
              <w:t>-94</w:t>
            </w:r>
          </w:p>
        </w:tc>
        <w:tc>
          <w:tcPr>
            <w:tcW w:w="2410" w:type="dxa"/>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43DA9AC1" w14:textId="77777777" w:rsidR="00123ECE" w:rsidRPr="003A6D1C" w:rsidRDefault="00123ECE" w:rsidP="00A04C2F">
            <w:pPr>
              <w:pStyle w:val="TAC"/>
              <w:keepNext w:val="0"/>
              <w:keepLines w:val="0"/>
              <w:rPr>
                <w:lang w:eastAsia="zh-CN"/>
              </w:rPr>
            </w:pPr>
            <w:r w:rsidRPr="003A6D1C">
              <w:t>-94</w:t>
            </w:r>
          </w:p>
        </w:tc>
        <w:tc>
          <w:tcPr>
            <w:tcW w:w="2410" w:type="dxa"/>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25pt;height:19.5pt" o:ole="" fillcolor="window">
                  <v:imagedata r:id="rId16" o:title=""/>
                </v:shape>
                <o:OLEObject Type="Embed" ProgID="Equation.3" ShapeID="_x0000_i1115" DrawAspect="Content" ObjectID="_1829829658"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75pt;height:17.25pt" o:ole="" fillcolor="window">
                  <v:imagedata r:id="rId18" o:title=""/>
                </v:shape>
                <o:OLEObject Type="Embed" ProgID="Equation.3" ShapeID="_x0000_i1116" DrawAspect="Content" ObjectID="_1829829659"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75pt;height:19.5pt" o:ole="" fillcolor="window">
                  <v:imagedata r:id="rId91" o:title=""/>
                </v:shape>
                <o:OLEObject Type="Embed" ProgID="Equation.3" ShapeID="_x0000_i1117" DrawAspect="Content" ObjectID="_1829829660"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lastRenderedPageBreak/>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75pt;height:30.75pt" o:ole="">
            <v:imagedata r:id="rId109" o:title=""/>
          </v:shape>
          <o:OLEObject Type="Embed" ProgID="Equation.3" ShapeID="_x0000_i1118" DrawAspect="Content" ObjectID="_1829829661"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25pt;height:27.75pt" o:ole="">
            <v:imagedata r:id="rId118" o:title=""/>
          </v:shape>
          <o:OLEObject Type="Embed" ProgID="Equation.3" ShapeID="_x0000_i1119" DrawAspect="Content" ObjectID="_1829829662"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lastRenderedPageBreak/>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75pt;height:27.75pt" o:ole="">
            <v:imagedata r:id="rId120" o:title=""/>
          </v:shape>
          <o:OLEObject Type="Embed" ProgID="Equation.3" ShapeID="_x0000_i1120" DrawAspect="Content" ObjectID="_1829829663"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829829664"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25pt;height:30pt" o:ole="" fillcolor="window">
            <v:imagedata r:id="rId124" o:title=""/>
          </v:shape>
          <o:OLEObject Type="Embed" ProgID="Equation.3" ShapeID="_x0000_i1122" DrawAspect="Content" ObjectID="_1829829665"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lastRenderedPageBreak/>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lastRenderedPageBreak/>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lastRenderedPageBreak/>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tcPr>
          <w:p w14:paraId="719E5815" w14:textId="77777777" w:rsidR="00C46B02" w:rsidRPr="003A6D1C" w:rsidRDefault="00C46B02" w:rsidP="00C51A8D">
            <w:pPr>
              <w:pStyle w:val="TAH"/>
              <w:keepLines w:val="0"/>
            </w:pPr>
            <w:r w:rsidRPr="003A6D1C">
              <w:t>Value/remark</w:t>
            </w:r>
          </w:p>
        </w:tc>
        <w:tc>
          <w:tcPr>
            <w:tcW w:w="1700" w:type="dxa"/>
          </w:tcPr>
          <w:p w14:paraId="62A600E8" w14:textId="77777777" w:rsidR="00C46B02" w:rsidRPr="003A6D1C" w:rsidRDefault="00C46B02" w:rsidP="00C51A8D">
            <w:pPr>
              <w:pStyle w:val="TAH"/>
              <w:keepLines w:val="0"/>
            </w:pPr>
            <w:r w:rsidRPr="003A6D1C">
              <w:t>Comment</w:t>
            </w:r>
          </w:p>
        </w:tc>
        <w:tc>
          <w:tcPr>
            <w:tcW w:w="1133" w:type="dxa"/>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1DAF05D" w14:textId="77777777" w:rsidR="00C46B02" w:rsidRPr="003A6D1C" w:rsidRDefault="00C46B02" w:rsidP="00C51A8D">
            <w:pPr>
              <w:pStyle w:val="TAL"/>
              <w:keepLines w:val="0"/>
            </w:pPr>
          </w:p>
        </w:tc>
        <w:tc>
          <w:tcPr>
            <w:tcW w:w="1700" w:type="dxa"/>
          </w:tcPr>
          <w:p w14:paraId="6743F4AD" w14:textId="77777777" w:rsidR="00C46B02" w:rsidRPr="003A6D1C" w:rsidRDefault="00C46B02" w:rsidP="00C51A8D">
            <w:pPr>
              <w:pStyle w:val="TAL"/>
              <w:keepLines w:val="0"/>
            </w:pPr>
          </w:p>
        </w:tc>
        <w:tc>
          <w:tcPr>
            <w:tcW w:w="1133" w:type="dxa"/>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tcPr>
          <w:p w14:paraId="16CAF3F9" w14:textId="77777777" w:rsidR="00C46B02" w:rsidRPr="003A6D1C" w:rsidRDefault="00C46B02" w:rsidP="00C51A8D">
            <w:pPr>
              <w:pStyle w:val="TAL"/>
              <w:keepLines w:val="0"/>
            </w:pPr>
          </w:p>
        </w:tc>
        <w:tc>
          <w:tcPr>
            <w:tcW w:w="1700" w:type="dxa"/>
          </w:tcPr>
          <w:p w14:paraId="02FE4E4F" w14:textId="77777777" w:rsidR="00C46B02" w:rsidRPr="003A6D1C" w:rsidRDefault="00C46B02" w:rsidP="00C51A8D">
            <w:pPr>
              <w:pStyle w:val="TAL"/>
              <w:keepLines w:val="0"/>
            </w:pPr>
          </w:p>
        </w:tc>
        <w:tc>
          <w:tcPr>
            <w:tcW w:w="1133" w:type="dxa"/>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tcPr>
          <w:p w14:paraId="4D30D897" w14:textId="77777777" w:rsidR="00C46B02" w:rsidRPr="003A6D1C" w:rsidRDefault="00C46B02" w:rsidP="00C51A8D">
            <w:pPr>
              <w:pStyle w:val="TAL"/>
              <w:keepLines w:val="0"/>
            </w:pPr>
          </w:p>
        </w:tc>
        <w:tc>
          <w:tcPr>
            <w:tcW w:w="1700" w:type="dxa"/>
          </w:tcPr>
          <w:p w14:paraId="65F20161" w14:textId="77777777" w:rsidR="00C46B02" w:rsidRPr="003A6D1C" w:rsidRDefault="00C46B02" w:rsidP="00C51A8D">
            <w:pPr>
              <w:pStyle w:val="TAL"/>
              <w:keepLines w:val="0"/>
            </w:pPr>
          </w:p>
        </w:tc>
        <w:tc>
          <w:tcPr>
            <w:tcW w:w="1133" w:type="dxa"/>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tcPr>
          <w:p w14:paraId="25E5F458" w14:textId="77777777" w:rsidR="00C46B02" w:rsidRPr="003A6D1C" w:rsidRDefault="00C46B02" w:rsidP="00C51A8D">
            <w:pPr>
              <w:pStyle w:val="TAL"/>
              <w:keepLines w:val="0"/>
            </w:pPr>
          </w:p>
        </w:tc>
        <w:tc>
          <w:tcPr>
            <w:tcW w:w="1700" w:type="dxa"/>
          </w:tcPr>
          <w:p w14:paraId="01DB9576" w14:textId="77777777" w:rsidR="00C46B02" w:rsidRPr="003A6D1C" w:rsidRDefault="00C46B02" w:rsidP="00C51A8D">
            <w:pPr>
              <w:pStyle w:val="TAL"/>
              <w:keepLines w:val="0"/>
            </w:pPr>
          </w:p>
        </w:tc>
        <w:tc>
          <w:tcPr>
            <w:tcW w:w="1133" w:type="dxa"/>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tcPr>
          <w:p w14:paraId="2A3C8B12" w14:textId="77777777" w:rsidR="00C46B02" w:rsidRPr="003A6D1C" w:rsidRDefault="00C46B02" w:rsidP="00C51A8D">
            <w:pPr>
              <w:pStyle w:val="TAL"/>
              <w:keepLines w:val="0"/>
            </w:pPr>
          </w:p>
        </w:tc>
        <w:tc>
          <w:tcPr>
            <w:tcW w:w="1700" w:type="dxa"/>
          </w:tcPr>
          <w:p w14:paraId="6FAFED7B" w14:textId="77777777" w:rsidR="00C46B02" w:rsidRPr="003A6D1C" w:rsidRDefault="00C46B02" w:rsidP="00C51A8D">
            <w:pPr>
              <w:pStyle w:val="TAL"/>
              <w:keepLines w:val="0"/>
            </w:pPr>
          </w:p>
        </w:tc>
        <w:tc>
          <w:tcPr>
            <w:tcW w:w="1133" w:type="dxa"/>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tcPr>
          <w:p w14:paraId="71D85D8D" w14:textId="77777777" w:rsidR="00C46B02" w:rsidRPr="003A6D1C" w:rsidRDefault="00C46B02" w:rsidP="00C51A8D">
            <w:pPr>
              <w:pStyle w:val="TAL"/>
              <w:keepLines w:val="0"/>
            </w:pPr>
          </w:p>
        </w:tc>
        <w:tc>
          <w:tcPr>
            <w:tcW w:w="1700" w:type="dxa"/>
          </w:tcPr>
          <w:p w14:paraId="1489D958" w14:textId="77777777" w:rsidR="00C46B02" w:rsidRPr="003A6D1C" w:rsidRDefault="00C46B02" w:rsidP="00C51A8D">
            <w:pPr>
              <w:pStyle w:val="TAL"/>
              <w:keepLines w:val="0"/>
            </w:pPr>
          </w:p>
        </w:tc>
        <w:tc>
          <w:tcPr>
            <w:tcW w:w="1133" w:type="dxa"/>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tcPr>
          <w:p w14:paraId="3A6B0CC2" w14:textId="77777777" w:rsidR="00C46B02" w:rsidRPr="003A6D1C" w:rsidRDefault="00C46B02" w:rsidP="00C51A8D">
            <w:pPr>
              <w:pStyle w:val="TAL"/>
              <w:keepLines w:val="0"/>
            </w:pPr>
          </w:p>
        </w:tc>
        <w:tc>
          <w:tcPr>
            <w:tcW w:w="1700" w:type="dxa"/>
          </w:tcPr>
          <w:p w14:paraId="37D5489E" w14:textId="77777777" w:rsidR="00C46B02" w:rsidRPr="003A6D1C" w:rsidRDefault="00C46B02" w:rsidP="00C51A8D">
            <w:pPr>
              <w:pStyle w:val="TAL"/>
              <w:keepLines w:val="0"/>
            </w:pPr>
          </w:p>
        </w:tc>
        <w:tc>
          <w:tcPr>
            <w:tcW w:w="1133" w:type="dxa"/>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tcPr>
          <w:p w14:paraId="6AB04D4D" w14:textId="77777777" w:rsidR="00C46B02" w:rsidRPr="003A6D1C" w:rsidRDefault="00C46B02" w:rsidP="00C51A8D">
            <w:pPr>
              <w:pStyle w:val="TAL"/>
              <w:keepLines w:val="0"/>
            </w:pPr>
            <w:r w:rsidRPr="003A6D1C">
              <w:rPr>
                <w:lang w:eastAsia="zh-CN"/>
              </w:rPr>
              <w:t>40</w:t>
            </w:r>
          </w:p>
        </w:tc>
        <w:tc>
          <w:tcPr>
            <w:tcW w:w="1700" w:type="dxa"/>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tcPr>
          <w:p w14:paraId="0BD0EB42" w14:textId="77777777" w:rsidR="00C46B02" w:rsidRPr="003A6D1C" w:rsidRDefault="00C46B02" w:rsidP="00C51A8D">
            <w:pPr>
              <w:pStyle w:val="TAL"/>
              <w:keepLines w:val="0"/>
            </w:pPr>
          </w:p>
        </w:tc>
        <w:tc>
          <w:tcPr>
            <w:tcW w:w="1700" w:type="dxa"/>
          </w:tcPr>
          <w:p w14:paraId="68DE0BE1" w14:textId="77777777" w:rsidR="00C46B02" w:rsidRPr="003A6D1C" w:rsidRDefault="00C46B02" w:rsidP="00C51A8D">
            <w:pPr>
              <w:pStyle w:val="TAL"/>
              <w:keepLines w:val="0"/>
            </w:pPr>
          </w:p>
        </w:tc>
        <w:tc>
          <w:tcPr>
            <w:tcW w:w="1133" w:type="dxa"/>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tcPr>
          <w:p w14:paraId="5BE3CAEF" w14:textId="77777777" w:rsidR="00C46B02" w:rsidRPr="003A6D1C" w:rsidRDefault="00C46B02" w:rsidP="00C51A8D">
            <w:pPr>
              <w:pStyle w:val="TAL"/>
              <w:keepLines w:val="0"/>
            </w:pPr>
          </w:p>
        </w:tc>
        <w:tc>
          <w:tcPr>
            <w:tcW w:w="1700" w:type="dxa"/>
          </w:tcPr>
          <w:p w14:paraId="4CED0DA3" w14:textId="77777777" w:rsidR="00C46B02" w:rsidRPr="003A6D1C" w:rsidRDefault="00C46B02" w:rsidP="00C51A8D">
            <w:pPr>
              <w:pStyle w:val="TAL"/>
              <w:keepLines w:val="0"/>
            </w:pPr>
          </w:p>
        </w:tc>
        <w:tc>
          <w:tcPr>
            <w:tcW w:w="1133" w:type="dxa"/>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tcPr>
          <w:p w14:paraId="7E5EFB48" w14:textId="77777777" w:rsidR="00C46B02" w:rsidRPr="003A6D1C" w:rsidRDefault="00C46B02" w:rsidP="00A04C2F">
            <w:pPr>
              <w:pStyle w:val="TAL"/>
              <w:keepNext w:val="0"/>
              <w:keepLines w:val="0"/>
            </w:pPr>
          </w:p>
        </w:tc>
        <w:tc>
          <w:tcPr>
            <w:tcW w:w="1700" w:type="dxa"/>
          </w:tcPr>
          <w:p w14:paraId="1CDAEC2C" w14:textId="77777777" w:rsidR="00C46B02" w:rsidRPr="003A6D1C" w:rsidRDefault="00C46B02" w:rsidP="00A04C2F">
            <w:pPr>
              <w:pStyle w:val="TAL"/>
              <w:keepNext w:val="0"/>
              <w:keepLines w:val="0"/>
            </w:pPr>
          </w:p>
        </w:tc>
        <w:tc>
          <w:tcPr>
            <w:tcW w:w="1133" w:type="dxa"/>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tcPr>
          <w:p w14:paraId="37A62611" w14:textId="77777777" w:rsidR="00C46B02" w:rsidRPr="003A6D1C" w:rsidRDefault="00C46B02" w:rsidP="00A04C2F">
            <w:pPr>
              <w:pStyle w:val="TAL"/>
              <w:keepNext w:val="0"/>
              <w:keepLines w:val="0"/>
            </w:pPr>
          </w:p>
        </w:tc>
        <w:tc>
          <w:tcPr>
            <w:tcW w:w="1700" w:type="dxa"/>
          </w:tcPr>
          <w:p w14:paraId="7C0F3702" w14:textId="77777777" w:rsidR="00C46B02" w:rsidRPr="003A6D1C" w:rsidRDefault="00C46B02" w:rsidP="00A04C2F">
            <w:pPr>
              <w:pStyle w:val="TAL"/>
              <w:keepNext w:val="0"/>
              <w:keepLines w:val="0"/>
            </w:pPr>
          </w:p>
        </w:tc>
        <w:tc>
          <w:tcPr>
            <w:tcW w:w="1133" w:type="dxa"/>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tcPr>
          <w:p w14:paraId="172527A6" w14:textId="77777777" w:rsidR="00C46B02" w:rsidRPr="003A6D1C" w:rsidRDefault="00C46B02" w:rsidP="00A04C2F">
            <w:pPr>
              <w:pStyle w:val="TAL"/>
              <w:keepNext w:val="0"/>
              <w:keepLines w:val="0"/>
            </w:pPr>
            <w:r w:rsidRPr="003A6D1C">
              <w:t>ms0</w:t>
            </w:r>
          </w:p>
        </w:tc>
        <w:tc>
          <w:tcPr>
            <w:tcW w:w="1700" w:type="dxa"/>
          </w:tcPr>
          <w:p w14:paraId="076ECD3F" w14:textId="77777777" w:rsidR="00C46B02" w:rsidRPr="003A6D1C" w:rsidRDefault="00C46B02" w:rsidP="00A04C2F">
            <w:pPr>
              <w:pStyle w:val="TAL"/>
              <w:keepNext w:val="0"/>
              <w:keepLines w:val="0"/>
            </w:pPr>
          </w:p>
        </w:tc>
        <w:tc>
          <w:tcPr>
            <w:tcW w:w="1133" w:type="dxa"/>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tcPr>
          <w:p w14:paraId="3CC2E632" w14:textId="77777777" w:rsidR="00C46B02" w:rsidRPr="003A6D1C" w:rsidRDefault="00C46B02" w:rsidP="00A04C2F">
            <w:pPr>
              <w:pStyle w:val="TAL"/>
              <w:keepNext w:val="0"/>
              <w:keepLines w:val="0"/>
            </w:pPr>
          </w:p>
        </w:tc>
        <w:tc>
          <w:tcPr>
            <w:tcW w:w="1700" w:type="dxa"/>
          </w:tcPr>
          <w:p w14:paraId="1C05E51B" w14:textId="77777777" w:rsidR="00C46B02" w:rsidRPr="003A6D1C" w:rsidRDefault="00C46B02" w:rsidP="00A04C2F">
            <w:pPr>
              <w:pStyle w:val="TAL"/>
              <w:keepNext w:val="0"/>
              <w:keepLines w:val="0"/>
            </w:pPr>
          </w:p>
        </w:tc>
        <w:tc>
          <w:tcPr>
            <w:tcW w:w="1133" w:type="dxa"/>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tcPr>
          <w:p w14:paraId="69C56416" w14:textId="77777777" w:rsidR="00C46B02" w:rsidRPr="003A6D1C" w:rsidRDefault="00C46B02" w:rsidP="00A04C2F">
            <w:pPr>
              <w:pStyle w:val="TAL"/>
              <w:keepNext w:val="0"/>
              <w:keepLines w:val="0"/>
            </w:pPr>
          </w:p>
        </w:tc>
        <w:tc>
          <w:tcPr>
            <w:tcW w:w="1700" w:type="dxa"/>
          </w:tcPr>
          <w:p w14:paraId="549D7D21" w14:textId="77777777" w:rsidR="00C46B02" w:rsidRPr="003A6D1C" w:rsidRDefault="00C46B02" w:rsidP="00A04C2F">
            <w:pPr>
              <w:pStyle w:val="TAL"/>
              <w:keepNext w:val="0"/>
              <w:keepLines w:val="0"/>
            </w:pPr>
          </w:p>
        </w:tc>
        <w:tc>
          <w:tcPr>
            <w:tcW w:w="1133" w:type="dxa"/>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tcPr>
          <w:p w14:paraId="7C1BCDAE" w14:textId="77777777" w:rsidR="00C46B02" w:rsidRPr="003A6D1C" w:rsidRDefault="00C46B02" w:rsidP="00A04C2F">
            <w:pPr>
              <w:pStyle w:val="TAL"/>
              <w:keepNext w:val="0"/>
              <w:keepLines w:val="0"/>
            </w:pPr>
            <w:r w:rsidRPr="003A6D1C">
              <w:t>}</w:t>
            </w:r>
          </w:p>
        </w:tc>
        <w:tc>
          <w:tcPr>
            <w:tcW w:w="2267" w:type="dxa"/>
          </w:tcPr>
          <w:p w14:paraId="51AE7CD4" w14:textId="77777777" w:rsidR="00C46B02" w:rsidRPr="003A6D1C" w:rsidRDefault="00C46B02" w:rsidP="00A04C2F">
            <w:pPr>
              <w:pStyle w:val="TAL"/>
              <w:keepNext w:val="0"/>
              <w:keepLines w:val="0"/>
            </w:pPr>
          </w:p>
        </w:tc>
        <w:tc>
          <w:tcPr>
            <w:tcW w:w="1700" w:type="dxa"/>
          </w:tcPr>
          <w:p w14:paraId="2DF7AB28" w14:textId="77777777" w:rsidR="00C46B02" w:rsidRPr="003A6D1C" w:rsidRDefault="00C46B02" w:rsidP="00A04C2F">
            <w:pPr>
              <w:pStyle w:val="TAL"/>
              <w:keepNext w:val="0"/>
              <w:keepLines w:val="0"/>
            </w:pPr>
          </w:p>
        </w:tc>
        <w:tc>
          <w:tcPr>
            <w:tcW w:w="1133" w:type="dxa"/>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lastRenderedPageBreak/>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25pt;height:19.5pt" o:ole="" fillcolor="window">
                  <v:imagedata r:id="rId16" o:title=""/>
                </v:shape>
                <o:OLEObject Type="Embed" ProgID="Equation.3" ShapeID="_x0000_i1123" DrawAspect="Content" ObjectID="_1829829666"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75pt;height:19.5pt" o:ole="" fillcolor="window">
                  <v:imagedata r:id="rId14" o:title=""/>
                </v:shape>
                <o:OLEObject Type="Embed" ProgID="Equation.3" ShapeID="_x0000_i1124" DrawAspect="Content" ObjectID="_1829829667"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0.75pt;height:19.5pt" o:ole="" fillcolor="window">
                  <v:imagedata r:id="rId12" o:title=""/>
                </v:shape>
                <o:OLEObject Type="Embed" ProgID="Equation.3" ShapeID="_x0000_i1125" DrawAspect="Content" ObjectID="_1829829668"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lastRenderedPageBreak/>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75pt;height:17.25pt" o:ole="" fillcolor="window">
                  <v:imagedata r:id="rId18" o:title=""/>
                </v:shape>
                <o:OLEObject Type="Embed" ProgID="Equation.3" ShapeID="_x0000_i1126" DrawAspect="Content" ObjectID="_1829829669"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75pt;height:15pt" o:ole="" fillcolor="window">
                  <v:imagedata r:id="rId20" o:title=""/>
                </v:shape>
                <o:OLEObject Type="Embed" ProgID="Equation.3" ShapeID="_x0000_i1127" DrawAspect="Content" ObjectID="_1829829670"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lastRenderedPageBreak/>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25pt;height:27.75pt" o:ole="">
            <v:imagedata r:id="rId118" o:title=""/>
          </v:shape>
          <o:OLEObject Type="Embed" ProgID="Equation.3" ShapeID="_x0000_i1128" DrawAspect="Content" ObjectID="_1829829671"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75pt;height:27.75pt" o:ole="">
            <v:imagedata r:id="rId120" o:title=""/>
          </v:shape>
          <o:OLEObject Type="Embed" ProgID="Equation.3" ShapeID="_x0000_i1129" DrawAspect="Content" ObjectID="_1829829672"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829829673"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25pt;height:30pt" o:ole="" fillcolor="window">
            <v:imagedata r:id="rId124" o:title=""/>
          </v:shape>
          <o:OLEObject Type="Embed" ProgID="Equation.3" ShapeID="_x0000_i1131" DrawAspect="Content" ObjectID="_1829829674"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lastRenderedPageBreak/>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lastRenderedPageBreak/>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lastRenderedPageBreak/>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lastRenderedPageBreak/>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25pt;height:19.5pt" o:ole="" fillcolor="window">
                  <v:imagedata r:id="rId16" o:title=""/>
                </v:shape>
                <o:OLEObject Type="Embed" ProgID="Equation.3" ShapeID="_x0000_i1132" DrawAspect="Content" ObjectID="_1829829675"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75pt;height:19.5pt" o:ole="" fillcolor="window">
                  <v:imagedata r:id="rId14" o:title=""/>
                </v:shape>
                <o:OLEObject Type="Embed" ProgID="Equation.3" ShapeID="_x0000_i1133" DrawAspect="Content" ObjectID="_1829829676"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0.75pt;height:19.5pt" o:ole="" fillcolor="window">
                  <v:imagedata r:id="rId12" o:title=""/>
                </v:shape>
                <o:OLEObject Type="Embed" ProgID="Equation.3" ShapeID="_x0000_i1134" DrawAspect="Content" ObjectID="_1829829677"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lastRenderedPageBreak/>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75pt;height:17.25pt" o:ole="" fillcolor="window">
                  <v:imagedata r:id="rId18" o:title=""/>
                </v:shape>
                <o:OLEObject Type="Embed" ProgID="Equation.3" ShapeID="_x0000_i1135" DrawAspect="Content" ObjectID="_1829829678"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75pt;height:15pt" o:ole="" fillcolor="window">
                  <v:imagedata r:id="rId20" o:title=""/>
                </v:shape>
                <o:OLEObject Type="Embed" ProgID="Equation.3" ShapeID="_x0000_i1136" DrawAspect="Content" ObjectID="_1829829679"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lastRenderedPageBreak/>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lastRenderedPageBreak/>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lastRenderedPageBreak/>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lastRenderedPageBreak/>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tcPr>
          <w:p w14:paraId="1E103020" w14:textId="77777777" w:rsidR="00123ECE" w:rsidRPr="003A6D1C" w:rsidRDefault="00123ECE" w:rsidP="006B7CC6">
            <w:pPr>
              <w:pStyle w:val="TAH"/>
            </w:pPr>
            <w:r w:rsidRPr="003A6D1C">
              <w:t>Value/remark</w:t>
            </w:r>
          </w:p>
        </w:tc>
        <w:tc>
          <w:tcPr>
            <w:tcW w:w="1700" w:type="dxa"/>
          </w:tcPr>
          <w:p w14:paraId="6E12F94A" w14:textId="77777777" w:rsidR="00123ECE" w:rsidRPr="003A6D1C" w:rsidRDefault="00123ECE" w:rsidP="006B7CC6">
            <w:pPr>
              <w:pStyle w:val="TAH"/>
            </w:pPr>
            <w:r w:rsidRPr="003A6D1C">
              <w:t>Comment</w:t>
            </w:r>
          </w:p>
        </w:tc>
        <w:tc>
          <w:tcPr>
            <w:tcW w:w="1133" w:type="dxa"/>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E3C36E3" w14:textId="77777777" w:rsidR="00123ECE" w:rsidRPr="003A6D1C" w:rsidRDefault="00123ECE" w:rsidP="006B7CC6">
            <w:pPr>
              <w:pStyle w:val="TAL"/>
            </w:pPr>
          </w:p>
        </w:tc>
        <w:tc>
          <w:tcPr>
            <w:tcW w:w="1700" w:type="dxa"/>
          </w:tcPr>
          <w:p w14:paraId="471293C2" w14:textId="77777777" w:rsidR="00123ECE" w:rsidRPr="003A6D1C" w:rsidRDefault="00123ECE" w:rsidP="006B7CC6">
            <w:pPr>
              <w:pStyle w:val="TAL"/>
            </w:pPr>
          </w:p>
        </w:tc>
        <w:tc>
          <w:tcPr>
            <w:tcW w:w="1133" w:type="dxa"/>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1D67EE0" w14:textId="77777777" w:rsidR="00123ECE" w:rsidRPr="003A6D1C" w:rsidRDefault="00123ECE" w:rsidP="006B7CC6">
            <w:pPr>
              <w:pStyle w:val="TAL"/>
            </w:pPr>
          </w:p>
        </w:tc>
        <w:tc>
          <w:tcPr>
            <w:tcW w:w="1700" w:type="dxa"/>
          </w:tcPr>
          <w:p w14:paraId="0CCE1EEF" w14:textId="77777777" w:rsidR="00123ECE" w:rsidRPr="003A6D1C" w:rsidRDefault="00123ECE" w:rsidP="006B7CC6">
            <w:pPr>
              <w:pStyle w:val="TAL"/>
            </w:pPr>
          </w:p>
        </w:tc>
        <w:tc>
          <w:tcPr>
            <w:tcW w:w="1133" w:type="dxa"/>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238A5791" w14:textId="77777777" w:rsidR="00123ECE" w:rsidRPr="003A6D1C" w:rsidRDefault="00123ECE" w:rsidP="006B7CC6">
            <w:pPr>
              <w:pStyle w:val="TAL"/>
            </w:pPr>
          </w:p>
        </w:tc>
        <w:tc>
          <w:tcPr>
            <w:tcW w:w="1700" w:type="dxa"/>
          </w:tcPr>
          <w:p w14:paraId="0D4E23C1" w14:textId="77777777" w:rsidR="00123ECE" w:rsidRPr="003A6D1C" w:rsidRDefault="00123ECE" w:rsidP="006B7CC6">
            <w:pPr>
              <w:pStyle w:val="TAL"/>
            </w:pPr>
          </w:p>
        </w:tc>
        <w:tc>
          <w:tcPr>
            <w:tcW w:w="1133" w:type="dxa"/>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74232087" w14:textId="77777777" w:rsidR="00123ECE" w:rsidRPr="003A6D1C" w:rsidRDefault="00123ECE" w:rsidP="006B7CC6">
            <w:pPr>
              <w:pStyle w:val="TAL"/>
            </w:pPr>
          </w:p>
        </w:tc>
        <w:tc>
          <w:tcPr>
            <w:tcW w:w="1700" w:type="dxa"/>
          </w:tcPr>
          <w:p w14:paraId="02A3D9E7" w14:textId="77777777" w:rsidR="00123ECE" w:rsidRPr="003A6D1C" w:rsidRDefault="00123ECE" w:rsidP="006B7CC6">
            <w:pPr>
              <w:pStyle w:val="TAL"/>
            </w:pPr>
          </w:p>
        </w:tc>
        <w:tc>
          <w:tcPr>
            <w:tcW w:w="1133" w:type="dxa"/>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2558280A" w14:textId="77777777" w:rsidR="00123ECE" w:rsidRPr="003A6D1C" w:rsidRDefault="00123ECE" w:rsidP="006B7CC6">
            <w:pPr>
              <w:pStyle w:val="TAL"/>
            </w:pPr>
          </w:p>
        </w:tc>
        <w:tc>
          <w:tcPr>
            <w:tcW w:w="1700" w:type="dxa"/>
          </w:tcPr>
          <w:p w14:paraId="4204C0BA" w14:textId="77777777" w:rsidR="00123ECE" w:rsidRPr="003A6D1C" w:rsidRDefault="00123ECE" w:rsidP="006B7CC6">
            <w:pPr>
              <w:pStyle w:val="TAL"/>
            </w:pPr>
          </w:p>
        </w:tc>
        <w:tc>
          <w:tcPr>
            <w:tcW w:w="1133" w:type="dxa"/>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70186D3B" w14:textId="77777777" w:rsidR="00123ECE" w:rsidRPr="003A6D1C" w:rsidRDefault="00123ECE" w:rsidP="006B7CC6">
            <w:pPr>
              <w:pStyle w:val="TAL"/>
            </w:pPr>
          </w:p>
        </w:tc>
        <w:tc>
          <w:tcPr>
            <w:tcW w:w="1700" w:type="dxa"/>
          </w:tcPr>
          <w:p w14:paraId="742357E8" w14:textId="77777777" w:rsidR="00123ECE" w:rsidRPr="003A6D1C" w:rsidRDefault="00123ECE" w:rsidP="006B7CC6">
            <w:pPr>
              <w:pStyle w:val="TAL"/>
            </w:pPr>
          </w:p>
        </w:tc>
        <w:tc>
          <w:tcPr>
            <w:tcW w:w="1133" w:type="dxa"/>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47B1F319" w14:textId="77777777" w:rsidR="00123ECE" w:rsidRPr="003A6D1C" w:rsidRDefault="00123ECE" w:rsidP="006B7CC6">
            <w:pPr>
              <w:pStyle w:val="TAL"/>
            </w:pPr>
          </w:p>
        </w:tc>
        <w:tc>
          <w:tcPr>
            <w:tcW w:w="1700" w:type="dxa"/>
          </w:tcPr>
          <w:p w14:paraId="10C7D86E" w14:textId="77777777" w:rsidR="00123ECE" w:rsidRPr="003A6D1C" w:rsidRDefault="00123ECE" w:rsidP="006B7CC6">
            <w:pPr>
              <w:pStyle w:val="TAL"/>
            </w:pPr>
          </w:p>
        </w:tc>
        <w:tc>
          <w:tcPr>
            <w:tcW w:w="1133" w:type="dxa"/>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6F2EB5F" w14:textId="77777777" w:rsidR="00123ECE" w:rsidRPr="003A6D1C" w:rsidRDefault="00123ECE" w:rsidP="00A04C2F">
            <w:pPr>
              <w:pStyle w:val="TAL"/>
              <w:keepNext w:val="0"/>
              <w:keepLines w:val="0"/>
            </w:pPr>
          </w:p>
        </w:tc>
        <w:tc>
          <w:tcPr>
            <w:tcW w:w="1700" w:type="dxa"/>
          </w:tcPr>
          <w:p w14:paraId="503C6205" w14:textId="77777777" w:rsidR="00123ECE" w:rsidRPr="003A6D1C" w:rsidRDefault="00123ECE" w:rsidP="00A04C2F">
            <w:pPr>
              <w:pStyle w:val="TAL"/>
              <w:keepNext w:val="0"/>
              <w:keepLines w:val="0"/>
            </w:pPr>
          </w:p>
        </w:tc>
        <w:tc>
          <w:tcPr>
            <w:tcW w:w="1133" w:type="dxa"/>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F0E45FA" w14:textId="77777777" w:rsidR="00123ECE" w:rsidRPr="003A6D1C" w:rsidRDefault="00123ECE" w:rsidP="00A04C2F">
            <w:pPr>
              <w:pStyle w:val="TAL"/>
              <w:keepNext w:val="0"/>
              <w:keepLines w:val="0"/>
            </w:pPr>
          </w:p>
        </w:tc>
        <w:tc>
          <w:tcPr>
            <w:tcW w:w="1700" w:type="dxa"/>
          </w:tcPr>
          <w:p w14:paraId="319F4377" w14:textId="77777777" w:rsidR="00123ECE" w:rsidRPr="003A6D1C" w:rsidRDefault="00123ECE" w:rsidP="00A04C2F">
            <w:pPr>
              <w:pStyle w:val="TAL"/>
              <w:keepNext w:val="0"/>
              <w:keepLines w:val="0"/>
            </w:pPr>
          </w:p>
        </w:tc>
        <w:tc>
          <w:tcPr>
            <w:tcW w:w="1133" w:type="dxa"/>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62AFEF7" w14:textId="77777777" w:rsidR="00123ECE" w:rsidRPr="003A6D1C" w:rsidRDefault="00123ECE" w:rsidP="00A04C2F">
            <w:pPr>
              <w:pStyle w:val="TAL"/>
              <w:keepNext w:val="0"/>
              <w:keepLines w:val="0"/>
            </w:pPr>
          </w:p>
        </w:tc>
        <w:tc>
          <w:tcPr>
            <w:tcW w:w="1700" w:type="dxa"/>
          </w:tcPr>
          <w:p w14:paraId="2A84272B" w14:textId="77777777" w:rsidR="00123ECE" w:rsidRPr="003A6D1C" w:rsidRDefault="00123ECE" w:rsidP="00A04C2F">
            <w:pPr>
              <w:pStyle w:val="TAL"/>
              <w:keepNext w:val="0"/>
              <w:keepLines w:val="0"/>
            </w:pPr>
          </w:p>
        </w:tc>
        <w:tc>
          <w:tcPr>
            <w:tcW w:w="1133" w:type="dxa"/>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tcPr>
          <w:p w14:paraId="1638A6AE" w14:textId="77777777" w:rsidR="00123ECE" w:rsidRPr="003A6D1C" w:rsidRDefault="00123ECE" w:rsidP="00A04C2F">
            <w:pPr>
              <w:pStyle w:val="TAL"/>
              <w:keepNext w:val="0"/>
              <w:keepLines w:val="0"/>
            </w:pPr>
          </w:p>
        </w:tc>
        <w:tc>
          <w:tcPr>
            <w:tcW w:w="1133" w:type="dxa"/>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5BEB9C9" w14:textId="77777777" w:rsidR="00123ECE" w:rsidRPr="003A6D1C" w:rsidRDefault="00123ECE" w:rsidP="00A04C2F">
            <w:pPr>
              <w:pStyle w:val="TAL"/>
              <w:keepNext w:val="0"/>
              <w:keepLines w:val="0"/>
            </w:pPr>
          </w:p>
        </w:tc>
        <w:tc>
          <w:tcPr>
            <w:tcW w:w="1700" w:type="dxa"/>
          </w:tcPr>
          <w:p w14:paraId="10EA2804" w14:textId="77777777" w:rsidR="00123ECE" w:rsidRPr="003A6D1C" w:rsidRDefault="00123ECE" w:rsidP="00A04C2F">
            <w:pPr>
              <w:pStyle w:val="TAL"/>
              <w:keepNext w:val="0"/>
              <w:keepLines w:val="0"/>
            </w:pPr>
          </w:p>
        </w:tc>
        <w:tc>
          <w:tcPr>
            <w:tcW w:w="1133" w:type="dxa"/>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C75BB9A" w14:textId="77777777" w:rsidR="00123ECE" w:rsidRPr="003A6D1C" w:rsidRDefault="00123ECE" w:rsidP="00A04C2F">
            <w:pPr>
              <w:pStyle w:val="TAL"/>
              <w:keepNext w:val="0"/>
              <w:keepLines w:val="0"/>
            </w:pPr>
          </w:p>
        </w:tc>
        <w:tc>
          <w:tcPr>
            <w:tcW w:w="1700" w:type="dxa"/>
          </w:tcPr>
          <w:p w14:paraId="7BAAEF23" w14:textId="77777777" w:rsidR="00123ECE" w:rsidRPr="003A6D1C" w:rsidRDefault="00123ECE" w:rsidP="00A04C2F">
            <w:pPr>
              <w:pStyle w:val="TAL"/>
              <w:keepNext w:val="0"/>
              <w:keepLines w:val="0"/>
            </w:pPr>
          </w:p>
        </w:tc>
        <w:tc>
          <w:tcPr>
            <w:tcW w:w="1133" w:type="dxa"/>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717BF516" w14:textId="77777777" w:rsidR="00123ECE" w:rsidRPr="003A6D1C" w:rsidRDefault="00123ECE" w:rsidP="00A04C2F">
            <w:pPr>
              <w:pStyle w:val="TAL"/>
              <w:keepNext w:val="0"/>
              <w:keepLines w:val="0"/>
            </w:pPr>
          </w:p>
        </w:tc>
        <w:tc>
          <w:tcPr>
            <w:tcW w:w="1700" w:type="dxa"/>
          </w:tcPr>
          <w:p w14:paraId="3B764F5E" w14:textId="77777777" w:rsidR="00123ECE" w:rsidRPr="003A6D1C" w:rsidRDefault="00123ECE" w:rsidP="00A04C2F">
            <w:pPr>
              <w:pStyle w:val="TAL"/>
              <w:keepNext w:val="0"/>
              <w:keepLines w:val="0"/>
            </w:pPr>
          </w:p>
        </w:tc>
        <w:tc>
          <w:tcPr>
            <w:tcW w:w="1133" w:type="dxa"/>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lastRenderedPageBreak/>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0.75pt;height:19.5pt" o:ole="" fillcolor="window">
                  <v:imagedata r:id="rId12" o:title=""/>
                </v:shape>
                <o:OLEObject Type="Embed" ProgID="Equation.3" ShapeID="_x0000_i1137" DrawAspect="Content" ObjectID="_1829829680"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39.75pt;height:19.5pt" o:ole="" fillcolor="window">
                  <v:imagedata r:id="rId14" o:title=""/>
                </v:shape>
                <o:OLEObject Type="Embed" ProgID="Equation.3" ShapeID="_x0000_i1138" DrawAspect="Content" ObjectID="_1829829681"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25pt;height:19.5pt" o:ole="" fillcolor="window">
                  <v:imagedata r:id="rId16" o:title=""/>
                </v:shape>
                <o:OLEObject Type="Embed" ProgID="Equation.3" ShapeID="_x0000_i1139" DrawAspect="Content" ObjectID="_1829829682"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tcPr>
          <w:p w14:paraId="06681393" w14:textId="77777777" w:rsidR="00123ECE" w:rsidRPr="003A6D1C" w:rsidRDefault="00123ECE" w:rsidP="00A04C2F">
            <w:pPr>
              <w:pStyle w:val="TAC"/>
              <w:keepNext w:val="0"/>
              <w:keepLines w:val="0"/>
            </w:pPr>
            <w:r w:rsidRPr="003A6D1C">
              <w:t>-94</w:t>
            </w:r>
          </w:p>
        </w:tc>
        <w:tc>
          <w:tcPr>
            <w:tcW w:w="2481" w:type="dxa"/>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tcPr>
          <w:p w14:paraId="43265B5F" w14:textId="77777777" w:rsidR="00123ECE" w:rsidRPr="003A6D1C" w:rsidRDefault="00123ECE" w:rsidP="00A04C2F">
            <w:pPr>
              <w:pStyle w:val="TAC"/>
              <w:keepNext w:val="0"/>
              <w:keepLines w:val="0"/>
            </w:pPr>
            <w:r w:rsidRPr="003A6D1C">
              <w:t>-94</w:t>
            </w:r>
          </w:p>
        </w:tc>
        <w:tc>
          <w:tcPr>
            <w:tcW w:w="2481" w:type="dxa"/>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lastRenderedPageBreak/>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lastRenderedPageBreak/>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lastRenderedPageBreak/>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lastRenderedPageBreak/>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lastRenderedPageBreak/>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tcPr>
          <w:p w14:paraId="28E8DB3C" w14:textId="77777777" w:rsidR="00123ECE" w:rsidRPr="003A6D1C" w:rsidRDefault="00123ECE" w:rsidP="00C51A8D">
            <w:pPr>
              <w:pStyle w:val="TAH"/>
            </w:pPr>
            <w:r w:rsidRPr="003A6D1C">
              <w:t>Value/remark</w:t>
            </w:r>
          </w:p>
        </w:tc>
        <w:tc>
          <w:tcPr>
            <w:tcW w:w="1700" w:type="dxa"/>
          </w:tcPr>
          <w:p w14:paraId="082F5CD3" w14:textId="77777777" w:rsidR="00123ECE" w:rsidRPr="003A6D1C" w:rsidRDefault="00123ECE" w:rsidP="00C51A8D">
            <w:pPr>
              <w:pStyle w:val="TAH"/>
            </w:pPr>
            <w:r w:rsidRPr="003A6D1C">
              <w:t>Comment</w:t>
            </w:r>
          </w:p>
        </w:tc>
        <w:tc>
          <w:tcPr>
            <w:tcW w:w="1133" w:type="dxa"/>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6AE4796E" w14:textId="77777777" w:rsidR="00123ECE" w:rsidRPr="003A6D1C" w:rsidRDefault="00123ECE" w:rsidP="00C51A8D">
            <w:pPr>
              <w:pStyle w:val="TAL"/>
            </w:pPr>
          </w:p>
        </w:tc>
        <w:tc>
          <w:tcPr>
            <w:tcW w:w="1700" w:type="dxa"/>
          </w:tcPr>
          <w:p w14:paraId="5A137129" w14:textId="77777777" w:rsidR="00123ECE" w:rsidRPr="003A6D1C" w:rsidRDefault="00123ECE" w:rsidP="00C51A8D">
            <w:pPr>
              <w:pStyle w:val="TAL"/>
            </w:pPr>
          </w:p>
        </w:tc>
        <w:tc>
          <w:tcPr>
            <w:tcW w:w="1133" w:type="dxa"/>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A47E831" w14:textId="77777777" w:rsidR="00123ECE" w:rsidRPr="003A6D1C" w:rsidRDefault="00123ECE" w:rsidP="00C51A8D">
            <w:pPr>
              <w:pStyle w:val="TAL"/>
            </w:pPr>
          </w:p>
        </w:tc>
        <w:tc>
          <w:tcPr>
            <w:tcW w:w="1700" w:type="dxa"/>
          </w:tcPr>
          <w:p w14:paraId="23A36842" w14:textId="77777777" w:rsidR="00123ECE" w:rsidRPr="003A6D1C" w:rsidRDefault="00123ECE" w:rsidP="00C51A8D">
            <w:pPr>
              <w:pStyle w:val="TAL"/>
            </w:pPr>
          </w:p>
        </w:tc>
        <w:tc>
          <w:tcPr>
            <w:tcW w:w="1133" w:type="dxa"/>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3786BFB" w14:textId="77777777" w:rsidR="00123ECE" w:rsidRPr="003A6D1C" w:rsidRDefault="00123ECE" w:rsidP="00C51A8D">
            <w:pPr>
              <w:pStyle w:val="TAL"/>
            </w:pPr>
          </w:p>
        </w:tc>
        <w:tc>
          <w:tcPr>
            <w:tcW w:w="1700" w:type="dxa"/>
          </w:tcPr>
          <w:p w14:paraId="1DD35F8A" w14:textId="77777777" w:rsidR="00123ECE" w:rsidRPr="003A6D1C" w:rsidRDefault="00123ECE" w:rsidP="00C51A8D">
            <w:pPr>
              <w:pStyle w:val="TAL"/>
            </w:pPr>
          </w:p>
        </w:tc>
        <w:tc>
          <w:tcPr>
            <w:tcW w:w="1133" w:type="dxa"/>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1F04CB76" w14:textId="77777777" w:rsidR="00123ECE" w:rsidRPr="003A6D1C" w:rsidRDefault="00123ECE" w:rsidP="00C51A8D">
            <w:pPr>
              <w:pStyle w:val="TAL"/>
            </w:pPr>
          </w:p>
        </w:tc>
        <w:tc>
          <w:tcPr>
            <w:tcW w:w="1700" w:type="dxa"/>
          </w:tcPr>
          <w:p w14:paraId="15FE31AE" w14:textId="77777777" w:rsidR="00123ECE" w:rsidRPr="003A6D1C" w:rsidRDefault="00123ECE" w:rsidP="00C51A8D">
            <w:pPr>
              <w:pStyle w:val="TAL"/>
            </w:pPr>
          </w:p>
        </w:tc>
        <w:tc>
          <w:tcPr>
            <w:tcW w:w="1133" w:type="dxa"/>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102F55FC" w14:textId="77777777" w:rsidR="00123ECE" w:rsidRPr="003A6D1C" w:rsidRDefault="00123ECE" w:rsidP="00C51A8D">
            <w:pPr>
              <w:pStyle w:val="TAL"/>
            </w:pPr>
          </w:p>
        </w:tc>
        <w:tc>
          <w:tcPr>
            <w:tcW w:w="1700" w:type="dxa"/>
          </w:tcPr>
          <w:p w14:paraId="03026D15" w14:textId="77777777" w:rsidR="00123ECE" w:rsidRPr="003A6D1C" w:rsidRDefault="00123ECE" w:rsidP="00C51A8D">
            <w:pPr>
              <w:pStyle w:val="TAL"/>
            </w:pPr>
          </w:p>
        </w:tc>
        <w:tc>
          <w:tcPr>
            <w:tcW w:w="1133" w:type="dxa"/>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64677494" w14:textId="77777777" w:rsidR="00123ECE" w:rsidRPr="003A6D1C" w:rsidRDefault="00123ECE" w:rsidP="00C51A8D">
            <w:pPr>
              <w:pStyle w:val="TAL"/>
            </w:pPr>
          </w:p>
        </w:tc>
        <w:tc>
          <w:tcPr>
            <w:tcW w:w="1700" w:type="dxa"/>
          </w:tcPr>
          <w:p w14:paraId="6FF047B3" w14:textId="77777777" w:rsidR="00123ECE" w:rsidRPr="003A6D1C" w:rsidRDefault="00123ECE" w:rsidP="00C51A8D">
            <w:pPr>
              <w:pStyle w:val="TAL"/>
            </w:pPr>
          </w:p>
        </w:tc>
        <w:tc>
          <w:tcPr>
            <w:tcW w:w="1133" w:type="dxa"/>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11B80A61" w14:textId="77777777" w:rsidR="00123ECE" w:rsidRPr="003A6D1C" w:rsidRDefault="00123ECE" w:rsidP="00C51A8D">
            <w:pPr>
              <w:pStyle w:val="TAL"/>
            </w:pPr>
          </w:p>
        </w:tc>
        <w:tc>
          <w:tcPr>
            <w:tcW w:w="1700" w:type="dxa"/>
          </w:tcPr>
          <w:p w14:paraId="5C72E382" w14:textId="77777777" w:rsidR="00123ECE" w:rsidRPr="003A6D1C" w:rsidRDefault="00123ECE" w:rsidP="00C51A8D">
            <w:pPr>
              <w:pStyle w:val="TAL"/>
            </w:pPr>
          </w:p>
        </w:tc>
        <w:tc>
          <w:tcPr>
            <w:tcW w:w="1133" w:type="dxa"/>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tcPr>
          <w:p w14:paraId="5781DA75" w14:textId="77777777" w:rsidR="00123ECE" w:rsidRPr="003A6D1C" w:rsidRDefault="00123ECE" w:rsidP="00C51A8D">
            <w:pPr>
              <w:pStyle w:val="TAL"/>
            </w:pPr>
          </w:p>
        </w:tc>
        <w:tc>
          <w:tcPr>
            <w:tcW w:w="1700" w:type="dxa"/>
          </w:tcPr>
          <w:p w14:paraId="2BA6994A" w14:textId="77777777" w:rsidR="00123ECE" w:rsidRPr="003A6D1C" w:rsidRDefault="00123ECE" w:rsidP="00C51A8D">
            <w:pPr>
              <w:pStyle w:val="TAL"/>
            </w:pPr>
          </w:p>
        </w:tc>
        <w:tc>
          <w:tcPr>
            <w:tcW w:w="1133" w:type="dxa"/>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57A590B" w14:textId="77777777" w:rsidR="00123ECE" w:rsidRPr="003A6D1C" w:rsidRDefault="00123ECE" w:rsidP="00A04C2F">
            <w:pPr>
              <w:pStyle w:val="TAL"/>
              <w:keepNext w:val="0"/>
              <w:keepLines w:val="0"/>
            </w:pPr>
          </w:p>
        </w:tc>
        <w:tc>
          <w:tcPr>
            <w:tcW w:w="1700" w:type="dxa"/>
          </w:tcPr>
          <w:p w14:paraId="71B6EA0A" w14:textId="77777777" w:rsidR="00123ECE" w:rsidRPr="003A6D1C" w:rsidRDefault="00123ECE" w:rsidP="00A04C2F">
            <w:pPr>
              <w:pStyle w:val="TAL"/>
              <w:keepNext w:val="0"/>
              <w:keepLines w:val="0"/>
            </w:pPr>
          </w:p>
        </w:tc>
        <w:tc>
          <w:tcPr>
            <w:tcW w:w="1133" w:type="dxa"/>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4A74B47" w14:textId="77777777" w:rsidR="00123ECE" w:rsidRPr="003A6D1C" w:rsidRDefault="00123ECE" w:rsidP="00A04C2F">
            <w:pPr>
              <w:pStyle w:val="TAL"/>
              <w:keepNext w:val="0"/>
              <w:keepLines w:val="0"/>
            </w:pPr>
          </w:p>
        </w:tc>
        <w:tc>
          <w:tcPr>
            <w:tcW w:w="1700" w:type="dxa"/>
          </w:tcPr>
          <w:p w14:paraId="00FFDC55" w14:textId="77777777" w:rsidR="00123ECE" w:rsidRPr="003A6D1C" w:rsidRDefault="00123ECE" w:rsidP="00A04C2F">
            <w:pPr>
              <w:pStyle w:val="TAL"/>
              <w:keepNext w:val="0"/>
              <w:keepLines w:val="0"/>
            </w:pPr>
          </w:p>
        </w:tc>
        <w:tc>
          <w:tcPr>
            <w:tcW w:w="1133" w:type="dxa"/>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tcPr>
          <w:p w14:paraId="6814CF91" w14:textId="77777777" w:rsidR="00123ECE" w:rsidRPr="003A6D1C" w:rsidRDefault="00123ECE" w:rsidP="00A04C2F">
            <w:pPr>
              <w:pStyle w:val="TAL"/>
              <w:keepNext w:val="0"/>
              <w:keepLines w:val="0"/>
            </w:pPr>
          </w:p>
        </w:tc>
        <w:tc>
          <w:tcPr>
            <w:tcW w:w="1133" w:type="dxa"/>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41E2029" w14:textId="77777777" w:rsidR="00123ECE" w:rsidRPr="003A6D1C" w:rsidRDefault="00123ECE" w:rsidP="00A04C2F">
            <w:pPr>
              <w:pStyle w:val="TAL"/>
              <w:keepNext w:val="0"/>
              <w:keepLines w:val="0"/>
            </w:pPr>
          </w:p>
        </w:tc>
        <w:tc>
          <w:tcPr>
            <w:tcW w:w="1700" w:type="dxa"/>
          </w:tcPr>
          <w:p w14:paraId="42C4C339" w14:textId="77777777" w:rsidR="00123ECE" w:rsidRPr="003A6D1C" w:rsidRDefault="00123ECE" w:rsidP="00A04C2F">
            <w:pPr>
              <w:pStyle w:val="TAL"/>
              <w:keepNext w:val="0"/>
              <w:keepLines w:val="0"/>
            </w:pPr>
          </w:p>
        </w:tc>
        <w:tc>
          <w:tcPr>
            <w:tcW w:w="1133" w:type="dxa"/>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36C9DF4A" w14:textId="77777777" w:rsidR="00123ECE" w:rsidRPr="003A6D1C" w:rsidRDefault="00123ECE" w:rsidP="00A04C2F">
            <w:pPr>
              <w:pStyle w:val="TAL"/>
              <w:keepNext w:val="0"/>
              <w:keepLines w:val="0"/>
            </w:pPr>
          </w:p>
        </w:tc>
        <w:tc>
          <w:tcPr>
            <w:tcW w:w="1700" w:type="dxa"/>
          </w:tcPr>
          <w:p w14:paraId="7987EF39" w14:textId="77777777" w:rsidR="00123ECE" w:rsidRPr="003A6D1C" w:rsidRDefault="00123ECE" w:rsidP="00A04C2F">
            <w:pPr>
              <w:pStyle w:val="TAL"/>
              <w:keepNext w:val="0"/>
              <w:keepLines w:val="0"/>
            </w:pPr>
          </w:p>
        </w:tc>
        <w:tc>
          <w:tcPr>
            <w:tcW w:w="1133" w:type="dxa"/>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tcPr>
          <w:p w14:paraId="33DB79DD" w14:textId="77777777" w:rsidR="00123ECE" w:rsidRPr="003A6D1C" w:rsidRDefault="00123ECE" w:rsidP="00A04C2F">
            <w:pPr>
              <w:pStyle w:val="TAL"/>
              <w:keepNext w:val="0"/>
              <w:keepLines w:val="0"/>
            </w:pPr>
            <w:r w:rsidRPr="003A6D1C">
              <w:rPr>
                <w:lang w:eastAsia="zh-CN"/>
              </w:rPr>
              <w:t>}</w:t>
            </w:r>
          </w:p>
        </w:tc>
        <w:tc>
          <w:tcPr>
            <w:tcW w:w="2267" w:type="dxa"/>
          </w:tcPr>
          <w:p w14:paraId="05DEF140" w14:textId="77777777" w:rsidR="00123ECE" w:rsidRPr="003A6D1C" w:rsidRDefault="00123ECE" w:rsidP="00A04C2F">
            <w:pPr>
              <w:pStyle w:val="TAL"/>
              <w:keepNext w:val="0"/>
              <w:keepLines w:val="0"/>
            </w:pPr>
          </w:p>
        </w:tc>
        <w:tc>
          <w:tcPr>
            <w:tcW w:w="1700" w:type="dxa"/>
          </w:tcPr>
          <w:p w14:paraId="54D9CF2F" w14:textId="77777777" w:rsidR="00123ECE" w:rsidRPr="003A6D1C" w:rsidRDefault="00123ECE" w:rsidP="00A04C2F">
            <w:pPr>
              <w:pStyle w:val="TAL"/>
              <w:keepNext w:val="0"/>
              <w:keepLines w:val="0"/>
            </w:pPr>
          </w:p>
        </w:tc>
        <w:tc>
          <w:tcPr>
            <w:tcW w:w="1133" w:type="dxa"/>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0.75pt;height:19.5pt" o:ole="" fillcolor="window">
                  <v:imagedata r:id="rId12" o:title=""/>
                </v:shape>
                <o:OLEObject Type="Embed" ProgID="Equation.3" ShapeID="_x0000_i1140" DrawAspect="Content" ObjectID="_1829829683"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25pt;height:19.5pt" o:ole="" fillcolor="window">
                  <v:imagedata r:id="rId16" o:title=""/>
                </v:shape>
                <o:OLEObject Type="Embed" ProgID="Equation.3" ShapeID="_x0000_i1141" DrawAspect="Content" ObjectID="_1829829684"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lastRenderedPageBreak/>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39.75pt;height:19.5pt" o:ole="" fillcolor="window">
                  <v:imagedata r:id="rId14" o:title=""/>
                </v:shape>
                <o:OLEObject Type="Embed" ProgID="Equation.3" ShapeID="_x0000_i1142" DrawAspect="Content" ObjectID="_1829829685"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25pt;height:19.5pt" o:ole="" fillcolor="window">
                  <v:imagedata r:id="rId16" o:title=""/>
                </v:shape>
                <o:OLEObject Type="Embed" ProgID="Equation.3" ShapeID="_x0000_i1143" DrawAspect="Content" ObjectID="_1829829686"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lastRenderedPageBreak/>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lastRenderedPageBreak/>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25pt;height:30.75pt" o:ole="">
            <v:imagedata r:id="rId147" o:title=""/>
          </v:shape>
          <o:OLEObject Type="Embed" ProgID="Equation.3" ShapeID="_x0000_i1144" DrawAspect="Content" ObjectID="_1829829687"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75pt;height:34.5pt" o:ole="" fillcolor="window">
            <v:imagedata r:id="rId83" o:title=""/>
          </v:shape>
          <o:OLEObject Type="Embed" ProgID="Equation.3" ShapeID="_x0000_i1145" DrawAspect="Content" ObjectID="_1829829688"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lastRenderedPageBreak/>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lastRenderedPageBreak/>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lastRenderedPageBreak/>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127C0B7" w14:textId="77777777" w:rsidR="00123ECE" w:rsidRPr="003A6D1C" w:rsidRDefault="00123ECE" w:rsidP="00C51A8D">
            <w:pPr>
              <w:pStyle w:val="TAH"/>
              <w:keepLines w:val="0"/>
            </w:pPr>
            <w:r w:rsidRPr="003A6D1C">
              <w:t>Value/remark</w:t>
            </w:r>
          </w:p>
        </w:tc>
        <w:tc>
          <w:tcPr>
            <w:tcW w:w="1700" w:type="dxa"/>
          </w:tcPr>
          <w:p w14:paraId="0D18E415" w14:textId="77777777" w:rsidR="00123ECE" w:rsidRPr="003A6D1C" w:rsidRDefault="00123ECE" w:rsidP="00C51A8D">
            <w:pPr>
              <w:pStyle w:val="TAH"/>
              <w:keepLines w:val="0"/>
            </w:pPr>
            <w:r w:rsidRPr="003A6D1C">
              <w:t>Comment</w:t>
            </w:r>
          </w:p>
        </w:tc>
        <w:tc>
          <w:tcPr>
            <w:tcW w:w="1133" w:type="dxa"/>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16CFE03" w14:textId="77777777" w:rsidR="00123ECE" w:rsidRPr="003A6D1C" w:rsidRDefault="00123ECE" w:rsidP="00C51A8D">
            <w:pPr>
              <w:pStyle w:val="TAL"/>
              <w:keepLines w:val="0"/>
            </w:pPr>
          </w:p>
        </w:tc>
        <w:tc>
          <w:tcPr>
            <w:tcW w:w="1700" w:type="dxa"/>
          </w:tcPr>
          <w:p w14:paraId="3D5996AD" w14:textId="77777777" w:rsidR="00123ECE" w:rsidRPr="003A6D1C" w:rsidRDefault="00123ECE" w:rsidP="00C51A8D">
            <w:pPr>
              <w:pStyle w:val="TAL"/>
              <w:keepLines w:val="0"/>
            </w:pPr>
          </w:p>
        </w:tc>
        <w:tc>
          <w:tcPr>
            <w:tcW w:w="1133" w:type="dxa"/>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0BD159A" w14:textId="77777777" w:rsidR="00123ECE" w:rsidRPr="003A6D1C" w:rsidRDefault="00123ECE" w:rsidP="00C51A8D">
            <w:pPr>
              <w:pStyle w:val="TAL"/>
              <w:keepLines w:val="0"/>
            </w:pPr>
          </w:p>
        </w:tc>
        <w:tc>
          <w:tcPr>
            <w:tcW w:w="1700" w:type="dxa"/>
          </w:tcPr>
          <w:p w14:paraId="60F2947A" w14:textId="77777777" w:rsidR="00123ECE" w:rsidRPr="003A6D1C" w:rsidRDefault="00123ECE" w:rsidP="00C51A8D">
            <w:pPr>
              <w:pStyle w:val="TAL"/>
              <w:keepLines w:val="0"/>
            </w:pPr>
          </w:p>
        </w:tc>
        <w:tc>
          <w:tcPr>
            <w:tcW w:w="1133" w:type="dxa"/>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B2DAFD6" w14:textId="77777777" w:rsidR="00123ECE" w:rsidRPr="003A6D1C" w:rsidRDefault="00123ECE" w:rsidP="00C51A8D">
            <w:pPr>
              <w:pStyle w:val="TAL"/>
              <w:keepLines w:val="0"/>
            </w:pPr>
          </w:p>
        </w:tc>
        <w:tc>
          <w:tcPr>
            <w:tcW w:w="1700" w:type="dxa"/>
          </w:tcPr>
          <w:p w14:paraId="52BF9DFA" w14:textId="77777777" w:rsidR="00123ECE" w:rsidRPr="003A6D1C" w:rsidRDefault="00123ECE" w:rsidP="00C51A8D">
            <w:pPr>
              <w:pStyle w:val="TAL"/>
              <w:keepLines w:val="0"/>
            </w:pPr>
          </w:p>
        </w:tc>
        <w:tc>
          <w:tcPr>
            <w:tcW w:w="1133" w:type="dxa"/>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2F91B95C" w14:textId="77777777" w:rsidR="00123ECE" w:rsidRPr="003A6D1C" w:rsidRDefault="00123ECE" w:rsidP="00C51A8D">
            <w:pPr>
              <w:pStyle w:val="TAL"/>
              <w:keepLines w:val="0"/>
            </w:pPr>
          </w:p>
        </w:tc>
        <w:tc>
          <w:tcPr>
            <w:tcW w:w="1700" w:type="dxa"/>
          </w:tcPr>
          <w:p w14:paraId="0480C17D" w14:textId="77777777" w:rsidR="00123ECE" w:rsidRPr="003A6D1C" w:rsidRDefault="00123ECE" w:rsidP="00C51A8D">
            <w:pPr>
              <w:pStyle w:val="TAL"/>
              <w:keepLines w:val="0"/>
            </w:pPr>
          </w:p>
        </w:tc>
        <w:tc>
          <w:tcPr>
            <w:tcW w:w="1133" w:type="dxa"/>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7681239" w14:textId="77777777" w:rsidR="00123ECE" w:rsidRPr="003A6D1C" w:rsidRDefault="00123ECE" w:rsidP="00C51A8D">
            <w:pPr>
              <w:pStyle w:val="TAL"/>
              <w:keepLines w:val="0"/>
            </w:pPr>
          </w:p>
        </w:tc>
        <w:tc>
          <w:tcPr>
            <w:tcW w:w="1700" w:type="dxa"/>
          </w:tcPr>
          <w:p w14:paraId="2E8FEB7A" w14:textId="77777777" w:rsidR="00123ECE" w:rsidRPr="003A6D1C" w:rsidRDefault="00123ECE" w:rsidP="00C51A8D">
            <w:pPr>
              <w:pStyle w:val="TAL"/>
              <w:keepLines w:val="0"/>
            </w:pPr>
          </w:p>
        </w:tc>
        <w:tc>
          <w:tcPr>
            <w:tcW w:w="1133" w:type="dxa"/>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48DE4DE" w14:textId="77777777" w:rsidR="00123ECE" w:rsidRPr="003A6D1C" w:rsidRDefault="00123ECE" w:rsidP="00C51A8D">
            <w:pPr>
              <w:pStyle w:val="TAL"/>
              <w:keepLines w:val="0"/>
            </w:pPr>
          </w:p>
        </w:tc>
        <w:tc>
          <w:tcPr>
            <w:tcW w:w="1700" w:type="dxa"/>
          </w:tcPr>
          <w:p w14:paraId="4291E573" w14:textId="77777777" w:rsidR="00123ECE" w:rsidRPr="003A6D1C" w:rsidRDefault="00123ECE" w:rsidP="00C51A8D">
            <w:pPr>
              <w:pStyle w:val="TAL"/>
              <w:keepLines w:val="0"/>
            </w:pPr>
          </w:p>
        </w:tc>
        <w:tc>
          <w:tcPr>
            <w:tcW w:w="1133" w:type="dxa"/>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76DC0F69" w14:textId="77777777" w:rsidR="00123ECE" w:rsidRPr="003A6D1C" w:rsidRDefault="00123ECE" w:rsidP="00C51A8D">
            <w:pPr>
              <w:pStyle w:val="TAL"/>
              <w:keepLines w:val="0"/>
            </w:pPr>
          </w:p>
        </w:tc>
        <w:tc>
          <w:tcPr>
            <w:tcW w:w="1700" w:type="dxa"/>
          </w:tcPr>
          <w:p w14:paraId="73482EE5" w14:textId="77777777" w:rsidR="00123ECE" w:rsidRPr="003A6D1C" w:rsidRDefault="00123ECE" w:rsidP="00C51A8D">
            <w:pPr>
              <w:pStyle w:val="TAL"/>
              <w:keepLines w:val="0"/>
            </w:pPr>
          </w:p>
        </w:tc>
        <w:tc>
          <w:tcPr>
            <w:tcW w:w="1133" w:type="dxa"/>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tcPr>
          <w:p w14:paraId="2B90FBD4" w14:textId="77777777" w:rsidR="00123ECE" w:rsidRPr="003A6D1C" w:rsidRDefault="00123ECE" w:rsidP="00C51A8D">
            <w:pPr>
              <w:pStyle w:val="TAL"/>
              <w:keepLines w:val="0"/>
              <w:rPr>
                <w:rFonts w:eastAsia="SimSun"/>
                <w:lang w:eastAsia="zh-CN"/>
              </w:rPr>
            </w:pPr>
          </w:p>
        </w:tc>
        <w:tc>
          <w:tcPr>
            <w:tcW w:w="1700" w:type="dxa"/>
          </w:tcPr>
          <w:p w14:paraId="7419BA12" w14:textId="77777777" w:rsidR="00123ECE" w:rsidRPr="003A6D1C" w:rsidRDefault="00123ECE" w:rsidP="00C51A8D">
            <w:pPr>
              <w:pStyle w:val="TAL"/>
              <w:keepLines w:val="0"/>
            </w:pPr>
          </w:p>
        </w:tc>
        <w:tc>
          <w:tcPr>
            <w:tcW w:w="1133" w:type="dxa"/>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tcPr>
          <w:p w14:paraId="02C735DC" w14:textId="77777777" w:rsidR="00123ECE" w:rsidRPr="003A6D1C" w:rsidRDefault="00123ECE" w:rsidP="00C51A8D">
            <w:pPr>
              <w:pStyle w:val="TAL"/>
              <w:keepLines w:val="0"/>
              <w:rPr>
                <w:rFonts w:eastAsia="SimSun"/>
                <w:lang w:eastAsia="zh-CN"/>
              </w:rPr>
            </w:pPr>
          </w:p>
        </w:tc>
        <w:tc>
          <w:tcPr>
            <w:tcW w:w="1700" w:type="dxa"/>
          </w:tcPr>
          <w:p w14:paraId="2F69FDDB" w14:textId="77777777" w:rsidR="00123ECE" w:rsidRPr="003A6D1C" w:rsidRDefault="00123ECE" w:rsidP="00C51A8D">
            <w:pPr>
              <w:pStyle w:val="TAL"/>
              <w:keepLines w:val="0"/>
            </w:pPr>
          </w:p>
        </w:tc>
        <w:tc>
          <w:tcPr>
            <w:tcW w:w="1133" w:type="dxa"/>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tcPr>
          <w:p w14:paraId="0A805962" w14:textId="77777777" w:rsidR="00123ECE" w:rsidRPr="003A6D1C" w:rsidRDefault="00123ECE" w:rsidP="00C51A8D">
            <w:pPr>
              <w:pStyle w:val="TAL"/>
              <w:keepLines w:val="0"/>
              <w:rPr>
                <w:rFonts w:eastAsia="SimSun"/>
                <w:lang w:eastAsia="zh-CN"/>
              </w:rPr>
            </w:pPr>
          </w:p>
        </w:tc>
        <w:tc>
          <w:tcPr>
            <w:tcW w:w="1700" w:type="dxa"/>
          </w:tcPr>
          <w:p w14:paraId="78F1CAE2" w14:textId="77777777" w:rsidR="00123ECE" w:rsidRPr="003A6D1C" w:rsidRDefault="00123ECE" w:rsidP="00C51A8D">
            <w:pPr>
              <w:pStyle w:val="TAL"/>
              <w:keepLines w:val="0"/>
            </w:pPr>
          </w:p>
        </w:tc>
        <w:tc>
          <w:tcPr>
            <w:tcW w:w="1133" w:type="dxa"/>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tcPr>
          <w:p w14:paraId="79381667" w14:textId="77777777" w:rsidR="00123ECE" w:rsidRPr="003A6D1C" w:rsidRDefault="00123ECE" w:rsidP="00C51A8D">
            <w:pPr>
              <w:pStyle w:val="TAL"/>
              <w:keepLines w:val="0"/>
              <w:rPr>
                <w:rFonts w:eastAsia="SimSun"/>
                <w:lang w:eastAsia="zh-CN"/>
              </w:rPr>
            </w:pPr>
          </w:p>
        </w:tc>
        <w:tc>
          <w:tcPr>
            <w:tcW w:w="1700" w:type="dxa"/>
          </w:tcPr>
          <w:p w14:paraId="77C06321" w14:textId="77777777" w:rsidR="00123ECE" w:rsidRPr="003A6D1C" w:rsidRDefault="00123ECE" w:rsidP="00C51A8D">
            <w:pPr>
              <w:pStyle w:val="TAL"/>
              <w:keepLines w:val="0"/>
            </w:pPr>
          </w:p>
        </w:tc>
        <w:tc>
          <w:tcPr>
            <w:tcW w:w="1133" w:type="dxa"/>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tcPr>
          <w:p w14:paraId="5E14DCE0" w14:textId="77777777" w:rsidR="00123ECE" w:rsidRPr="003A6D1C" w:rsidRDefault="00123ECE" w:rsidP="00C51A8D">
            <w:pPr>
              <w:pStyle w:val="TAL"/>
              <w:keepLines w:val="0"/>
            </w:pPr>
          </w:p>
        </w:tc>
        <w:tc>
          <w:tcPr>
            <w:tcW w:w="1133" w:type="dxa"/>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65A49C1" w14:textId="77777777" w:rsidR="00123ECE" w:rsidRPr="003A6D1C" w:rsidRDefault="00123ECE" w:rsidP="00A04C2F">
            <w:pPr>
              <w:pStyle w:val="TAL"/>
              <w:keepNext w:val="0"/>
              <w:keepLines w:val="0"/>
              <w:rPr>
                <w:lang w:eastAsia="zh-CN"/>
              </w:rPr>
            </w:pPr>
          </w:p>
        </w:tc>
        <w:tc>
          <w:tcPr>
            <w:tcW w:w="1700" w:type="dxa"/>
          </w:tcPr>
          <w:p w14:paraId="00CC6FBF" w14:textId="77777777" w:rsidR="00123ECE" w:rsidRPr="003A6D1C" w:rsidRDefault="00123ECE" w:rsidP="00A04C2F">
            <w:pPr>
              <w:pStyle w:val="TAL"/>
              <w:keepNext w:val="0"/>
              <w:keepLines w:val="0"/>
            </w:pPr>
          </w:p>
        </w:tc>
        <w:tc>
          <w:tcPr>
            <w:tcW w:w="1133" w:type="dxa"/>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0932AD8" w14:textId="77777777" w:rsidR="00123ECE" w:rsidRPr="003A6D1C" w:rsidRDefault="00123ECE" w:rsidP="00A04C2F">
            <w:pPr>
              <w:pStyle w:val="TAL"/>
              <w:keepNext w:val="0"/>
              <w:keepLines w:val="0"/>
              <w:rPr>
                <w:lang w:eastAsia="zh-CN"/>
              </w:rPr>
            </w:pPr>
          </w:p>
        </w:tc>
        <w:tc>
          <w:tcPr>
            <w:tcW w:w="1700" w:type="dxa"/>
          </w:tcPr>
          <w:p w14:paraId="58DF93B5" w14:textId="77777777" w:rsidR="00123ECE" w:rsidRPr="003A6D1C" w:rsidRDefault="00123ECE" w:rsidP="00A04C2F">
            <w:pPr>
              <w:pStyle w:val="TAL"/>
              <w:keepNext w:val="0"/>
              <w:keepLines w:val="0"/>
            </w:pPr>
          </w:p>
        </w:tc>
        <w:tc>
          <w:tcPr>
            <w:tcW w:w="1133" w:type="dxa"/>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3FF2C4C4" w14:textId="77777777" w:rsidR="00123ECE" w:rsidRPr="003A6D1C" w:rsidRDefault="00123ECE" w:rsidP="00A04C2F">
            <w:pPr>
              <w:pStyle w:val="TAL"/>
              <w:keepNext w:val="0"/>
              <w:keepLines w:val="0"/>
              <w:rPr>
                <w:lang w:eastAsia="zh-CN"/>
              </w:rPr>
            </w:pPr>
          </w:p>
        </w:tc>
        <w:tc>
          <w:tcPr>
            <w:tcW w:w="1700" w:type="dxa"/>
          </w:tcPr>
          <w:p w14:paraId="5F735C08" w14:textId="77777777" w:rsidR="00123ECE" w:rsidRPr="003A6D1C" w:rsidRDefault="00123ECE" w:rsidP="00A04C2F">
            <w:pPr>
              <w:pStyle w:val="TAL"/>
              <w:keepNext w:val="0"/>
              <w:keepLines w:val="0"/>
            </w:pPr>
          </w:p>
        </w:tc>
        <w:tc>
          <w:tcPr>
            <w:tcW w:w="1133" w:type="dxa"/>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lastRenderedPageBreak/>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25pt;height:19.5pt" o:ole="" fillcolor="window">
                  <v:imagedata r:id="rId150" o:title=""/>
                </v:shape>
                <o:OLEObject Type="Embed" ProgID="Equation.3" ShapeID="_x0000_i1146" DrawAspect="Content" ObjectID="_1829829689"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0.75pt;height:19.5pt" o:ole="" fillcolor="window">
                  <v:imagedata r:id="rId12" o:title=""/>
                </v:shape>
                <o:OLEObject Type="Embed" ProgID="Equation.3" ShapeID="_x0000_i1147" DrawAspect="Content" ObjectID="_1829829690"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lastRenderedPageBreak/>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75pt;height:17.25pt" o:ole="" fillcolor="window">
                  <v:imagedata r:id="rId18" o:title=""/>
                </v:shape>
                <o:OLEObject Type="Embed" ProgID="Equation.3" ShapeID="_x0000_i1148" DrawAspect="Content" ObjectID="_1829829691"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75pt;height:15pt" o:ole="" fillcolor="window">
                  <v:imagedata r:id="rId20" o:title=""/>
                </v:shape>
                <o:OLEObject Type="Embed" ProgID="Equation.3" ShapeID="_x0000_i1149" DrawAspect="Content" ObjectID="_1829829692"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25pt;height:30.75pt" o:ole="">
            <v:imagedata r:id="rId155" o:title=""/>
          </v:shape>
          <o:OLEObject Type="Embed" ProgID="Equation.3" ShapeID="_x0000_i1150" DrawAspect="Content" ObjectID="_1829829693"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lastRenderedPageBreak/>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75pt;height:30.75pt" o:ole="">
            <v:imagedata r:id="rId109" o:title=""/>
          </v:shape>
          <o:OLEObject Type="Embed" ProgID="Equation.3" ShapeID="_x0000_i1151" DrawAspect="Content" ObjectID="_1829829694"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8280C22" w14:textId="77777777" w:rsidR="00123ECE" w:rsidRPr="003A6D1C" w:rsidRDefault="00123ECE" w:rsidP="00A04C2F">
            <w:pPr>
              <w:pStyle w:val="TAH"/>
              <w:keepNext w:val="0"/>
              <w:keepLines w:val="0"/>
            </w:pPr>
            <w:r w:rsidRPr="003A6D1C">
              <w:t>Value/remark</w:t>
            </w:r>
          </w:p>
        </w:tc>
        <w:tc>
          <w:tcPr>
            <w:tcW w:w="1700" w:type="dxa"/>
          </w:tcPr>
          <w:p w14:paraId="33666977" w14:textId="77777777" w:rsidR="00123ECE" w:rsidRPr="003A6D1C" w:rsidRDefault="00123ECE" w:rsidP="00A04C2F">
            <w:pPr>
              <w:pStyle w:val="TAH"/>
              <w:keepNext w:val="0"/>
              <w:keepLines w:val="0"/>
            </w:pPr>
            <w:r w:rsidRPr="003A6D1C">
              <w:t>Comment</w:t>
            </w:r>
          </w:p>
        </w:tc>
        <w:tc>
          <w:tcPr>
            <w:tcW w:w="1133" w:type="dxa"/>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6F425F6" w14:textId="77777777" w:rsidR="00123ECE" w:rsidRPr="003A6D1C" w:rsidRDefault="00123ECE" w:rsidP="00A04C2F">
            <w:pPr>
              <w:pStyle w:val="TAL"/>
              <w:keepNext w:val="0"/>
              <w:keepLines w:val="0"/>
            </w:pPr>
          </w:p>
        </w:tc>
        <w:tc>
          <w:tcPr>
            <w:tcW w:w="1700" w:type="dxa"/>
          </w:tcPr>
          <w:p w14:paraId="7F612176" w14:textId="77777777" w:rsidR="00123ECE" w:rsidRPr="003A6D1C" w:rsidRDefault="00123ECE" w:rsidP="00A04C2F">
            <w:pPr>
              <w:pStyle w:val="TAL"/>
              <w:keepNext w:val="0"/>
              <w:keepLines w:val="0"/>
            </w:pPr>
          </w:p>
        </w:tc>
        <w:tc>
          <w:tcPr>
            <w:tcW w:w="1133" w:type="dxa"/>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7A67BDC1" w14:textId="77777777" w:rsidR="00123ECE" w:rsidRPr="003A6D1C" w:rsidRDefault="00123ECE" w:rsidP="00A04C2F">
            <w:pPr>
              <w:pStyle w:val="TAL"/>
              <w:keepNext w:val="0"/>
              <w:keepLines w:val="0"/>
            </w:pPr>
          </w:p>
        </w:tc>
        <w:tc>
          <w:tcPr>
            <w:tcW w:w="1700" w:type="dxa"/>
          </w:tcPr>
          <w:p w14:paraId="78E7947D" w14:textId="77777777" w:rsidR="00123ECE" w:rsidRPr="003A6D1C" w:rsidRDefault="00123ECE" w:rsidP="00A04C2F">
            <w:pPr>
              <w:pStyle w:val="TAL"/>
              <w:keepNext w:val="0"/>
              <w:keepLines w:val="0"/>
            </w:pPr>
          </w:p>
        </w:tc>
        <w:tc>
          <w:tcPr>
            <w:tcW w:w="1133" w:type="dxa"/>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1275F5D0" w14:textId="77777777" w:rsidR="00123ECE" w:rsidRPr="003A6D1C" w:rsidRDefault="00123ECE" w:rsidP="00A04C2F">
            <w:pPr>
              <w:pStyle w:val="TAL"/>
              <w:keepNext w:val="0"/>
              <w:keepLines w:val="0"/>
            </w:pPr>
          </w:p>
        </w:tc>
        <w:tc>
          <w:tcPr>
            <w:tcW w:w="1700" w:type="dxa"/>
          </w:tcPr>
          <w:p w14:paraId="5263DCF7" w14:textId="77777777" w:rsidR="00123ECE" w:rsidRPr="003A6D1C" w:rsidRDefault="00123ECE" w:rsidP="00A04C2F">
            <w:pPr>
              <w:pStyle w:val="TAL"/>
              <w:keepNext w:val="0"/>
              <w:keepLines w:val="0"/>
            </w:pPr>
          </w:p>
        </w:tc>
        <w:tc>
          <w:tcPr>
            <w:tcW w:w="1133" w:type="dxa"/>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97FBECE" w14:textId="77777777" w:rsidR="00123ECE" w:rsidRPr="003A6D1C" w:rsidRDefault="00123ECE" w:rsidP="00A04C2F">
            <w:pPr>
              <w:pStyle w:val="TAL"/>
              <w:keepNext w:val="0"/>
              <w:keepLines w:val="0"/>
            </w:pPr>
          </w:p>
        </w:tc>
        <w:tc>
          <w:tcPr>
            <w:tcW w:w="1700" w:type="dxa"/>
          </w:tcPr>
          <w:p w14:paraId="34C7DEF8" w14:textId="77777777" w:rsidR="00123ECE" w:rsidRPr="003A6D1C" w:rsidRDefault="00123ECE" w:rsidP="00A04C2F">
            <w:pPr>
              <w:pStyle w:val="TAL"/>
              <w:keepNext w:val="0"/>
              <w:keepLines w:val="0"/>
            </w:pPr>
          </w:p>
        </w:tc>
        <w:tc>
          <w:tcPr>
            <w:tcW w:w="1133" w:type="dxa"/>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28A78D1F" w14:textId="77777777" w:rsidR="00123ECE" w:rsidRPr="003A6D1C" w:rsidRDefault="00123ECE" w:rsidP="00A04C2F">
            <w:pPr>
              <w:pStyle w:val="TAL"/>
              <w:keepNext w:val="0"/>
              <w:keepLines w:val="0"/>
            </w:pPr>
          </w:p>
        </w:tc>
        <w:tc>
          <w:tcPr>
            <w:tcW w:w="1700" w:type="dxa"/>
          </w:tcPr>
          <w:p w14:paraId="3EDDAE5C" w14:textId="77777777" w:rsidR="00123ECE" w:rsidRPr="003A6D1C" w:rsidRDefault="00123ECE" w:rsidP="00A04C2F">
            <w:pPr>
              <w:pStyle w:val="TAL"/>
              <w:keepNext w:val="0"/>
              <w:keepLines w:val="0"/>
            </w:pPr>
          </w:p>
        </w:tc>
        <w:tc>
          <w:tcPr>
            <w:tcW w:w="1133" w:type="dxa"/>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4AFCB3F4" w14:textId="77777777" w:rsidR="00123ECE" w:rsidRPr="003A6D1C" w:rsidRDefault="00123ECE" w:rsidP="00A04C2F">
            <w:pPr>
              <w:pStyle w:val="TAL"/>
              <w:keepNext w:val="0"/>
              <w:keepLines w:val="0"/>
            </w:pPr>
          </w:p>
        </w:tc>
        <w:tc>
          <w:tcPr>
            <w:tcW w:w="1700" w:type="dxa"/>
          </w:tcPr>
          <w:p w14:paraId="5B90833C" w14:textId="77777777" w:rsidR="00123ECE" w:rsidRPr="003A6D1C" w:rsidRDefault="00123ECE" w:rsidP="00A04C2F">
            <w:pPr>
              <w:pStyle w:val="TAL"/>
              <w:keepNext w:val="0"/>
              <w:keepLines w:val="0"/>
            </w:pPr>
          </w:p>
        </w:tc>
        <w:tc>
          <w:tcPr>
            <w:tcW w:w="1133" w:type="dxa"/>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16B0D392" w14:textId="77777777" w:rsidR="00123ECE" w:rsidRPr="003A6D1C" w:rsidRDefault="00123ECE" w:rsidP="00A04C2F">
            <w:pPr>
              <w:pStyle w:val="TAL"/>
              <w:keepNext w:val="0"/>
              <w:keepLines w:val="0"/>
            </w:pPr>
          </w:p>
        </w:tc>
        <w:tc>
          <w:tcPr>
            <w:tcW w:w="1700" w:type="dxa"/>
          </w:tcPr>
          <w:p w14:paraId="18B148B4" w14:textId="77777777" w:rsidR="00123ECE" w:rsidRPr="003A6D1C" w:rsidRDefault="00123ECE" w:rsidP="00A04C2F">
            <w:pPr>
              <w:pStyle w:val="TAL"/>
              <w:keepNext w:val="0"/>
              <w:keepLines w:val="0"/>
            </w:pPr>
          </w:p>
        </w:tc>
        <w:tc>
          <w:tcPr>
            <w:tcW w:w="1133" w:type="dxa"/>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tcPr>
          <w:p w14:paraId="390C1268" w14:textId="77777777" w:rsidR="00123ECE" w:rsidRPr="003A6D1C" w:rsidRDefault="00123ECE" w:rsidP="00A04C2F">
            <w:pPr>
              <w:pStyle w:val="TAL"/>
              <w:keepNext w:val="0"/>
              <w:keepLines w:val="0"/>
            </w:pPr>
            <w:r w:rsidRPr="003A6D1C">
              <w:rPr>
                <w:lang w:eastAsia="zh-CN"/>
              </w:rPr>
              <w:t>32</w:t>
            </w:r>
          </w:p>
        </w:tc>
        <w:tc>
          <w:tcPr>
            <w:tcW w:w="1700" w:type="dxa"/>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tcPr>
          <w:p w14:paraId="5E803135" w14:textId="77777777" w:rsidR="00123ECE" w:rsidRPr="003A6D1C" w:rsidRDefault="00123ECE" w:rsidP="00A04C2F">
            <w:pPr>
              <w:pStyle w:val="TAL"/>
              <w:keepNext w:val="0"/>
              <w:keepLines w:val="0"/>
            </w:pPr>
          </w:p>
        </w:tc>
        <w:tc>
          <w:tcPr>
            <w:tcW w:w="1700" w:type="dxa"/>
          </w:tcPr>
          <w:p w14:paraId="76ECA102" w14:textId="77777777" w:rsidR="00123ECE" w:rsidRPr="003A6D1C" w:rsidRDefault="00123ECE" w:rsidP="00A04C2F">
            <w:pPr>
              <w:pStyle w:val="TAL"/>
              <w:keepNext w:val="0"/>
              <w:keepLines w:val="0"/>
            </w:pPr>
          </w:p>
        </w:tc>
        <w:tc>
          <w:tcPr>
            <w:tcW w:w="1133" w:type="dxa"/>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tcPr>
          <w:p w14:paraId="3ABB88F7" w14:textId="77777777" w:rsidR="00123ECE" w:rsidRPr="003A6D1C" w:rsidRDefault="00123ECE" w:rsidP="00A04C2F">
            <w:pPr>
              <w:pStyle w:val="TAL"/>
              <w:keepNext w:val="0"/>
              <w:keepLines w:val="0"/>
            </w:pPr>
          </w:p>
        </w:tc>
        <w:tc>
          <w:tcPr>
            <w:tcW w:w="1700" w:type="dxa"/>
          </w:tcPr>
          <w:p w14:paraId="4782372F" w14:textId="77777777" w:rsidR="00123ECE" w:rsidRPr="003A6D1C" w:rsidRDefault="00123ECE" w:rsidP="00A04C2F">
            <w:pPr>
              <w:pStyle w:val="TAL"/>
              <w:keepNext w:val="0"/>
              <w:keepLines w:val="0"/>
            </w:pPr>
          </w:p>
        </w:tc>
        <w:tc>
          <w:tcPr>
            <w:tcW w:w="1133" w:type="dxa"/>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tcPr>
          <w:p w14:paraId="1E4B520C" w14:textId="77777777" w:rsidR="00123ECE" w:rsidRPr="003A6D1C" w:rsidRDefault="00123ECE" w:rsidP="00A04C2F">
            <w:pPr>
              <w:pStyle w:val="TAL"/>
              <w:keepNext w:val="0"/>
              <w:keepLines w:val="0"/>
            </w:pPr>
          </w:p>
        </w:tc>
        <w:tc>
          <w:tcPr>
            <w:tcW w:w="1700" w:type="dxa"/>
          </w:tcPr>
          <w:p w14:paraId="4A976722" w14:textId="77777777" w:rsidR="00123ECE" w:rsidRPr="003A6D1C" w:rsidRDefault="00123ECE" w:rsidP="00A04C2F">
            <w:pPr>
              <w:pStyle w:val="TAL"/>
              <w:keepNext w:val="0"/>
              <w:keepLines w:val="0"/>
            </w:pPr>
          </w:p>
        </w:tc>
        <w:tc>
          <w:tcPr>
            <w:tcW w:w="1133" w:type="dxa"/>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tcPr>
          <w:p w14:paraId="39F5A1B0" w14:textId="77777777" w:rsidR="00123ECE" w:rsidRPr="003A6D1C" w:rsidRDefault="00123ECE" w:rsidP="00A04C2F">
            <w:pPr>
              <w:pStyle w:val="TAL"/>
              <w:keepNext w:val="0"/>
              <w:keepLines w:val="0"/>
            </w:pPr>
          </w:p>
        </w:tc>
        <w:tc>
          <w:tcPr>
            <w:tcW w:w="1700" w:type="dxa"/>
          </w:tcPr>
          <w:p w14:paraId="1F48A88B" w14:textId="77777777" w:rsidR="00123ECE" w:rsidRPr="003A6D1C" w:rsidRDefault="00123ECE" w:rsidP="00A04C2F">
            <w:pPr>
              <w:pStyle w:val="TAL"/>
              <w:keepNext w:val="0"/>
              <w:keepLines w:val="0"/>
            </w:pPr>
          </w:p>
        </w:tc>
        <w:tc>
          <w:tcPr>
            <w:tcW w:w="1133" w:type="dxa"/>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539D7F67" w14:textId="77777777" w:rsidR="00123ECE" w:rsidRPr="003A6D1C" w:rsidRDefault="00123ECE" w:rsidP="00A04C2F">
            <w:pPr>
              <w:pStyle w:val="TAL"/>
              <w:keepNext w:val="0"/>
              <w:keepLines w:val="0"/>
            </w:pPr>
            <w:r w:rsidRPr="003A6D1C">
              <w:t>ms0</w:t>
            </w:r>
          </w:p>
        </w:tc>
        <w:tc>
          <w:tcPr>
            <w:tcW w:w="1700" w:type="dxa"/>
          </w:tcPr>
          <w:p w14:paraId="5C2D7878" w14:textId="77777777" w:rsidR="00123ECE" w:rsidRPr="003A6D1C" w:rsidRDefault="00123ECE" w:rsidP="00A04C2F">
            <w:pPr>
              <w:pStyle w:val="TAL"/>
              <w:keepNext w:val="0"/>
              <w:keepLines w:val="0"/>
            </w:pPr>
          </w:p>
        </w:tc>
        <w:tc>
          <w:tcPr>
            <w:tcW w:w="1133" w:type="dxa"/>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tcPr>
          <w:p w14:paraId="39A15FBA" w14:textId="77777777" w:rsidR="00123ECE" w:rsidRPr="003A6D1C" w:rsidRDefault="00123ECE" w:rsidP="00A04C2F">
            <w:pPr>
              <w:pStyle w:val="TAL"/>
              <w:keepNext w:val="0"/>
              <w:keepLines w:val="0"/>
            </w:pPr>
          </w:p>
        </w:tc>
        <w:tc>
          <w:tcPr>
            <w:tcW w:w="1700" w:type="dxa"/>
          </w:tcPr>
          <w:p w14:paraId="7EE23FDA" w14:textId="77777777" w:rsidR="00123ECE" w:rsidRPr="003A6D1C" w:rsidRDefault="00123ECE" w:rsidP="00A04C2F">
            <w:pPr>
              <w:pStyle w:val="TAL"/>
              <w:keepNext w:val="0"/>
              <w:keepLines w:val="0"/>
            </w:pPr>
          </w:p>
        </w:tc>
        <w:tc>
          <w:tcPr>
            <w:tcW w:w="1133" w:type="dxa"/>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tcPr>
          <w:p w14:paraId="07DC928C" w14:textId="77777777" w:rsidR="00123ECE" w:rsidRPr="003A6D1C" w:rsidRDefault="00123ECE" w:rsidP="00A04C2F">
            <w:pPr>
              <w:pStyle w:val="TAL"/>
              <w:keepNext w:val="0"/>
              <w:keepLines w:val="0"/>
            </w:pPr>
          </w:p>
        </w:tc>
        <w:tc>
          <w:tcPr>
            <w:tcW w:w="1700" w:type="dxa"/>
          </w:tcPr>
          <w:p w14:paraId="33EEC3A6" w14:textId="77777777" w:rsidR="00123ECE" w:rsidRPr="003A6D1C" w:rsidRDefault="00123ECE" w:rsidP="00A04C2F">
            <w:pPr>
              <w:pStyle w:val="TAL"/>
              <w:keepNext w:val="0"/>
              <w:keepLines w:val="0"/>
            </w:pPr>
          </w:p>
        </w:tc>
        <w:tc>
          <w:tcPr>
            <w:tcW w:w="1133" w:type="dxa"/>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tcPr>
          <w:p w14:paraId="42BF53E6" w14:textId="77777777" w:rsidR="00123ECE" w:rsidRPr="003A6D1C" w:rsidRDefault="00123ECE" w:rsidP="00A04C2F">
            <w:pPr>
              <w:pStyle w:val="TAL"/>
              <w:keepNext w:val="0"/>
              <w:keepLines w:val="0"/>
            </w:pPr>
            <w:r w:rsidRPr="003A6D1C">
              <w:t>}</w:t>
            </w:r>
          </w:p>
        </w:tc>
        <w:tc>
          <w:tcPr>
            <w:tcW w:w="2267" w:type="dxa"/>
          </w:tcPr>
          <w:p w14:paraId="41026FA1" w14:textId="77777777" w:rsidR="00123ECE" w:rsidRPr="003A6D1C" w:rsidRDefault="00123ECE" w:rsidP="00A04C2F">
            <w:pPr>
              <w:pStyle w:val="TAL"/>
              <w:keepNext w:val="0"/>
              <w:keepLines w:val="0"/>
            </w:pPr>
          </w:p>
        </w:tc>
        <w:tc>
          <w:tcPr>
            <w:tcW w:w="1700" w:type="dxa"/>
          </w:tcPr>
          <w:p w14:paraId="15813B7F" w14:textId="77777777" w:rsidR="00123ECE" w:rsidRPr="003A6D1C" w:rsidRDefault="00123ECE" w:rsidP="00A04C2F">
            <w:pPr>
              <w:pStyle w:val="TAL"/>
              <w:keepNext w:val="0"/>
              <w:keepLines w:val="0"/>
            </w:pPr>
          </w:p>
        </w:tc>
        <w:tc>
          <w:tcPr>
            <w:tcW w:w="1133" w:type="dxa"/>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0.75pt;height:19.5pt" o:ole="" fillcolor="window">
                  <v:imagedata r:id="rId12" o:title=""/>
                </v:shape>
                <o:OLEObject Type="Embed" ProgID="Equation.3" ShapeID="_x0000_i1152" DrawAspect="Content" ObjectID="_1829829695"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25pt;height:19.5pt" o:ole="" fillcolor="window">
                  <v:imagedata r:id="rId16" o:title=""/>
                </v:shape>
                <o:OLEObject Type="Embed" ProgID="Equation.3" ShapeID="_x0000_i1153" DrawAspect="Content" ObjectID="_1829829696"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39.75pt;height:19.5pt" o:ole="" fillcolor="window">
                  <v:imagedata r:id="rId14" o:title=""/>
                </v:shape>
                <o:OLEObject Type="Embed" ProgID="Equation.3" ShapeID="_x0000_i1154" DrawAspect="Content" ObjectID="_1829829697"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25pt;height:19.5pt" o:ole="" fillcolor="window">
                  <v:imagedata r:id="rId16" o:title=""/>
                </v:shape>
                <o:OLEObject Type="Embed" ProgID="Equation.3" ShapeID="_x0000_i1155" DrawAspect="Content" ObjectID="_1829829698"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lastRenderedPageBreak/>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75pt;height:17.25pt" o:ole="" fillcolor="window">
                  <v:imagedata r:id="rId18" o:title=""/>
                </v:shape>
                <o:OLEObject Type="Embed" ProgID="Equation.3" ShapeID="_x0000_i1156" DrawAspect="Content" ObjectID="_1829829699"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75pt;height:19.5pt" o:ole="" fillcolor="window">
                  <v:imagedata r:id="rId91" o:title=""/>
                </v:shape>
                <o:OLEObject Type="Embed" ProgID="Equation.3" ShapeID="_x0000_i1157" DrawAspect="Content" ObjectID="_1829829700"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75pt;height:30.75pt" o:ole="">
            <v:imagedata r:id="rId109" o:title=""/>
          </v:shape>
          <o:OLEObject Type="Embed" ProgID="Equation.3" ShapeID="_x0000_i1158" DrawAspect="Content" ObjectID="_1829829701"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lastRenderedPageBreak/>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lastRenderedPageBreak/>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lastRenderedPageBreak/>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vAlign w:val="center"/>
          </w:tcPr>
          <w:p w14:paraId="4FFDFBAA" w14:textId="77777777" w:rsidR="00CE76C0" w:rsidRPr="003A6D1C" w:rsidRDefault="00CE76C0" w:rsidP="00C51A8D">
            <w:pPr>
              <w:pStyle w:val="TAH"/>
              <w:keepLines w:val="0"/>
            </w:pPr>
          </w:p>
        </w:tc>
        <w:tc>
          <w:tcPr>
            <w:tcW w:w="1623" w:type="dxa"/>
            <w:vAlign w:val="bottom"/>
          </w:tcPr>
          <w:p w14:paraId="5DAC7E79" w14:textId="2EB5CAA7" w:rsidR="00CE76C0" w:rsidRPr="003A6D1C" w:rsidRDefault="00CE76C0" w:rsidP="00C51A8D">
            <w:pPr>
              <w:pStyle w:val="TAH"/>
            </w:pPr>
            <w:r w:rsidRPr="003A6D1C">
              <w:t>40ms gap configuration (ID 0)</w:t>
            </w:r>
          </w:p>
        </w:tc>
        <w:tc>
          <w:tcPr>
            <w:tcW w:w="1559" w:type="dxa"/>
            <w:vAlign w:val="bottom"/>
          </w:tcPr>
          <w:p w14:paraId="3D7CE05E" w14:textId="144B2E37" w:rsidR="00CE76C0" w:rsidRPr="003A6D1C" w:rsidRDefault="00CE76C0" w:rsidP="00C51A8D">
            <w:pPr>
              <w:pStyle w:val="TAH"/>
            </w:pPr>
            <w:r w:rsidRPr="003A6D1C">
              <w:t>80ms gap configuration (ID 1)</w:t>
            </w:r>
          </w:p>
        </w:tc>
        <w:tc>
          <w:tcPr>
            <w:tcW w:w="1531" w:type="dxa"/>
            <w:vAlign w:val="bottom"/>
          </w:tcPr>
          <w:p w14:paraId="7AB84C03" w14:textId="55EBD6CD" w:rsidR="00CE76C0" w:rsidRPr="003A6D1C" w:rsidRDefault="00CE76C0" w:rsidP="00C51A8D">
            <w:pPr>
              <w:pStyle w:val="TAH"/>
            </w:pPr>
            <w:r w:rsidRPr="003A6D1C">
              <w:t>40ms gap configuration (ID 0)</w:t>
            </w:r>
          </w:p>
        </w:tc>
        <w:tc>
          <w:tcPr>
            <w:tcW w:w="1390" w:type="dxa"/>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noWrap/>
            <w:vAlign w:val="bottom"/>
          </w:tcPr>
          <w:p w14:paraId="5501B8AA" w14:textId="77777777" w:rsidR="00123ECE" w:rsidRPr="003A6D1C" w:rsidRDefault="00123ECE" w:rsidP="00C51A8D">
            <w:pPr>
              <w:pStyle w:val="TAC"/>
              <w:keepLines w:val="0"/>
            </w:pPr>
            <w:r w:rsidRPr="003A6D1C">
              <w:t>0</w:t>
            </w:r>
          </w:p>
        </w:tc>
        <w:tc>
          <w:tcPr>
            <w:tcW w:w="1623" w:type="dxa"/>
            <w:noWrap/>
            <w:vAlign w:val="bottom"/>
          </w:tcPr>
          <w:p w14:paraId="3E163A95" w14:textId="77777777" w:rsidR="00123ECE" w:rsidRPr="003A6D1C" w:rsidRDefault="00123ECE" w:rsidP="00C51A8D">
            <w:pPr>
              <w:pStyle w:val="TAC"/>
              <w:keepLines w:val="0"/>
            </w:pPr>
            <w:r w:rsidRPr="003A6D1C">
              <w:t>2160</w:t>
            </w:r>
          </w:p>
        </w:tc>
        <w:tc>
          <w:tcPr>
            <w:tcW w:w="1559" w:type="dxa"/>
            <w:noWrap/>
            <w:vAlign w:val="bottom"/>
          </w:tcPr>
          <w:p w14:paraId="75D24463" w14:textId="77777777" w:rsidR="00123ECE" w:rsidRPr="003A6D1C" w:rsidRDefault="00123ECE" w:rsidP="00C51A8D">
            <w:pPr>
              <w:pStyle w:val="TAC"/>
              <w:keepLines w:val="0"/>
            </w:pPr>
            <w:r w:rsidRPr="003A6D1C">
              <w:t>5280</w:t>
            </w:r>
          </w:p>
        </w:tc>
        <w:tc>
          <w:tcPr>
            <w:tcW w:w="1531" w:type="dxa"/>
            <w:noWrap/>
            <w:vAlign w:val="bottom"/>
          </w:tcPr>
          <w:p w14:paraId="1E967723" w14:textId="77777777" w:rsidR="00123ECE" w:rsidRPr="003A6D1C" w:rsidRDefault="00123ECE" w:rsidP="00C51A8D">
            <w:pPr>
              <w:pStyle w:val="TAC"/>
              <w:keepLines w:val="0"/>
            </w:pPr>
            <w:r w:rsidRPr="003A6D1C">
              <w:t>1920</w:t>
            </w:r>
          </w:p>
        </w:tc>
        <w:tc>
          <w:tcPr>
            <w:tcW w:w="1390" w:type="dxa"/>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noWrap/>
            <w:vAlign w:val="bottom"/>
          </w:tcPr>
          <w:p w14:paraId="190F5CD5" w14:textId="77777777" w:rsidR="00123ECE" w:rsidRPr="003A6D1C" w:rsidRDefault="00123ECE" w:rsidP="00C51A8D">
            <w:pPr>
              <w:pStyle w:val="TAC"/>
              <w:keepLines w:val="0"/>
            </w:pPr>
            <w:r w:rsidRPr="003A6D1C">
              <w:t>1</w:t>
            </w:r>
          </w:p>
        </w:tc>
        <w:tc>
          <w:tcPr>
            <w:tcW w:w="1623" w:type="dxa"/>
            <w:noWrap/>
            <w:vAlign w:val="bottom"/>
          </w:tcPr>
          <w:p w14:paraId="7D690947" w14:textId="77777777" w:rsidR="00123ECE" w:rsidRPr="003A6D1C" w:rsidRDefault="00123ECE" w:rsidP="00C51A8D">
            <w:pPr>
              <w:pStyle w:val="TAC"/>
              <w:keepLines w:val="0"/>
            </w:pPr>
            <w:r w:rsidRPr="003A6D1C">
              <w:t>5280</w:t>
            </w:r>
          </w:p>
        </w:tc>
        <w:tc>
          <w:tcPr>
            <w:tcW w:w="1559" w:type="dxa"/>
            <w:noWrap/>
            <w:vAlign w:val="bottom"/>
          </w:tcPr>
          <w:p w14:paraId="4195F373" w14:textId="77777777" w:rsidR="00123ECE" w:rsidRPr="003A6D1C" w:rsidRDefault="00123ECE" w:rsidP="00C51A8D">
            <w:pPr>
              <w:pStyle w:val="TAC"/>
              <w:keepLines w:val="0"/>
            </w:pPr>
            <w:r w:rsidRPr="003A6D1C">
              <w:t>21760</w:t>
            </w:r>
          </w:p>
        </w:tc>
        <w:tc>
          <w:tcPr>
            <w:tcW w:w="1531" w:type="dxa"/>
            <w:noWrap/>
            <w:vAlign w:val="bottom"/>
          </w:tcPr>
          <w:p w14:paraId="30A94E62" w14:textId="77777777" w:rsidR="00123ECE" w:rsidRPr="003A6D1C" w:rsidRDefault="00123ECE" w:rsidP="00C51A8D">
            <w:pPr>
              <w:pStyle w:val="TAC"/>
              <w:keepLines w:val="0"/>
            </w:pPr>
            <w:r w:rsidRPr="003A6D1C">
              <w:t>5040</w:t>
            </w:r>
          </w:p>
        </w:tc>
        <w:tc>
          <w:tcPr>
            <w:tcW w:w="1390" w:type="dxa"/>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noWrap/>
            <w:vAlign w:val="bottom"/>
          </w:tcPr>
          <w:p w14:paraId="656DF429" w14:textId="77777777" w:rsidR="00123ECE" w:rsidRPr="003A6D1C" w:rsidRDefault="00123ECE" w:rsidP="00A04C2F">
            <w:pPr>
              <w:pStyle w:val="TAC"/>
              <w:keepNext w:val="0"/>
              <w:keepLines w:val="0"/>
            </w:pPr>
            <w:r w:rsidRPr="003A6D1C">
              <w:t>2</w:t>
            </w:r>
          </w:p>
        </w:tc>
        <w:tc>
          <w:tcPr>
            <w:tcW w:w="1623" w:type="dxa"/>
            <w:noWrap/>
            <w:vAlign w:val="bottom"/>
          </w:tcPr>
          <w:p w14:paraId="463CA5BB" w14:textId="77777777" w:rsidR="00123ECE" w:rsidRPr="003A6D1C" w:rsidRDefault="00123ECE" w:rsidP="00A04C2F">
            <w:pPr>
              <w:pStyle w:val="TAC"/>
              <w:keepNext w:val="0"/>
              <w:keepLines w:val="0"/>
            </w:pPr>
            <w:r w:rsidRPr="003A6D1C">
              <w:t>5280</w:t>
            </w:r>
          </w:p>
        </w:tc>
        <w:tc>
          <w:tcPr>
            <w:tcW w:w="1559" w:type="dxa"/>
            <w:noWrap/>
            <w:vAlign w:val="bottom"/>
          </w:tcPr>
          <w:p w14:paraId="1FAED2CC" w14:textId="77777777" w:rsidR="00123ECE" w:rsidRPr="003A6D1C" w:rsidRDefault="00123ECE" w:rsidP="00A04C2F">
            <w:pPr>
              <w:pStyle w:val="TAC"/>
              <w:keepNext w:val="0"/>
              <w:keepLines w:val="0"/>
            </w:pPr>
            <w:r w:rsidRPr="003A6D1C">
              <w:t>31680</w:t>
            </w:r>
          </w:p>
        </w:tc>
        <w:tc>
          <w:tcPr>
            <w:tcW w:w="1531" w:type="dxa"/>
            <w:noWrap/>
            <w:vAlign w:val="bottom"/>
          </w:tcPr>
          <w:p w14:paraId="10D9AA1D" w14:textId="77777777" w:rsidR="00123ECE" w:rsidRPr="003A6D1C" w:rsidRDefault="00123ECE" w:rsidP="00A04C2F">
            <w:pPr>
              <w:pStyle w:val="TAC"/>
              <w:keepNext w:val="0"/>
              <w:keepLines w:val="0"/>
            </w:pPr>
            <w:r w:rsidRPr="003A6D1C">
              <w:t>5040</w:t>
            </w:r>
          </w:p>
        </w:tc>
        <w:tc>
          <w:tcPr>
            <w:tcW w:w="1390" w:type="dxa"/>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noWrap/>
            <w:vAlign w:val="bottom"/>
          </w:tcPr>
          <w:p w14:paraId="12C32150" w14:textId="77777777" w:rsidR="00123ECE" w:rsidRPr="003A6D1C" w:rsidRDefault="00123ECE" w:rsidP="00A04C2F">
            <w:pPr>
              <w:pStyle w:val="TAC"/>
              <w:keepNext w:val="0"/>
              <w:keepLines w:val="0"/>
            </w:pPr>
            <w:r w:rsidRPr="003A6D1C">
              <w:t>3</w:t>
            </w:r>
          </w:p>
        </w:tc>
        <w:tc>
          <w:tcPr>
            <w:tcW w:w="1623" w:type="dxa"/>
            <w:noWrap/>
            <w:vAlign w:val="bottom"/>
          </w:tcPr>
          <w:p w14:paraId="62E1B2C8" w14:textId="77777777" w:rsidR="00123ECE" w:rsidRPr="003A6D1C" w:rsidRDefault="00123ECE" w:rsidP="00A04C2F">
            <w:pPr>
              <w:pStyle w:val="TAC"/>
              <w:keepNext w:val="0"/>
              <w:keepLines w:val="0"/>
            </w:pPr>
            <w:r w:rsidRPr="003A6D1C">
              <w:t>19440</w:t>
            </w:r>
          </w:p>
        </w:tc>
        <w:tc>
          <w:tcPr>
            <w:tcW w:w="1559" w:type="dxa"/>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695BA492" w14:textId="77777777" w:rsidR="00123ECE" w:rsidRPr="003A6D1C" w:rsidRDefault="00123ECE" w:rsidP="00A04C2F">
            <w:pPr>
              <w:pStyle w:val="TAC"/>
              <w:keepNext w:val="0"/>
              <w:keepLines w:val="0"/>
            </w:pPr>
            <w:r w:rsidRPr="003A6D1C">
              <w:t>13320</w:t>
            </w:r>
          </w:p>
        </w:tc>
        <w:tc>
          <w:tcPr>
            <w:tcW w:w="1390" w:type="dxa"/>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noWrap/>
            <w:vAlign w:val="bottom"/>
          </w:tcPr>
          <w:p w14:paraId="6D7D4149" w14:textId="77777777" w:rsidR="00123ECE" w:rsidRPr="003A6D1C" w:rsidRDefault="00123ECE" w:rsidP="00A04C2F">
            <w:pPr>
              <w:pStyle w:val="TAC"/>
              <w:keepNext w:val="0"/>
              <w:keepLines w:val="0"/>
            </w:pPr>
            <w:r w:rsidRPr="003A6D1C">
              <w:t>4</w:t>
            </w:r>
          </w:p>
        </w:tc>
        <w:tc>
          <w:tcPr>
            <w:tcW w:w="1623" w:type="dxa"/>
            <w:noWrap/>
            <w:vAlign w:val="bottom"/>
          </w:tcPr>
          <w:p w14:paraId="793E8567" w14:textId="77777777" w:rsidR="00123ECE" w:rsidRPr="003A6D1C" w:rsidRDefault="00123ECE" w:rsidP="00A04C2F">
            <w:pPr>
              <w:pStyle w:val="TAC"/>
              <w:keepNext w:val="0"/>
              <w:keepLines w:val="0"/>
            </w:pPr>
            <w:r w:rsidRPr="003A6D1C">
              <w:t>31680</w:t>
            </w:r>
          </w:p>
        </w:tc>
        <w:tc>
          <w:tcPr>
            <w:tcW w:w="1559" w:type="dxa"/>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40127E57" w14:textId="77777777" w:rsidR="00123ECE" w:rsidRPr="003A6D1C" w:rsidRDefault="00123ECE" w:rsidP="00A04C2F">
            <w:pPr>
              <w:pStyle w:val="TAC"/>
              <w:keepNext w:val="0"/>
              <w:keepLines w:val="0"/>
            </w:pPr>
            <w:r w:rsidRPr="003A6D1C">
              <w:t>29280</w:t>
            </w:r>
          </w:p>
        </w:tc>
        <w:tc>
          <w:tcPr>
            <w:tcW w:w="1390" w:type="dxa"/>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noWrap/>
            <w:vAlign w:val="bottom"/>
          </w:tcPr>
          <w:p w14:paraId="6652BCC0" w14:textId="77777777" w:rsidR="00123ECE" w:rsidRPr="003A6D1C" w:rsidRDefault="00123ECE" w:rsidP="00A04C2F">
            <w:pPr>
              <w:pStyle w:val="TAC"/>
              <w:keepNext w:val="0"/>
              <w:keepLines w:val="0"/>
            </w:pPr>
            <w:r w:rsidRPr="003A6D1C">
              <w:t>5</w:t>
            </w:r>
          </w:p>
        </w:tc>
        <w:tc>
          <w:tcPr>
            <w:tcW w:w="1623" w:type="dxa"/>
            <w:noWrap/>
            <w:vAlign w:val="bottom"/>
          </w:tcPr>
          <w:p w14:paraId="0F2005BE" w14:textId="77777777" w:rsidR="00123ECE" w:rsidRPr="003A6D1C" w:rsidRDefault="00123ECE" w:rsidP="00A04C2F">
            <w:pPr>
              <w:pStyle w:val="TAC"/>
              <w:keepNext w:val="0"/>
              <w:keepLines w:val="0"/>
            </w:pPr>
            <w:r w:rsidRPr="003A6D1C">
              <w:t>31680</w:t>
            </w:r>
          </w:p>
        </w:tc>
        <w:tc>
          <w:tcPr>
            <w:tcW w:w="1559" w:type="dxa"/>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557A5D46" w14:textId="77777777" w:rsidR="00123ECE" w:rsidRPr="003A6D1C" w:rsidRDefault="00123ECE" w:rsidP="00A04C2F">
            <w:pPr>
              <w:pStyle w:val="TAC"/>
              <w:keepNext w:val="0"/>
              <w:keepLines w:val="0"/>
            </w:pPr>
            <w:r w:rsidRPr="003A6D1C">
              <w:t>29280</w:t>
            </w:r>
          </w:p>
        </w:tc>
        <w:tc>
          <w:tcPr>
            <w:tcW w:w="1390" w:type="dxa"/>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5E63C1DB" w14:textId="50FCD8A8" w:rsidR="00123ECE" w:rsidRPr="003A6D1C" w:rsidRDefault="00123ECE" w:rsidP="00C51A8D">
      <w:pPr>
        <w:keepNext/>
      </w:pPr>
      <w:r w:rsidRPr="003A6D1C">
        <w:lastRenderedPageBreak/>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lastRenderedPageBreak/>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F2E1B4" w14:textId="77777777" w:rsidR="00123ECE" w:rsidRPr="003A6D1C" w:rsidRDefault="00123ECE" w:rsidP="00C51A8D">
            <w:pPr>
              <w:pStyle w:val="TAH"/>
              <w:keepLines w:val="0"/>
            </w:pPr>
            <w:r w:rsidRPr="003A6D1C">
              <w:t>Value/remark</w:t>
            </w:r>
          </w:p>
        </w:tc>
        <w:tc>
          <w:tcPr>
            <w:tcW w:w="1700" w:type="dxa"/>
          </w:tcPr>
          <w:p w14:paraId="76C9B311" w14:textId="77777777" w:rsidR="00123ECE" w:rsidRPr="003A6D1C" w:rsidRDefault="00123ECE" w:rsidP="00C51A8D">
            <w:pPr>
              <w:pStyle w:val="TAH"/>
              <w:keepLines w:val="0"/>
            </w:pPr>
            <w:r w:rsidRPr="003A6D1C">
              <w:t>Comment</w:t>
            </w:r>
          </w:p>
        </w:tc>
        <w:tc>
          <w:tcPr>
            <w:tcW w:w="1133" w:type="dxa"/>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938687D" w14:textId="77777777" w:rsidR="00123ECE" w:rsidRPr="003A6D1C" w:rsidRDefault="00123ECE" w:rsidP="00C51A8D">
            <w:pPr>
              <w:pStyle w:val="TAL"/>
              <w:keepLines w:val="0"/>
            </w:pPr>
          </w:p>
        </w:tc>
        <w:tc>
          <w:tcPr>
            <w:tcW w:w="1700" w:type="dxa"/>
          </w:tcPr>
          <w:p w14:paraId="640D6710" w14:textId="77777777" w:rsidR="00123ECE" w:rsidRPr="003A6D1C" w:rsidRDefault="00123ECE" w:rsidP="00C51A8D">
            <w:pPr>
              <w:pStyle w:val="TAL"/>
              <w:keepLines w:val="0"/>
            </w:pPr>
          </w:p>
        </w:tc>
        <w:tc>
          <w:tcPr>
            <w:tcW w:w="1133" w:type="dxa"/>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5C10654A" w14:textId="77777777" w:rsidR="00123ECE" w:rsidRPr="003A6D1C" w:rsidRDefault="00123ECE" w:rsidP="00C51A8D">
            <w:pPr>
              <w:pStyle w:val="TAL"/>
              <w:keepLines w:val="0"/>
            </w:pPr>
          </w:p>
        </w:tc>
        <w:tc>
          <w:tcPr>
            <w:tcW w:w="1700" w:type="dxa"/>
          </w:tcPr>
          <w:p w14:paraId="7C0A9CFF" w14:textId="77777777" w:rsidR="00123ECE" w:rsidRPr="003A6D1C" w:rsidRDefault="00123ECE" w:rsidP="00C51A8D">
            <w:pPr>
              <w:pStyle w:val="TAL"/>
              <w:keepLines w:val="0"/>
            </w:pPr>
          </w:p>
        </w:tc>
        <w:tc>
          <w:tcPr>
            <w:tcW w:w="1133" w:type="dxa"/>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4652F60" w14:textId="77777777" w:rsidR="00123ECE" w:rsidRPr="003A6D1C" w:rsidRDefault="00123ECE" w:rsidP="00C51A8D">
            <w:pPr>
              <w:pStyle w:val="TAL"/>
              <w:keepLines w:val="0"/>
            </w:pPr>
          </w:p>
        </w:tc>
        <w:tc>
          <w:tcPr>
            <w:tcW w:w="1700" w:type="dxa"/>
          </w:tcPr>
          <w:p w14:paraId="18D76260" w14:textId="77777777" w:rsidR="00123ECE" w:rsidRPr="003A6D1C" w:rsidRDefault="00123ECE" w:rsidP="00C51A8D">
            <w:pPr>
              <w:pStyle w:val="TAL"/>
              <w:keepLines w:val="0"/>
            </w:pPr>
          </w:p>
        </w:tc>
        <w:tc>
          <w:tcPr>
            <w:tcW w:w="1133" w:type="dxa"/>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76007EFA" w14:textId="77777777" w:rsidR="00123ECE" w:rsidRPr="003A6D1C" w:rsidRDefault="00123ECE" w:rsidP="00C51A8D">
            <w:pPr>
              <w:pStyle w:val="TAL"/>
              <w:keepLines w:val="0"/>
            </w:pPr>
          </w:p>
        </w:tc>
        <w:tc>
          <w:tcPr>
            <w:tcW w:w="1700" w:type="dxa"/>
          </w:tcPr>
          <w:p w14:paraId="0C143921" w14:textId="77777777" w:rsidR="00123ECE" w:rsidRPr="003A6D1C" w:rsidRDefault="00123ECE" w:rsidP="00C51A8D">
            <w:pPr>
              <w:pStyle w:val="TAL"/>
              <w:keepLines w:val="0"/>
            </w:pPr>
          </w:p>
        </w:tc>
        <w:tc>
          <w:tcPr>
            <w:tcW w:w="1133" w:type="dxa"/>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7FCDDB5A" w14:textId="77777777" w:rsidR="00123ECE" w:rsidRPr="003A6D1C" w:rsidRDefault="00123ECE" w:rsidP="00A04C2F">
            <w:pPr>
              <w:pStyle w:val="TAL"/>
              <w:keepNext w:val="0"/>
              <w:keepLines w:val="0"/>
            </w:pPr>
          </w:p>
        </w:tc>
        <w:tc>
          <w:tcPr>
            <w:tcW w:w="1700" w:type="dxa"/>
          </w:tcPr>
          <w:p w14:paraId="17650695" w14:textId="77777777" w:rsidR="00123ECE" w:rsidRPr="003A6D1C" w:rsidRDefault="00123ECE" w:rsidP="00A04C2F">
            <w:pPr>
              <w:pStyle w:val="TAL"/>
              <w:keepNext w:val="0"/>
              <w:keepLines w:val="0"/>
            </w:pPr>
          </w:p>
        </w:tc>
        <w:tc>
          <w:tcPr>
            <w:tcW w:w="1133" w:type="dxa"/>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AC0D447" w14:textId="77777777" w:rsidR="00123ECE" w:rsidRPr="003A6D1C" w:rsidRDefault="00123ECE" w:rsidP="00A04C2F">
            <w:pPr>
              <w:pStyle w:val="TAL"/>
              <w:keepNext w:val="0"/>
              <w:keepLines w:val="0"/>
            </w:pPr>
          </w:p>
        </w:tc>
        <w:tc>
          <w:tcPr>
            <w:tcW w:w="1700" w:type="dxa"/>
          </w:tcPr>
          <w:p w14:paraId="229C5294" w14:textId="77777777" w:rsidR="00123ECE" w:rsidRPr="003A6D1C" w:rsidRDefault="00123ECE" w:rsidP="00A04C2F">
            <w:pPr>
              <w:pStyle w:val="TAL"/>
              <w:keepNext w:val="0"/>
              <w:keepLines w:val="0"/>
            </w:pPr>
          </w:p>
        </w:tc>
        <w:tc>
          <w:tcPr>
            <w:tcW w:w="1133" w:type="dxa"/>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4CF1FE3A" w14:textId="77777777" w:rsidR="00123ECE" w:rsidRPr="003A6D1C" w:rsidRDefault="00123ECE" w:rsidP="00A04C2F">
            <w:pPr>
              <w:pStyle w:val="TAL"/>
              <w:keepNext w:val="0"/>
              <w:keepLines w:val="0"/>
            </w:pPr>
          </w:p>
        </w:tc>
        <w:tc>
          <w:tcPr>
            <w:tcW w:w="1700" w:type="dxa"/>
          </w:tcPr>
          <w:p w14:paraId="7AB2CEBC" w14:textId="77777777" w:rsidR="00123ECE" w:rsidRPr="003A6D1C" w:rsidRDefault="00123ECE" w:rsidP="00A04C2F">
            <w:pPr>
              <w:pStyle w:val="TAL"/>
              <w:keepNext w:val="0"/>
              <w:keepLines w:val="0"/>
            </w:pPr>
          </w:p>
        </w:tc>
        <w:tc>
          <w:tcPr>
            <w:tcW w:w="1133" w:type="dxa"/>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tcPr>
          <w:p w14:paraId="08653196" w14:textId="77777777" w:rsidR="00123ECE" w:rsidRPr="003A6D1C" w:rsidRDefault="00123ECE" w:rsidP="00A04C2F">
            <w:pPr>
              <w:pStyle w:val="TAL"/>
              <w:keepNext w:val="0"/>
              <w:keepLines w:val="0"/>
            </w:pPr>
          </w:p>
        </w:tc>
        <w:tc>
          <w:tcPr>
            <w:tcW w:w="1700" w:type="dxa"/>
          </w:tcPr>
          <w:p w14:paraId="2D2BF606" w14:textId="77777777" w:rsidR="00123ECE" w:rsidRPr="003A6D1C" w:rsidRDefault="00123ECE" w:rsidP="00A04C2F">
            <w:pPr>
              <w:pStyle w:val="TAL"/>
              <w:keepNext w:val="0"/>
              <w:keepLines w:val="0"/>
            </w:pPr>
          </w:p>
        </w:tc>
        <w:tc>
          <w:tcPr>
            <w:tcW w:w="1133" w:type="dxa"/>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18BE74F7" w14:textId="77777777" w:rsidR="00123ECE" w:rsidRPr="003A6D1C" w:rsidRDefault="00123ECE" w:rsidP="00A04C2F">
            <w:pPr>
              <w:pStyle w:val="TAL"/>
              <w:keepNext w:val="0"/>
              <w:keepLines w:val="0"/>
            </w:pPr>
          </w:p>
        </w:tc>
        <w:tc>
          <w:tcPr>
            <w:tcW w:w="1700" w:type="dxa"/>
          </w:tcPr>
          <w:p w14:paraId="5D99EC83" w14:textId="77777777" w:rsidR="00123ECE" w:rsidRPr="003A6D1C" w:rsidRDefault="00123ECE" w:rsidP="00A04C2F">
            <w:pPr>
              <w:pStyle w:val="TAL"/>
              <w:keepNext w:val="0"/>
              <w:keepLines w:val="0"/>
            </w:pPr>
          </w:p>
        </w:tc>
        <w:tc>
          <w:tcPr>
            <w:tcW w:w="1133" w:type="dxa"/>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6664EE34" w14:textId="77777777" w:rsidR="00123ECE" w:rsidRPr="003A6D1C" w:rsidRDefault="00123ECE" w:rsidP="00A04C2F">
            <w:pPr>
              <w:pStyle w:val="TAL"/>
              <w:keepNext w:val="0"/>
              <w:keepLines w:val="0"/>
            </w:pPr>
          </w:p>
        </w:tc>
        <w:tc>
          <w:tcPr>
            <w:tcW w:w="1700" w:type="dxa"/>
          </w:tcPr>
          <w:p w14:paraId="49133BFF" w14:textId="77777777" w:rsidR="00123ECE" w:rsidRPr="003A6D1C" w:rsidRDefault="00123ECE" w:rsidP="00A04C2F">
            <w:pPr>
              <w:pStyle w:val="TAL"/>
              <w:keepNext w:val="0"/>
              <w:keepLines w:val="0"/>
            </w:pPr>
          </w:p>
        </w:tc>
        <w:tc>
          <w:tcPr>
            <w:tcW w:w="1133" w:type="dxa"/>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3483FD34" w14:textId="77777777" w:rsidR="00123ECE" w:rsidRPr="003A6D1C" w:rsidRDefault="00123ECE" w:rsidP="00A04C2F">
            <w:pPr>
              <w:pStyle w:val="TAL"/>
              <w:keepNext w:val="0"/>
              <w:keepLines w:val="0"/>
            </w:pPr>
          </w:p>
        </w:tc>
        <w:tc>
          <w:tcPr>
            <w:tcW w:w="1700" w:type="dxa"/>
          </w:tcPr>
          <w:p w14:paraId="46958AE2" w14:textId="77777777" w:rsidR="00123ECE" w:rsidRPr="003A6D1C" w:rsidRDefault="00123ECE" w:rsidP="00A04C2F">
            <w:pPr>
              <w:pStyle w:val="TAL"/>
              <w:keepNext w:val="0"/>
              <w:keepLines w:val="0"/>
            </w:pPr>
          </w:p>
        </w:tc>
        <w:tc>
          <w:tcPr>
            <w:tcW w:w="1133" w:type="dxa"/>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tcPr>
          <w:p w14:paraId="0144ADFE" w14:textId="77777777" w:rsidR="00123ECE" w:rsidRPr="003A6D1C" w:rsidRDefault="00123ECE" w:rsidP="00A04C2F">
            <w:pPr>
              <w:pStyle w:val="TAL"/>
              <w:keepNext w:val="0"/>
              <w:keepLines w:val="0"/>
              <w:rPr>
                <w:lang w:eastAsia="zh-CN"/>
              </w:rPr>
            </w:pPr>
            <w:r w:rsidRPr="003A6D1C">
              <w:t>ms0</w:t>
            </w:r>
          </w:p>
        </w:tc>
        <w:tc>
          <w:tcPr>
            <w:tcW w:w="1700" w:type="dxa"/>
          </w:tcPr>
          <w:p w14:paraId="42D38E37" w14:textId="77777777" w:rsidR="00123ECE" w:rsidRPr="003A6D1C" w:rsidRDefault="00123ECE" w:rsidP="00A04C2F">
            <w:pPr>
              <w:pStyle w:val="TAL"/>
              <w:keepNext w:val="0"/>
              <w:keepLines w:val="0"/>
            </w:pPr>
          </w:p>
        </w:tc>
        <w:tc>
          <w:tcPr>
            <w:tcW w:w="1133" w:type="dxa"/>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2D5A9B23" w14:textId="77777777" w:rsidR="00123ECE" w:rsidRPr="003A6D1C" w:rsidRDefault="00123ECE" w:rsidP="00A04C2F">
            <w:pPr>
              <w:pStyle w:val="TAL"/>
              <w:keepNext w:val="0"/>
              <w:keepLines w:val="0"/>
              <w:rPr>
                <w:lang w:eastAsia="zh-CN"/>
              </w:rPr>
            </w:pPr>
          </w:p>
        </w:tc>
        <w:tc>
          <w:tcPr>
            <w:tcW w:w="1700" w:type="dxa"/>
          </w:tcPr>
          <w:p w14:paraId="07FE4DEF" w14:textId="77777777" w:rsidR="00123ECE" w:rsidRPr="003A6D1C" w:rsidRDefault="00123ECE" w:rsidP="00A04C2F">
            <w:pPr>
              <w:pStyle w:val="TAL"/>
              <w:keepNext w:val="0"/>
              <w:keepLines w:val="0"/>
            </w:pPr>
          </w:p>
        </w:tc>
        <w:tc>
          <w:tcPr>
            <w:tcW w:w="1133" w:type="dxa"/>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tcPr>
          <w:p w14:paraId="3091436F" w14:textId="77777777" w:rsidR="00123ECE" w:rsidRPr="003A6D1C" w:rsidRDefault="00123ECE" w:rsidP="00A04C2F">
            <w:pPr>
              <w:pStyle w:val="TAL"/>
              <w:keepNext w:val="0"/>
              <w:keepLines w:val="0"/>
              <w:rPr>
                <w:lang w:eastAsia="zh-CN"/>
              </w:rPr>
            </w:pPr>
          </w:p>
        </w:tc>
        <w:tc>
          <w:tcPr>
            <w:tcW w:w="1700" w:type="dxa"/>
          </w:tcPr>
          <w:p w14:paraId="4FD4B976" w14:textId="77777777" w:rsidR="00123ECE" w:rsidRPr="003A6D1C" w:rsidRDefault="00123ECE" w:rsidP="00A04C2F">
            <w:pPr>
              <w:pStyle w:val="TAL"/>
              <w:keepNext w:val="0"/>
              <w:keepLines w:val="0"/>
            </w:pPr>
          </w:p>
        </w:tc>
        <w:tc>
          <w:tcPr>
            <w:tcW w:w="1133" w:type="dxa"/>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lastRenderedPageBreak/>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F733EB6" w14:textId="77777777" w:rsidR="00123ECE" w:rsidRPr="003A6D1C" w:rsidRDefault="00123ECE" w:rsidP="00A04C2F">
            <w:pPr>
              <w:pStyle w:val="TAL"/>
              <w:keepNext w:val="0"/>
              <w:keepLines w:val="0"/>
            </w:pPr>
          </w:p>
        </w:tc>
        <w:tc>
          <w:tcPr>
            <w:tcW w:w="1700" w:type="dxa"/>
          </w:tcPr>
          <w:p w14:paraId="233980CB" w14:textId="77777777" w:rsidR="00123ECE" w:rsidRPr="003A6D1C" w:rsidRDefault="00123ECE" w:rsidP="00A04C2F">
            <w:pPr>
              <w:pStyle w:val="TAL"/>
              <w:keepNext w:val="0"/>
              <w:keepLines w:val="0"/>
            </w:pPr>
          </w:p>
        </w:tc>
        <w:tc>
          <w:tcPr>
            <w:tcW w:w="1245" w:type="dxa"/>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tcPr>
          <w:p w14:paraId="6DABF7A3" w14:textId="77777777" w:rsidR="00123ECE" w:rsidRPr="003A6D1C" w:rsidRDefault="00123ECE" w:rsidP="00A04C2F">
            <w:pPr>
              <w:pStyle w:val="TAL"/>
              <w:keepNext w:val="0"/>
              <w:keepLines w:val="0"/>
              <w:rPr>
                <w:lang w:eastAsia="zh-CN"/>
              </w:rPr>
            </w:pPr>
          </w:p>
        </w:tc>
        <w:tc>
          <w:tcPr>
            <w:tcW w:w="1700" w:type="dxa"/>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tcPr>
          <w:p w14:paraId="03E73E07" w14:textId="77777777" w:rsidR="00123ECE" w:rsidRPr="003A6D1C" w:rsidRDefault="00123ECE" w:rsidP="00A04C2F">
            <w:pPr>
              <w:pStyle w:val="TAL"/>
              <w:keepNext w:val="0"/>
              <w:keepLines w:val="0"/>
              <w:rPr>
                <w:snapToGrid w:val="0"/>
                <w:lang w:eastAsia="zh-CN"/>
              </w:rPr>
            </w:pPr>
          </w:p>
        </w:tc>
        <w:tc>
          <w:tcPr>
            <w:tcW w:w="1700" w:type="dxa"/>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tcPr>
          <w:p w14:paraId="30DAB11F" w14:textId="77777777" w:rsidR="00123ECE" w:rsidRPr="003A6D1C" w:rsidRDefault="00123ECE" w:rsidP="00A04C2F">
            <w:pPr>
              <w:pStyle w:val="TAL"/>
              <w:keepNext w:val="0"/>
              <w:keepLines w:val="0"/>
              <w:rPr>
                <w:snapToGrid w:val="0"/>
                <w:lang w:eastAsia="zh-CN"/>
              </w:rPr>
            </w:pPr>
          </w:p>
        </w:tc>
        <w:tc>
          <w:tcPr>
            <w:tcW w:w="1700" w:type="dxa"/>
          </w:tcPr>
          <w:p w14:paraId="50C9B060" w14:textId="77777777" w:rsidR="00123ECE" w:rsidRPr="003A6D1C" w:rsidRDefault="00123ECE" w:rsidP="00A04C2F">
            <w:pPr>
              <w:pStyle w:val="TAL"/>
              <w:keepNext w:val="0"/>
              <w:keepLines w:val="0"/>
            </w:pPr>
          </w:p>
        </w:tc>
        <w:tc>
          <w:tcPr>
            <w:tcW w:w="1245" w:type="dxa"/>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0.75pt;height:19.5pt" o:ole="" fillcolor="window">
                  <v:imagedata r:id="rId12" o:title=""/>
                </v:shape>
                <o:OLEObject Type="Embed" ProgID="Equation.3" ShapeID="_x0000_i1159" DrawAspect="Content" ObjectID="_1829829702"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25pt;height:19.5pt" o:ole="" fillcolor="window">
                  <v:imagedata r:id="rId16" o:title=""/>
                </v:shape>
                <o:OLEObject Type="Embed" ProgID="Equation.3" ShapeID="_x0000_i1160" DrawAspect="Content" ObjectID="_1829829703"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39.75pt;height:19.5pt" o:ole="" fillcolor="window">
                  <v:imagedata r:id="rId14" o:title=""/>
                </v:shape>
                <o:OLEObject Type="Embed" ProgID="Equation.3" ShapeID="_x0000_i1161" DrawAspect="Content" ObjectID="_1829829704"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25pt;height:19.5pt" o:ole="" fillcolor="window">
                  <v:imagedata r:id="rId16" o:title=""/>
                </v:shape>
                <o:OLEObject Type="Embed" ProgID="Equation.3" ShapeID="_x0000_i1162" DrawAspect="Content" ObjectID="_1829829705"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lastRenderedPageBreak/>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lastRenderedPageBreak/>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lastRenderedPageBreak/>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lastRenderedPageBreak/>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lastRenderedPageBreak/>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F204A1F" w14:textId="77777777" w:rsidTr="00AB5AA5">
        <w:trPr>
          <w:jc w:val="center"/>
        </w:trPr>
        <w:tc>
          <w:tcPr>
            <w:tcW w:w="4535" w:type="dxa"/>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1D177CD" w14:textId="77777777" w:rsidR="00123ECE" w:rsidRPr="003A6D1C" w:rsidRDefault="00123ECE" w:rsidP="00A04C2F">
            <w:pPr>
              <w:pStyle w:val="TAH"/>
              <w:keepNext w:val="0"/>
              <w:keepLines w:val="0"/>
            </w:pPr>
            <w:r w:rsidRPr="003A6D1C">
              <w:t>Value/remark</w:t>
            </w:r>
          </w:p>
        </w:tc>
        <w:tc>
          <w:tcPr>
            <w:tcW w:w="1700" w:type="dxa"/>
          </w:tcPr>
          <w:p w14:paraId="0BEDD735" w14:textId="77777777" w:rsidR="00123ECE" w:rsidRPr="003A6D1C" w:rsidRDefault="00123ECE" w:rsidP="00A04C2F">
            <w:pPr>
              <w:pStyle w:val="TAH"/>
              <w:keepNext w:val="0"/>
              <w:keepLines w:val="0"/>
            </w:pPr>
            <w:r w:rsidRPr="003A6D1C">
              <w:t>Comment</w:t>
            </w:r>
          </w:p>
        </w:tc>
        <w:tc>
          <w:tcPr>
            <w:tcW w:w="1133" w:type="dxa"/>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4B4F79EC" w14:textId="77777777" w:rsidR="00123ECE" w:rsidRPr="003A6D1C" w:rsidRDefault="00123ECE" w:rsidP="00A04C2F">
            <w:pPr>
              <w:pStyle w:val="TAL"/>
              <w:keepNext w:val="0"/>
              <w:keepLines w:val="0"/>
            </w:pPr>
          </w:p>
        </w:tc>
        <w:tc>
          <w:tcPr>
            <w:tcW w:w="1700" w:type="dxa"/>
          </w:tcPr>
          <w:p w14:paraId="43051F16" w14:textId="77777777" w:rsidR="00123ECE" w:rsidRPr="003A6D1C" w:rsidRDefault="00123ECE" w:rsidP="00A04C2F">
            <w:pPr>
              <w:pStyle w:val="TAL"/>
              <w:keepNext w:val="0"/>
              <w:keepLines w:val="0"/>
            </w:pPr>
          </w:p>
        </w:tc>
        <w:tc>
          <w:tcPr>
            <w:tcW w:w="1133" w:type="dxa"/>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6745694A" w14:textId="77777777" w:rsidR="00123ECE" w:rsidRPr="003A6D1C" w:rsidRDefault="00123ECE" w:rsidP="00A04C2F">
            <w:pPr>
              <w:pStyle w:val="TAL"/>
              <w:keepNext w:val="0"/>
              <w:keepLines w:val="0"/>
            </w:pPr>
          </w:p>
        </w:tc>
        <w:tc>
          <w:tcPr>
            <w:tcW w:w="1700" w:type="dxa"/>
          </w:tcPr>
          <w:p w14:paraId="6CE52202" w14:textId="77777777" w:rsidR="00123ECE" w:rsidRPr="003A6D1C" w:rsidRDefault="00123ECE" w:rsidP="00A04C2F">
            <w:pPr>
              <w:pStyle w:val="TAL"/>
              <w:keepNext w:val="0"/>
              <w:keepLines w:val="0"/>
            </w:pPr>
          </w:p>
        </w:tc>
        <w:tc>
          <w:tcPr>
            <w:tcW w:w="1133" w:type="dxa"/>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A4F462E" w14:textId="77777777" w:rsidR="00123ECE" w:rsidRPr="003A6D1C" w:rsidRDefault="00123ECE" w:rsidP="00A04C2F">
            <w:pPr>
              <w:pStyle w:val="TAL"/>
              <w:keepNext w:val="0"/>
              <w:keepLines w:val="0"/>
            </w:pPr>
          </w:p>
        </w:tc>
        <w:tc>
          <w:tcPr>
            <w:tcW w:w="1700" w:type="dxa"/>
          </w:tcPr>
          <w:p w14:paraId="0E442A15" w14:textId="77777777" w:rsidR="00123ECE" w:rsidRPr="003A6D1C" w:rsidRDefault="00123ECE" w:rsidP="00A04C2F">
            <w:pPr>
              <w:pStyle w:val="TAL"/>
              <w:keepNext w:val="0"/>
              <w:keepLines w:val="0"/>
            </w:pPr>
          </w:p>
        </w:tc>
        <w:tc>
          <w:tcPr>
            <w:tcW w:w="1133" w:type="dxa"/>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694DA5A2" w14:textId="77777777" w:rsidR="00123ECE" w:rsidRPr="003A6D1C" w:rsidRDefault="00123ECE" w:rsidP="00A04C2F">
            <w:pPr>
              <w:pStyle w:val="TAL"/>
              <w:keepNext w:val="0"/>
              <w:keepLines w:val="0"/>
            </w:pPr>
          </w:p>
        </w:tc>
        <w:tc>
          <w:tcPr>
            <w:tcW w:w="1700" w:type="dxa"/>
          </w:tcPr>
          <w:p w14:paraId="62D81FA0" w14:textId="77777777" w:rsidR="00123ECE" w:rsidRPr="003A6D1C" w:rsidRDefault="00123ECE" w:rsidP="00A04C2F">
            <w:pPr>
              <w:pStyle w:val="TAL"/>
              <w:keepNext w:val="0"/>
              <w:keepLines w:val="0"/>
            </w:pPr>
          </w:p>
        </w:tc>
        <w:tc>
          <w:tcPr>
            <w:tcW w:w="1133" w:type="dxa"/>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95571D6" w14:textId="77777777" w:rsidR="00123ECE" w:rsidRPr="003A6D1C" w:rsidRDefault="00123ECE" w:rsidP="00A04C2F">
            <w:pPr>
              <w:pStyle w:val="TAL"/>
              <w:keepNext w:val="0"/>
              <w:keepLines w:val="0"/>
            </w:pPr>
          </w:p>
        </w:tc>
        <w:tc>
          <w:tcPr>
            <w:tcW w:w="1700" w:type="dxa"/>
          </w:tcPr>
          <w:p w14:paraId="1DFCEE78" w14:textId="77777777" w:rsidR="00123ECE" w:rsidRPr="003A6D1C" w:rsidRDefault="00123ECE" w:rsidP="00A04C2F">
            <w:pPr>
              <w:pStyle w:val="TAL"/>
              <w:keepNext w:val="0"/>
              <w:keepLines w:val="0"/>
            </w:pPr>
          </w:p>
        </w:tc>
        <w:tc>
          <w:tcPr>
            <w:tcW w:w="1133" w:type="dxa"/>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A2DA087" w14:textId="77777777" w:rsidR="00123ECE" w:rsidRPr="003A6D1C" w:rsidRDefault="00123ECE" w:rsidP="00A04C2F">
            <w:pPr>
              <w:pStyle w:val="TAL"/>
              <w:keepNext w:val="0"/>
              <w:keepLines w:val="0"/>
            </w:pPr>
          </w:p>
        </w:tc>
        <w:tc>
          <w:tcPr>
            <w:tcW w:w="1700" w:type="dxa"/>
          </w:tcPr>
          <w:p w14:paraId="03743A95" w14:textId="77777777" w:rsidR="00123ECE" w:rsidRPr="003A6D1C" w:rsidRDefault="00123ECE" w:rsidP="00A04C2F">
            <w:pPr>
              <w:pStyle w:val="TAL"/>
              <w:keepNext w:val="0"/>
              <w:keepLines w:val="0"/>
            </w:pPr>
          </w:p>
        </w:tc>
        <w:tc>
          <w:tcPr>
            <w:tcW w:w="1133" w:type="dxa"/>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687A593F" w14:textId="77777777" w:rsidR="00123ECE" w:rsidRPr="003A6D1C" w:rsidRDefault="00123ECE" w:rsidP="00A04C2F">
            <w:pPr>
              <w:pStyle w:val="TAL"/>
              <w:keepNext w:val="0"/>
              <w:keepLines w:val="0"/>
            </w:pPr>
          </w:p>
        </w:tc>
        <w:tc>
          <w:tcPr>
            <w:tcW w:w="1700" w:type="dxa"/>
          </w:tcPr>
          <w:p w14:paraId="38BEBF1F" w14:textId="77777777" w:rsidR="00123ECE" w:rsidRPr="003A6D1C" w:rsidRDefault="00123ECE" w:rsidP="00A04C2F">
            <w:pPr>
              <w:pStyle w:val="TAL"/>
              <w:keepNext w:val="0"/>
              <w:keepLines w:val="0"/>
            </w:pPr>
          </w:p>
        </w:tc>
        <w:tc>
          <w:tcPr>
            <w:tcW w:w="1133" w:type="dxa"/>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tcPr>
          <w:p w14:paraId="55466DB1" w14:textId="77777777" w:rsidR="00123ECE" w:rsidRPr="003A6D1C" w:rsidRDefault="00123ECE" w:rsidP="00A04C2F">
            <w:pPr>
              <w:pStyle w:val="TAL"/>
              <w:keepNext w:val="0"/>
              <w:keepLines w:val="0"/>
              <w:rPr>
                <w:lang w:eastAsia="zh-CN"/>
              </w:rPr>
            </w:pPr>
          </w:p>
        </w:tc>
        <w:tc>
          <w:tcPr>
            <w:tcW w:w="1700" w:type="dxa"/>
          </w:tcPr>
          <w:p w14:paraId="09EB09B4" w14:textId="77777777" w:rsidR="00123ECE" w:rsidRPr="003A6D1C" w:rsidRDefault="00123ECE" w:rsidP="00A04C2F">
            <w:pPr>
              <w:pStyle w:val="TAL"/>
              <w:keepNext w:val="0"/>
              <w:keepLines w:val="0"/>
            </w:pPr>
          </w:p>
        </w:tc>
        <w:tc>
          <w:tcPr>
            <w:tcW w:w="1133" w:type="dxa"/>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tcPr>
          <w:p w14:paraId="12C11DA4" w14:textId="77777777" w:rsidR="00123ECE" w:rsidRPr="003A6D1C" w:rsidRDefault="00123ECE" w:rsidP="00A04C2F">
            <w:pPr>
              <w:pStyle w:val="TAL"/>
              <w:keepNext w:val="0"/>
              <w:keepLines w:val="0"/>
            </w:pPr>
          </w:p>
        </w:tc>
        <w:tc>
          <w:tcPr>
            <w:tcW w:w="1700" w:type="dxa"/>
          </w:tcPr>
          <w:p w14:paraId="159ACDA9" w14:textId="77777777" w:rsidR="00123ECE" w:rsidRPr="003A6D1C" w:rsidRDefault="00123ECE" w:rsidP="00A04C2F">
            <w:pPr>
              <w:pStyle w:val="TAL"/>
              <w:keepNext w:val="0"/>
              <w:keepLines w:val="0"/>
            </w:pPr>
          </w:p>
        </w:tc>
        <w:tc>
          <w:tcPr>
            <w:tcW w:w="1133" w:type="dxa"/>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tcPr>
          <w:p w14:paraId="1215C032" w14:textId="77777777" w:rsidR="00123ECE" w:rsidRPr="003A6D1C" w:rsidRDefault="00123ECE" w:rsidP="00A04C2F">
            <w:pPr>
              <w:pStyle w:val="TAL"/>
              <w:keepNext w:val="0"/>
              <w:keepLines w:val="0"/>
            </w:pPr>
          </w:p>
        </w:tc>
        <w:tc>
          <w:tcPr>
            <w:tcW w:w="1700" w:type="dxa"/>
          </w:tcPr>
          <w:p w14:paraId="677AE6D9" w14:textId="77777777" w:rsidR="00123ECE" w:rsidRPr="003A6D1C" w:rsidRDefault="00123ECE" w:rsidP="00A04C2F">
            <w:pPr>
              <w:pStyle w:val="TAL"/>
              <w:keepNext w:val="0"/>
              <w:keepLines w:val="0"/>
            </w:pPr>
          </w:p>
        </w:tc>
        <w:tc>
          <w:tcPr>
            <w:tcW w:w="1133" w:type="dxa"/>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tcPr>
          <w:p w14:paraId="3EF64C53" w14:textId="77777777" w:rsidR="00123ECE" w:rsidRPr="003A6D1C" w:rsidRDefault="00123ECE" w:rsidP="00A04C2F">
            <w:pPr>
              <w:pStyle w:val="TAL"/>
              <w:keepNext w:val="0"/>
              <w:keepLines w:val="0"/>
            </w:pPr>
          </w:p>
        </w:tc>
        <w:tc>
          <w:tcPr>
            <w:tcW w:w="1700" w:type="dxa"/>
          </w:tcPr>
          <w:p w14:paraId="09DAE133" w14:textId="77777777" w:rsidR="00123ECE" w:rsidRPr="003A6D1C" w:rsidRDefault="00123ECE" w:rsidP="00A04C2F">
            <w:pPr>
              <w:pStyle w:val="TAL"/>
              <w:keepNext w:val="0"/>
              <w:keepLines w:val="0"/>
            </w:pPr>
          </w:p>
        </w:tc>
        <w:tc>
          <w:tcPr>
            <w:tcW w:w="1133" w:type="dxa"/>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701C9E8" w14:textId="77777777" w:rsidR="00123ECE" w:rsidRPr="003A6D1C" w:rsidRDefault="00123ECE" w:rsidP="00A04C2F">
            <w:pPr>
              <w:pStyle w:val="TAL"/>
              <w:keepNext w:val="0"/>
              <w:keepLines w:val="0"/>
            </w:pPr>
            <w:r w:rsidRPr="003A6D1C">
              <w:t>ms0</w:t>
            </w:r>
          </w:p>
        </w:tc>
        <w:tc>
          <w:tcPr>
            <w:tcW w:w="1700" w:type="dxa"/>
          </w:tcPr>
          <w:p w14:paraId="6AAB6DFE" w14:textId="77777777" w:rsidR="00123ECE" w:rsidRPr="003A6D1C" w:rsidRDefault="00123ECE" w:rsidP="00A04C2F">
            <w:pPr>
              <w:pStyle w:val="TAL"/>
              <w:keepNext w:val="0"/>
              <w:keepLines w:val="0"/>
            </w:pPr>
          </w:p>
        </w:tc>
        <w:tc>
          <w:tcPr>
            <w:tcW w:w="1133" w:type="dxa"/>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tcPr>
          <w:p w14:paraId="45017B63" w14:textId="77777777" w:rsidR="00123ECE" w:rsidRPr="003A6D1C" w:rsidRDefault="00123ECE" w:rsidP="00A04C2F">
            <w:pPr>
              <w:pStyle w:val="TAL"/>
              <w:keepNext w:val="0"/>
              <w:keepLines w:val="0"/>
            </w:pPr>
          </w:p>
        </w:tc>
        <w:tc>
          <w:tcPr>
            <w:tcW w:w="1700" w:type="dxa"/>
          </w:tcPr>
          <w:p w14:paraId="64E77009" w14:textId="77777777" w:rsidR="00123ECE" w:rsidRPr="003A6D1C" w:rsidRDefault="00123ECE" w:rsidP="00A04C2F">
            <w:pPr>
              <w:pStyle w:val="TAL"/>
              <w:keepNext w:val="0"/>
              <w:keepLines w:val="0"/>
            </w:pPr>
          </w:p>
        </w:tc>
        <w:tc>
          <w:tcPr>
            <w:tcW w:w="1133" w:type="dxa"/>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tcPr>
          <w:p w14:paraId="1D9F15C0" w14:textId="77777777" w:rsidR="00123ECE" w:rsidRPr="003A6D1C" w:rsidRDefault="00123ECE" w:rsidP="00A04C2F">
            <w:pPr>
              <w:pStyle w:val="TAL"/>
              <w:keepNext w:val="0"/>
              <w:keepLines w:val="0"/>
            </w:pPr>
          </w:p>
        </w:tc>
        <w:tc>
          <w:tcPr>
            <w:tcW w:w="1700" w:type="dxa"/>
          </w:tcPr>
          <w:p w14:paraId="7B121E32" w14:textId="77777777" w:rsidR="00123ECE" w:rsidRPr="003A6D1C" w:rsidRDefault="00123ECE" w:rsidP="00A04C2F">
            <w:pPr>
              <w:pStyle w:val="TAL"/>
              <w:keepNext w:val="0"/>
              <w:keepLines w:val="0"/>
            </w:pPr>
          </w:p>
        </w:tc>
        <w:tc>
          <w:tcPr>
            <w:tcW w:w="1133" w:type="dxa"/>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tcPr>
          <w:p w14:paraId="66A28959" w14:textId="77777777" w:rsidR="00123ECE" w:rsidRPr="003A6D1C" w:rsidRDefault="00123ECE" w:rsidP="00A04C2F">
            <w:pPr>
              <w:pStyle w:val="TAL"/>
              <w:keepNext w:val="0"/>
              <w:keepLines w:val="0"/>
            </w:pPr>
            <w:r w:rsidRPr="003A6D1C">
              <w:t>}</w:t>
            </w:r>
          </w:p>
        </w:tc>
        <w:tc>
          <w:tcPr>
            <w:tcW w:w="2267" w:type="dxa"/>
          </w:tcPr>
          <w:p w14:paraId="047C19F7" w14:textId="77777777" w:rsidR="00123ECE" w:rsidRPr="003A6D1C" w:rsidRDefault="00123ECE" w:rsidP="00A04C2F">
            <w:pPr>
              <w:pStyle w:val="TAL"/>
              <w:keepNext w:val="0"/>
              <w:keepLines w:val="0"/>
            </w:pPr>
          </w:p>
        </w:tc>
        <w:tc>
          <w:tcPr>
            <w:tcW w:w="1700" w:type="dxa"/>
          </w:tcPr>
          <w:p w14:paraId="27FCCB29" w14:textId="77777777" w:rsidR="00123ECE" w:rsidRPr="003A6D1C" w:rsidRDefault="00123ECE" w:rsidP="00A04C2F">
            <w:pPr>
              <w:pStyle w:val="TAL"/>
              <w:keepNext w:val="0"/>
              <w:keepLines w:val="0"/>
            </w:pPr>
          </w:p>
        </w:tc>
        <w:tc>
          <w:tcPr>
            <w:tcW w:w="1133" w:type="dxa"/>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lastRenderedPageBreak/>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0D1AA48" w14:textId="77777777" w:rsidR="00123ECE" w:rsidRPr="003A6D1C" w:rsidRDefault="00123ECE" w:rsidP="00C51A8D">
            <w:pPr>
              <w:pStyle w:val="TAL"/>
              <w:keepLines w:val="0"/>
            </w:pPr>
          </w:p>
        </w:tc>
        <w:tc>
          <w:tcPr>
            <w:tcW w:w="1700" w:type="dxa"/>
          </w:tcPr>
          <w:p w14:paraId="567E404E" w14:textId="77777777" w:rsidR="00123ECE" w:rsidRPr="003A6D1C" w:rsidRDefault="00123ECE" w:rsidP="00C51A8D">
            <w:pPr>
              <w:pStyle w:val="TAL"/>
              <w:keepLines w:val="0"/>
            </w:pPr>
          </w:p>
        </w:tc>
        <w:tc>
          <w:tcPr>
            <w:tcW w:w="1245" w:type="dxa"/>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tcPr>
          <w:p w14:paraId="39E8025A" w14:textId="77777777" w:rsidR="00123ECE" w:rsidRPr="003A6D1C" w:rsidRDefault="00123ECE" w:rsidP="00C51A8D">
            <w:pPr>
              <w:pStyle w:val="TAL"/>
              <w:keepLines w:val="0"/>
              <w:rPr>
                <w:lang w:eastAsia="zh-CN"/>
              </w:rPr>
            </w:pPr>
          </w:p>
        </w:tc>
        <w:tc>
          <w:tcPr>
            <w:tcW w:w="1700" w:type="dxa"/>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tcPr>
          <w:p w14:paraId="722209F6" w14:textId="77777777" w:rsidR="00123ECE" w:rsidRPr="003A6D1C" w:rsidRDefault="00123ECE" w:rsidP="00A04C2F">
            <w:pPr>
              <w:pStyle w:val="TAL"/>
              <w:keepNext w:val="0"/>
              <w:keepLines w:val="0"/>
              <w:rPr>
                <w:snapToGrid w:val="0"/>
                <w:lang w:eastAsia="zh-CN"/>
              </w:rPr>
            </w:pPr>
          </w:p>
        </w:tc>
        <w:tc>
          <w:tcPr>
            <w:tcW w:w="1700" w:type="dxa"/>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tcPr>
          <w:p w14:paraId="5F577872" w14:textId="77777777" w:rsidR="00123ECE" w:rsidRPr="003A6D1C" w:rsidRDefault="00123ECE" w:rsidP="00A04C2F">
            <w:pPr>
              <w:pStyle w:val="TAL"/>
              <w:keepNext w:val="0"/>
              <w:keepLines w:val="0"/>
              <w:rPr>
                <w:snapToGrid w:val="0"/>
                <w:lang w:eastAsia="zh-CN"/>
              </w:rPr>
            </w:pPr>
          </w:p>
        </w:tc>
        <w:tc>
          <w:tcPr>
            <w:tcW w:w="1700" w:type="dxa"/>
          </w:tcPr>
          <w:p w14:paraId="39B4865B" w14:textId="77777777" w:rsidR="00123ECE" w:rsidRPr="003A6D1C" w:rsidRDefault="00123ECE" w:rsidP="00A04C2F">
            <w:pPr>
              <w:pStyle w:val="TAL"/>
              <w:keepNext w:val="0"/>
              <w:keepLines w:val="0"/>
            </w:pPr>
          </w:p>
        </w:tc>
        <w:tc>
          <w:tcPr>
            <w:tcW w:w="1245" w:type="dxa"/>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0.75pt;height:19.5pt" o:ole="" fillcolor="window">
                  <v:imagedata r:id="rId12" o:title=""/>
                </v:shape>
                <o:OLEObject Type="Embed" ProgID="Equation.3" ShapeID="_x0000_i1163" DrawAspect="Content" ObjectID="_1829829706"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25pt;height:19.5pt" o:ole="" fillcolor="window">
                  <v:imagedata r:id="rId16" o:title=""/>
                </v:shape>
                <o:OLEObject Type="Embed" ProgID="Equation.3" ShapeID="_x0000_i1164" DrawAspect="Content" ObjectID="_1829829707"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39.75pt;height:19.5pt" o:ole="" fillcolor="window">
                  <v:imagedata r:id="rId14" o:title=""/>
                </v:shape>
                <o:OLEObject Type="Embed" ProgID="Equation.3" ShapeID="_x0000_i1165" DrawAspect="Content" ObjectID="_1829829708"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25pt;height:19.5pt" o:ole="" fillcolor="window">
                  <v:imagedata r:id="rId16" o:title=""/>
                </v:shape>
                <o:OLEObject Type="Embed" ProgID="Equation.3" ShapeID="_x0000_i1166" DrawAspect="Content" ObjectID="_1829829709"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00123ECE"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lastRenderedPageBreak/>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C2345A">
      <w:headerReference w:type="default" r:id="rId173"/>
      <w:footerReference w:type="default" r:id="rId174"/>
      <w:footnotePr>
        <w:numRestart w:val="eachSect"/>
      </w:footnotePr>
      <w:pgSz w:w="11907" w:h="16840"/>
      <w:pgMar w:top="1411" w:right="1138" w:bottom="1138" w:left="1138" w:header="680" w:footer="567" w:gutter="0"/>
      <w:pgNumType w:start="234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07F5C" w14:textId="77777777" w:rsidR="00490237" w:rsidRDefault="00490237">
      <w:r>
        <w:separator/>
      </w:r>
    </w:p>
  </w:endnote>
  <w:endnote w:type="continuationSeparator" w:id="0">
    <w:p w14:paraId="10E720FA" w14:textId="77777777" w:rsidR="00490237" w:rsidRDefault="0049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04CB4" w14:textId="77777777" w:rsidR="00490237" w:rsidRDefault="00490237">
      <w:r>
        <w:separator/>
      </w:r>
    </w:p>
  </w:footnote>
  <w:footnote w:type="continuationSeparator" w:id="0">
    <w:p w14:paraId="1778B9E9" w14:textId="77777777" w:rsidR="00490237" w:rsidRDefault="00490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E9E2B" w14:textId="7F9B5209" w:rsidR="00254B15" w:rsidRDefault="000D1D6E" w:rsidP="000D1D6E">
    <w:pPr>
      <w:pStyle w:val="Header"/>
      <w:tabs>
        <w:tab w:val="center" w:pos="4820"/>
        <w:tab w:val="right" w:pos="9639"/>
      </w:tabs>
    </w:pPr>
    <w:r>
      <w:rPr>
        <w:noProof w:val="0"/>
      </w:rPr>
      <w:t>Release 1</w:t>
    </w:r>
    <w:r w:rsidR="00171674">
      <w:rPr>
        <w:noProof w:val="0"/>
      </w:rPr>
      <w:t>9</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171674">
      <w:t>9</w:t>
    </w:r>
    <w:r>
      <w:t>.</w:t>
    </w:r>
    <w:r w:rsidR="00171674">
      <w:t>0</w:t>
    </w:r>
    <w:r>
      <w:t>.0 (202</w:t>
    </w:r>
    <w:r w:rsidR="00006189">
      <w:t>5</w:t>
    </w:r>
    <w:r>
      <w:t>-</w:t>
    </w:r>
    <w:r w:rsidR="00BF7C28">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189"/>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A91"/>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045"/>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DDC"/>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091"/>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674"/>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B09"/>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C749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2A4"/>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2756"/>
    <w:rsid w:val="00393C4E"/>
    <w:rsid w:val="00394BA8"/>
    <w:rsid w:val="00394C82"/>
    <w:rsid w:val="00394E6B"/>
    <w:rsid w:val="00395D62"/>
    <w:rsid w:val="00395D64"/>
    <w:rsid w:val="00395DE9"/>
    <w:rsid w:val="00396107"/>
    <w:rsid w:val="00396326"/>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0884"/>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6EF1"/>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237"/>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A7C58"/>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A8E"/>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478A"/>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5FFA"/>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2884"/>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1B2C"/>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7F4"/>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4538"/>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A1"/>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213"/>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99"/>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6EF"/>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BF7C28"/>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45A"/>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1D60"/>
    <w:rsid w:val="00D43FAC"/>
    <w:rsid w:val="00D44586"/>
    <w:rsid w:val="00D44802"/>
    <w:rsid w:val="00D448C9"/>
    <w:rsid w:val="00D44A99"/>
    <w:rsid w:val="00D450B6"/>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1FBA"/>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4B91"/>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771"/>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62E"/>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7793E"/>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7E0"/>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1910</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6959</cp:lastModifiedBy>
  <cp:revision>65</cp:revision>
  <cp:lastPrinted>2018-04-09T14:03:00Z</cp:lastPrinted>
  <dcterms:created xsi:type="dcterms:W3CDTF">2021-04-11T17:20:00Z</dcterms:created>
  <dcterms:modified xsi:type="dcterms:W3CDTF">2026-01-13T16:09:00Z</dcterms:modified>
</cp:coreProperties>
</file>