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29829826"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829829827"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829829828"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829829829"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829829830"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29829831"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829829832"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829829833"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829829834"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829829835"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tcPr>
          <w:p w14:paraId="39335DE2" w14:textId="5905690B" w:rsidR="002570E4" w:rsidRPr="005647EB" w:rsidRDefault="002570E4" w:rsidP="002570E4">
            <w:pPr>
              <w:pStyle w:val="TAH"/>
            </w:pPr>
            <w:r w:rsidRPr="005647EB">
              <w:t>Gap period = 40 ms</w:t>
            </w:r>
          </w:p>
        </w:tc>
        <w:tc>
          <w:tcPr>
            <w:tcW w:w="1986" w:type="pct"/>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29829836"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829829837"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829829838"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829829839"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829829840"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29829841"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tcPr>
          <w:p w14:paraId="1FF57558" w14:textId="0556BC40" w:rsidR="002570E4" w:rsidRPr="005647EB" w:rsidRDefault="002570E4" w:rsidP="002570E4">
            <w:pPr>
              <w:pStyle w:val="TAH"/>
            </w:pPr>
            <w:r w:rsidRPr="005647EB">
              <w:t>Gap period = 40 ms</w:t>
            </w:r>
          </w:p>
        </w:tc>
        <w:tc>
          <w:tcPr>
            <w:tcW w:w="1986" w:type="pct"/>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29829842"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829829843"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829829844"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829829845"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829829846"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29829847"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E2B685" w14:textId="77777777" w:rsidR="00123ECE" w:rsidRPr="005647EB" w:rsidRDefault="00123ECE" w:rsidP="002570E4">
            <w:pPr>
              <w:pStyle w:val="TAH"/>
              <w:keepNext w:val="0"/>
              <w:keepLines w:val="0"/>
            </w:pPr>
            <w:r w:rsidRPr="005647EB">
              <w:t>Value/remark</w:t>
            </w:r>
          </w:p>
        </w:tc>
        <w:tc>
          <w:tcPr>
            <w:tcW w:w="1700" w:type="dxa"/>
          </w:tcPr>
          <w:p w14:paraId="6180DBAA" w14:textId="77777777" w:rsidR="00123ECE" w:rsidRPr="005647EB" w:rsidRDefault="00123ECE" w:rsidP="002570E4">
            <w:pPr>
              <w:pStyle w:val="TAH"/>
              <w:keepNext w:val="0"/>
              <w:keepLines w:val="0"/>
            </w:pPr>
            <w:r w:rsidRPr="005647EB">
              <w:t>Comment</w:t>
            </w:r>
          </w:p>
        </w:tc>
        <w:tc>
          <w:tcPr>
            <w:tcW w:w="1133" w:type="dxa"/>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3485B3" w14:textId="77777777" w:rsidR="00123ECE" w:rsidRPr="005647EB" w:rsidRDefault="00123ECE" w:rsidP="002570E4">
            <w:pPr>
              <w:pStyle w:val="TAL"/>
              <w:keepNext w:val="0"/>
              <w:keepLines w:val="0"/>
            </w:pPr>
          </w:p>
        </w:tc>
        <w:tc>
          <w:tcPr>
            <w:tcW w:w="1700" w:type="dxa"/>
          </w:tcPr>
          <w:p w14:paraId="49F9D122" w14:textId="77777777" w:rsidR="00123ECE" w:rsidRPr="005647EB" w:rsidRDefault="00123ECE" w:rsidP="002570E4">
            <w:pPr>
              <w:pStyle w:val="TAL"/>
              <w:keepNext w:val="0"/>
              <w:keepLines w:val="0"/>
            </w:pPr>
          </w:p>
        </w:tc>
        <w:tc>
          <w:tcPr>
            <w:tcW w:w="1133" w:type="dxa"/>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04A4FC63" w14:textId="77777777" w:rsidR="00123ECE" w:rsidRPr="005647EB" w:rsidRDefault="00123ECE" w:rsidP="002570E4">
            <w:pPr>
              <w:pStyle w:val="TAL"/>
              <w:keepNext w:val="0"/>
              <w:keepLines w:val="0"/>
            </w:pPr>
          </w:p>
        </w:tc>
        <w:tc>
          <w:tcPr>
            <w:tcW w:w="1133" w:type="dxa"/>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0337AB3B" w14:textId="77777777" w:rsidR="00123ECE" w:rsidRPr="005647EB" w:rsidRDefault="00123ECE" w:rsidP="002570E4">
            <w:pPr>
              <w:pStyle w:val="TAL"/>
              <w:keepNext w:val="0"/>
              <w:keepLines w:val="0"/>
            </w:pPr>
          </w:p>
        </w:tc>
        <w:tc>
          <w:tcPr>
            <w:tcW w:w="1133" w:type="dxa"/>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tcPr>
          <w:p w14:paraId="504B3D9F" w14:textId="77777777" w:rsidR="00123ECE" w:rsidRPr="005647EB" w:rsidRDefault="00123ECE" w:rsidP="002570E4">
            <w:pPr>
              <w:pStyle w:val="TAL"/>
              <w:keepNext w:val="0"/>
              <w:keepLines w:val="0"/>
            </w:pPr>
            <w:r w:rsidRPr="005647EB">
              <w:t>FALSE</w:t>
            </w:r>
          </w:p>
        </w:tc>
        <w:tc>
          <w:tcPr>
            <w:tcW w:w="1700" w:type="dxa"/>
          </w:tcPr>
          <w:p w14:paraId="7187D074" w14:textId="77777777" w:rsidR="00123ECE" w:rsidRPr="005647EB" w:rsidRDefault="00123ECE" w:rsidP="002570E4">
            <w:pPr>
              <w:pStyle w:val="TAL"/>
              <w:keepNext w:val="0"/>
              <w:keepLines w:val="0"/>
            </w:pPr>
          </w:p>
        </w:tc>
        <w:tc>
          <w:tcPr>
            <w:tcW w:w="1133" w:type="dxa"/>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313C38C" w14:textId="77777777" w:rsidR="00123ECE" w:rsidRPr="005647EB" w:rsidRDefault="00123ECE" w:rsidP="002570E4">
            <w:pPr>
              <w:pStyle w:val="TAL"/>
              <w:keepNext w:val="0"/>
              <w:keepLines w:val="0"/>
            </w:pPr>
          </w:p>
        </w:tc>
        <w:tc>
          <w:tcPr>
            <w:tcW w:w="1133" w:type="dxa"/>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0AC9E430" w14:textId="77777777" w:rsidR="00123ECE" w:rsidRPr="005647EB" w:rsidRDefault="00123ECE" w:rsidP="002570E4">
            <w:pPr>
              <w:pStyle w:val="TAL"/>
              <w:keepNext w:val="0"/>
              <w:keepLines w:val="0"/>
            </w:pPr>
          </w:p>
        </w:tc>
        <w:tc>
          <w:tcPr>
            <w:tcW w:w="1133" w:type="dxa"/>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5063A64" w14:textId="77777777" w:rsidR="00123ECE" w:rsidRPr="005647EB" w:rsidRDefault="00123ECE" w:rsidP="002570E4">
            <w:pPr>
              <w:pStyle w:val="TAL"/>
              <w:keepNext w:val="0"/>
              <w:keepLines w:val="0"/>
            </w:pPr>
          </w:p>
        </w:tc>
        <w:tc>
          <w:tcPr>
            <w:tcW w:w="1133" w:type="dxa"/>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3C47F5D" w14:textId="77777777" w:rsidR="00123ECE" w:rsidRPr="005647EB" w:rsidRDefault="00123ECE" w:rsidP="002570E4">
            <w:pPr>
              <w:pStyle w:val="TAL"/>
              <w:keepNext w:val="0"/>
              <w:keepLines w:val="0"/>
            </w:pPr>
          </w:p>
        </w:tc>
        <w:tc>
          <w:tcPr>
            <w:tcW w:w="1133" w:type="dxa"/>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54E846F" w14:textId="77777777" w:rsidR="00123ECE" w:rsidRPr="005647EB" w:rsidRDefault="00123ECE" w:rsidP="002570E4">
            <w:pPr>
              <w:pStyle w:val="TAL"/>
              <w:keepNext w:val="0"/>
              <w:keepLines w:val="0"/>
            </w:pPr>
          </w:p>
        </w:tc>
        <w:tc>
          <w:tcPr>
            <w:tcW w:w="1133" w:type="dxa"/>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289CBBD2" w14:textId="77777777" w:rsidR="00123ECE" w:rsidRPr="005647EB" w:rsidRDefault="00123ECE" w:rsidP="002570E4">
            <w:pPr>
              <w:pStyle w:val="TAL"/>
              <w:keepNext w:val="0"/>
              <w:keepLines w:val="0"/>
            </w:pPr>
          </w:p>
        </w:tc>
        <w:tc>
          <w:tcPr>
            <w:tcW w:w="1133" w:type="dxa"/>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tcPr>
          <w:p w14:paraId="1EF20962" w14:textId="77777777" w:rsidR="00123ECE" w:rsidRPr="005647EB" w:rsidRDefault="00123ECE" w:rsidP="002570E4">
            <w:pPr>
              <w:pStyle w:val="TAL"/>
              <w:keepNext w:val="0"/>
              <w:keepLines w:val="0"/>
            </w:pPr>
            <w:r w:rsidRPr="005647EB">
              <w:t>}</w:t>
            </w:r>
          </w:p>
        </w:tc>
        <w:tc>
          <w:tcPr>
            <w:tcW w:w="2267" w:type="dxa"/>
          </w:tcPr>
          <w:p w14:paraId="465EB1AB" w14:textId="77777777" w:rsidR="00123ECE" w:rsidRPr="005647EB" w:rsidRDefault="00123ECE" w:rsidP="002570E4">
            <w:pPr>
              <w:pStyle w:val="TAL"/>
              <w:keepNext w:val="0"/>
              <w:keepLines w:val="0"/>
            </w:pPr>
          </w:p>
        </w:tc>
        <w:tc>
          <w:tcPr>
            <w:tcW w:w="1700" w:type="dxa"/>
          </w:tcPr>
          <w:p w14:paraId="39D2C862" w14:textId="77777777" w:rsidR="00123ECE" w:rsidRPr="005647EB" w:rsidRDefault="00123ECE" w:rsidP="002570E4">
            <w:pPr>
              <w:pStyle w:val="TAL"/>
              <w:keepNext w:val="0"/>
              <w:keepLines w:val="0"/>
            </w:pPr>
          </w:p>
        </w:tc>
        <w:tc>
          <w:tcPr>
            <w:tcW w:w="1133" w:type="dxa"/>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829829848"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829829849"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829829850"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829829851"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tcPr>
          <w:p w14:paraId="5704BAB4" w14:textId="77777777" w:rsidR="00334C6A" w:rsidRPr="005647EB" w:rsidRDefault="00334C6A" w:rsidP="006D30B7">
            <w:pPr>
              <w:pStyle w:val="TAH"/>
            </w:pPr>
            <w:r w:rsidRPr="005647EB">
              <w:t>Value/remark</w:t>
            </w:r>
          </w:p>
        </w:tc>
        <w:tc>
          <w:tcPr>
            <w:tcW w:w="1700" w:type="dxa"/>
          </w:tcPr>
          <w:p w14:paraId="6B7B7616" w14:textId="77777777" w:rsidR="00334C6A" w:rsidRPr="005647EB" w:rsidRDefault="00334C6A" w:rsidP="006D30B7">
            <w:pPr>
              <w:pStyle w:val="TAH"/>
            </w:pPr>
            <w:r w:rsidRPr="005647EB">
              <w:t>Comment</w:t>
            </w:r>
          </w:p>
        </w:tc>
        <w:tc>
          <w:tcPr>
            <w:tcW w:w="1133" w:type="dxa"/>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45344BB" w14:textId="77777777" w:rsidR="00334C6A" w:rsidRPr="005647EB" w:rsidRDefault="00334C6A" w:rsidP="006D30B7">
            <w:pPr>
              <w:pStyle w:val="TAL"/>
            </w:pPr>
          </w:p>
        </w:tc>
        <w:tc>
          <w:tcPr>
            <w:tcW w:w="1700" w:type="dxa"/>
          </w:tcPr>
          <w:p w14:paraId="5980689D" w14:textId="77777777" w:rsidR="00334C6A" w:rsidRPr="005647EB" w:rsidRDefault="00334C6A" w:rsidP="006D30B7">
            <w:pPr>
              <w:pStyle w:val="TAL"/>
            </w:pPr>
          </w:p>
        </w:tc>
        <w:tc>
          <w:tcPr>
            <w:tcW w:w="1133" w:type="dxa"/>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7667A132" w14:textId="77777777" w:rsidR="00334C6A" w:rsidRPr="005647EB" w:rsidRDefault="00334C6A" w:rsidP="006D30B7">
            <w:pPr>
              <w:pStyle w:val="TAL"/>
            </w:pPr>
          </w:p>
        </w:tc>
        <w:tc>
          <w:tcPr>
            <w:tcW w:w="1133" w:type="dxa"/>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44F3D099" w14:textId="77777777" w:rsidR="00334C6A" w:rsidRPr="005647EB" w:rsidRDefault="00334C6A" w:rsidP="006D30B7">
            <w:pPr>
              <w:pStyle w:val="TAL"/>
              <w:keepLines w:val="0"/>
            </w:pPr>
          </w:p>
        </w:tc>
        <w:tc>
          <w:tcPr>
            <w:tcW w:w="1133" w:type="dxa"/>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tcPr>
          <w:p w14:paraId="12C48709" w14:textId="77777777" w:rsidR="00334C6A" w:rsidRPr="005647EB" w:rsidRDefault="00334C6A" w:rsidP="006D30B7">
            <w:pPr>
              <w:pStyle w:val="TAL"/>
              <w:keepLines w:val="0"/>
            </w:pPr>
            <w:r w:rsidRPr="005647EB">
              <w:t>FALSE</w:t>
            </w:r>
          </w:p>
        </w:tc>
        <w:tc>
          <w:tcPr>
            <w:tcW w:w="1700" w:type="dxa"/>
          </w:tcPr>
          <w:p w14:paraId="187D229D" w14:textId="77777777" w:rsidR="00334C6A" w:rsidRPr="005647EB" w:rsidRDefault="00334C6A" w:rsidP="006D30B7">
            <w:pPr>
              <w:pStyle w:val="TAL"/>
              <w:keepLines w:val="0"/>
            </w:pPr>
          </w:p>
        </w:tc>
        <w:tc>
          <w:tcPr>
            <w:tcW w:w="1133" w:type="dxa"/>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B591A44" w14:textId="77777777" w:rsidR="00334C6A" w:rsidRPr="005647EB" w:rsidRDefault="00334C6A" w:rsidP="006D30B7">
            <w:pPr>
              <w:pStyle w:val="TAL"/>
              <w:keepLines w:val="0"/>
            </w:pPr>
          </w:p>
        </w:tc>
        <w:tc>
          <w:tcPr>
            <w:tcW w:w="1133" w:type="dxa"/>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2E23008A" w14:textId="77777777" w:rsidR="00334C6A" w:rsidRPr="005647EB" w:rsidRDefault="00334C6A" w:rsidP="002570E4">
            <w:pPr>
              <w:pStyle w:val="TAL"/>
              <w:keepNext w:val="0"/>
              <w:keepLines w:val="0"/>
            </w:pPr>
          </w:p>
        </w:tc>
        <w:tc>
          <w:tcPr>
            <w:tcW w:w="1133" w:type="dxa"/>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64DA7290" w14:textId="77777777" w:rsidR="00334C6A" w:rsidRPr="005647EB" w:rsidRDefault="00334C6A" w:rsidP="002570E4">
            <w:pPr>
              <w:pStyle w:val="TAL"/>
              <w:keepNext w:val="0"/>
              <w:keepLines w:val="0"/>
            </w:pPr>
          </w:p>
        </w:tc>
        <w:tc>
          <w:tcPr>
            <w:tcW w:w="1133" w:type="dxa"/>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16D67E" w14:textId="77777777" w:rsidR="00334C6A" w:rsidRPr="005647EB" w:rsidRDefault="00334C6A" w:rsidP="002570E4">
            <w:pPr>
              <w:pStyle w:val="TAL"/>
              <w:keepNext w:val="0"/>
              <w:keepLines w:val="0"/>
            </w:pPr>
          </w:p>
        </w:tc>
        <w:tc>
          <w:tcPr>
            <w:tcW w:w="1133" w:type="dxa"/>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5111E511" w14:textId="77777777" w:rsidR="00334C6A" w:rsidRPr="005647EB" w:rsidRDefault="00334C6A" w:rsidP="002570E4">
            <w:pPr>
              <w:pStyle w:val="TAL"/>
              <w:keepNext w:val="0"/>
              <w:keepLines w:val="0"/>
            </w:pPr>
          </w:p>
        </w:tc>
        <w:tc>
          <w:tcPr>
            <w:tcW w:w="1133" w:type="dxa"/>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19A99B31" w14:textId="77777777" w:rsidR="00334C6A" w:rsidRPr="005647EB" w:rsidRDefault="00334C6A" w:rsidP="002570E4">
            <w:pPr>
              <w:pStyle w:val="TAL"/>
              <w:keepNext w:val="0"/>
              <w:keepLines w:val="0"/>
            </w:pPr>
          </w:p>
        </w:tc>
        <w:tc>
          <w:tcPr>
            <w:tcW w:w="1133" w:type="dxa"/>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tcPr>
          <w:p w14:paraId="0BD33908" w14:textId="77777777" w:rsidR="00334C6A" w:rsidRPr="005647EB" w:rsidRDefault="00334C6A" w:rsidP="002570E4">
            <w:pPr>
              <w:pStyle w:val="TAL"/>
              <w:keepNext w:val="0"/>
              <w:keepLines w:val="0"/>
            </w:pPr>
            <w:r w:rsidRPr="005647EB">
              <w:t>}</w:t>
            </w:r>
          </w:p>
        </w:tc>
        <w:tc>
          <w:tcPr>
            <w:tcW w:w="2267" w:type="dxa"/>
          </w:tcPr>
          <w:p w14:paraId="413F9F94" w14:textId="77777777" w:rsidR="00334C6A" w:rsidRPr="005647EB" w:rsidRDefault="00334C6A" w:rsidP="002570E4">
            <w:pPr>
              <w:pStyle w:val="TAL"/>
              <w:keepNext w:val="0"/>
              <w:keepLines w:val="0"/>
            </w:pPr>
          </w:p>
        </w:tc>
        <w:tc>
          <w:tcPr>
            <w:tcW w:w="1700" w:type="dxa"/>
          </w:tcPr>
          <w:p w14:paraId="40D9C908" w14:textId="77777777" w:rsidR="00334C6A" w:rsidRPr="005647EB" w:rsidRDefault="00334C6A" w:rsidP="002570E4">
            <w:pPr>
              <w:pStyle w:val="TAL"/>
              <w:keepNext w:val="0"/>
              <w:keepLines w:val="0"/>
            </w:pPr>
          </w:p>
        </w:tc>
        <w:tc>
          <w:tcPr>
            <w:tcW w:w="1133" w:type="dxa"/>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829829852"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829829853"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829829854"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829829855"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829829856"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AD48304" w14:textId="77777777" w:rsidR="00123ECE" w:rsidRPr="005647EB" w:rsidRDefault="00123ECE" w:rsidP="002570E4">
            <w:pPr>
              <w:pStyle w:val="TAL"/>
              <w:keepNext w:val="0"/>
              <w:keepLines w:val="0"/>
            </w:pPr>
          </w:p>
        </w:tc>
        <w:tc>
          <w:tcPr>
            <w:tcW w:w="2745" w:type="dxa"/>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6C048608" w14:textId="77777777" w:rsidR="00123ECE" w:rsidRPr="005647EB" w:rsidRDefault="00123ECE" w:rsidP="002570E4">
            <w:pPr>
              <w:pStyle w:val="TAL"/>
              <w:keepNext w:val="0"/>
              <w:keepLines w:val="0"/>
            </w:pPr>
          </w:p>
        </w:tc>
        <w:tc>
          <w:tcPr>
            <w:tcW w:w="2745" w:type="dxa"/>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2C338C9E" w14:textId="77777777" w:rsidR="00123ECE" w:rsidRPr="005647EB" w:rsidRDefault="00123ECE" w:rsidP="002570E4">
            <w:pPr>
              <w:pStyle w:val="TAL"/>
              <w:keepNext w:val="0"/>
              <w:keepLines w:val="0"/>
              <w:rPr>
                <w:rFonts w:cs="Arial"/>
                <w:szCs w:val="18"/>
              </w:rPr>
            </w:pPr>
          </w:p>
        </w:tc>
        <w:tc>
          <w:tcPr>
            <w:tcW w:w="2745" w:type="dxa"/>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98B6DC9" w14:textId="77777777" w:rsidR="00123ECE" w:rsidRPr="005647EB" w:rsidRDefault="00123ECE" w:rsidP="000424D3">
            <w:pPr>
              <w:pStyle w:val="TAH"/>
              <w:keepNext w:val="0"/>
              <w:keepLines w:val="0"/>
              <w:jc w:val="left"/>
              <w:rPr>
                <w:b w:val="0"/>
              </w:rPr>
            </w:pPr>
          </w:p>
        </w:tc>
        <w:tc>
          <w:tcPr>
            <w:tcW w:w="2745" w:type="dxa"/>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484AB5A" w14:textId="77777777" w:rsidR="00123ECE" w:rsidRPr="005647EB" w:rsidRDefault="00123ECE" w:rsidP="000424D3">
            <w:pPr>
              <w:pStyle w:val="TAH"/>
              <w:keepNext w:val="0"/>
              <w:keepLines w:val="0"/>
              <w:jc w:val="left"/>
              <w:rPr>
                <w:b w:val="0"/>
              </w:rPr>
            </w:pPr>
          </w:p>
        </w:tc>
        <w:tc>
          <w:tcPr>
            <w:tcW w:w="2745" w:type="dxa"/>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5C7DF55C" w14:textId="77777777" w:rsidR="00123ECE" w:rsidRPr="005647EB" w:rsidRDefault="00123ECE" w:rsidP="000424D3">
            <w:pPr>
              <w:pStyle w:val="TAH"/>
              <w:keepNext w:val="0"/>
              <w:keepLines w:val="0"/>
              <w:jc w:val="left"/>
              <w:rPr>
                <w:b w:val="0"/>
              </w:rPr>
            </w:pPr>
          </w:p>
        </w:tc>
        <w:tc>
          <w:tcPr>
            <w:tcW w:w="2745" w:type="dxa"/>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26A2E4E7" w14:textId="77777777" w:rsidR="00123ECE" w:rsidRPr="005647EB" w:rsidRDefault="00123ECE" w:rsidP="002570E4">
            <w:pPr>
              <w:pStyle w:val="TAL"/>
              <w:keepNext w:val="0"/>
              <w:keepLines w:val="0"/>
              <w:rPr>
                <w:rFonts w:cs="Arial"/>
                <w:szCs w:val="18"/>
              </w:rPr>
            </w:pPr>
          </w:p>
        </w:tc>
        <w:tc>
          <w:tcPr>
            <w:tcW w:w="2745" w:type="dxa"/>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527EFB54" w14:textId="77777777" w:rsidR="00123ECE" w:rsidRPr="005647EB" w:rsidRDefault="00123ECE" w:rsidP="002570E4">
            <w:pPr>
              <w:pStyle w:val="TAL"/>
              <w:keepNext w:val="0"/>
              <w:keepLines w:val="0"/>
              <w:rPr>
                <w:rFonts w:cs="Arial"/>
                <w:szCs w:val="18"/>
              </w:rPr>
            </w:pPr>
          </w:p>
        </w:tc>
        <w:tc>
          <w:tcPr>
            <w:tcW w:w="2745" w:type="dxa"/>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tcPr>
          <w:p w14:paraId="39FB1240" w14:textId="77777777" w:rsidR="00123ECE" w:rsidRPr="005647EB" w:rsidRDefault="00123ECE" w:rsidP="002570E4">
            <w:pPr>
              <w:pStyle w:val="TAL"/>
              <w:keepNext w:val="0"/>
              <w:keepLines w:val="0"/>
              <w:rPr>
                <w:rFonts w:cs="Arial"/>
                <w:szCs w:val="18"/>
              </w:rPr>
            </w:pPr>
          </w:p>
        </w:tc>
        <w:tc>
          <w:tcPr>
            <w:tcW w:w="2745" w:type="dxa"/>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tcPr>
          <w:p w14:paraId="66955CED" w14:textId="77777777" w:rsidR="00123ECE" w:rsidRPr="005647EB" w:rsidRDefault="00123ECE" w:rsidP="002570E4">
            <w:pPr>
              <w:pStyle w:val="TAL"/>
              <w:keepNext w:val="0"/>
              <w:keepLines w:val="0"/>
            </w:pPr>
            <w:r w:rsidRPr="005647EB">
              <w:t>si-RequestForHO</w:t>
            </w:r>
          </w:p>
        </w:tc>
        <w:tc>
          <w:tcPr>
            <w:tcW w:w="604" w:type="dxa"/>
          </w:tcPr>
          <w:p w14:paraId="0B1AEAE9" w14:textId="77777777" w:rsidR="00123ECE" w:rsidRPr="005647EB" w:rsidRDefault="00123ECE" w:rsidP="002570E4">
            <w:pPr>
              <w:pStyle w:val="TAL"/>
              <w:keepNext w:val="0"/>
              <w:keepLines w:val="0"/>
              <w:rPr>
                <w:rFonts w:cs="Arial"/>
                <w:szCs w:val="18"/>
              </w:rPr>
            </w:pPr>
          </w:p>
        </w:tc>
        <w:tc>
          <w:tcPr>
            <w:tcW w:w="2745" w:type="dxa"/>
          </w:tcPr>
          <w:p w14:paraId="22B294F5" w14:textId="77777777" w:rsidR="00123ECE" w:rsidRPr="005647EB" w:rsidRDefault="00123ECE" w:rsidP="002570E4">
            <w:pPr>
              <w:pStyle w:val="TAL"/>
              <w:keepNext w:val="0"/>
              <w:keepLines w:val="0"/>
              <w:rPr>
                <w:rFonts w:cs="v4.2.0"/>
              </w:rPr>
            </w:pPr>
            <w:r w:rsidRPr="005647EB">
              <w:t>TRUE</w:t>
            </w:r>
          </w:p>
        </w:tc>
        <w:tc>
          <w:tcPr>
            <w:tcW w:w="3230" w:type="dxa"/>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253B577D" w14:textId="77777777" w:rsidR="00123ECE" w:rsidRPr="005647EB" w:rsidRDefault="00123ECE" w:rsidP="000424D3">
            <w:pPr>
              <w:pStyle w:val="TAH"/>
            </w:pPr>
            <w:r w:rsidRPr="005647EB">
              <w:t>Value/remark</w:t>
            </w:r>
          </w:p>
        </w:tc>
        <w:tc>
          <w:tcPr>
            <w:tcW w:w="1700" w:type="dxa"/>
          </w:tcPr>
          <w:p w14:paraId="70982D40" w14:textId="77777777" w:rsidR="00123ECE" w:rsidRPr="005647EB" w:rsidRDefault="00123ECE" w:rsidP="000424D3">
            <w:pPr>
              <w:pStyle w:val="TAH"/>
            </w:pPr>
            <w:r w:rsidRPr="005647EB">
              <w:t>Comment</w:t>
            </w:r>
          </w:p>
        </w:tc>
        <w:tc>
          <w:tcPr>
            <w:tcW w:w="1133" w:type="dxa"/>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3689FF8" w14:textId="77777777" w:rsidR="00123ECE" w:rsidRPr="005647EB" w:rsidRDefault="00123ECE" w:rsidP="000424D3">
            <w:pPr>
              <w:pStyle w:val="TAL"/>
            </w:pPr>
          </w:p>
        </w:tc>
        <w:tc>
          <w:tcPr>
            <w:tcW w:w="1700" w:type="dxa"/>
          </w:tcPr>
          <w:p w14:paraId="1FCDCC68" w14:textId="77777777" w:rsidR="00123ECE" w:rsidRPr="005647EB" w:rsidRDefault="00123ECE" w:rsidP="000424D3">
            <w:pPr>
              <w:pStyle w:val="TAL"/>
            </w:pPr>
          </w:p>
        </w:tc>
        <w:tc>
          <w:tcPr>
            <w:tcW w:w="1133" w:type="dxa"/>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039B4AC2" w14:textId="77777777" w:rsidR="00123ECE" w:rsidRPr="005647EB" w:rsidRDefault="00123ECE" w:rsidP="000424D3">
            <w:pPr>
              <w:pStyle w:val="TAL"/>
            </w:pPr>
          </w:p>
        </w:tc>
        <w:tc>
          <w:tcPr>
            <w:tcW w:w="1700" w:type="dxa"/>
          </w:tcPr>
          <w:p w14:paraId="778FB86F" w14:textId="77777777" w:rsidR="00123ECE" w:rsidRPr="005647EB" w:rsidRDefault="00123ECE" w:rsidP="000424D3">
            <w:pPr>
              <w:pStyle w:val="TAL"/>
            </w:pPr>
          </w:p>
        </w:tc>
        <w:tc>
          <w:tcPr>
            <w:tcW w:w="1133" w:type="dxa"/>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707581DC" w14:textId="77777777" w:rsidR="00123ECE" w:rsidRPr="005647EB" w:rsidRDefault="00123ECE" w:rsidP="002570E4">
            <w:pPr>
              <w:pStyle w:val="TAL"/>
              <w:keepNext w:val="0"/>
              <w:keepLines w:val="0"/>
            </w:pPr>
          </w:p>
        </w:tc>
        <w:tc>
          <w:tcPr>
            <w:tcW w:w="1700" w:type="dxa"/>
          </w:tcPr>
          <w:p w14:paraId="6703C1B7" w14:textId="77777777" w:rsidR="00123ECE" w:rsidRPr="005647EB" w:rsidRDefault="00123ECE" w:rsidP="002570E4">
            <w:pPr>
              <w:pStyle w:val="TAL"/>
              <w:keepNext w:val="0"/>
              <w:keepLines w:val="0"/>
            </w:pPr>
          </w:p>
        </w:tc>
        <w:tc>
          <w:tcPr>
            <w:tcW w:w="1133" w:type="dxa"/>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447B4941" w14:textId="77777777" w:rsidR="00123ECE" w:rsidRPr="005647EB" w:rsidRDefault="00123ECE" w:rsidP="002570E4">
            <w:pPr>
              <w:pStyle w:val="TAL"/>
              <w:keepNext w:val="0"/>
              <w:keepLines w:val="0"/>
            </w:pPr>
            <w:r w:rsidRPr="005647EB">
              <w:t>reportCGI</w:t>
            </w:r>
          </w:p>
        </w:tc>
        <w:tc>
          <w:tcPr>
            <w:tcW w:w="1700" w:type="dxa"/>
          </w:tcPr>
          <w:p w14:paraId="48B612DC" w14:textId="77777777" w:rsidR="00123ECE" w:rsidRPr="005647EB" w:rsidRDefault="00123ECE" w:rsidP="002570E4">
            <w:pPr>
              <w:pStyle w:val="TAL"/>
              <w:keepNext w:val="0"/>
              <w:keepLines w:val="0"/>
            </w:pPr>
          </w:p>
        </w:tc>
        <w:tc>
          <w:tcPr>
            <w:tcW w:w="1133" w:type="dxa"/>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tcPr>
          <w:p w14:paraId="1A88862C" w14:textId="77777777" w:rsidR="00123ECE" w:rsidRPr="005647EB" w:rsidRDefault="00123ECE" w:rsidP="002570E4">
            <w:pPr>
              <w:pStyle w:val="TAL"/>
              <w:keepNext w:val="0"/>
              <w:keepLines w:val="0"/>
            </w:pPr>
          </w:p>
        </w:tc>
        <w:tc>
          <w:tcPr>
            <w:tcW w:w="1700" w:type="dxa"/>
          </w:tcPr>
          <w:p w14:paraId="02900860" w14:textId="77777777" w:rsidR="00123ECE" w:rsidRPr="005647EB" w:rsidRDefault="00123ECE" w:rsidP="002570E4">
            <w:pPr>
              <w:pStyle w:val="TAL"/>
              <w:keepNext w:val="0"/>
              <w:keepLines w:val="0"/>
            </w:pPr>
          </w:p>
        </w:tc>
        <w:tc>
          <w:tcPr>
            <w:tcW w:w="1133" w:type="dxa"/>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tcPr>
          <w:p w14:paraId="497754C3" w14:textId="77777777" w:rsidR="00123ECE" w:rsidRPr="005647EB" w:rsidRDefault="00123ECE" w:rsidP="002570E4">
            <w:pPr>
              <w:pStyle w:val="TAL"/>
              <w:keepNext w:val="0"/>
              <w:keepLines w:val="0"/>
            </w:pPr>
          </w:p>
        </w:tc>
        <w:tc>
          <w:tcPr>
            <w:tcW w:w="1700" w:type="dxa"/>
          </w:tcPr>
          <w:p w14:paraId="01FB8E11" w14:textId="77777777" w:rsidR="00123ECE" w:rsidRPr="005647EB" w:rsidRDefault="00123ECE" w:rsidP="002570E4">
            <w:pPr>
              <w:pStyle w:val="TAL"/>
              <w:keepNext w:val="0"/>
              <w:keepLines w:val="0"/>
            </w:pPr>
          </w:p>
        </w:tc>
        <w:tc>
          <w:tcPr>
            <w:tcW w:w="1133" w:type="dxa"/>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tcPr>
          <w:p w14:paraId="46B32A49" w14:textId="77777777" w:rsidR="00123ECE" w:rsidRPr="005647EB" w:rsidRDefault="00123ECE" w:rsidP="002570E4">
            <w:pPr>
              <w:pStyle w:val="TAL"/>
              <w:keepNext w:val="0"/>
              <w:keepLines w:val="0"/>
            </w:pPr>
          </w:p>
        </w:tc>
        <w:tc>
          <w:tcPr>
            <w:tcW w:w="1133" w:type="dxa"/>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B2854A1" w14:textId="77777777" w:rsidR="00123ECE" w:rsidRPr="005647EB" w:rsidRDefault="00123ECE" w:rsidP="002570E4">
            <w:pPr>
              <w:pStyle w:val="TAL"/>
              <w:keepNext w:val="0"/>
              <w:keepLines w:val="0"/>
            </w:pPr>
          </w:p>
        </w:tc>
        <w:tc>
          <w:tcPr>
            <w:tcW w:w="1133" w:type="dxa"/>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tcPr>
          <w:p w14:paraId="0EFAF9E0" w14:textId="77777777" w:rsidR="00123ECE" w:rsidRPr="005647EB" w:rsidRDefault="00123ECE" w:rsidP="002570E4">
            <w:pPr>
              <w:pStyle w:val="TAL"/>
              <w:keepNext w:val="0"/>
              <w:keepLines w:val="0"/>
            </w:pPr>
            <w:r w:rsidRPr="005647EB">
              <w:t>}</w:t>
            </w:r>
          </w:p>
        </w:tc>
        <w:tc>
          <w:tcPr>
            <w:tcW w:w="2267" w:type="dxa"/>
          </w:tcPr>
          <w:p w14:paraId="4D50AEC3" w14:textId="77777777" w:rsidR="00123ECE" w:rsidRPr="005647EB" w:rsidRDefault="00123ECE" w:rsidP="002570E4">
            <w:pPr>
              <w:pStyle w:val="TAL"/>
              <w:keepNext w:val="0"/>
              <w:keepLines w:val="0"/>
            </w:pPr>
          </w:p>
        </w:tc>
        <w:tc>
          <w:tcPr>
            <w:tcW w:w="1700" w:type="dxa"/>
          </w:tcPr>
          <w:p w14:paraId="2B4D4502" w14:textId="77777777" w:rsidR="00123ECE" w:rsidRPr="005647EB" w:rsidRDefault="00123ECE" w:rsidP="002570E4">
            <w:pPr>
              <w:pStyle w:val="TAL"/>
              <w:keepNext w:val="0"/>
              <w:keepLines w:val="0"/>
            </w:pPr>
          </w:p>
        </w:tc>
        <w:tc>
          <w:tcPr>
            <w:tcW w:w="1133" w:type="dxa"/>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336D99DE" w14:textId="77777777" w:rsidR="001D1792" w:rsidRPr="005647EB" w:rsidRDefault="001D1792" w:rsidP="002570E4">
            <w:pPr>
              <w:pStyle w:val="TAL"/>
              <w:keepNext w:val="0"/>
              <w:keepLines w:val="0"/>
              <w:rPr>
                <w:lang w:eastAsia="ko-KR"/>
              </w:rPr>
            </w:pPr>
          </w:p>
        </w:tc>
        <w:tc>
          <w:tcPr>
            <w:tcW w:w="1700" w:type="dxa"/>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10F160B0" w14:textId="77777777" w:rsidR="001D1792" w:rsidRPr="005647EB" w:rsidRDefault="001D1792" w:rsidP="002570E4">
            <w:pPr>
              <w:pStyle w:val="TAL"/>
              <w:keepNext w:val="0"/>
              <w:keepLines w:val="0"/>
              <w:rPr>
                <w:lang w:eastAsia="ko-KR"/>
              </w:rPr>
            </w:pPr>
          </w:p>
        </w:tc>
        <w:tc>
          <w:tcPr>
            <w:tcW w:w="1133" w:type="dxa"/>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7650E69F" w14:textId="77777777" w:rsidR="00826F97" w:rsidRPr="005647EB" w:rsidRDefault="00826F97" w:rsidP="002570E4">
            <w:pPr>
              <w:pStyle w:val="TAL"/>
              <w:keepNext w:val="0"/>
              <w:keepLines w:val="0"/>
            </w:pPr>
          </w:p>
        </w:tc>
        <w:tc>
          <w:tcPr>
            <w:tcW w:w="1700" w:type="dxa"/>
          </w:tcPr>
          <w:p w14:paraId="18AC5D79" w14:textId="77777777" w:rsidR="00826F97" w:rsidRPr="005647EB" w:rsidRDefault="00826F97" w:rsidP="002570E4">
            <w:pPr>
              <w:pStyle w:val="TAL"/>
              <w:keepNext w:val="0"/>
              <w:keepLines w:val="0"/>
              <w:rPr>
                <w:lang w:eastAsia="ko-KR"/>
              </w:rPr>
            </w:pPr>
          </w:p>
        </w:tc>
        <w:tc>
          <w:tcPr>
            <w:tcW w:w="1133" w:type="dxa"/>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78748069" w14:textId="77777777" w:rsidR="00826F97" w:rsidRPr="005647EB" w:rsidRDefault="00826F97" w:rsidP="002570E4">
            <w:pPr>
              <w:pStyle w:val="TAL"/>
              <w:keepNext w:val="0"/>
              <w:keepLines w:val="0"/>
            </w:pPr>
          </w:p>
        </w:tc>
        <w:tc>
          <w:tcPr>
            <w:tcW w:w="1700" w:type="dxa"/>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270C402" w14:textId="77777777" w:rsidR="001D1792" w:rsidRPr="005647EB" w:rsidRDefault="001D1792" w:rsidP="002570E4">
            <w:pPr>
              <w:pStyle w:val="TAL"/>
              <w:keepNext w:val="0"/>
              <w:keepLines w:val="0"/>
              <w:rPr>
                <w:lang w:eastAsia="ko-KR"/>
              </w:rPr>
            </w:pPr>
          </w:p>
        </w:tc>
        <w:tc>
          <w:tcPr>
            <w:tcW w:w="1133" w:type="dxa"/>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304E0383" w14:textId="77777777" w:rsidR="001D1792" w:rsidRPr="005647EB" w:rsidRDefault="001D1792" w:rsidP="002570E4">
            <w:pPr>
              <w:pStyle w:val="TAL"/>
              <w:keepNext w:val="0"/>
              <w:keepLines w:val="0"/>
              <w:rPr>
                <w:lang w:eastAsia="ko-KR"/>
              </w:rPr>
            </w:pPr>
          </w:p>
        </w:tc>
        <w:tc>
          <w:tcPr>
            <w:tcW w:w="1133" w:type="dxa"/>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tcPr>
          <w:p w14:paraId="4BDEC060" w14:textId="77777777" w:rsidR="001D1792" w:rsidRPr="005647EB" w:rsidRDefault="001D1792" w:rsidP="002570E4">
            <w:pPr>
              <w:pStyle w:val="TAL"/>
              <w:keepNext w:val="0"/>
              <w:keepLines w:val="0"/>
              <w:rPr>
                <w:lang w:eastAsia="ko-KR"/>
              </w:rPr>
            </w:pPr>
          </w:p>
        </w:tc>
        <w:tc>
          <w:tcPr>
            <w:tcW w:w="1700" w:type="dxa"/>
          </w:tcPr>
          <w:p w14:paraId="3B86FA9E" w14:textId="77777777" w:rsidR="001D1792" w:rsidRPr="005647EB" w:rsidRDefault="001D1792" w:rsidP="002570E4">
            <w:pPr>
              <w:pStyle w:val="TAL"/>
              <w:keepNext w:val="0"/>
              <w:keepLines w:val="0"/>
              <w:rPr>
                <w:lang w:eastAsia="ko-KR"/>
              </w:rPr>
            </w:pPr>
          </w:p>
        </w:tc>
        <w:tc>
          <w:tcPr>
            <w:tcW w:w="1133" w:type="dxa"/>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CF492AA" w14:textId="77777777" w:rsidR="00826F97" w:rsidRPr="005647EB" w:rsidRDefault="00826F97" w:rsidP="002570E4">
            <w:pPr>
              <w:pStyle w:val="TAL"/>
              <w:keepNext w:val="0"/>
              <w:keepLines w:val="0"/>
              <w:rPr>
                <w:lang w:eastAsia="ko-KR"/>
              </w:rPr>
            </w:pPr>
          </w:p>
        </w:tc>
        <w:tc>
          <w:tcPr>
            <w:tcW w:w="1700" w:type="dxa"/>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047F4CD1" w14:textId="77777777" w:rsidR="00826F97" w:rsidRPr="005647EB" w:rsidRDefault="00826F97" w:rsidP="002570E4">
            <w:pPr>
              <w:pStyle w:val="TAL"/>
              <w:keepNext w:val="0"/>
              <w:keepLines w:val="0"/>
              <w:rPr>
                <w:lang w:eastAsia="ko-KR"/>
              </w:rPr>
            </w:pPr>
          </w:p>
        </w:tc>
        <w:tc>
          <w:tcPr>
            <w:tcW w:w="1133" w:type="dxa"/>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0A41754A" w14:textId="77777777" w:rsidR="00826F97" w:rsidRPr="005647EB" w:rsidRDefault="00826F97" w:rsidP="002570E4">
            <w:pPr>
              <w:pStyle w:val="TAL"/>
              <w:keepNext w:val="0"/>
              <w:keepLines w:val="0"/>
            </w:pPr>
          </w:p>
        </w:tc>
        <w:tc>
          <w:tcPr>
            <w:tcW w:w="1700" w:type="dxa"/>
          </w:tcPr>
          <w:p w14:paraId="0C3D42BF" w14:textId="77777777" w:rsidR="00826F97" w:rsidRPr="005647EB" w:rsidRDefault="00826F97" w:rsidP="002570E4">
            <w:pPr>
              <w:pStyle w:val="TAL"/>
              <w:keepNext w:val="0"/>
              <w:keepLines w:val="0"/>
              <w:rPr>
                <w:lang w:eastAsia="ko-KR"/>
              </w:rPr>
            </w:pPr>
          </w:p>
        </w:tc>
        <w:tc>
          <w:tcPr>
            <w:tcW w:w="1133" w:type="dxa"/>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6F01960" w14:textId="77777777" w:rsidR="00826F97" w:rsidRPr="005647EB" w:rsidRDefault="00826F97" w:rsidP="002570E4">
            <w:pPr>
              <w:pStyle w:val="TAL"/>
              <w:keepNext w:val="0"/>
              <w:keepLines w:val="0"/>
            </w:pPr>
          </w:p>
        </w:tc>
        <w:tc>
          <w:tcPr>
            <w:tcW w:w="1700" w:type="dxa"/>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76DE8BDD" w14:textId="77777777" w:rsidR="00826F97" w:rsidRPr="005647EB" w:rsidRDefault="00826F97" w:rsidP="002570E4">
            <w:pPr>
              <w:pStyle w:val="TAL"/>
              <w:keepNext w:val="0"/>
              <w:keepLines w:val="0"/>
              <w:rPr>
                <w:lang w:eastAsia="ko-KR"/>
              </w:rPr>
            </w:pPr>
          </w:p>
        </w:tc>
        <w:tc>
          <w:tcPr>
            <w:tcW w:w="1133" w:type="dxa"/>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tcPr>
          <w:p w14:paraId="6C0D7C65" w14:textId="77777777" w:rsidR="00826F97" w:rsidRPr="005647EB" w:rsidRDefault="00826F97" w:rsidP="002570E4">
            <w:pPr>
              <w:pStyle w:val="TAL"/>
              <w:keepNext w:val="0"/>
              <w:keepLines w:val="0"/>
              <w:rPr>
                <w:lang w:eastAsia="ko-KR"/>
              </w:rPr>
            </w:pPr>
          </w:p>
        </w:tc>
        <w:tc>
          <w:tcPr>
            <w:tcW w:w="1700" w:type="dxa"/>
          </w:tcPr>
          <w:p w14:paraId="5C6A223B" w14:textId="77777777" w:rsidR="00826F97" w:rsidRPr="005647EB" w:rsidRDefault="00826F97" w:rsidP="002570E4">
            <w:pPr>
              <w:pStyle w:val="TAL"/>
              <w:keepNext w:val="0"/>
              <w:keepLines w:val="0"/>
              <w:rPr>
                <w:lang w:eastAsia="ko-KR"/>
              </w:rPr>
            </w:pPr>
          </w:p>
        </w:tc>
        <w:tc>
          <w:tcPr>
            <w:tcW w:w="1133" w:type="dxa"/>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829829857"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829829858"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829829859"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829829860"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29829861"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29829862"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29829863"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41B23E8" w14:textId="77777777" w:rsidR="00123ECE" w:rsidRPr="005647EB" w:rsidRDefault="00123ECE" w:rsidP="002570E4">
            <w:pPr>
              <w:pStyle w:val="TAL"/>
              <w:keepNext w:val="0"/>
              <w:keepLines w:val="0"/>
            </w:pPr>
          </w:p>
        </w:tc>
        <w:tc>
          <w:tcPr>
            <w:tcW w:w="2745" w:type="dxa"/>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4C75A790" w14:textId="77777777" w:rsidR="00123ECE" w:rsidRPr="005647EB" w:rsidRDefault="00123ECE" w:rsidP="002570E4">
            <w:pPr>
              <w:pStyle w:val="TAL"/>
              <w:keepNext w:val="0"/>
              <w:keepLines w:val="0"/>
            </w:pPr>
          </w:p>
        </w:tc>
        <w:tc>
          <w:tcPr>
            <w:tcW w:w="2745" w:type="dxa"/>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349D57AF" w14:textId="77777777" w:rsidR="00123ECE" w:rsidRPr="005647EB" w:rsidRDefault="00123ECE" w:rsidP="002570E4">
            <w:pPr>
              <w:pStyle w:val="TAL"/>
              <w:keepNext w:val="0"/>
              <w:keepLines w:val="0"/>
              <w:rPr>
                <w:rFonts w:cs="Arial"/>
                <w:szCs w:val="18"/>
              </w:rPr>
            </w:pPr>
          </w:p>
        </w:tc>
        <w:tc>
          <w:tcPr>
            <w:tcW w:w="2745" w:type="dxa"/>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6F9EFDB" w14:textId="77777777" w:rsidR="00123ECE" w:rsidRPr="005647EB" w:rsidRDefault="00123ECE" w:rsidP="000424D3">
            <w:pPr>
              <w:pStyle w:val="TAH"/>
              <w:keepNext w:val="0"/>
              <w:keepLines w:val="0"/>
              <w:jc w:val="left"/>
              <w:rPr>
                <w:b w:val="0"/>
              </w:rPr>
            </w:pPr>
          </w:p>
        </w:tc>
        <w:tc>
          <w:tcPr>
            <w:tcW w:w="2745" w:type="dxa"/>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2F12EEB" w14:textId="77777777" w:rsidR="00123ECE" w:rsidRPr="005647EB" w:rsidRDefault="00123ECE" w:rsidP="000424D3">
            <w:pPr>
              <w:pStyle w:val="TAH"/>
              <w:keepNext w:val="0"/>
              <w:keepLines w:val="0"/>
              <w:jc w:val="left"/>
              <w:rPr>
                <w:b w:val="0"/>
              </w:rPr>
            </w:pPr>
          </w:p>
        </w:tc>
        <w:tc>
          <w:tcPr>
            <w:tcW w:w="2745" w:type="dxa"/>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644DFC61" w14:textId="77777777" w:rsidR="00123ECE" w:rsidRPr="005647EB" w:rsidRDefault="00123ECE" w:rsidP="000424D3">
            <w:pPr>
              <w:pStyle w:val="TAH"/>
              <w:keepNext w:val="0"/>
              <w:keepLines w:val="0"/>
              <w:jc w:val="left"/>
              <w:rPr>
                <w:b w:val="0"/>
              </w:rPr>
            </w:pPr>
          </w:p>
        </w:tc>
        <w:tc>
          <w:tcPr>
            <w:tcW w:w="2745" w:type="dxa"/>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659F5E25" w14:textId="77777777" w:rsidR="00123ECE" w:rsidRPr="005647EB" w:rsidRDefault="00123ECE" w:rsidP="002570E4">
            <w:pPr>
              <w:pStyle w:val="TAL"/>
              <w:keepNext w:val="0"/>
              <w:keepLines w:val="0"/>
              <w:rPr>
                <w:rFonts w:cs="Arial"/>
                <w:szCs w:val="18"/>
              </w:rPr>
            </w:pPr>
          </w:p>
        </w:tc>
        <w:tc>
          <w:tcPr>
            <w:tcW w:w="2745" w:type="dxa"/>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36D69FF4" w14:textId="77777777" w:rsidR="00123ECE" w:rsidRPr="005647EB" w:rsidRDefault="00123ECE" w:rsidP="002570E4">
            <w:pPr>
              <w:pStyle w:val="TAL"/>
              <w:keepNext w:val="0"/>
              <w:keepLines w:val="0"/>
              <w:rPr>
                <w:rFonts w:cs="Arial"/>
                <w:szCs w:val="18"/>
              </w:rPr>
            </w:pPr>
          </w:p>
        </w:tc>
        <w:tc>
          <w:tcPr>
            <w:tcW w:w="2745" w:type="dxa"/>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tcPr>
          <w:p w14:paraId="4458AF56" w14:textId="77777777" w:rsidR="00123ECE" w:rsidRPr="005647EB" w:rsidRDefault="00123ECE" w:rsidP="002570E4">
            <w:pPr>
              <w:pStyle w:val="TAL"/>
              <w:keepNext w:val="0"/>
              <w:keepLines w:val="0"/>
              <w:rPr>
                <w:rFonts w:cs="Arial"/>
                <w:szCs w:val="18"/>
              </w:rPr>
            </w:pPr>
          </w:p>
        </w:tc>
        <w:tc>
          <w:tcPr>
            <w:tcW w:w="2745" w:type="dxa"/>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tcPr>
          <w:p w14:paraId="668EF007" w14:textId="77777777" w:rsidR="00123ECE" w:rsidRPr="005647EB" w:rsidRDefault="00123ECE" w:rsidP="002570E4">
            <w:pPr>
              <w:pStyle w:val="TAL"/>
              <w:keepNext w:val="0"/>
              <w:keepLines w:val="0"/>
            </w:pPr>
            <w:r w:rsidRPr="005647EB">
              <w:t>si-RequestForHO</w:t>
            </w:r>
          </w:p>
        </w:tc>
        <w:tc>
          <w:tcPr>
            <w:tcW w:w="604" w:type="dxa"/>
          </w:tcPr>
          <w:p w14:paraId="149B2F56" w14:textId="77777777" w:rsidR="00123ECE" w:rsidRPr="005647EB" w:rsidRDefault="00123ECE" w:rsidP="002570E4">
            <w:pPr>
              <w:pStyle w:val="TAL"/>
              <w:keepNext w:val="0"/>
              <w:keepLines w:val="0"/>
              <w:rPr>
                <w:rFonts w:cs="Arial"/>
                <w:szCs w:val="18"/>
              </w:rPr>
            </w:pPr>
          </w:p>
        </w:tc>
        <w:tc>
          <w:tcPr>
            <w:tcW w:w="2745" w:type="dxa"/>
          </w:tcPr>
          <w:p w14:paraId="2073B436" w14:textId="77777777" w:rsidR="00123ECE" w:rsidRPr="005647EB" w:rsidRDefault="00123ECE" w:rsidP="002570E4">
            <w:pPr>
              <w:pStyle w:val="TAL"/>
              <w:keepNext w:val="0"/>
              <w:keepLines w:val="0"/>
              <w:rPr>
                <w:rFonts w:cs="v4.2.0"/>
              </w:rPr>
            </w:pPr>
            <w:r w:rsidRPr="005647EB">
              <w:t>TRUE</w:t>
            </w:r>
          </w:p>
        </w:tc>
        <w:tc>
          <w:tcPr>
            <w:tcW w:w="3230" w:type="dxa"/>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618DF3" w14:textId="77777777" w:rsidR="00123ECE" w:rsidRPr="005647EB" w:rsidRDefault="00123ECE" w:rsidP="002570E4">
            <w:pPr>
              <w:pStyle w:val="TAH"/>
              <w:keepNext w:val="0"/>
              <w:keepLines w:val="0"/>
            </w:pPr>
            <w:r w:rsidRPr="005647EB">
              <w:t>Value/remark</w:t>
            </w:r>
          </w:p>
        </w:tc>
        <w:tc>
          <w:tcPr>
            <w:tcW w:w="1700" w:type="dxa"/>
          </w:tcPr>
          <w:p w14:paraId="128F6225" w14:textId="77777777" w:rsidR="00123ECE" w:rsidRPr="005647EB" w:rsidRDefault="00123ECE" w:rsidP="002570E4">
            <w:pPr>
              <w:pStyle w:val="TAH"/>
              <w:keepNext w:val="0"/>
              <w:keepLines w:val="0"/>
            </w:pPr>
            <w:r w:rsidRPr="005647EB">
              <w:t>Comment</w:t>
            </w:r>
          </w:p>
        </w:tc>
        <w:tc>
          <w:tcPr>
            <w:tcW w:w="1245" w:type="dxa"/>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61A95A" w14:textId="77777777" w:rsidR="00123ECE" w:rsidRPr="005647EB" w:rsidRDefault="00123ECE" w:rsidP="002570E4">
            <w:pPr>
              <w:pStyle w:val="TAL"/>
              <w:keepNext w:val="0"/>
              <w:keepLines w:val="0"/>
            </w:pPr>
          </w:p>
        </w:tc>
        <w:tc>
          <w:tcPr>
            <w:tcW w:w="1700" w:type="dxa"/>
          </w:tcPr>
          <w:p w14:paraId="44AABB76" w14:textId="77777777" w:rsidR="00123ECE" w:rsidRPr="005647EB" w:rsidRDefault="00123ECE" w:rsidP="002570E4">
            <w:pPr>
              <w:pStyle w:val="TAL"/>
              <w:keepNext w:val="0"/>
              <w:keepLines w:val="0"/>
            </w:pPr>
          </w:p>
        </w:tc>
        <w:tc>
          <w:tcPr>
            <w:tcW w:w="1245" w:type="dxa"/>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682AB140" w14:textId="77777777" w:rsidR="00123ECE" w:rsidRPr="005647EB" w:rsidRDefault="00123ECE" w:rsidP="002570E4">
            <w:pPr>
              <w:pStyle w:val="TAL"/>
              <w:keepNext w:val="0"/>
              <w:keepLines w:val="0"/>
            </w:pPr>
          </w:p>
        </w:tc>
        <w:tc>
          <w:tcPr>
            <w:tcW w:w="1700" w:type="dxa"/>
          </w:tcPr>
          <w:p w14:paraId="48DECBCD" w14:textId="77777777" w:rsidR="00123ECE" w:rsidRPr="005647EB" w:rsidRDefault="00123ECE" w:rsidP="002570E4">
            <w:pPr>
              <w:pStyle w:val="TAL"/>
              <w:keepNext w:val="0"/>
              <w:keepLines w:val="0"/>
            </w:pPr>
          </w:p>
        </w:tc>
        <w:tc>
          <w:tcPr>
            <w:tcW w:w="1245" w:type="dxa"/>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7002B500" w14:textId="77777777" w:rsidR="00123ECE" w:rsidRPr="005647EB" w:rsidRDefault="00123ECE" w:rsidP="002570E4">
            <w:pPr>
              <w:pStyle w:val="TAL"/>
              <w:keepNext w:val="0"/>
              <w:keepLines w:val="0"/>
            </w:pPr>
            <w:r w:rsidRPr="005647EB">
              <w:t>n5</w:t>
            </w:r>
          </w:p>
        </w:tc>
        <w:tc>
          <w:tcPr>
            <w:tcW w:w="1700" w:type="dxa"/>
          </w:tcPr>
          <w:p w14:paraId="32E6A82D" w14:textId="77777777" w:rsidR="00123ECE" w:rsidRPr="005647EB" w:rsidRDefault="00123ECE" w:rsidP="002570E4">
            <w:pPr>
              <w:pStyle w:val="TAL"/>
              <w:keepNext w:val="0"/>
              <w:keepLines w:val="0"/>
            </w:pPr>
          </w:p>
        </w:tc>
        <w:tc>
          <w:tcPr>
            <w:tcW w:w="1245" w:type="dxa"/>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BBBECFB" w14:textId="77777777" w:rsidR="00123ECE" w:rsidRPr="005647EB" w:rsidRDefault="00123ECE" w:rsidP="002570E4">
            <w:pPr>
              <w:pStyle w:val="TAL"/>
              <w:keepNext w:val="0"/>
              <w:keepLines w:val="0"/>
            </w:pPr>
            <w:r w:rsidRPr="005647EB">
              <w:t>sf1280</w:t>
            </w:r>
          </w:p>
        </w:tc>
        <w:tc>
          <w:tcPr>
            <w:tcW w:w="1700" w:type="dxa"/>
          </w:tcPr>
          <w:p w14:paraId="237F51BF" w14:textId="77777777" w:rsidR="00123ECE" w:rsidRPr="005647EB" w:rsidRDefault="00123ECE" w:rsidP="002570E4">
            <w:pPr>
              <w:pStyle w:val="TAL"/>
              <w:keepNext w:val="0"/>
              <w:keepLines w:val="0"/>
            </w:pPr>
          </w:p>
        </w:tc>
        <w:tc>
          <w:tcPr>
            <w:tcW w:w="1245" w:type="dxa"/>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5D599E16" w14:textId="77777777" w:rsidR="00123ECE" w:rsidRPr="005647EB" w:rsidRDefault="00123ECE" w:rsidP="002570E4">
            <w:pPr>
              <w:pStyle w:val="TAL"/>
              <w:keepNext w:val="0"/>
              <w:keepLines w:val="0"/>
            </w:pPr>
            <w:r w:rsidRPr="005647EB">
              <w:t>FALSE</w:t>
            </w:r>
          </w:p>
        </w:tc>
        <w:tc>
          <w:tcPr>
            <w:tcW w:w="1700" w:type="dxa"/>
          </w:tcPr>
          <w:p w14:paraId="521298B8" w14:textId="77777777" w:rsidR="00123ECE" w:rsidRPr="005647EB" w:rsidRDefault="00123ECE" w:rsidP="002570E4">
            <w:pPr>
              <w:pStyle w:val="TAL"/>
              <w:keepNext w:val="0"/>
              <w:keepLines w:val="0"/>
            </w:pPr>
          </w:p>
        </w:tc>
        <w:tc>
          <w:tcPr>
            <w:tcW w:w="1245" w:type="dxa"/>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tcPr>
          <w:p w14:paraId="68EBDE0F" w14:textId="77777777" w:rsidR="00123ECE" w:rsidRPr="005647EB" w:rsidRDefault="00123ECE" w:rsidP="002570E4">
            <w:pPr>
              <w:pStyle w:val="TAL"/>
              <w:keepNext w:val="0"/>
              <w:keepLines w:val="0"/>
            </w:pPr>
          </w:p>
        </w:tc>
        <w:tc>
          <w:tcPr>
            <w:tcW w:w="1700" w:type="dxa"/>
          </w:tcPr>
          <w:p w14:paraId="3BB2C91B" w14:textId="77777777" w:rsidR="00123ECE" w:rsidRPr="005647EB" w:rsidRDefault="00123ECE" w:rsidP="002570E4">
            <w:pPr>
              <w:pStyle w:val="TAL"/>
              <w:keepNext w:val="0"/>
              <w:keepLines w:val="0"/>
            </w:pPr>
          </w:p>
        </w:tc>
        <w:tc>
          <w:tcPr>
            <w:tcW w:w="1245" w:type="dxa"/>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2AC77574" w14:textId="77777777" w:rsidR="00123ECE" w:rsidRPr="005647EB" w:rsidRDefault="00123ECE" w:rsidP="002570E4">
            <w:pPr>
              <w:pStyle w:val="TAL"/>
              <w:keepNext w:val="0"/>
              <w:keepLines w:val="0"/>
            </w:pPr>
          </w:p>
        </w:tc>
        <w:tc>
          <w:tcPr>
            <w:tcW w:w="1700" w:type="dxa"/>
          </w:tcPr>
          <w:p w14:paraId="40F1A168" w14:textId="77777777" w:rsidR="00123ECE" w:rsidRPr="005647EB" w:rsidRDefault="00123ECE" w:rsidP="002570E4">
            <w:pPr>
              <w:pStyle w:val="TAL"/>
              <w:keepNext w:val="0"/>
              <w:keepLines w:val="0"/>
            </w:pPr>
          </w:p>
        </w:tc>
        <w:tc>
          <w:tcPr>
            <w:tcW w:w="1245" w:type="dxa"/>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0662FCD4" w14:textId="77777777" w:rsidR="00123ECE" w:rsidRPr="005647EB" w:rsidDel="00D63DD8" w:rsidRDefault="00123ECE" w:rsidP="002570E4">
            <w:pPr>
              <w:pStyle w:val="TAL"/>
              <w:keepNext w:val="0"/>
              <w:keepLines w:val="0"/>
            </w:pPr>
          </w:p>
        </w:tc>
        <w:tc>
          <w:tcPr>
            <w:tcW w:w="1700" w:type="dxa"/>
          </w:tcPr>
          <w:p w14:paraId="1E8A0FCF" w14:textId="77777777" w:rsidR="00123ECE" w:rsidRPr="005647EB" w:rsidDel="00D63DD8" w:rsidRDefault="00123ECE" w:rsidP="002570E4">
            <w:pPr>
              <w:pStyle w:val="TAL"/>
              <w:keepNext w:val="0"/>
              <w:keepLines w:val="0"/>
            </w:pPr>
          </w:p>
        </w:tc>
        <w:tc>
          <w:tcPr>
            <w:tcW w:w="1245" w:type="dxa"/>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1E6FB449" w14:textId="77777777" w:rsidR="00123ECE" w:rsidRPr="005647EB" w:rsidRDefault="00123ECE" w:rsidP="002570E4">
            <w:pPr>
              <w:pStyle w:val="TAL"/>
              <w:keepNext w:val="0"/>
              <w:keepLines w:val="0"/>
            </w:pPr>
            <w:r w:rsidRPr="005647EB">
              <w:t>psf1</w:t>
            </w:r>
          </w:p>
        </w:tc>
        <w:tc>
          <w:tcPr>
            <w:tcW w:w="1700" w:type="dxa"/>
          </w:tcPr>
          <w:p w14:paraId="3E641C87" w14:textId="77777777" w:rsidR="00123ECE" w:rsidRPr="005647EB" w:rsidRDefault="00123ECE" w:rsidP="002570E4">
            <w:pPr>
              <w:pStyle w:val="TAL"/>
              <w:keepNext w:val="0"/>
              <w:keepLines w:val="0"/>
            </w:pPr>
          </w:p>
        </w:tc>
        <w:tc>
          <w:tcPr>
            <w:tcW w:w="1245" w:type="dxa"/>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4EBCF1FC" w14:textId="77777777" w:rsidR="00123ECE" w:rsidRPr="005647EB" w:rsidRDefault="00123ECE" w:rsidP="002570E4">
            <w:pPr>
              <w:pStyle w:val="TAL"/>
              <w:keepNext w:val="0"/>
              <w:keepLines w:val="0"/>
            </w:pPr>
            <w:r w:rsidRPr="005647EB">
              <w:t>psf1</w:t>
            </w:r>
          </w:p>
        </w:tc>
        <w:tc>
          <w:tcPr>
            <w:tcW w:w="1700" w:type="dxa"/>
          </w:tcPr>
          <w:p w14:paraId="419C3C72" w14:textId="77777777" w:rsidR="00123ECE" w:rsidRPr="005647EB" w:rsidRDefault="00123ECE" w:rsidP="002570E4">
            <w:pPr>
              <w:pStyle w:val="TAL"/>
              <w:keepNext w:val="0"/>
              <w:keepLines w:val="0"/>
            </w:pPr>
          </w:p>
        </w:tc>
        <w:tc>
          <w:tcPr>
            <w:tcW w:w="1245" w:type="dxa"/>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649EE31B" w14:textId="77777777" w:rsidR="00123ECE" w:rsidRPr="005647EB" w:rsidRDefault="00123ECE" w:rsidP="002570E4">
            <w:pPr>
              <w:pStyle w:val="TAL"/>
              <w:keepNext w:val="0"/>
              <w:keepLines w:val="0"/>
            </w:pPr>
          </w:p>
        </w:tc>
        <w:tc>
          <w:tcPr>
            <w:tcW w:w="1245" w:type="dxa"/>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59F64D97" w14:textId="6A71663E" w:rsidR="00123ECE" w:rsidRPr="005647EB" w:rsidRDefault="002570E4" w:rsidP="002570E4">
            <w:pPr>
              <w:pStyle w:val="TAL"/>
              <w:keepNext w:val="0"/>
              <w:keepLines w:val="0"/>
            </w:pPr>
            <w:r w:rsidRPr="005647EB">
              <w:t xml:space="preserve"> </w:t>
            </w:r>
          </w:p>
        </w:tc>
        <w:tc>
          <w:tcPr>
            <w:tcW w:w="1700" w:type="dxa"/>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783B405D" w14:textId="77777777" w:rsidR="00123ECE" w:rsidRPr="005647EB" w:rsidRDefault="00C14963" w:rsidP="002570E4">
            <w:pPr>
              <w:pStyle w:val="TAL"/>
              <w:keepNext w:val="0"/>
              <w:keepLines w:val="0"/>
            </w:pPr>
            <w:r w:rsidRPr="005647EB">
              <w:t>9</w:t>
            </w:r>
          </w:p>
        </w:tc>
        <w:tc>
          <w:tcPr>
            <w:tcW w:w="1700" w:type="dxa"/>
          </w:tcPr>
          <w:p w14:paraId="14211D42" w14:textId="77777777" w:rsidR="00123ECE" w:rsidRPr="005647EB" w:rsidRDefault="00123ECE" w:rsidP="002570E4">
            <w:pPr>
              <w:pStyle w:val="TAL"/>
              <w:keepNext w:val="0"/>
              <w:keepLines w:val="0"/>
            </w:pPr>
          </w:p>
        </w:tc>
        <w:tc>
          <w:tcPr>
            <w:tcW w:w="1245" w:type="dxa"/>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tcPr>
          <w:p w14:paraId="2A154534" w14:textId="77777777" w:rsidR="00123ECE" w:rsidRPr="005647EB" w:rsidRDefault="00123ECE" w:rsidP="002570E4">
            <w:pPr>
              <w:pStyle w:val="TAL"/>
              <w:keepNext w:val="0"/>
              <w:keepLines w:val="0"/>
            </w:pPr>
          </w:p>
        </w:tc>
        <w:tc>
          <w:tcPr>
            <w:tcW w:w="1700" w:type="dxa"/>
          </w:tcPr>
          <w:p w14:paraId="0D0CAEFD" w14:textId="77777777" w:rsidR="00123ECE" w:rsidRPr="005647EB" w:rsidRDefault="00123ECE" w:rsidP="002570E4">
            <w:pPr>
              <w:pStyle w:val="TAL"/>
              <w:keepNext w:val="0"/>
              <w:keepLines w:val="0"/>
            </w:pPr>
          </w:p>
        </w:tc>
        <w:tc>
          <w:tcPr>
            <w:tcW w:w="1245" w:type="dxa"/>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53C1C149" w14:textId="77777777" w:rsidR="00123ECE" w:rsidRPr="005647EB" w:rsidRDefault="00123ECE" w:rsidP="002570E4">
            <w:pPr>
              <w:pStyle w:val="TAL"/>
              <w:keepNext w:val="0"/>
              <w:keepLines w:val="0"/>
            </w:pPr>
          </w:p>
        </w:tc>
        <w:tc>
          <w:tcPr>
            <w:tcW w:w="1245" w:type="dxa"/>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tcPr>
          <w:p w14:paraId="4D09BC03" w14:textId="77777777" w:rsidR="00123ECE" w:rsidRPr="005647EB" w:rsidRDefault="00123ECE" w:rsidP="002570E4">
            <w:pPr>
              <w:pStyle w:val="TAL"/>
              <w:keepNext w:val="0"/>
              <w:keepLines w:val="0"/>
            </w:pPr>
          </w:p>
        </w:tc>
        <w:tc>
          <w:tcPr>
            <w:tcW w:w="1700" w:type="dxa"/>
          </w:tcPr>
          <w:p w14:paraId="097E8B4C" w14:textId="77777777" w:rsidR="00123ECE" w:rsidRPr="005647EB" w:rsidRDefault="00123ECE" w:rsidP="002570E4">
            <w:pPr>
              <w:pStyle w:val="TAL"/>
              <w:keepNext w:val="0"/>
              <w:keepLines w:val="0"/>
            </w:pPr>
          </w:p>
        </w:tc>
        <w:tc>
          <w:tcPr>
            <w:tcW w:w="1245" w:type="dxa"/>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tcPr>
          <w:p w14:paraId="7E9DCDD8" w14:textId="77777777" w:rsidR="00123ECE" w:rsidRPr="005647EB" w:rsidRDefault="00123ECE" w:rsidP="002570E4">
            <w:pPr>
              <w:pStyle w:val="TAL"/>
              <w:keepNext w:val="0"/>
              <w:keepLines w:val="0"/>
            </w:pPr>
          </w:p>
        </w:tc>
        <w:tc>
          <w:tcPr>
            <w:tcW w:w="1700" w:type="dxa"/>
          </w:tcPr>
          <w:p w14:paraId="06EEC05F" w14:textId="77777777" w:rsidR="00123ECE" w:rsidRPr="005647EB" w:rsidRDefault="00123ECE" w:rsidP="002570E4">
            <w:pPr>
              <w:pStyle w:val="TAL"/>
              <w:keepNext w:val="0"/>
              <w:keepLines w:val="0"/>
            </w:pPr>
          </w:p>
        </w:tc>
        <w:tc>
          <w:tcPr>
            <w:tcW w:w="1245" w:type="dxa"/>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7D88A755" w14:textId="77777777" w:rsidR="00123ECE" w:rsidRPr="005647EB" w:rsidRDefault="00123ECE" w:rsidP="002570E4">
            <w:pPr>
              <w:pStyle w:val="TAL"/>
              <w:keepNext w:val="0"/>
              <w:keepLines w:val="0"/>
            </w:pPr>
          </w:p>
        </w:tc>
        <w:tc>
          <w:tcPr>
            <w:tcW w:w="1245" w:type="dxa"/>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tcPr>
          <w:p w14:paraId="06301C4B" w14:textId="77777777" w:rsidR="00FF39B8" w:rsidRPr="005647EB" w:rsidRDefault="00FF39B8" w:rsidP="002570E4">
            <w:pPr>
              <w:pStyle w:val="TAL"/>
              <w:keepNext w:val="0"/>
              <w:keepLines w:val="0"/>
            </w:pPr>
            <w:r w:rsidRPr="005647EB">
              <w:t>}</w:t>
            </w:r>
          </w:p>
        </w:tc>
        <w:tc>
          <w:tcPr>
            <w:tcW w:w="2267" w:type="dxa"/>
          </w:tcPr>
          <w:p w14:paraId="7EBA0F75" w14:textId="77777777" w:rsidR="00FF39B8" w:rsidRPr="005647EB" w:rsidRDefault="00FF39B8" w:rsidP="002570E4">
            <w:pPr>
              <w:pStyle w:val="TAL"/>
              <w:keepNext w:val="0"/>
              <w:keepLines w:val="0"/>
              <w:rPr>
                <w:lang w:eastAsia="zh-CN"/>
              </w:rPr>
            </w:pPr>
          </w:p>
        </w:tc>
        <w:tc>
          <w:tcPr>
            <w:tcW w:w="1700" w:type="dxa"/>
          </w:tcPr>
          <w:p w14:paraId="42EFEDC5" w14:textId="77777777" w:rsidR="00FF39B8" w:rsidRPr="005647EB" w:rsidRDefault="00FF39B8" w:rsidP="002570E4">
            <w:pPr>
              <w:pStyle w:val="TAL"/>
              <w:keepNext w:val="0"/>
              <w:keepLines w:val="0"/>
            </w:pPr>
          </w:p>
        </w:tc>
        <w:tc>
          <w:tcPr>
            <w:tcW w:w="1245" w:type="dxa"/>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7D67FC9" w14:textId="77777777" w:rsidR="00123ECE" w:rsidRPr="005647EB" w:rsidRDefault="00123ECE" w:rsidP="002570E4">
            <w:pPr>
              <w:pStyle w:val="TAH"/>
              <w:keepNext w:val="0"/>
              <w:keepLines w:val="0"/>
            </w:pPr>
            <w:r w:rsidRPr="005647EB">
              <w:t>Value/remark</w:t>
            </w:r>
          </w:p>
        </w:tc>
        <w:tc>
          <w:tcPr>
            <w:tcW w:w="1700" w:type="dxa"/>
          </w:tcPr>
          <w:p w14:paraId="4AF1096D" w14:textId="77777777" w:rsidR="00123ECE" w:rsidRPr="005647EB" w:rsidRDefault="00123ECE" w:rsidP="002570E4">
            <w:pPr>
              <w:pStyle w:val="TAH"/>
              <w:keepNext w:val="0"/>
              <w:keepLines w:val="0"/>
            </w:pPr>
            <w:r w:rsidRPr="005647EB">
              <w:t>Comment</w:t>
            </w:r>
          </w:p>
        </w:tc>
        <w:tc>
          <w:tcPr>
            <w:tcW w:w="1245" w:type="dxa"/>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529C88" w14:textId="77777777" w:rsidR="00123ECE" w:rsidRPr="005647EB" w:rsidRDefault="00123ECE" w:rsidP="002570E4">
            <w:pPr>
              <w:pStyle w:val="TAL"/>
              <w:keepNext w:val="0"/>
              <w:keepLines w:val="0"/>
            </w:pPr>
          </w:p>
        </w:tc>
        <w:tc>
          <w:tcPr>
            <w:tcW w:w="1700" w:type="dxa"/>
          </w:tcPr>
          <w:p w14:paraId="084C04B2" w14:textId="77777777" w:rsidR="00123ECE" w:rsidRPr="005647EB" w:rsidRDefault="00123ECE" w:rsidP="002570E4">
            <w:pPr>
              <w:pStyle w:val="TAL"/>
              <w:keepNext w:val="0"/>
              <w:keepLines w:val="0"/>
            </w:pPr>
          </w:p>
        </w:tc>
        <w:tc>
          <w:tcPr>
            <w:tcW w:w="1245" w:type="dxa"/>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4F96543E" w14:textId="77777777" w:rsidR="00123ECE" w:rsidRPr="005647EB" w:rsidRDefault="00123ECE" w:rsidP="002570E4">
            <w:pPr>
              <w:pStyle w:val="TAL"/>
              <w:keepNext w:val="0"/>
              <w:keepLines w:val="0"/>
            </w:pPr>
          </w:p>
        </w:tc>
        <w:tc>
          <w:tcPr>
            <w:tcW w:w="1245" w:type="dxa"/>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tcPr>
          <w:p w14:paraId="2659BBC4" w14:textId="77777777" w:rsidR="00123ECE" w:rsidRPr="005647EB" w:rsidRDefault="00123ECE" w:rsidP="002570E4">
            <w:pPr>
              <w:pStyle w:val="TAL"/>
              <w:keepNext w:val="0"/>
              <w:keepLines w:val="0"/>
            </w:pPr>
            <w:r w:rsidRPr="005647EB">
              <w:t>}</w:t>
            </w:r>
          </w:p>
        </w:tc>
        <w:tc>
          <w:tcPr>
            <w:tcW w:w="2267" w:type="dxa"/>
          </w:tcPr>
          <w:p w14:paraId="5B851ADA" w14:textId="77777777" w:rsidR="00123ECE" w:rsidRPr="005647EB" w:rsidRDefault="00123ECE" w:rsidP="002570E4">
            <w:pPr>
              <w:pStyle w:val="TAL"/>
              <w:keepNext w:val="0"/>
              <w:keepLines w:val="0"/>
            </w:pPr>
          </w:p>
        </w:tc>
        <w:tc>
          <w:tcPr>
            <w:tcW w:w="1700" w:type="dxa"/>
          </w:tcPr>
          <w:p w14:paraId="1C64166F" w14:textId="77777777" w:rsidR="00123ECE" w:rsidRPr="005647EB" w:rsidRDefault="00123ECE" w:rsidP="002570E4">
            <w:pPr>
              <w:pStyle w:val="TAL"/>
              <w:keepNext w:val="0"/>
              <w:keepLines w:val="0"/>
            </w:pPr>
          </w:p>
        </w:tc>
        <w:tc>
          <w:tcPr>
            <w:tcW w:w="1245" w:type="dxa"/>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5598738" w14:textId="77777777" w:rsidR="00123ECE" w:rsidRPr="005647EB" w:rsidRDefault="00123ECE" w:rsidP="002570E4">
            <w:pPr>
              <w:pStyle w:val="TAH"/>
              <w:keepNext w:val="0"/>
              <w:keepLines w:val="0"/>
            </w:pPr>
            <w:r w:rsidRPr="005647EB">
              <w:t>Value/remark</w:t>
            </w:r>
          </w:p>
        </w:tc>
        <w:tc>
          <w:tcPr>
            <w:tcW w:w="1700" w:type="dxa"/>
          </w:tcPr>
          <w:p w14:paraId="76A5383F" w14:textId="77777777" w:rsidR="00123ECE" w:rsidRPr="005647EB" w:rsidRDefault="00123ECE" w:rsidP="002570E4">
            <w:pPr>
              <w:pStyle w:val="TAH"/>
              <w:keepNext w:val="0"/>
              <w:keepLines w:val="0"/>
            </w:pPr>
            <w:r w:rsidRPr="005647EB">
              <w:t>Comment</w:t>
            </w:r>
          </w:p>
        </w:tc>
        <w:tc>
          <w:tcPr>
            <w:tcW w:w="1133" w:type="dxa"/>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918D5AD" w14:textId="77777777" w:rsidR="00123ECE" w:rsidRPr="005647EB" w:rsidRDefault="00123ECE" w:rsidP="002570E4">
            <w:pPr>
              <w:pStyle w:val="TAL"/>
              <w:keepNext w:val="0"/>
              <w:keepLines w:val="0"/>
            </w:pPr>
          </w:p>
        </w:tc>
        <w:tc>
          <w:tcPr>
            <w:tcW w:w="1700" w:type="dxa"/>
          </w:tcPr>
          <w:p w14:paraId="58CA28A9" w14:textId="77777777" w:rsidR="00123ECE" w:rsidRPr="005647EB" w:rsidRDefault="00123ECE" w:rsidP="002570E4">
            <w:pPr>
              <w:pStyle w:val="TAL"/>
              <w:keepNext w:val="0"/>
              <w:keepLines w:val="0"/>
            </w:pPr>
          </w:p>
        </w:tc>
        <w:tc>
          <w:tcPr>
            <w:tcW w:w="1133" w:type="dxa"/>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817543" w14:textId="77777777" w:rsidR="00123ECE" w:rsidRPr="005647EB" w:rsidRDefault="00123ECE" w:rsidP="002570E4">
            <w:pPr>
              <w:pStyle w:val="TAL"/>
              <w:keepNext w:val="0"/>
              <w:keepLines w:val="0"/>
            </w:pPr>
          </w:p>
        </w:tc>
        <w:tc>
          <w:tcPr>
            <w:tcW w:w="1700" w:type="dxa"/>
          </w:tcPr>
          <w:p w14:paraId="5C7C3898" w14:textId="77777777" w:rsidR="00123ECE" w:rsidRPr="005647EB" w:rsidRDefault="00123ECE" w:rsidP="002570E4">
            <w:pPr>
              <w:pStyle w:val="TAL"/>
              <w:keepNext w:val="0"/>
              <w:keepLines w:val="0"/>
            </w:pPr>
          </w:p>
        </w:tc>
        <w:tc>
          <w:tcPr>
            <w:tcW w:w="1133" w:type="dxa"/>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383DAB3" w14:textId="77777777" w:rsidR="00123ECE" w:rsidRPr="005647EB" w:rsidRDefault="00123ECE" w:rsidP="002570E4">
            <w:pPr>
              <w:pStyle w:val="TAL"/>
              <w:keepNext w:val="0"/>
              <w:keepLines w:val="0"/>
            </w:pPr>
          </w:p>
        </w:tc>
        <w:tc>
          <w:tcPr>
            <w:tcW w:w="1700" w:type="dxa"/>
          </w:tcPr>
          <w:p w14:paraId="0469E743" w14:textId="77777777" w:rsidR="00123ECE" w:rsidRPr="005647EB" w:rsidRDefault="00123ECE" w:rsidP="002570E4">
            <w:pPr>
              <w:pStyle w:val="TAL"/>
              <w:keepNext w:val="0"/>
              <w:keepLines w:val="0"/>
            </w:pPr>
          </w:p>
        </w:tc>
        <w:tc>
          <w:tcPr>
            <w:tcW w:w="1133" w:type="dxa"/>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48FAD23" w14:textId="77777777" w:rsidR="00123ECE" w:rsidRPr="005647EB" w:rsidRDefault="00123ECE" w:rsidP="002570E4">
            <w:pPr>
              <w:pStyle w:val="TAL"/>
              <w:keepNext w:val="0"/>
              <w:keepLines w:val="0"/>
            </w:pPr>
            <w:r w:rsidRPr="005647EB">
              <w:t>reportCGI</w:t>
            </w:r>
          </w:p>
        </w:tc>
        <w:tc>
          <w:tcPr>
            <w:tcW w:w="1700" w:type="dxa"/>
          </w:tcPr>
          <w:p w14:paraId="26F1FFF1" w14:textId="77777777" w:rsidR="00123ECE" w:rsidRPr="005647EB" w:rsidRDefault="00123ECE" w:rsidP="002570E4">
            <w:pPr>
              <w:pStyle w:val="TAL"/>
              <w:keepNext w:val="0"/>
              <w:keepLines w:val="0"/>
            </w:pPr>
          </w:p>
        </w:tc>
        <w:tc>
          <w:tcPr>
            <w:tcW w:w="1133" w:type="dxa"/>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tcPr>
          <w:p w14:paraId="056C2C7B" w14:textId="77777777" w:rsidR="00123ECE" w:rsidRPr="005647EB" w:rsidRDefault="00123ECE" w:rsidP="002570E4">
            <w:pPr>
              <w:pStyle w:val="TAL"/>
              <w:keepNext w:val="0"/>
              <w:keepLines w:val="0"/>
            </w:pPr>
          </w:p>
        </w:tc>
        <w:tc>
          <w:tcPr>
            <w:tcW w:w="1700" w:type="dxa"/>
          </w:tcPr>
          <w:p w14:paraId="21F30B81" w14:textId="77777777" w:rsidR="00123ECE" w:rsidRPr="005647EB" w:rsidRDefault="00123ECE" w:rsidP="002570E4">
            <w:pPr>
              <w:pStyle w:val="TAL"/>
              <w:keepNext w:val="0"/>
              <w:keepLines w:val="0"/>
            </w:pPr>
          </w:p>
        </w:tc>
        <w:tc>
          <w:tcPr>
            <w:tcW w:w="1133" w:type="dxa"/>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tcPr>
          <w:p w14:paraId="6820F24A" w14:textId="77777777" w:rsidR="00123ECE" w:rsidRPr="005647EB" w:rsidRDefault="00123ECE" w:rsidP="002570E4">
            <w:pPr>
              <w:pStyle w:val="TAL"/>
              <w:keepNext w:val="0"/>
              <w:keepLines w:val="0"/>
            </w:pPr>
          </w:p>
        </w:tc>
        <w:tc>
          <w:tcPr>
            <w:tcW w:w="1700" w:type="dxa"/>
          </w:tcPr>
          <w:p w14:paraId="52FBE942" w14:textId="77777777" w:rsidR="00123ECE" w:rsidRPr="005647EB" w:rsidRDefault="00123ECE" w:rsidP="002570E4">
            <w:pPr>
              <w:pStyle w:val="TAL"/>
              <w:keepNext w:val="0"/>
              <w:keepLines w:val="0"/>
            </w:pPr>
          </w:p>
        </w:tc>
        <w:tc>
          <w:tcPr>
            <w:tcW w:w="1133" w:type="dxa"/>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tcPr>
          <w:p w14:paraId="18444868" w14:textId="77777777" w:rsidR="00123ECE" w:rsidRPr="005647EB" w:rsidRDefault="00123ECE" w:rsidP="002570E4">
            <w:pPr>
              <w:pStyle w:val="TAL"/>
              <w:keepNext w:val="0"/>
              <w:keepLines w:val="0"/>
            </w:pPr>
          </w:p>
        </w:tc>
        <w:tc>
          <w:tcPr>
            <w:tcW w:w="1133" w:type="dxa"/>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8E544DC" w14:textId="77777777" w:rsidR="00123ECE" w:rsidRPr="005647EB" w:rsidRDefault="00123ECE" w:rsidP="002570E4">
            <w:pPr>
              <w:pStyle w:val="TAL"/>
              <w:keepNext w:val="0"/>
              <w:keepLines w:val="0"/>
            </w:pPr>
          </w:p>
        </w:tc>
        <w:tc>
          <w:tcPr>
            <w:tcW w:w="1133" w:type="dxa"/>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tcPr>
          <w:p w14:paraId="0D7FF2C2" w14:textId="77777777" w:rsidR="00123ECE" w:rsidRPr="005647EB" w:rsidRDefault="00123ECE" w:rsidP="002570E4">
            <w:pPr>
              <w:pStyle w:val="TAL"/>
              <w:keepNext w:val="0"/>
              <w:keepLines w:val="0"/>
            </w:pPr>
            <w:r w:rsidRPr="005647EB">
              <w:t>}</w:t>
            </w:r>
          </w:p>
        </w:tc>
        <w:tc>
          <w:tcPr>
            <w:tcW w:w="2267" w:type="dxa"/>
          </w:tcPr>
          <w:p w14:paraId="0090A9E3" w14:textId="77777777" w:rsidR="00123ECE" w:rsidRPr="005647EB" w:rsidRDefault="00123ECE" w:rsidP="002570E4">
            <w:pPr>
              <w:pStyle w:val="TAL"/>
              <w:keepNext w:val="0"/>
              <w:keepLines w:val="0"/>
            </w:pPr>
          </w:p>
        </w:tc>
        <w:tc>
          <w:tcPr>
            <w:tcW w:w="1700" w:type="dxa"/>
          </w:tcPr>
          <w:p w14:paraId="48D22B4A" w14:textId="77777777" w:rsidR="00123ECE" w:rsidRPr="005647EB" w:rsidRDefault="00123ECE" w:rsidP="002570E4">
            <w:pPr>
              <w:pStyle w:val="TAL"/>
              <w:keepNext w:val="0"/>
              <w:keepLines w:val="0"/>
            </w:pPr>
          </w:p>
        </w:tc>
        <w:tc>
          <w:tcPr>
            <w:tcW w:w="1133" w:type="dxa"/>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9403D1B" w14:textId="77777777" w:rsidR="00307565" w:rsidRPr="005647EB" w:rsidRDefault="00307565" w:rsidP="002570E4">
            <w:pPr>
              <w:pStyle w:val="TAL"/>
              <w:keepNext w:val="0"/>
              <w:keepLines w:val="0"/>
              <w:rPr>
                <w:lang w:eastAsia="ko-KR"/>
              </w:rPr>
            </w:pPr>
          </w:p>
        </w:tc>
        <w:tc>
          <w:tcPr>
            <w:tcW w:w="1700" w:type="dxa"/>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10C8B824" w14:textId="77777777" w:rsidR="00307565" w:rsidRPr="005647EB" w:rsidRDefault="00307565" w:rsidP="002570E4">
            <w:pPr>
              <w:pStyle w:val="TAL"/>
              <w:keepNext w:val="0"/>
              <w:keepLines w:val="0"/>
              <w:rPr>
                <w:lang w:eastAsia="ko-KR"/>
              </w:rPr>
            </w:pPr>
          </w:p>
        </w:tc>
        <w:tc>
          <w:tcPr>
            <w:tcW w:w="1133" w:type="dxa"/>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tcPr>
          <w:p w14:paraId="04AC0908" w14:textId="77777777" w:rsidR="00307565" w:rsidRPr="005647EB" w:rsidRDefault="00307565" w:rsidP="002570E4">
            <w:pPr>
              <w:pStyle w:val="TAL"/>
              <w:keepNext w:val="0"/>
              <w:keepLines w:val="0"/>
              <w:rPr>
                <w:lang w:eastAsia="ko-KR"/>
              </w:rPr>
            </w:pPr>
          </w:p>
        </w:tc>
        <w:tc>
          <w:tcPr>
            <w:tcW w:w="1700" w:type="dxa"/>
          </w:tcPr>
          <w:p w14:paraId="56E32A08" w14:textId="77777777" w:rsidR="00307565" w:rsidRPr="005647EB" w:rsidRDefault="00307565" w:rsidP="002570E4">
            <w:pPr>
              <w:pStyle w:val="TAL"/>
              <w:keepNext w:val="0"/>
              <w:keepLines w:val="0"/>
              <w:rPr>
                <w:lang w:eastAsia="ko-KR"/>
              </w:rPr>
            </w:pPr>
          </w:p>
        </w:tc>
        <w:tc>
          <w:tcPr>
            <w:tcW w:w="1133" w:type="dxa"/>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829829864"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829829865"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829829866"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829829867"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29829868"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29829869"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829829870"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4F46B74B" w14:textId="77777777" w:rsidR="0066067D" w:rsidRPr="005647EB" w:rsidRDefault="0066067D" w:rsidP="002570E4">
            <w:pPr>
              <w:pStyle w:val="TAL"/>
              <w:keepNext w:val="0"/>
              <w:keepLines w:val="0"/>
              <w:rPr>
                <w:lang w:eastAsia="ko-KR"/>
              </w:rPr>
            </w:pPr>
          </w:p>
        </w:tc>
        <w:tc>
          <w:tcPr>
            <w:tcW w:w="1700" w:type="dxa"/>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3943C3BA" w14:textId="77777777" w:rsidR="0066067D" w:rsidRPr="005647EB" w:rsidRDefault="0066067D" w:rsidP="002570E4">
            <w:pPr>
              <w:pStyle w:val="TAL"/>
              <w:keepNext w:val="0"/>
              <w:keepLines w:val="0"/>
              <w:rPr>
                <w:lang w:eastAsia="ko-KR"/>
              </w:rPr>
            </w:pPr>
          </w:p>
        </w:tc>
        <w:tc>
          <w:tcPr>
            <w:tcW w:w="1133" w:type="dxa"/>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tcPr>
          <w:p w14:paraId="7219C0DB" w14:textId="77777777" w:rsidR="0066067D" w:rsidRPr="005647EB" w:rsidRDefault="0066067D" w:rsidP="002570E4">
            <w:pPr>
              <w:pStyle w:val="TAL"/>
              <w:keepNext w:val="0"/>
              <w:keepLines w:val="0"/>
            </w:pPr>
          </w:p>
        </w:tc>
        <w:tc>
          <w:tcPr>
            <w:tcW w:w="1700" w:type="dxa"/>
          </w:tcPr>
          <w:p w14:paraId="61088B17" w14:textId="77777777" w:rsidR="0066067D" w:rsidRPr="005647EB" w:rsidRDefault="0066067D" w:rsidP="002570E4">
            <w:pPr>
              <w:pStyle w:val="TAL"/>
              <w:keepNext w:val="0"/>
              <w:keepLines w:val="0"/>
              <w:rPr>
                <w:lang w:eastAsia="ko-KR"/>
              </w:rPr>
            </w:pPr>
          </w:p>
        </w:tc>
        <w:tc>
          <w:tcPr>
            <w:tcW w:w="1133" w:type="dxa"/>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65868476" w14:textId="77777777" w:rsidR="0066067D" w:rsidRPr="005647EB" w:rsidRDefault="0066067D" w:rsidP="002570E4">
            <w:pPr>
              <w:pStyle w:val="TAL"/>
              <w:keepNext w:val="0"/>
              <w:keepLines w:val="0"/>
            </w:pPr>
          </w:p>
        </w:tc>
        <w:tc>
          <w:tcPr>
            <w:tcW w:w="1700" w:type="dxa"/>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6B7C20B5" w14:textId="77777777" w:rsidR="0066067D" w:rsidRPr="005647EB" w:rsidRDefault="0066067D" w:rsidP="002570E4">
            <w:pPr>
              <w:pStyle w:val="TAL"/>
              <w:keepNext w:val="0"/>
              <w:keepLines w:val="0"/>
              <w:rPr>
                <w:lang w:eastAsia="ko-KR"/>
              </w:rPr>
            </w:pPr>
          </w:p>
        </w:tc>
        <w:tc>
          <w:tcPr>
            <w:tcW w:w="1133" w:type="dxa"/>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tcPr>
          <w:p w14:paraId="04712324" w14:textId="77777777" w:rsidR="0066067D" w:rsidRPr="005647EB" w:rsidRDefault="0066067D" w:rsidP="002570E4">
            <w:pPr>
              <w:pStyle w:val="TAL"/>
              <w:keepNext w:val="0"/>
              <w:keepLines w:val="0"/>
              <w:rPr>
                <w:lang w:eastAsia="ko-KR"/>
              </w:rPr>
            </w:pPr>
          </w:p>
        </w:tc>
        <w:tc>
          <w:tcPr>
            <w:tcW w:w="1700" w:type="dxa"/>
          </w:tcPr>
          <w:p w14:paraId="035DD879" w14:textId="77777777" w:rsidR="0066067D" w:rsidRPr="005647EB" w:rsidRDefault="0066067D" w:rsidP="002570E4">
            <w:pPr>
              <w:pStyle w:val="TAL"/>
              <w:keepNext w:val="0"/>
              <w:keepLines w:val="0"/>
              <w:rPr>
                <w:lang w:eastAsia="ko-KR"/>
              </w:rPr>
            </w:pPr>
          </w:p>
        </w:tc>
        <w:tc>
          <w:tcPr>
            <w:tcW w:w="1133" w:type="dxa"/>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829829871"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829829872"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829829873"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829829874"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29829875"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829829876"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829829877"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829829878"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829829879"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829829880"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829829881"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829829882"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829829883"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829829884"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829829885"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829829886"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29829887"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829829888"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829829889"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829829890"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829829891"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829829892"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829829893"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829829894"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829829895"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829829896"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tcPr>
          <w:p w14:paraId="687F0721" w14:textId="0ED3BFF1" w:rsidR="00194A1C" w:rsidRPr="005647EB" w:rsidRDefault="00194A1C" w:rsidP="00194A1C">
            <w:pPr>
              <w:pStyle w:val="TAH"/>
              <w:rPr>
                <w:szCs w:val="18"/>
              </w:rPr>
            </w:pPr>
            <w:r w:rsidRPr="005647EB">
              <w:rPr>
                <w:szCs w:val="18"/>
              </w:rPr>
              <w:t>Gap period = 40 ms</w:t>
            </w:r>
          </w:p>
        </w:tc>
        <w:tc>
          <w:tcPr>
            <w:tcW w:w="941" w:type="pct"/>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829829897"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829829898"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29829899"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829829900"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829829901"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829829902"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829829903" r:id="rId105"/>
              </w:object>
            </w:r>
          </w:p>
        </w:tc>
      </w:tr>
      <w:tr w:rsidR="008057B3" w:rsidRPr="005647EB" w14:paraId="5627B8C6" w14:textId="77777777" w:rsidTr="00194A1C">
        <w:trPr>
          <w:jc w:val="center"/>
        </w:trPr>
        <w:tc>
          <w:tcPr>
            <w:tcW w:w="2356" w:type="dxa"/>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829829904" r:id="rId106"/>
              </w:object>
            </w:r>
            <w:r w:rsidRPr="005647EB">
              <w:t>]</w:t>
            </w:r>
          </w:p>
        </w:tc>
      </w:tr>
      <w:tr w:rsidR="008057B3" w:rsidRPr="005647EB" w14:paraId="53961E56" w14:textId="77777777" w:rsidTr="002570E4">
        <w:trPr>
          <w:jc w:val="center"/>
        </w:trPr>
        <w:tc>
          <w:tcPr>
            <w:tcW w:w="2387" w:type="dxa"/>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829829905"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829829906"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829829907"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829829908"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829829909"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829829910"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924842F" w14:textId="77777777" w:rsidR="008057B3" w:rsidRPr="005647EB" w:rsidRDefault="008057B3" w:rsidP="002570E4">
            <w:pPr>
              <w:pStyle w:val="TAL"/>
              <w:keepNext w:val="0"/>
              <w:keepLines w:val="0"/>
            </w:pPr>
          </w:p>
        </w:tc>
        <w:tc>
          <w:tcPr>
            <w:tcW w:w="1700" w:type="dxa"/>
            <w:tcBorders>
              <w:top w:val="single" w:sz="4" w:space="0" w:color="auto"/>
            </w:tcBorders>
          </w:tcPr>
          <w:p w14:paraId="28EFB9AB" w14:textId="77777777" w:rsidR="008057B3" w:rsidRPr="005647EB" w:rsidRDefault="008057B3" w:rsidP="002570E4">
            <w:pPr>
              <w:pStyle w:val="TAL"/>
              <w:keepNext w:val="0"/>
              <w:keepLines w:val="0"/>
            </w:pPr>
          </w:p>
        </w:tc>
        <w:tc>
          <w:tcPr>
            <w:tcW w:w="1135" w:type="dxa"/>
            <w:tcBorders>
              <w:top w:val="single" w:sz="4" w:space="0" w:color="auto"/>
            </w:tcBorders>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829829911"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829829912"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829829913"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829829914"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829829915"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829829916"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829829917"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829829918"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829829919" r:id="rId125"/>
              </w:object>
            </w:r>
          </w:p>
        </w:tc>
      </w:tr>
      <w:tr w:rsidR="008057B3" w:rsidRPr="005647EB" w14:paraId="4FEB72C0" w14:textId="77777777" w:rsidTr="00194A1C">
        <w:trPr>
          <w:jc w:val="center"/>
        </w:trPr>
        <w:tc>
          <w:tcPr>
            <w:tcW w:w="2356" w:type="dxa"/>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tcPr>
          <w:p w14:paraId="47BA27CB" w14:textId="77777777" w:rsidR="008057B3" w:rsidRPr="005647EB" w:rsidRDefault="008057B3" w:rsidP="002570E4">
            <w:pPr>
              <w:pStyle w:val="TAC"/>
              <w:keepNext w:val="0"/>
              <w:keepLines w:val="0"/>
            </w:pPr>
            <w:r w:rsidRPr="005647EB">
              <w:t>0</w:t>
            </w:r>
          </w:p>
        </w:tc>
        <w:tc>
          <w:tcPr>
            <w:tcW w:w="3262" w:type="dxa"/>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tcPr>
          <w:p w14:paraId="21192979" w14:textId="77777777" w:rsidR="008057B3" w:rsidRPr="005647EB" w:rsidRDefault="008057B3" w:rsidP="002570E4">
            <w:pPr>
              <w:pStyle w:val="TAC"/>
              <w:keepNext w:val="0"/>
              <w:keepLines w:val="0"/>
            </w:pPr>
            <w:r w:rsidRPr="005647EB">
              <w:t>1</w:t>
            </w:r>
          </w:p>
        </w:tc>
        <w:tc>
          <w:tcPr>
            <w:tcW w:w="3262" w:type="dxa"/>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tcPr>
          <w:p w14:paraId="174B612B" w14:textId="77777777" w:rsidR="008057B3" w:rsidRPr="005647EB" w:rsidRDefault="008057B3" w:rsidP="002570E4">
            <w:pPr>
              <w:pStyle w:val="TAC"/>
              <w:keepNext w:val="0"/>
              <w:keepLines w:val="0"/>
            </w:pPr>
            <w:r w:rsidRPr="005647EB">
              <w:t>0</w:t>
            </w:r>
          </w:p>
        </w:tc>
        <w:tc>
          <w:tcPr>
            <w:tcW w:w="3262" w:type="dxa"/>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tcPr>
          <w:p w14:paraId="31734341" w14:textId="77777777" w:rsidR="008057B3" w:rsidRPr="005647EB" w:rsidRDefault="008057B3" w:rsidP="002570E4">
            <w:pPr>
              <w:pStyle w:val="TAC"/>
              <w:keepNext w:val="0"/>
              <w:keepLines w:val="0"/>
            </w:pPr>
            <w:r w:rsidRPr="005647EB">
              <w:t>1</w:t>
            </w:r>
          </w:p>
        </w:tc>
        <w:tc>
          <w:tcPr>
            <w:tcW w:w="3262" w:type="dxa"/>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829829920"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29829921"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29829922"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29829923"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29829924"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29829925"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6B11564" w14:textId="77777777" w:rsidR="008057B3" w:rsidRPr="005647EB" w:rsidRDefault="008057B3" w:rsidP="002570E4">
            <w:pPr>
              <w:pStyle w:val="TAL"/>
              <w:keepNext w:val="0"/>
              <w:keepLines w:val="0"/>
            </w:pPr>
          </w:p>
        </w:tc>
        <w:tc>
          <w:tcPr>
            <w:tcW w:w="1700" w:type="dxa"/>
            <w:tcBorders>
              <w:top w:val="single" w:sz="4" w:space="0" w:color="auto"/>
            </w:tcBorders>
          </w:tcPr>
          <w:p w14:paraId="228E65C9" w14:textId="77777777" w:rsidR="008057B3" w:rsidRPr="005647EB" w:rsidRDefault="008057B3" w:rsidP="002570E4">
            <w:pPr>
              <w:pStyle w:val="TAL"/>
              <w:keepNext w:val="0"/>
              <w:keepLines w:val="0"/>
            </w:pPr>
          </w:p>
        </w:tc>
        <w:tc>
          <w:tcPr>
            <w:tcW w:w="1135" w:type="dxa"/>
            <w:tcBorders>
              <w:top w:val="single" w:sz="4" w:space="0" w:color="auto"/>
            </w:tcBorders>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829829926"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829829927"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829829928"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829829929"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829829930"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829829931"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644FFF63" w14:textId="77777777" w:rsidR="008D1EDE" w:rsidRPr="005647EB" w:rsidRDefault="008D1EDE" w:rsidP="002570E4">
            <w:pPr>
              <w:pStyle w:val="TAL"/>
              <w:keepNext w:val="0"/>
              <w:keepLines w:val="0"/>
            </w:pPr>
          </w:p>
        </w:tc>
        <w:tc>
          <w:tcPr>
            <w:tcW w:w="1700" w:type="dxa"/>
            <w:tcBorders>
              <w:top w:val="single" w:sz="4" w:space="0" w:color="auto"/>
            </w:tcBorders>
          </w:tcPr>
          <w:p w14:paraId="6C0557AC" w14:textId="77777777" w:rsidR="008D1EDE" w:rsidRPr="005647EB" w:rsidRDefault="008D1EDE" w:rsidP="002570E4">
            <w:pPr>
              <w:pStyle w:val="TAL"/>
              <w:keepNext w:val="0"/>
              <w:keepLines w:val="0"/>
            </w:pPr>
          </w:p>
        </w:tc>
        <w:tc>
          <w:tcPr>
            <w:tcW w:w="1135" w:type="dxa"/>
            <w:tcBorders>
              <w:top w:val="single" w:sz="4" w:space="0" w:color="auto"/>
            </w:tcBorders>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30793D88" w14:textId="77777777" w:rsidR="008D1EDE" w:rsidRPr="005647EB" w:rsidRDefault="008D1EDE" w:rsidP="002570E4">
            <w:pPr>
              <w:pStyle w:val="TAH"/>
              <w:keepNext w:val="0"/>
              <w:keepLines w:val="0"/>
            </w:pPr>
            <w:r w:rsidRPr="005647EB">
              <w:t>Value/remark</w:t>
            </w:r>
          </w:p>
        </w:tc>
        <w:tc>
          <w:tcPr>
            <w:tcW w:w="1700" w:type="dxa"/>
          </w:tcPr>
          <w:p w14:paraId="363A4A65" w14:textId="77777777" w:rsidR="008D1EDE" w:rsidRPr="005647EB" w:rsidRDefault="008D1EDE" w:rsidP="002570E4">
            <w:pPr>
              <w:pStyle w:val="TAH"/>
              <w:keepNext w:val="0"/>
              <w:keepLines w:val="0"/>
            </w:pPr>
            <w:r w:rsidRPr="005647EB">
              <w:t>Comment</w:t>
            </w:r>
          </w:p>
        </w:tc>
        <w:tc>
          <w:tcPr>
            <w:tcW w:w="1245" w:type="dxa"/>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4F340E8" w14:textId="77777777" w:rsidR="008D1EDE" w:rsidRPr="005647EB" w:rsidRDefault="008D1EDE" w:rsidP="002570E4">
            <w:pPr>
              <w:pStyle w:val="TAL"/>
              <w:keepNext w:val="0"/>
              <w:keepLines w:val="0"/>
            </w:pPr>
          </w:p>
        </w:tc>
        <w:tc>
          <w:tcPr>
            <w:tcW w:w="1700" w:type="dxa"/>
          </w:tcPr>
          <w:p w14:paraId="030DBC7B" w14:textId="77777777" w:rsidR="008D1EDE" w:rsidRPr="005647EB" w:rsidRDefault="008D1EDE" w:rsidP="002570E4">
            <w:pPr>
              <w:pStyle w:val="TAL"/>
              <w:keepNext w:val="0"/>
              <w:keepLines w:val="0"/>
            </w:pPr>
          </w:p>
        </w:tc>
        <w:tc>
          <w:tcPr>
            <w:tcW w:w="1245" w:type="dxa"/>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51BDDAA0" w14:textId="77777777" w:rsidR="008D1EDE" w:rsidRPr="005647EB" w:rsidRDefault="008D1EDE" w:rsidP="002570E4">
            <w:pPr>
              <w:pStyle w:val="TAL"/>
              <w:keepNext w:val="0"/>
              <w:keepLines w:val="0"/>
            </w:pPr>
          </w:p>
        </w:tc>
        <w:tc>
          <w:tcPr>
            <w:tcW w:w="1700" w:type="dxa"/>
          </w:tcPr>
          <w:p w14:paraId="7B78FF38" w14:textId="77777777" w:rsidR="008D1EDE" w:rsidRPr="005647EB" w:rsidRDefault="008D1EDE" w:rsidP="002570E4">
            <w:pPr>
              <w:pStyle w:val="TAL"/>
              <w:keepNext w:val="0"/>
              <w:keepLines w:val="0"/>
            </w:pPr>
          </w:p>
        </w:tc>
        <w:tc>
          <w:tcPr>
            <w:tcW w:w="1245" w:type="dxa"/>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2D5FB703" w14:textId="77777777" w:rsidR="008D1EDE" w:rsidRPr="005647EB" w:rsidDel="00D63DD8" w:rsidRDefault="008D1EDE" w:rsidP="002570E4">
            <w:pPr>
              <w:pStyle w:val="TAL"/>
              <w:keepNext w:val="0"/>
              <w:keepLines w:val="0"/>
            </w:pPr>
          </w:p>
        </w:tc>
        <w:tc>
          <w:tcPr>
            <w:tcW w:w="1700" w:type="dxa"/>
          </w:tcPr>
          <w:p w14:paraId="4BFCC2FC" w14:textId="77777777" w:rsidR="008D1EDE" w:rsidRPr="005647EB" w:rsidDel="00D63DD8" w:rsidRDefault="008D1EDE" w:rsidP="002570E4">
            <w:pPr>
              <w:pStyle w:val="TAL"/>
              <w:keepNext w:val="0"/>
              <w:keepLines w:val="0"/>
            </w:pPr>
          </w:p>
        </w:tc>
        <w:tc>
          <w:tcPr>
            <w:tcW w:w="1245" w:type="dxa"/>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6D6CC3A6" w14:textId="77777777" w:rsidR="008D1EDE" w:rsidRPr="005647EB" w:rsidRDefault="008D1EDE" w:rsidP="002570E4">
            <w:pPr>
              <w:pStyle w:val="TAL"/>
              <w:keepNext w:val="0"/>
              <w:keepLines w:val="0"/>
            </w:pPr>
            <w:r w:rsidRPr="005647EB">
              <w:t>psf1</w:t>
            </w:r>
          </w:p>
        </w:tc>
        <w:tc>
          <w:tcPr>
            <w:tcW w:w="1700" w:type="dxa"/>
          </w:tcPr>
          <w:p w14:paraId="009A9FFC" w14:textId="77777777" w:rsidR="008D1EDE" w:rsidRPr="005647EB" w:rsidRDefault="008D1EDE" w:rsidP="002570E4">
            <w:pPr>
              <w:pStyle w:val="TAL"/>
              <w:keepNext w:val="0"/>
              <w:keepLines w:val="0"/>
            </w:pPr>
          </w:p>
        </w:tc>
        <w:tc>
          <w:tcPr>
            <w:tcW w:w="1245" w:type="dxa"/>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23756062" w14:textId="77777777" w:rsidR="008D1EDE" w:rsidRPr="005647EB" w:rsidRDefault="008D1EDE" w:rsidP="002570E4">
            <w:pPr>
              <w:pStyle w:val="TAL"/>
              <w:keepNext w:val="0"/>
              <w:keepLines w:val="0"/>
            </w:pPr>
            <w:r w:rsidRPr="005647EB">
              <w:t>psf1</w:t>
            </w:r>
          </w:p>
        </w:tc>
        <w:tc>
          <w:tcPr>
            <w:tcW w:w="1700" w:type="dxa"/>
          </w:tcPr>
          <w:p w14:paraId="68FF6072" w14:textId="77777777" w:rsidR="008D1EDE" w:rsidRPr="005647EB" w:rsidRDefault="008D1EDE" w:rsidP="002570E4">
            <w:pPr>
              <w:pStyle w:val="TAL"/>
              <w:keepNext w:val="0"/>
              <w:keepLines w:val="0"/>
            </w:pPr>
          </w:p>
        </w:tc>
        <w:tc>
          <w:tcPr>
            <w:tcW w:w="1245" w:type="dxa"/>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7F80E6AB" w14:textId="77777777" w:rsidR="008D1EDE" w:rsidRPr="005647EB" w:rsidRDefault="008D1EDE" w:rsidP="002570E4">
            <w:pPr>
              <w:pStyle w:val="TAL"/>
              <w:keepNext w:val="0"/>
              <w:keepLines w:val="0"/>
            </w:pPr>
            <w:r w:rsidRPr="005647EB">
              <w:t>psf1</w:t>
            </w:r>
          </w:p>
        </w:tc>
        <w:tc>
          <w:tcPr>
            <w:tcW w:w="1700" w:type="dxa"/>
          </w:tcPr>
          <w:p w14:paraId="0F1E31D9" w14:textId="77777777" w:rsidR="008D1EDE" w:rsidRPr="005647EB" w:rsidRDefault="008D1EDE" w:rsidP="002570E4">
            <w:pPr>
              <w:pStyle w:val="TAL"/>
              <w:keepNext w:val="0"/>
              <w:keepLines w:val="0"/>
            </w:pPr>
          </w:p>
        </w:tc>
        <w:tc>
          <w:tcPr>
            <w:tcW w:w="1245" w:type="dxa"/>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169BB036" w14:textId="77777777" w:rsidR="008D1EDE" w:rsidRPr="005647EB" w:rsidRDefault="008D1EDE" w:rsidP="002570E4">
            <w:pPr>
              <w:pStyle w:val="TAL"/>
              <w:keepNext w:val="0"/>
              <w:keepLines w:val="0"/>
            </w:pPr>
          </w:p>
        </w:tc>
        <w:tc>
          <w:tcPr>
            <w:tcW w:w="1700" w:type="dxa"/>
          </w:tcPr>
          <w:p w14:paraId="6DC3C32F" w14:textId="77777777" w:rsidR="008D1EDE" w:rsidRPr="005647EB" w:rsidRDefault="008D1EDE" w:rsidP="002570E4">
            <w:pPr>
              <w:pStyle w:val="TAL"/>
              <w:keepNext w:val="0"/>
              <w:keepLines w:val="0"/>
            </w:pPr>
          </w:p>
        </w:tc>
        <w:tc>
          <w:tcPr>
            <w:tcW w:w="1245" w:type="dxa"/>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tcPr>
          <w:p w14:paraId="54CE64EC" w14:textId="77777777" w:rsidR="008D1EDE" w:rsidRPr="005647EB" w:rsidRDefault="008D1EDE" w:rsidP="002570E4">
            <w:pPr>
              <w:pStyle w:val="TAL"/>
              <w:keepNext w:val="0"/>
              <w:keepLines w:val="0"/>
            </w:pPr>
            <w:r w:rsidRPr="005647EB">
              <w:t>0</w:t>
            </w:r>
          </w:p>
        </w:tc>
        <w:tc>
          <w:tcPr>
            <w:tcW w:w="1700" w:type="dxa"/>
          </w:tcPr>
          <w:p w14:paraId="0D02A487" w14:textId="77777777" w:rsidR="008D1EDE" w:rsidRPr="005647EB" w:rsidRDefault="008D1EDE" w:rsidP="002570E4">
            <w:pPr>
              <w:pStyle w:val="TAL"/>
              <w:keepNext w:val="0"/>
              <w:keepLines w:val="0"/>
            </w:pPr>
          </w:p>
        </w:tc>
        <w:tc>
          <w:tcPr>
            <w:tcW w:w="1245" w:type="dxa"/>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68A88C95" w14:textId="77777777" w:rsidR="008D1EDE" w:rsidRPr="005647EB" w:rsidRDefault="008D1EDE" w:rsidP="002570E4">
            <w:pPr>
              <w:pStyle w:val="TAL"/>
              <w:keepNext w:val="0"/>
              <w:keepLines w:val="0"/>
            </w:pPr>
            <w:r w:rsidRPr="005647EB">
              <w:t>0</w:t>
            </w:r>
          </w:p>
        </w:tc>
        <w:tc>
          <w:tcPr>
            <w:tcW w:w="1700" w:type="dxa"/>
          </w:tcPr>
          <w:p w14:paraId="252627F1" w14:textId="77777777" w:rsidR="008D1EDE" w:rsidRPr="005647EB" w:rsidRDefault="008D1EDE" w:rsidP="002570E4">
            <w:pPr>
              <w:pStyle w:val="TAL"/>
              <w:keepNext w:val="0"/>
              <w:keepLines w:val="0"/>
            </w:pPr>
          </w:p>
        </w:tc>
        <w:tc>
          <w:tcPr>
            <w:tcW w:w="1245" w:type="dxa"/>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tcPr>
          <w:p w14:paraId="18B5BDC4" w14:textId="77777777" w:rsidR="008D1EDE" w:rsidRPr="005647EB" w:rsidRDefault="008D1EDE" w:rsidP="002570E4">
            <w:pPr>
              <w:pStyle w:val="TAL"/>
              <w:keepNext w:val="0"/>
              <w:keepLines w:val="0"/>
            </w:pPr>
          </w:p>
        </w:tc>
        <w:tc>
          <w:tcPr>
            <w:tcW w:w="1700" w:type="dxa"/>
          </w:tcPr>
          <w:p w14:paraId="0F3DDA2E" w14:textId="77777777" w:rsidR="008D1EDE" w:rsidRPr="005647EB" w:rsidRDefault="008D1EDE" w:rsidP="002570E4">
            <w:pPr>
              <w:pStyle w:val="TAL"/>
              <w:keepNext w:val="0"/>
              <w:keepLines w:val="0"/>
            </w:pPr>
          </w:p>
        </w:tc>
        <w:tc>
          <w:tcPr>
            <w:tcW w:w="1245" w:type="dxa"/>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282EDC2A" w14:textId="77777777" w:rsidR="008D1EDE" w:rsidRPr="005647EB" w:rsidRDefault="008D1EDE" w:rsidP="002570E4">
            <w:pPr>
              <w:pStyle w:val="TAL"/>
              <w:keepNext w:val="0"/>
              <w:keepLines w:val="0"/>
            </w:pPr>
          </w:p>
        </w:tc>
        <w:tc>
          <w:tcPr>
            <w:tcW w:w="1245" w:type="dxa"/>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tcPr>
          <w:p w14:paraId="67600CDD" w14:textId="77777777" w:rsidR="008D1EDE" w:rsidRPr="005647EB" w:rsidRDefault="008D1EDE" w:rsidP="002570E4">
            <w:pPr>
              <w:pStyle w:val="TAL"/>
              <w:keepNext w:val="0"/>
              <w:keepLines w:val="0"/>
            </w:pPr>
          </w:p>
        </w:tc>
        <w:tc>
          <w:tcPr>
            <w:tcW w:w="1700" w:type="dxa"/>
          </w:tcPr>
          <w:p w14:paraId="6ADA7684" w14:textId="77777777" w:rsidR="008D1EDE" w:rsidRPr="005647EB" w:rsidRDefault="008D1EDE" w:rsidP="002570E4">
            <w:pPr>
              <w:pStyle w:val="TAL"/>
              <w:keepNext w:val="0"/>
              <w:keepLines w:val="0"/>
            </w:pPr>
          </w:p>
        </w:tc>
        <w:tc>
          <w:tcPr>
            <w:tcW w:w="1245" w:type="dxa"/>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tcPr>
          <w:p w14:paraId="19146D16" w14:textId="77777777" w:rsidR="008D1EDE" w:rsidRPr="005647EB" w:rsidRDefault="008D1EDE" w:rsidP="002570E4">
            <w:pPr>
              <w:pStyle w:val="TAL"/>
              <w:keepNext w:val="0"/>
              <w:keepLines w:val="0"/>
            </w:pPr>
          </w:p>
        </w:tc>
        <w:tc>
          <w:tcPr>
            <w:tcW w:w="1700" w:type="dxa"/>
          </w:tcPr>
          <w:p w14:paraId="3FA99CE4" w14:textId="77777777" w:rsidR="008D1EDE" w:rsidRPr="005647EB" w:rsidRDefault="008D1EDE" w:rsidP="002570E4">
            <w:pPr>
              <w:pStyle w:val="TAL"/>
              <w:keepNext w:val="0"/>
              <w:keepLines w:val="0"/>
            </w:pPr>
          </w:p>
        </w:tc>
        <w:tc>
          <w:tcPr>
            <w:tcW w:w="1245" w:type="dxa"/>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6833B36F" w14:textId="77777777" w:rsidR="008D1EDE" w:rsidRPr="005647EB" w:rsidRDefault="008D1EDE" w:rsidP="002570E4">
            <w:pPr>
              <w:pStyle w:val="TAL"/>
              <w:keepNext w:val="0"/>
              <w:keepLines w:val="0"/>
            </w:pPr>
            <w:r w:rsidRPr="005647EB">
              <w:t>sf500</w:t>
            </w:r>
          </w:p>
        </w:tc>
        <w:tc>
          <w:tcPr>
            <w:tcW w:w="1700" w:type="dxa"/>
          </w:tcPr>
          <w:p w14:paraId="2277A795" w14:textId="77777777" w:rsidR="008D1EDE" w:rsidRPr="005647EB" w:rsidRDefault="008D1EDE" w:rsidP="002570E4">
            <w:pPr>
              <w:pStyle w:val="TAL"/>
              <w:keepNext w:val="0"/>
              <w:keepLines w:val="0"/>
            </w:pPr>
          </w:p>
        </w:tc>
        <w:tc>
          <w:tcPr>
            <w:tcW w:w="1245" w:type="dxa"/>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tcPr>
          <w:p w14:paraId="3779DDF7" w14:textId="77777777" w:rsidR="008D1EDE" w:rsidRPr="005647EB" w:rsidRDefault="008D1EDE" w:rsidP="002570E4">
            <w:pPr>
              <w:pStyle w:val="TAL"/>
              <w:keepNext w:val="0"/>
              <w:keepLines w:val="0"/>
            </w:pPr>
            <w:r w:rsidRPr="005647EB">
              <w:t>}</w:t>
            </w:r>
          </w:p>
        </w:tc>
        <w:tc>
          <w:tcPr>
            <w:tcW w:w="2267" w:type="dxa"/>
          </w:tcPr>
          <w:p w14:paraId="59452751" w14:textId="77777777" w:rsidR="008D1EDE" w:rsidRPr="005647EB" w:rsidRDefault="008D1EDE" w:rsidP="002570E4">
            <w:pPr>
              <w:pStyle w:val="TAL"/>
              <w:keepNext w:val="0"/>
              <w:keepLines w:val="0"/>
            </w:pPr>
          </w:p>
        </w:tc>
        <w:tc>
          <w:tcPr>
            <w:tcW w:w="1700" w:type="dxa"/>
          </w:tcPr>
          <w:p w14:paraId="4D023F6B" w14:textId="77777777" w:rsidR="008D1EDE" w:rsidRPr="005647EB" w:rsidRDefault="008D1EDE" w:rsidP="002570E4">
            <w:pPr>
              <w:pStyle w:val="TAL"/>
              <w:keepNext w:val="0"/>
              <w:keepLines w:val="0"/>
            </w:pPr>
          </w:p>
        </w:tc>
        <w:tc>
          <w:tcPr>
            <w:tcW w:w="1245" w:type="dxa"/>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829829932"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829829933"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829829934"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829829935"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829829936"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829829937"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1AB3293" w14:textId="77777777" w:rsidR="008D1EDE" w:rsidRPr="005647EB" w:rsidRDefault="008D1EDE" w:rsidP="00E72FFE">
            <w:pPr>
              <w:pStyle w:val="TAL"/>
            </w:pPr>
          </w:p>
        </w:tc>
        <w:tc>
          <w:tcPr>
            <w:tcW w:w="1700" w:type="dxa"/>
            <w:tcBorders>
              <w:top w:val="nil"/>
              <w:bottom w:val="single" w:sz="4" w:space="0" w:color="auto"/>
            </w:tcBorders>
          </w:tcPr>
          <w:p w14:paraId="0FC00C5E" w14:textId="77777777" w:rsidR="008D1EDE" w:rsidRPr="005647EB" w:rsidRDefault="008D1EDE" w:rsidP="00E72FFE">
            <w:pPr>
              <w:pStyle w:val="TAL"/>
            </w:pPr>
          </w:p>
        </w:tc>
        <w:tc>
          <w:tcPr>
            <w:tcW w:w="1135" w:type="dxa"/>
            <w:tcBorders>
              <w:top w:val="nil"/>
              <w:bottom w:val="single" w:sz="4" w:space="0" w:color="auto"/>
            </w:tcBorders>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7D975CC0" w14:textId="77777777" w:rsidR="008D1EDE" w:rsidRPr="005647EB" w:rsidRDefault="008D1EDE" w:rsidP="002570E4">
            <w:pPr>
              <w:pStyle w:val="TAL"/>
              <w:keepNext w:val="0"/>
              <w:keepLines w:val="0"/>
            </w:pPr>
          </w:p>
        </w:tc>
        <w:tc>
          <w:tcPr>
            <w:tcW w:w="1700" w:type="dxa"/>
            <w:tcBorders>
              <w:top w:val="single" w:sz="4" w:space="0" w:color="auto"/>
            </w:tcBorders>
          </w:tcPr>
          <w:p w14:paraId="32CE2511" w14:textId="77777777" w:rsidR="008D1EDE" w:rsidRPr="005647EB" w:rsidRDefault="008D1EDE" w:rsidP="002570E4">
            <w:pPr>
              <w:pStyle w:val="TAL"/>
              <w:keepNext w:val="0"/>
              <w:keepLines w:val="0"/>
            </w:pPr>
          </w:p>
        </w:tc>
        <w:tc>
          <w:tcPr>
            <w:tcW w:w="1135" w:type="dxa"/>
            <w:tcBorders>
              <w:top w:val="single" w:sz="4" w:space="0" w:color="auto"/>
            </w:tcBorders>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1354994C" w14:textId="77777777" w:rsidR="008D1EDE" w:rsidRPr="005647EB" w:rsidRDefault="008D1EDE" w:rsidP="002570E4">
            <w:pPr>
              <w:pStyle w:val="TAH"/>
              <w:keepNext w:val="0"/>
              <w:keepLines w:val="0"/>
            </w:pPr>
            <w:r w:rsidRPr="005647EB">
              <w:t>Value/remark</w:t>
            </w:r>
          </w:p>
        </w:tc>
        <w:tc>
          <w:tcPr>
            <w:tcW w:w="1700" w:type="dxa"/>
          </w:tcPr>
          <w:p w14:paraId="2F89BAEC" w14:textId="77777777" w:rsidR="008D1EDE" w:rsidRPr="005647EB" w:rsidRDefault="008D1EDE" w:rsidP="002570E4">
            <w:pPr>
              <w:pStyle w:val="TAH"/>
              <w:keepNext w:val="0"/>
              <w:keepLines w:val="0"/>
            </w:pPr>
            <w:r w:rsidRPr="005647EB">
              <w:t>Comment</w:t>
            </w:r>
          </w:p>
        </w:tc>
        <w:tc>
          <w:tcPr>
            <w:tcW w:w="1245" w:type="dxa"/>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21D39B9" w14:textId="77777777" w:rsidR="008D1EDE" w:rsidRPr="005647EB" w:rsidRDefault="008D1EDE" w:rsidP="002570E4">
            <w:pPr>
              <w:pStyle w:val="TAL"/>
              <w:keepNext w:val="0"/>
              <w:keepLines w:val="0"/>
            </w:pPr>
          </w:p>
        </w:tc>
        <w:tc>
          <w:tcPr>
            <w:tcW w:w="1700" w:type="dxa"/>
          </w:tcPr>
          <w:p w14:paraId="063C2CDA" w14:textId="77777777" w:rsidR="008D1EDE" w:rsidRPr="005647EB" w:rsidRDefault="008D1EDE" w:rsidP="002570E4">
            <w:pPr>
              <w:pStyle w:val="TAL"/>
              <w:keepNext w:val="0"/>
              <w:keepLines w:val="0"/>
            </w:pPr>
          </w:p>
        </w:tc>
        <w:tc>
          <w:tcPr>
            <w:tcW w:w="1245" w:type="dxa"/>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39F6918D" w14:textId="77777777" w:rsidR="008D1EDE" w:rsidRPr="005647EB" w:rsidRDefault="008D1EDE" w:rsidP="002570E4">
            <w:pPr>
              <w:pStyle w:val="TAL"/>
              <w:keepNext w:val="0"/>
              <w:keepLines w:val="0"/>
            </w:pPr>
          </w:p>
        </w:tc>
        <w:tc>
          <w:tcPr>
            <w:tcW w:w="1700" w:type="dxa"/>
          </w:tcPr>
          <w:p w14:paraId="433A9913" w14:textId="77777777" w:rsidR="008D1EDE" w:rsidRPr="005647EB" w:rsidRDefault="008D1EDE" w:rsidP="002570E4">
            <w:pPr>
              <w:pStyle w:val="TAL"/>
              <w:keepNext w:val="0"/>
              <w:keepLines w:val="0"/>
            </w:pPr>
          </w:p>
        </w:tc>
        <w:tc>
          <w:tcPr>
            <w:tcW w:w="1245" w:type="dxa"/>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792DB1F5" w14:textId="77777777" w:rsidR="008D1EDE" w:rsidRPr="005647EB" w:rsidDel="00D63DD8" w:rsidRDefault="008D1EDE" w:rsidP="002570E4">
            <w:pPr>
              <w:pStyle w:val="TAL"/>
              <w:keepNext w:val="0"/>
              <w:keepLines w:val="0"/>
            </w:pPr>
          </w:p>
        </w:tc>
        <w:tc>
          <w:tcPr>
            <w:tcW w:w="1700" w:type="dxa"/>
          </w:tcPr>
          <w:p w14:paraId="69110687" w14:textId="77777777" w:rsidR="008D1EDE" w:rsidRPr="005647EB" w:rsidDel="00D63DD8" w:rsidRDefault="008D1EDE" w:rsidP="002570E4">
            <w:pPr>
              <w:pStyle w:val="TAL"/>
              <w:keepNext w:val="0"/>
              <w:keepLines w:val="0"/>
            </w:pPr>
          </w:p>
        </w:tc>
        <w:tc>
          <w:tcPr>
            <w:tcW w:w="1245" w:type="dxa"/>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2D1CC5E3" w14:textId="77777777" w:rsidR="008D1EDE" w:rsidRPr="005647EB" w:rsidRDefault="008D1EDE" w:rsidP="002570E4">
            <w:pPr>
              <w:pStyle w:val="TAL"/>
              <w:keepNext w:val="0"/>
              <w:keepLines w:val="0"/>
            </w:pPr>
            <w:r w:rsidRPr="005647EB">
              <w:t>psf1</w:t>
            </w:r>
          </w:p>
        </w:tc>
        <w:tc>
          <w:tcPr>
            <w:tcW w:w="1700" w:type="dxa"/>
          </w:tcPr>
          <w:p w14:paraId="43E06EC8" w14:textId="77777777" w:rsidR="008D1EDE" w:rsidRPr="005647EB" w:rsidRDefault="008D1EDE" w:rsidP="002570E4">
            <w:pPr>
              <w:pStyle w:val="TAL"/>
              <w:keepNext w:val="0"/>
              <w:keepLines w:val="0"/>
            </w:pPr>
          </w:p>
        </w:tc>
        <w:tc>
          <w:tcPr>
            <w:tcW w:w="1245" w:type="dxa"/>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09B1ABCC" w14:textId="77777777" w:rsidR="008D1EDE" w:rsidRPr="005647EB" w:rsidRDefault="008D1EDE" w:rsidP="002570E4">
            <w:pPr>
              <w:pStyle w:val="TAL"/>
              <w:keepNext w:val="0"/>
              <w:keepLines w:val="0"/>
            </w:pPr>
            <w:r w:rsidRPr="005647EB">
              <w:t>psf1</w:t>
            </w:r>
          </w:p>
        </w:tc>
        <w:tc>
          <w:tcPr>
            <w:tcW w:w="1700" w:type="dxa"/>
          </w:tcPr>
          <w:p w14:paraId="001873E0" w14:textId="77777777" w:rsidR="008D1EDE" w:rsidRPr="005647EB" w:rsidRDefault="008D1EDE" w:rsidP="002570E4">
            <w:pPr>
              <w:pStyle w:val="TAL"/>
              <w:keepNext w:val="0"/>
              <w:keepLines w:val="0"/>
            </w:pPr>
          </w:p>
        </w:tc>
        <w:tc>
          <w:tcPr>
            <w:tcW w:w="1245" w:type="dxa"/>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3CAD8EE6" w14:textId="77777777" w:rsidR="008D1EDE" w:rsidRPr="005647EB" w:rsidRDefault="008D1EDE" w:rsidP="002570E4">
            <w:pPr>
              <w:pStyle w:val="TAL"/>
              <w:keepNext w:val="0"/>
              <w:keepLines w:val="0"/>
            </w:pPr>
            <w:r w:rsidRPr="005647EB">
              <w:t>psf1</w:t>
            </w:r>
          </w:p>
        </w:tc>
        <w:tc>
          <w:tcPr>
            <w:tcW w:w="1700" w:type="dxa"/>
          </w:tcPr>
          <w:p w14:paraId="694FD4F6" w14:textId="77777777" w:rsidR="008D1EDE" w:rsidRPr="005647EB" w:rsidRDefault="008D1EDE" w:rsidP="002570E4">
            <w:pPr>
              <w:pStyle w:val="TAL"/>
              <w:keepNext w:val="0"/>
              <w:keepLines w:val="0"/>
            </w:pPr>
          </w:p>
        </w:tc>
        <w:tc>
          <w:tcPr>
            <w:tcW w:w="1245" w:type="dxa"/>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793AE661" w14:textId="77777777" w:rsidR="008D1EDE" w:rsidRPr="005647EB" w:rsidRDefault="008D1EDE" w:rsidP="002570E4">
            <w:pPr>
              <w:pStyle w:val="TAL"/>
              <w:keepNext w:val="0"/>
              <w:keepLines w:val="0"/>
            </w:pPr>
          </w:p>
        </w:tc>
        <w:tc>
          <w:tcPr>
            <w:tcW w:w="1700" w:type="dxa"/>
          </w:tcPr>
          <w:p w14:paraId="63A50E86" w14:textId="77777777" w:rsidR="008D1EDE" w:rsidRPr="005647EB" w:rsidRDefault="008D1EDE" w:rsidP="002570E4">
            <w:pPr>
              <w:pStyle w:val="TAL"/>
              <w:keepNext w:val="0"/>
              <w:keepLines w:val="0"/>
            </w:pPr>
          </w:p>
        </w:tc>
        <w:tc>
          <w:tcPr>
            <w:tcW w:w="1245" w:type="dxa"/>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tcPr>
          <w:p w14:paraId="1066CC0B" w14:textId="77777777" w:rsidR="008D1EDE" w:rsidRPr="005647EB" w:rsidRDefault="008D1EDE" w:rsidP="002570E4">
            <w:pPr>
              <w:pStyle w:val="TAL"/>
              <w:keepNext w:val="0"/>
              <w:keepLines w:val="0"/>
            </w:pPr>
            <w:r w:rsidRPr="005647EB">
              <w:t>0</w:t>
            </w:r>
          </w:p>
        </w:tc>
        <w:tc>
          <w:tcPr>
            <w:tcW w:w="1700" w:type="dxa"/>
          </w:tcPr>
          <w:p w14:paraId="52AE8AC0" w14:textId="77777777" w:rsidR="008D1EDE" w:rsidRPr="005647EB" w:rsidRDefault="008D1EDE" w:rsidP="002570E4">
            <w:pPr>
              <w:pStyle w:val="TAL"/>
              <w:keepNext w:val="0"/>
              <w:keepLines w:val="0"/>
            </w:pPr>
          </w:p>
        </w:tc>
        <w:tc>
          <w:tcPr>
            <w:tcW w:w="1245" w:type="dxa"/>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7014D246" w14:textId="77777777" w:rsidR="008D1EDE" w:rsidRPr="005647EB" w:rsidRDefault="008D1EDE" w:rsidP="002570E4">
            <w:pPr>
              <w:pStyle w:val="TAL"/>
              <w:keepNext w:val="0"/>
              <w:keepLines w:val="0"/>
            </w:pPr>
            <w:r w:rsidRPr="005647EB">
              <w:t>0</w:t>
            </w:r>
          </w:p>
        </w:tc>
        <w:tc>
          <w:tcPr>
            <w:tcW w:w="1700" w:type="dxa"/>
          </w:tcPr>
          <w:p w14:paraId="69D3CB73" w14:textId="77777777" w:rsidR="008D1EDE" w:rsidRPr="005647EB" w:rsidRDefault="008D1EDE" w:rsidP="002570E4">
            <w:pPr>
              <w:pStyle w:val="TAL"/>
              <w:keepNext w:val="0"/>
              <w:keepLines w:val="0"/>
            </w:pPr>
          </w:p>
        </w:tc>
        <w:tc>
          <w:tcPr>
            <w:tcW w:w="1245" w:type="dxa"/>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tcPr>
          <w:p w14:paraId="0975BFED" w14:textId="77777777" w:rsidR="008D1EDE" w:rsidRPr="005647EB" w:rsidRDefault="008D1EDE" w:rsidP="002570E4">
            <w:pPr>
              <w:pStyle w:val="TAL"/>
              <w:keepNext w:val="0"/>
              <w:keepLines w:val="0"/>
            </w:pPr>
          </w:p>
        </w:tc>
        <w:tc>
          <w:tcPr>
            <w:tcW w:w="1700" w:type="dxa"/>
          </w:tcPr>
          <w:p w14:paraId="055094BC" w14:textId="77777777" w:rsidR="008D1EDE" w:rsidRPr="005647EB" w:rsidRDefault="008D1EDE" w:rsidP="002570E4">
            <w:pPr>
              <w:pStyle w:val="TAL"/>
              <w:keepNext w:val="0"/>
              <w:keepLines w:val="0"/>
            </w:pPr>
          </w:p>
        </w:tc>
        <w:tc>
          <w:tcPr>
            <w:tcW w:w="1245" w:type="dxa"/>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5C5E02E1" w14:textId="77777777" w:rsidR="008D1EDE" w:rsidRPr="005647EB" w:rsidRDefault="008D1EDE" w:rsidP="002570E4">
            <w:pPr>
              <w:pStyle w:val="TAL"/>
              <w:keepNext w:val="0"/>
              <w:keepLines w:val="0"/>
            </w:pPr>
          </w:p>
        </w:tc>
        <w:tc>
          <w:tcPr>
            <w:tcW w:w="1245" w:type="dxa"/>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tcPr>
          <w:p w14:paraId="61AD18C0" w14:textId="77777777" w:rsidR="008D1EDE" w:rsidRPr="005647EB" w:rsidRDefault="008D1EDE" w:rsidP="002570E4">
            <w:pPr>
              <w:pStyle w:val="TAL"/>
              <w:keepNext w:val="0"/>
              <w:keepLines w:val="0"/>
            </w:pPr>
          </w:p>
        </w:tc>
        <w:tc>
          <w:tcPr>
            <w:tcW w:w="1700" w:type="dxa"/>
          </w:tcPr>
          <w:p w14:paraId="489B7A95" w14:textId="77777777" w:rsidR="008D1EDE" w:rsidRPr="005647EB" w:rsidRDefault="008D1EDE" w:rsidP="002570E4">
            <w:pPr>
              <w:pStyle w:val="TAL"/>
              <w:keepNext w:val="0"/>
              <w:keepLines w:val="0"/>
            </w:pPr>
          </w:p>
        </w:tc>
        <w:tc>
          <w:tcPr>
            <w:tcW w:w="1245" w:type="dxa"/>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tcPr>
          <w:p w14:paraId="652D735E" w14:textId="77777777" w:rsidR="008D1EDE" w:rsidRPr="005647EB" w:rsidRDefault="008D1EDE" w:rsidP="002570E4">
            <w:pPr>
              <w:pStyle w:val="TAL"/>
              <w:keepNext w:val="0"/>
              <w:keepLines w:val="0"/>
            </w:pPr>
          </w:p>
        </w:tc>
        <w:tc>
          <w:tcPr>
            <w:tcW w:w="1700" w:type="dxa"/>
          </w:tcPr>
          <w:p w14:paraId="1BAFDCFB" w14:textId="77777777" w:rsidR="008D1EDE" w:rsidRPr="005647EB" w:rsidRDefault="008D1EDE" w:rsidP="002570E4">
            <w:pPr>
              <w:pStyle w:val="TAL"/>
              <w:keepNext w:val="0"/>
              <w:keepLines w:val="0"/>
            </w:pPr>
          </w:p>
        </w:tc>
        <w:tc>
          <w:tcPr>
            <w:tcW w:w="1245" w:type="dxa"/>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24130655" w14:textId="77777777" w:rsidR="008D1EDE" w:rsidRPr="005647EB" w:rsidRDefault="008D1EDE" w:rsidP="002570E4">
            <w:pPr>
              <w:pStyle w:val="TAL"/>
              <w:keepNext w:val="0"/>
              <w:keepLines w:val="0"/>
            </w:pPr>
            <w:r w:rsidRPr="005647EB">
              <w:t>sf500</w:t>
            </w:r>
          </w:p>
        </w:tc>
        <w:tc>
          <w:tcPr>
            <w:tcW w:w="1700" w:type="dxa"/>
          </w:tcPr>
          <w:p w14:paraId="08E6AACC" w14:textId="77777777" w:rsidR="008D1EDE" w:rsidRPr="005647EB" w:rsidRDefault="008D1EDE" w:rsidP="002570E4">
            <w:pPr>
              <w:pStyle w:val="TAL"/>
              <w:keepNext w:val="0"/>
              <w:keepLines w:val="0"/>
            </w:pPr>
          </w:p>
        </w:tc>
        <w:tc>
          <w:tcPr>
            <w:tcW w:w="1245" w:type="dxa"/>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tcPr>
          <w:p w14:paraId="1AE26D0A" w14:textId="77777777" w:rsidR="008D1EDE" w:rsidRPr="005647EB" w:rsidRDefault="008D1EDE" w:rsidP="002570E4">
            <w:pPr>
              <w:pStyle w:val="TAL"/>
              <w:keepNext w:val="0"/>
              <w:keepLines w:val="0"/>
            </w:pPr>
            <w:r w:rsidRPr="005647EB">
              <w:t>}</w:t>
            </w:r>
          </w:p>
        </w:tc>
        <w:tc>
          <w:tcPr>
            <w:tcW w:w="2267" w:type="dxa"/>
          </w:tcPr>
          <w:p w14:paraId="7B7DDB3E" w14:textId="77777777" w:rsidR="008D1EDE" w:rsidRPr="005647EB" w:rsidRDefault="008D1EDE" w:rsidP="002570E4">
            <w:pPr>
              <w:pStyle w:val="TAL"/>
              <w:keepNext w:val="0"/>
              <w:keepLines w:val="0"/>
            </w:pPr>
          </w:p>
        </w:tc>
        <w:tc>
          <w:tcPr>
            <w:tcW w:w="1700" w:type="dxa"/>
          </w:tcPr>
          <w:p w14:paraId="2650C5B9" w14:textId="77777777" w:rsidR="008D1EDE" w:rsidRPr="005647EB" w:rsidRDefault="008D1EDE" w:rsidP="002570E4">
            <w:pPr>
              <w:pStyle w:val="TAL"/>
              <w:keepNext w:val="0"/>
              <w:keepLines w:val="0"/>
            </w:pPr>
          </w:p>
        </w:tc>
        <w:tc>
          <w:tcPr>
            <w:tcW w:w="1245" w:type="dxa"/>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829829938"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829829939"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829829940"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829829941"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829829942"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829829943"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29829944"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829829945" r:id="rId153"/>
              </w:object>
            </w:r>
          </w:p>
        </w:tc>
        <w:tc>
          <w:tcPr>
            <w:tcW w:w="992" w:type="dxa"/>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829829946"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829829947" r:id="rId156"/>
              </w:object>
            </w:r>
          </w:p>
        </w:tc>
        <w:tc>
          <w:tcPr>
            <w:tcW w:w="992" w:type="dxa"/>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829829948"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829829949"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829829950"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69B70613" w14:textId="77777777" w:rsidR="00123ECE" w:rsidRPr="005647EB" w:rsidRDefault="00123ECE" w:rsidP="002570E4">
            <w:pPr>
              <w:pStyle w:val="TAC"/>
              <w:keepNext w:val="0"/>
              <w:keepLines w:val="0"/>
            </w:pPr>
            <w:r w:rsidRPr="005647EB">
              <w:t>-Infinity</w:t>
            </w:r>
          </w:p>
        </w:tc>
        <w:tc>
          <w:tcPr>
            <w:tcW w:w="1418" w:type="dxa"/>
            <w:gridSpan w:val="2"/>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57509442" w14:textId="77777777" w:rsidR="00123ECE" w:rsidRPr="005647EB" w:rsidRDefault="00123ECE" w:rsidP="002570E4">
            <w:pPr>
              <w:pStyle w:val="TAC"/>
              <w:keepNext w:val="0"/>
              <w:keepLines w:val="0"/>
            </w:pPr>
            <w:r w:rsidRPr="005647EB">
              <w:t>-infinity</w:t>
            </w:r>
          </w:p>
        </w:tc>
        <w:tc>
          <w:tcPr>
            <w:tcW w:w="1418" w:type="dxa"/>
            <w:gridSpan w:val="2"/>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829829951"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829829952"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29829953"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829829954" r:id="rId163"/>
              </w:object>
            </w:r>
          </w:p>
        </w:tc>
        <w:tc>
          <w:tcPr>
            <w:tcW w:w="992" w:type="dxa"/>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829829955"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829829956" r:id="rId165"/>
              </w:object>
            </w:r>
          </w:p>
        </w:tc>
        <w:tc>
          <w:tcPr>
            <w:tcW w:w="992" w:type="dxa"/>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829829957"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829829958" r:id="rId167"/>
              </w:object>
            </w:r>
          </w:p>
        </w:tc>
        <w:tc>
          <w:tcPr>
            <w:tcW w:w="992" w:type="dxa"/>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829829959"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829829960" r:id="rId169"/>
              </w:object>
            </w:r>
          </w:p>
        </w:tc>
        <w:tc>
          <w:tcPr>
            <w:tcW w:w="992" w:type="dxa"/>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829829961"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829829962"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829829963"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368908A1" w14:textId="77777777" w:rsidR="00E44ECA" w:rsidRPr="005647EB" w:rsidRDefault="00E44ECA" w:rsidP="002570E4">
            <w:pPr>
              <w:pStyle w:val="TAC"/>
              <w:keepNext w:val="0"/>
              <w:keepLines w:val="0"/>
            </w:pPr>
            <w:r w:rsidRPr="005647EB">
              <w:t>-Infinity</w:t>
            </w:r>
          </w:p>
        </w:tc>
        <w:tc>
          <w:tcPr>
            <w:tcW w:w="1418" w:type="dxa"/>
            <w:gridSpan w:val="2"/>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75F7438E" w14:textId="77777777" w:rsidR="00E44ECA" w:rsidRPr="005647EB" w:rsidRDefault="00E44ECA" w:rsidP="002570E4">
            <w:pPr>
              <w:pStyle w:val="TAC"/>
              <w:keepNext w:val="0"/>
              <w:keepLines w:val="0"/>
            </w:pPr>
            <w:r w:rsidRPr="005647EB">
              <w:t>-infinity</w:t>
            </w:r>
          </w:p>
        </w:tc>
        <w:tc>
          <w:tcPr>
            <w:tcW w:w="1418" w:type="dxa"/>
            <w:gridSpan w:val="2"/>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829829964"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829829965"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tcPr>
          <w:p w14:paraId="77BF5222" w14:textId="69D93AB9" w:rsidR="00E72FFE" w:rsidRPr="005647EB" w:rsidRDefault="00E72FFE" w:rsidP="00E72FFE">
            <w:pPr>
              <w:pStyle w:val="TAH"/>
            </w:pPr>
            <w:r w:rsidRPr="005647EB">
              <w:t>Gap period = 40 ms</w:t>
            </w:r>
          </w:p>
        </w:tc>
        <w:tc>
          <w:tcPr>
            <w:tcW w:w="2128" w:type="pct"/>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829829966"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829829967"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829829968"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829829969"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29829970"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tcPr>
          <w:p w14:paraId="4F701BE1" w14:textId="04895C3A" w:rsidR="008052D9" w:rsidRPr="005647EB" w:rsidRDefault="008052D9" w:rsidP="008052D9">
            <w:pPr>
              <w:pStyle w:val="TAH"/>
            </w:pPr>
            <w:r w:rsidRPr="005647EB">
              <w:t>Gap period = 40 ms</w:t>
            </w:r>
          </w:p>
        </w:tc>
        <w:tc>
          <w:tcPr>
            <w:tcW w:w="1986" w:type="pct"/>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829829971"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829829972"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829829973"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829829974"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29829975"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Pr>
          <w:p w14:paraId="4E4E70F6" w14:textId="77777777" w:rsidR="00123ECE" w:rsidRPr="005647EB" w:rsidRDefault="00123ECE" w:rsidP="006D30B7">
            <w:pPr>
              <w:pStyle w:val="TAH"/>
              <w:keepLines w:val="0"/>
            </w:pPr>
            <w:r w:rsidRPr="005647EB">
              <w:t>Value/remark</w:t>
            </w:r>
          </w:p>
        </w:tc>
        <w:tc>
          <w:tcPr>
            <w:tcW w:w="1700" w:type="dxa"/>
          </w:tcPr>
          <w:p w14:paraId="32507A50" w14:textId="77777777" w:rsidR="00123ECE" w:rsidRPr="005647EB" w:rsidRDefault="00123ECE" w:rsidP="006D30B7">
            <w:pPr>
              <w:pStyle w:val="TAH"/>
              <w:keepLines w:val="0"/>
            </w:pPr>
            <w:r w:rsidRPr="005647EB">
              <w:t>Comment</w:t>
            </w:r>
          </w:p>
        </w:tc>
        <w:tc>
          <w:tcPr>
            <w:tcW w:w="1133" w:type="dxa"/>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20D56B10" w14:textId="77777777" w:rsidR="00123ECE" w:rsidRPr="005647EB" w:rsidRDefault="00123ECE" w:rsidP="006D30B7">
            <w:pPr>
              <w:pStyle w:val="TAL"/>
              <w:keepLines w:val="0"/>
            </w:pPr>
          </w:p>
        </w:tc>
        <w:tc>
          <w:tcPr>
            <w:tcW w:w="1700" w:type="dxa"/>
          </w:tcPr>
          <w:p w14:paraId="3679125D" w14:textId="77777777" w:rsidR="00123ECE" w:rsidRPr="005647EB" w:rsidRDefault="00123ECE" w:rsidP="006D30B7">
            <w:pPr>
              <w:pStyle w:val="TAL"/>
              <w:keepLines w:val="0"/>
            </w:pPr>
          </w:p>
        </w:tc>
        <w:tc>
          <w:tcPr>
            <w:tcW w:w="1133" w:type="dxa"/>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18FF33F4" w14:textId="77777777" w:rsidR="00123ECE" w:rsidRPr="005647EB" w:rsidRDefault="00123ECE" w:rsidP="006D30B7">
            <w:pPr>
              <w:pStyle w:val="TAL"/>
              <w:keepLines w:val="0"/>
            </w:pPr>
          </w:p>
        </w:tc>
        <w:tc>
          <w:tcPr>
            <w:tcW w:w="1133" w:type="dxa"/>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1A695596" w14:textId="77777777" w:rsidR="00123ECE" w:rsidRPr="005647EB" w:rsidRDefault="00123ECE" w:rsidP="006D30B7">
            <w:pPr>
              <w:pStyle w:val="TAL"/>
              <w:keepLines w:val="0"/>
            </w:pPr>
          </w:p>
        </w:tc>
        <w:tc>
          <w:tcPr>
            <w:tcW w:w="1133" w:type="dxa"/>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tcPr>
          <w:p w14:paraId="17D4B09B" w14:textId="77777777" w:rsidR="00123ECE" w:rsidRPr="005647EB" w:rsidRDefault="00123ECE" w:rsidP="006D30B7">
            <w:pPr>
              <w:pStyle w:val="TAL"/>
              <w:keepLines w:val="0"/>
            </w:pPr>
            <w:r w:rsidRPr="005647EB">
              <w:t>FALSE</w:t>
            </w:r>
          </w:p>
        </w:tc>
        <w:tc>
          <w:tcPr>
            <w:tcW w:w="1700" w:type="dxa"/>
          </w:tcPr>
          <w:p w14:paraId="5587D5C4" w14:textId="77777777" w:rsidR="00123ECE" w:rsidRPr="005647EB" w:rsidRDefault="00123ECE" w:rsidP="006D30B7">
            <w:pPr>
              <w:pStyle w:val="TAL"/>
              <w:keepLines w:val="0"/>
            </w:pPr>
          </w:p>
        </w:tc>
        <w:tc>
          <w:tcPr>
            <w:tcW w:w="1133" w:type="dxa"/>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7E3ED19" w14:textId="77777777" w:rsidR="00123ECE" w:rsidRPr="005647EB" w:rsidRDefault="00123ECE" w:rsidP="006D30B7">
            <w:pPr>
              <w:pStyle w:val="TAL"/>
              <w:keepLines w:val="0"/>
            </w:pPr>
          </w:p>
        </w:tc>
        <w:tc>
          <w:tcPr>
            <w:tcW w:w="1133" w:type="dxa"/>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0DBAB46" w14:textId="77777777" w:rsidR="00123ECE" w:rsidRPr="005647EB" w:rsidRDefault="00123ECE" w:rsidP="002570E4">
            <w:pPr>
              <w:pStyle w:val="TAL"/>
              <w:keepNext w:val="0"/>
              <w:keepLines w:val="0"/>
            </w:pPr>
          </w:p>
        </w:tc>
        <w:tc>
          <w:tcPr>
            <w:tcW w:w="1133" w:type="dxa"/>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84CA31B" w14:textId="77777777" w:rsidR="00123ECE" w:rsidRPr="005647EB" w:rsidRDefault="00123ECE" w:rsidP="002570E4">
            <w:pPr>
              <w:pStyle w:val="TAL"/>
              <w:keepNext w:val="0"/>
              <w:keepLines w:val="0"/>
            </w:pPr>
          </w:p>
        </w:tc>
        <w:tc>
          <w:tcPr>
            <w:tcW w:w="1133" w:type="dxa"/>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D2EDA71" w14:textId="77777777" w:rsidR="00123ECE" w:rsidRPr="005647EB" w:rsidRDefault="00123ECE" w:rsidP="002570E4">
            <w:pPr>
              <w:pStyle w:val="TAL"/>
              <w:keepNext w:val="0"/>
              <w:keepLines w:val="0"/>
            </w:pPr>
          </w:p>
        </w:tc>
        <w:tc>
          <w:tcPr>
            <w:tcW w:w="1133" w:type="dxa"/>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353814FD" w14:textId="77777777" w:rsidR="00123ECE" w:rsidRPr="005647EB" w:rsidRDefault="00123ECE" w:rsidP="002570E4">
            <w:pPr>
              <w:pStyle w:val="TAL"/>
              <w:keepNext w:val="0"/>
              <w:keepLines w:val="0"/>
            </w:pPr>
          </w:p>
        </w:tc>
        <w:tc>
          <w:tcPr>
            <w:tcW w:w="1133" w:type="dxa"/>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770000C" w14:textId="77777777" w:rsidR="00123ECE" w:rsidRPr="005647EB" w:rsidRDefault="00123ECE" w:rsidP="002570E4">
            <w:pPr>
              <w:pStyle w:val="TAL"/>
              <w:keepNext w:val="0"/>
              <w:keepLines w:val="0"/>
            </w:pPr>
          </w:p>
        </w:tc>
        <w:tc>
          <w:tcPr>
            <w:tcW w:w="1133" w:type="dxa"/>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tcPr>
          <w:p w14:paraId="52E74358" w14:textId="77777777" w:rsidR="00123ECE" w:rsidRPr="005647EB" w:rsidRDefault="00123ECE" w:rsidP="002570E4">
            <w:pPr>
              <w:pStyle w:val="TAL"/>
              <w:keepNext w:val="0"/>
              <w:keepLines w:val="0"/>
            </w:pPr>
            <w:r w:rsidRPr="005647EB">
              <w:t>}</w:t>
            </w:r>
          </w:p>
        </w:tc>
        <w:tc>
          <w:tcPr>
            <w:tcW w:w="2267" w:type="dxa"/>
          </w:tcPr>
          <w:p w14:paraId="0D0F59EB" w14:textId="77777777" w:rsidR="00123ECE" w:rsidRPr="005647EB" w:rsidRDefault="00123ECE" w:rsidP="002570E4">
            <w:pPr>
              <w:pStyle w:val="TAL"/>
              <w:keepNext w:val="0"/>
              <w:keepLines w:val="0"/>
            </w:pPr>
          </w:p>
        </w:tc>
        <w:tc>
          <w:tcPr>
            <w:tcW w:w="1700" w:type="dxa"/>
          </w:tcPr>
          <w:p w14:paraId="20F942C5" w14:textId="77777777" w:rsidR="00123ECE" w:rsidRPr="005647EB" w:rsidRDefault="00123ECE" w:rsidP="002570E4">
            <w:pPr>
              <w:pStyle w:val="TAL"/>
              <w:keepNext w:val="0"/>
              <w:keepLines w:val="0"/>
            </w:pPr>
          </w:p>
        </w:tc>
        <w:tc>
          <w:tcPr>
            <w:tcW w:w="1133" w:type="dxa"/>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829829976"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829829977"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829829978"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829829979"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tcPr>
          <w:p w14:paraId="749E19B0" w14:textId="24F80E05" w:rsidR="00A31201" w:rsidRPr="005647EB" w:rsidRDefault="00A31201" w:rsidP="00A31201">
            <w:pPr>
              <w:pStyle w:val="TAH"/>
            </w:pPr>
            <w:r w:rsidRPr="005647EB">
              <w:t>Gap period = 40 ms</w:t>
            </w:r>
          </w:p>
        </w:tc>
        <w:tc>
          <w:tcPr>
            <w:tcW w:w="1986" w:type="pct"/>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tcPr>
          <w:p w14:paraId="2BBF491B" w14:textId="77777777" w:rsidR="00334C6A" w:rsidRPr="005647EB" w:rsidRDefault="00334C6A" w:rsidP="0099395D">
            <w:pPr>
              <w:pStyle w:val="TAH"/>
            </w:pPr>
            <w:r w:rsidRPr="005647EB">
              <w:t>Value/remark</w:t>
            </w:r>
          </w:p>
        </w:tc>
        <w:tc>
          <w:tcPr>
            <w:tcW w:w="1700" w:type="dxa"/>
          </w:tcPr>
          <w:p w14:paraId="646448C7" w14:textId="77777777" w:rsidR="00334C6A" w:rsidRPr="005647EB" w:rsidRDefault="00334C6A" w:rsidP="0099395D">
            <w:pPr>
              <w:pStyle w:val="TAH"/>
            </w:pPr>
            <w:r w:rsidRPr="005647EB">
              <w:t>Comment</w:t>
            </w:r>
          </w:p>
        </w:tc>
        <w:tc>
          <w:tcPr>
            <w:tcW w:w="1133" w:type="dxa"/>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0FEC74F" w14:textId="77777777" w:rsidR="00334C6A" w:rsidRPr="005647EB" w:rsidRDefault="00334C6A" w:rsidP="0099395D">
            <w:pPr>
              <w:pStyle w:val="TAL"/>
            </w:pPr>
          </w:p>
        </w:tc>
        <w:tc>
          <w:tcPr>
            <w:tcW w:w="1700" w:type="dxa"/>
          </w:tcPr>
          <w:p w14:paraId="4930E0DD" w14:textId="77777777" w:rsidR="00334C6A" w:rsidRPr="005647EB" w:rsidRDefault="00334C6A" w:rsidP="0099395D">
            <w:pPr>
              <w:pStyle w:val="TAL"/>
            </w:pPr>
          </w:p>
        </w:tc>
        <w:tc>
          <w:tcPr>
            <w:tcW w:w="1133" w:type="dxa"/>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4130C3BF" w14:textId="77777777" w:rsidR="00334C6A" w:rsidRPr="005647EB" w:rsidRDefault="00334C6A" w:rsidP="002570E4">
            <w:pPr>
              <w:pStyle w:val="TAL"/>
              <w:keepNext w:val="0"/>
              <w:keepLines w:val="0"/>
            </w:pPr>
          </w:p>
        </w:tc>
        <w:tc>
          <w:tcPr>
            <w:tcW w:w="1133" w:type="dxa"/>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0B01CE10" w14:textId="77777777" w:rsidR="00334C6A" w:rsidRPr="005647EB" w:rsidRDefault="00334C6A" w:rsidP="002570E4">
            <w:pPr>
              <w:pStyle w:val="TAL"/>
              <w:keepNext w:val="0"/>
              <w:keepLines w:val="0"/>
            </w:pPr>
          </w:p>
        </w:tc>
        <w:tc>
          <w:tcPr>
            <w:tcW w:w="1133" w:type="dxa"/>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tcPr>
          <w:p w14:paraId="1C7FAB12" w14:textId="77777777" w:rsidR="00334C6A" w:rsidRPr="005647EB" w:rsidRDefault="00334C6A" w:rsidP="002570E4">
            <w:pPr>
              <w:pStyle w:val="TAL"/>
              <w:keepNext w:val="0"/>
              <w:keepLines w:val="0"/>
            </w:pPr>
            <w:r w:rsidRPr="005647EB">
              <w:t>FALSE</w:t>
            </w:r>
          </w:p>
        </w:tc>
        <w:tc>
          <w:tcPr>
            <w:tcW w:w="1700" w:type="dxa"/>
          </w:tcPr>
          <w:p w14:paraId="68D2987E" w14:textId="77777777" w:rsidR="00334C6A" w:rsidRPr="005647EB" w:rsidRDefault="00334C6A" w:rsidP="002570E4">
            <w:pPr>
              <w:pStyle w:val="TAL"/>
              <w:keepNext w:val="0"/>
              <w:keepLines w:val="0"/>
            </w:pPr>
          </w:p>
        </w:tc>
        <w:tc>
          <w:tcPr>
            <w:tcW w:w="1133" w:type="dxa"/>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64CA6745" w14:textId="77777777" w:rsidR="00334C6A" w:rsidRPr="005647EB" w:rsidRDefault="00334C6A" w:rsidP="002570E4">
            <w:pPr>
              <w:pStyle w:val="TAL"/>
              <w:keepNext w:val="0"/>
              <w:keepLines w:val="0"/>
            </w:pPr>
          </w:p>
        </w:tc>
        <w:tc>
          <w:tcPr>
            <w:tcW w:w="1133" w:type="dxa"/>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7E78123" w14:textId="77777777" w:rsidR="00334C6A" w:rsidRPr="005647EB" w:rsidRDefault="00334C6A" w:rsidP="002570E4">
            <w:pPr>
              <w:pStyle w:val="TAL"/>
              <w:keepNext w:val="0"/>
              <w:keepLines w:val="0"/>
            </w:pPr>
          </w:p>
        </w:tc>
        <w:tc>
          <w:tcPr>
            <w:tcW w:w="1133" w:type="dxa"/>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CE33E3" w14:textId="77777777" w:rsidR="00334C6A" w:rsidRPr="005647EB" w:rsidRDefault="00334C6A" w:rsidP="002570E4">
            <w:pPr>
              <w:pStyle w:val="TAL"/>
              <w:keepNext w:val="0"/>
              <w:keepLines w:val="0"/>
            </w:pPr>
          </w:p>
        </w:tc>
        <w:tc>
          <w:tcPr>
            <w:tcW w:w="1133" w:type="dxa"/>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B96AE2B" w14:textId="77777777" w:rsidR="00334C6A" w:rsidRPr="005647EB" w:rsidRDefault="00334C6A" w:rsidP="002570E4">
            <w:pPr>
              <w:pStyle w:val="TAL"/>
              <w:keepNext w:val="0"/>
              <w:keepLines w:val="0"/>
            </w:pPr>
          </w:p>
        </w:tc>
        <w:tc>
          <w:tcPr>
            <w:tcW w:w="1133" w:type="dxa"/>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3D5A2DE" w14:textId="77777777" w:rsidR="00334C6A" w:rsidRPr="005647EB" w:rsidRDefault="00334C6A" w:rsidP="002570E4">
            <w:pPr>
              <w:pStyle w:val="TAL"/>
              <w:keepNext w:val="0"/>
              <w:keepLines w:val="0"/>
            </w:pPr>
          </w:p>
        </w:tc>
        <w:tc>
          <w:tcPr>
            <w:tcW w:w="1133" w:type="dxa"/>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EC5E8E0" w14:textId="77777777" w:rsidR="00334C6A" w:rsidRPr="005647EB" w:rsidRDefault="00334C6A" w:rsidP="002570E4">
            <w:pPr>
              <w:pStyle w:val="TAL"/>
              <w:keepNext w:val="0"/>
              <w:keepLines w:val="0"/>
            </w:pPr>
          </w:p>
        </w:tc>
        <w:tc>
          <w:tcPr>
            <w:tcW w:w="1133" w:type="dxa"/>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tcPr>
          <w:p w14:paraId="092C1007" w14:textId="77777777" w:rsidR="00334C6A" w:rsidRPr="005647EB" w:rsidRDefault="00334C6A" w:rsidP="002570E4">
            <w:pPr>
              <w:pStyle w:val="TAL"/>
              <w:keepNext w:val="0"/>
              <w:keepLines w:val="0"/>
            </w:pPr>
            <w:r w:rsidRPr="005647EB">
              <w:t>}</w:t>
            </w:r>
          </w:p>
        </w:tc>
        <w:tc>
          <w:tcPr>
            <w:tcW w:w="2267" w:type="dxa"/>
          </w:tcPr>
          <w:p w14:paraId="7A6F7F15" w14:textId="77777777" w:rsidR="00334C6A" w:rsidRPr="005647EB" w:rsidRDefault="00334C6A" w:rsidP="002570E4">
            <w:pPr>
              <w:pStyle w:val="TAL"/>
              <w:keepNext w:val="0"/>
              <w:keepLines w:val="0"/>
            </w:pPr>
          </w:p>
        </w:tc>
        <w:tc>
          <w:tcPr>
            <w:tcW w:w="1700" w:type="dxa"/>
          </w:tcPr>
          <w:p w14:paraId="226B3EB8" w14:textId="77777777" w:rsidR="00334C6A" w:rsidRPr="005647EB" w:rsidRDefault="00334C6A" w:rsidP="002570E4">
            <w:pPr>
              <w:pStyle w:val="TAL"/>
              <w:keepNext w:val="0"/>
              <w:keepLines w:val="0"/>
            </w:pPr>
          </w:p>
        </w:tc>
        <w:tc>
          <w:tcPr>
            <w:tcW w:w="1133" w:type="dxa"/>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829829980"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829829981"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829829982"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829829983"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29829984"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tcPr>
          <w:p w14:paraId="3B92AD15" w14:textId="77777777" w:rsidR="00123ECE" w:rsidRPr="005647EB" w:rsidRDefault="00123ECE" w:rsidP="002570E4">
            <w:pPr>
              <w:pStyle w:val="TAH"/>
              <w:keepNext w:val="0"/>
              <w:keepLines w:val="0"/>
            </w:pPr>
            <w:r w:rsidRPr="005647EB">
              <w:t>Parameter</w:t>
            </w:r>
          </w:p>
        </w:tc>
        <w:tc>
          <w:tcPr>
            <w:tcW w:w="604" w:type="dxa"/>
          </w:tcPr>
          <w:p w14:paraId="0506E01D" w14:textId="77777777" w:rsidR="00123ECE" w:rsidRPr="005647EB" w:rsidRDefault="00123ECE" w:rsidP="002570E4">
            <w:pPr>
              <w:pStyle w:val="TAH"/>
              <w:keepNext w:val="0"/>
              <w:keepLines w:val="0"/>
            </w:pPr>
            <w:r w:rsidRPr="005647EB">
              <w:t>Unit</w:t>
            </w:r>
          </w:p>
        </w:tc>
        <w:tc>
          <w:tcPr>
            <w:tcW w:w="2745" w:type="dxa"/>
          </w:tcPr>
          <w:p w14:paraId="73D07812" w14:textId="77777777" w:rsidR="00123ECE" w:rsidRPr="005647EB" w:rsidRDefault="00123ECE" w:rsidP="002570E4">
            <w:pPr>
              <w:pStyle w:val="TAH"/>
              <w:keepNext w:val="0"/>
              <w:keepLines w:val="0"/>
            </w:pPr>
            <w:r w:rsidRPr="005647EB">
              <w:t>Value</w:t>
            </w:r>
          </w:p>
        </w:tc>
        <w:tc>
          <w:tcPr>
            <w:tcW w:w="3230" w:type="dxa"/>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C3F8E72" w14:textId="77777777" w:rsidR="00123ECE" w:rsidRPr="005647EB" w:rsidRDefault="00123ECE" w:rsidP="002570E4">
            <w:pPr>
              <w:pStyle w:val="TAL"/>
              <w:keepNext w:val="0"/>
              <w:keepLines w:val="0"/>
            </w:pPr>
          </w:p>
        </w:tc>
        <w:tc>
          <w:tcPr>
            <w:tcW w:w="2745" w:type="dxa"/>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24B11F9B" w14:textId="77777777" w:rsidR="00123ECE" w:rsidRPr="005647EB" w:rsidRDefault="00123ECE" w:rsidP="002570E4">
            <w:pPr>
              <w:pStyle w:val="TAL"/>
              <w:keepNext w:val="0"/>
              <w:keepLines w:val="0"/>
            </w:pPr>
          </w:p>
        </w:tc>
        <w:tc>
          <w:tcPr>
            <w:tcW w:w="2745" w:type="dxa"/>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649B13B9" w14:textId="77777777" w:rsidR="00123ECE" w:rsidRPr="005647EB" w:rsidRDefault="00123ECE" w:rsidP="002570E4">
            <w:pPr>
              <w:pStyle w:val="TAL"/>
              <w:keepNext w:val="0"/>
              <w:keepLines w:val="0"/>
              <w:rPr>
                <w:rFonts w:cs="Arial"/>
                <w:szCs w:val="18"/>
              </w:rPr>
            </w:pPr>
          </w:p>
        </w:tc>
        <w:tc>
          <w:tcPr>
            <w:tcW w:w="2745" w:type="dxa"/>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6686F4FE" w14:textId="77777777" w:rsidR="00123ECE" w:rsidRPr="005647EB" w:rsidRDefault="00123ECE" w:rsidP="002570E4">
            <w:pPr>
              <w:pStyle w:val="TAL"/>
              <w:keepNext w:val="0"/>
              <w:keepLines w:val="0"/>
            </w:pPr>
          </w:p>
        </w:tc>
        <w:tc>
          <w:tcPr>
            <w:tcW w:w="2745" w:type="dxa"/>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4A92841B" w14:textId="77777777" w:rsidR="00123ECE" w:rsidRPr="005647EB" w:rsidRDefault="00123ECE" w:rsidP="002570E4">
            <w:pPr>
              <w:pStyle w:val="TAL"/>
              <w:keepNext w:val="0"/>
              <w:keepLines w:val="0"/>
            </w:pPr>
          </w:p>
        </w:tc>
        <w:tc>
          <w:tcPr>
            <w:tcW w:w="2745" w:type="dxa"/>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14522C79" w14:textId="77777777" w:rsidR="00123ECE" w:rsidRPr="005647EB" w:rsidRDefault="00123ECE" w:rsidP="002570E4">
            <w:pPr>
              <w:pStyle w:val="TAL"/>
              <w:keepNext w:val="0"/>
              <w:keepLines w:val="0"/>
            </w:pPr>
          </w:p>
        </w:tc>
        <w:tc>
          <w:tcPr>
            <w:tcW w:w="2745" w:type="dxa"/>
          </w:tcPr>
          <w:p w14:paraId="2F80E9A3" w14:textId="77777777" w:rsidR="00123ECE" w:rsidRPr="005647EB" w:rsidRDefault="00123ECE" w:rsidP="002570E4">
            <w:pPr>
              <w:pStyle w:val="TAL"/>
              <w:keepNext w:val="0"/>
              <w:keepLines w:val="0"/>
            </w:pPr>
            <w:r w:rsidRPr="005647EB">
              <w:t>Normal</w:t>
            </w:r>
          </w:p>
        </w:tc>
        <w:tc>
          <w:tcPr>
            <w:tcW w:w="3230" w:type="dxa"/>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6712AF81" w14:textId="77777777" w:rsidR="00123ECE" w:rsidRPr="005647EB" w:rsidRDefault="00123ECE" w:rsidP="002570E4">
            <w:pPr>
              <w:pStyle w:val="TAL"/>
              <w:keepNext w:val="0"/>
              <w:keepLines w:val="0"/>
            </w:pPr>
          </w:p>
        </w:tc>
        <w:tc>
          <w:tcPr>
            <w:tcW w:w="2745" w:type="dxa"/>
          </w:tcPr>
          <w:p w14:paraId="52E3C78C" w14:textId="77777777" w:rsidR="00123ECE" w:rsidRPr="005647EB" w:rsidRDefault="00123ECE" w:rsidP="002570E4">
            <w:pPr>
              <w:pStyle w:val="TAL"/>
              <w:keepNext w:val="0"/>
              <w:keepLines w:val="0"/>
            </w:pPr>
            <w:r w:rsidRPr="005647EB">
              <w:t>6</w:t>
            </w:r>
          </w:p>
        </w:tc>
        <w:tc>
          <w:tcPr>
            <w:tcW w:w="3230" w:type="dxa"/>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64B67D6E" w14:textId="77777777" w:rsidR="00123ECE" w:rsidRPr="005647EB" w:rsidRDefault="00123ECE" w:rsidP="002570E4">
            <w:pPr>
              <w:pStyle w:val="TAL"/>
              <w:keepNext w:val="0"/>
              <w:keepLines w:val="0"/>
            </w:pPr>
          </w:p>
        </w:tc>
        <w:tc>
          <w:tcPr>
            <w:tcW w:w="2745" w:type="dxa"/>
          </w:tcPr>
          <w:p w14:paraId="47F6DB6C" w14:textId="77777777" w:rsidR="00123ECE" w:rsidRPr="005647EB" w:rsidRDefault="00123ECE" w:rsidP="002570E4">
            <w:pPr>
              <w:pStyle w:val="TAL"/>
              <w:keepNext w:val="0"/>
              <w:keepLines w:val="0"/>
            </w:pPr>
            <w:r w:rsidRPr="005647EB">
              <w:t>1</w:t>
            </w:r>
          </w:p>
        </w:tc>
        <w:tc>
          <w:tcPr>
            <w:tcW w:w="3230" w:type="dxa"/>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3ABEE05" w14:textId="77777777" w:rsidR="00123ECE" w:rsidRPr="005647EB" w:rsidRDefault="00123ECE" w:rsidP="002570E4">
            <w:pPr>
              <w:pStyle w:val="TAL"/>
              <w:keepNext w:val="0"/>
              <w:keepLines w:val="0"/>
              <w:rPr>
                <w:rFonts w:cs="Arial"/>
                <w:szCs w:val="18"/>
              </w:rPr>
            </w:pPr>
          </w:p>
        </w:tc>
        <w:tc>
          <w:tcPr>
            <w:tcW w:w="2745" w:type="dxa"/>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23F3530D" w14:textId="77777777" w:rsidR="00123ECE" w:rsidRPr="005647EB" w:rsidRDefault="00123ECE" w:rsidP="002570E4">
            <w:pPr>
              <w:pStyle w:val="TAL"/>
              <w:keepNext w:val="0"/>
              <w:keepLines w:val="0"/>
              <w:rPr>
                <w:rFonts w:cs="Arial"/>
                <w:szCs w:val="18"/>
              </w:rPr>
            </w:pPr>
          </w:p>
        </w:tc>
        <w:tc>
          <w:tcPr>
            <w:tcW w:w="2745" w:type="dxa"/>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tcPr>
          <w:p w14:paraId="63F05859" w14:textId="77777777" w:rsidR="00123ECE" w:rsidRPr="005647EB" w:rsidRDefault="00123ECE" w:rsidP="002570E4">
            <w:pPr>
              <w:pStyle w:val="TAL"/>
              <w:keepNext w:val="0"/>
              <w:keepLines w:val="0"/>
              <w:rPr>
                <w:rFonts w:cs="Arial"/>
                <w:szCs w:val="18"/>
              </w:rPr>
            </w:pPr>
          </w:p>
        </w:tc>
        <w:tc>
          <w:tcPr>
            <w:tcW w:w="2745" w:type="dxa"/>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tcPr>
          <w:p w14:paraId="3132B0AA" w14:textId="77777777" w:rsidR="00123ECE" w:rsidRPr="005647EB" w:rsidRDefault="00123ECE" w:rsidP="002570E4">
            <w:pPr>
              <w:pStyle w:val="TAL"/>
              <w:keepNext w:val="0"/>
              <w:keepLines w:val="0"/>
            </w:pPr>
            <w:r w:rsidRPr="005647EB">
              <w:t>si-RequestForHO</w:t>
            </w:r>
          </w:p>
        </w:tc>
        <w:tc>
          <w:tcPr>
            <w:tcW w:w="604" w:type="dxa"/>
          </w:tcPr>
          <w:p w14:paraId="00B03511" w14:textId="77777777" w:rsidR="00123ECE" w:rsidRPr="005647EB" w:rsidRDefault="00123ECE" w:rsidP="002570E4">
            <w:pPr>
              <w:pStyle w:val="TAL"/>
              <w:keepNext w:val="0"/>
              <w:keepLines w:val="0"/>
              <w:rPr>
                <w:rFonts w:cs="Arial"/>
                <w:szCs w:val="18"/>
              </w:rPr>
            </w:pPr>
          </w:p>
        </w:tc>
        <w:tc>
          <w:tcPr>
            <w:tcW w:w="2745" w:type="dxa"/>
          </w:tcPr>
          <w:p w14:paraId="02F06F59" w14:textId="77777777" w:rsidR="00123ECE" w:rsidRPr="005647EB" w:rsidRDefault="00123ECE" w:rsidP="002570E4">
            <w:pPr>
              <w:pStyle w:val="TAL"/>
              <w:keepNext w:val="0"/>
              <w:keepLines w:val="0"/>
              <w:rPr>
                <w:rFonts w:cs="v4.2.0"/>
              </w:rPr>
            </w:pPr>
            <w:r w:rsidRPr="005647EB">
              <w:t>TRUE</w:t>
            </w:r>
          </w:p>
        </w:tc>
        <w:tc>
          <w:tcPr>
            <w:tcW w:w="3230" w:type="dxa"/>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01517F" w14:textId="77777777" w:rsidR="00123ECE" w:rsidRPr="005647EB" w:rsidRDefault="00123ECE" w:rsidP="002570E4">
            <w:pPr>
              <w:pStyle w:val="TAH"/>
              <w:keepNext w:val="0"/>
              <w:keepLines w:val="0"/>
            </w:pPr>
            <w:r w:rsidRPr="005647EB">
              <w:t>Value/remark</w:t>
            </w:r>
          </w:p>
        </w:tc>
        <w:tc>
          <w:tcPr>
            <w:tcW w:w="1700" w:type="dxa"/>
          </w:tcPr>
          <w:p w14:paraId="4CA019A0" w14:textId="77777777" w:rsidR="00123ECE" w:rsidRPr="005647EB" w:rsidRDefault="00123ECE" w:rsidP="002570E4">
            <w:pPr>
              <w:pStyle w:val="TAH"/>
              <w:keepNext w:val="0"/>
              <w:keepLines w:val="0"/>
            </w:pPr>
            <w:r w:rsidRPr="005647EB">
              <w:t>Comment</w:t>
            </w:r>
          </w:p>
        </w:tc>
        <w:tc>
          <w:tcPr>
            <w:tcW w:w="1133" w:type="dxa"/>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BE46014" w14:textId="77777777" w:rsidR="00123ECE" w:rsidRPr="005647EB" w:rsidRDefault="00123ECE" w:rsidP="002570E4">
            <w:pPr>
              <w:pStyle w:val="TAL"/>
              <w:keepNext w:val="0"/>
              <w:keepLines w:val="0"/>
            </w:pPr>
          </w:p>
        </w:tc>
        <w:tc>
          <w:tcPr>
            <w:tcW w:w="1700" w:type="dxa"/>
          </w:tcPr>
          <w:p w14:paraId="53469510" w14:textId="77777777" w:rsidR="00123ECE" w:rsidRPr="005647EB" w:rsidRDefault="00123ECE" w:rsidP="002570E4">
            <w:pPr>
              <w:pStyle w:val="TAL"/>
              <w:keepNext w:val="0"/>
              <w:keepLines w:val="0"/>
            </w:pPr>
          </w:p>
        </w:tc>
        <w:tc>
          <w:tcPr>
            <w:tcW w:w="1133" w:type="dxa"/>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5636A241" w14:textId="77777777" w:rsidR="00123ECE" w:rsidRPr="005647EB" w:rsidRDefault="00123ECE" w:rsidP="002570E4">
            <w:pPr>
              <w:pStyle w:val="TAL"/>
              <w:keepNext w:val="0"/>
              <w:keepLines w:val="0"/>
            </w:pPr>
          </w:p>
        </w:tc>
        <w:tc>
          <w:tcPr>
            <w:tcW w:w="1700" w:type="dxa"/>
          </w:tcPr>
          <w:p w14:paraId="08FB7102" w14:textId="77777777" w:rsidR="00123ECE" w:rsidRPr="005647EB" w:rsidRDefault="00123ECE" w:rsidP="002570E4">
            <w:pPr>
              <w:pStyle w:val="TAL"/>
              <w:keepNext w:val="0"/>
              <w:keepLines w:val="0"/>
            </w:pPr>
          </w:p>
        </w:tc>
        <w:tc>
          <w:tcPr>
            <w:tcW w:w="1133" w:type="dxa"/>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40FC8E30" w14:textId="77777777" w:rsidR="00123ECE" w:rsidRPr="005647EB" w:rsidRDefault="00123ECE" w:rsidP="002570E4">
            <w:pPr>
              <w:pStyle w:val="TAL"/>
              <w:keepNext w:val="0"/>
              <w:keepLines w:val="0"/>
            </w:pPr>
          </w:p>
        </w:tc>
        <w:tc>
          <w:tcPr>
            <w:tcW w:w="1700" w:type="dxa"/>
          </w:tcPr>
          <w:p w14:paraId="33E79BF5" w14:textId="77777777" w:rsidR="00123ECE" w:rsidRPr="005647EB" w:rsidRDefault="00123ECE" w:rsidP="002570E4">
            <w:pPr>
              <w:pStyle w:val="TAL"/>
              <w:keepNext w:val="0"/>
              <w:keepLines w:val="0"/>
            </w:pPr>
          </w:p>
        </w:tc>
        <w:tc>
          <w:tcPr>
            <w:tcW w:w="1133" w:type="dxa"/>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016CF77" w14:textId="77777777" w:rsidR="00123ECE" w:rsidRPr="005647EB" w:rsidRDefault="00123ECE" w:rsidP="002570E4">
            <w:pPr>
              <w:pStyle w:val="TAL"/>
              <w:keepNext w:val="0"/>
              <w:keepLines w:val="0"/>
            </w:pPr>
            <w:r w:rsidRPr="005647EB">
              <w:t>reportCGI</w:t>
            </w:r>
          </w:p>
        </w:tc>
        <w:tc>
          <w:tcPr>
            <w:tcW w:w="1700" w:type="dxa"/>
          </w:tcPr>
          <w:p w14:paraId="1621D961" w14:textId="77777777" w:rsidR="00123ECE" w:rsidRPr="005647EB" w:rsidRDefault="00123ECE" w:rsidP="002570E4">
            <w:pPr>
              <w:pStyle w:val="TAL"/>
              <w:keepNext w:val="0"/>
              <w:keepLines w:val="0"/>
            </w:pPr>
          </w:p>
        </w:tc>
        <w:tc>
          <w:tcPr>
            <w:tcW w:w="1133" w:type="dxa"/>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tcPr>
          <w:p w14:paraId="4E518697" w14:textId="77777777" w:rsidR="00123ECE" w:rsidRPr="005647EB" w:rsidRDefault="00123ECE" w:rsidP="002570E4">
            <w:pPr>
              <w:pStyle w:val="TAL"/>
              <w:keepNext w:val="0"/>
              <w:keepLines w:val="0"/>
            </w:pPr>
          </w:p>
        </w:tc>
        <w:tc>
          <w:tcPr>
            <w:tcW w:w="1700" w:type="dxa"/>
          </w:tcPr>
          <w:p w14:paraId="28A52699" w14:textId="77777777" w:rsidR="00123ECE" w:rsidRPr="005647EB" w:rsidRDefault="00123ECE" w:rsidP="002570E4">
            <w:pPr>
              <w:pStyle w:val="TAL"/>
              <w:keepNext w:val="0"/>
              <w:keepLines w:val="0"/>
            </w:pPr>
          </w:p>
        </w:tc>
        <w:tc>
          <w:tcPr>
            <w:tcW w:w="1133" w:type="dxa"/>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tcPr>
          <w:p w14:paraId="283297B0" w14:textId="77777777" w:rsidR="00123ECE" w:rsidRPr="005647EB" w:rsidRDefault="00123ECE" w:rsidP="002570E4">
            <w:pPr>
              <w:pStyle w:val="TAL"/>
              <w:keepNext w:val="0"/>
              <w:keepLines w:val="0"/>
            </w:pPr>
          </w:p>
        </w:tc>
        <w:tc>
          <w:tcPr>
            <w:tcW w:w="1700" w:type="dxa"/>
          </w:tcPr>
          <w:p w14:paraId="37F2086A" w14:textId="77777777" w:rsidR="00123ECE" w:rsidRPr="005647EB" w:rsidRDefault="00123ECE" w:rsidP="002570E4">
            <w:pPr>
              <w:pStyle w:val="TAL"/>
              <w:keepNext w:val="0"/>
              <w:keepLines w:val="0"/>
            </w:pPr>
          </w:p>
        </w:tc>
        <w:tc>
          <w:tcPr>
            <w:tcW w:w="1133" w:type="dxa"/>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tcPr>
          <w:p w14:paraId="6C1435AC" w14:textId="77777777" w:rsidR="00123ECE" w:rsidRPr="005647EB" w:rsidRDefault="00123ECE" w:rsidP="002570E4">
            <w:pPr>
              <w:pStyle w:val="TAL"/>
              <w:keepNext w:val="0"/>
              <w:keepLines w:val="0"/>
            </w:pPr>
          </w:p>
        </w:tc>
        <w:tc>
          <w:tcPr>
            <w:tcW w:w="1133" w:type="dxa"/>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6BB65784" w14:textId="77777777" w:rsidR="00123ECE" w:rsidRPr="005647EB" w:rsidRDefault="00123ECE" w:rsidP="002570E4">
            <w:pPr>
              <w:pStyle w:val="TAL"/>
              <w:keepNext w:val="0"/>
              <w:keepLines w:val="0"/>
            </w:pPr>
          </w:p>
        </w:tc>
        <w:tc>
          <w:tcPr>
            <w:tcW w:w="1133" w:type="dxa"/>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tcPr>
          <w:p w14:paraId="78C97E6A" w14:textId="77777777" w:rsidR="00123ECE" w:rsidRPr="005647EB" w:rsidRDefault="00123ECE" w:rsidP="002570E4">
            <w:pPr>
              <w:pStyle w:val="TAL"/>
              <w:keepNext w:val="0"/>
              <w:keepLines w:val="0"/>
            </w:pPr>
            <w:r w:rsidRPr="005647EB">
              <w:t>}</w:t>
            </w:r>
          </w:p>
        </w:tc>
        <w:tc>
          <w:tcPr>
            <w:tcW w:w="2267" w:type="dxa"/>
          </w:tcPr>
          <w:p w14:paraId="6503B200" w14:textId="77777777" w:rsidR="00123ECE" w:rsidRPr="005647EB" w:rsidRDefault="00123ECE" w:rsidP="002570E4">
            <w:pPr>
              <w:pStyle w:val="TAL"/>
              <w:keepNext w:val="0"/>
              <w:keepLines w:val="0"/>
            </w:pPr>
          </w:p>
        </w:tc>
        <w:tc>
          <w:tcPr>
            <w:tcW w:w="1700" w:type="dxa"/>
          </w:tcPr>
          <w:p w14:paraId="59D08FD4" w14:textId="77777777" w:rsidR="00123ECE" w:rsidRPr="005647EB" w:rsidRDefault="00123ECE" w:rsidP="002570E4">
            <w:pPr>
              <w:pStyle w:val="TAL"/>
              <w:keepNext w:val="0"/>
              <w:keepLines w:val="0"/>
            </w:pPr>
          </w:p>
        </w:tc>
        <w:tc>
          <w:tcPr>
            <w:tcW w:w="1133" w:type="dxa"/>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C70E7DD" w14:textId="77777777" w:rsidR="00595A47" w:rsidRPr="005647EB" w:rsidRDefault="00595A47" w:rsidP="002570E4">
            <w:pPr>
              <w:pStyle w:val="TAL"/>
              <w:keepNext w:val="0"/>
              <w:keepLines w:val="0"/>
              <w:rPr>
                <w:lang w:eastAsia="ko-KR"/>
              </w:rPr>
            </w:pPr>
          </w:p>
        </w:tc>
        <w:tc>
          <w:tcPr>
            <w:tcW w:w="1700" w:type="dxa"/>
          </w:tcPr>
          <w:p w14:paraId="327BDC62" w14:textId="77777777" w:rsidR="00595A47" w:rsidRPr="005647EB" w:rsidRDefault="00595A47" w:rsidP="002570E4">
            <w:pPr>
              <w:pStyle w:val="TAL"/>
              <w:keepNext w:val="0"/>
              <w:keepLines w:val="0"/>
              <w:rPr>
                <w:lang w:eastAsia="ko-KR"/>
              </w:rPr>
            </w:pPr>
          </w:p>
        </w:tc>
        <w:tc>
          <w:tcPr>
            <w:tcW w:w="1133" w:type="dxa"/>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20A5340D" w14:textId="77777777" w:rsidR="00595A47" w:rsidRPr="005647EB" w:rsidRDefault="00595A47" w:rsidP="002570E4">
            <w:pPr>
              <w:pStyle w:val="TAL"/>
              <w:keepNext w:val="0"/>
              <w:keepLines w:val="0"/>
              <w:rPr>
                <w:lang w:eastAsia="ko-KR"/>
              </w:rPr>
            </w:pPr>
          </w:p>
        </w:tc>
        <w:tc>
          <w:tcPr>
            <w:tcW w:w="1133" w:type="dxa"/>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tcPr>
          <w:p w14:paraId="02971842" w14:textId="77777777" w:rsidR="00595A47" w:rsidRPr="005647EB" w:rsidRDefault="00595A47" w:rsidP="002570E4">
            <w:pPr>
              <w:pStyle w:val="TAL"/>
              <w:keepNext w:val="0"/>
              <w:keepLines w:val="0"/>
              <w:rPr>
                <w:lang w:eastAsia="ko-KR"/>
              </w:rPr>
            </w:pPr>
          </w:p>
        </w:tc>
        <w:tc>
          <w:tcPr>
            <w:tcW w:w="1700" w:type="dxa"/>
          </w:tcPr>
          <w:p w14:paraId="798A5C56" w14:textId="77777777" w:rsidR="00595A47" w:rsidRPr="005647EB" w:rsidRDefault="00595A47" w:rsidP="002570E4">
            <w:pPr>
              <w:pStyle w:val="TAL"/>
              <w:keepNext w:val="0"/>
              <w:keepLines w:val="0"/>
              <w:rPr>
                <w:lang w:eastAsia="ko-KR"/>
              </w:rPr>
            </w:pPr>
          </w:p>
        </w:tc>
        <w:tc>
          <w:tcPr>
            <w:tcW w:w="1133" w:type="dxa"/>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829829985"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829829986"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829829987"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829829988"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829829989"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829829990"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29829991"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tcPr>
          <w:p w14:paraId="05267F47" w14:textId="77777777" w:rsidR="00123ECE" w:rsidRPr="005647EB" w:rsidRDefault="00123ECE" w:rsidP="002570E4">
            <w:pPr>
              <w:pStyle w:val="TAH"/>
              <w:keepNext w:val="0"/>
              <w:keepLines w:val="0"/>
            </w:pPr>
            <w:r w:rsidRPr="005647EB">
              <w:t>Parameter</w:t>
            </w:r>
          </w:p>
        </w:tc>
        <w:tc>
          <w:tcPr>
            <w:tcW w:w="604" w:type="dxa"/>
          </w:tcPr>
          <w:p w14:paraId="30ED66F0" w14:textId="77777777" w:rsidR="00123ECE" w:rsidRPr="005647EB" w:rsidRDefault="00123ECE" w:rsidP="002570E4">
            <w:pPr>
              <w:pStyle w:val="TAH"/>
              <w:keepNext w:val="0"/>
              <w:keepLines w:val="0"/>
            </w:pPr>
            <w:r w:rsidRPr="005647EB">
              <w:t>Unit</w:t>
            </w:r>
          </w:p>
        </w:tc>
        <w:tc>
          <w:tcPr>
            <w:tcW w:w="2745" w:type="dxa"/>
          </w:tcPr>
          <w:p w14:paraId="1E92DC1B" w14:textId="77777777" w:rsidR="00123ECE" w:rsidRPr="005647EB" w:rsidRDefault="00123ECE" w:rsidP="002570E4">
            <w:pPr>
              <w:pStyle w:val="TAH"/>
              <w:keepNext w:val="0"/>
              <w:keepLines w:val="0"/>
            </w:pPr>
            <w:r w:rsidRPr="005647EB">
              <w:t>Value</w:t>
            </w:r>
          </w:p>
        </w:tc>
        <w:tc>
          <w:tcPr>
            <w:tcW w:w="3230" w:type="dxa"/>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37D77C05" w14:textId="77777777" w:rsidR="00123ECE" w:rsidRPr="005647EB" w:rsidRDefault="00123ECE" w:rsidP="002570E4">
            <w:pPr>
              <w:pStyle w:val="TAL"/>
              <w:keepNext w:val="0"/>
              <w:keepLines w:val="0"/>
            </w:pPr>
          </w:p>
        </w:tc>
        <w:tc>
          <w:tcPr>
            <w:tcW w:w="2745" w:type="dxa"/>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302FEC45" w14:textId="77777777" w:rsidR="00123ECE" w:rsidRPr="005647EB" w:rsidRDefault="00123ECE" w:rsidP="002570E4">
            <w:pPr>
              <w:pStyle w:val="TAL"/>
              <w:keepNext w:val="0"/>
              <w:keepLines w:val="0"/>
            </w:pPr>
          </w:p>
        </w:tc>
        <w:tc>
          <w:tcPr>
            <w:tcW w:w="2745" w:type="dxa"/>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12687851" w14:textId="77777777" w:rsidR="00123ECE" w:rsidRPr="005647EB" w:rsidRDefault="00123ECE" w:rsidP="002570E4">
            <w:pPr>
              <w:pStyle w:val="TAL"/>
              <w:keepNext w:val="0"/>
              <w:keepLines w:val="0"/>
              <w:rPr>
                <w:rFonts w:cs="Arial"/>
                <w:szCs w:val="18"/>
              </w:rPr>
            </w:pPr>
          </w:p>
        </w:tc>
        <w:tc>
          <w:tcPr>
            <w:tcW w:w="2745" w:type="dxa"/>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21B88F76" w14:textId="77777777" w:rsidR="00123ECE" w:rsidRPr="005647EB" w:rsidRDefault="00123ECE" w:rsidP="002570E4">
            <w:pPr>
              <w:pStyle w:val="TAL"/>
              <w:keepNext w:val="0"/>
              <w:keepLines w:val="0"/>
            </w:pPr>
          </w:p>
        </w:tc>
        <w:tc>
          <w:tcPr>
            <w:tcW w:w="2745" w:type="dxa"/>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2D779947" w14:textId="77777777" w:rsidR="00123ECE" w:rsidRPr="005647EB" w:rsidRDefault="00123ECE" w:rsidP="002570E4">
            <w:pPr>
              <w:pStyle w:val="TAL"/>
              <w:keepNext w:val="0"/>
              <w:keepLines w:val="0"/>
            </w:pPr>
          </w:p>
        </w:tc>
        <w:tc>
          <w:tcPr>
            <w:tcW w:w="2745" w:type="dxa"/>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3A8E920F" w14:textId="77777777" w:rsidR="00123ECE" w:rsidRPr="005647EB" w:rsidRDefault="00123ECE" w:rsidP="002570E4">
            <w:pPr>
              <w:pStyle w:val="TAL"/>
              <w:keepNext w:val="0"/>
              <w:keepLines w:val="0"/>
            </w:pPr>
          </w:p>
        </w:tc>
        <w:tc>
          <w:tcPr>
            <w:tcW w:w="2745" w:type="dxa"/>
          </w:tcPr>
          <w:p w14:paraId="0A860A6A" w14:textId="77777777" w:rsidR="00123ECE" w:rsidRPr="005647EB" w:rsidRDefault="00123ECE" w:rsidP="002570E4">
            <w:pPr>
              <w:pStyle w:val="TAL"/>
              <w:keepNext w:val="0"/>
              <w:keepLines w:val="0"/>
            </w:pPr>
            <w:r w:rsidRPr="005647EB">
              <w:t>Normal</w:t>
            </w:r>
          </w:p>
        </w:tc>
        <w:tc>
          <w:tcPr>
            <w:tcW w:w="3230" w:type="dxa"/>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15B2959C" w14:textId="77777777" w:rsidR="00123ECE" w:rsidRPr="005647EB" w:rsidRDefault="00123ECE" w:rsidP="002570E4">
            <w:pPr>
              <w:pStyle w:val="TAL"/>
              <w:keepNext w:val="0"/>
              <w:keepLines w:val="0"/>
            </w:pPr>
          </w:p>
        </w:tc>
        <w:tc>
          <w:tcPr>
            <w:tcW w:w="2745" w:type="dxa"/>
          </w:tcPr>
          <w:p w14:paraId="7F223392" w14:textId="77777777" w:rsidR="00123ECE" w:rsidRPr="005647EB" w:rsidRDefault="00123ECE" w:rsidP="002570E4">
            <w:pPr>
              <w:pStyle w:val="TAL"/>
              <w:keepNext w:val="0"/>
              <w:keepLines w:val="0"/>
            </w:pPr>
            <w:r w:rsidRPr="005647EB">
              <w:t>6</w:t>
            </w:r>
          </w:p>
        </w:tc>
        <w:tc>
          <w:tcPr>
            <w:tcW w:w="3230" w:type="dxa"/>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5978BBDD" w14:textId="77777777" w:rsidR="00123ECE" w:rsidRPr="005647EB" w:rsidRDefault="00123ECE" w:rsidP="002570E4">
            <w:pPr>
              <w:pStyle w:val="TAL"/>
              <w:keepNext w:val="0"/>
              <w:keepLines w:val="0"/>
            </w:pPr>
          </w:p>
        </w:tc>
        <w:tc>
          <w:tcPr>
            <w:tcW w:w="2745" w:type="dxa"/>
          </w:tcPr>
          <w:p w14:paraId="07CBE45B" w14:textId="77777777" w:rsidR="00123ECE" w:rsidRPr="005647EB" w:rsidRDefault="00123ECE" w:rsidP="002570E4">
            <w:pPr>
              <w:pStyle w:val="TAL"/>
              <w:keepNext w:val="0"/>
              <w:keepLines w:val="0"/>
            </w:pPr>
            <w:r w:rsidRPr="005647EB">
              <w:t>1</w:t>
            </w:r>
          </w:p>
        </w:tc>
        <w:tc>
          <w:tcPr>
            <w:tcW w:w="3230" w:type="dxa"/>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68ABF2C" w14:textId="77777777" w:rsidR="00123ECE" w:rsidRPr="005647EB" w:rsidRDefault="00123ECE" w:rsidP="002570E4">
            <w:pPr>
              <w:pStyle w:val="TAL"/>
              <w:keepNext w:val="0"/>
              <w:keepLines w:val="0"/>
              <w:rPr>
                <w:rFonts w:cs="Arial"/>
                <w:szCs w:val="18"/>
              </w:rPr>
            </w:pPr>
          </w:p>
        </w:tc>
        <w:tc>
          <w:tcPr>
            <w:tcW w:w="2745" w:type="dxa"/>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77E8EBE0" w14:textId="77777777" w:rsidR="00123ECE" w:rsidRPr="005647EB" w:rsidRDefault="00123ECE" w:rsidP="002570E4">
            <w:pPr>
              <w:pStyle w:val="TAL"/>
              <w:keepNext w:val="0"/>
              <w:keepLines w:val="0"/>
              <w:rPr>
                <w:rFonts w:cs="Arial"/>
                <w:szCs w:val="18"/>
              </w:rPr>
            </w:pPr>
          </w:p>
        </w:tc>
        <w:tc>
          <w:tcPr>
            <w:tcW w:w="2745" w:type="dxa"/>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tcPr>
          <w:p w14:paraId="0443B327" w14:textId="77777777" w:rsidR="00123ECE" w:rsidRPr="005647EB" w:rsidRDefault="00123ECE" w:rsidP="002570E4">
            <w:pPr>
              <w:pStyle w:val="TAL"/>
              <w:keepNext w:val="0"/>
              <w:keepLines w:val="0"/>
              <w:rPr>
                <w:rFonts w:cs="Arial"/>
                <w:szCs w:val="18"/>
              </w:rPr>
            </w:pPr>
          </w:p>
        </w:tc>
        <w:tc>
          <w:tcPr>
            <w:tcW w:w="2745" w:type="dxa"/>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tcPr>
          <w:p w14:paraId="11B69DD0" w14:textId="77777777" w:rsidR="00123ECE" w:rsidRPr="005647EB" w:rsidRDefault="00123ECE" w:rsidP="002570E4">
            <w:pPr>
              <w:pStyle w:val="TAL"/>
              <w:keepNext w:val="0"/>
              <w:keepLines w:val="0"/>
            </w:pPr>
            <w:r w:rsidRPr="005647EB">
              <w:t>si-RequestForHO</w:t>
            </w:r>
          </w:p>
        </w:tc>
        <w:tc>
          <w:tcPr>
            <w:tcW w:w="604" w:type="dxa"/>
          </w:tcPr>
          <w:p w14:paraId="25D0F80A" w14:textId="77777777" w:rsidR="00123ECE" w:rsidRPr="005647EB" w:rsidRDefault="00123ECE" w:rsidP="002570E4">
            <w:pPr>
              <w:pStyle w:val="TAL"/>
              <w:keepNext w:val="0"/>
              <w:keepLines w:val="0"/>
              <w:rPr>
                <w:rFonts w:cs="Arial"/>
                <w:szCs w:val="18"/>
              </w:rPr>
            </w:pPr>
          </w:p>
        </w:tc>
        <w:tc>
          <w:tcPr>
            <w:tcW w:w="2745" w:type="dxa"/>
          </w:tcPr>
          <w:p w14:paraId="5CC84DB1" w14:textId="77777777" w:rsidR="00123ECE" w:rsidRPr="005647EB" w:rsidRDefault="00123ECE" w:rsidP="002570E4">
            <w:pPr>
              <w:pStyle w:val="TAL"/>
              <w:keepNext w:val="0"/>
              <w:keepLines w:val="0"/>
              <w:rPr>
                <w:rFonts w:cs="v4.2.0"/>
              </w:rPr>
            </w:pPr>
            <w:r w:rsidRPr="005647EB">
              <w:t>TRUE</w:t>
            </w:r>
          </w:p>
        </w:tc>
        <w:tc>
          <w:tcPr>
            <w:tcW w:w="3230" w:type="dxa"/>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2D8BEAB" w14:textId="77777777" w:rsidR="00123ECE" w:rsidRPr="005647EB" w:rsidRDefault="00123ECE" w:rsidP="002570E4">
            <w:pPr>
              <w:pStyle w:val="TAH"/>
              <w:keepNext w:val="0"/>
              <w:keepLines w:val="0"/>
            </w:pPr>
            <w:r w:rsidRPr="005647EB">
              <w:t>Value/remark</w:t>
            </w:r>
          </w:p>
        </w:tc>
        <w:tc>
          <w:tcPr>
            <w:tcW w:w="1700" w:type="dxa"/>
          </w:tcPr>
          <w:p w14:paraId="10178941" w14:textId="77777777" w:rsidR="00123ECE" w:rsidRPr="005647EB" w:rsidRDefault="00123ECE" w:rsidP="002570E4">
            <w:pPr>
              <w:pStyle w:val="TAH"/>
              <w:keepNext w:val="0"/>
              <w:keepLines w:val="0"/>
            </w:pPr>
            <w:r w:rsidRPr="005647EB">
              <w:t>Comment</w:t>
            </w:r>
          </w:p>
        </w:tc>
        <w:tc>
          <w:tcPr>
            <w:tcW w:w="1245" w:type="dxa"/>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7AAF229" w14:textId="77777777" w:rsidR="00123ECE" w:rsidRPr="005647EB" w:rsidRDefault="00123ECE" w:rsidP="002570E4">
            <w:pPr>
              <w:pStyle w:val="TAL"/>
              <w:keepNext w:val="0"/>
              <w:keepLines w:val="0"/>
            </w:pPr>
          </w:p>
        </w:tc>
        <w:tc>
          <w:tcPr>
            <w:tcW w:w="1700" w:type="dxa"/>
          </w:tcPr>
          <w:p w14:paraId="7418FD09" w14:textId="77777777" w:rsidR="00123ECE" w:rsidRPr="005647EB" w:rsidRDefault="00123ECE" w:rsidP="002570E4">
            <w:pPr>
              <w:pStyle w:val="TAL"/>
              <w:keepNext w:val="0"/>
              <w:keepLines w:val="0"/>
            </w:pPr>
          </w:p>
        </w:tc>
        <w:tc>
          <w:tcPr>
            <w:tcW w:w="1245" w:type="dxa"/>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7CF3DB6B" w14:textId="77777777" w:rsidR="00123ECE" w:rsidRPr="005647EB" w:rsidRDefault="00123ECE" w:rsidP="002570E4">
            <w:pPr>
              <w:pStyle w:val="TAL"/>
              <w:keepNext w:val="0"/>
              <w:keepLines w:val="0"/>
            </w:pPr>
          </w:p>
        </w:tc>
        <w:tc>
          <w:tcPr>
            <w:tcW w:w="1700" w:type="dxa"/>
          </w:tcPr>
          <w:p w14:paraId="32359766" w14:textId="77777777" w:rsidR="00123ECE" w:rsidRPr="005647EB" w:rsidRDefault="00123ECE" w:rsidP="002570E4">
            <w:pPr>
              <w:pStyle w:val="TAL"/>
              <w:keepNext w:val="0"/>
              <w:keepLines w:val="0"/>
            </w:pPr>
          </w:p>
        </w:tc>
        <w:tc>
          <w:tcPr>
            <w:tcW w:w="1245" w:type="dxa"/>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4D16294B" w14:textId="77777777" w:rsidR="00123ECE" w:rsidRPr="005647EB" w:rsidRDefault="00123ECE" w:rsidP="002570E4">
            <w:pPr>
              <w:pStyle w:val="TAL"/>
              <w:keepNext w:val="0"/>
              <w:keepLines w:val="0"/>
            </w:pPr>
            <w:r w:rsidRPr="005647EB">
              <w:t>n5</w:t>
            </w:r>
          </w:p>
        </w:tc>
        <w:tc>
          <w:tcPr>
            <w:tcW w:w="1700" w:type="dxa"/>
          </w:tcPr>
          <w:p w14:paraId="663B072C" w14:textId="77777777" w:rsidR="00123ECE" w:rsidRPr="005647EB" w:rsidRDefault="00123ECE" w:rsidP="002570E4">
            <w:pPr>
              <w:pStyle w:val="TAL"/>
              <w:keepNext w:val="0"/>
              <w:keepLines w:val="0"/>
            </w:pPr>
          </w:p>
        </w:tc>
        <w:tc>
          <w:tcPr>
            <w:tcW w:w="1245" w:type="dxa"/>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A3AAE76" w14:textId="77777777" w:rsidR="00123ECE" w:rsidRPr="005647EB" w:rsidRDefault="00123ECE" w:rsidP="002570E4">
            <w:pPr>
              <w:pStyle w:val="TAL"/>
              <w:keepNext w:val="0"/>
              <w:keepLines w:val="0"/>
            </w:pPr>
            <w:r w:rsidRPr="005647EB">
              <w:t>sf1280</w:t>
            </w:r>
          </w:p>
        </w:tc>
        <w:tc>
          <w:tcPr>
            <w:tcW w:w="1700" w:type="dxa"/>
          </w:tcPr>
          <w:p w14:paraId="6843DE66" w14:textId="77777777" w:rsidR="00123ECE" w:rsidRPr="005647EB" w:rsidRDefault="00123ECE" w:rsidP="002570E4">
            <w:pPr>
              <w:pStyle w:val="TAL"/>
              <w:keepNext w:val="0"/>
              <w:keepLines w:val="0"/>
            </w:pPr>
          </w:p>
        </w:tc>
        <w:tc>
          <w:tcPr>
            <w:tcW w:w="1245" w:type="dxa"/>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1E41B08E" w14:textId="77777777" w:rsidR="00123ECE" w:rsidRPr="005647EB" w:rsidRDefault="00123ECE" w:rsidP="002570E4">
            <w:pPr>
              <w:pStyle w:val="TAL"/>
              <w:keepNext w:val="0"/>
              <w:keepLines w:val="0"/>
            </w:pPr>
            <w:r w:rsidRPr="005647EB">
              <w:t>FALSE</w:t>
            </w:r>
          </w:p>
        </w:tc>
        <w:tc>
          <w:tcPr>
            <w:tcW w:w="1700" w:type="dxa"/>
          </w:tcPr>
          <w:p w14:paraId="591EFC25" w14:textId="77777777" w:rsidR="00123ECE" w:rsidRPr="005647EB" w:rsidRDefault="00123ECE" w:rsidP="002570E4">
            <w:pPr>
              <w:pStyle w:val="TAL"/>
              <w:keepNext w:val="0"/>
              <w:keepLines w:val="0"/>
            </w:pPr>
          </w:p>
        </w:tc>
        <w:tc>
          <w:tcPr>
            <w:tcW w:w="1245" w:type="dxa"/>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tcPr>
          <w:p w14:paraId="246576E5" w14:textId="77777777" w:rsidR="00123ECE" w:rsidRPr="005647EB" w:rsidRDefault="00123ECE" w:rsidP="002570E4">
            <w:pPr>
              <w:pStyle w:val="TAL"/>
              <w:keepNext w:val="0"/>
              <w:keepLines w:val="0"/>
            </w:pPr>
          </w:p>
        </w:tc>
        <w:tc>
          <w:tcPr>
            <w:tcW w:w="1700" w:type="dxa"/>
          </w:tcPr>
          <w:p w14:paraId="638EE97C" w14:textId="77777777" w:rsidR="00123ECE" w:rsidRPr="005647EB" w:rsidRDefault="00123ECE" w:rsidP="002570E4">
            <w:pPr>
              <w:pStyle w:val="TAL"/>
              <w:keepNext w:val="0"/>
              <w:keepLines w:val="0"/>
            </w:pPr>
          </w:p>
        </w:tc>
        <w:tc>
          <w:tcPr>
            <w:tcW w:w="1245" w:type="dxa"/>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733AB7E1" w14:textId="77777777" w:rsidR="00123ECE" w:rsidRPr="005647EB" w:rsidRDefault="00123ECE" w:rsidP="002570E4">
            <w:pPr>
              <w:pStyle w:val="TAL"/>
              <w:keepNext w:val="0"/>
              <w:keepLines w:val="0"/>
            </w:pPr>
          </w:p>
        </w:tc>
        <w:tc>
          <w:tcPr>
            <w:tcW w:w="1700" w:type="dxa"/>
          </w:tcPr>
          <w:p w14:paraId="2EAD29F3" w14:textId="77777777" w:rsidR="00123ECE" w:rsidRPr="005647EB" w:rsidRDefault="00123ECE" w:rsidP="002570E4">
            <w:pPr>
              <w:pStyle w:val="TAL"/>
              <w:keepNext w:val="0"/>
              <w:keepLines w:val="0"/>
            </w:pPr>
          </w:p>
        </w:tc>
        <w:tc>
          <w:tcPr>
            <w:tcW w:w="1245" w:type="dxa"/>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41C13860" w14:textId="77777777" w:rsidR="00123ECE" w:rsidRPr="005647EB" w:rsidDel="00D63DD8" w:rsidRDefault="00123ECE" w:rsidP="002570E4">
            <w:pPr>
              <w:pStyle w:val="TAL"/>
              <w:keepNext w:val="0"/>
              <w:keepLines w:val="0"/>
            </w:pPr>
          </w:p>
        </w:tc>
        <w:tc>
          <w:tcPr>
            <w:tcW w:w="1700" w:type="dxa"/>
          </w:tcPr>
          <w:p w14:paraId="2C9C94B7" w14:textId="77777777" w:rsidR="00123ECE" w:rsidRPr="005647EB" w:rsidDel="00D63DD8" w:rsidRDefault="00123ECE" w:rsidP="002570E4">
            <w:pPr>
              <w:pStyle w:val="TAL"/>
              <w:keepNext w:val="0"/>
              <w:keepLines w:val="0"/>
            </w:pPr>
          </w:p>
        </w:tc>
        <w:tc>
          <w:tcPr>
            <w:tcW w:w="1245" w:type="dxa"/>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265F591A" w14:textId="77777777" w:rsidR="00123ECE" w:rsidRPr="005647EB" w:rsidRDefault="00123ECE" w:rsidP="002570E4">
            <w:pPr>
              <w:pStyle w:val="TAL"/>
              <w:keepNext w:val="0"/>
              <w:keepLines w:val="0"/>
            </w:pPr>
            <w:r w:rsidRPr="005647EB">
              <w:t>psf1</w:t>
            </w:r>
          </w:p>
        </w:tc>
        <w:tc>
          <w:tcPr>
            <w:tcW w:w="1700" w:type="dxa"/>
          </w:tcPr>
          <w:p w14:paraId="32EA066C" w14:textId="77777777" w:rsidR="00123ECE" w:rsidRPr="005647EB" w:rsidRDefault="00123ECE" w:rsidP="002570E4">
            <w:pPr>
              <w:pStyle w:val="TAL"/>
              <w:keepNext w:val="0"/>
              <w:keepLines w:val="0"/>
            </w:pPr>
          </w:p>
        </w:tc>
        <w:tc>
          <w:tcPr>
            <w:tcW w:w="1245" w:type="dxa"/>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1AFC9A1C" w14:textId="77777777" w:rsidR="00123ECE" w:rsidRPr="005647EB" w:rsidRDefault="00123ECE" w:rsidP="002570E4">
            <w:pPr>
              <w:pStyle w:val="TAL"/>
              <w:keepNext w:val="0"/>
              <w:keepLines w:val="0"/>
            </w:pPr>
            <w:r w:rsidRPr="005647EB">
              <w:t>psf1</w:t>
            </w:r>
          </w:p>
        </w:tc>
        <w:tc>
          <w:tcPr>
            <w:tcW w:w="1700" w:type="dxa"/>
          </w:tcPr>
          <w:p w14:paraId="67B0DED7" w14:textId="77777777" w:rsidR="00123ECE" w:rsidRPr="005647EB" w:rsidRDefault="00123ECE" w:rsidP="002570E4">
            <w:pPr>
              <w:pStyle w:val="TAL"/>
              <w:keepNext w:val="0"/>
              <w:keepLines w:val="0"/>
            </w:pPr>
          </w:p>
        </w:tc>
        <w:tc>
          <w:tcPr>
            <w:tcW w:w="1245" w:type="dxa"/>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199E98B5" w14:textId="77777777" w:rsidR="00123ECE" w:rsidRPr="005647EB" w:rsidRDefault="00123ECE" w:rsidP="002570E4">
            <w:pPr>
              <w:pStyle w:val="TAL"/>
              <w:keepNext w:val="0"/>
              <w:keepLines w:val="0"/>
            </w:pPr>
          </w:p>
        </w:tc>
        <w:tc>
          <w:tcPr>
            <w:tcW w:w="1245" w:type="dxa"/>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3890DE72" w14:textId="542CF191" w:rsidR="00123ECE" w:rsidRPr="005647EB" w:rsidRDefault="002570E4" w:rsidP="002570E4">
            <w:pPr>
              <w:pStyle w:val="TAL"/>
              <w:keepNext w:val="0"/>
              <w:keepLines w:val="0"/>
            </w:pPr>
            <w:r w:rsidRPr="005647EB">
              <w:t xml:space="preserve"> </w:t>
            </w:r>
          </w:p>
        </w:tc>
        <w:tc>
          <w:tcPr>
            <w:tcW w:w="1700" w:type="dxa"/>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65F6A0C7" w14:textId="77777777" w:rsidR="00123ECE" w:rsidRPr="005647EB" w:rsidRDefault="00C14963" w:rsidP="002570E4">
            <w:pPr>
              <w:pStyle w:val="TAL"/>
              <w:keepNext w:val="0"/>
              <w:keepLines w:val="0"/>
            </w:pPr>
            <w:r w:rsidRPr="005647EB">
              <w:t>9</w:t>
            </w:r>
          </w:p>
        </w:tc>
        <w:tc>
          <w:tcPr>
            <w:tcW w:w="1700" w:type="dxa"/>
          </w:tcPr>
          <w:p w14:paraId="4182E143" w14:textId="77777777" w:rsidR="00123ECE" w:rsidRPr="005647EB" w:rsidRDefault="00123ECE" w:rsidP="002570E4">
            <w:pPr>
              <w:pStyle w:val="TAL"/>
              <w:keepNext w:val="0"/>
              <w:keepLines w:val="0"/>
            </w:pPr>
          </w:p>
        </w:tc>
        <w:tc>
          <w:tcPr>
            <w:tcW w:w="1245" w:type="dxa"/>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tcPr>
          <w:p w14:paraId="4EABE283" w14:textId="77777777" w:rsidR="00123ECE" w:rsidRPr="005647EB" w:rsidRDefault="00123ECE" w:rsidP="002570E4">
            <w:pPr>
              <w:pStyle w:val="TAL"/>
              <w:keepNext w:val="0"/>
              <w:keepLines w:val="0"/>
            </w:pPr>
          </w:p>
        </w:tc>
        <w:tc>
          <w:tcPr>
            <w:tcW w:w="1700" w:type="dxa"/>
          </w:tcPr>
          <w:p w14:paraId="331D9C19" w14:textId="77777777" w:rsidR="00123ECE" w:rsidRPr="005647EB" w:rsidRDefault="00123ECE" w:rsidP="002570E4">
            <w:pPr>
              <w:pStyle w:val="TAL"/>
              <w:keepNext w:val="0"/>
              <w:keepLines w:val="0"/>
            </w:pPr>
          </w:p>
        </w:tc>
        <w:tc>
          <w:tcPr>
            <w:tcW w:w="1245" w:type="dxa"/>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3CD5684" w14:textId="77777777" w:rsidR="00123ECE" w:rsidRPr="005647EB" w:rsidRDefault="00123ECE" w:rsidP="002570E4">
            <w:pPr>
              <w:pStyle w:val="TAL"/>
              <w:keepNext w:val="0"/>
              <w:keepLines w:val="0"/>
            </w:pPr>
          </w:p>
        </w:tc>
        <w:tc>
          <w:tcPr>
            <w:tcW w:w="1245" w:type="dxa"/>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tcPr>
          <w:p w14:paraId="27EDB1B3" w14:textId="77777777" w:rsidR="00123ECE" w:rsidRPr="005647EB" w:rsidRDefault="00123ECE" w:rsidP="002570E4">
            <w:pPr>
              <w:pStyle w:val="TAL"/>
              <w:keepNext w:val="0"/>
              <w:keepLines w:val="0"/>
            </w:pPr>
          </w:p>
        </w:tc>
        <w:tc>
          <w:tcPr>
            <w:tcW w:w="1700" w:type="dxa"/>
          </w:tcPr>
          <w:p w14:paraId="64C6F080" w14:textId="77777777" w:rsidR="00123ECE" w:rsidRPr="005647EB" w:rsidRDefault="00123ECE" w:rsidP="002570E4">
            <w:pPr>
              <w:pStyle w:val="TAL"/>
              <w:keepNext w:val="0"/>
              <w:keepLines w:val="0"/>
            </w:pPr>
          </w:p>
        </w:tc>
        <w:tc>
          <w:tcPr>
            <w:tcW w:w="1245" w:type="dxa"/>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tcPr>
          <w:p w14:paraId="338575D1" w14:textId="77777777" w:rsidR="00123ECE" w:rsidRPr="005647EB" w:rsidRDefault="00123ECE" w:rsidP="002570E4">
            <w:pPr>
              <w:pStyle w:val="TAL"/>
              <w:keepNext w:val="0"/>
              <w:keepLines w:val="0"/>
            </w:pPr>
          </w:p>
        </w:tc>
        <w:tc>
          <w:tcPr>
            <w:tcW w:w="1700" w:type="dxa"/>
          </w:tcPr>
          <w:p w14:paraId="2205A460" w14:textId="77777777" w:rsidR="00123ECE" w:rsidRPr="005647EB" w:rsidRDefault="00123ECE" w:rsidP="002570E4">
            <w:pPr>
              <w:pStyle w:val="TAL"/>
              <w:keepNext w:val="0"/>
              <w:keepLines w:val="0"/>
            </w:pPr>
          </w:p>
        </w:tc>
        <w:tc>
          <w:tcPr>
            <w:tcW w:w="1245" w:type="dxa"/>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0BF790F1" w14:textId="77777777" w:rsidR="00123ECE" w:rsidRPr="005647EB" w:rsidRDefault="00123ECE" w:rsidP="002570E4">
            <w:pPr>
              <w:pStyle w:val="TAL"/>
              <w:keepNext w:val="0"/>
              <w:keepLines w:val="0"/>
            </w:pPr>
          </w:p>
        </w:tc>
        <w:tc>
          <w:tcPr>
            <w:tcW w:w="1245" w:type="dxa"/>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tcPr>
          <w:p w14:paraId="40E14255" w14:textId="77777777" w:rsidR="004A3C89" w:rsidRPr="005647EB" w:rsidRDefault="004A3C89" w:rsidP="002570E4">
            <w:pPr>
              <w:pStyle w:val="TAL"/>
              <w:keepNext w:val="0"/>
              <w:keepLines w:val="0"/>
            </w:pPr>
            <w:r w:rsidRPr="005647EB">
              <w:t>}</w:t>
            </w:r>
          </w:p>
        </w:tc>
        <w:tc>
          <w:tcPr>
            <w:tcW w:w="2267" w:type="dxa"/>
          </w:tcPr>
          <w:p w14:paraId="1CBA9B23" w14:textId="77777777" w:rsidR="004A3C89" w:rsidRPr="005647EB" w:rsidRDefault="004A3C89" w:rsidP="002570E4">
            <w:pPr>
              <w:pStyle w:val="TAL"/>
              <w:keepNext w:val="0"/>
              <w:keepLines w:val="0"/>
              <w:rPr>
                <w:lang w:eastAsia="zh-CN"/>
              </w:rPr>
            </w:pPr>
          </w:p>
        </w:tc>
        <w:tc>
          <w:tcPr>
            <w:tcW w:w="1700" w:type="dxa"/>
          </w:tcPr>
          <w:p w14:paraId="3DDE428A" w14:textId="77777777" w:rsidR="004A3C89" w:rsidRPr="005647EB" w:rsidRDefault="004A3C89" w:rsidP="002570E4">
            <w:pPr>
              <w:pStyle w:val="TAL"/>
              <w:keepNext w:val="0"/>
              <w:keepLines w:val="0"/>
            </w:pPr>
          </w:p>
        </w:tc>
        <w:tc>
          <w:tcPr>
            <w:tcW w:w="1245" w:type="dxa"/>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0B094CE" w14:textId="77777777" w:rsidR="00123ECE" w:rsidRPr="005647EB" w:rsidRDefault="00123ECE" w:rsidP="002570E4">
            <w:pPr>
              <w:pStyle w:val="TAH"/>
              <w:keepNext w:val="0"/>
              <w:keepLines w:val="0"/>
            </w:pPr>
            <w:r w:rsidRPr="005647EB">
              <w:t>Value/remark</w:t>
            </w:r>
          </w:p>
        </w:tc>
        <w:tc>
          <w:tcPr>
            <w:tcW w:w="1700" w:type="dxa"/>
          </w:tcPr>
          <w:p w14:paraId="01497988" w14:textId="77777777" w:rsidR="00123ECE" w:rsidRPr="005647EB" w:rsidRDefault="00123ECE" w:rsidP="002570E4">
            <w:pPr>
              <w:pStyle w:val="TAH"/>
              <w:keepNext w:val="0"/>
              <w:keepLines w:val="0"/>
            </w:pPr>
            <w:r w:rsidRPr="005647EB">
              <w:t>Comment</w:t>
            </w:r>
          </w:p>
        </w:tc>
        <w:tc>
          <w:tcPr>
            <w:tcW w:w="1245" w:type="dxa"/>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F6E964" w14:textId="77777777" w:rsidR="00123ECE" w:rsidRPr="005647EB" w:rsidRDefault="00123ECE" w:rsidP="002570E4">
            <w:pPr>
              <w:pStyle w:val="TAL"/>
              <w:keepNext w:val="0"/>
              <w:keepLines w:val="0"/>
            </w:pPr>
          </w:p>
        </w:tc>
        <w:tc>
          <w:tcPr>
            <w:tcW w:w="1700" w:type="dxa"/>
          </w:tcPr>
          <w:p w14:paraId="14649026" w14:textId="77777777" w:rsidR="00123ECE" w:rsidRPr="005647EB" w:rsidRDefault="00123ECE" w:rsidP="002570E4">
            <w:pPr>
              <w:pStyle w:val="TAL"/>
              <w:keepNext w:val="0"/>
              <w:keepLines w:val="0"/>
            </w:pPr>
          </w:p>
        </w:tc>
        <w:tc>
          <w:tcPr>
            <w:tcW w:w="1245" w:type="dxa"/>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2B257E7D" w14:textId="77777777" w:rsidR="00123ECE" w:rsidRPr="005647EB" w:rsidRDefault="00123ECE" w:rsidP="002570E4">
            <w:pPr>
              <w:pStyle w:val="TAL"/>
              <w:keepNext w:val="0"/>
              <w:keepLines w:val="0"/>
            </w:pPr>
          </w:p>
        </w:tc>
        <w:tc>
          <w:tcPr>
            <w:tcW w:w="1245" w:type="dxa"/>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tcPr>
          <w:p w14:paraId="3DBCFF08" w14:textId="77777777" w:rsidR="00123ECE" w:rsidRPr="005647EB" w:rsidRDefault="00123ECE" w:rsidP="002570E4">
            <w:pPr>
              <w:pStyle w:val="TAL"/>
              <w:keepNext w:val="0"/>
              <w:keepLines w:val="0"/>
            </w:pPr>
            <w:r w:rsidRPr="005647EB">
              <w:t>}</w:t>
            </w:r>
          </w:p>
        </w:tc>
        <w:tc>
          <w:tcPr>
            <w:tcW w:w="2267" w:type="dxa"/>
          </w:tcPr>
          <w:p w14:paraId="16909CDE" w14:textId="77777777" w:rsidR="00123ECE" w:rsidRPr="005647EB" w:rsidRDefault="00123ECE" w:rsidP="002570E4">
            <w:pPr>
              <w:pStyle w:val="TAL"/>
              <w:keepNext w:val="0"/>
              <w:keepLines w:val="0"/>
            </w:pPr>
          </w:p>
        </w:tc>
        <w:tc>
          <w:tcPr>
            <w:tcW w:w="1700" w:type="dxa"/>
          </w:tcPr>
          <w:p w14:paraId="44DEA4A6" w14:textId="77777777" w:rsidR="00123ECE" w:rsidRPr="005647EB" w:rsidRDefault="00123ECE" w:rsidP="002570E4">
            <w:pPr>
              <w:pStyle w:val="TAL"/>
              <w:keepNext w:val="0"/>
              <w:keepLines w:val="0"/>
            </w:pPr>
          </w:p>
        </w:tc>
        <w:tc>
          <w:tcPr>
            <w:tcW w:w="1245" w:type="dxa"/>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6B45122" w14:textId="77777777" w:rsidR="00123ECE" w:rsidRPr="005647EB" w:rsidRDefault="00123ECE" w:rsidP="002570E4">
            <w:pPr>
              <w:pStyle w:val="TAH"/>
              <w:keepNext w:val="0"/>
              <w:keepLines w:val="0"/>
            </w:pPr>
            <w:r w:rsidRPr="005647EB">
              <w:t>Value/remark</w:t>
            </w:r>
          </w:p>
        </w:tc>
        <w:tc>
          <w:tcPr>
            <w:tcW w:w="1700" w:type="dxa"/>
          </w:tcPr>
          <w:p w14:paraId="3E996616" w14:textId="77777777" w:rsidR="00123ECE" w:rsidRPr="005647EB" w:rsidRDefault="00123ECE" w:rsidP="002570E4">
            <w:pPr>
              <w:pStyle w:val="TAH"/>
              <w:keepNext w:val="0"/>
              <w:keepLines w:val="0"/>
            </w:pPr>
            <w:r w:rsidRPr="005647EB">
              <w:t>Comment</w:t>
            </w:r>
          </w:p>
        </w:tc>
        <w:tc>
          <w:tcPr>
            <w:tcW w:w="1133" w:type="dxa"/>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4522A6" w14:textId="77777777" w:rsidR="00123ECE" w:rsidRPr="005647EB" w:rsidRDefault="00123ECE" w:rsidP="002570E4">
            <w:pPr>
              <w:pStyle w:val="TAL"/>
              <w:keepNext w:val="0"/>
              <w:keepLines w:val="0"/>
            </w:pPr>
          </w:p>
        </w:tc>
        <w:tc>
          <w:tcPr>
            <w:tcW w:w="1700" w:type="dxa"/>
          </w:tcPr>
          <w:p w14:paraId="1C4F1CC3" w14:textId="77777777" w:rsidR="00123ECE" w:rsidRPr="005647EB" w:rsidRDefault="00123ECE" w:rsidP="002570E4">
            <w:pPr>
              <w:pStyle w:val="TAL"/>
              <w:keepNext w:val="0"/>
              <w:keepLines w:val="0"/>
            </w:pPr>
          </w:p>
        </w:tc>
        <w:tc>
          <w:tcPr>
            <w:tcW w:w="1133" w:type="dxa"/>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5F6358" w14:textId="77777777" w:rsidR="00123ECE" w:rsidRPr="005647EB" w:rsidRDefault="00123ECE" w:rsidP="002570E4">
            <w:pPr>
              <w:pStyle w:val="TAL"/>
              <w:keepNext w:val="0"/>
              <w:keepLines w:val="0"/>
            </w:pPr>
          </w:p>
        </w:tc>
        <w:tc>
          <w:tcPr>
            <w:tcW w:w="1700" w:type="dxa"/>
          </w:tcPr>
          <w:p w14:paraId="4172D5A6" w14:textId="77777777" w:rsidR="00123ECE" w:rsidRPr="005647EB" w:rsidRDefault="00123ECE" w:rsidP="002570E4">
            <w:pPr>
              <w:pStyle w:val="TAL"/>
              <w:keepNext w:val="0"/>
              <w:keepLines w:val="0"/>
            </w:pPr>
          </w:p>
        </w:tc>
        <w:tc>
          <w:tcPr>
            <w:tcW w:w="1133" w:type="dxa"/>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4098C06" w14:textId="77777777" w:rsidR="00123ECE" w:rsidRPr="005647EB" w:rsidRDefault="00123ECE" w:rsidP="002570E4">
            <w:pPr>
              <w:pStyle w:val="TAL"/>
              <w:keepNext w:val="0"/>
              <w:keepLines w:val="0"/>
            </w:pPr>
          </w:p>
        </w:tc>
        <w:tc>
          <w:tcPr>
            <w:tcW w:w="1700" w:type="dxa"/>
          </w:tcPr>
          <w:p w14:paraId="0D4D986D" w14:textId="77777777" w:rsidR="00123ECE" w:rsidRPr="005647EB" w:rsidRDefault="00123ECE" w:rsidP="002570E4">
            <w:pPr>
              <w:pStyle w:val="TAL"/>
              <w:keepNext w:val="0"/>
              <w:keepLines w:val="0"/>
            </w:pPr>
          </w:p>
        </w:tc>
        <w:tc>
          <w:tcPr>
            <w:tcW w:w="1133" w:type="dxa"/>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73712FF0" w14:textId="77777777" w:rsidR="00123ECE" w:rsidRPr="005647EB" w:rsidRDefault="00123ECE" w:rsidP="002570E4">
            <w:pPr>
              <w:pStyle w:val="TAL"/>
              <w:keepNext w:val="0"/>
              <w:keepLines w:val="0"/>
            </w:pPr>
            <w:r w:rsidRPr="005647EB">
              <w:t>reportCGI</w:t>
            </w:r>
          </w:p>
        </w:tc>
        <w:tc>
          <w:tcPr>
            <w:tcW w:w="1700" w:type="dxa"/>
          </w:tcPr>
          <w:p w14:paraId="5848F004" w14:textId="77777777" w:rsidR="00123ECE" w:rsidRPr="005647EB" w:rsidRDefault="00123ECE" w:rsidP="002570E4">
            <w:pPr>
              <w:pStyle w:val="TAL"/>
              <w:keepNext w:val="0"/>
              <w:keepLines w:val="0"/>
            </w:pPr>
          </w:p>
        </w:tc>
        <w:tc>
          <w:tcPr>
            <w:tcW w:w="1133" w:type="dxa"/>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tcPr>
          <w:p w14:paraId="5BC84028" w14:textId="77777777" w:rsidR="00123ECE" w:rsidRPr="005647EB" w:rsidRDefault="00123ECE" w:rsidP="002570E4">
            <w:pPr>
              <w:pStyle w:val="TAL"/>
              <w:keepNext w:val="0"/>
              <w:keepLines w:val="0"/>
            </w:pPr>
          </w:p>
        </w:tc>
        <w:tc>
          <w:tcPr>
            <w:tcW w:w="1700" w:type="dxa"/>
          </w:tcPr>
          <w:p w14:paraId="2C5217FF" w14:textId="77777777" w:rsidR="00123ECE" w:rsidRPr="005647EB" w:rsidRDefault="00123ECE" w:rsidP="002570E4">
            <w:pPr>
              <w:pStyle w:val="TAL"/>
              <w:keepNext w:val="0"/>
              <w:keepLines w:val="0"/>
            </w:pPr>
          </w:p>
        </w:tc>
        <w:tc>
          <w:tcPr>
            <w:tcW w:w="1133" w:type="dxa"/>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tcPr>
          <w:p w14:paraId="59643869" w14:textId="77777777" w:rsidR="00123ECE" w:rsidRPr="005647EB" w:rsidRDefault="00123ECE" w:rsidP="002570E4">
            <w:pPr>
              <w:pStyle w:val="TAL"/>
              <w:keepNext w:val="0"/>
              <w:keepLines w:val="0"/>
            </w:pPr>
          </w:p>
        </w:tc>
        <w:tc>
          <w:tcPr>
            <w:tcW w:w="1700" w:type="dxa"/>
          </w:tcPr>
          <w:p w14:paraId="74D4FA6B" w14:textId="77777777" w:rsidR="00123ECE" w:rsidRPr="005647EB" w:rsidRDefault="00123ECE" w:rsidP="002570E4">
            <w:pPr>
              <w:pStyle w:val="TAL"/>
              <w:keepNext w:val="0"/>
              <w:keepLines w:val="0"/>
            </w:pPr>
          </w:p>
        </w:tc>
        <w:tc>
          <w:tcPr>
            <w:tcW w:w="1133" w:type="dxa"/>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tcPr>
          <w:p w14:paraId="14D8B9C6" w14:textId="77777777" w:rsidR="00123ECE" w:rsidRPr="005647EB" w:rsidRDefault="00123ECE" w:rsidP="002570E4">
            <w:pPr>
              <w:pStyle w:val="TAL"/>
              <w:keepNext w:val="0"/>
              <w:keepLines w:val="0"/>
            </w:pPr>
          </w:p>
        </w:tc>
        <w:tc>
          <w:tcPr>
            <w:tcW w:w="1133" w:type="dxa"/>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2CAD237" w14:textId="77777777" w:rsidR="00123ECE" w:rsidRPr="005647EB" w:rsidRDefault="00123ECE" w:rsidP="002570E4">
            <w:pPr>
              <w:pStyle w:val="TAL"/>
              <w:keepNext w:val="0"/>
              <w:keepLines w:val="0"/>
            </w:pPr>
          </w:p>
        </w:tc>
        <w:tc>
          <w:tcPr>
            <w:tcW w:w="1133" w:type="dxa"/>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tcPr>
          <w:p w14:paraId="324F6AA2" w14:textId="77777777" w:rsidR="00123ECE" w:rsidRPr="005647EB" w:rsidRDefault="00123ECE" w:rsidP="002570E4">
            <w:pPr>
              <w:pStyle w:val="TAL"/>
              <w:keepNext w:val="0"/>
              <w:keepLines w:val="0"/>
            </w:pPr>
            <w:r w:rsidRPr="005647EB">
              <w:t>}</w:t>
            </w:r>
          </w:p>
        </w:tc>
        <w:tc>
          <w:tcPr>
            <w:tcW w:w="2267" w:type="dxa"/>
          </w:tcPr>
          <w:p w14:paraId="2BBA93DB" w14:textId="77777777" w:rsidR="00123ECE" w:rsidRPr="005647EB" w:rsidRDefault="00123ECE" w:rsidP="002570E4">
            <w:pPr>
              <w:pStyle w:val="TAL"/>
              <w:keepNext w:val="0"/>
              <w:keepLines w:val="0"/>
            </w:pPr>
          </w:p>
        </w:tc>
        <w:tc>
          <w:tcPr>
            <w:tcW w:w="1700" w:type="dxa"/>
          </w:tcPr>
          <w:p w14:paraId="2FC70B95" w14:textId="77777777" w:rsidR="00123ECE" w:rsidRPr="005647EB" w:rsidRDefault="00123ECE" w:rsidP="002570E4">
            <w:pPr>
              <w:pStyle w:val="TAL"/>
              <w:keepNext w:val="0"/>
              <w:keepLines w:val="0"/>
            </w:pPr>
          </w:p>
        </w:tc>
        <w:tc>
          <w:tcPr>
            <w:tcW w:w="1133" w:type="dxa"/>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D85C131" w14:textId="77777777" w:rsidR="00B742E0" w:rsidRPr="005647EB" w:rsidRDefault="00B742E0" w:rsidP="002570E4">
            <w:pPr>
              <w:pStyle w:val="TAL"/>
              <w:keepNext w:val="0"/>
              <w:keepLines w:val="0"/>
              <w:rPr>
                <w:lang w:eastAsia="ko-KR"/>
              </w:rPr>
            </w:pPr>
          </w:p>
        </w:tc>
        <w:tc>
          <w:tcPr>
            <w:tcW w:w="1700" w:type="dxa"/>
          </w:tcPr>
          <w:p w14:paraId="2F512402" w14:textId="77777777" w:rsidR="00B742E0" w:rsidRPr="005647EB" w:rsidRDefault="00B742E0" w:rsidP="002570E4">
            <w:pPr>
              <w:pStyle w:val="TAL"/>
              <w:keepNext w:val="0"/>
              <w:keepLines w:val="0"/>
              <w:rPr>
                <w:lang w:eastAsia="ko-KR"/>
              </w:rPr>
            </w:pPr>
          </w:p>
        </w:tc>
        <w:tc>
          <w:tcPr>
            <w:tcW w:w="1133" w:type="dxa"/>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0D8F7D39" w14:textId="77777777" w:rsidR="00B742E0" w:rsidRPr="005647EB" w:rsidRDefault="00B742E0" w:rsidP="002570E4">
            <w:pPr>
              <w:pStyle w:val="TAL"/>
              <w:keepNext w:val="0"/>
              <w:keepLines w:val="0"/>
              <w:rPr>
                <w:lang w:eastAsia="ko-KR"/>
              </w:rPr>
            </w:pPr>
          </w:p>
        </w:tc>
        <w:tc>
          <w:tcPr>
            <w:tcW w:w="1133" w:type="dxa"/>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tcPr>
          <w:p w14:paraId="49474EFC" w14:textId="77777777" w:rsidR="00B742E0" w:rsidRPr="005647EB" w:rsidRDefault="00B742E0" w:rsidP="002570E4">
            <w:pPr>
              <w:pStyle w:val="TAL"/>
              <w:keepNext w:val="0"/>
              <w:keepLines w:val="0"/>
              <w:rPr>
                <w:lang w:eastAsia="ko-KR"/>
              </w:rPr>
            </w:pPr>
          </w:p>
        </w:tc>
        <w:tc>
          <w:tcPr>
            <w:tcW w:w="1700" w:type="dxa"/>
          </w:tcPr>
          <w:p w14:paraId="4FADE96B" w14:textId="77777777" w:rsidR="00B742E0" w:rsidRPr="005647EB" w:rsidRDefault="00B742E0" w:rsidP="002570E4">
            <w:pPr>
              <w:pStyle w:val="TAL"/>
              <w:keepNext w:val="0"/>
              <w:keepLines w:val="0"/>
              <w:rPr>
                <w:lang w:eastAsia="ko-KR"/>
              </w:rPr>
            </w:pPr>
          </w:p>
        </w:tc>
        <w:tc>
          <w:tcPr>
            <w:tcW w:w="1133" w:type="dxa"/>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829829992"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829829993"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829829994"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829829995"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29829997"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29829998"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29829999"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829830000"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829830001"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829830002"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829830003"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829830004"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829830005"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829830006"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829830007"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829830008"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829830009"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CA5AF80" w14:textId="77777777" w:rsidR="00630FE6" w:rsidRPr="005647EB" w:rsidRDefault="00630FE6" w:rsidP="002570E4">
            <w:pPr>
              <w:pStyle w:val="TAC"/>
              <w:keepNext w:val="0"/>
              <w:keepLines w:val="0"/>
            </w:pPr>
            <w:r w:rsidRPr="005647EB">
              <w:t>-Infinity</w:t>
            </w:r>
          </w:p>
        </w:tc>
        <w:tc>
          <w:tcPr>
            <w:tcW w:w="1418" w:type="dxa"/>
            <w:gridSpan w:val="2"/>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F83F68E" w14:textId="77777777" w:rsidR="00630FE6" w:rsidRPr="005647EB" w:rsidRDefault="00630FE6" w:rsidP="002570E4">
            <w:pPr>
              <w:pStyle w:val="TAC"/>
              <w:keepNext w:val="0"/>
              <w:keepLines w:val="0"/>
            </w:pPr>
            <w:r w:rsidRPr="005647EB">
              <w:t>-infinity</w:t>
            </w:r>
          </w:p>
        </w:tc>
        <w:tc>
          <w:tcPr>
            <w:tcW w:w="1418" w:type="dxa"/>
            <w:gridSpan w:val="2"/>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829830010"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829830011"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29830012"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tcPr>
          <w:p w14:paraId="727981FE" w14:textId="6D84A01B" w:rsidR="00EC0475" w:rsidRPr="005647EB" w:rsidRDefault="00EC0475" w:rsidP="00EC0475">
            <w:pPr>
              <w:pStyle w:val="TAH"/>
            </w:pPr>
            <w:r w:rsidRPr="005647EB">
              <w:t>Normal CP</w:t>
            </w:r>
          </w:p>
        </w:tc>
        <w:tc>
          <w:tcPr>
            <w:tcW w:w="992" w:type="dxa"/>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829830013" r:id="rId226"/>
              </w:object>
            </w:r>
          </w:p>
        </w:tc>
        <w:tc>
          <w:tcPr>
            <w:tcW w:w="992" w:type="dxa"/>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829830014"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829830015" r:id="rId228"/>
              </w:object>
            </w:r>
          </w:p>
        </w:tc>
        <w:tc>
          <w:tcPr>
            <w:tcW w:w="992" w:type="dxa"/>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829830016"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829830017" r:id="rId230"/>
              </w:object>
            </w:r>
          </w:p>
        </w:tc>
        <w:tc>
          <w:tcPr>
            <w:tcW w:w="992" w:type="dxa"/>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829830018"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829830019" r:id="rId232"/>
              </w:object>
            </w:r>
          </w:p>
        </w:tc>
        <w:tc>
          <w:tcPr>
            <w:tcW w:w="992" w:type="dxa"/>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829830020"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829830021"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829830022"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829830023"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829830024"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29830025"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829830026"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829830027"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829830028"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829830029"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829830030"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829830031"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829830032"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829830033"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829830034"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829830035"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829830036"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829830037"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829830038"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29830039"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829830040"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829830041"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829830042"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29830043"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829830044"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829830045"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829830046"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29830047"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829830048"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29830049"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829830050"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829830051"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829830052"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829830053"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829830054"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tcPr>
          <w:p w14:paraId="00396B31" w14:textId="77777777" w:rsidR="008D1EDE" w:rsidRPr="005647EB" w:rsidRDefault="008D1EDE" w:rsidP="002570E4">
            <w:pPr>
              <w:pStyle w:val="TAC"/>
              <w:keepNext w:val="0"/>
              <w:keepLines w:val="0"/>
            </w:pPr>
            <w:r w:rsidRPr="005647EB">
              <w:t>0</w:t>
            </w:r>
          </w:p>
        </w:tc>
        <w:tc>
          <w:tcPr>
            <w:tcW w:w="4108" w:type="dxa"/>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tcPr>
          <w:p w14:paraId="35F874A1" w14:textId="77777777" w:rsidR="008D1EDE" w:rsidRPr="005647EB" w:rsidRDefault="008D1EDE" w:rsidP="002570E4">
            <w:pPr>
              <w:pStyle w:val="TAC"/>
              <w:keepNext w:val="0"/>
              <w:keepLines w:val="0"/>
            </w:pPr>
            <w:r w:rsidRPr="005647EB">
              <w:t>1</w:t>
            </w:r>
          </w:p>
        </w:tc>
        <w:tc>
          <w:tcPr>
            <w:tcW w:w="4108" w:type="dxa"/>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829830055"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29830056"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829830057" r:id="rId271"/>
              </w:object>
            </w:r>
          </w:p>
        </w:tc>
      </w:tr>
      <w:tr w:rsidR="008D1EDE" w:rsidRPr="005647EB" w14:paraId="59B0C558" w14:textId="77777777" w:rsidTr="00EC0475">
        <w:trPr>
          <w:jc w:val="center"/>
        </w:trPr>
        <w:tc>
          <w:tcPr>
            <w:tcW w:w="2356" w:type="dxa"/>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829830058" r:id="rId272"/>
              </w:object>
            </w:r>
            <w:r w:rsidRPr="005647EB">
              <w:t>]</w:t>
            </w:r>
          </w:p>
        </w:tc>
      </w:tr>
      <w:tr w:rsidR="008D1EDE" w:rsidRPr="005647EB" w14:paraId="5E923786" w14:textId="77777777" w:rsidTr="002570E4">
        <w:trPr>
          <w:jc w:val="center"/>
        </w:trPr>
        <w:tc>
          <w:tcPr>
            <w:tcW w:w="2387" w:type="dxa"/>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29830059"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29830060"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29830061"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829830062"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29830063"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829830064"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2FCB9DCE" w14:textId="77777777" w:rsidR="008D1EDE" w:rsidRPr="005647EB" w:rsidRDefault="008D1EDE" w:rsidP="002570E4">
            <w:pPr>
              <w:pStyle w:val="TAL"/>
              <w:keepNext w:val="0"/>
              <w:keepLines w:val="0"/>
            </w:pPr>
          </w:p>
        </w:tc>
        <w:tc>
          <w:tcPr>
            <w:tcW w:w="1700" w:type="dxa"/>
            <w:tcBorders>
              <w:top w:val="single" w:sz="4" w:space="0" w:color="auto"/>
            </w:tcBorders>
          </w:tcPr>
          <w:p w14:paraId="3171C1AD" w14:textId="77777777" w:rsidR="008D1EDE" w:rsidRPr="005647EB" w:rsidRDefault="008D1EDE" w:rsidP="002570E4">
            <w:pPr>
              <w:pStyle w:val="TAL"/>
              <w:keepNext w:val="0"/>
              <w:keepLines w:val="0"/>
            </w:pPr>
          </w:p>
        </w:tc>
        <w:tc>
          <w:tcPr>
            <w:tcW w:w="1135" w:type="dxa"/>
            <w:tcBorders>
              <w:top w:val="single" w:sz="4" w:space="0" w:color="auto"/>
            </w:tcBorders>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829830065"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829830066"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829830067"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829830068"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829830069"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829830070" r:id="rId285"/>
              </w:object>
            </w:r>
          </w:p>
        </w:tc>
      </w:tr>
      <w:tr w:rsidR="008D1EDE" w:rsidRPr="005647EB" w14:paraId="56140079" w14:textId="77777777" w:rsidTr="00EC0475">
        <w:trPr>
          <w:jc w:val="center"/>
        </w:trPr>
        <w:tc>
          <w:tcPr>
            <w:tcW w:w="2356" w:type="dxa"/>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tcPr>
          <w:p w14:paraId="0D6EE0E2" w14:textId="77777777" w:rsidR="008D1EDE" w:rsidRPr="005647EB" w:rsidRDefault="008D1EDE" w:rsidP="002570E4">
            <w:pPr>
              <w:pStyle w:val="TAC"/>
              <w:keepNext w:val="0"/>
              <w:keepLines w:val="0"/>
            </w:pPr>
            <w:r w:rsidRPr="005647EB">
              <w:t>0</w:t>
            </w:r>
          </w:p>
        </w:tc>
        <w:tc>
          <w:tcPr>
            <w:tcW w:w="3169" w:type="dxa"/>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tcPr>
          <w:p w14:paraId="11F4C91C" w14:textId="77777777" w:rsidR="008D1EDE" w:rsidRPr="005647EB" w:rsidRDefault="008D1EDE" w:rsidP="002570E4">
            <w:pPr>
              <w:pStyle w:val="TAC"/>
              <w:keepNext w:val="0"/>
              <w:keepLines w:val="0"/>
            </w:pPr>
            <w:r w:rsidRPr="005647EB">
              <w:t>1</w:t>
            </w:r>
          </w:p>
        </w:tc>
        <w:tc>
          <w:tcPr>
            <w:tcW w:w="3169" w:type="dxa"/>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tcPr>
          <w:p w14:paraId="04F0D7EE" w14:textId="77777777" w:rsidR="008D1EDE" w:rsidRPr="005647EB" w:rsidRDefault="008D1EDE" w:rsidP="002570E4">
            <w:pPr>
              <w:pStyle w:val="TAC"/>
              <w:keepNext w:val="0"/>
              <w:keepLines w:val="0"/>
            </w:pPr>
            <w:r w:rsidRPr="005647EB">
              <w:t>0</w:t>
            </w:r>
          </w:p>
        </w:tc>
        <w:tc>
          <w:tcPr>
            <w:tcW w:w="3169" w:type="dxa"/>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tcPr>
          <w:p w14:paraId="32D00815" w14:textId="77777777" w:rsidR="008D1EDE" w:rsidRPr="005647EB" w:rsidRDefault="008D1EDE" w:rsidP="002570E4">
            <w:pPr>
              <w:pStyle w:val="TAC"/>
              <w:keepNext w:val="0"/>
              <w:keepLines w:val="0"/>
            </w:pPr>
            <w:r w:rsidRPr="005647EB">
              <w:t>1</w:t>
            </w:r>
          </w:p>
        </w:tc>
        <w:tc>
          <w:tcPr>
            <w:tcW w:w="3169" w:type="dxa"/>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29830071"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29830072"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29830073"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29830074"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29830075"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29830076"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829830077"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829830078"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829830079"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tcPr>
          <w:p w14:paraId="35A51B7E" w14:textId="77777777" w:rsidR="0045714D" w:rsidRPr="005647EB" w:rsidRDefault="0045714D" w:rsidP="002570E4">
            <w:pPr>
              <w:pStyle w:val="TAL"/>
              <w:keepNext w:val="0"/>
              <w:keepLines w:val="0"/>
            </w:pPr>
          </w:p>
        </w:tc>
        <w:tc>
          <w:tcPr>
            <w:tcW w:w="1700" w:type="dxa"/>
            <w:tcBorders>
              <w:top w:val="single" w:sz="4" w:space="0" w:color="auto"/>
            </w:tcBorders>
          </w:tcPr>
          <w:p w14:paraId="1A1C92DB" w14:textId="77777777" w:rsidR="0045714D" w:rsidRPr="005647EB" w:rsidRDefault="0045714D" w:rsidP="002570E4">
            <w:pPr>
              <w:pStyle w:val="TAL"/>
              <w:keepNext w:val="0"/>
              <w:keepLines w:val="0"/>
            </w:pPr>
          </w:p>
        </w:tc>
        <w:tc>
          <w:tcPr>
            <w:tcW w:w="1135" w:type="dxa"/>
            <w:tcBorders>
              <w:top w:val="single" w:sz="4" w:space="0" w:color="auto"/>
            </w:tcBorders>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Pr>
          <w:p w14:paraId="7440B4B8" w14:textId="77777777" w:rsidR="0045714D" w:rsidRPr="005647EB" w:rsidRDefault="0045714D" w:rsidP="002570E4">
            <w:pPr>
              <w:pStyle w:val="TAH"/>
              <w:keepNext w:val="0"/>
              <w:keepLines w:val="0"/>
            </w:pPr>
            <w:r w:rsidRPr="005647EB">
              <w:t>Value/remark</w:t>
            </w:r>
          </w:p>
        </w:tc>
        <w:tc>
          <w:tcPr>
            <w:tcW w:w="1700" w:type="dxa"/>
          </w:tcPr>
          <w:p w14:paraId="7161F073" w14:textId="77777777" w:rsidR="0045714D" w:rsidRPr="005647EB" w:rsidRDefault="0045714D" w:rsidP="002570E4">
            <w:pPr>
              <w:pStyle w:val="TAH"/>
              <w:keepNext w:val="0"/>
              <w:keepLines w:val="0"/>
            </w:pPr>
            <w:r w:rsidRPr="005647EB">
              <w:t>Comment</w:t>
            </w:r>
          </w:p>
        </w:tc>
        <w:tc>
          <w:tcPr>
            <w:tcW w:w="1245" w:type="dxa"/>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7D851E" w14:textId="77777777" w:rsidR="0045714D" w:rsidRPr="005647EB" w:rsidRDefault="0045714D" w:rsidP="002570E4">
            <w:pPr>
              <w:pStyle w:val="TAL"/>
              <w:keepNext w:val="0"/>
              <w:keepLines w:val="0"/>
            </w:pPr>
          </w:p>
        </w:tc>
        <w:tc>
          <w:tcPr>
            <w:tcW w:w="1700" w:type="dxa"/>
          </w:tcPr>
          <w:p w14:paraId="6368A2EB" w14:textId="77777777" w:rsidR="0045714D" w:rsidRPr="005647EB" w:rsidRDefault="0045714D" w:rsidP="002570E4">
            <w:pPr>
              <w:pStyle w:val="TAL"/>
              <w:keepNext w:val="0"/>
              <w:keepLines w:val="0"/>
            </w:pPr>
          </w:p>
        </w:tc>
        <w:tc>
          <w:tcPr>
            <w:tcW w:w="1245" w:type="dxa"/>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tcPr>
          <w:p w14:paraId="58055E6B" w14:textId="77777777" w:rsidR="0045714D" w:rsidRPr="005647EB" w:rsidRDefault="0045714D" w:rsidP="002570E4">
            <w:pPr>
              <w:pStyle w:val="TAL"/>
              <w:keepNext w:val="0"/>
              <w:keepLines w:val="0"/>
            </w:pPr>
          </w:p>
        </w:tc>
        <w:tc>
          <w:tcPr>
            <w:tcW w:w="1700" w:type="dxa"/>
          </w:tcPr>
          <w:p w14:paraId="61041C7D" w14:textId="77777777" w:rsidR="0045714D" w:rsidRPr="005647EB" w:rsidRDefault="0045714D" w:rsidP="002570E4">
            <w:pPr>
              <w:pStyle w:val="TAL"/>
              <w:keepNext w:val="0"/>
              <w:keepLines w:val="0"/>
            </w:pPr>
          </w:p>
        </w:tc>
        <w:tc>
          <w:tcPr>
            <w:tcW w:w="1245" w:type="dxa"/>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tcPr>
          <w:p w14:paraId="4BC19E92" w14:textId="77777777" w:rsidR="0045714D" w:rsidRPr="005647EB" w:rsidDel="00D63DD8" w:rsidRDefault="0045714D" w:rsidP="002570E4">
            <w:pPr>
              <w:pStyle w:val="TAL"/>
              <w:keepNext w:val="0"/>
              <w:keepLines w:val="0"/>
            </w:pPr>
          </w:p>
        </w:tc>
        <w:tc>
          <w:tcPr>
            <w:tcW w:w="1700" w:type="dxa"/>
          </w:tcPr>
          <w:p w14:paraId="5DED16B0" w14:textId="77777777" w:rsidR="0045714D" w:rsidRPr="005647EB" w:rsidDel="00D63DD8" w:rsidRDefault="0045714D" w:rsidP="002570E4">
            <w:pPr>
              <w:pStyle w:val="TAL"/>
              <w:keepNext w:val="0"/>
              <w:keepLines w:val="0"/>
            </w:pPr>
          </w:p>
        </w:tc>
        <w:tc>
          <w:tcPr>
            <w:tcW w:w="1245" w:type="dxa"/>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tcPr>
          <w:p w14:paraId="56572326" w14:textId="77777777" w:rsidR="0045714D" w:rsidRPr="005647EB" w:rsidRDefault="0045714D" w:rsidP="002570E4">
            <w:pPr>
              <w:pStyle w:val="TAL"/>
              <w:keepNext w:val="0"/>
              <w:keepLines w:val="0"/>
            </w:pPr>
            <w:r w:rsidRPr="005647EB">
              <w:t>psf1</w:t>
            </w:r>
          </w:p>
        </w:tc>
        <w:tc>
          <w:tcPr>
            <w:tcW w:w="1700" w:type="dxa"/>
          </w:tcPr>
          <w:p w14:paraId="67EC5FCA" w14:textId="77777777" w:rsidR="0045714D" w:rsidRPr="005647EB" w:rsidRDefault="0045714D" w:rsidP="002570E4">
            <w:pPr>
              <w:pStyle w:val="TAL"/>
              <w:keepNext w:val="0"/>
              <w:keepLines w:val="0"/>
            </w:pPr>
          </w:p>
        </w:tc>
        <w:tc>
          <w:tcPr>
            <w:tcW w:w="1245" w:type="dxa"/>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tcPr>
          <w:p w14:paraId="38941CB0" w14:textId="77777777" w:rsidR="0045714D" w:rsidRPr="005647EB" w:rsidRDefault="0045714D" w:rsidP="002570E4">
            <w:pPr>
              <w:pStyle w:val="TAL"/>
              <w:keepNext w:val="0"/>
              <w:keepLines w:val="0"/>
            </w:pPr>
            <w:r w:rsidRPr="005647EB">
              <w:t>psf1</w:t>
            </w:r>
          </w:p>
        </w:tc>
        <w:tc>
          <w:tcPr>
            <w:tcW w:w="1700" w:type="dxa"/>
          </w:tcPr>
          <w:p w14:paraId="251D5226" w14:textId="77777777" w:rsidR="0045714D" w:rsidRPr="005647EB" w:rsidRDefault="0045714D" w:rsidP="002570E4">
            <w:pPr>
              <w:pStyle w:val="TAL"/>
              <w:keepNext w:val="0"/>
              <w:keepLines w:val="0"/>
            </w:pPr>
          </w:p>
        </w:tc>
        <w:tc>
          <w:tcPr>
            <w:tcW w:w="1245" w:type="dxa"/>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tcPr>
          <w:p w14:paraId="3D0DEC5B" w14:textId="77777777" w:rsidR="0045714D" w:rsidRPr="005647EB" w:rsidRDefault="0045714D" w:rsidP="002570E4">
            <w:pPr>
              <w:pStyle w:val="TAL"/>
              <w:keepNext w:val="0"/>
              <w:keepLines w:val="0"/>
            </w:pPr>
            <w:r w:rsidRPr="005647EB">
              <w:t>psf1</w:t>
            </w:r>
          </w:p>
        </w:tc>
        <w:tc>
          <w:tcPr>
            <w:tcW w:w="1700" w:type="dxa"/>
          </w:tcPr>
          <w:p w14:paraId="5A3142A3" w14:textId="77777777" w:rsidR="0045714D" w:rsidRPr="005647EB" w:rsidRDefault="0045714D" w:rsidP="002570E4">
            <w:pPr>
              <w:pStyle w:val="TAL"/>
              <w:keepNext w:val="0"/>
              <w:keepLines w:val="0"/>
            </w:pPr>
          </w:p>
        </w:tc>
        <w:tc>
          <w:tcPr>
            <w:tcW w:w="1245" w:type="dxa"/>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tcPr>
          <w:p w14:paraId="0DD5AA98" w14:textId="77777777" w:rsidR="0045714D" w:rsidRPr="005647EB" w:rsidRDefault="0045714D" w:rsidP="002570E4">
            <w:pPr>
              <w:pStyle w:val="TAL"/>
              <w:keepNext w:val="0"/>
              <w:keepLines w:val="0"/>
            </w:pPr>
          </w:p>
        </w:tc>
        <w:tc>
          <w:tcPr>
            <w:tcW w:w="1700" w:type="dxa"/>
          </w:tcPr>
          <w:p w14:paraId="58FE4383" w14:textId="77777777" w:rsidR="0045714D" w:rsidRPr="005647EB" w:rsidRDefault="0045714D" w:rsidP="002570E4">
            <w:pPr>
              <w:pStyle w:val="TAL"/>
              <w:keepNext w:val="0"/>
              <w:keepLines w:val="0"/>
            </w:pPr>
          </w:p>
        </w:tc>
        <w:tc>
          <w:tcPr>
            <w:tcW w:w="1245" w:type="dxa"/>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tcPr>
          <w:p w14:paraId="0CBC089A" w14:textId="77777777" w:rsidR="0045714D" w:rsidRPr="005647EB" w:rsidRDefault="0045714D" w:rsidP="002570E4">
            <w:pPr>
              <w:pStyle w:val="TAL"/>
              <w:keepNext w:val="0"/>
              <w:keepLines w:val="0"/>
            </w:pPr>
            <w:r w:rsidRPr="005647EB">
              <w:t>0</w:t>
            </w:r>
          </w:p>
        </w:tc>
        <w:tc>
          <w:tcPr>
            <w:tcW w:w="1700" w:type="dxa"/>
          </w:tcPr>
          <w:p w14:paraId="24A2A648" w14:textId="77777777" w:rsidR="0045714D" w:rsidRPr="005647EB" w:rsidRDefault="0045714D" w:rsidP="002570E4">
            <w:pPr>
              <w:pStyle w:val="TAL"/>
              <w:keepNext w:val="0"/>
              <w:keepLines w:val="0"/>
            </w:pPr>
          </w:p>
        </w:tc>
        <w:tc>
          <w:tcPr>
            <w:tcW w:w="1245" w:type="dxa"/>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tcPr>
          <w:p w14:paraId="189356DB" w14:textId="77777777" w:rsidR="0045714D" w:rsidRPr="005647EB" w:rsidRDefault="0045714D" w:rsidP="002570E4">
            <w:pPr>
              <w:pStyle w:val="TAL"/>
              <w:keepNext w:val="0"/>
              <w:keepLines w:val="0"/>
            </w:pPr>
            <w:r w:rsidRPr="005647EB">
              <w:t>0</w:t>
            </w:r>
          </w:p>
        </w:tc>
        <w:tc>
          <w:tcPr>
            <w:tcW w:w="1700" w:type="dxa"/>
          </w:tcPr>
          <w:p w14:paraId="6777C967" w14:textId="77777777" w:rsidR="0045714D" w:rsidRPr="005647EB" w:rsidRDefault="0045714D" w:rsidP="002570E4">
            <w:pPr>
              <w:pStyle w:val="TAL"/>
              <w:keepNext w:val="0"/>
              <w:keepLines w:val="0"/>
            </w:pPr>
          </w:p>
        </w:tc>
        <w:tc>
          <w:tcPr>
            <w:tcW w:w="1245" w:type="dxa"/>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tcPr>
          <w:p w14:paraId="39A06A27" w14:textId="77777777" w:rsidR="0045714D" w:rsidRPr="005647EB" w:rsidRDefault="0045714D" w:rsidP="002570E4">
            <w:pPr>
              <w:pStyle w:val="TAL"/>
              <w:keepNext w:val="0"/>
              <w:keepLines w:val="0"/>
            </w:pPr>
          </w:p>
        </w:tc>
        <w:tc>
          <w:tcPr>
            <w:tcW w:w="1700" w:type="dxa"/>
          </w:tcPr>
          <w:p w14:paraId="5A152B2A" w14:textId="77777777" w:rsidR="0045714D" w:rsidRPr="005647EB" w:rsidRDefault="0045714D" w:rsidP="002570E4">
            <w:pPr>
              <w:pStyle w:val="TAL"/>
              <w:keepNext w:val="0"/>
              <w:keepLines w:val="0"/>
            </w:pPr>
          </w:p>
        </w:tc>
        <w:tc>
          <w:tcPr>
            <w:tcW w:w="1245" w:type="dxa"/>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Pr>
          <w:p w14:paraId="3FAE25CA" w14:textId="77777777" w:rsidR="0045714D" w:rsidRPr="005647EB" w:rsidRDefault="0045714D" w:rsidP="002570E4">
            <w:pPr>
              <w:pStyle w:val="TAL"/>
              <w:keepNext w:val="0"/>
              <w:keepLines w:val="0"/>
            </w:pPr>
          </w:p>
        </w:tc>
        <w:tc>
          <w:tcPr>
            <w:tcW w:w="1245" w:type="dxa"/>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tcPr>
          <w:p w14:paraId="64B469B5" w14:textId="77777777" w:rsidR="0045714D" w:rsidRPr="005647EB" w:rsidRDefault="0045714D" w:rsidP="002570E4">
            <w:pPr>
              <w:pStyle w:val="TAL"/>
              <w:keepNext w:val="0"/>
              <w:keepLines w:val="0"/>
            </w:pPr>
          </w:p>
        </w:tc>
        <w:tc>
          <w:tcPr>
            <w:tcW w:w="1700" w:type="dxa"/>
          </w:tcPr>
          <w:p w14:paraId="78482BDA" w14:textId="77777777" w:rsidR="0045714D" w:rsidRPr="005647EB" w:rsidRDefault="0045714D" w:rsidP="002570E4">
            <w:pPr>
              <w:pStyle w:val="TAL"/>
              <w:keepNext w:val="0"/>
              <w:keepLines w:val="0"/>
            </w:pPr>
          </w:p>
        </w:tc>
        <w:tc>
          <w:tcPr>
            <w:tcW w:w="1245" w:type="dxa"/>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tcPr>
          <w:p w14:paraId="39FFC2FF" w14:textId="77777777" w:rsidR="0045714D" w:rsidRPr="005647EB" w:rsidRDefault="0045714D" w:rsidP="002570E4">
            <w:pPr>
              <w:pStyle w:val="TAL"/>
              <w:keepNext w:val="0"/>
              <w:keepLines w:val="0"/>
            </w:pPr>
          </w:p>
        </w:tc>
        <w:tc>
          <w:tcPr>
            <w:tcW w:w="1700" w:type="dxa"/>
          </w:tcPr>
          <w:p w14:paraId="23E87A5E" w14:textId="77777777" w:rsidR="0045714D" w:rsidRPr="005647EB" w:rsidRDefault="0045714D" w:rsidP="002570E4">
            <w:pPr>
              <w:pStyle w:val="TAL"/>
              <w:keepNext w:val="0"/>
              <w:keepLines w:val="0"/>
            </w:pPr>
          </w:p>
        </w:tc>
        <w:tc>
          <w:tcPr>
            <w:tcW w:w="1245" w:type="dxa"/>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tcPr>
          <w:p w14:paraId="6C0F91F7" w14:textId="77777777" w:rsidR="0045714D" w:rsidRPr="005647EB" w:rsidRDefault="0045714D" w:rsidP="002570E4">
            <w:pPr>
              <w:pStyle w:val="TAL"/>
              <w:keepNext w:val="0"/>
              <w:keepLines w:val="0"/>
            </w:pPr>
            <w:r w:rsidRPr="005647EB">
              <w:t>sf500</w:t>
            </w:r>
          </w:p>
        </w:tc>
        <w:tc>
          <w:tcPr>
            <w:tcW w:w="1700" w:type="dxa"/>
          </w:tcPr>
          <w:p w14:paraId="2C5F8F11" w14:textId="77777777" w:rsidR="0045714D" w:rsidRPr="005647EB" w:rsidRDefault="0045714D" w:rsidP="002570E4">
            <w:pPr>
              <w:pStyle w:val="TAL"/>
              <w:keepNext w:val="0"/>
              <w:keepLines w:val="0"/>
            </w:pPr>
          </w:p>
        </w:tc>
        <w:tc>
          <w:tcPr>
            <w:tcW w:w="1245" w:type="dxa"/>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tcPr>
          <w:p w14:paraId="1ACC3683" w14:textId="77777777" w:rsidR="0045714D" w:rsidRPr="005647EB" w:rsidRDefault="0045714D" w:rsidP="002570E4">
            <w:pPr>
              <w:pStyle w:val="TAL"/>
              <w:keepNext w:val="0"/>
              <w:keepLines w:val="0"/>
            </w:pPr>
            <w:r w:rsidRPr="005647EB">
              <w:t>}</w:t>
            </w:r>
          </w:p>
        </w:tc>
        <w:tc>
          <w:tcPr>
            <w:tcW w:w="2267" w:type="dxa"/>
          </w:tcPr>
          <w:p w14:paraId="2753F83D" w14:textId="77777777" w:rsidR="0045714D" w:rsidRPr="005647EB" w:rsidRDefault="0045714D" w:rsidP="002570E4">
            <w:pPr>
              <w:pStyle w:val="TAL"/>
              <w:keepNext w:val="0"/>
              <w:keepLines w:val="0"/>
            </w:pPr>
          </w:p>
        </w:tc>
        <w:tc>
          <w:tcPr>
            <w:tcW w:w="1700" w:type="dxa"/>
          </w:tcPr>
          <w:p w14:paraId="5B66FBEC" w14:textId="77777777" w:rsidR="0045714D" w:rsidRPr="005647EB" w:rsidRDefault="0045714D" w:rsidP="002570E4">
            <w:pPr>
              <w:pStyle w:val="TAL"/>
              <w:keepNext w:val="0"/>
              <w:keepLines w:val="0"/>
            </w:pPr>
          </w:p>
        </w:tc>
        <w:tc>
          <w:tcPr>
            <w:tcW w:w="1245" w:type="dxa"/>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829830080"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829830081"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829830082"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829830083"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829830084"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829830085"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4B5156">
      <w:headerReference w:type="default" r:id="rId302"/>
      <w:footerReference w:type="default" r:id="rId303"/>
      <w:footnotePr>
        <w:numRestart w:val="eachSect"/>
      </w:footnotePr>
      <w:pgSz w:w="11907" w:h="16840"/>
      <w:pgMar w:top="1411" w:right="1138" w:bottom="1138" w:left="1138" w:header="680" w:footer="567" w:gutter="0"/>
      <w:pgNumType w:start="2116"/>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DCB04" w14:textId="77777777" w:rsidR="00A32A14" w:rsidRDefault="00A32A14">
      <w:r>
        <w:separator/>
      </w:r>
    </w:p>
  </w:endnote>
  <w:endnote w:type="continuationSeparator" w:id="0">
    <w:p w14:paraId="6C7171FD" w14:textId="77777777" w:rsidR="00A32A14" w:rsidRDefault="00A32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BB0B4" w14:textId="77777777" w:rsidR="00A32A14" w:rsidRDefault="00A32A14">
      <w:r>
        <w:separator/>
      </w:r>
    </w:p>
  </w:footnote>
  <w:footnote w:type="continuationSeparator" w:id="0">
    <w:p w14:paraId="62A3899F" w14:textId="77777777" w:rsidR="00A32A14" w:rsidRDefault="00A32A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418B09BE" w:rsidR="00254B15" w:rsidRDefault="00714F49" w:rsidP="00714F49">
    <w:pPr>
      <w:pStyle w:val="Header"/>
      <w:tabs>
        <w:tab w:val="center" w:pos="4820"/>
        <w:tab w:val="right" w:pos="9639"/>
      </w:tabs>
    </w:pPr>
    <w:r>
      <w:rPr>
        <w:noProof w:val="0"/>
      </w:rPr>
      <w:t>Release 1</w:t>
    </w:r>
    <w:r w:rsidR="00274FB0">
      <w:rPr>
        <w:noProof w:val="0"/>
      </w:rPr>
      <w:t>9</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274FB0">
      <w:t>9</w:t>
    </w:r>
    <w:r>
      <w:t>.</w:t>
    </w:r>
    <w:r w:rsidR="00274FB0">
      <w:t>0</w:t>
    </w:r>
    <w:r>
      <w:t>.0 (202</w:t>
    </w:r>
    <w:r w:rsidR="00E70285">
      <w:t>5</w:t>
    </w:r>
    <w:r>
      <w:t>-</w:t>
    </w:r>
    <w:r w:rsidR="00AF708A">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4FB0"/>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04F9"/>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156"/>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310"/>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1B2C"/>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91E"/>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A14"/>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08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6D97"/>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8D"/>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26C4"/>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2169</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75</cp:revision>
  <cp:lastPrinted>2018-04-09T14:03:00Z</cp:lastPrinted>
  <dcterms:created xsi:type="dcterms:W3CDTF">2021-04-11T17:20:00Z</dcterms:created>
  <dcterms:modified xsi:type="dcterms:W3CDTF">2026-01-13T16:09:00Z</dcterms:modified>
</cp:coreProperties>
</file>