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829827976"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829827977"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829827978"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829827979"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829827980"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829827981"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829827982"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829827983"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829827984"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829827985"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829827986"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tcPr>
          <w:p w14:paraId="1F08A699" w14:textId="77777777" w:rsidR="00DD0BDC" w:rsidRPr="000F75CF" w:rsidRDefault="00DD0BDC" w:rsidP="00FC00FD">
            <w:pPr>
              <w:pStyle w:val="TAH"/>
              <w:rPr>
                <w:lang w:eastAsia="ja-JP"/>
              </w:rPr>
            </w:pPr>
            <w:r w:rsidRPr="000F75CF">
              <w:rPr>
                <w:lang w:eastAsia="ja-JP"/>
              </w:rPr>
              <w:t>T2</w:t>
            </w:r>
          </w:p>
        </w:tc>
        <w:tc>
          <w:tcPr>
            <w:tcW w:w="931" w:type="dxa"/>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829827987"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tcPr>
          <w:p w14:paraId="67EA6060" w14:textId="77777777" w:rsidR="00DD0BDC" w:rsidRPr="000F75CF" w:rsidRDefault="00DD0BDC" w:rsidP="00FC00FD">
            <w:pPr>
              <w:pStyle w:val="TAC"/>
              <w:rPr>
                <w:lang w:eastAsia="ja-JP"/>
              </w:rPr>
            </w:pPr>
            <w:r w:rsidRPr="000F75CF">
              <w:rPr>
                <w:lang w:eastAsia="ja-JP"/>
              </w:rPr>
              <w:t>-82.95</w:t>
            </w:r>
          </w:p>
        </w:tc>
        <w:tc>
          <w:tcPr>
            <w:tcW w:w="626" w:type="dxa"/>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829827988"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829827989"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829827990"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829827991"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829827992"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829827993"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829827994"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tcPr>
          <w:p w14:paraId="76DE93F0" w14:textId="77777777" w:rsidR="00DD0BDC" w:rsidRPr="000F75CF" w:rsidRDefault="00DD0BDC" w:rsidP="00FC00FD">
            <w:pPr>
              <w:pStyle w:val="TAH"/>
            </w:pPr>
            <w:r w:rsidRPr="000F75CF">
              <w:t>T2</w:t>
            </w:r>
          </w:p>
        </w:tc>
        <w:tc>
          <w:tcPr>
            <w:tcW w:w="696" w:type="dxa"/>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tcPr>
          <w:p w14:paraId="51FA8A44" w14:textId="77777777" w:rsidR="00DD0BDC" w:rsidRPr="000F75CF" w:rsidRDefault="00DD0BDC" w:rsidP="00FC00FD">
            <w:pPr>
              <w:pStyle w:val="TAH"/>
            </w:pPr>
            <w:r w:rsidRPr="000F75CF">
              <w:t>T2</w:t>
            </w:r>
          </w:p>
        </w:tc>
        <w:tc>
          <w:tcPr>
            <w:tcW w:w="931" w:type="dxa"/>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829827995"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829827996"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829827997"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829827998"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829827999"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829828000"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829828001"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829828002"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829828003"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829828004"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829828005"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829828006"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829828007"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829828008"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829828009"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829828010"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tcPr>
          <w:p w14:paraId="2E5B7B7E" w14:textId="77777777" w:rsidR="00DD0BDC" w:rsidRPr="000F75CF" w:rsidRDefault="00DD0BDC" w:rsidP="000A191D">
            <w:pPr>
              <w:pStyle w:val="TAH"/>
              <w:rPr>
                <w:lang w:eastAsia="ja-JP"/>
              </w:rPr>
            </w:pPr>
            <w:r w:rsidRPr="000F75CF">
              <w:rPr>
                <w:lang w:eastAsia="ja-JP"/>
              </w:rPr>
              <w:t>T2</w:t>
            </w:r>
          </w:p>
        </w:tc>
        <w:tc>
          <w:tcPr>
            <w:tcW w:w="964" w:type="dxa"/>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tcPr>
          <w:p w14:paraId="5B84655B" w14:textId="77777777" w:rsidR="00DD0BDC" w:rsidRPr="000F75CF" w:rsidRDefault="00DD0BDC" w:rsidP="000A191D">
            <w:pPr>
              <w:pStyle w:val="TAH"/>
              <w:rPr>
                <w:lang w:eastAsia="ja-JP"/>
              </w:rPr>
            </w:pPr>
            <w:r w:rsidRPr="000F75CF">
              <w:rPr>
                <w:lang w:eastAsia="ja-JP"/>
              </w:rPr>
              <w:t>T2</w:t>
            </w:r>
          </w:p>
        </w:tc>
        <w:tc>
          <w:tcPr>
            <w:tcW w:w="964" w:type="dxa"/>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829828011"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tcPr>
          <w:p w14:paraId="483BF849" w14:textId="77777777" w:rsidR="00DD0BDC" w:rsidRPr="000F75CF" w:rsidRDefault="00DD0BDC" w:rsidP="000A191D">
            <w:pPr>
              <w:pStyle w:val="TAC"/>
              <w:rPr>
                <w:lang w:eastAsia="zh-CN"/>
              </w:rPr>
            </w:pPr>
            <w:r w:rsidRPr="000F75CF">
              <w:rPr>
                <w:lang w:eastAsia="ja-JP"/>
              </w:rPr>
              <w:t>-infinity</w:t>
            </w:r>
          </w:p>
        </w:tc>
        <w:tc>
          <w:tcPr>
            <w:tcW w:w="964" w:type="dxa"/>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829828012"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829828013"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829828014"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829828015"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829828016"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829828017"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829828018"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829828019"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829828020"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829828021"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829828022"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829828023"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829828024"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829828025"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829828026"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829828027"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829828028"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829828029"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829828030"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829828031"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2270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1"/>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tcPr>
          <w:p w14:paraId="6B99EACD" w14:textId="77777777" w:rsidR="00DD0BDC" w:rsidRPr="000F75CF" w:rsidRDefault="00DD0BDC" w:rsidP="00804C98">
            <w:pPr>
              <w:pStyle w:val="TAH"/>
              <w:rPr>
                <w:sz w:val="16"/>
                <w:szCs w:val="16"/>
              </w:rPr>
            </w:pPr>
          </w:p>
        </w:tc>
        <w:tc>
          <w:tcPr>
            <w:tcW w:w="267" w:type="pct"/>
            <w:vMerge/>
          </w:tcPr>
          <w:p w14:paraId="0AD1A34D" w14:textId="77777777" w:rsidR="00DD0BDC" w:rsidRPr="000F75CF" w:rsidRDefault="00DD0BDC" w:rsidP="00804C98">
            <w:pPr>
              <w:pStyle w:val="TAH"/>
              <w:rPr>
                <w:sz w:val="16"/>
                <w:szCs w:val="16"/>
              </w:rPr>
            </w:pPr>
          </w:p>
        </w:tc>
        <w:tc>
          <w:tcPr>
            <w:tcW w:w="210" w:type="pct"/>
          </w:tcPr>
          <w:p w14:paraId="277278F2" w14:textId="77777777" w:rsidR="00DD0BDC" w:rsidRPr="000F75CF" w:rsidRDefault="00DD0BDC" w:rsidP="00804C98">
            <w:pPr>
              <w:pStyle w:val="TAH"/>
              <w:rPr>
                <w:sz w:val="16"/>
                <w:szCs w:val="16"/>
              </w:rPr>
            </w:pPr>
            <w:r w:rsidRPr="000F75CF">
              <w:rPr>
                <w:sz w:val="16"/>
                <w:szCs w:val="16"/>
              </w:rPr>
              <w:t>T0</w:t>
            </w:r>
          </w:p>
        </w:tc>
        <w:tc>
          <w:tcPr>
            <w:tcW w:w="210" w:type="pct"/>
          </w:tcPr>
          <w:p w14:paraId="6D96A9B0" w14:textId="77777777" w:rsidR="00DD0BDC" w:rsidRPr="000F75CF" w:rsidRDefault="00DD0BDC" w:rsidP="00804C98">
            <w:pPr>
              <w:pStyle w:val="TAH"/>
              <w:rPr>
                <w:sz w:val="16"/>
                <w:szCs w:val="16"/>
              </w:rPr>
            </w:pPr>
            <w:r w:rsidRPr="000F75CF">
              <w:rPr>
                <w:sz w:val="16"/>
                <w:szCs w:val="16"/>
              </w:rPr>
              <w:t>T1</w:t>
            </w:r>
          </w:p>
        </w:tc>
        <w:tc>
          <w:tcPr>
            <w:tcW w:w="210" w:type="pct"/>
          </w:tcPr>
          <w:p w14:paraId="47F8B39B" w14:textId="77777777" w:rsidR="00DD0BDC" w:rsidRPr="000F75CF" w:rsidRDefault="00DD0BDC" w:rsidP="00804C98">
            <w:pPr>
              <w:pStyle w:val="TAH"/>
              <w:rPr>
                <w:sz w:val="16"/>
                <w:szCs w:val="16"/>
              </w:rPr>
            </w:pPr>
            <w:r w:rsidRPr="000F75CF">
              <w:rPr>
                <w:sz w:val="16"/>
                <w:szCs w:val="16"/>
              </w:rPr>
              <w:t>T2</w:t>
            </w:r>
          </w:p>
        </w:tc>
        <w:tc>
          <w:tcPr>
            <w:tcW w:w="210" w:type="pct"/>
          </w:tcPr>
          <w:p w14:paraId="2B0F2617" w14:textId="77777777" w:rsidR="00DD0BDC" w:rsidRPr="000F75CF" w:rsidRDefault="00DD0BDC" w:rsidP="00804C98">
            <w:pPr>
              <w:pStyle w:val="TAH"/>
              <w:rPr>
                <w:sz w:val="16"/>
                <w:szCs w:val="16"/>
              </w:rPr>
            </w:pPr>
            <w:r w:rsidRPr="000F75CF">
              <w:rPr>
                <w:sz w:val="16"/>
                <w:szCs w:val="16"/>
              </w:rPr>
              <w:t>T3</w:t>
            </w:r>
          </w:p>
        </w:tc>
        <w:tc>
          <w:tcPr>
            <w:tcW w:w="217" w:type="pct"/>
          </w:tcPr>
          <w:p w14:paraId="7F34FF97" w14:textId="77777777" w:rsidR="00DD0BDC" w:rsidRPr="000F75CF" w:rsidRDefault="00DD0BDC" w:rsidP="00804C98">
            <w:pPr>
              <w:pStyle w:val="TAH"/>
              <w:rPr>
                <w:sz w:val="16"/>
                <w:szCs w:val="16"/>
              </w:rPr>
            </w:pPr>
            <w:r w:rsidRPr="000F75CF">
              <w:rPr>
                <w:sz w:val="16"/>
                <w:szCs w:val="16"/>
              </w:rPr>
              <w:t>T4</w:t>
            </w:r>
          </w:p>
        </w:tc>
        <w:tc>
          <w:tcPr>
            <w:tcW w:w="210" w:type="pct"/>
          </w:tcPr>
          <w:p w14:paraId="2F3E4FBF" w14:textId="77777777" w:rsidR="00DD0BDC" w:rsidRPr="000F75CF" w:rsidRDefault="00DD0BDC" w:rsidP="00804C98">
            <w:pPr>
              <w:pStyle w:val="TAH"/>
              <w:rPr>
                <w:sz w:val="16"/>
                <w:szCs w:val="16"/>
              </w:rPr>
            </w:pPr>
            <w:r w:rsidRPr="000F75CF">
              <w:rPr>
                <w:sz w:val="16"/>
                <w:szCs w:val="16"/>
              </w:rPr>
              <w:t>T0</w:t>
            </w:r>
          </w:p>
        </w:tc>
        <w:tc>
          <w:tcPr>
            <w:tcW w:w="210" w:type="pct"/>
          </w:tcPr>
          <w:p w14:paraId="04863106" w14:textId="77777777" w:rsidR="00DD0BDC" w:rsidRPr="000F75CF" w:rsidRDefault="00DD0BDC" w:rsidP="00804C98">
            <w:pPr>
              <w:pStyle w:val="TAH"/>
              <w:rPr>
                <w:sz w:val="16"/>
                <w:szCs w:val="16"/>
              </w:rPr>
            </w:pPr>
            <w:r w:rsidRPr="000F75CF">
              <w:rPr>
                <w:sz w:val="16"/>
                <w:szCs w:val="16"/>
              </w:rPr>
              <w:t>T1</w:t>
            </w:r>
          </w:p>
        </w:tc>
        <w:tc>
          <w:tcPr>
            <w:tcW w:w="210" w:type="pct"/>
          </w:tcPr>
          <w:p w14:paraId="2B137678" w14:textId="77777777" w:rsidR="00DD0BDC" w:rsidRPr="000F75CF" w:rsidRDefault="00DD0BDC" w:rsidP="00804C98">
            <w:pPr>
              <w:pStyle w:val="TAH"/>
              <w:rPr>
                <w:sz w:val="16"/>
                <w:szCs w:val="16"/>
              </w:rPr>
            </w:pPr>
            <w:r w:rsidRPr="000F75CF">
              <w:rPr>
                <w:sz w:val="16"/>
                <w:szCs w:val="16"/>
              </w:rPr>
              <w:t>T2</w:t>
            </w:r>
          </w:p>
        </w:tc>
        <w:tc>
          <w:tcPr>
            <w:tcW w:w="210" w:type="pct"/>
          </w:tcPr>
          <w:p w14:paraId="24B4916B" w14:textId="77777777" w:rsidR="00DD0BDC" w:rsidRPr="000F75CF" w:rsidRDefault="00DD0BDC" w:rsidP="00804C98">
            <w:pPr>
              <w:pStyle w:val="TAH"/>
              <w:rPr>
                <w:sz w:val="16"/>
                <w:szCs w:val="16"/>
              </w:rPr>
            </w:pPr>
            <w:r w:rsidRPr="000F75CF">
              <w:rPr>
                <w:sz w:val="16"/>
                <w:szCs w:val="16"/>
              </w:rPr>
              <w:t>T3</w:t>
            </w:r>
          </w:p>
        </w:tc>
        <w:tc>
          <w:tcPr>
            <w:tcW w:w="212" w:type="pct"/>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tcPr>
          <w:p w14:paraId="590FCBD5" w14:textId="77777777" w:rsidR="00DD0BDC" w:rsidRPr="000F75CF" w:rsidRDefault="00DD0BDC" w:rsidP="00804C98">
            <w:pPr>
              <w:pStyle w:val="TAL"/>
              <w:rPr>
                <w:sz w:val="16"/>
                <w:szCs w:val="16"/>
              </w:rPr>
            </w:pPr>
          </w:p>
        </w:tc>
        <w:tc>
          <w:tcPr>
            <w:tcW w:w="1057" w:type="pct"/>
            <w:gridSpan w:val="5"/>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tcPr>
          <w:p w14:paraId="6F221060" w14:textId="77777777" w:rsidR="00DD0BDC" w:rsidRPr="000F75CF" w:rsidRDefault="00DD0BDC" w:rsidP="00804C98">
            <w:pPr>
              <w:pStyle w:val="TAL"/>
              <w:rPr>
                <w:rFonts w:cs="v4.2.0"/>
                <w:sz w:val="16"/>
                <w:szCs w:val="16"/>
              </w:rPr>
            </w:pPr>
          </w:p>
        </w:tc>
        <w:tc>
          <w:tcPr>
            <w:tcW w:w="1057" w:type="pct"/>
            <w:gridSpan w:val="5"/>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20.25pt" o:ole="" fillcolor="window">
                  <v:imagedata r:id="rId10" o:title=""/>
                </v:shape>
                <o:OLEObject Type="Embed" ProgID="Equation.3" ShapeID="_x0000_i1081" DrawAspect="Content" ObjectID="_1829828032"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25pt;height:20.25pt" o:ole="" fillcolor="window">
                  <v:imagedata r:id="rId12" o:title=""/>
                </v:shape>
                <o:OLEObject Type="Embed" ProgID="Equation.3" ShapeID="_x0000_i1082" DrawAspect="Content" ObjectID="_1829828033" r:id="rId73"/>
              </w:object>
            </w:r>
          </w:p>
        </w:tc>
        <w:tc>
          <w:tcPr>
            <w:tcW w:w="267" w:type="pct"/>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0.75pt;height:20.25pt" o:ole="" fillcolor="window">
                  <v:imagedata r:id="rId8" o:title=""/>
                </v:shape>
                <o:OLEObject Type="Embed" ProgID="Equation.3" ShapeID="_x0000_i1083" DrawAspect="Content" ObjectID="_1829828034" r:id="rId74"/>
              </w:object>
            </w:r>
          </w:p>
        </w:tc>
        <w:tc>
          <w:tcPr>
            <w:tcW w:w="267" w:type="pct"/>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tcPr>
          <w:p w14:paraId="34A3F3F9" w14:textId="77777777" w:rsidR="00DD0BDC" w:rsidRPr="000F75CF" w:rsidRDefault="00DD0BDC" w:rsidP="00804C98">
            <w:pPr>
              <w:pStyle w:val="TAL"/>
              <w:rPr>
                <w:rFonts w:cs="v4.2.0"/>
                <w:sz w:val="16"/>
                <w:szCs w:val="16"/>
              </w:rPr>
            </w:pPr>
          </w:p>
        </w:tc>
        <w:tc>
          <w:tcPr>
            <w:tcW w:w="1057" w:type="pct"/>
            <w:gridSpan w:val="5"/>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tcPr>
          <w:p w14:paraId="74CC4534" w14:textId="77777777" w:rsidR="00DD0BDC" w:rsidRPr="000F75CF" w:rsidRDefault="00DD0BDC" w:rsidP="00804C98">
            <w:pPr>
              <w:pStyle w:val="TAL"/>
              <w:rPr>
                <w:rFonts w:cs="v4.2.0"/>
                <w:sz w:val="16"/>
                <w:szCs w:val="16"/>
              </w:rPr>
            </w:pPr>
          </w:p>
        </w:tc>
        <w:tc>
          <w:tcPr>
            <w:tcW w:w="1057" w:type="pct"/>
            <w:gridSpan w:val="5"/>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tcPr>
          <w:p w14:paraId="0C75B428" w14:textId="77777777" w:rsidR="00DD0BDC" w:rsidRPr="000F75CF" w:rsidRDefault="00DD0BDC" w:rsidP="00804C98">
            <w:pPr>
              <w:pStyle w:val="TAL"/>
              <w:rPr>
                <w:rFonts w:cs="v4.2.0"/>
                <w:sz w:val="16"/>
                <w:szCs w:val="16"/>
              </w:rPr>
            </w:pPr>
          </w:p>
        </w:tc>
        <w:tc>
          <w:tcPr>
            <w:tcW w:w="1057" w:type="pct"/>
            <w:gridSpan w:val="5"/>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tcPr>
          <w:p w14:paraId="0723C02F" w14:textId="77777777" w:rsidR="00DD0BDC" w:rsidRPr="000F75CF" w:rsidRDefault="00DD0BDC" w:rsidP="00804C98">
            <w:pPr>
              <w:pStyle w:val="TAH"/>
            </w:pPr>
            <w:r w:rsidRPr="000F75CF">
              <w:t>Parameter</w:t>
            </w:r>
          </w:p>
        </w:tc>
        <w:tc>
          <w:tcPr>
            <w:tcW w:w="278" w:type="pct"/>
            <w:vMerge w:val="restart"/>
          </w:tcPr>
          <w:p w14:paraId="01908479" w14:textId="77777777" w:rsidR="00DD0BDC" w:rsidRPr="000F75CF" w:rsidRDefault="00DD0BDC" w:rsidP="00804C98">
            <w:pPr>
              <w:pStyle w:val="TAH"/>
            </w:pPr>
            <w:r w:rsidRPr="000F75CF">
              <w:t>Unit</w:t>
            </w:r>
          </w:p>
        </w:tc>
        <w:tc>
          <w:tcPr>
            <w:tcW w:w="999" w:type="pct"/>
            <w:gridSpan w:val="5"/>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tcPr>
          <w:p w14:paraId="3015F62E" w14:textId="77777777" w:rsidR="00DD0BDC" w:rsidRPr="000F75CF" w:rsidRDefault="00DD0BDC" w:rsidP="00804C98">
            <w:pPr>
              <w:pStyle w:val="TAH"/>
            </w:pPr>
          </w:p>
        </w:tc>
        <w:tc>
          <w:tcPr>
            <w:tcW w:w="278" w:type="pct"/>
            <w:vMerge/>
          </w:tcPr>
          <w:p w14:paraId="55920A57" w14:textId="77777777" w:rsidR="00DD0BDC" w:rsidRPr="000F75CF" w:rsidRDefault="00DD0BDC" w:rsidP="00804C98">
            <w:pPr>
              <w:pStyle w:val="TAH"/>
            </w:pPr>
          </w:p>
        </w:tc>
        <w:tc>
          <w:tcPr>
            <w:tcW w:w="201" w:type="pct"/>
          </w:tcPr>
          <w:p w14:paraId="5EA39E52" w14:textId="77777777" w:rsidR="00DD0BDC" w:rsidRPr="000F75CF" w:rsidRDefault="00DD0BDC" w:rsidP="00804C98">
            <w:pPr>
              <w:pStyle w:val="TAH"/>
              <w:rPr>
                <w:sz w:val="16"/>
                <w:szCs w:val="16"/>
              </w:rPr>
            </w:pPr>
            <w:r w:rsidRPr="000F75CF">
              <w:rPr>
                <w:sz w:val="16"/>
                <w:szCs w:val="16"/>
              </w:rPr>
              <w:t>T0</w:t>
            </w:r>
          </w:p>
        </w:tc>
        <w:tc>
          <w:tcPr>
            <w:tcW w:w="202" w:type="pct"/>
          </w:tcPr>
          <w:p w14:paraId="45FD8D26" w14:textId="77777777" w:rsidR="00DD0BDC" w:rsidRPr="000F75CF" w:rsidRDefault="00DD0BDC" w:rsidP="00804C98">
            <w:pPr>
              <w:pStyle w:val="TAH"/>
              <w:rPr>
                <w:sz w:val="16"/>
                <w:szCs w:val="16"/>
              </w:rPr>
            </w:pPr>
            <w:r w:rsidRPr="000F75CF">
              <w:rPr>
                <w:sz w:val="16"/>
                <w:szCs w:val="16"/>
              </w:rPr>
              <w:t>T1</w:t>
            </w:r>
          </w:p>
        </w:tc>
        <w:tc>
          <w:tcPr>
            <w:tcW w:w="203" w:type="pct"/>
          </w:tcPr>
          <w:p w14:paraId="2B1CD115" w14:textId="77777777" w:rsidR="00DD0BDC" w:rsidRPr="000F75CF" w:rsidRDefault="00DD0BDC" w:rsidP="00804C98">
            <w:pPr>
              <w:pStyle w:val="TAH"/>
              <w:rPr>
                <w:sz w:val="16"/>
                <w:szCs w:val="16"/>
              </w:rPr>
            </w:pPr>
            <w:r w:rsidRPr="000F75CF">
              <w:rPr>
                <w:sz w:val="16"/>
                <w:szCs w:val="16"/>
              </w:rPr>
              <w:t>T2</w:t>
            </w:r>
          </w:p>
        </w:tc>
        <w:tc>
          <w:tcPr>
            <w:tcW w:w="202" w:type="pct"/>
          </w:tcPr>
          <w:p w14:paraId="0B8DEA26" w14:textId="77777777" w:rsidR="00DD0BDC" w:rsidRPr="000F75CF" w:rsidRDefault="00DD0BDC" w:rsidP="00804C98">
            <w:pPr>
              <w:pStyle w:val="TAH"/>
              <w:rPr>
                <w:sz w:val="16"/>
                <w:szCs w:val="16"/>
              </w:rPr>
            </w:pPr>
            <w:r w:rsidRPr="000F75CF">
              <w:rPr>
                <w:sz w:val="16"/>
                <w:szCs w:val="16"/>
              </w:rPr>
              <w:t>T3</w:t>
            </w:r>
          </w:p>
        </w:tc>
        <w:tc>
          <w:tcPr>
            <w:tcW w:w="191" w:type="pct"/>
          </w:tcPr>
          <w:p w14:paraId="5E5C6D46" w14:textId="77777777" w:rsidR="00DD0BDC" w:rsidRPr="000F75CF" w:rsidRDefault="00DD0BDC" w:rsidP="00804C98">
            <w:pPr>
              <w:pStyle w:val="TAH"/>
              <w:rPr>
                <w:sz w:val="16"/>
                <w:szCs w:val="16"/>
              </w:rPr>
            </w:pPr>
            <w:r w:rsidRPr="000F75CF">
              <w:rPr>
                <w:sz w:val="16"/>
                <w:szCs w:val="16"/>
              </w:rPr>
              <w:t>T4</w:t>
            </w:r>
          </w:p>
        </w:tc>
        <w:tc>
          <w:tcPr>
            <w:tcW w:w="243" w:type="pct"/>
          </w:tcPr>
          <w:p w14:paraId="1AD8FC7C" w14:textId="77777777" w:rsidR="00DD0BDC" w:rsidRPr="000F75CF" w:rsidRDefault="00DD0BDC" w:rsidP="00804C98">
            <w:pPr>
              <w:pStyle w:val="TAH"/>
              <w:rPr>
                <w:sz w:val="16"/>
                <w:szCs w:val="16"/>
              </w:rPr>
            </w:pPr>
            <w:r w:rsidRPr="000F75CF">
              <w:rPr>
                <w:sz w:val="16"/>
                <w:szCs w:val="16"/>
              </w:rPr>
              <w:t>T0</w:t>
            </w:r>
          </w:p>
        </w:tc>
        <w:tc>
          <w:tcPr>
            <w:tcW w:w="230" w:type="pct"/>
          </w:tcPr>
          <w:p w14:paraId="115AE3A9" w14:textId="77777777" w:rsidR="00DD0BDC" w:rsidRPr="000F75CF" w:rsidRDefault="00DD0BDC" w:rsidP="00804C98">
            <w:pPr>
              <w:pStyle w:val="TAH"/>
              <w:rPr>
                <w:sz w:val="16"/>
                <w:szCs w:val="16"/>
              </w:rPr>
            </w:pPr>
            <w:r w:rsidRPr="000F75CF">
              <w:rPr>
                <w:sz w:val="16"/>
                <w:szCs w:val="16"/>
              </w:rPr>
              <w:t>T1</w:t>
            </w:r>
          </w:p>
        </w:tc>
        <w:tc>
          <w:tcPr>
            <w:tcW w:w="230" w:type="pct"/>
          </w:tcPr>
          <w:p w14:paraId="66DC903A" w14:textId="77777777" w:rsidR="00DD0BDC" w:rsidRPr="000F75CF" w:rsidRDefault="00DD0BDC" w:rsidP="00804C98">
            <w:pPr>
              <w:pStyle w:val="TAH"/>
              <w:rPr>
                <w:sz w:val="16"/>
                <w:szCs w:val="16"/>
              </w:rPr>
            </w:pPr>
            <w:r w:rsidRPr="000F75CF">
              <w:rPr>
                <w:sz w:val="16"/>
                <w:szCs w:val="16"/>
              </w:rPr>
              <w:t>T2</w:t>
            </w:r>
          </w:p>
        </w:tc>
        <w:tc>
          <w:tcPr>
            <w:tcW w:w="231" w:type="pct"/>
          </w:tcPr>
          <w:p w14:paraId="3695E600" w14:textId="77777777" w:rsidR="00DD0BDC" w:rsidRPr="000F75CF" w:rsidRDefault="00DD0BDC" w:rsidP="00804C98">
            <w:pPr>
              <w:pStyle w:val="TAH"/>
              <w:rPr>
                <w:sz w:val="16"/>
                <w:szCs w:val="16"/>
              </w:rPr>
            </w:pPr>
            <w:r w:rsidRPr="000F75CF">
              <w:rPr>
                <w:sz w:val="16"/>
                <w:szCs w:val="16"/>
              </w:rPr>
              <w:t>T3</w:t>
            </w:r>
          </w:p>
        </w:tc>
        <w:tc>
          <w:tcPr>
            <w:tcW w:w="235" w:type="pct"/>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tcPr>
          <w:p w14:paraId="64CDC58F" w14:textId="77777777" w:rsidR="00DD0BDC" w:rsidRPr="000F75CF" w:rsidRDefault="00DD0BDC" w:rsidP="00804C98">
            <w:pPr>
              <w:pStyle w:val="TAL"/>
            </w:pPr>
          </w:p>
        </w:tc>
        <w:tc>
          <w:tcPr>
            <w:tcW w:w="999" w:type="pct"/>
            <w:gridSpan w:val="5"/>
          </w:tcPr>
          <w:p w14:paraId="4520E2FA" w14:textId="77777777" w:rsidR="00DD0BDC" w:rsidRPr="000F75CF" w:rsidRDefault="00DD0BDC" w:rsidP="00804C98">
            <w:pPr>
              <w:pStyle w:val="TAL"/>
            </w:pPr>
            <w:r w:rsidRPr="000F75CF">
              <w:t>1</w:t>
            </w:r>
          </w:p>
        </w:tc>
        <w:tc>
          <w:tcPr>
            <w:tcW w:w="1169" w:type="pct"/>
            <w:gridSpan w:val="5"/>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tcPr>
          <w:p w14:paraId="15988B4B" w14:textId="77777777" w:rsidR="00DD0BDC" w:rsidRPr="000F75CF" w:rsidRDefault="00DD0BDC" w:rsidP="00804C98">
            <w:pPr>
              <w:pStyle w:val="TAL"/>
            </w:pPr>
            <w:r w:rsidRPr="000F75CF">
              <w:t>BW</w:t>
            </w:r>
            <w:r w:rsidRPr="000F75CF">
              <w:rPr>
                <w:vertAlign w:val="subscript"/>
              </w:rPr>
              <w:t>channel</w:t>
            </w:r>
          </w:p>
        </w:tc>
        <w:tc>
          <w:tcPr>
            <w:tcW w:w="278" w:type="pct"/>
          </w:tcPr>
          <w:p w14:paraId="182468FB" w14:textId="77777777" w:rsidR="00DD0BDC" w:rsidRPr="000F75CF" w:rsidRDefault="00DD0BDC" w:rsidP="00804C98">
            <w:pPr>
              <w:pStyle w:val="TAL"/>
            </w:pPr>
            <w:r w:rsidRPr="000F75CF">
              <w:rPr>
                <w:rFonts w:cs="v4.2.0"/>
              </w:rPr>
              <w:t>MHz</w:t>
            </w:r>
          </w:p>
        </w:tc>
        <w:tc>
          <w:tcPr>
            <w:tcW w:w="999" w:type="pct"/>
            <w:gridSpan w:val="5"/>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tcPr>
          <w:p w14:paraId="2F6BE4E8" w14:textId="77777777" w:rsidR="00DD0BDC" w:rsidRPr="000F75CF" w:rsidRDefault="00DD0BDC" w:rsidP="00804C98">
            <w:pPr>
              <w:pStyle w:val="TAL"/>
              <w:rPr>
                <w:rFonts w:cs="v4.2.0"/>
              </w:rPr>
            </w:pPr>
          </w:p>
        </w:tc>
        <w:tc>
          <w:tcPr>
            <w:tcW w:w="999" w:type="pct"/>
            <w:gridSpan w:val="5"/>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tcPr>
          <w:p w14:paraId="31FC5A7A" w14:textId="77777777" w:rsidR="00DD0BDC" w:rsidRPr="000F75CF" w:rsidRDefault="00DD0BDC" w:rsidP="00804C98">
            <w:pPr>
              <w:pStyle w:val="TAL"/>
            </w:pPr>
            <w:r w:rsidRPr="000F75CF">
              <w:t>PBCH_RA</w:t>
            </w:r>
          </w:p>
        </w:tc>
        <w:tc>
          <w:tcPr>
            <w:tcW w:w="278" w:type="pct"/>
          </w:tcPr>
          <w:p w14:paraId="3927DA9B" w14:textId="77777777" w:rsidR="00DD0BDC" w:rsidRPr="000F75CF" w:rsidRDefault="00DD0BDC" w:rsidP="00804C98">
            <w:pPr>
              <w:pStyle w:val="TAL"/>
            </w:pPr>
            <w:r w:rsidRPr="000F75CF">
              <w:t>dB</w:t>
            </w:r>
          </w:p>
        </w:tc>
        <w:tc>
          <w:tcPr>
            <w:tcW w:w="999" w:type="pct"/>
            <w:gridSpan w:val="5"/>
            <w:vMerge w:val="restart"/>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tcPr>
          <w:p w14:paraId="5B607D7A" w14:textId="77777777" w:rsidR="00DD0BDC" w:rsidRPr="000F75CF" w:rsidRDefault="00DD0BDC" w:rsidP="00804C98">
            <w:pPr>
              <w:pStyle w:val="TAL"/>
            </w:pPr>
            <w:r w:rsidRPr="000F75CF">
              <w:t>PBCH_RB</w:t>
            </w:r>
          </w:p>
        </w:tc>
        <w:tc>
          <w:tcPr>
            <w:tcW w:w="278" w:type="pct"/>
          </w:tcPr>
          <w:p w14:paraId="1FBA9CFF" w14:textId="77777777" w:rsidR="00DD0BDC" w:rsidRPr="000F75CF" w:rsidRDefault="00DD0BDC" w:rsidP="00804C98">
            <w:pPr>
              <w:pStyle w:val="TAL"/>
            </w:pPr>
            <w:r w:rsidRPr="000F75CF">
              <w:t>dB</w:t>
            </w:r>
          </w:p>
        </w:tc>
        <w:tc>
          <w:tcPr>
            <w:tcW w:w="999" w:type="pct"/>
            <w:gridSpan w:val="5"/>
            <w:vMerge/>
          </w:tcPr>
          <w:p w14:paraId="552596C9" w14:textId="77777777" w:rsidR="00DD0BDC" w:rsidRPr="000F75CF" w:rsidRDefault="00DD0BDC" w:rsidP="00804C98">
            <w:pPr>
              <w:pStyle w:val="TAL"/>
              <w:rPr>
                <w:rFonts w:eastAsia="SimSun"/>
                <w:lang w:eastAsia="zh-CN"/>
              </w:rPr>
            </w:pPr>
          </w:p>
        </w:tc>
        <w:tc>
          <w:tcPr>
            <w:tcW w:w="1169" w:type="pct"/>
            <w:gridSpan w:val="5"/>
            <w:vMerge/>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tcPr>
          <w:p w14:paraId="3BB39403" w14:textId="77777777" w:rsidR="00DD0BDC" w:rsidRPr="000F75CF" w:rsidRDefault="00DD0BDC" w:rsidP="00804C98">
            <w:pPr>
              <w:pStyle w:val="TAL"/>
            </w:pPr>
            <w:r w:rsidRPr="000F75CF">
              <w:t>PSS_RA</w:t>
            </w:r>
          </w:p>
        </w:tc>
        <w:tc>
          <w:tcPr>
            <w:tcW w:w="278" w:type="pct"/>
          </w:tcPr>
          <w:p w14:paraId="73420277" w14:textId="77777777" w:rsidR="00DD0BDC" w:rsidRPr="000F75CF" w:rsidRDefault="00DD0BDC" w:rsidP="00804C98">
            <w:pPr>
              <w:pStyle w:val="TAL"/>
            </w:pPr>
            <w:r w:rsidRPr="000F75CF">
              <w:t>dB</w:t>
            </w:r>
          </w:p>
        </w:tc>
        <w:tc>
          <w:tcPr>
            <w:tcW w:w="999" w:type="pct"/>
            <w:gridSpan w:val="5"/>
            <w:vMerge/>
          </w:tcPr>
          <w:p w14:paraId="46658518" w14:textId="77777777" w:rsidR="00DD0BDC" w:rsidRPr="000F75CF" w:rsidRDefault="00DD0BDC" w:rsidP="00804C98">
            <w:pPr>
              <w:pStyle w:val="TAL"/>
              <w:rPr>
                <w:rFonts w:eastAsia="SimSun"/>
                <w:lang w:eastAsia="zh-CN"/>
              </w:rPr>
            </w:pPr>
          </w:p>
        </w:tc>
        <w:tc>
          <w:tcPr>
            <w:tcW w:w="1169" w:type="pct"/>
            <w:gridSpan w:val="5"/>
            <w:vMerge/>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tcPr>
          <w:p w14:paraId="4AAA090C" w14:textId="77777777" w:rsidR="00DD0BDC" w:rsidRPr="000F75CF" w:rsidRDefault="00DD0BDC" w:rsidP="00804C98">
            <w:pPr>
              <w:pStyle w:val="TAL"/>
            </w:pPr>
            <w:r w:rsidRPr="000F75CF">
              <w:t>SSS_RA</w:t>
            </w:r>
          </w:p>
        </w:tc>
        <w:tc>
          <w:tcPr>
            <w:tcW w:w="278" w:type="pct"/>
          </w:tcPr>
          <w:p w14:paraId="7829E7C0" w14:textId="77777777" w:rsidR="00DD0BDC" w:rsidRPr="000F75CF" w:rsidRDefault="00DD0BDC" w:rsidP="00804C98">
            <w:pPr>
              <w:pStyle w:val="TAL"/>
            </w:pPr>
            <w:r w:rsidRPr="000F75CF">
              <w:t>dB</w:t>
            </w:r>
          </w:p>
        </w:tc>
        <w:tc>
          <w:tcPr>
            <w:tcW w:w="999" w:type="pct"/>
            <w:gridSpan w:val="5"/>
            <w:vMerge/>
          </w:tcPr>
          <w:p w14:paraId="7AAC9B25" w14:textId="77777777" w:rsidR="00DD0BDC" w:rsidRPr="000F75CF" w:rsidRDefault="00DD0BDC" w:rsidP="00804C98">
            <w:pPr>
              <w:pStyle w:val="TAL"/>
              <w:rPr>
                <w:rFonts w:eastAsia="SimSun"/>
                <w:lang w:eastAsia="zh-CN"/>
              </w:rPr>
            </w:pPr>
          </w:p>
        </w:tc>
        <w:tc>
          <w:tcPr>
            <w:tcW w:w="1169" w:type="pct"/>
            <w:gridSpan w:val="5"/>
            <w:vMerge/>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tcPr>
          <w:p w14:paraId="32153953" w14:textId="77777777" w:rsidR="00DD0BDC" w:rsidRPr="000F75CF" w:rsidRDefault="00DD0BDC" w:rsidP="00804C98">
            <w:pPr>
              <w:pStyle w:val="TAL"/>
            </w:pPr>
            <w:r w:rsidRPr="000F75CF">
              <w:t>PCFICH_RB</w:t>
            </w:r>
          </w:p>
        </w:tc>
        <w:tc>
          <w:tcPr>
            <w:tcW w:w="278" w:type="pct"/>
          </w:tcPr>
          <w:p w14:paraId="7344FA7E" w14:textId="77777777" w:rsidR="00DD0BDC" w:rsidRPr="000F75CF" w:rsidRDefault="00DD0BDC" w:rsidP="00804C98">
            <w:pPr>
              <w:pStyle w:val="TAL"/>
            </w:pPr>
            <w:r w:rsidRPr="000F75CF">
              <w:t>dB</w:t>
            </w:r>
          </w:p>
        </w:tc>
        <w:tc>
          <w:tcPr>
            <w:tcW w:w="999" w:type="pct"/>
            <w:gridSpan w:val="5"/>
            <w:vMerge/>
          </w:tcPr>
          <w:p w14:paraId="384AAFB5" w14:textId="77777777" w:rsidR="00DD0BDC" w:rsidRPr="000F75CF" w:rsidRDefault="00DD0BDC" w:rsidP="00804C98">
            <w:pPr>
              <w:pStyle w:val="TAL"/>
              <w:rPr>
                <w:rFonts w:eastAsia="SimSun"/>
                <w:lang w:eastAsia="zh-CN"/>
              </w:rPr>
            </w:pPr>
          </w:p>
        </w:tc>
        <w:tc>
          <w:tcPr>
            <w:tcW w:w="1169" w:type="pct"/>
            <w:gridSpan w:val="5"/>
            <w:vMerge/>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tcPr>
          <w:p w14:paraId="1318F486" w14:textId="77777777" w:rsidR="00DD0BDC" w:rsidRPr="000F75CF" w:rsidRDefault="00DD0BDC" w:rsidP="00804C98">
            <w:pPr>
              <w:pStyle w:val="TAL"/>
            </w:pPr>
            <w:r w:rsidRPr="000F75CF">
              <w:t>PHICH_RA</w:t>
            </w:r>
          </w:p>
        </w:tc>
        <w:tc>
          <w:tcPr>
            <w:tcW w:w="278" w:type="pct"/>
          </w:tcPr>
          <w:p w14:paraId="3F6978AB" w14:textId="77777777" w:rsidR="00DD0BDC" w:rsidRPr="000F75CF" w:rsidRDefault="00DD0BDC" w:rsidP="00804C98">
            <w:pPr>
              <w:pStyle w:val="TAL"/>
            </w:pPr>
            <w:r w:rsidRPr="000F75CF">
              <w:t>dB</w:t>
            </w:r>
          </w:p>
        </w:tc>
        <w:tc>
          <w:tcPr>
            <w:tcW w:w="999" w:type="pct"/>
            <w:gridSpan w:val="5"/>
            <w:vMerge/>
          </w:tcPr>
          <w:p w14:paraId="4C47169B" w14:textId="77777777" w:rsidR="00DD0BDC" w:rsidRPr="000F75CF" w:rsidRDefault="00DD0BDC" w:rsidP="00804C98">
            <w:pPr>
              <w:pStyle w:val="TAL"/>
              <w:rPr>
                <w:rFonts w:eastAsia="SimSun"/>
                <w:lang w:eastAsia="zh-CN"/>
              </w:rPr>
            </w:pPr>
          </w:p>
        </w:tc>
        <w:tc>
          <w:tcPr>
            <w:tcW w:w="1169" w:type="pct"/>
            <w:gridSpan w:val="5"/>
            <w:vMerge/>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tcPr>
          <w:p w14:paraId="60507205" w14:textId="77777777" w:rsidR="00DD0BDC" w:rsidRPr="000F75CF" w:rsidRDefault="00DD0BDC" w:rsidP="00804C98">
            <w:pPr>
              <w:pStyle w:val="TAL"/>
            </w:pPr>
            <w:r w:rsidRPr="000F75CF">
              <w:t>PHICH_RB</w:t>
            </w:r>
          </w:p>
        </w:tc>
        <w:tc>
          <w:tcPr>
            <w:tcW w:w="278" w:type="pct"/>
          </w:tcPr>
          <w:p w14:paraId="093312B8" w14:textId="77777777" w:rsidR="00DD0BDC" w:rsidRPr="000F75CF" w:rsidRDefault="00DD0BDC" w:rsidP="00804C98">
            <w:pPr>
              <w:pStyle w:val="TAL"/>
            </w:pPr>
            <w:r w:rsidRPr="000F75CF">
              <w:t>dB</w:t>
            </w:r>
          </w:p>
        </w:tc>
        <w:tc>
          <w:tcPr>
            <w:tcW w:w="999" w:type="pct"/>
            <w:gridSpan w:val="5"/>
            <w:vMerge/>
          </w:tcPr>
          <w:p w14:paraId="0761DBB6" w14:textId="77777777" w:rsidR="00DD0BDC" w:rsidRPr="000F75CF" w:rsidRDefault="00DD0BDC" w:rsidP="00804C98">
            <w:pPr>
              <w:pStyle w:val="TAL"/>
              <w:rPr>
                <w:rFonts w:eastAsia="SimSun"/>
                <w:lang w:eastAsia="zh-CN"/>
              </w:rPr>
            </w:pPr>
          </w:p>
        </w:tc>
        <w:tc>
          <w:tcPr>
            <w:tcW w:w="1169" w:type="pct"/>
            <w:gridSpan w:val="5"/>
            <w:vMerge/>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tcPr>
          <w:p w14:paraId="6E59C2B2" w14:textId="77777777" w:rsidR="00DD0BDC" w:rsidRPr="000F75CF" w:rsidRDefault="00DD0BDC" w:rsidP="00804C98">
            <w:pPr>
              <w:pStyle w:val="TAL"/>
            </w:pPr>
            <w:r w:rsidRPr="000F75CF">
              <w:t>PDCCH_RA</w:t>
            </w:r>
          </w:p>
        </w:tc>
        <w:tc>
          <w:tcPr>
            <w:tcW w:w="278" w:type="pct"/>
          </w:tcPr>
          <w:p w14:paraId="048F17BC" w14:textId="77777777" w:rsidR="00DD0BDC" w:rsidRPr="000F75CF" w:rsidRDefault="00DD0BDC" w:rsidP="00804C98">
            <w:pPr>
              <w:pStyle w:val="TAL"/>
            </w:pPr>
            <w:r w:rsidRPr="000F75CF">
              <w:t>dB</w:t>
            </w:r>
          </w:p>
        </w:tc>
        <w:tc>
          <w:tcPr>
            <w:tcW w:w="999" w:type="pct"/>
            <w:gridSpan w:val="5"/>
            <w:vMerge/>
          </w:tcPr>
          <w:p w14:paraId="008E3E86" w14:textId="77777777" w:rsidR="00DD0BDC" w:rsidRPr="000F75CF" w:rsidRDefault="00DD0BDC" w:rsidP="00804C98">
            <w:pPr>
              <w:pStyle w:val="TAL"/>
              <w:rPr>
                <w:rFonts w:eastAsia="SimSun"/>
                <w:lang w:eastAsia="zh-CN"/>
              </w:rPr>
            </w:pPr>
          </w:p>
        </w:tc>
        <w:tc>
          <w:tcPr>
            <w:tcW w:w="1169" w:type="pct"/>
            <w:gridSpan w:val="5"/>
            <w:vMerge/>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tcPr>
          <w:p w14:paraId="7560F4AE" w14:textId="77777777" w:rsidR="00DD0BDC" w:rsidRPr="000F75CF" w:rsidRDefault="00DD0BDC" w:rsidP="00804C98">
            <w:pPr>
              <w:pStyle w:val="TAL"/>
            </w:pPr>
            <w:r w:rsidRPr="000F75CF">
              <w:t>PDCCH_RB</w:t>
            </w:r>
          </w:p>
        </w:tc>
        <w:tc>
          <w:tcPr>
            <w:tcW w:w="278" w:type="pct"/>
          </w:tcPr>
          <w:p w14:paraId="2397BCBC" w14:textId="77777777" w:rsidR="00DD0BDC" w:rsidRPr="000F75CF" w:rsidRDefault="00DD0BDC" w:rsidP="00804C98">
            <w:pPr>
              <w:pStyle w:val="TAL"/>
            </w:pPr>
            <w:r w:rsidRPr="000F75CF">
              <w:t>dB</w:t>
            </w:r>
          </w:p>
        </w:tc>
        <w:tc>
          <w:tcPr>
            <w:tcW w:w="999" w:type="pct"/>
            <w:gridSpan w:val="5"/>
            <w:vMerge/>
          </w:tcPr>
          <w:p w14:paraId="0F304627" w14:textId="77777777" w:rsidR="00DD0BDC" w:rsidRPr="000F75CF" w:rsidRDefault="00DD0BDC" w:rsidP="00804C98">
            <w:pPr>
              <w:pStyle w:val="TAL"/>
              <w:rPr>
                <w:rFonts w:eastAsia="SimSun"/>
                <w:lang w:eastAsia="zh-CN"/>
              </w:rPr>
            </w:pPr>
          </w:p>
        </w:tc>
        <w:tc>
          <w:tcPr>
            <w:tcW w:w="1169" w:type="pct"/>
            <w:gridSpan w:val="5"/>
            <w:vMerge/>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tcPr>
          <w:p w14:paraId="6049E260" w14:textId="77777777" w:rsidR="00DD0BDC" w:rsidRPr="000F75CF" w:rsidRDefault="00DD0BDC" w:rsidP="00804C98">
            <w:pPr>
              <w:pStyle w:val="TAL"/>
            </w:pPr>
            <w:r w:rsidRPr="000F75CF">
              <w:t>PDSCH_RA</w:t>
            </w:r>
          </w:p>
        </w:tc>
        <w:tc>
          <w:tcPr>
            <w:tcW w:w="278" w:type="pct"/>
          </w:tcPr>
          <w:p w14:paraId="0D7E651B" w14:textId="77777777" w:rsidR="00DD0BDC" w:rsidRPr="000F75CF" w:rsidRDefault="00DD0BDC" w:rsidP="00804C98">
            <w:pPr>
              <w:pStyle w:val="TAL"/>
            </w:pPr>
            <w:r w:rsidRPr="000F75CF">
              <w:t>dB</w:t>
            </w:r>
          </w:p>
        </w:tc>
        <w:tc>
          <w:tcPr>
            <w:tcW w:w="999" w:type="pct"/>
            <w:gridSpan w:val="5"/>
            <w:vMerge/>
          </w:tcPr>
          <w:p w14:paraId="44F96352" w14:textId="77777777" w:rsidR="00DD0BDC" w:rsidRPr="000F75CF" w:rsidRDefault="00DD0BDC" w:rsidP="00804C98">
            <w:pPr>
              <w:pStyle w:val="TAL"/>
              <w:rPr>
                <w:rFonts w:eastAsia="SimSun"/>
                <w:lang w:eastAsia="zh-CN"/>
              </w:rPr>
            </w:pPr>
          </w:p>
        </w:tc>
        <w:tc>
          <w:tcPr>
            <w:tcW w:w="1169" w:type="pct"/>
            <w:gridSpan w:val="5"/>
            <w:vMerge/>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tcPr>
          <w:p w14:paraId="54414DC6" w14:textId="77777777" w:rsidR="00DD0BDC" w:rsidRPr="000F75CF" w:rsidRDefault="00DD0BDC" w:rsidP="00804C98">
            <w:pPr>
              <w:pStyle w:val="TAL"/>
            </w:pPr>
            <w:r w:rsidRPr="000F75CF">
              <w:t>PDSCH_RB</w:t>
            </w:r>
          </w:p>
        </w:tc>
        <w:tc>
          <w:tcPr>
            <w:tcW w:w="278" w:type="pct"/>
          </w:tcPr>
          <w:p w14:paraId="685174A7" w14:textId="77777777" w:rsidR="00DD0BDC" w:rsidRPr="000F75CF" w:rsidRDefault="00DD0BDC" w:rsidP="00804C98">
            <w:pPr>
              <w:pStyle w:val="TAL"/>
            </w:pPr>
            <w:r w:rsidRPr="000F75CF">
              <w:t>dB</w:t>
            </w:r>
          </w:p>
        </w:tc>
        <w:tc>
          <w:tcPr>
            <w:tcW w:w="999" w:type="pct"/>
            <w:gridSpan w:val="5"/>
            <w:vMerge/>
          </w:tcPr>
          <w:p w14:paraId="17F50EB3" w14:textId="77777777" w:rsidR="00DD0BDC" w:rsidRPr="000F75CF" w:rsidRDefault="00DD0BDC" w:rsidP="00804C98">
            <w:pPr>
              <w:pStyle w:val="TAL"/>
              <w:rPr>
                <w:rFonts w:eastAsia="SimSun"/>
                <w:lang w:eastAsia="zh-CN"/>
              </w:rPr>
            </w:pPr>
          </w:p>
        </w:tc>
        <w:tc>
          <w:tcPr>
            <w:tcW w:w="1169" w:type="pct"/>
            <w:gridSpan w:val="5"/>
            <w:vMerge/>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tcPr>
          <w:p w14:paraId="68FA2DF2" w14:textId="77777777" w:rsidR="00DD0BDC" w:rsidRPr="000F75CF" w:rsidRDefault="00DD0BDC" w:rsidP="00804C98">
            <w:pPr>
              <w:pStyle w:val="TAL"/>
            </w:pPr>
            <w:r w:rsidRPr="000F75CF">
              <w:t>dB</w:t>
            </w:r>
          </w:p>
        </w:tc>
        <w:tc>
          <w:tcPr>
            <w:tcW w:w="999" w:type="pct"/>
            <w:gridSpan w:val="5"/>
            <w:vMerge/>
          </w:tcPr>
          <w:p w14:paraId="60C1879D" w14:textId="77777777" w:rsidR="00DD0BDC" w:rsidRPr="000F75CF" w:rsidRDefault="00DD0BDC" w:rsidP="00804C98">
            <w:pPr>
              <w:pStyle w:val="TAL"/>
              <w:rPr>
                <w:rFonts w:eastAsia="SimSun"/>
                <w:lang w:eastAsia="zh-CN"/>
              </w:rPr>
            </w:pPr>
          </w:p>
        </w:tc>
        <w:tc>
          <w:tcPr>
            <w:tcW w:w="1169" w:type="pct"/>
            <w:gridSpan w:val="5"/>
            <w:vMerge/>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tcPr>
          <w:p w14:paraId="3EEE2A16" w14:textId="77777777" w:rsidR="00DD0BDC" w:rsidRPr="000F75CF" w:rsidRDefault="00DD0BDC" w:rsidP="00804C98">
            <w:pPr>
              <w:pStyle w:val="TAL"/>
            </w:pPr>
            <w:r w:rsidRPr="000F75CF">
              <w:t>dB</w:t>
            </w:r>
          </w:p>
        </w:tc>
        <w:tc>
          <w:tcPr>
            <w:tcW w:w="999" w:type="pct"/>
            <w:gridSpan w:val="5"/>
            <w:vMerge/>
          </w:tcPr>
          <w:p w14:paraId="51D176D1" w14:textId="77777777" w:rsidR="00DD0BDC" w:rsidRPr="000F75CF" w:rsidRDefault="00DD0BDC" w:rsidP="00804C98">
            <w:pPr>
              <w:pStyle w:val="TAL"/>
              <w:rPr>
                <w:rFonts w:eastAsia="SimSun"/>
                <w:lang w:eastAsia="zh-CN"/>
              </w:rPr>
            </w:pPr>
          </w:p>
        </w:tc>
        <w:tc>
          <w:tcPr>
            <w:tcW w:w="1169" w:type="pct"/>
            <w:gridSpan w:val="5"/>
            <w:vMerge/>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tcPr>
          <w:p w14:paraId="0A6D1040" w14:textId="77777777" w:rsidR="00DD0BDC" w:rsidRPr="000F75CF" w:rsidRDefault="00DD0BDC" w:rsidP="00804C98">
            <w:pPr>
              <w:pStyle w:val="TAL"/>
            </w:pPr>
            <w:r w:rsidRPr="000F75CF">
              <w:t>Qrxlevmin</w:t>
            </w:r>
          </w:p>
        </w:tc>
        <w:tc>
          <w:tcPr>
            <w:tcW w:w="278" w:type="pct"/>
          </w:tcPr>
          <w:p w14:paraId="15151509" w14:textId="77777777" w:rsidR="00DD0BDC" w:rsidRPr="000F75CF" w:rsidRDefault="00DD0BDC" w:rsidP="00804C98">
            <w:pPr>
              <w:pStyle w:val="TAL"/>
              <w:rPr>
                <w:rFonts w:cs="v4.2.0"/>
              </w:rPr>
            </w:pPr>
            <w:r w:rsidRPr="000F75CF">
              <w:rPr>
                <w:rFonts w:cs="v4.2.0"/>
              </w:rPr>
              <w:t>dBm</w:t>
            </w:r>
          </w:p>
        </w:tc>
        <w:tc>
          <w:tcPr>
            <w:tcW w:w="999" w:type="pct"/>
            <w:gridSpan w:val="5"/>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20.25pt" o:ole="" fillcolor="window">
                  <v:imagedata r:id="rId10" o:title=""/>
                </v:shape>
                <o:OLEObject Type="Embed" ProgID="Equation.3" ShapeID="_x0000_i1084" DrawAspect="Content" ObjectID="_1829828035"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25pt;height:20.25pt" o:ole="" fillcolor="window">
                  <v:imagedata r:id="rId12" o:title=""/>
                </v:shape>
                <o:OLEObject Type="Embed" ProgID="Equation.3" ShapeID="_x0000_i1085" DrawAspect="Content" ObjectID="_1829828036" r:id="rId79"/>
              </w:object>
            </w:r>
          </w:p>
        </w:tc>
        <w:tc>
          <w:tcPr>
            <w:tcW w:w="278" w:type="pct"/>
          </w:tcPr>
          <w:p w14:paraId="1A45DA47" w14:textId="77777777" w:rsidR="00DD0BDC" w:rsidRPr="000F75CF" w:rsidRDefault="00DD0BDC" w:rsidP="00804C98">
            <w:pPr>
              <w:pStyle w:val="TAL"/>
              <w:rPr>
                <w:rFonts w:cs="v4.2.0"/>
              </w:rPr>
            </w:pPr>
            <w:r w:rsidRPr="000F75CF">
              <w:rPr>
                <w:rFonts w:cs="v4.2.0"/>
              </w:rPr>
              <w:t>dB</w:t>
            </w:r>
          </w:p>
        </w:tc>
        <w:tc>
          <w:tcPr>
            <w:tcW w:w="201" w:type="pct"/>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0.75pt;height:20.25pt" o:ole="" fillcolor="window">
                  <v:imagedata r:id="rId8" o:title=""/>
                </v:shape>
                <o:OLEObject Type="Embed" ProgID="Equation.3" ShapeID="_x0000_i1086" DrawAspect="Content" ObjectID="_1829828037" r:id="rId80"/>
              </w:object>
            </w:r>
          </w:p>
        </w:tc>
        <w:tc>
          <w:tcPr>
            <w:tcW w:w="278" w:type="pct"/>
          </w:tcPr>
          <w:p w14:paraId="6017497B" w14:textId="77777777" w:rsidR="00DD0BDC" w:rsidRPr="000F75CF" w:rsidRDefault="00DD0BDC" w:rsidP="00804C98">
            <w:pPr>
              <w:pStyle w:val="TAL"/>
              <w:rPr>
                <w:rFonts w:cs="v4.2.0"/>
              </w:rPr>
            </w:pPr>
            <w:r w:rsidRPr="000F75CF">
              <w:rPr>
                <w:rFonts w:cs="v4.2.0"/>
              </w:rPr>
              <w:t>dB</w:t>
            </w:r>
          </w:p>
        </w:tc>
        <w:tc>
          <w:tcPr>
            <w:tcW w:w="201" w:type="pct"/>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tcPr>
          <w:p w14:paraId="4C5CC45B" w14:textId="77777777" w:rsidR="00DD0BDC" w:rsidRPr="000F75CF" w:rsidRDefault="00DD0BDC" w:rsidP="00804C98">
            <w:pPr>
              <w:pStyle w:val="TAL"/>
              <w:rPr>
                <w:rFonts w:cs="v4.2.0"/>
              </w:rPr>
            </w:pPr>
            <w:r w:rsidRPr="000F75CF">
              <w:rPr>
                <w:rFonts w:cs="v4.2.0"/>
              </w:rPr>
              <w:t>s</w:t>
            </w:r>
          </w:p>
        </w:tc>
        <w:tc>
          <w:tcPr>
            <w:tcW w:w="999" w:type="pct"/>
            <w:gridSpan w:val="5"/>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tcPr>
          <w:p w14:paraId="64EA16A8" w14:textId="77777777" w:rsidR="00DD0BDC" w:rsidRPr="000F75CF" w:rsidRDefault="00DD0BDC" w:rsidP="00804C98">
            <w:pPr>
              <w:pStyle w:val="TAL"/>
            </w:pPr>
            <w:r w:rsidRPr="000F75CF">
              <w:t>Snonintrasearch</w:t>
            </w:r>
          </w:p>
        </w:tc>
        <w:tc>
          <w:tcPr>
            <w:tcW w:w="278" w:type="pct"/>
          </w:tcPr>
          <w:p w14:paraId="037419B4" w14:textId="77777777" w:rsidR="00DD0BDC" w:rsidRPr="000F75CF" w:rsidRDefault="00DD0BDC" w:rsidP="00804C98">
            <w:pPr>
              <w:pStyle w:val="TAL"/>
            </w:pPr>
            <w:r w:rsidRPr="000F75CF">
              <w:rPr>
                <w:rFonts w:cs="v4.2.0"/>
              </w:rPr>
              <w:t>dB</w:t>
            </w:r>
          </w:p>
        </w:tc>
        <w:tc>
          <w:tcPr>
            <w:tcW w:w="999" w:type="pct"/>
            <w:gridSpan w:val="5"/>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tcPr>
          <w:p w14:paraId="2013CDBB" w14:textId="77777777" w:rsidR="00DD0BDC" w:rsidRPr="000F75CF" w:rsidRDefault="00DD0BDC" w:rsidP="00804C98">
            <w:pPr>
              <w:pStyle w:val="TAL"/>
              <w:rPr>
                <w:rFonts w:cs="v4.2.0"/>
              </w:rPr>
            </w:pPr>
          </w:p>
        </w:tc>
        <w:tc>
          <w:tcPr>
            <w:tcW w:w="999" w:type="pct"/>
            <w:gridSpan w:val="5"/>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tcPr>
          <w:p w14:paraId="6C124E62" w14:textId="77777777" w:rsidR="00DD0BDC" w:rsidRPr="000F75CF" w:rsidRDefault="00DD0BDC" w:rsidP="00804C98">
            <w:pPr>
              <w:pStyle w:val="TAL"/>
              <w:rPr>
                <w:rFonts w:cs="v4.2.0"/>
              </w:rPr>
            </w:pPr>
          </w:p>
        </w:tc>
        <w:tc>
          <w:tcPr>
            <w:tcW w:w="999" w:type="pct"/>
            <w:gridSpan w:val="5"/>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tcPr>
          <w:p w14:paraId="2326538B" w14:textId="77777777" w:rsidR="00DD0BDC" w:rsidRPr="000F75CF" w:rsidRDefault="00DD0BDC" w:rsidP="00804C98">
            <w:pPr>
              <w:pStyle w:val="TAL"/>
              <w:rPr>
                <w:rFonts w:cs="v4.2.0"/>
              </w:rPr>
            </w:pPr>
          </w:p>
        </w:tc>
        <w:tc>
          <w:tcPr>
            <w:tcW w:w="999" w:type="pct"/>
            <w:gridSpan w:val="5"/>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20.25pt" o:ole="" fillcolor="window">
                  <v:imagedata r:id="rId10" o:title=""/>
                </v:shape>
                <o:OLEObject Type="Embed" ProgID="Equation.3" ShapeID="_x0000_i1087" DrawAspect="Content" ObjectID="_1829828038"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25pt;height:20.25pt" o:ole="" fillcolor="window">
                  <v:imagedata r:id="rId12" o:title=""/>
                </v:shape>
                <o:OLEObject Type="Embed" ProgID="Equation.3" ShapeID="_x0000_i1088" DrawAspect="Content" ObjectID="_1829828039"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0.75pt;height:20.25pt" o:ole="" fillcolor="window">
                  <v:imagedata r:id="rId8" o:title=""/>
                </v:shape>
                <o:OLEObject Type="Embed" ProgID="Equation.3" ShapeID="_x0000_i1089" DrawAspect="Content" ObjectID="_1829828040"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20.25pt" o:ole="" fillcolor="window">
                  <v:imagedata r:id="rId10" o:title=""/>
                </v:shape>
                <o:OLEObject Type="Embed" ProgID="Equation.3" ShapeID="_x0000_i1090" DrawAspect="Content" ObjectID="_1829828041"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829828042"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829828043"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829828044"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829828045"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829828046"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829828047"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829828048"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829828049"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829828050"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829828051"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829828052"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829828053"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829828054"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829828055"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829828056"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829828057"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829828058"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829828059"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829828060"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829828061"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829828062"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829828063"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829828064"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829828065"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829828066"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829828067"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829828068"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829828069"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829828070"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829828071"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829828072"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829828073"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829828074"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829828075"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829828076"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829828077"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6885DCC3"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w:t>
      </w:r>
      <w:r w:rsidR="00587349">
        <w:rPr>
          <w:lang w:eastAsia="zh-CN"/>
        </w:rPr>
        <w:t>e</w:t>
      </w:r>
      <w:r w:rsidR="00EF57B0" w:rsidRPr="00EF57B0">
        <w:rPr>
          <w:lang w:eastAsia="zh-CN"/>
        </w:rPr>
        <w:t xml:space="preserve">and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30F783A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w:t>
      </w:r>
      <w:r w:rsidR="00EF57B0" w:rsidRPr="00EF57B0">
        <w:t>13</w:t>
      </w:r>
      <w:r w:rsidRPr="000F75CF">
        <w:t>.</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22827749"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w:t>
      </w:r>
      <w:r w:rsidR="00EF57B0" w:rsidRPr="00EF57B0">
        <w:t>14</w:t>
      </w:r>
      <w:r w:rsidRPr="000F75CF">
        <w:t>.</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tcPr>
          <w:p w14:paraId="3511EBB9" w14:textId="77777777" w:rsidR="00DD0BDC" w:rsidRPr="000F75CF" w:rsidRDefault="00DD0BDC" w:rsidP="00633A6C">
            <w:pPr>
              <w:pStyle w:val="TAH"/>
              <w:rPr>
                <w:rFonts w:cs="Arial"/>
              </w:rPr>
            </w:pPr>
            <w:r w:rsidRPr="000F75CF">
              <w:t>T2</w:t>
            </w:r>
          </w:p>
        </w:tc>
        <w:tc>
          <w:tcPr>
            <w:tcW w:w="333" w:type="pct"/>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tcPr>
          <w:p w14:paraId="7A27172C" w14:textId="77777777" w:rsidR="00DD0BDC" w:rsidRPr="000F75CF" w:rsidRDefault="00DD0BDC" w:rsidP="00633A6C">
            <w:pPr>
              <w:pStyle w:val="TAH"/>
              <w:rPr>
                <w:rFonts w:cs="Arial"/>
              </w:rPr>
            </w:pPr>
            <w:r w:rsidRPr="000F75CF">
              <w:t>T2</w:t>
            </w:r>
          </w:p>
        </w:tc>
        <w:tc>
          <w:tcPr>
            <w:tcW w:w="311" w:type="pct"/>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829828078"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829828079"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tcPr>
          <w:p w14:paraId="1E43F2E8" w14:textId="77777777" w:rsidR="00DD0BDC" w:rsidRPr="000F75CF" w:rsidDel="004B51DC" w:rsidRDefault="00DD0BDC" w:rsidP="00633A6C">
            <w:pPr>
              <w:pStyle w:val="TAL"/>
            </w:pPr>
            <w:r w:rsidRPr="000F75CF">
              <w:rPr>
                <w:rFonts w:cs="v4.2.0"/>
              </w:rPr>
              <w:t>-infinity</w:t>
            </w:r>
          </w:p>
        </w:tc>
        <w:tc>
          <w:tcPr>
            <w:tcW w:w="465" w:type="pct"/>
            <w:gridSpan w:val="2"/>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829828080"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829828081"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tcPr>
          <w:p w14:paraId="0F4F42D4" w14:textId="77777777" w:rsidR="00DD0BDC" w:rsidRPr="000F75CF" w:rsidRDefault="00DD0BDC" w:rsidP="00633A6C">
            <w:pPr>
              <w:pStyle w:val="TAH"/>
              <w:rPr>
                <w:rFonts w:cs="Arial"/>
              </w:rPr>
            </w:pPr>
            <w:r w:rsidRPr="000F75CF">
              <w:t>T2</w:t>
            </w:r>
          </w:p>
        </w:tc>
        <w:tc>
          <w:tcPr>
            <w:tcW w:w="911" w:type="dxa"/>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tcPr>
          <w:p w14:paraId="00C55E37" w14:textId="77777777" w:rsidR="00DD0BDC" w:rsidRPr="000F75CF" w:rsidRDefault="00DD0BDC" w:rsidP="00633A6C">
            <w:pPr>
              <w:pStyle w:val="TAH"/>
              <w:rPr>
                <w:rFonts w:cs="Arial"/>
              </w:rPr>
            </w:pPr>
            <w:r w:rsidRPr="000F75CF">
              <w:t>T2</w:t>
            </w:r>
          </w:p>
        </w:tc>
        <w:tc>
          <w:tcPr>
            <w:tcW w:w="971" w:type="dxa"/>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829828082"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829828083"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tcPr>
          <w:p w14:paraId="299915AB" w14:textId="77777777" w:rsidR="00DD0BDC" w:rsidRPr="000F75CF" w:rsidDel="004B51DC" w:rsidRDefault="00DD0BDC" w:rsidP="00633A6C">
            <w:pPr>
              <w:pStyle w:val="TAL"/>
            </w:pPr>
            <w:r w:rsidRPr="000F75CF">
              <w:rPr>
                <w:rFonts w:cs="v4.2.0"/>
              </w:rPr>
              <w:t>-infinity</w:t>
            </w:r>
          </w:p>
        </w:tc>
        <w:tc>
          <w:tcPr>
            <w:tcW w:w="971" w:type="dxa"/>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829828084"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829828085"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tcPr>
          <w:p w14:paraId="0E88F2D1" w14:textId="77777777" w:rsidR="00DD0BDC" w:rsidRPr="000F75CF" w:rsidRDefault="00DD0BDC" w:rsidP="00633A6C">
            <w:pPr>
              <w:pStyle w:val="TAH"/>
              <w:rPr>
                <w:rFonts w:cs="Arial"/>
              </w:rPr>
            </w:pPr>
            <w:r w:rsidRPr="000F75CF">
              <w:t>T2</w:t>
            </w:r>
          </w:p>
        </w:tc>
        <w:tc>
          <w:tcPr>
            <w:tcW w:w="318" w:type="pct"/>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tcPr>
          <w:p w14:paraId="506B4797" w14:textId="77777777" w:rsidR="00DD0BDC" w:rsidRPr="000F75CF" w:rsidRDefault="00DD0BDC" w:rsidP="00633A6C">
            <w:pPr>
              <w:pStyle w:val="TAH"/>
              <w:rPr>
                <w:rFonts w:cs="Arial"/>
              </w:rPr>
            </w:pPr>
            <w:r w:rsidRPr="000F75CF">
              <w:t>T2</w:t>
            </w:r>
          </w:p>
        </w:tc>
        <w:tc>
          <w:tcPr>
            <w:tcW w:w="315" w:type="pct"/>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829828086"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829828087"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tcPr>
          <w:p w14:paraId="21F70DEE" w14:textId="77777777" w:rsidR="00DD0BDC" w:rsidRPr="000F75CF" w:rsidDel="004B51DC" w:rsidRDefault="00DD0BDC" w:rsidP="00633A6C">
            <w:pPr>
              <w:pStyle w:val="TAL"/>
            </w:pPr>
            <w:r w:rsidRPr="000F75CF">
              <w:rPr>
                <w:rFonts w:cs="v4.2.0"/>
              </w:rPr>
              <w:t>-infinity</w:t>
            </w:r>
          </w:p>
        </w:tc>
        <w:tc>
          <w:tcPr>
            <w:tcW w:w="315" w:type="pct"/>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829828088"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829828089"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tcPr>
          <w:p w14:paraId="3B82051C" w14:textId="77777777" w:rsidR="00DD0BDC" w:rsidRPr="000F75CF" w:rsidRDefault="00DD0BDC" w:rsidP="00633A6C">
            <w:pPr>
              <w:pStyle w:val="TAH"/>
              <w:rPr>
                <w:rFonts w:cs="Arial"/>
              </w:rPr>
            </w:pPr>
            <w:r w:rsidRPr="000F75CF">
              <w:t>T2</w:t>
            </w:r>
          </w:p>
        </w:tc>
        <w:tc>
          <w:tcPr>
            <w:tcW w:w="1046" w:type="dxa"/>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tcPr>
          <w:p w14:paraId="46BED5AF" w14:textId="77777777" w:rsidR="00DD0BDC" w:rsidRPr="000F75CF" w:rsidRDefault="00DD0BDC" w:rsidP="00633A6C">
            <w:pPr>
              <w:pStyle w:val="TAH"/>
              <w:rPr>
                <w:rFonts w:cs="Arial"/>
              </w:rPr>
            </w:pPr>
            <w:r w:rsidRPr="000F75CF">
              <w:t>T2</w:t>
            </w:r>
          </w:p>
        </w:tc>
        <w:tc>
          <w:tcPr>
            <w:tcW w:w="737" w:type="dxa"/>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829828090"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829828091"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tcPr>
          <w:p w14:paraId="1497EB28" w14:textId="77777777" w:rsidR="00DD0BDC" w:rsidRPr="000F75CF" w:rsidDel="004B51DC" w:rsidRDefault="00DD0BDC" w:rsidP="00633A6C">
            <w:pPr>
              <w:pStyle w:val="TAL"/>
            </w:pPr>
            <w:r w:rsidRPr="000F75CF">
              <w:rPr>
                <w:rFonts w:cs="v4.2.0"/>
              </w:rPr>
              <w:t>-12</w:t>
            </w:r>
          </w:p>
        </w:tc>
        <w:tc>
          <w:tcPr>
            <w:tcW w:w="1046" w:type="dxa"/>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tcPr>
          <w:p w14:paraId="0F3F9B8E" w14:textId="77777777" w:rsidR="00DD0BDC" w:rsidRPr="000F75CF" w:rsidDel="004B51DC" w:rsidRDefault="00DD0BDC" w:rsidP="00633A6C">
            <w:pPr>
              <w:pStyle w:val="TAL"/>
            </w:pPr>
            <w:r w:rsidRPr="000F75CF">
              <w:t>-4.5</w:t>
            </w:r>
          </w:p>
        </w:tc>
        <w:tc>
          <w:tcPr>
            <w:tcW w:w="737" w:type="dxa"/>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829828092"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829828093"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tcPr>
          <w:p w14:paraId="42D15663" w14:textId="77777777" w:rsidR="00DD0BDC" w:rsidRPr="000F75CF" w:rsidRDefault="00DD0BDC" w:rsidP="00633A6C">
            <w:pPr>
              <w:pStyle w:val="TAH"/>
              <w:rPr>
                <w:rFonts w:cs="Arial"/>
              </w:rPr>
            </w:pPr>
            <w:r w:rsidRPr="000F75CF">
              <w:t>T2</w:t>
            </w:r>
          </w:p>
        </w:tc>
        <w:tc>
          <w:tcPr>
            <w:tcW w:w="1046" w:type="dxa"/>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tcPr>
          <w:p w14:paraId="711836A7" w14:textId="77777777" w:rsidR="00DD0BDC" w:rsidRPr="000F75CF" w:rsidRDefault="00DD0BDC" w:rsidP="00633A6C">
            <w:pPr>
              <w:pStyle w:val="TAH"/>
              <w:rPr>
                <w:rFonts w:cs="Arial"/>
              </w:rPr>
            </w:pPr>
            <w:r w:rsidRPr="000F75CF">
              <w:t>T2</w:t>
            </w:r>
          </w:p>
        </w:tc>
        <w:tc>
          <w:tcPr>
            <w:tcW w:w="737" w:type="dxa"/>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829828094"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829828095"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tcPr>
          <w:p w14:paraId="440DB139" w14:textId="77777777" w:rsidR="00DD0BDC" w:rsidRPr="000F75CF" w:rsidDel="004B51DC" w:rsidRDefault="00DD0BDC" w:rsidP="00633A6C">
            <w:pPr>
              <w:pStyle w:val="TAL"/>
            </w:pPr>
            <w:r w:rsidRPr="000F75CF">
              <w:rPr>
                <w:rFonts w:cs="v4.2.0"/>
              </w:rPr>
              <w:t>-12</w:t>
            </w:r>
          </w:p>
        </w:tc>
        <w:tc>
          <w:tcPr>
            <w:tcW w:w="1046" w:type="dxa"/>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tcPr>
          <w:p w14:paraId="78F79A3C" w14:textId="77777777" w:rsidR="00DD0BDC" w:rsidRPr="000F75CF" w:rsidDel="004B51DC" w:rsidRDefault="00DD0BDC" w:rsidP="00633A6C">
            <w:pPr>
              <w:pStyle w:val="TAL"/>
            </w:pPr>
            <w:r w:rsidRPr="000F75CF">
              <w:t>-4.5</w:t>
            </w:r>
          </w:p>
        </w:tc>
        <w:tc>
          <w:tcPr>
            <w:tcW w:w="737" w:type="dxa"/>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829828096"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829828097"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tcPr>
          <w:p w14:paraId="3DB7DD48" w14:textId="77777777" w:rsidR="00DD0BDC" w:rsidRPr="000F75CF" w:rsidRDefault="00DD0BDC" w:rsidP="00633A6C">
            <w:pPr>
              <w:pStyle w:val="TAH"/>
              <w:rPr>
                <w:rFonts w:cs="Arial"/>
              </w:rPr>
            </w:pPr>
            <w:r w:rsidRPr="000F75CF">
              <w:t>T2</w:t>
            </w:r>
          </w:p>
        </w:tc>
        <w:tc>
          <w:tcPr>
            <w:tcW w:w="1046" w:type="dxa"/>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tcPr>
          <w:p w14:paraId="6A4220A4" w14:textId="77777777" w:rsidR="00DD0BDC" w:rsidRPr="000F75CF" w:rsidRDefault="00DD0BDC" w:rsidP="00633A6C">
            <w:pPr>
              <w:pStyle w:val="TAH"/>
              <w:rPr>
                <w:rFonts w:cs="Arial"/>
              </w:rPr>
            </w:pPr>
            <w:r w:rsidRPr="000F75CF">
              <w:t>T2</w:t>
            </w:r>
          </w:p>
        </w:tc>
        <w:tc>
          <w:tcPr>
            <w:tcW w:w="737" w:type="dxa"/>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829828098"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829828099"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tcPr>
          <w:p w14:paraId="5EA6C905" w14:textId="77777777" w:rsidR="00DD0BDC" w:rsidRPr="000F75CF" w:rsidDel="004B51DC" w:rsidRDefault="00DD0BDC" w:rsidP="00633A6C">
            <w:pPr>
              <w:pStyle w:val="TAL"/>
            </w:pPr>
            <w:r w:rsidRPr="000F75CF">
              <w:rPr>
                <w:rFonts w:cs="v4.2.0"/>
              </w:rPr>
              <w:t>-12</w:t>
            </w:r>
          </w:p>
        </w:tc>
        <w:tc>
          <w:tcPr>
            <w:tcW w:w="1046" w:type="dxa"/>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tcPr>
          <w:p w14:paraId="0A145411" w14:textId="77777777" w:rsidR="00DD0BDC" w:rsidRPr="000F75CF" w:rsidDel="004B51DC" w:rsidRDefault="00DD0BDC" w:rsidP="00633A6C">
            <w:pPr>
              <w:pStyle w:val="TAL"/>
            </w:pPr>
            <w:r w:rsidRPr="000F75CF">
              <w:t>-4.5</w:t>
            </w:r>
          </w:p>
        </w:tc>
        <w:tc>
          <w:tcPr>
            <w:tcW w:w="737" w:type="dxa"/>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829828100"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829828101"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829828102"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829828103"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829828104"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829828105"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829828106"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829828107"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829828108"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829828109"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829828110"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829828111"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829828112"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829828113"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tcPr>
          <w:p w14:paraId="198E25BD" w14:textId="77777777" w:rsidR="00DD0BDC" w:rsidRPr="000F75CF" w:rsidRDefault="00DD0BDC" w:rsidP="00633A6C">
            <w:pPr>
              <w:pStyle w:val="TAH"/>
              <w:rPr>
                <w:lang w:eastAsia="ja-JP"/>
              </w:rPr>
            </w:pPr>
            <w:r w:rsidRPr="000F75CF">
              <w:rPr>
                <w:lang w:eastAsia="ja-JP"/>
              </w:rPr>
              <w:t>T2</w:t>
            </w:r>
          </w:p>
        </w:tc>
        <w:tc>
          <w:tcPr>
            <w:tcW w:w="449" w:type="dxa"/>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tcPr>
          <w:p w14:paraId="76A9CDF0" w14:textId="77777777" w:rsidR="00DD0BDC" w:rsidRPr="000F75CF" w:rsidRDefault="00DD0BDC" w:rsidP="00633A6C">
            <w:pPr>
              <w:pStyle w:val="TAH"/>
              <w:rPr>
                <w:lang w:eastAsia="ja-JP"/>
              </w:rPr>
            </w:pPr>
            <w:r w:rsidRPr="000F75CF">
              <w:rPr>
                <w:lang w:eastAsia="ja-JP"/>
              </w:rPr>
              <w:t>T2</w:t>
            </w:r>
          </w:p>
        </w:tc>
        <w:tc>
          <w:tcPr>
            <w:tcW w:w="931" w:type="dxa"/>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829828114"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829828115"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829828116"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829828117"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829828118"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829828119"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829828120"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829828121"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tcPr>
          <w:p w14:paraId="0E23BC7A" w14:textId="77777777" w:rsidR="00DD0BDC" w:rsidRPr="000F75CF" w:rsidRDefault="00DD0BDC" w:rsidP="00633A6C">
            <w:pPr>
              <w:pStyle w:val="TAH"/>
              <w:rPr>
                <w:lang w:eastAsia="ja-JP"/>
              </w:rPr>
            </w:pPr>
            <w:r w:rsidRPr="000F75CF">
              <w:rPr>
                <w:lang w:eastAsia="ja-JP"/>
              </w:rPr>
              <w:t>T2</w:t>
            </w:r>
          </w:p>
        </w:tc>
        <w:tc>
          <w:tcPr>
            <w:tcW w:w="449" w:type="dxa"/>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tcPr>
          <w:p w14:paraId="250F7B39" w14:textId="77777777" w:rsidR="00DD0BDC" w:rsidRPr="000F75CF" w:rsidRDefault="00DD0BDC" w:rsidP="00633A6C">
            <w:pPr>
              <w:pStyle w:val="TAH"/>
              <w:rPr>
                <w:lang w:eastAsia="ja-JP"/>
              </w:rPr>
            </w:pPr>
            <w:r w:rsidRPr="000F75CF">
              <w:rPr>
                <w:lang w:eastAsia="ja-JP"/>
              </w:rPr>
              <w:t>T2</w:t>
            </w:r>
          </w:p>
        </w:tc>
        <w:tc>
          <w:tcPr>
            <w:tcW w:w="931" w:type="dxa"/>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829828122"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829828123"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829828124"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829828125"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829828126"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829828127"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829828128"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829828129"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829828130"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829828131"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829828132"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829828133"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829828134"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829828135"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829828136"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E3213D8" w14:textId="77777777" w:rsidR="00DD0BDC" w:rsidRPr="000F75CF" w:rsidRDefault="00DD0BDC" w:rsidP="0066308C">
            <w:pPr>
              <w:pStyle w:val="TAL"/>
              <w:rPr>
                <w:lang w:eastAsia="ja-JP"/>
              </w:rPr>
            </w:pPr>
          </w:p>
        </w:tc>
        <w:tc>
          <w:tcPr>
            <w:tcW w:w="1843" w:type="dxa"/>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75B0BF1" w14:textId="77777777" w:rsidR="00DD0BDC" w:rsidRPr="000F75CF" w:rsidRDefault="00DD0BDC" w:rsidP="0066308C">
            <w:pPr>
              <w:pStyle w:val="TAL"/>
              <w:rPr>
                <w:lang w:eastAsia="ja-JP"/>
              </w:rPr>
            </w:pPr>
          </w:p>
        </w:tc>
        <w:tc>
          <w:tcPr>
            <w:tcW w:w="1843" w:type="dxa"/>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3EB7066A" w14:textId="77777777" w:rsidR="00DD0BDC" w:rsidRPr="000F75CF" w:rsidRDefault="00DD0BDC" w:rsidP="0066308C">
            <w:pPr>
              <w:pStyle w:val="TAL"/>
              <w:rPr>
                <w:snapToGrid w:val="0"/>
                <w:lang w:eastAsia="ja-JP"/>
              </w:rPr>
            </w:pPr>
          </w:p>
        </w:tc>
        <w:tc>
          <w:tcPr>
            <w:tcW w:w="1700" w:type="dxa"/>
          </w:tcPr>
          <w:p w14:paraId="0E7DD632" w14:textId="77777777" w:rsidR="00DD0BDC" w:rsidRPr="000F75CF" w:rsidRDefault="00DD0BDC" w:rsidP="0066308C">
            <w:pPr>
              <w:pStyle w:val="TAL"/>
              <w:rPr>
                <w:snapToGrid w:val="0"/>
                <w:lang w:eastAsia="ja-JP"/>
              </w:rPr>
            </w:pPr>
          </w:p>
        </w:tc>
        <w:tc>
          <w:tcPr>
            <w:tcW w:w="1133" w:type="dxa"/>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7082218" w14:textId="77777777" w:rsidR="00DD0BDC" w:rsidRPr="000F75CF" w:rsidRDefault="00DD0BDC" w:rsidP="0066308C">
            <w:pPr>
              <w:pStyle w:val="TAL"/>
              <w:rPr>
                <w:snapToGrid w:val="0"/>
                <w:lang w:eastAsia="ja-JP"/>
              </w:rPr>
            </w:pPr>
          </w:p>
        </w:tc>
        <w:tc>
          <w:tcPr>
            <w:tcW w:w="1700" w:type="dxa"/>
          </w:tcPr>
          <w:p w14:paraId="0E10F792" w14:textId="77777777" w:rsidR="00DD0BDC" w:rsidRPr="000F75CF" w:rsidRDefault="00DD0BDC" w:rsidP="0066308C">
            <w:pPr>
              <w:pStyle w:val="TAL"/>
              <w:rPr>
                <w:snapToGrid w:val="0"/>
                <w:lang w:eastAsia="ja-JP"/>
              </w:rPr>
            </w:pPr>
          </w:p>
        </w:tc>
        <w:tc>
          <w:tcPr>
            <w:tcW w:w="1133" w:type="dxa"/>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FA80E86" w14:textId="77777777" w:rsidR="00DD0BDC" w:rsidRPr="000F75CF" w:rsidRDefault="00DD0BDC" w:rsidP="0066308C">
            <w:pPr>
              <w:pStyle w:val="TAL"/>
              <w:rPr>
                <w:snapToGrid w:val="0"/>
                <w:lang w:eastAsia="ja-JP"/>
              </w:rPr>
            </w:pPr>
          </w:p>
        </w:tc>
        <w:tc>
          <w:tcPr>
            <w:tcW w:w="1700" w:type="dxa"/>
          </w:tcPr>
          <w:p w14:paraId="6D4214ED" w14:textId="77777777" w:rsidR="00DD0BDC" w:rsidRPr="000F75CF" w:rsidRDefault="00DD0BDC" w:rsidP="0066308C">
            <w:pPr>
              <w:pStyle w:val="TAL"/>
              <w:rPr>
                <w:snapToGrid w:val="0"/>
                <w:lang w:eastAsia="ja-JP"/>
              </w:rPr>
            </w:pPr>
          </w:p>
        </w:tc>
        <w:tc>
          <w:tcPr>
            <w:tcW w:w="1133" w:type="dxa"/>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tcPr>
          <w:p w14:paraId="563B0B95" w14:textId="77777777" w:rsidR="00DD0BDC" w:rsidRPr="000F75CF" w:rsidRDefault="00DD0BDC" w:rsidP="0066308C">
            <w:pPr>
              <w:pStyle w:val="TAL"/>
              <w:rPr>
                <w:snapToGrid w:val="0"/>
                <w:lang w:eastAsia="ja-JP"/>
              </w:rPr>
            </w:pPr>
          </w:p>
        </w:tc>
        <w:tc>
          <w:tcPr>
            <w:tcW w:w="1133" w:type="dxa"/>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tcPr>
          <w:p w14:paraId="01FB077C" w14:textId="77777777" w:rsidR="00DD0BDC" w:rsidRPr="000F75CF" w:rsidRDefault="00DD0BDC" w:rsidP="0066308C">
            <w:pPr>
              <w:pStyle w:val="TAL"/>
              <w:rPr>
                <w:snapToGrid w:val="0"/>
                <w:lang w:eastAsia="ja-JP"/>
              </w:rPr>
            </w:pPr>
          </w:p>
        </w:tc>
        <w:tc>
          <w:tcPr>
            <w:tcW w:w="1133" w:type="dxa"/>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tcPr>
          <w:p w14:paraId="6BED5A1C" w14:textId="77777777" w:rsidR="00DD0BDC" w:rsidRPr="000F75CF" w:rsidRDefault="00DD0BDC" w:rsidP="0066308C">
            <w:pPr>
              <w:pStyle w:val="TAL"/>
              <w:rPr>
                <w:snapToGrid w:val="0"/>
                <w:lang w:eastAsia="ja-JP"/>
              </w:rPr>
            </w:pPr>
          </w:p>
        </w:tc>
        <w:tc>
          <w:tcPr>
            <w:tcW w:w="1133" w:type="dxa"/>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5F65A86" w14:textId="77777777" w:rsidR="00DD0BDC" w:rsidRPr="000F75CF" w:rsidRDefault="00DD0BDC" w:rsidP="0066308C">
            <w:pPr>
              <w:pStyle w:val="TAL"/>
              <w:rPr>
                <w:snapToGrid w:val="0"/>
                <w:lang w:eastAsia="ja-JP"/>
              </w:rPr>
            </w:pPr>
          </w:p>
        </w:tc>
        <w:tc>
          <w:tcPr>
            <w:tcW w:w="1700" w:type="dxa"/>
          </w:tcPr>
          <w:p w14:paraId="56FB677F" w14:textId="77777777" w:rsidR="00DD0BDC" w:rsidRPr="000F75CF" w:rsidRDefault="00DD0BDC" w:rsidP="0066308C">
            <w:pPr>
              <w:pStyle w:val="TAL"/>
              <w:rPr>
                <w:snapToGrid w:val="0"/>
                <w:lang w:eastAsia="ja-JP"/>
              </w:rPr>
            </w:pPr>
          </w:p>
        </w:tc>
        <w:tc>
          <w:tcPr>
            <w:tcW w:w="1133" w:type="dxa"/>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857A68C" w14:textId="77777777" w:rsidR="00DD0BDC" w:rsidRPr="000F75CF" w:rsidRDefault="00DD0BDC" w:rsidP="0066308C">
            <w:pPr>
              <w:pStyle w:val="TAL"/>
              <w:rPr>
                <w:snapToGrid w:val="0"/>
                <w:lang w:eastAsia="ja-JP"/>
              </w:rPr>
            </w:pPr>
          </w:p>
        </w:tc>
        <w:tc>
          <w:tcPr>
            <w:tcW w:w="1700" w:type="dxa"/>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B5DBB25" w14:textId="77777777" w:rsidR="00DD0BDC" w:rsidRPr="000F75CF" w:rsidRDefault="00DD0BDC" w:rsidP="0066308C">
            <w:pPr>
              <w:pStyle w:val="TAL"/>
              <w:rPr>
                <w:snapToGrid w:val="0"/>
                <w:lang w:eastAsia="ja-JP"/>
              </w:rPr>
            </w:pPr>
          </w:p>
        </w:tc>
        <w:tc>
          <w:tcPr>
            <w:tcW w:w="1700" w:type="dxa"/>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B8A7611" w14:textId="77777777" w:rsidR="00DD0BDC" w:rsidRPr="000F75CF" w:rsidRDefault="00DD0BDC" w:rsidP="0066308C">
            <w:pPr>
              <w:pStyle w:val="TAL"/>
              <w:rPr>
                <w:lang w:eastAsia="zh-CN"/>
              </w:rPr>
            </w:pPr>
            <w:r w:rsidRPr="000F75CF">
              <w:rPr>
                <w:lang w:eastAsia="zh-CN"/>
              </w:rPr>
              <w:t>50</w:t>
            </w:r>
          </w:p>
        </w:tc>
        <w:tc>
          <w:tcPr>
            <w:tcW w:w="1700" w:type="dxa"/>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tcPr>
          <w:p w14:paraId="76F21E3D" w14:textId="77777777" w:rsidR="00DD0BDC" w:rsidRPr="000F75CF" w:rsidRDefault="00DD0BDC" w:rsidP="0066308C">
            <w:pPr>
              <w:pStyle w:val="TAL"/>
              <w:rPr>
                <w:snapToGrid w:val="0"/>
                <w:lang w:eastAsia="ja-JP"/>
              </w:rPr>
            </w:pPr>
          </w:p>
        </w:tc>
        <w:tc>
          <w:tcPr>
            <w:tcW w:w="1133" w:type="dxa"/>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8A40614" w14:textId="77777777" w:rsidR="00DD0BDC" w:rsidRPr="000F75CF" w:rsidRDefault="00DD0BDC" w:rsidP="0066308C">
            <w:pPr>
              <w:pStyle w:val="TAL"/>
              <w:rPr>
                <w:snapToGrid w:val="0"/>
                <w:lang w:eastAsia="ja-JP"/>
              </w:rPr>
            </w:pPr>
          </w:p>
        </w:tc>
        <w:tc>
          <w:tcPr>
            <w:tcW w:w="1133" w:type="dxa"/>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1237CDB5" w14:textId="77777777" w:rsidR="00DD0BDC" w:rsidRPr="000F75CF" w:rsidRDefault="00DD0BDC" w:rsidP="0066308C">
            <w:pPr>
              <w:pStyle w:val="TAL"/>
              <w:rPr>
                <w:snapToGrid w:val="0"/>
                <w:lang w:eastAsia="ja-JP"/>
              </w:rPr>
            </w:pPr>
          </w:p>
        </w:tc>
        <w:tc>
          <w:tcPr>
            <w:tcW w:w="1133" w:type="dxa"/>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tcPr>
          <w:p w14:paraId="0B7E1667" w14:textId="77777777" w:rsidR="00DD0BDC" w:rsidRPr="000F75CF" w:rsidRDefault="00DD0BDC" w:rsidP="0066308C">
            <w:pPr>
              <w:pStyle w:val="TAL"/>
              <w:rPr>
                <w:snapToGrid w:val="0"/>
                <w:lang w:eastAsia="ja-JP"/>
              </w:rPr>
            </w:pPr>
          </w:p>
        </w:tc>
        <w:tc>
          <w:tcPr>
            <w:tcW w:w="1133" w:type="dxa"/>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4BCF0C3" w14:textId="77777777" w:rsidR="00DD0BDC" w:rsidRPr="000F75CF" w:rsidRDefault="00DD0BDC" w:rsidP="0066308C">
            <w:pPr>
              <w:pStyle w:val="TAL"/>
              <w:rPr>
                <w:snapToGrid w:val="0"/>
                <w:lang w:eastAsia="ja-JP"/>
              </w:rPr>
            </w:pPr>
          </w:p>
        </w:tc>
        <w:tc>
          <w:tcPr>
            <w:tcW w:w="1133" w:type="dxa"/>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430EFA54" w14:textId="77777777" w:rsidR="00DD0BDC" w:rsidRPr="000F75CF" w:rsidRDefault="00DD0BDC" w:rsidP="0066308C">
            <w:pPr>
              <w:pStyle w:val="TAL"/>
              <w:rPr>
                <w:snapToGrid w:val="0"/>
                <w:lang w:eastAsia="ja-JP"/>
              </w:rPr>
            </w:pPr>
          </w:p>
        </w:tc>
        <w:tc>
          <w:tcPr>
            <w:tcW w:w="1133" w:type="dxa"/>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A039A8C" w14:textId="77777777" w:rsidR="00DD0BDC" w:rsidRPr="000F75CF" w:rsidRDefault="00DD0BDC" w:rsidP="0066308C">
            <w:pPr>
              <w:pStyle w:val="TAL"/>
              <w:rPr>
                <w:snapToGrid w:val="0"/>
                <w:lang w:eastAsia="ja-JP"/>
              </w:rPr>
            </w:pPr>
          </w:p>
        </w:tc>
        <w:tc>
          <w:tcPr>
            <w:tcW w:w="1700" w:type="dxa"/>
          </w:tcPr>
          <w:p w14:paraId="074CDAB5" w14:textId="77777777" w:rsidR="00DD0BDC" w:rsidRPr="000F75CF" w:rsidRDefault="00DD0BDC" w:rsidP="0066308C">
            <w:pPr>
              <w:pStyle w:val="TAL"/>
              <w:rPr>
                <w:snapToGrid w:val="0"/>
                <w:lang w:eastAsia="ja-JP"/>
              </w:rPr>
            </w:pPr>
          </w:p>
        </w:tc>
        <w:tc>
          <w:tcPr>
            <w:tcW w:w="1133" w:type="dxa"/>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AD3BBF" w14:textId="77777777" w:rsidR="00DD0BDC" w:rsidRPr="000F75CF" w:rsidRDefault="00DD0BDC" w:rsidP="0066308C">
            <w:pPr>
              <w:pStyle w:val="TAL"/>
              <w:rPr>
                <w:snapToGrid w:val="0"/>
                <w:lang w:eastAsia="ja-JP"/>
              </w:rPr>
            </w:pPr>
          </w:p>
        </w:tc>
        <w:tc>
          <w:tcPr>
            <w:tcW w:w="1133" w:type="dxa"/>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18A72B4C" w14:textId="77777777" w:rsidR="00DD0BDC" w:rsidRPr="000F75CF" w:rsidRDefault="00DD0BDC" w:rsidP="0066308C">
            <w:pPr>
              <w:pStyle w:val="TAL"/>
              <w:rPr>
                <w:snapToGrid w:val="0"/>
                <w:lang w:eastAsia="ja-JP"/>
              </w:rPr>
            </w:pPr>
          </w:p>
        </w:tc>
        <w:tc>
          <w:tcPr>
            <w:tcW w:w="1700" w:type="dxa"/>
          </w:tcPr>
          <w:p w14:paraId="6034C42C" w14:textId="77777777" w:rsidR="00DD0BDC" w:rsidRPr="000F75CF" w:rsidRDefault="00DD0BDC" w:rsidP="0066308C">
            <w:pPr>
              <w:pStyle w:val="TAL"/>
              <w:rPr>
                <w:snapToGrid w:val="0"/>
                <w:lang w:eastAsia="ja-JP"/>
              </w:rPr>
            </w:pPr>
          </w:p>
        </w:tc>
        <w:tc>
          <w:tcPr>
            <w:tcW w:w="1133" w:type="dxa"/>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829828137"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829828138"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829828139"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829828140"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829828141"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C16117A" w14:textId="77777777" w:rsidR="00DD0BDC" w:rsidRPr="000F75CF" w:rsidRDefault="00DD0BDC" w:rsidP="0066308C">
            <w:pPr>
              <w:pStyle w:val="TAL"/>
              <w:rPr>
                <w:lang w:eastAsia="ja-JP"/>
              </w:rPr>
            </w:pPr>
          </w:p>
        </w:tc>
        <w:tc>
          <w:tcPr>
            <w:tcW w:w="1843" w:type="dxa"/>
          </w:tcPr>
          <w:p w14:paraId="05A95D8D" w14:textId="77777777" w:rsidR="00DD0BDC" w:rsidRPr="000F75CF" w:rsidRDefault="00DD0BDC" w:rsidP="0066308C">
            <w:pPr>
              <w:pStyle w:val="TAL"/>
              <w:rPr>
                <w:lang w:eastAsia="ja-JP"/>
              </w:rPr>
            </w:pPr>
            <w:r w:rsidRPr="000F75CF">
              <w:rPr>
                <w:lang w:eastAsia="ja-JP"/>
              </w:rPr>
              <w:t>Cell2</w:t>
            </w:r>
          </w:p>
        </w:tc>
        <w:tc>
          <w:tcPr>
            <w:tcW w:w="4111" w:type="dxa"/>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4CC87FF" w14:textId="77777777" w:rsidR="00DD0BDC" w:rsidRPr="000F75CF" w:rsidRDefault="00DD0BDC" w:rsidP="0066308C">
            <w:pPr>
              <w:pStyle w:val="TAL"/>
              <w:rPr>
                <w:lang w:eastAsia="ja-JP"/>
              </w:rPr>
            </w:pPr>
          </w:p>
        </w:tc>
        <w:tc>
          <w:tcPr>
            <w:tcW w:w="1843" w:type="dxa"/>
          </w:tcPr>
          <w:p w14:paraId="658A30E7" w14:textId="77777777" w:rsidR="00DD0BDC" w:rsidRPr="000F75CF" w:rsidRDefault="00DD0BDC" w:rsidP="0066308C">
            <w:pPr>
              <w:pStyle w:val="TAL"/>
              <w:rPr>
                <w:lang w:eastAsia="ja-JP"/>
              </w:rPr>
            </w:pPr>
            <w:r w:rsidRPr="000F75CF">
              <w:rPr>
                <w:lang w:eastAsia="ja-JP"/>
              </w:rPr>
              <w:t>Cell1</w:t>
            </w:r>
          </w:p>
        </w:tc>
        <w:tc>
          <w:tcPr>
            <w:tcW w:w="4111" w:type="dxa"/>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D94ECB8" w14:textId="77777777" w:rsidR="00DD0BDC" w:rsidRPr="000F75CF" w:rsidRDefault="00DD0BDC" w:rsidP="0066308C">
            <w:pPr>
              <w:pStyle w:val="TAL"/>
              <w:rPr>
                <w:snapToGrid w:val="0"/>
                <w:lang w:eastAsia="ja-JP"/>
              </w:rPr>
            </w:pPr>
          </w:p>
        </w:tc>
        <w:tc>
          <w:tcPr>
            <w:tcW w:w="1700" w:type="dxa"/>
          </w:tcPr>
          <w:p w14:paraId="654A3D10" w14:textId="77777777" w:rsidR="00DD0BDC" w:rsidRPr="000F75CF" w:rsidRDefault="00DD0BDC" w:rsidP="0066308C">
            <w:pPr>
              <w:pStyle w:val="TAL"/>
              <w:rPr>
                <w:snapToGrid w:val="0"/>
                <w:lang w:eastAsia="ja-JP"/>
              </w:rPr>
            </w:pPr>
          </w:p>
        </w:tc>
        <w:tc>
          <w:tcPr>
            <w:tcW w:w="1133" w:type="dxa"/>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885A2CF" w14:textId="77777777" w:rsidR="00DD0BDC" w:rsidRPr="000F75CF" w:rsidRDefault="00DD0BDC" w:rsidP="0066308C">
            <w:pPr>
              <w:pStyle w:val="TAL"/>
              <w:rPr>
                <w:snapToGrid w:val="0"/>
                <w:lang w:eastAsia="ja-JP"/>
              </w:rPr>
            </w:pPr>
          </w:p>
        </w:tc>
        <w:tc>
          <w:tcPr>
            <w:tcW w:w="1700" w:type="dxa"/>
          </w:tcPr>
          <w:p w14:paraId="09C3A376" w14:textId="77777777" w:rsidR="00DD0BDC" w:rsidRPr="000F75CF" w:rsidRDefault="00DD0BDC" w:rsidP="0066308C">
            <w:pPr>
              <w:pStyle w:val="TAL"/>
              <w:rPr>
                <w:snapToGrid w:val="0"/>
                <w:lang w:eastAsia="ja-JP"/>
              </w:rPr>
            </w:pPr>
          </w:p>
        </w:tc>
        <w:tc>
          <w:tcPr>
            <w:tcW w:w="1133" w:type="dxa"/>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F1B97" w14:textId="77777777" w:rsidR="00DD0BDC" w:rsidRPr="000F75CF" w:rsidRDefault="00DD0BDC" w:rsidP="0066308C">
            <w:pPr>
              <w:pStyle w:val="TAL"/>
              <w:rPr>
                <w:snapToGrid w:val="0"/>
                <w:lang w:eastAsia="ja-JP"/>
              </w:rPr>
            </w:pPr>
          </w:p>
        </w:tc>
        <w:tc>
          <w:tcPr>
            <w:tcW w:w="1700" w:type="dxa"/>
          </w:tcPr>
          <w:p w14:paraId="7F325634" w14:textId="77777777" w:rsidR="00DD0BDC" w:rsidRPr="000F75CF" w:rsidRDefault="00DD0BDC" w:rsidP="0066308C">
            <w:pPr>
              <w:pStyle w:val="TAL"/>
              <w:rPr>
                <w:snapToGrid w:val="0"/>
                <w:lang w:eastAsia="ja-JP"/>
              </w:rPr>
            </w:pPr>
          </w:p>
        </w:tc>
        <w:tc>
          <w:tcPr>
            <w:tcW w:w="1133" w:type="dxa"/>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21488B1D" w14:textId="77777777" w:rsidR="00DD0BDC" w:rsidRPr="000F75CF" w:rsidRDefault="00DD0BDC" w:rsidP="0066308C">
            <w:pPr>
              <w:pStyle w:val="TAL"/>
              <w:rPr>
                <w:snapToGrid w:val="0"/>
                <w:lang w:eastAsia="ja-JP"/>
              </w:rPr>
            </w:pPr>
          </w:p>
        </w:tc>
        <w:tc>
          <w:tcPr>
            <w:tcW w:w="1133" w:type="dxa"/>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1307DD8E" w14:textId="77777777" w:rsidR="00DD0BDC" w:rsidRPr="000F75CF" w:rsidRDefault="00DD0BDC" w:rsidP="0066308C">
            <w:pPr>
              <w:pStyle w:val="TAL"/>
              <w:rPr>
                <w:snapToGrid w:val="0"/>
                <w:lang w:eastAsia="ja-JP"/>
              </w:rPr>
            </w:pPr>
          </w:p>
        </w:tc>
        <w:tc>
          <w:tcPr>
            <w:tcW w:w="1133" w:type="dxa"/>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B25449A" w14:textId="77777777" w:rsidR="00DD0BDC" w:rsidRPr="000F75CF" w:rsidRDefault="00DD0BDC" w:rsidP="0066308C">
            <w:pPr>
              <w:pStyle w:val="TAL"/>
              <w:rPr>
                <w:snapToGrid w:val="0"/>
                <w:lang w:eastAsia="ja-JP"/>
              </w:rPr>
            </w:pPr>
          </w:p>
        </w:tc>
        <w:tc>
          <w:tcPr>
            <w:tcW w:w="1133" w:type="dxa"/>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4F40C1B" w14:textId="77777777" w:rsidR="00DD0BDC" w:rsidRPr="000F75CF" w:rsidRDefault="00DD0BDC" w:rsidP="0066308C">
            <w:pPr>
              <w:pStyle w:val="TAL"/>
              <w:rPr>
                <w:snapToGrid w:val="0"/>
                <w:lang w:eastAsia="ja-JP"/>
              </w:rPr>
            </w:pPr>
          </w:p>
        </w:tc>
        <w:tc>
          <w:tcPr>
            <w:tcW w:w="1700" w:type="dxa"/>
          </w:tcPr>
          <w:p w14:paraId="71811DFB" w14:textId="77777777" w:rsidR="00DD0BDC" w:rsidRPr="000F75CF" w:rsidRDefault="00DD0BDC" w:rsidP="0066308C">
            <w:pPr>
              <w:pStyle w:val="TAL"/>
              <w:rPr>
                <w:snapToGrid w:val="0"/>
                <w:lang w:eastAsia="ja-JP"/>
              </w:rPr>
            </w:pPr>
          </w:p>
        </w:tc>
        <w:tc>
          <w:tcPr>
            <w:tcW w:w="1133" w:type="dxa"/>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D811CDC" w14:textId="77777777" w:rsidR="00DD0BDC" w:rsidRPr="000F75CF" w:rsidRDefault="00DD0BDC" w:rsidP="0066308C">
            <w:pPr>
              <w:pStyle w:val="TAL"/>
              <w:rPr>
                <w:snapToGrid w:val="0"/>
                <w:lang w:eastAsia="ja-JP"/>
              </w:rPr>
            </w:pPr>
          </w:p>
        </w:tc>
        <w:tc>
          <w:tcPr>
            <w:tcW w:w="1700" w:type="dxa"/>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3EE63D9" w14:textId="77777777" w:rsidR="00DD0BDC" w:rsidRPr="000F75CF" w:rsidRDefault="00DD0BDC" w:rsidP="0066308C">
            <w:pPr>
              <w:pStyle w:val="TAL"/>
              <w:rPr>
                <w:snapToGrid w:val="0"/>
                <w:lang w:eastAsia="ja-JP"/>
              </w:rPr>
            </w:pPr>
          </w:p>
        </w:tc>
        <w:tc>
          <w:tcPr>
            <w:tcW w:w="1700" w:type="dxa"/>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74FDCD4" w14:textId="77777777" w:rsidR="00DD0BDC" w:rsidRPr="000F75CF" w:rsidRDefault="00DD0BDC" w:rsidP="0066308C">
            <w:pPr>
              <w:pStyle w:val="TAL"/>
              <w:rPr>
                <w:lang w:eastAsia="zh-CN"/>
              </w:rPr>
            </w:pPr>
            <w:r w:rsidRPr="000F75CF">
              <w:rPr>
                <w:lang w:eastAsia="zh-CN"/>
              </w:rPr>
              <w:t>50</w:t>
            </w:r>
          </w:p>
        </w:tc>
        <w:tc>
          <w:tcPr>
            <w:tcW w:w="1700" w:type="dxa"/>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19B5D1E2" w14:textId="77777777" w:rsidR="00DD0BDC" w:rsidRPr="000F75CF" w:rsidRDefault="00DD0BDC" w:rsidP="0066308C">
            <w:pPr>
              <w:pStyle w:val="TAL"/>
              <w:rPr>
                <w:snapToGrid w:val="0"/>
                <w:lang w:eastAsia="ja-JP"/>
              </w:rPr>
            </w:pPr>
          </w:p>
        </w:tc>
        <w:tc>
          <w:tcPr>
            <w:tcW w:w="1133" w:type="dxa"/>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CF2561F" w14:textId="77777777" w:rsidR="00DD0BDC" w:rsidRPr="000F75CF" w:rsidRDefault="00DD0BDC" w:rsidP="0066308C">
            <w:pPr>
              <w:pStyle w:val="TAL"/>
              <w:rPr>
                <w:snapToGrid w:val="0"/>
                <w:lang w:eastAsia="ja-JP"/>
              </w:rPr>
            </w:pPr>
          </w:p>
        </w:tc>
        <w:tc>
          <w:tcPr>
            <w:tcW w:w="1133" w:type="dxa"/>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4E73C1B7" w14:textId="77777777" w:rsidR="00DD0BDC" w:rsidRPr="000F75CF" w:rsidRDefault="00DD0BDC" w:rsidP="0066308C">
            <w:pPr>
              <w:pStyle w:val="TAL"/>
              <w:rPr>
                <w:snapToGrid w:val="0"/>
                <w:lang w:eastAsia="ja-JP"/>
              </w:rPr>
            </w:pPr>
          </w:p>
        </w:tc>
        <w:tc>
          <w:tcPr>
            <w:tcW w:w="1133" w:type="dxa"/>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4D5CE4C" w14:textId="77777777" w:rsidR="00DD0BDC" w:rsidRPr="000F75CF" w:rsidRDefault="00DD0BDC" w:rsidP="0066308C">
            <w:pPr>
              <w:pStyle w:val="TAL"/>
              <w:rPr>
                <w:snapToGrid w:val="0"/>
                <w:lang w:eastAsia="ja-JP"/>
              </w:rPr>
            </w:pPr>
          </w:p>
        </w:tc>
        <w:tc>
          <w:tcPr>
            <w:tcW w:w="1133" w:type="dxa"/>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8ECE681" w14:textId="77777777" w:rsidR="00DD0BDC" w:rsidRPr="000F75CF" w:rsidRDefault="00DD0BDC" w:rsidP="0066308C">
            <w:pPr>
              <w:pStyle w:val="TAL"/>
              <w:rPr>
                <w:snapToGrid w:val="0"/>
                <w:lang w:eastAsia="ja-JP"/>
              </w:rPr>
            </w:pPr>
          </w:p>
        </w:tc>
        <w:tc>
          <w:tcPr>
            <w:tcW w:w="1133" w:type="dxa"/>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38689AD" w14:textId="77777777" w:rsidR="00DD0BDC" w:rsidRPr="000F75CF" w:rsidRDefault="00DD0BDC" w:rsidP="0066308C">
            <w:pPr>
              <w:pStyle w:val="TAL"/>
              <w:rPr>
                <w:snapToGrid w:val="0"/>
                <w:lang w:eastAsia="ja-JP"/>
              </w:rPr>
            </w:pPr>
          </w:p>
        </w:tc>
        <w:tc>
          <w:tcPr>
            <w:tcW w:w="1700" w:type="dxa"/>
          </w:tcPr>
          <w:p w14:paraId="7B5C88C3" w14:textId="77777777" w:rsidR="00DD0BDC" w:rsidRPr="000F75CF" w:rsidRDefault="00DD0BDC" w:rsidP="0066308C">
            <w:pPr>
              <w:pStyle w:val="TAL"/>
              <w:rPr>
                <w:snapToGrid w:val="0"/>
                <w:lang w:eastAsia="ja-JP"/>
              </w:rPr>
            </w:pPr>
          </w:p>
        </w:tc>
        <w:tc>
          <w:tcPr>
            <w:tcW w:w="1133" w:type="dxa"/>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5F6A5DF" w14:textId="77777777" w:rsidR="00DD0BDC" w:rsidRPr="000F75CF" w:rsidRDefault="00DD0BDC" w:rsidP="0066308C">
            <w:pPr>
              <w:pStyle w:val="TAL"/>
              <w:rPr>
                <w:snapToGrid w:val="0"/>
                <w:lang w:eastAsia="ja-JP"/>
              </w:rPr>
            </w:pPr>
          </w:p>
        </w:tc>
        <w:tc>
          <w:tcPr>
            <w:tcW w:w="1133" w:type="dxa"/>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2D037E5E" w14:textId="77777777" w:rsidR="00DD0BDC" w:rsidRPr="000F75CF" w:rsidRDefault="00DD0BDC" w:rsidP="0066308C">
            <w:pPr>
              <w:pStyle w:val="TAL"/>
              <w:rPr>
                <w:snapToGrid w:val="0"/>
                <w:lang w:eastAsia="ja-JP"/>
              </w:rPr>
            </w:pPr>
          </w:p>
        </w:tc>
        <w:tc>
          <w:tcPr>
            <w:tcW w:w="1700" w:type="dxa"/>
          </w:tcPr>
          <w:p w14:paraId="7A13B7C8" w14:textId="77777777" w:rsidR="00DD0BDC" w:rsidRPr="000F75CF" w:rsidRDefault="00DD0BDC" w:rsidP="0066308C">
            <w:pPr>
              <w:pStyle w:val="TAL"/>
              <w:rPr>
                <w:snapToGrid w:val="0"/>
                <w:lang w:eastAsia="ja-JP"/>
              </w:rPr>
            </w:pPr>
          </w:p>
        </w:tc>
        <w:tc>
          <w:tcPr>
            <w:tcW w:w="1133" w:type="dxa"/>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829828142"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829828143"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829828144"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829828145"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829828146"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7551BB9" w14:textId="77777777" w:rsidR="00DD0BDC" w:rsidRPr="000F75CF" w:rsidRDefault="00DD0BDC" w:rsidP="0066308C">
            <w:pPr>
              <w:pStyle w:val="TAL"/>
              <w:rPr>
                <w:lang w:eastAsia="ja-JP"/>
              </w:rPr>
            </w:pPr>
          </w:p>
        </w:tc>
        <w:tc>
          <w:tcPr>
            <w:tcW w:w="1843" w:type="dxa"/>
          </w:tcPr>
          <w:p w14:paraId="2715633F" w14:textId="77777777" w:rsidR="00DD0BDC" w:rsidRPr="000F75CF" w:rsidRDefault="00DD0BDC" w:rsidP="0066308C">
            <w:pPr>
              <w:pStyle w:val="TAL"/>
              <w:rPr>
                <w:lang w:eastAsia="ja-JP"/>
              </w:rPr>
            </w:pPr>
            <w:r w:rsidRPr="000F75CF">
              <w:rPr>
                <w:lang w:eastAsia="ja-JP"/>
              </w:rPr>
              <w:t>Cell2</w:t>
            </w:r>
          </w:p>
        </w:tc>
        <w:tc>
          <w:tcPr>
            <w:tcW w:w="4111" w:type="dxa"/>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4FB2281" w14:textId="77777777" w:rsidR="00DD0BDC" w:rsidRPr="000F75CF" w:rsidRDefault="00DD0BDC" w:rsidP="0066308C">
            <w:pPr>
              <w:pStyle w:val="TAL"/>
              <w:rPr>
                <w:lang w:eastAsia="ja-JP"/>
              </w:rPr>
            </w:pPr>
          </w:p>
        </w:tc>
        <w:tc>
          <w:tcPr>
            <w:tcW w:w="1843" w:type="dxa"/>
          </w:tcPr>
          <w:p w14:paraId="1167AE2B" w14:textId="77777777" w:rsidR="00DD0BDC" w:rsidRPr="000F75CF" w:rsidRDefault="00DD0BDC" w:rsidP="0066308C">
            <w:pPr>
              <w:pStyle w:val="TAL"/>
              <w:rPr>
                <w:lang w:eastAsia="ja-JP"/>
              </w:rPr>
            </w:pPr>
            <w:r w:rsidRPr="000F75CF">
              <w:rPr>
                <w:lang w:eastAsia="ja-JP"/>
              </w:rPr>
              <w:t>Cell1</w:t>
            </w:r>
          </w:p>
        </w:tc>
        <w:tc>
          <w:tcPr>
            <w:tcW w:w="4111" w:type="dxa"/>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5E0F42F4" w14:textId="77777777" w:rsidR="00DD0BDC" w:rsidRPr="000F75CF" w:rsidRDefault="00DD0BDC" w:rsidP="0066308C">
            <w:pPr>
              <w:pStyle w:val="TAL"/>
              <w:rPr>
                <w:snapToGrid w:val="0"/>
                <w:lang w:eastAsia="ja-JP"/>
              </w:rPr>
            </w:pPr>
          </w:p>
        </w:tc>
        <w:tc>
          <w:tcPr>
            <w:tcW w:w="1700" w:type="dxa"/>
          </w:tcPr>
          <w:p w14:paraId="0A887A83" w14:textId="77777777" w:rsidR="00DD0BDC" w:rsidRPr="000F75CF" w:rsidRDefault="00DD0BDC" w:rsidP="0066308C">
            <w:pPr>
              <w:pStyle w:val="TAL"/>
              <w:rPr>
                <w:snapToGrid w:val="0"/>
                <w:lang w:eastAsia="ja-JP"/>
              </w:rPr>
            </w:pPr>
          </w:p>
        </w:tc>
        <w:tc>
          <w:tcPr>
            <w:tcW w:w="1133" w:type="dxa"/>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BB32A9B" w14:textId="77777777" w:rsidR="00DD0BDC" w:rsidRPr="000F75CF" w:rsidRDefault="00DD0BDC" w:rsidP="0066308C">
            <w:pPr>
              <w:pStyle w:val="TAL"/>
              <w:rPr>
                <w:snapToGrid w:val="0"/>
                <w:lang w:eastAsia="ja-JP"/>
              </w:rPr>
            </w:pPr>
          </w:p>
        </w:tc>
        <w:tc>
          <w:tcPr>
            <w:tcW w:w="1700" w:type="dxa"/>
          </w:tcPr>
          <w:p w14:paraId="73762571" w14:textId="77777777" w:rsidR="00DD0BDC" w:rsidRPr="000F75CF" w:rsidRDefault="00DD0BDC" w:rsidP="0066308C">
            <w:pPr>
              <w:pStyle w:val="TAL"/>
              <w:rPr>
                <w:snapToGrid w:val="0"/>
                <w:lang w:eastAsia="ja-JP"/>
              </w:rPr>
            </w:pPr>
          </w:p>
        </w:tc>
        <w:tc>
          <w:tcPr>
            <w:tcW w:w="1133" w:type="dxa"/>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3F717E1" w14:textId="77777777" w:rsidR="00DD0BDC" w:rsidRPr="000F75CF" w:rsidRDefault="00DD0BDC" w:rsidP="0066308C">
            <w:pPr>
              <w:pStyle w:val="TAL"/>
              <w:rPr>
                <w:snapToGrid w:val="0"/>
                <w:lang w:eastAsia="ja-JP"/>
              </w:rPr>
            </w:pPr>
          </w:p>
        </w:tc>
        <w:tc>
          <w:tcPr>
            <w:tcW w:w="1700" w:type="dxa"/>
          </w:tcPr>
          <w:p w14:paraId="095BBD14" w14:textId="77777777" w:rsidR="00DD0BDC" w:rsidRPr="000F75CF" w:rsidRDefault="00DD0BDC" w:rsidP="0066308C">
            <w:pPr>
              <w:pStyle w:val="TAL"/>
              <w:rPr>
                <w:snapToGrid w:val="0"/>
                <w:lang w:eastAsia="ja-JP"/>
              </w:rPr>
            </w:pPr>
          </w:p>
        </w:tc>
        <w:tc>
          <w:tcPr>
            <w:tcW w:w="1133" w:type="dxa"/>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1C88F757" w14:textId="77777777" w:rsidR="00DD0BDC" w:rsidRPr="000F75CF" w:rsidRDefault="00DD0BDC" w:rsidP="0066308C">
            <w:pPr>
              <w:pStyle w:val="TAL"/>
              <w:rPr>
                <w:snapToGrid w:val="0"/>
                <w:lang w:eastAsia="ja-JP"/>
              </w:rPr>
            </w:pPr>
          </w:p>
        </w:tc>
        <w:tc>
          <w:tcPr>
            <w:tcW w:w="1133" w:type="dxa"/>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39D61A6" w14:textId="77777777" w:rsidR="00DD0BDC" w:rsidRPr="000F75CF" w:rsidRDefault="00DD0BDC" w:rsidP="0066308C">
            <w:pPr>
              <w:pStyle w:val="TAL"/>
              <w:rPr>
                <w:snapToGrid w:val="0"/>
                <w:lang w:eastAsia="ja-JP"/>
              </w:rPr>
            </w:pPr>
          </w:p>
        </w:tc>
        <w:tc>
          <w:tcPr>
            <w:tcW w:w="1133" w:type="dxa"/>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2D255B8" w14:textId="77777777" w:rsidR="00DD0BDC" w:rsidRPr="000F75CF" w:rsidRDefault="00DD0BDC" w:rsidP="0066308C">
            <w:pPr>
              <w:pStyle w:val="TAL"/>
              <w:rPr>
                <w:snapToGrid w:val="0"/>
                <w:lang w:eastAsia="ja-JP"/>
              </w:rPr>
            </w:pPr>
          </w:p>
        </w:tc>
        <w:tc>
          <w:tcPr>
            <w:tcW w:w="1133" w:type="dxa"/>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166EEB1" w14:textId="77777777" w:rsidR="00DD0BDC" w:rsidRPr="000F75CF" w:rsidRDefault="00DD0BDC" w:rsidP="0066308C">
            <w:pPr>
              <w:pStyle w:val="TAL"/>
              <w:rPr>
                <w:snapToGrid w:val="0"/>
                <w:lang w:eastAsia="ja-JP"/>
              </w:rPr>
            </w:pPr>
          </w:p>
        </w:tc>
        <w:tc>
          <w:tcPr>
            <w:tcW w:w="1700" w:type="dxa"/>
          </w:tcPr>
          <w:p w14:paraId="74DFED97" w14:textId="77777777" w:rsidR="00DD0BDC" w:rsidRPr="000F75CF" w:rsidRDefault="00DD0BDC" w:rsidP="0066308C">
            <w:pPr>
              <w:pStyle w:val="TAL"/>
              <w:rPr>
                <w:snapToGrid w:val="0"/>
                <w:lang w:eastAsia="ja-JP"/>
              </w:rPr>
            </w:pPr>
          </w:p>
        </w:tc>
        <w:tc>
          <w:tcPr>
            <w:tcW w:w="1133" w:type="dxa"/>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9A85A79" w14:textId="77777777" w:rsidR="00DD0BDC" w:rsidRPr="000F75CF" w:rsidRDefault="00DD0BDC" w:rsidP="0066308C">
            <w:pPr>
              <w:pStyle w:val="TAL"/>
              <w:rPr>
                <w:snapToGrid w:val="0"/>
                <w:lang w:eastAsia="ja-JP"/>
              </w:rPr>
            </w:pPr>
          </w:p>
        </w:tc>
        <w:tc>
          <w:tcPr>
            <w:tcW w:w="1700" w:type="dxa"/>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BE7F1FC" w14:textId="77777777" w:rsidR="00DD0BDC" w:rsidRPr="000F75CF" w:rsidRDefault="00DD0BDC" w:rsidP="0066308C">
            <w:pPr>
              <w:pStyle w:val="TAL"/>
              <w:rPr>
                <w:snapToGrid w:val="0"/>
                <w:lang w:eastAsia="ja-JP"/>
              </w:rPr>
            </w:pPr>
          </w:p>
        </w:tc>
        <w:tc>
          <w:tcPr>
            <w:tcW w:w="1700" w:type="dxa"/>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9673F05" w14:textId="77777777" w:rsidR="00DD0BDC" w:rsidRPr="000F75CF" w:rsidRDefault="00DD0BDC" w:rsidP="0066308C">
            <w:pPr>
              <w:pStyle w:val="TAL"/>
              <w:rPr>
                <w:lang w:eastAsia="zh-CN"/>
              </w:rPr>
            </w:pPr>
            <w:r w:rsidRPr="000F75CF">
              <w:rPr>
                <w:lang w:eastAsia="zh-CN"/>
              </w:rPr>
              <w:t>50</w:t>
            </w:r>
          </w:p>
        </w:tc>
        <w:tc>
          <w:tcPr>
            <w:tcW w:w="1700" w:type="dxa"/>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5E91B74E" w14:textId="77777777" w:rsidR="00DD0BDC" w:rsidRPr="000F75CF" w:rsidRDefault="00DD0BDC" w:rsidP="0066308C">
            <w:pPr>
              <w:pStyle w:val="TAL"/>
              <w:rPr>
                <w:snapToGrid w:val="0"/>
                <w:lang w:eastAsia="ja-JP"/>
              </w:rPr>
            </w:pPr>
          </w:p>
        </w:tc>
        <w:tc>
          <w:tcPr>
            <w:tcW w:w="1133" w:type="dxa"/>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2F69440" w14:textId="77777777" w:rsidR="00DD0BDC" w:rsidRPr="000F75CF" w:rsidRDefault="00DD0BDC" w:rsidP="0066308C">
            <w:pPr>
              <w:pStyle w:val="TAL"/>
              <w:rPr>
                <w:snapToGrid w:val="0"/>
                <w:lang w:eastAsia="ja-JP"/>
              </w:rPr>
            </w:pPr>
          </w:p>
        </w:tc>
        <w:tc>
          <w:tcPr>
            <w:tcW w:w="1133" w:type="dxa"/>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6B0215B9" w14:textId="77777777" w:rsidR="00DD0BDC" w:rsidRPr="000F75CF" w:rsidRDefault="00DD0BDC" w:rsidP="0066308C">
            <w:pPr>
              <w:pStyle w:val="TAL"/>
              <w:rPr>
                <w:snapToGrid w:val="0"/>
                <w:lang w:eastAsia="ja-JP"/>
              </w:rPr>
            </w:pPr>
          </w:p>
        </w:tc>
        <w:tc>
          <w:tcPr>
            <w:tcW w:w="1133" w:type="dxa"/>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D38B87" w14:textId="77777777" w:rsidR="00DD0BDC" w:rsidRPr="000F75CF" w:rsidRDefault="00DD0BDC" w:rsidP="0066308C">
            <w:pPr>
              <w:pStyle w:val="TAL"/>
              <w:rPr>
                <w:snapToGrid w:val="0"/>
                <w:lang w:eastAsia="ja-JP"/>
              </w:rPr>
            </w:pPr>
          </w:p>
        </w:tc>
        <w:tc>
          <w:tcPr>
            <w:tcW w:w="1133" w:type="dxa"/>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E1FFEF4" w14:textId="77777777" w:rsidR="00DD0BDC" w:rsidRPr="000F75CF" w:rsidRDefault="00DD0BDC" w:rsidP="0066308C">
            <w:pPr>
              <w:pStyle w:val="TAL"/>
              <w:rPr>
                <w:snapToGrid w:val="0"/>
                <w:lang w:eastAsia="ja-JP"/>
              </w:rPr>
            </w:pPr>
          </w:p>
        </w:tc>
        <w:tc>
          <w:tcPr>
            <w:tcW w:w="1133" w:type="dxa"/>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1C396ED" w14:textId="77777777" w:rsidR="00DD0BDC" w:rsidRPr="000F75CF" w:rsidRDefault="00DD0BDC" w:rsidP="0066308C">
            <w:pPr>
              <w:pStyle w:val="TAL"/>
              <w:rPr>
                <w:snapToGrid w:val="0"/>
                <w:lang w:eastAsia="ja-JP"/>
              </w:rPr>
            </w:pPr>
          </w:p>
        </w:tc>
        <w:tc>
          <w:tcPr>
            <w:tcW w:w="1700" w:type="dxa"/>
          </w:tcPr>
          <w:p w14:paraId="6781C635" w14:textId="77777777" w:rsidR="00DD0BDC" w:rsidRPr="000F75CF" w:rsidRDefault="00DD0BDC" w:rsidP="0066308C">
            <w:pPr>
              <w:pStyle w:val="TAL"/>
              <w:rPr>
                <w:snapToGrid w:val="0"/>
                <w:lang w:eastAsia="ja-JP"/>
              </w:rPr>
            </w:pPr>
          </w:p>
        </w:tc>
        <w:tc>
          <w:tcPr>
            <w:tcW w:w="1133" w:type="dxa"/>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5A77137" w14:textId="77777777" w:rsidR="00DD0BDC" w:rsidRPr="000F75CF" w:rsidRDefault="00DD0BDC" w:rsidP="0066308C">
            <w:pPr>
              <w:pStyle w:val="TAL"/>
              <w:rPr>
                <w:snapToGrid w:val="0"/>
                <w:lang w:eastAsia="ja-JP"/>
              </w:rPr>
            </w:pPr>
          </w:p>
        </w:tc>
        <w:tc>
          <w:tcPr>
            <w:tcW w:w="1133" w:type="dxa"/>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6845727" w14:textId="77777777" w:rsidR="00DD0BDC" w:rsidRPr="000F75CF" w:rsidRDefault="00DD0BDC" w:rsidP="0066308C">
            <w:pPr>
              <w:pStyle w:val="TAL"/>
              <w:rPr>
                <w:snapToGrid w:val="0"/>
                <w:lang w:eastAsia="ja-JP"/>
              </w:rPr>
            </w:pPr>
          </w:p>
        </w:tc>
        <w:tc>
          <w:tcPr>
            <w:tcW w:w="1700" w:type="dxa"/>
          </w:tcPr>
          <w:p w14:paraId="1E10296B" w14:textId="77777777" w:rsidR="00DD0BDC" w:rsidRPr="000F75CF" w:rsidRDefault="00DD0BDC" w:rsidP="0066308C">
            <w:pPr>
              <w:pStyle w:val="TAL"/>
              <w:rPr>
                <w:snapToGrid w:val="0"/>
                <w:lang w:eastAsia="ja-JP"/>
              </w:rPr>
            </w:pPr>
          </w:p>
        </w:tc>
        <w:tc>
          <w:tcPr>
            <w:tcW w:w="1133" w:type="dxa"/>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829828147"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829828148"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829828149"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829828150"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829828151"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829828152"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829828153"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829828154"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829828155"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829828156"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0778CC3" w14:textId="77777777" w:rsidR="00DD0BDC" w:rsidRPr="000F75CF" w:rsidRDefault="00DD0BDC" w:rsidP="0066308C">
            <w:pPr>
              <w:pStyle w:val="TAL"/>
              <w:rPr>
                <w:snapToGrid w:val="0"/>
                <w:lang w:eastAsia="ja-JP"/>
              </w:rPr>
            </w:pPr>
          </w:p>
        </w:tc>
        <w:tc>
          <w:tcPr>
            <w:tcW w:w="1700" w:type="dxa"/>
          </w:tcPr>
          <w:p w14:paraId="455FFD84" w14:textId="77777777" w:rsidR="00DD0BDC" w:rsidRPr="000F75CF" w:rsidRDefault="00DD0BDC" w:rsidP="0066308C">
            <w:pPr>
              <w:pStyle w:val="TAL"/>
              <w:rPr>
                <w:snapToGrid w:val="0"/>
                <w:lang w:eastAsia="ja-JP"/>
              </w:rPr>
            </w:pPr>
          </w:p>
        </w:tc>
        <w:tc>
          <w:tcPr>
            <w:tcW w:w="1133" w:type="dxa"/>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4BFCF" w14:textId="77777777" w:rsidR="00DD0BDC" w:rsidRPr="000F75CF" w:rsidRDefault="00DD0BDC" w:rsidP="0066308C">
            <w:pPr>
              <w:pStyle w:val="TAL"/>
              <w:rPr>
                <w:snapToGrid w:val="0"/>
                <w:lang w:eastAsia="ja-JP"/>
              </w:rPr>
            </w:pPr>
          </w:p>
        </w:tc>
        <w:tc>
          <w:tcPr>
            <w:tcW w:w="1700" w:type="dxa"/>
          </w:tcPr>
          <w:p w14:paraId="71CF7390" w14:textId="77777777" w:rsidR="00DD0BDC" w:rsidRPr="000F75CF" w:rsidRDefault="00DD0BDC" w:rsidP="0066308C">
            <w:pPr>
              <w:pStyle w:val="TAL"/>
              <w:rPr>
                <w:snapToGrid w:val="0"/>
                <w:lang w:eastAsia="ja-JP"/>
              </w:rPr>
            </w:pPr>
          </w:p>
        </w:tc>
        <w:tc>
          <w:tcPr>
            <w:tcW w:w="1133" w:type="dxa"/>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FEDBFA9" w14:textId="77777777" w:rsidR="00DD0BDC" w:rsidRPr="000F75CF" w:rsidRDefault="00DD0BDC" w:rsidP="0066308C">
            <w:pPr>
              <w:pStyle w:val="TAL"/>
              <w:rPr>
                <w:snapToGrid w:val="0"/>
                <w:lang w:eastAsia="ja-JP"/>
              </w:rPr>
            </w:pPr>
          </w:p>
        </w:tc>
        <w:tc>
          <w:tcPr>
            <w:tcW w:w="1700" w:type="dxa"/>
          </w:tcPr>
          <w:p w14:paraId="4EDE819F" w14:textId="77777777" w:rsidR="00DD0BDC" w:rsidRPr="000F75CF" w:rsidRDefault="00DD0BDC" w:rsidP="0066308C">
            <w:pPr>
              <w:pStyle w:val="TAL"/>
              <w:rPr>
                <w:snapToGrid w:val="0"/>
                <w:lang w:eastAsia="ja-JP"/>
              </w:rPr>
            </w:pPr>
          </w:p>
        </w:tc>
        <w:tc>
          <w:tcPr>
            <w:tcW w:w="1133" w:type="dxa"/>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723695CB" w14:textId="77777777" w:rsidR="00DD0BDC" w:rsidRPr="000F75CF" w:rsidRDefault="00DD0BDC" w:rsidP="0066308C">
            <w:pPr>
              <w:pStyle w:val="TAL"/>
              <w:rPr>
                <w:snapToGrid w:val="0"/>
                <w:lang w:eastAsia="ja-JP"/>
              </w:rPr>
            </w:pPr>
          </w:p>
        </w:tc>
        <w:tc>
          <w:tcPr>
            <w:tcW w:w="1133" w:type="dxa"/>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AF13BA8" w14:textId="77777777" w:rsidR="00DD0BDC" w:rsidRPr="000F75CF" w:rsidRDefault="00DD0BDC" w:rsidP="0066308C">
            <w:pPr>
              <w:pStyle w:val="TAL"/>
              <w:rPr>
                <w:snapToGrid w:val="0"/>
                <w:lang w:eastAsia="ja-JP"/>
              </w:rPr>
            </w:pPr>
          </w:p>
        </w:tc>
        <w:tc>
          <w:tcPr>
            <w:tcW w:w="1133" w:type="dxa"/>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426D465E" w14:textId="77777777" w:rsidR="00DD0BDC" w:rsidRPr="000F75CF" w:rsidRDefault="00DD0BDC" w:rsidP="0066308C">
            <w:pPr>
              <w:pStyle w:val="TAL"/>
              <w:rPr>
                <w:snapToGrid w:val="0"/>
                <w:lang w:eastAsia="ja-JP"/>
              </w:rPr>
            </w:pPr>
          </w:p>
        </w:tc>
        <w:tc>
          <w:tcPr>
            <w:tcW w:w="1133" w:type="dxa"/>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DDE321" w14:textId="77777777" w:rsidR="00DD0BDC" w:rsidRPr="000F75CF" w:rsidRDefault="00DD0BDC" w:rsidP="0066308C">
            <w:pPr>
              <w:pStyle w:val="TAL"/>
              <w:rPr>
                <w:snapToGrid w:val="0"/>
                <w:lang w:eastAsia="ja-JP"/>
              </w:rPr>
            </w:pPr>
          </w:p>
        </w:tc>
        <w:tc>
          <w:tcPr>
            <w:tcW w:w="1700" w:type="dxa"/>
          </w:tcPr>
          <w:p w14:paraId="415F3633" w14:textId="77777777" w:rsidR="00DD0BDC" w:rsidRPr="000F75CF" w:rsidRDefault="00DD0BDC" w:rsidP="0066308C">
            <w:pPr>
              <w:pStyle w:val="TAL"/>
              <w:rPr>
                <w:snapToGrid w:val="0"/>
                <w:lang w:eastAsia="ja-JP"/>
              </w:rPr>
            </w:pPr>
          </w:p>
        </w:tc>
        <w:tc>
          <w:tcPr>
            <w:tcW w:w="1133" w:type="dxa"/>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D442E89" w14:textId="77777777" w:rsidR="00DD0BDC" w:rsidRPr="000F75CF" w:rsidRDefault="00DD0BDC" w:rsidP="0066308C">
            <w:pPr>
              <w:pStyle w:val="TAL"/>
              <w:rPr>
                <w:snapToGrid w:val="0"/>
                <w:lang w:eastAsia="ja-JP"/>
              </w:rPr>
            </w:pPr>
          </w:p>
        </w:tc>
        <w:tc>
          <w:tcPr>
            <w:tcW w:w="1700" w:type="dxa"/>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58982EC" w14:textId="77777777" w:rsidR="00DD0BDC" w:rsidRPr="000F75CF" w:rsidRDefault="00DD0BDC" w:rsidP="0066308C">
            <w:pPr>
              <w:pStyle w:val="TAL"/>
              <w:rPr>
                <w:snapToGrid w:val="0"/>
                <w:lang w:eastAsia="ja-JP"/>
              </w:rPr>
            </w:pPr>
          </w:p>
        </w:tc>
        <w:tc>
          <w:tcPr>
            <w:tcW w:w="1700" w:type="dxa"/>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64D4921" w14:textId="77777777" w:rsidR="00DD0BDC" w:rsidRPr="000F75CF" w:rsidRDefault="00DD0BDC" w:rsidP="0066308C">
            <w:pPr>
              <w:pStyle w:val="TAL"/>
              <w:rPr>
                <w:lang w:eastAsia="zh-CN"/>
              </w:rPr>
            </w:pPr>
            <w:r w:rsidRPr="000F75CF">
              <w:rPr>
                <w:lang w:eastAsia="zh-CN"/>
              </w:rPr>
              <w:t>25</w:t>
            </w:r>
          </w:p>
        </w:tc>
        <w:tc>
          <w:tcPr>
            <w:tcW w:w="1700" w:type="dxa"/>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3E099A7E" w14:textId="77777777" w:rsidR="00DD0BDC" w:rsidRPr="000F75CF" w:rsidRDefault="00DD0BDC" w:rsidP="0066308C">
            <w:pPr>
              <w:pStyle w:val="TAL"/>
              <w:rPr>
                <w:snapToGrid w:val="0"/>
                <w:lang w:eastAsia="ja-JP"/>
              </w:rPr>
            </w:pPr>
          </w:p>
        </w:tc>
        <w:tc>
          <w:tcPr>
            <w:tcW w:w="1133" w:type="dxa"/>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2743637F" w14:textId="77777777" w:rsidR="00DD0BDC" w:rsidRPr="000F75CF" w:rsidRDefault="00DD0BDC" w:rsidP="0066308C">
            <w:pPr>
              <w:pStyle w:val="TAL"/>
              <w:rPr>
                <w:snapToGrid w:val="0"/>
                <w:lang w:eastAsia="ja-JP"/>
              </w:rPr>
            </w:pPr>
          </w:p>
        </w:tc>
        <w:tc>
          <w:tcPr>
            <w:tcW w:w="1133" w:type="dxa"/>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307358D4" w14:textId="77777777" w:rsidR="00DD0BDC" w:rsidRPr="000F75CF" w:rsidRDefault="00DD0BDC" w:rsidP="0066308C">
            <w:pPr>
              <w:pStyle w:val="TAL"/>
              <w:rPr>
                <w:snapToGrid w:val="0"/>
                <w:lang w:eastAsia="ja-JP"/>
              </w:rPr>
            </w:pPr>
          </w:p>
        </w:tc>
        <w:tc>
          <w:tcPr>
            <w:tcW w:w="1133" w:type="dxa"/>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A4718E7" w14:textId="77777777" w:rsidR="00DD0BDC" w:rsidRPr="000F75CF" w:rsidRDefault="00DD0BDC" w:rsidP="0066308C">
            <w:pPr>
              <w:pStyle w:val="TAL"/>
              <w:rPr>
                <w:snapToGrid w:val="0"/>
                <w:lang w:eastAsia="ja-JP"/>
              </w:rPr>
            </w:pPr>
          </w:p>
        </w:tc>
        <w:tc>
          <w:tcPr>
            <w:tcW w:w="1133" w:type="dxa"/>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3D9BDF3B" w14:textId="77777777" w:rsidR="00DD0BDC" w:rsidRPr="000F75CF" w:rsidRDefault="00DD0BDC" w:rsidP="0066308C">
            <w:pPr>
              <w:pStyle w:val="TAL"/>
              <w:rPr>
                <w:snapToGrid w:val="0"/>
                <w:lang w:eastAsia="ja-JP"/>
              </w:rPr>
            </w:pPr>
          </w:p>
        </w:tc>
        <w:tc>
          <w:tcPr>
            <w:tcW w:w="1133" w:type="dxa"/>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51858C0" w14:textId="77777777" w:rsidR="00DD0BDC" w:rsidRPr="000F75CF" w:rsidRDefault="00DD0BDC" w:rsidP="0066308C">
            <w:pPr>
              <w:pStyle w:val="TAL"/>
              <w:rPr>
                <w:snapToGrid w:val="0"/>
                <w:lang w:eastAsia="ja-JP"/>
              </w:rPr>
            </w:pPr>
          </w:p>
        </w:tc>
        <w:tc>
          <w:tcPr>
            <w:tcW w:w="1700" w:type="dxa"/>
          </w:tcPr>
          <w:p w14:paraId="62117DBD" w14:textId="77777777" w:rsidR="00DD0BDC" w:rsidRPr="000F75CF" w:rsidRDefault="00DD0BDC" w:rsidP="0066308C">
            <w:pPr>
              <w:pStyle w:val="TAL"/>
              <w:rPr>
                <w:snapToGrid w:val="0"/>
                <w:lang w:eastAsia="ja-JP"/>
              </w:rPr>
            </w:pPr>
          </w:p>
        </w:tc>
        <w:tc>
          <w:tcPr>
            <w:tcW w:w="1133" w:type="dxa"/>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0CA0513" w14:textId="77777777" w:rsidR="00DD0BDC" w:rsidRPr="000F75CF" w:rsidRDefault="00DD0BDC" w:rsidP="0066308C">
            <w:pPr>
              <w:pStyle w:val="TAL"/>
              <w:rPr>
                <w:snapToGrid w:val="0"/>
                <w:lang w:eastAsia="ja-JP"/>
              </w:rPr>
            </w:pPr>
          </w:p>
        </w:tc>
        <w:tc>
          <w:tcPr>
            <w:tcW w:w="1133" w:type="dxa"/>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33D7165" w14:textId="77777777" w:rsidR="00DD0BDC" w:rsidRPr="000F75CF" w:rsidRDefault="00DD0BDC" w:rsidP="0066308C">
            <w:pPr>
              <w:pStyle w:val="TAL"/>
              <w:rPr>
                <w:snapToGrid w:val="0"/>
                <w:lang w:eastAsia="ja-JP"/>
              </w:rPr>
            </w:pPr>
          </w:p>
        </w:tc>
        <w:tc>
          <w:tcPr>
            <w:tcW w:w="1700" w:type="dxa"/>
          </w:tcPr>
          <w:p w14:paraId="6733D9A6" w14:textId="77777777" w:rsidR="00DD0BDC" w:rsidRPr="000F75CF" w:rsidRDefault="00DD0BDC" w:rsidP="0066308C">
            <w:pPr>
              <w:pStyle w:val="TAL"/>
              <w:rPr>
                <w:snapToGrid w:val="0"/>
                <w:lang w:eastAsia="ja-JP"/>
              </w:rPr>
            </w:pPr>
          </w:p>
        </w:tc>
        <w:tc>
          <w:tcPr>
            <w:tcW w:w="1133" w:type="dxa"/>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829828157"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75647BB3" w14:textId="77777777" w:rsidR="00DD0BDC" w:rsidRPr="000F75CF" w:rsidRDefault="00DD0BDC" w:rsidP="006A35A3">
            <w:pPr>
              <w:pStyle w:val="TAH"/>
              <w:rPr>
                <w:snapToGrid w:val="0"/>
              </w:rPr>
            </w:pPr>
            <w:r w:rsidRPr="000F75CF">
              <w:rPr>
                <w:snapToGrid w:val="0"/>
              </w:rPr>
              <w:t>Value/remark</w:t>
            </w:r>
          </w:p>
        </w:tc>
        <w:tc>
          <w:tcPr>
            <w:tcW w:w="1700" w:type="dxa"/>
          </w:tcPr>
          <w:p w14:paraId="2AEA7D70" w14:textId="77777777" w:rsidR="00DD0BDC" w:rsidRPr="000F75CF" w:rsidRDefault="00DD0BDC" w:rsidP="006A35A3">
            <w:pPr>
              <w:pStyle w:val="TAH"/>
              <w:rPr>
                <w:snapToGrid w:val="0"/>
              </w:rPr>
            </w:pPr>
            <w:r w:rsidRPr="000F75CF">
              <w:rPr>
                <w:snapToGrid w:val="0"/>
              </w:rPr>
              <w:t>Comment</w:t>
            </w:r>
          </w:p>
        </w:tc>
        <w:tc>
          <w:tcPr>
            <w:tcW w:w="1133" w:type="dxa"/>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4C24E1EB" w14:textId="77777777" w:rsidR="00DD0BDC" w:rsidRPr="000F75CF" w:rsidRDefault="00DD0BDC" w:rsidP="006A35A3">
            <w:pPr>
              <w:pStyle w:val="TAL"/>
              <w:rPr>
                <w:snapToGrid w:val="0"/>
              </w:rPr>
            </w:pPr>
          </w:p>
        </w:tc>
        <w:tc>
          <w:tcPr>
            <w:tcW w:w="1700" w:type="dxa"/>
          </w:tcPr>
          <w:p w14:paraId="3DFBC332" w14:textId="77777777" w:rsidR="00DD0BDC" w:rsidRPr="000F75CF" w:rsidRDefault="00DD0BDC" w:rsidP="006A35A3">
            <w:pPr>
              <w:pStyle w:val="TAL"/>
              <w:rPr>
                <w:snapToGrid w:val="0"/>
              </w:rPr>
            </w:pPr>
          </w:p>
        </w:tc>
        <w:tc>
          <w:tcPr>
            <w:tcW w:w="1133" w:type="dxa"/>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E49775C" w14:textId="77777777" w:rsidR="00DD0BDC" w:rsidRPr="000F75CF" w:rsidRDefault="00DD0BDC" w:rsidP="006A35A3">
            <w:pPr>
              <w:pStyle w:val="TAL"/>
              <w:rPr>
                <w:snapToGrid w:val="0"/>
              </w:rPr>
            </w:pPr>
          </w:p>
        </w:tc>
        <w:tc>
          <w:tcPr>
            <w:tcW w:w="1700" w:type="dxa"/>
          </w:tcPr>
          <w:p w14:paraId="5374CD67" w14:textId="77777777" w:rsidR="00DD0BDC" w:rsidRPr="000F75CF" w:rsidRDefault="00DD0BDC" w:rsidP="006A35A3">
            <w:pPr>
              <w:pStyle w:val="TAL"/>
              <w:rPr>
                <w:snapToGrid w:val="0"/>
              </w:rPr>
            </w:pPr>
          </w:p>
        </w:tc>
        <w:tc>
          <w:tcPr>
            <w:tcW w:w="1133" w:type="dxa"/>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6AD6E60" w14:textId="77777777" w:rsidR="00DD0BDC" w:rsidRPr="000F75CF" w:rsidRDefault="00DD0BDC" w:rsidP="006A35A3">
            <w:pPr>
              <w:pStyle w:val="TAL"/>
              <w:rPr>
                <w:snapToGrid w:val="0"/>
              </w:rPr>
            </w:pPr>
          </w:p>
        </w:tc>
        <w:tc>
          <w:tcPr>
            <w:tcW w:w="1700" w:type="dxa"/>
          </w:tcPr>
          <w:p w14:paraId="66701F15" w14:textId="77777777" w:rsidR="00DD0BDC" w:rsidRPr="000F75CF" w:rsidRDefault="00DD0BDC" w:rsidP="006A35A3">
            <w:pPr>
              <w:pStyle w:val="TAL"/>
              <w:rPr>
                <w:snapToGrid w:val="0"/>
              </w:rPr>
            </w:pPr>
          </w:p>
        </w:tc>
        <w:tc>
          <w:tcPr>
            <w:tcW w:w="1133" w:type="dxa"/>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5D793CF9" w14:textId="77777777" w:rsidR="00DD0BDC" w:rsidRPr="000F75CF" w:rsidRDefault="00DD0BDC" w:rsidP="006A35A3">
            <w:pPr>
              <w:pStyle w:val="TAL"/>
              <w:rPr>
                <w:snapToGrid w:val="0"/>
              </w:rPr>
            </w:pPr>
          </w:p>
        </w:tc>
        <w:tc>
          <w:tcPr>
            <w:tcW w:w="1133" w:type="dxa"/>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tcPr>
          <w:p w14:paraId="1263BF65" w14:textId="77777777" w:rsidR="00DD0BDC" w:rsidRPr="000F75CF" w:rsidRDefault="00DD0BDC" w:rsidP="006A35A3">
            <w:pPr>
              <w:pStyle w:val="TAL"/>
              <w:rPr>
                <w:snapToGrid w:val="0"/>
              </w:rPr>
            </w:pPr>
          </w:p>
        </w:tc>
        <w:tc>
          <w:tcPr>
            <w:tcW w:w="1133" w:type="dxa"/>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tcPr>
          <w:p w14:paraId="0F895105" w14:textId="77777777" w:rsidR="00DD0BDC" w:rsidRPr="000F75CF" w:rsidRDefault="00DD0BDC" w:rsidP="006A35A3">
            <w:pPr>
              <w:pStyle w:val="TAL"/>
              <w:rPr>
                <w:snapToGrid w:val="0"/>
              </w:rPr>
            </w:pPr>
          </w:p>
        </w:tc>
        <w:tc>
          <w:tcPr>
            <w:tcW w:w="1133" w:type="dxa"/>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69C91404" w14:textId="77777777" w:rsidR="00DD0BDC" w:rsidRPr="000F75CF" w:rsidRDefault="00DD0BDC" w:rsidP="006A35A3">
            <w:pPr>
              <w:pStyle w:val="TAL"/>
              <w:rPr>
                <w:snapToGrid w:val="0"/>
              </w:rPr>
            </w:pPr>
          </w:p>
        </w:tc>
        <w:tc>
          <w:tcPr>
            <w:tcW w:w="1700" w:type="dxa"/>
          </w:tcPr>
          <w:p w14:paraId="6211C29B" w14:textId="77777777" w:rsidR="00DD0BDC" w:rsidRPr="000F75CF" w:rsidRDefault="00DD0BDC" w:rsidP="006A35A3">
            <w:pPr>
              <w:pStyle w:val="TAL"/>
              <w:rPr>
                <w:snapToGrid w:val="0"/>
              </w:rPr>
            </w:pPr>
          </w:p>
        </w:tc>
        <w:tc>
          <w:tcPr>
            <w:tcW w:w="1133" w:type="dxa"/>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514928A5" w14:textId="77777777" w:rsidR="00DD0BDC" w:rsidRPr="000F75CF" w:rsidRDefault="00DD0BDC" w:rsidP="006A35A3">
            <w:pPr>
              <w:pStyle w:val="TAL"/>
              <w:rPr>
                <w:snapToGrid w:val="0"/>
              </w:rPr>
            </w:pPr>
          </w:p>
        </w:tc>
        <w:tc>
          <w:tcPr>
            <w:tcW w:w="1700" w:type="dxa"/>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47B7F815" w14:textId="77777777" w:rsidR="00DD0BDC" w:rsidRPr="000F75CF" w:rsidRDefault="00DD0BDC" w:rsidP="006A35A3">
            <w:pPr>
              <w:pStyle w:val="TAL"/>
              <w:rPr>
                <w:snapToGrid w:val="0"/>
              </w:rPr>
            </w:pPr>
          </w:p>
        </w:tc>
        <w:tc>
          <w:tcPr>
            <w:tcW w:w="1700" w:type="dxa"/>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4E51C95B" w14:textId="77777777" w:rsidR="00DD0BDC" w:rsidRPr="000F75CF" w:rsidRDefault="00DD0BDC" w:rsidP="006A35A3">
            <w:pPr>
              <w:pStyle w:val="TAL"/>
              <w:rPr>
                <w:lang w:eastAsia="zh-CN"/>
              </w:rPr>
            </w:pPr>
            <w:r w:rsidRPr="000F75CF">
              <w:rPr>
                <w:lang w:eastAsia="zh-CN"/>
              </w:rPr>
              <w:t>50</w:t>
            </w:r>
          </w:p>
        </w:tc>
        <w:tc>
          <w:tcPr>
            <w:tcW w:w="1700" w:type="dxa"/>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tcPr>
          <w:p w14:paraId="5D39EFFF" w14:textId="77777777" w:rsidR="00DD0BDC" w:rsidRPr="000F75CF" w:rsidRDefault="00DD0BDC" w:rsidP="006A35A3">
            <w:pPr>
              <w:pStyle w:val="TAL"/>
              <w:rPr>
                <w:snapToGrid w:val="0"/>
              </w:rPr>
            </w:pPr>
          </w:p>
        </w:tc>
        <w:tc>
          <w:tcPr>
            <w:tcW w:w="1133" w:type="dxa"/>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58FCC6CA" w14:textId="77777777" w:rsidR="00DD0BDC" w:rsidRPr="000F75CF" w:rsidRDefault="00DD0BDC" w:rsidP="006A35A3">
            <w:pPr>
              <w:pStyle w:val="TAL"/>
              <w:rPr>
                <w:snapToGrid w:val="0"/>
              </w:rPr>
            </w:pPr>
          </w:p>
        </w:tc>
        <w:tc>
          <w:tcPr>
            <w:tcW w:w="1133" w:type="dxa"/>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C7FCF8" w14:textId="77777777" w:rsidR="00DD0BDC" w:rsidRPr="000F75CF" w:rsidRDefault="00DD0BDC" w:rsidP="006A35A3">
            <w:pPr>
              <w:pStyle w:val="TAL"/>
              <w:rPr>
                <w:snapToGrid w:val="0"/>
              </w:rPr>
            </w:pPr>
          </w:p>
        </w:tc>
        <w:tc>
          <w:tcPr>
            <w:tcW w:w="1133" w:type="dxa"/>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BBE345" w14:textId="77777777" w:rsidR="00DD0BDC" w:rsidRPr="000F75CF" w:rsidRDefault="00DD0BDC" w:rsidP="006A35A3">
            <w:pPr>
              <w:pStyle w:val="TAL"/>
              <w:rPr>
                <w:snapToGrid w:val="0"/>
              </w:rPr>
            </w:pPr>
            <w:r w:rsidRPr="000F75CF">
              <w:rPr>
                <w:snapToGrid w:val="0"/>
              </w:rPr>
              <w:t>TRUE</w:t>
            </w:r>
          </w:p>
        </w:tc>
        <w:tc>
          <w:tcPr>
            <w:tcW w:w="1700" w:type="dxa"/>
          </w:tcPr>
          <w:p w14:paraId="280A9EC4" w14:textId="77777777" w:rsidR="00DD0BDC" w:rsidRPr="000F75CF" w:rsidRDefault="00DD0BDC" w:rsidP="006A35A3">
            <w:pPr>
              <w:pStyle w:val="TAL"/>
              <w:rPr>
                <w:snapToGrid w:val="0"/>
              </w:rPr>
            </w:pPr>
          </w:p>
        </w:tc>
        <w:tc>
          <w:tcPr>
            <w:tcW w:w="1133" w:type="dxa"/>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22EF1817" w14:textId="77777777" w:rsidR="00DD0BDC" w:rsidRPr="000F75CF" w:rsidRDefault="00DD0BDC" w:rsidP="006A35A3">
            <w:pPr>
              <w:pStyle w:val="TAL"/>
              <w:rPr>
                <w:snapToGrid w:val="0"/>
              </w:rPr>
            </w:pPr>
          </w:p>
        </w:tc>
        <w:tc>
          <w:tcPr>
            <w:tcW w:w="1700" w:type="dxa"/>
          </w:tcPr>
          <w:p w14:paraId="497BE433" w14:textId="77777777" w:rsidR="00DD0BDC" w:rsidRPr="000F75CF" w:rsidRDefault="00DD0BDC" w:rsidP="006A35A3">
            <w:pPr>
              <w:pStyle w:val="TAL"/>
              <w:rPr>
                <w:snapToGrid w:val="0"/>
              </w:rPr>
            </w:pPr>
          </w:p>
        </w:tc>
        <w:tc>
          <w:tcPr>
            <w:tcW w:w="1133" w:type="dxa"/>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41AAF63E" w14:textId="77777777" w:rsidR="00DD0BDC" w:rsidRPr="000F75CF" w:rsidRDefault="00DD0BDC" w:rsidP="006A35A3">
            <w:pPr>
              <w:pStyle w:val="TAL"/>
              <w:rPr>
                <w:snapToGrid w:val="0"/>
              </w:rPr>
            </w:pPr>
          </w:p>
        </w:tc>
        <w:tc>
          <w:tcPr>
            <w:tcW w:w="1133" w:type="dxa"/>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tcPr>
          <w:p w14:paraId="29024C33" w14:textId="77777777" w:rsidR="00DD0BDC" w:rsidRPr="000F75CF" w:rsidRDefault="00DD0BDC" w:rsidP="006A35A3">
            <w:pPr>
              <w:pStyle w:val="TAL"/>
              <w:rPr>
                <w:snapToGrid w:val="0"/>
              </w:rPr>
            </w:pPr>
            <w:r w:rsidRPr="000F75CF">
              <w:rPr>
                <w:snapToGrid w:val="0"/>
              </w:rPr>
              <w:t>}</w:t>
            </w:r>
          </w:p>
        </w:tc>
        <w:tc>
          <w:tcPr>
            <w:tcW w:w="2267" w:type="dxa"/>
          </w:tcPr>
          <w:p w14:paraId="58320217" w14:textId="77777777" w:rsidR="00DD0BDC" w:rsidRPr="000F75CF" w:rsidRDefault="00DD0BDC" w:rsidP="006A35A3">
            <w:pPr>
              <w:pStyle w:val="TAL"/>
              <w:rPr>
                <w:snapToGrid w:val="0"/>
              </w:rPr>
            </w:pPr>
          </w:p>
        </w:tc>
        <w:tc>
          <w:tcPr>
            <w:tcW w:w="1700" w:type="dxa"/>
          </w:tcPr>
          <w:p w14:paraId="118703BA" w14:textId="77777777" w:rsidR="00DD0BDC" w:rsidRPr="000F75CF" w:rsidRDefault="00DD0BDC" w:rsidP="006A35A3">
            <w:pPr>
              <w:pStyle w:val="TAL"/>
              <w:rPr>
                <w:snapToGrid w:val="0"/>
              </w:rPr>
            </w:pPr>
          </w:p>
        </w:tc>
        <w:tc>
          <w:tcPr>
            <w:tcW w:w="1133" w:type="dxa"/>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6.5pt" o:ole="" fillcolor="window">
                  <v:imagedata r:id="rId10" o:title=""/>
                </v:shape>
                <o:OLEObject Type="Embed" ProgID="Equation.3" ShapeID="_x0000_i1207" DrawAspect="Content" ObjectID="_1829828158"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829828159"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829828160"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829828161"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6.5pt" o:ole="" fillcolor="window">
                  <v:imagedata r:id="rId197" o:title=""/>
                </v:shape>
                <o:OLEObject Type="Embed" ProgID="Equation.3" ShapeID="_x0000_i1211" DrawAspect="Content" ObjectID="_1829828162"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12AA7F4F" w14:textId="77777777" w:rsidR="00DD0BDC" w:rsidRPr="000F75CF" w:rsidRDefault="00DD0BDC" w:rsidP="006A35A3">
            <w:pPr>
              <w:pStyle w:val="TAL"/>
              <w:rPr>
                <w:snapToGrid w:val="0"/>
                <w:lang w:eastAsia="ja-JP"/>
              </w:rPr>
            </w:pPr>
          </w:p>
        </w:tc>
        <w:tc>
          <w:tcPr>
            <w:tcW w:w="1700" w:type="dxa"/>
          </w:tcPr>
          <w:p w14:paraId="31E2B860" w14:textId="77777777" w:rsidR="00DD0BDC" w:rsidRPr="000F75CF" w:rsidRDefault="00DD0BDC" w:rsidP="006A35A3">
            <w:pPr>
              <w:pStyle w:val="TAL"/>
              <w:rPr>
                <w:snapToGrid w:val="0"/>
                <w:lang w:eastAsia="ja-JP"/>
              </w:rPr>
            </w:pPr>
          </w:p>
        </w:tc>
        <w:tc>
          <w:tcPr>
            <w:tcW w:w="1133" w:type="dxa"/>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C98F2EA" w14:textId="77777777" w:rsidR="00DD0BDC" w:rsidRPr="000F75CF" w:rsidRDefault="00DD0BDC" w:rsidP="006A35A3">
            <w:pPr>
              <w:pStyle w:val="TAL"/>
              <w:rPr>
                <w:snapToGrid w:val="0"/>
                <w:lang w:eastAsia="ja-JP"/>
              </w:rPr>
            </w:pPr>
          </w:p>
        </w:tc>
        <w:tc>
          <w:tcPr>
            <w:tcW w:w="1700" w:type="dxa"/>
          </w:tcPr>
          <w:p w14:paraId="42ABEAF3" w14:textId="77777777" w:rsidR="00DD0BDC" w:rsidRPr="000F75CF" w:rsidRDefault="00DD0BDC" w:rsidP="006A35A3">
            <w:pPr>
              <w:pStyle w:val="TAL"/>
              <w:rPr>
                <w:snapToGrid w:val="0"/>
                <w:lang w:eastAsia="ja-JP"/>
              </w:rPr>
            </w:pPr>
          </w:p>
        </w:tc>
        <w:tc>
          <w:tcPr>
            <w:tcW w:w="1133" w:type="dxa"/>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AD1311E" w14:textId="77777777" w:rsidR="00DD0BDC" w:rsidRPr="000F75CF" w:rsidRDefault="00DD0BDC" w:rsidP="006A35A3">
            <w:pPr>
              <w:pStyle w:val="TAL"/>
              <w:rPr>
                <w:snapToGrid w:val="0"/>
                <w:lang w:eastAsia="ja-JP"/>
              </w:rPr>
            </w:pPr>
          </w:p>
        </w:tc>
        <w:tc>
          <w:tcPr>
            <w:tcW w:w="1700" w:type="dxa"/>
          </w:tcPr>
          <w:p w14:paraId="0656260B" w14:textId="77777777" w:rsidR="00DD0BDC" w:rsidRPr="000F75CF" w:rsidRDefault="00DD0BDC" w:rsidP="006A35A3">
            <w:pPr>
              <w:pStyle w:val="TAL"/>
              <w:rPr>
                <w:snapToGrid w:val="0"/>
                <w:lang w:eastAsia="ja-JP"/>
              </w:rPr>
            </w:pPr>
          </w:p>
        </w:tc>
        <w:tc>
          <w:tcPr>
            <w:tcW w:w="1133" w:type="dxa"/>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43E2BC9A" w14:textId="77777777" w:rsidR="00DD0BDC" w:rsidRPr="000F75CF" w:rsidRDefault="00DD0BDC" w:rsidP="006A35A3">
            <w:pPr>
              <w:pStyle w:val="TAL"/>
              <w:rPr>
                <w:snapToGrid w:val="0"/>
                <w:lang w:eastAsia="ja-JP"/>
              </w:rPr>
            </w:pPr>
          </w:p>
        </w:tc>
        <w:tc>
          <w:tcPr>
            <w:tcW w:w="1133" w:type="dxa"/>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BD09087" w14:textId="77777777" w:rsidR="00DD0BDC" w:rsidRPr="000F75CF" w:rsidRDefault="00DD0BDC" w:rsidP="006A35A3">
            <w:pPr>
              <w:pStyle w:val="TAL"/>
              <w:rPr>
                <w:snapToGrid w:val="0"/>
                <w:lang w:eastAsia="ja-JP"/>
              </w:rPr>
            </w:pPr>
          </w:p>
        </w:tc>
        <w:tc>
          <w:tcPr>
            <w:tcW w:w="1133" w:type="dxa"/>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0C5BA8E" w14:textId="77777777" w:rsidR="00DD0BDC" w:rsidRPr="000F75CF" w:rsidRDefault="00DD0BDC" w:rsidP="006A35A3">
            <w:pPr>
              <w:pStyle w:val="TAL"/>
              <w:rPr>
                <w:snapToGrid w:val="0"/>
                <w:lang w:eastAsia="ja-JP"/>
              </w:rPr>
            </w:pPr>
          </w:p>
        </w:tc>
        <w:tc>
          <w:tcPr>
            <w:tcW w:w="1133" w:type="dxa"/>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653E59A" w14:textId="77777777" w:rsidR="00DD0BDC" w:rsidRPr="000F75CF" w:rsidRDefault="00DD0BDC" w:rsidP="006A35A3">
            <w:pPr>
              <w:pStyle w:val="TAL"/>
              <w:rPr>
                <w:snapToGrid w:val="0"/>
                <w:lang w:eastAsia="ja-JP"/>
              </w:rPr>
            </w:pPr>
          </w:p>
        </w:tc>
        <w:tc>
          <w:tcPr>
            <w:tcW w:w="1700" w:type="dxa"/>
          </w:tcPr>
          <w:p w14:paraId="0B9C47D9" w14:textId="77777777" w:rsidR="00DD0BDC" w:rsidRPr="000F75CF" w:rsidRDefault="00DD0BDC" w:rsidP="006A35A3">
            <w:pPr>
              <w:pStyle w:val="TAL"/>
              <w:rPr>
                <w:snapToGrid w:val="0"/>
                <w:lang w:eastAsia="ja-JP"/>
              </w:rPr>
            </w:pPr>
          </w:p>
        </w:tc>
        <w:tc>
          <w:tcPr>
            <w:tcW w:w="1133" w:type="dxa"/>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3465A635" w14:textId="77777777" w:rsidR="00DD0BDC" w:rsidRPr="000F75CF" w:rsidRDefault="00DD0BDC" w:rsidP="006A35A3">
            <w:pPr>
              <w:pStyle w:val="TAL"/>
              <w:rPr>
                <w:snapToGrid w:val="0"/>
                <w:lang w:eastAsia="ja-JP"/>
              </w:rPr>
            </w:pPr>
          </w:p>
        </w:tc>
        <w:tc>
          <w:tcPr>
            <w:tcW w:w="1700" w:type="dxa"/>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0E24F25" w14:textId="77777777" w:rsidR="00DD0BDC" w:rsidRPr="000F75CF" w:rsidRDefault="00DD0BDC" w:rsidP="006A35A3">
            <w:pPr>
              <w:pStyle w:val="TAL"/>
              <w:rPr>
                <w:snapToGrid w:val="0"/>
                <w:lang w:eastAsia="ja-JP"/>
              </w:rPr>
            </w:pPr>
          </w:p>
        </w:tc>
        <w:tc>
          <w:tcPr>
            <w:tcW w:w="1700" w:type="dxa"/>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584CFFA" w14:textId="77777777" w:rsidR="00DD0BDC" w:rsidRPr="000F75CF" w:rsidRDefault="00DD0BDC" w:rsidP="006A35A3">
            <w:pPr>
              <w:pStyle w:val="TAL"/>
              <w:rPr>
                <w:lang w:eastAsia="zh-CN"/>
              </w:rPr>
            </w:pPr>
            <w:r w:rsidRPr="000F75CF">
              <w:rPr>
                <w:lang w:eastAsia="zh-CN"/>
              </w:rPr>
              <w:t>50</w:t>
            </w:r>
          </w:p>
        </w:tc>
        <w:tc>
          <w:tcPr>
            <w:tcW w:w="1700" w:type="dxa"/>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0F0EE824" w14:textId="77777777" w:rsidR="00DD0BDC" w:rsidRPr="000F75CF" w:rsidRDefault="00DD0BDC" w:rsidP="006A35A3">
            <w:pPr>
              <w:pStyle w:val="TAL"/>
              <w:rPr>
                <w:snapToGrid w:val="0"/>
                <w:lang w:eastAsia="ja-JP"/>
              </w:rPr>
            </w:pPr>
          </w:p>
        </w:tc>
        <w:tc>
          <w:tcPr>
            <w:tcW w:w="1133" w:type="dxa"/>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035CA7D" w14:textId="77777777" w:rsidR="00DD0BDC" w:rsidRPr="000F75CF" w:rsidRDefault="00DD0BDC" w:rsidP="006A35A3">
            <w:pPr>
              <w:pStyle w:val="TAL"/>
              <w:rPr>
                <w:snapToGrid w:val="0"/>
                <w:lang w:eastAsia="ja-JP"/>
              </w:rPr>
            </w:pPr>
          </w:p>
        </w:tc>
        <w:tc>
          <w:tcPr>
            <w:tcW w:w="1133" w:type="dxa"/>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66F3DD7C" w14:textId="77777777" w:rsidR="00DD0BDC" w:rsidRPr="000F75CF" w:rsidRDefault="00DD0BDC" w:rsidP="006A35A3">
            <w:pPr>
              <w:pStyle w:val="TAL"/>
              <w:rPr>
                <w:snapToGrid w:val="0"/>
                <w:lang w:eastAsia="ja-JP"/>
              </w:rPr>
            </w:pPr>
          </w:p>
        </w:tc>
        <w:tc>
          <w:tcPr>
            <w:tcW w:w="1133" w:type="dxa"/>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17BD8B7" w14:textId="77777777" w:rsidR="00DD0BDC" w:rsidRPr="000F75CF" w:rsidRDefault="00DD0BDC" w:rsidP="006A35A3">
            <w:pPr>
              <w:pStyle w:val="TAL"/>
              <w:rPr>
                <w:snapToGrid w:val="0"/>
                <w:lang w:eastAsia="ja-JP"/>
              </w:rPr>
            </w:pPr>
          </w:p>
        </w:tc>
        <w:tc>
          <w:tcPr>
            <w:tcW w:w="1133" w:type="dxa"/>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C0EA86C" w14:textId="77777777" w:rsidR="00DD0BDC" w:rsidRPr="000F75CF" w:rsidRDefault="00DD0BDC" w:rsidP="006A35A3">
            <w:pPr>
              <w:pStyle w:val="TAL"/>
              <w:rPr>
                <w:snapToGrid w:val="0"/>
                <w:lang w:eastAsia="ja-JP"/>
              </w:rPr>
            </w:pPr>
          </w:p>
        </w:tc>
        <w:tc>
          <w:tcPr>
            <w:tcW w:w="1133" w:type="dxa"/>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FD1420A" w14:textId="77777777" w:rsidR="00DD0BDC" w:rsidRPr="000F75CF" w:rsidRDefault="00DD0BDC" w:rsidP="006A35A3">
            <w:pPr>
              <w:pStyle w:val="TAL"/>
              <w:rPr>
                <w:snapToGrid w:val="0"/>
                <w:lang w:eastAsia="ja-JP"/>
              </w:rPr>
            </w:pPr>
          </w:p>
        </w:tc>
        <w:tc>
          <w:tcPr>
            <w:tcW w:w="1700" w:type="dxa"/>
          </w:tcPr>
          <w:p w14:paraId="79DF5D5C" w14:textId="77777777" w:rsidR="00DD0BDC" w:rsidRPr="000F75CF" w:rsidRDefault="00DD0BDC" w:rsidP="006A35A3">
            <w:pPr>
              <w:pStyle w:val="TAL"/>
              <w:rPr>
                <w:snapToGrid w:val="0"/>
                <w:lang w:eastAsia="ja-JP"/>
              </w:rPr>
            </w:pPr>
          </w:p>
        </w:tc>
        <w:tc>
          <w:tcPr>
            <w:tcW w:w="1133" w:type="dxa"/>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2FA3815" w14:textId="77777777" w:rsidR="00DD0BDC" w:rsidRPr="000F75CF" w:rsidRDefault="00DD0BDC" w:rsidP="006A35A3">
            <w:pPr>
              <w:pStyle w:val="TAL"/>
              <w:rPr>
                <w:snapToGrid w:val="0"/>
                <w:lang w:eastAsia="ja-JP"/>
              </w:rPr>
            </w:pPr>
          </w:p>
        </w:tc>
        <w:tc>
          <w:tcPr>
            <w:tcW w:w="1133" w:type="dxa"/>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02942FA9" w14:textId="77777777" w:rsidR="00DD0BDC" w:rsidRPr="000F75CF" w:rsidRDefault="00DD0BDC" w:rsidP="006A35A3">
            <w:pPr>
              <w:pStyle w:val="TAL"/>
              <w:rPr>
                <w:snapToGrid w:val="0"/>
                <w:lang w:eastAsia="ja-JP"/>
              </w:rPr>
            </w:pPr>
          </w:p>
        </w:tc>
        <w:tc>
          <w:tcPr>
            <w:tcW w:w="1700" w:type="dxa"/>
          </w:tcPr>
          <w:p w14:paraId="09F50F4F" w14:textId="77777777" w:rsidR="00DD0BDC" w:rsidRPr="000F75CF" w:rsidRDefault="00DD0BDC" w:rsidP="006A35A3">
            <w:pPr>
              <w:pStyle w:val="TAL"/>
              <w:rPr>
                <w:snapToGrid w:val="0"/>
                <w:lang w:eastAsia="ja-JP"/>
              </w:rPr>
            </w:pPr>
          </w:p>
        </w:tc>
        <w:tc>
          <w:tcPr>
            <w:tcW w:w="1133" w:type="dxa"/>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829828163"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829828164"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829828165"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829828166"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829828167"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6.5pt" o:ole="" fillcolor="window">
                  <v:imagedata r:id="rId10" o:title=""/>
                </v:shape>
                <o:OLEObject Type="Embed" ProgID="Equation.3" ShapeID="_x0000_i1217" DrawAspect="Content" ObjectID="_1829828168"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829828169"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829828170"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6.5pt" o:ole="" fillcolor="window">
                  <v:imagedata r:id="rId197" o:title=""/>
                </v:shape>
                <o:OLEObject Type="Embed" ProgID="Equation.3" ShapeID="_x0000_i1220" DrawAspect="Content" ObjectID="_1829828171"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829828172"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6.5pt" o:ole="" fillcolor="window">
                  <v:imagedata r:id="rId197" o:title=""/>
                </v:shape>
                <o:OLEObject Type="Embed" ProgID="Equation.3" ShapeID="_x0000_i1222" DrawAspect="Content" ObjectID="_1829828173"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829828174"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544AD3E" w14:textId="77777777" w:rsidR="00DD0BDC" w:rsidRPr="000F75CF" w:rsidRDefault="00DD0BDC" w:rsidP="006A35A3">
            <w:pPr>
              <w:pStyle w:val="TAL"/>
              <w:rPr>
                <w:lang w:eastAsia="ja-JP"/>
              </w:rPr>
            </w:pPr>
          </w:p>
        </w:tc>
        <w:tc>
          <w:tcPr>
            <w:tcW w:w="1843" w:type="dxa"/>
          </w:tcPr>
          <w:p w14:paraId="26B702E9" w14:textId="77777777" w:rsidR="00DD0BDC" w:rsidRPr="000F75CF" w:rsidRDefault="00DD0BDC" w:rsidP="006A35A3">
            <w:pPr>
              <w:pStyle w:val="TAL"/>
              <w:rPr>
                <w:lang w:eastAsia="ja-JP"/>
              </w:rPr>
            </w:pPr>
            <w:r w:rsidRPr="000F75CF">
              <w:rPr>
                <w:lang w:eastAsia="ja-JP"/>
              </w:rPr>
              <w:t>Cell2</w:t>
            </w:r>
          </w:p>
        </w:tc>
        <w:tc>
          <w:tcPr>
            <w:tcW w:w="4111" w:type="dxa"/>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69A272E" w14:textId="77777777" w:rsidR="00DD0BDC" w:rsidRPr="000F75CF" w:rsidRDefault="00DD0BDC" w:rsidP="006A35A3">
            <w:pPr>
              <w:pStyle w:val="TAL"/>
              <w:rPr>
                <w:lang w:eastAsia="ja-JP"/>
              </w:rPr>
            </w:pPr>
          </w:p>
        </w:tc>
        <w:tc>
          <w:tcPr>
            <w:tcW w:w="1843" w:type="dxa"/>
          </w:tcPr>
          <w:p w14:paraId="72DDE1C1" w14:textId="77777777" w:rsidR="00DD0BDC" w:rsidRPr="000F75CF" w:rsidRDefault="00DD0BDC" w:rsidP="006A35A3">
            <w:pPr>
              <w:pStyle w:val="TAL"/>
              <w:rPr>
                <w:lang w:eastAsia="ja-JP"/>
              </w:rPr>
            </w:pPr>
            <w:r w:rsidRPr="000F75CF">
              <w:rPr>
                <w:lang w:eastAsia="ja-JP"/>
              </w:rPr>
              <w:t>Cell1</w:t>
            </w:r>
          </w:p>
        </w:tc>
        <w:tc>
          <w:tcPr>
            <w:tcW w:w="4111" w:type="dxa"/>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F235E75" w14:textId="77777777" w:rsidR="00DD0BDC" w:rsidRPr="000F75CF" w:rsidRDefault="00DD0BDC" w:rsidP="006A35A3">
            <w:pPr>
              <w:pStyle w:val="TAL"/>
              <w:rPr>
                <w:snapToGrid w:val="0"/>
                <w:lang w:eastAsia="ja-JP"/>
              </w:rPr>
            </w:pPr>
          </w:p>
        </w:tc>
        <w:tc>
          <w:tcPr>
            <w:tcW w:w="1700" w:type="dxa"/>
          </w:tcPr>
          <w:p w14:paraId="3AEB8FE9" w14:textId="77777777" w:rsidR="00DD0BDC" w:rsidRPr="000F75CF" w:rsidRDefault="00DD0BDC" w:rsidP="006A35A3">
            <w:pPr>
              <w:pStyle w:val="TAL"/>
              <w:rPr>
                <w:snapToGrid w:val="0"/>
                <w:lang w:eastAsia="ja-JP"/>
              </w:rPr>
            </w:pPr>
          </w:p>
        </w:tc>
        <w:tc>
          <w:tcPr>
            <w:tcW w:w="1133" w:type="dxa"/>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2F4BEA1" w14:textId="77777777" w:rsidR="00DD0BDC" w:rsidRPr="000F75CF" w:rsidRDefault="00DD0BDC" w:rsidP="006A35A3">
            <w:pPr>
              <w:pStyle w:val="TAL"/>
              <w:rPr>
                <w:snapToGrid w:val="0"/>
                <w:lang w:eastAsia="ja-JP"/>
              </w:rPr>
            </w:pPr>
          </w:p>
        </w:tc>
        <w:tc>
          <w:tcPr>
            <w:tcW w:w="1700" w:type="dxa"/>
          </w:tcPr>
          <w:p w14:paraId="5241E7AD" w14:textId="77777777" w:rsidR="00DD0BDC" w:rsidRPr="000F75CF" w:rsidRDefault="00DD0BDC" w:rsidP="006A35A3">
            <w:pPr>
              <w:pStyle w:val="TAL"/>
              <w:rPr>
                <w:snapToGrid w:val="0"/>
                <w:lang w:eastAsia="ja-JP"/>
              </w:rPr>
            </w:pPr>
          </w:p>
        </w:tc>
        <w:tc>
          <w:tcPr>
            <w:tcW w:w="1133" w:type="dxa"/>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62396E0" w14:textId="77777777" w:rsidR="00DD0BDC" w:rsidRPr="000F75CF" w:rsidRDefault="00DD0BDC" w:rsidP="006A35A3">
            <w:pPr>
              <w:pStyle w:val="TAL"/>
              <w:rPr>
                <w:snapToGrid w:val="0"/>
                <w:lang w:eastAsia="ja-JP"/>
              </w:rPr>
            </w:pPr>
          </w:p>
        </w:tc>
        <w:tc>
          <w:tcPr>
            <w:tcW w:w="1700" w:type="dxa"/>
          </w:tcPr>
          <w:p w14:paraId="7E5FF6B3" w14:textId="77777777" w:rsidR="00DD0BDC" w:rsidRPr="000F75CF" w:rsidRDefault="00DD0BDC" w:rsidP="006A35A3">
            <w:pPr>
              <w:pStyle w:val="TAL"/>
              <w:rPr>
                <w:snapToGrid w:val="0"/>
                <w:lang w:eastAsia="ja-JP"/>
              </w:rPr>
            </w:pPr>
          </w:p>
        </w:tc>
        <w:tc>
          <w:tcPr>
            <w:tcW w:w="1133" w:type="dxa"/>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3452AC3B" w14:textId="77777777" w:rsidR="00DD0BDC" w:rsidRPr="000F75CF" w:rsidRDefault="00DD0BDC" w:rsidP="006A35A3">
            <w:pPr>
              <w:pStyle w:val="TAL"/>
              <w:rPr>
                <w:snapToGrid w:val="0"/>
                <w:lang w:eastAsia="ja-JP"/>
              </w:rPr>
            </w:pPr>
          </w:p>
        </w:tc>
        <w:tc>
          <w:tcPr>
            <w:tcW w:w="1133" w:type="dxa"/>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3CFF0868" w14:textId="77777777" w:rsidR="00DD0BDC" w:rsidRPr="000F75CF" w:rsidRDefault="00DD0BDC" w:rsidP="006A35A3">
            <w:pPr>
              <w:pStyle w:val="TAL"/>
              <w:rPr>
                <w:snapToGrid w:val="0"/>
                <w:lang w:eastAsia="ja-JP"/>
              </w:rPr>
            </w:pPr>
          </w:p>
        </w:tc>
        <w:tc>
          <w:tcPr>
            <w:tcW w:w="1133" w:type="dxa"/>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B888F2D" w14:textId="77777777" w:rsidR="00DD0BDC" w:rsidRPr="000F75CF" w:rsidRDefault="00DD0BDC" w:rsidP="006A35A3">
            <w:pPr>
              <w:pStyle w:val="TAL"/>
              <w:rPr>
                <w:snapToGrid w:val="0"/>
                <w:lang w:eastAsia="ja-JP"/>
              </w:rPr>
            </w:pPr>
          </w:p>
        </w:tc>
        <w:tc>
          <w:tcPr>
            <w:tcW w:w="1133" w:type="dxa"/>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F0F394" w14:textId="77777777" w:rsidR="00DD0BDC" w:rsidRPr="000F75CF" w:rsidRDefault="00DD0BDC" w:rsidP="006A35A3">
            <w:pPr>
              <w:pStyle w:val="TAL"/>
              <w:rPr>
                <w:snapToGrid w:val="0"/>
                <w:lang w:eastAsia="ja-JP"/>
              </w:rPr>
            </w:pPr>
          </w:p>
        </w:tc>
        <w:tc>
          <w:tcPr>
            <w:tcW w:w="1700" w:type="dxa"/>
          </w:tcPr>
          <w:p w14:paraId="1CBD3475" w14:textId="77777777" w:rsidR="00DD0BDC" w:rsidRPr="000F75CF" w:rsidRDefault="00DD0BDC" w:rsidP="006A35A3">
            <w:pPr>
              <w:pStyle w:val="TAL"/>
              <w:rPr>
                <w:snapToGrid w:val="0"/>
                <w:lang w:eastAsia="ja-JP"/>
              </w:rPr>
            </w:pPr>
          </w:p>
        </w:tc>
        <w:tc>
          <w:tcPr>
            <w:tcW w:w="1133" w:type="dxa"/>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11C3C76" w14:textId="77777777" w:rsidR="00DD0BDC" w:rsidRPr="000F75CF" w:rsidRDefault="00DD0BDC" w:rsidP="006A35A3">
            <w:pPr>
              <w:pStyle w:val="TAL"/>
              <w:rPr>
                <w:snapToGrid w:val="0"/>
                <w:lang w:eastAsia="ja-JP"/>
              </w:rPr>
            </w:pPr>
          </w:p>
        </w:tc>
        <w:tc>
          <w:tcPr>
            <w:tcW w:w="1700" w:type="dxa"/>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1E834B" w14:textId="77777777" w:rsidR="00DD0BDC" w:rsidRPr="000F75CF" w:rsidRDefault="00DD0BDC" w:rsidP="006A35A3">
            <w:pPr>
              <w:pStyle w:val="TAL"/>
              <w:rPr>
                <w:snapToGrid w:val="0"/>
                <w:lang w:eastAsia="ja-JP"/>
              </w:rPr>
            </w:pPr>
          </w:p>
        </w:tc>
        <w:tc>
          <w:tcPr>
            <w:tcW w:w="1700" w:type="dxa"/>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9A001F1" w14:textId="77777777" w:rsidR="00DD0BDC" w:rsidRPr="000F75CF" w:rsidRDefault="00DD0BDC" w:rsidP="006A35A3">
            <w:pPr>
              <w:pStyle w:val="TAL"/>
              <w:rPr>
                <w:lang w:eastAsia="zh-CN"/>
              </w:rPr>
            </w:pPr>
            <w:r w:rsidRPr="000F75CF">
              <w:rPr>
                <w:lang w:eastAsia="zh-CN"/>
              </w:rPr>
              <w:t>50</w:t>
            </w:r>
          </w:p>
        </w:tc>
        <w:tc>
          <w:tcPr>
            <w:tcW w:w="1700" w:type="dxa"/>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5D74F740" w14:textId="77777777" w:rsidR="00DD0BDC" w:rsidRPr="000F75CF" w:rsidRDefault="00DD0BDC" w:rsidP="006A35A3">
            <w:pPr>
              <w:pStyle w:val="TAL"/>
              <w:rPr>
                <w:snapToGrid w:val="0"/>
                <w:lang w:eastAsia="ja-JP"/>
              </w:rPr>
            </w:pPr>
          </w:p>
        </w:tc>
        <w:tc>
          <w:tcPr>
            <w:tcW w:w="1133" w:type="dxa"/>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799110A" w14:textId="77777777" w:rsidR="00DD0BDC" w:rsidRPr="000F75CF" w:rsidRDefault="00DD0BDC" w:rsidP="006A35A3">
            <w:pPr>
              <w:pStyle w:val="TAL"/>
              <w:rPr>
                <w:snapToGrid w:val="0"/>
                <w:lang w:eastAsia="ja-JP"/>
              </w:rPr>
            </w:pPr>
          </w:p>
        </w:tc>
        <w:tc>
          <w:tcPr>
            <w:tcW w:w="1133" w:type="dxa"/>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tcPr>
          <w:p w14:paraId="5759187C" w14:textId="77777777" w:rsidR="00DD0BDC" w:rsidRPr="000F75CF" w:rsidRDefault="00DD0BDC" w:rsidP="006A35A3">
            <w:pPr>
              <w:pStyle w:val="TAL"/>
              <w:rPr>
                <w:snapToGrid w:val="0"/>
                <w:lang w:eastAsia="ja-JP"/>
              </w:rPr>
            </w:pPr>
          </w:p>
        </w:tc>
        <w:tc>
          <w:tcPr>
            <w:tcW w:w="1133" w:type="dxa"/>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D66961" w14:textId="77777777" w:rsidR="00DD0BDC" w:rsidRPr="000F75CF" w:rsidRDefault="00DD0BDC" w:rsidP="006A35A3">
            <w:pPr>
              <w:pStyle w:val="TAL"/>
              <w:rPr>
                <w:snapToGrid w:val="0"/>
                <w:lang w:eastAsia="ja-JP"/>
              </w:rPr>
            </w:pPr>
          </w:p>
        </w:tc>
        <w:tc>
          <w:tcPr>
            <w:tcW w:w="1133" w:type="dxa"/>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8C53189" w14:textId="77777777" w:rsidR="00DD0BDC" w:rsidRPr="000F75CF" w:rsidRDefault="00DD0BDC" w:rsidP="006A35A3">
            <w:pPr>
              <w:pStyle w:val="TAL"/>
              <w:rPr>
                <w:snapToGrid w:val="0"/>
                <w:lang w:eastAsia="ja-JP"/>
              </w:rPr>
            </w:pPr>
          </w:p>
        </w:tc>
        <w:tc>
          <w:tcPr>
            <w:tcW w:w="1133" w:type="dxa"/>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8580A22" w14:textId="77777777" w:rsidR="00DD0BDC" w:rsidRPr="000F75CF" w:rsidRDefault="00DD0BDC" w:rsidP="006A35A3">
            <w:pPr>
              <w:pStyle w:val="TAL"/>
              <w:rPr>
                <w:snapToGrid w:val="0"/>
                <w:lang w:eastAsia="ja-JP"/>
              </w:rPr>
            </w:pPr>
          </w:p>
        </w:tc>
        <w:tc>
          <w:tcPr>
            <w:tcW w:w="1700" w:type="dxa"/>
          </w:tcPr>
          <w:p w14:paraId="6489B575" w14:textId="77777777" w:rsidR="00DD0BDC" w:rsidRPr="000F75CF" w:rsidRDefault="00DD0BDC" w:rsidP="006A35A3">
            <w:pPr>
              <w:pStyle w:val="TAL"/>
              <w:rPr>
                <w:snapToGrid w:val="0"/>
                <w:lang w:eastAsia="ja-JP"/>
              </w:rPr>
            </w:pPr>
          </w:p>
        </w:tc>
        <w:tc>
          <w:tcPr>
            <w:tcW w:w="1133" w:type="dxa"/>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BD90432" w14:textId="77777777" w:rsidR="00DD0BDC" w:rsidRPr="000F75CF" w:rsidRDefault="00DD0BDC" w:rsidP="006A35A3">
            <w:pPr>
              <w:pStyle w:val="TAL"/>
              <w:rPr>
                <w:snapToGrid w:val="0"/>
                <w:lang w:eastAsia="ja-JP"/>
              </w:rPr>
            </w:pPr>
          </w:p>
        </w:tc>
        <w:tc>
          <w:tcPr>
            <w:tcW w:w="1133" w:type="dxa"/>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2AB7517C" w14:textId="77777777" w:rsidR="00DD0BDC" w:rsidRPr="000F75CF" w:rsidRDefault="00DD0BDC" w:rsidP="006A35A3">
            <w:pPr>
              <w:pStyle w:val="TAL"/>
              <w:rPr>
                <w:snapToGrid w:val="0"/>
                <w:lang w:eastAsia="ja-JP"/>
              </w:rPr>
            </w:pPr>
          </w:p>
        </w:tc>
        <w:tc>
          <w:tcPr>
            <w:tcW w:w="1700" w:type="dxa"/>
          </w:tcPr>
          <w:p w14:paraId="55BDC123" w14:textId="77777777" w:rsidR="00DD0BDC" w:rsidRPr="000F75CF" w:rsidRDefault="00DD0BDC" w:rsidP="006A35A3">
            <w:pPr>
              <w:pStyle w:val="TAL"/>
              <w:rPr>
                <w:snapToGrid w:val="0"/>
                <w:lang w:eastAsia="ja-JP"/>
              </w:rPr>
            </w:pPr>
          </w:p>
        </w:tc>
        <w:tc>
          <w:tcPr>
            <w:tcW w:w="1133" w:type="dxa"/>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829828175"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829828176"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829828177"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829828178"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829828179"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EF829C8" w14:textId="77777777" w:rsidR="00DD0BDC" w:rsidRPr="000F75CF" w:rsidRDefault="00DD0BDC" w:rsidP="006A35A3">
            <w:pPr>
              <w:pStyle w:val="TAH"/>
              <w:rPr>
                <w:snapToGrid w:val="0"/>
              </w:rPr>
            </w:pPr>
            <w:r w:rsidRPr="000F75CF">
              <w:rPr>
                <w:snapToGrid w:val="0"/>
              </w:rPr>
              <w:t>Value/remark</w:t>
            </w:r>
          </w:p>
        </w:tc>
        <w:tc>
          <w:tcPr>
            <w:tcW w:w="1700" w:type="dxa"/>
          </w:tcPr>
          <w:p w14:paraId="7167C5CE" w14:textId="77777777" w:rsidR="00DD0BDC" w:rsidRPr="000F75CF" w:rsidRDefault="00DD0BDC" w:rsidP="006A35A3">
            <w:pPr>
              <w:pStyle w:val="TAH"/>
              <w:rPr>
                <w:snapToGrid w:val="0"/>
              </w:rPr>
            </w:pPr>
            <w:r w:rsidRPr="000F75CF">
              <w:rPr>
                <w:snapToGrid w:val="0"/>
              </w:rPr>
              <w:t>Comment</w:t>
            </w:r>
          </w:p>
        </w:tc>
        <w:tc>
          <w:tcPr>
            <w:tcW w:w="1133" w:type="dxa"/>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87C4FC0" w14:textId="77777777" w:rsidR="00DD0BDC" w:rsidRPr="000F75CF" w:rsidRDefault="00DD0BDC" w:rsidP="006A35A3">
            <w:pPr>
              <w:pStyle w:val="TAL"/>
              <w:rPr>
                <w:snapToGrid w:val="0"/>
              </w:rPr>
            </w:pPr>
          </w:p>
        </w:tc>
        <w:tc>
          <w:tcPr>
            <w:tcW w:w="1700" w:type="dxa"/>
          </w:tcPr>
          <w:p w14:paraId="040C54EA" w14:textId="77777777" w:rsidR="00DD0BDC" w:rsidRPr="000F75CF" w:rsidRDefault="00DD0BDC" w:rsidP="006A35A3">
            <w:pPr>
              <w:pStyle w:val="TAL"/>
              <w:rPr>
                <w:snapToGrid w:val="0"/>
              </w:rPr>
            </w:pPr>
          </w:p>
        </w:tc>
        <w:tc>
          <w:tcPr>
            <w:tcW w:w="1133" w:type="dxa"/>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7789169" w14:textId="77777777" w:rsidR="00DD0BDC" w:rsidRPr="000F75CF" w:rsidRDefault="00DD0BDC" w:rsidP="006A35A3">
            <w:pPr>
              <w:pStyle w:val="TAL"/>
              <w:rPr>
                <w:snapToGrid w:val="0"/>
              </w:rPr>
            </w:pPr>
          </w:p>
        </w:tc>
        <w:tc>
          <w:tcPr>
            <w:tcW w:w="1700" w:type="dxa"/>
          </w:tcPr>
          <w:p w14:paraId="676F68E5" w14:textId="77777777" w:rsidR="00DD0BDC" w:rsidRPr="000F75CF" w:rsidRDefault="00DD0BDC" w:rsidP="006A35A3">
            <w:pPr>
              <w:pStyle w:val="TAL"/>
              <w:rPr>
                <w:snapToGrid w:val="0"/>
              </w:rPr>
            </w:pPr>
          </w:p>
        </w:tc>
        <w:tc>
          <w:tcPr>
            <w:tcW w:w="1133" w:type="dxa"/>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0D36358" w14:textId="77777777" w:rsidR="00DD0BDC" w:rsidRPr="000F75CF" w:rsidRDefault="00DD0BDC" w:rsidP="006A35A3">
            <w:pPr>
              <w:pStyle w:val="TAL"/>
              <w:rPr>
                <w:snapToGrid w:val="0"/>
              </w:rPr>
            </w:pPr>
          </w:p>
        </w:tc>
        <w:tc>
          <w:tcPr>
            <w:tcW w:w="1700" w:type="dxa"/>
          </w:tcPr>
          <w:p w14:paraId="78971E54" w14:textId="77777777" w:rsidR="00DD0BDC" w:rsidRPr="000F75CF" w:rsidRDefault="00DD0BDC" w:rsidP="006A35A3">
            <w:pPr>
              <w:pStyle w:val="TAL"/>
              <w:rPr>
                <w:snapToGrid w:val="0"/>
              </w:rPr>
            </w:pPr>
          </w:p>
        </w:tc>
        <w:tc>
          <w:tcPr>
            <w:tcW w:w="1133" w:type="dxa"/>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78C1D959" w14:textId="77777777" w:rsidR="00DD0BDC" w:rsidRPr="000F75CF" w:rsidRDefault="00DD0BDC" w:rsidP="006A35A3">
            <w:pPr>
              <w:pStyle w:val="TAL"/>
              <w:rPr>
                <w:snapToGrid w:val="0"/>
              </w:rPr>
            </w:pPr>
          </w:p>
        </w:tc>
        <w:tc>
          <w:tcPr>
            <w:tcW w:w="1133" w:type="dxa"/>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Pr>
          <w:p w14:paraId="30CB1BA3" w14:textId="77777777" w:rsidR="00DD0BDC" w:rsidRPr="000F75CF" w:rsidRDefault="00DD0BDC" w:rsidP="006A35A3">
            <w:pPr>
              <w:pStyle w:val="TAL"/>
              <w:rPr>
                <w:snapToGrid w:val="0"/>
              </w:rPr>
            </w:pPr>
          </w:p>
        </w:tc>
        <w:tc>
          <w:tcPr>
            <w:tcW w:w="1133" w:type="dxa"/>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Pr>
          <w:p w14:paraId="7905A5AA" w14:textId="77777777" w:rsidR="00DD0BDC" w:rsidRPr="000F75CF" w:rsidRDefault="00DD0BDC" w:rsidP="006A35A3">
            <w:pPr>
              <w:pStyle w:val="TAL"/>
              <w:rPr>
                <w:snapToGrid w:val="0"/>
              </w:rPr>
            </w:pPr>
          </w:p>
        </w:tc>
        <w:tc>
          <w:tcPr>
            <w:tcW w:w="1133" w:type="dxa"/>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78F08E2B" w14:textId="77777777" w:rsidR="00DD0BDC" w:rsidRPr="000F75CF" w:rsidRDefault="00DD0BDC" w:rsidP="006A35A3">
            <w:pPr>
              <w:pStyle w:val="TAL"/>
              <w:rPr>
                <w:snapToGrid w:val="0"/>
              </w:rPr>
            </w:pPr>
          </w:p>
        </w:tc>
        <w:tc>
          <w:tcPr>
            <w:tcW w:w="1700" w:type="dxa"/>
          </w:tcPr>
          <w:p w14:paraId="3F8AF278" w14:textId="77777777" w:rsidR="00DD0BDC" w:rsidRPr="000F75CF" w:rsidRDefault="00DD0BDC" w:rsidP="006A35A3">
            <w:pPr>
              <w:pStyle w:val="TAL"/>
              <w:rPr>
                <w:snapToGrid w:val="0"/>
              </w:rPr>
            </w:pPr>
          </w:p>
        </w:tc>
        <w:tc>
          <w:tcPr>
            <w:tcW w:w="1133" w:type="dxa"/>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42647334" w14:textId="77777777" w:rsidR="00DD0BDC" w:rsidRPr="000F75CF" w:rsidRDefault="00DD0BDC" w:rsidP="006A35A3">
            <w:pPr>
              <w:pStyle w:val="TAL"/>
              <w:rPr>
                <w:snapToGrid w:val="0"/>
              </w:rPr>
            </w:pPr>
          </w:p>
        </w:tc>
        <w:tc>
          <w:tcPr>
            <w:tcW w:w="1700" w:type="dxa"/>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35FE96CF" w14:textId="77777777" w:rsidR="00DD0BDC" w:rsidRPr="000F75CF" w:rsidRDefault="00DD0BDC" w:rsidP="006A35A3">
            <w:pPr>
              <w:pStyle w:val="TAL"/>
              <w:rPr>
                <w:snapToGrid w:val="0"/>
              </w:rPr>
            </w:pPr>
          </w:p>
        </w:tc>
        <w:tc>
          <w:tcPr>
            <w:tcW w:w="1700" w:type="dxa"/>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34AA948E" w14:textId="77777777" w:rsidR="00DD0BDC" w:rsidRPr="000F75CF" w:rsidRDefault="00DD0BDC" w:rsidP="006A35A3">
            <w:pPr>
              <w:pStyle w:val="TAL"/>
              <w:rPr>
                <w:lang w:eastAsia="zh-CN"/>
              </w:rPr>
            </w:pPr>
            <w:r w:rsidRPr="000F75CF">
              <w:rPr>
                <w:lang w:eastAsia="zh-CN"/>
              </w:rPr>
              <w:t>50</w:t>
            </w:r>
          </w:p>
        </w:tc>
        <w:tc>
          <w:tcPr>
            <w:tcW w:w="1700" w:type="dxa"/>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tcPr>
          <w:p w14:paraId="4D19A7E8" w14:textId="77777777" w:rsidR="00DD0BDC" w:rsidRPr="000F75CF" w:rsidRDefault="00DD0BDC" w:rsidP="006A35A3">
            <w:pPr>
              <w:pStyle w:val="TAL"/>
              <w:rPr>
                <w:snapToGrid w:val="0"/>
              </w:rPr>
            </w:pPr>
          </w:p>
        </w:tc>
        <w:tc>
          <w:tcPr>
            <w:tcW w:w="1133" w:type="dxa"/>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2C87A258" w14:textId="77777777" w:rsidR="00DD0BDC" w:rsidRPr="000F75CF" w:rsidRDefault="00DD0BDC" w:rsidP="006A35A3">
            <w:pPr>
              <w:pStyle w:val="TAL"/>
              <w:rPr>
                <w:snapToGrid w:val="0"/>
              </w:rPr>
            </w:pPr>
          </w:p>
        </w:tc>
        <w:tc>
          <w:tcPr>
            <w:tcW w:w="1133" w:type="dxa"/>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Pr>
          <w:p w14:paraId="2EFF2983" w14:textId="77777777" w:rsidR="00DD0BDC" w:rsidRPr="000F75CF" w:rsidRDefault="00DD0BDC" w:rsidP="006A35A3">
            <w:pPr>
              <w:pStyle w:val="TAL"/>
              <w:rPr>
                <w:snapToGrid w:val="0"/>
              </w:rPr>
            </w:pPr>
          </w:p>
        </w:tc>
        <w:tc>
          <w:tcPr>
            <w:tcW w:w="1133" w:type="dxa"/>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B0EE51" w14:textId="77777777" w:rsidR="00DD0BDC" w:rsidRPr="000F75CF" w:rsidRDefault="00DD0BDC" w:rsidP="006A35A3">
            <w:pPr>
              <w:pStyle w:val="TAL"/>
              <w:rPr>
                <w:snapToGrid w:val="0"/>
              </w:rPr>
            </w:pPr>
          </w:p>
        </w:tc>
        <w:tc>
          <w:tcPr>
            <w:tcW w:w="1133" w:type="dxa"/>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E52182" w14:textId="77777777" w:rsidR="00DD0BDC" w:rsidRPr="000F75CF" w:rsidRDefault="00DD0BDC" w:rsidP="006A35A3">
            <w:pPr>
              <w:pStyle w:val="TAL"/>
              <w:rPr>
                <w:snapToGrid w:val="0"/>
              </w:rPr>
            </w:pPr>
            <w:r w:rsidRPr="000F75CF">
              <w:rPr>
                <w:snapToGrid w:val="0"/>
              </w:rPr>
              <w:t>TRUE</w:t>
            </w:r>
          </w:p>
        </w:tc>
        <w:tc>
          <w:tcPr>
            <w:tcW w:w="1700" w:type="dxa"/>
          </w:tcPr>
          <w:p w14:paraId="56434494" w14:textId="77777777" w:rsidR="00DD0BDC" w:rsidRPr="000F75CF" w:rsidRDefault="00DD0BDC" w:rsidP="006A35A3">
            <w:pPr>
              <w:pStyle w:val="TAL"/>
              <w:rPr>
                <w:snapToGrid w:val="0"/>
              </w:rPr>
            </w:pPr>
          </w:p>
        </w:tc>
        <w:tc>
          <w:tcPr>
            <w:tcW w:w="1133" w:type="dxa"/>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5CDA9707" w14:textId="77777777" w:rsidR="00DD0BDC" w:rsidRPr="000F75CF" w:rsidRDefault="00DD0BDC" w:rsidP="006A35A3">
            <w:pPr>
              <w:pStyle w:val="TAL"/>
              <w:rPr>
                <w:snapToGrid w:val="0"/>
              </w:rPr>
            </w:pPr>
          </w:p>
        </w:tc>
        <w:tc>
          <w:tcPr>
            <w:tcW w:w="1700" w:type="dxa"/>
          </w:tcPr>
          <w:p w14:paraId="48E0C979" w14:textId="77777777" w:rsidR="00DD0BDC" w:rsidRPr="000F75CF" w:rsidRDefault="00DD0BDC" w:rsidP="006A35A3">
            <w:pPr>
              <w:pStyle w:val="TAL"/>
              <w:rPr>
                <w:snapToGrid w:val="0"/>
              </w:rPr>
            </w:pPr>
          </w:p>
        </w:tc>
        <w:tc>
          <w:tcPr>
            <w:tcW w:w="1133" w:type="dxa"/>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2F799885" w14:textId="77777777" w:rsidR="00DD0BDC" w:rsidRPr="000F75CF" w:rsidRDefault="00DD0BDC" w:rsidP="006A35A3">
            <w:pPr>
              <w:pStyle w:val="TAL"/>
              <w:rPr>
                <w:snapToGrid w:val="0"/>
              </w:rPr>
            </w:pPr>
          </w:p>
        </w:tc>
        <w:tc>
          <w:tcPr>
            <w:tcW w:w="1133" w:type="dxa"/>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tcPr>
          <w:p w14:paraId="0F384822" w14:textId="77777777" w:rsidR="00DD0BDC" w:rsidRPr="000F75CF" w:rsidRDefault="00DD0BDC" w:rsidP="006A35A3">
            <w:pPr>
              <w:pStyle w:val="TAL"/>
              <w:rPr>
                <w:snapToGrid w:val="0"/>
              </w:rPr>
            </w:pPr>
            <w:r w:rsidRPr="000F75CF">
              <w:rPr>
                <w:snapToGrid w:val="0"/>
              </w:rPr>
              <w:t>}</w:t>
            </w:r>
          </w:p>
        </w:tc>
        <w:tc>
          <w:tcPr>
            <w:tcW w:w="2267" w:type="dxa"/>
          </w:tcPr>
          <w:p w14:paraId="7D33F506" w14:textId="77777777" w:rsidR="00DD0BDC" w:rsidRPr="000F75CF" w:rsidRDefault="00DD0BDC" w:rsidP="006A35A3">
            <w:pPr>
              <w:pStyle w:val="TAL"/>
              <w:rPr>
                <w:snapToGrid w:val="0"/>
              </w:rPr>
            </w:pPr>
          </w:p>
        </w:tc>
        <w:tc>
          <w:tcPr>
            <w:tcW w:w="1700" w:type="dxa"/>
          </w:tcPr>
          <w:p w14:paraId="4D4BDB9E" w14:textId="77777777" w:rsidR="00DD0BDC" w:rsidRPr="000F75CF" w:rsidRDefault="00DD0BDC" w:rsidP="006A35A3">
            <w:pPr>
              <w:pStyle w:val="TAL"/>
              <w:rPr>
                <w:snapToGrid w:val="0"/>
              </w:rPr>
            </w:pPr>
          </w:p>
        </w:tc>
        <w:tc>
          <w:tcPr>
            <w:tcW w:w="1133" w:type="dxa"/>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6.5pt" o:ole="" fillcolor="window">
                  <v:imagedata r:id="rId10" o:title=""/>
                </v:shape>
                <o:OLEObject Type="Embed" ProgID="Equation.3" ShapeID="_x0000_i1229" DrawAspect="Content" ObjectID="_1829828180"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829828181"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829828182"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829828183"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6.5pt" o:ole="" fillcolor="window">
                  <v:imagedata r:id="rId197" o:title=""/>
                </v:shape>
                <o:OLEObject Type="Embed" ProgID="Equation.3" ShapeID="_x0000_i1233" DrawAspect="Content" ObjectID="_1829828184"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6004194" w14:textId="77777777" w:rsidR="00DD0BDC" w:rsidRPr="000F75CF" w:rsidRDefault="00DD0BDC" w:rsidP="009B09EA">
            <w:pPr>
              <w:pStyle w:val="TAL"/>
              <w:rPr>
                <w:snapToGrid w:val="0"/>
                <w:lang w:eastAsia="ja-JP"/>
              </w:rPr>
            </w:pPr>
          </w:p>
        </w:tc>
        <w:tc>
          <w:tcPr>
            <w:tcW w:w="1700" w:type="dxa"/>
          </w:tcPr>
          <w:p w14:paraId="32E0B46A" w14:textId="77777777" w:rsidR="00DD0BDC" w:rsidRPr="000F75CF" w:rsidRDefault="00DD0BDC" w:rsidP="009B09EA">
            <w:pPr>
              <w:pStyle w:val="TAL"/>
              <w:rPr>
                <w:snapToGrid w:val="0"/>
                <w:lang w:eastAsia="ja-JP"/>
              </w:rPr>
            </w:pPr>
          </w:p>
        </w:tc>
        <w:tc>
          <w:tcPr>
            <w:tcW w:w="1133" w:type="dxa"/>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B669119" w14:textId="77777777" w:rsidR="00DD0BDC" w:rsidRPr="000F75CF" w:rsidRDefault="00DD0BDC" w:rsidP="009B09EA">
            <w:pPr>
              <w:pStyle w:val="TAL"/>
              <w:rPr>
                <w:snapToGrid w:val="0"/>
                <w:lang w:eastAsia="ja-JP"/>
              </w:rPr>
            </w:pPr>
          </w:p>
        </w:tc>
        <w:tc>
          <w:tcPr>
            <w:tcW w:w="1700" w:type="dxa"/>
          </w:tcPr>
          <w:p w14:paraId="58D951E9" w14:textId="77777777" w:rsidR="00DD0BDC" w:rsidRPr="000F75CF" w:rsidRDefault="00DD0BDC" w:rsidP="009B09EA">
            <w:pPr>
              <w:pStyle w:val="TAL"/>
              <w:rPr>
                <w:snapToGrid w:val="0"/>
                <w:lang w:eastAsia="ja-JP"/>
              </w:rPr>
            </w:pPr>
          </w:p>
        </w:tc>
        <w:tc>
          <w:tcPr>
            <w:tcW w:w="1133" w:type="dxa"/>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02B439D" w14:textId="77777777" w:rsidR="00DD0BDC" w:rsidRPr="000F75CF" w:rsidRDefault="00DD0BDC" w:rsidP="009B09EA">
            <w:pPr>
              <w:pStyle w:val="TAL"/>
              <w:rPr>
                <w:snapToGrid w:val="0"/>
                <w:lang w:eastAsia="ja-JP"/>
              </w:rPr>
            </w:pPr>
          </w:p>
        </w:tc>
        <w:tc>
          <w:tcPr>
            <w:tcW w:w="1700" w:type="dxa"/>
          </w:tcPr>
          <w:p w14:paraId="66CDA8E3" w14:textId="77777777" w:rsidR="00DD0BDC" w:rsidRPr="000F75CF" w:rsidRDefault="00DD0BDC" w:rsidP="009B09EA">
            <w:pPr>
              <w:pStyle w:val="TAL"/>
              <w:rPr>
                <w:snapToGrid w:val="0"/>
                <w:lang w:eastAsia="ja-JP"/>
              </w:rPr>
            </w:pPr>
          </w:p>
        </w:tc>
        <w:tc>
          <w:tcPr>
            <w:tcW w:w="1133" w:type="dxa"/>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tcPr>
          <w:p w14:paraId="1EFE6522" w14:textId="77777777" w:rsidR="00DD0BDC" w:rsidRPr="000F75CF" w:rsidRDefault="00DD0BDC" w:rsidP="009B09EA">
            <w:pPr>
              <w:pStyle w:val="TAL"/>
              <w:rPr>
                <w:snapToGrid w:val="0"/>
                <w:lang w:eastAsia="ja-JP"/>
              </w:rPr>
            </w:pPr>
          </w:p>
        </w:tc>
        <w:tc>
          <w:tcPr>
            <w:tcW w:w="1133" w:type="dxa"/>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tcPr>
          <w:p w14:paraId="2D8C7490" w14:textId="77777777" w:rsidR="00DD0BDC" w:rsidRPr="000F75CF" w:rsidRDefault="00DD0BDC" w:rsidP="009B09EA">
            <w:pPr>
              <w:pStyle w:val="TAL"/>
              <w:rPr>
                <w:snapToGrid w:val="0"/>
                <w:lang w:eastAsia="ja-JP"/>
              </w:rPr>
            </w:pPr>
          </w:p>
        </w:tc>
        <w:tc>
          <w:tcPr>
            <w:tcW w:w="1133" w:type="dxa"/>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tcPr>
          <w:p w14:paraId="6D38DEC2" w14:textId="77777777" w:rsidR="00DD0BDC" w:rsidRPr="000F75CF" w:rsidRDefault="00DD0BDC" w:rsidP="009B09EA">
            <w:pPr>
              <w:pStyle w:val="TAL"/>
              <w:rPr>
                <w:snapToGrid w:val="0"/>
                <w:lang w:eastAsia="ja-JP"/>
              </w:rPr>
            </w:pPr>
          </w:p>
        </w:tc>
        <w:tc>
          <w:tcPr>
            <w:tcW w:w="1133" w:type="dxa"/>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0C85E81" w14:textId="77777777" w:rsidR="00DD0BDC" w:rsidRPr="000F75CF" w:rsidRDefault="00DD0BDC" w:rsidP="009B09EA">
            <w:pPr>
              <w:pStyle w:val="TAL"/>
              <w:rPr>
                <w:snapToGrid w:val="0"/>
                <w:lang w:eastAsia="ja-JP"/>
              </w:rPr>
            </w:pPr>
          </w:p>
        </w:tc>
        <w:tc>
          <w:tcPr>
            <w:tcW w:w="1700" w:type="dxa"/>
          </w:tcPr>
          <w:p w14:paraId="71DE3767" w14:textId="77777777" w:rsidR="00DD0BDC" w:rsidRPr="000F75CF" w:rsidRDefault="00DD0BDC" w:rsidP="009B09EA">
            <w:pPr>
              <w:pStyle w:val="TAL"/>
              <w:rPr>
                <w:snapToGrid w:val="0"/>
                <w:lang w:eastAsia="ja-JP"/>
              </w:rPr>
            </w:pPr>
          </w:p>
        </w:tc>
        <w:tc>
          <w:tcPr>
            <w:tcW w:w="1133" w:type="dxa"/>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2A0C3A23" w14:textId="77777777" w:rsidR="00DD0BDC" w:rsidRPr="000F75CF" w:rsidRDefault="00DD0BDC" w:rsidP="009B09EA">
            <w:pPr>
              <w:pStyle w:val="TAL"/>
              <w:rPr>
                <w:snapToGrid w:val="0"/>
                <w:lang w:eastAsia="ja-JP"/>
              </w:rPr>
            </w:pPr>
          </w:p>
        </w:tc>
        <w:tc>
          <w:tcPr>
            <w:tcW w:w="1700" w:type="dxa"/>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7683E5F" w14:textId="77777777" w:rsidR="00DD0BDC" w:rsidRPr="000F75CF" w:rsidRDefault="00DD0BDC" w:rsidP="009B09EA">
            <w:pPr>
              <w:pStyle w:val="TAL"/>
              <w:rPr>
                <w:snapToGrid w:val="0"/>
                <w:lang w:eastAsia="ja-JP"/>
              </w:rPr>
            </w:pPr>
          </w:p>
        </w:tc>
        <w:tc>
          <w:tcPr>
            <w:tcW w:w="1700" w:type="dxa"/>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A0A2D6D" w14:textId="77777777" w:rsidR="00DD0BDC" w:rsidRPr="000F75CF" w:rsidRDefault="00DD0BDC" w:rsidP="009B09EA">
            <w:pPr>
              <w:pStyle w:val="TAL"/>
              <w:rPr>
                <w:lang w:eastAsia="zh-CN"/>
              </w:rPr>
            </w:pPr>
            <w:r w:rsidRPr="000F75CF">
              <w:rPr>
                <w:lang w:eastAsia="zh-CN"/>
              </w:rPr>
              <w:t>50</w:t>
            </w:r>
          </w:p>
        </w:tc>
        <w:tc>
          <w:tcPr>
            <w:tcW w:w="1700" w:type="dxa"/>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2979887A" w14:textId="77777777" w:rsidR="00DD0BDC" w:rsidRPr="000F75CF" w:rsidRDefault="00DD0BDC" w:rsidP="009B09EA">
            <w:pPr>
              <w:pStyle w:val="TAL"/>
              <w:rPr>
                <w:snapToGrid w:val="0"/>
                <w:lang w:eastAsia="ja-JP"/>
              </w:rPr>
            </w:pPr>
          </w:p>
        </w:tc>
        <w:tc>
          <w:tcPr>
            <w:tcW w:w="1133" w:type="dxa"/>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BC6051F" w14:textId="77777777" w:rsidR="00DD0BDC" w:rsidRPr="000F75CF" w:rsidRDefault="00DD0BDC" w:rsidP="009B09EA">
            <w:pPr>
              <w:pStyle w:val="TAL"/>
              <w:rPr>
                <w:snapToGrid w:val="0"/>
                <w:lang w:eastAsia="ja-JP"/>
              </w:rPr>
            </w:pPr>
          </w:p>
        </w:tc>
        <w:tc>
          <w:tcPr>
            <w:tcW w:w="1133" w:type="dxa"/>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36B0B4C3" w14:textId="77777777" w:rsidR="00DD0BDC" w:rsidRPr="000F75CF" w:rsidRDefault="00DD0BDC" w:rsidP="009B09EA">
            <w:pPr>
              <w:pStyle w:val="TAL"/>
              <w:rPr>
                <w:snapToGrid w:val="0"/>
                <w:lang w:eastAsia="ja-JP"/>
              </w:rPr>
            </w:pPr>
          </w:p>
        </w:tc>
        <w:tc>
          <w:tcPr>
            <w:tcW w:w="1133" w:type="dxa"/>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B4FD975" w14:textId="77777777" w:rsidR="00DD0BDC" w:rsidRPr="000F75CF" w:rsidRDefault="00DD0BDC" w:rsidP="009B09EA">
            <w:pPr>
              <w:pStyle w:val="TAL"/>
              <w:rPr>
                <w:snapToGrid w:val="0"/>
                <w:lang w:eastAsia="ja-JP"/>
              </w:rPr>
            </w:pPr>
          </w:p>
        </w:tc>
        <w:tc>
          <w:tcPr>
            <w:tcW w:w="1133" w:type="dxa"/>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3F9B81E0" w14:textId="77777777" w:rsidR="00DD0BDC" w:rsidRPr="000F75CF" w:rsidRDefault="00DD0BDC" w:rsidP="009B09EA">
            <w:pPr>
              <w:pStyle w:val="TAL"/>
              <w:rPr>
                <w:snapToGrid w:val="0"/>
                <w:lang w:eastAsia="ja-JP"/>
              </w:rPr>
            </w:pPr>
          </w:p>
        </w:tc>
        <w:tc>
          <w:tcPr>
            <w:tcW w:w="1133" w:type="dxa"/>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E20F28A" w14:textId="77777777" w:rsidR="00DD0BDC" w:rsidRPr="000F75CF" w:rsidRDefault="00DD0BDC" w:rsidP="009B09EA">
            <w:pPr>
              <w:pStyle w:val="TAL"/>
              <w:rPr>
                <w:snapToGrid w:val="0"/>
                <w:lang w:eastAsia="ja-JP"/>
              </w:rPr>
            </w:pPr>
          </w:p>
        </w:tc>
        <w:tc>
          <w:tcPr>
            <w:tcW w:w="1700" w:type="dxa"/>
          </w:tcPr>
          <w:p w14:paraId="21055427" w14:textId="77777777" w:rsidR="00DD0BDC" w:rsidRPr="000F75CF" w:rsidRDefault="00DD0BDC" w:rsidP="009B09EA">
            <w:pPr>
              <w:pStyle w:val="TAL"/>
              <w:rPr>
                <w:snapToGrid w:val="0"/>
                <w:lang w:eastAsia="ja-JP"/>
              </w:rPr>
            </w:pPr>
          </w:p>
        </w:tc>
        <w:tc>
          <w:tcPr>
            <w:tcW w:w="1133" w:type="dxa"/>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105B4FC4" w14:textId="77777777" w:rsidR="00DD0BDC" w:rsidRPr="000F75CF" w:rsidRDefault="00DD0BDC" w:rsidP="009B09EA">
            <w:pPr>
              <w:pStyle w:val="TAL"/>
              <w:rPr>
                <w:snapToGrid w:val="0"/>
                <w:lang w:eastAsia="ja-JP"/>
              </w:rPr>
            </w:pPr>
          </w:p>
        </w:tc>
        <w:tc>
          <w:tcPr>
            <w:tcW w:w="1133" w:type="dxa"/>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1B2DEE0C" w14:textId="77777777" w:rsidR="00DD0BDC" w:rsidRPr="000F75CF" w:rsidRDefault="00DD0BDC" w:rsidP="009B09EA">
            <w:pPr>
              <w:pStyle w:val="TAL"/>
              <w:rPr>
                <w:snapToGrid w:val="0"/>
                <w:lang w:eastAsia="ja-JP"/>
              </w:rPr>
            </w:pPr>
          </w:p>
        </w:tc>
        <w:tc>
          <w:tcPr>
            <w:tcW w:w="1700" w:type="dxa"/>
          </w:tcPr>
          <w:p w14:paraId="4C120485" w14:textId="77777777" w:rsidR="00DD0BDC" w:rsidRPr="000F75CF" w:rsidRDefault="00DD0BDC" w:rsidP="009B09EA">
            <w:pPr>
              <w:pStyle w:val="TAL"/>
              <w:rPr>
                <w:snapToGrid w:val="0"/>
                <w:lang w:eastAsia="ja-JP"/>
              </w:rPr>
            </w:pPr>
          </w:p>
        </w:tc>
        <w:tc>
          <w:tcPr>
            <w:tcW w:w="1133" w:type="dxa"/>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Settings\\Temp\\ksohtml\\wps_clip_image3.wmf"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Settings\\Temp\\ksohtml\\wps_clip_image4.wmf"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042FA67" w14:textId="77777777" w:rsidR="00DD0BDC" w:rsidRPr="000F75CF" w:rsidRDefault="00DD0BDC" w:rsidP="009B09EA">
            <w:pPr>
              <w:pStyle w:val="TAL"/>
              <w:rPr>
                <w:snapToGrid w:val="0"/>
                <w:lang w:eastAsia="ja-JP"/>
              </w:rPr>
            </w:pPr>
          </w:p>
        </w:tc>
        <w:tc>
          <w:tcPr>
            <w:tcW w:w="1700" w:type="dxa"/>
          </w:tcPr>
          <w:p w14:paraId="048D23A7" w14:textId="77777777" w:rsidR="00DD0BDC" w:rsidRPr="000F75CF" w:rsidRDefault="00DD0BDC" w:rsidP="009B09EA">
            <w:pPr>
              <w:pStyle w:val="TAL"/>
              <w:rPr>
                <w:snapToGrid w:val="0"/>
                <w:lang w:eastAsia="ja-JP"/>
              </w:rPr>
            </w:pPr>
          </w:p>
        </w:tc>
        <w:tc>
          <w:tcPr>
            <w:tcW w:w="1133" w:type="dxa"/>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D1D56E9" w14:textId="77777777" w:rsidR="00DD0BDC" w:rsidRPr="000F75CF" w:rsidRDefault="00DD0BDC" w:rsidP="009B09EA">
            <w:pPr>
              <w:pStyle w:val="TAL"/>
              <w:rPr>
                <w:snapToGrid w:val="0"/>
                <w:lang w:eastAsia="ja-JP"/>
              </w:rPr>
            </w:pPr>
          </w:p>
        </w:tc>
        <w:tc>
          <w:tcPr>
            <w:tcW w:w="1700" w:type="dxa"/>
          </w:tcPr>
          <w:p w14:paraId="299BEEA1" w14:textId="77777777" w:rsidR="00DD0BDC" w:rsidRPr="000F75CF" w:rsidRDefault="00DD0BDC" w:rsidP="009B09EA">
            <w:pPr>
              <w:pStyle w:val="TAL"/>
              <w:rPr>
                <w:snapToGrid w:val="0"/>
                <w:lang w:eastAsia="ja-JP"/>
              </w:rPr>
            </w:pPr>
          </w:p>
        </w:tc>
        <w:tc>
          <w:tcPr>
            <w:tcW w:w="1133" w:type="dxa"/>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EB34926" w14:textId="77777777" w:rsidR="00DD0BDC" w:rsidRPr="000F75CF" w:rsidRDefault="00DD0BDC" w:rsidP="009B09EA">
            <w:pPr>
              <w:pStyle w:val="TAL"/>
              <w:rPr>
                <w:snapToGrid w:val="0"/>
                <w:lang w:eastAsia="ja-JP"/>
              </w:rPr>
            </w:pPr>
          </w:p>
        </w:tc>
        <w:tc>
          <w:tcPr>
            <w:tcW w:w="1700" w:type="dxa"/>
          </w:tcPr>
          <w:p w14:paraId="2F0A0FBF" w14:textId="77777777" w:rsidR="00DD0BDC" w:rsidRPr="000F75CF" w:rsidRDefault="00DD0BDC" w:rsidP="009B09EA">
            <w:pPr>
              <w:pStyle w:val="TAL"/>
              <w:rPr>
                <w:snapToGrid w:val="0"/>
                <w:lang w:eastAsia="ja-JP"/>
              </w:rPr>
            </w:pPr>
          </w:p>
        </w:tc>
        <w:tc>
          <w:tcPr>
            <w:tcW w:w="1133" w:type="dxa"/>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tcPr>
          <w:p w14:paraId="1E4166F5" w14:textId="77777777" w:rsidR="00DD0BDC" w:rsidRPr="000F75CF" w:rsidRDefault="00DD0BDC" w:rsidP="009B09EA">
            <w:pPr>
              <w:pStyle w:val="TAL"/>
              <w:rPr>
                <w:snapToGrid w:val="0"/>
                <w:lang w:eastAsia="ja-JP"/>
              </w:rPr>
            </w:pPr>
          </w:p>
        </w:tc>
        <w:tc>
          <w:tcPr>
            <w:tcW w:w="1133" w:type="dxa"/>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C86D457" w14:textId="77777777" w:rsidR="00DD0BDC" w:rsidRPr="000F75CF" w:rsidRDefault="00DD0BDC" w:rsidP="009B09EA">
            <w:pPr>
              <w:pStyle w:val="TAL"/>
              <w:rPr>
                <w:snapToGrid w:val="0"/>
                <w:lang w:eastAsia="ja-JP"/>
              </w:rPr>
            </w:pPr>
          </w:p>
        </w:tc>
        <w:tc>
          <w:tcPr>
            <w:tcW w:w="1133" w:type="dxa"/>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D0EEC46" w14:textId="77777777" w:rsidR="00DD0BDC" w:rsidRPr="000F75CF" w:rsidRDefault="00DD0BDC" w:rsidP="009B09EA">
            <w:pPr>
              <w:pStyle w:val="TAL"/>
              <w:rPr>
                <w:snapToGrid w:val="0"/>
                <w:lang w:eastAsia="ja-JP"/>
              </w:rPr>
            </w:pPr>
          </w:p>
        </w:tc>
        <w:tc>
          <w:tcPr>
            <w:tcW w:w="1133" w:type="dxa"/>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C433493" w14:textId="77777777" w:rsidR="00DD0BDC" w:rsidRPr="000F75CF" w:rsidRDefault="00DD0BDC" w:rsidP="009B09EA">
            <w:pPr>
              <w:pStyle w:val="TAL"/>
              <w:rPr>
                <w:snapToGrid w:val="0"/>
                <w:lang w:eastAsia="ja-JP"/>
              </w:rPr>
            </w:pPr>
          </w:p>
        </w:tc>
        <w:tc>
          <w:tcPr>
            <w:tcW w:w="1700" w:type="dxa"/>
          </w:tcPr>
          <w:p w14:paraId="4944C94A" w14:textId="77777777" w:rsidR="00DD0BDC" w:rsidRPr="000F75CF" w:rsidRDefault="00DD0BDC" w:rsidP="009B09EA">
            <w:pPr>
              <w:pStyle w:val="TAL"/>
              <w:rPr>
                <w:snapToGrid w:val="0"/>
                <w:lang w:eastAsia="ja-JP"/>
              </w:rPr>
            </w:pPr>
          </w:p>
        </w:tc>
        <w:tc>
          <w:tcPr>
            <w:tcW w:w="1133" w:type="dxa"/>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1985961D" w14:textId="77777777" w:rsidR="00DD0BDC" w:rsidRPr="000F75CF" w:rsidRDefault="00DD0BDC" w:rsidP="009B09EA">
            <w:pPr>
              <w:pStyle w:val="TAL"/>
              <w:rPr>
                <w:snapToGrid w:val="0"/>
                <w:lang w:eastAsia="ja-JP"/>
              </w:rPr>
            </w:pPr>
          </w:p>
        </w:tc>
        <w:tc>
          <w:tcPr>
            <w:tcW w:w="1700" w:type="dxa"/>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6B55EE" w14:textId="77777777" w:rsidR="00DD0BDC" w:rsidRPr="000F75CF" w:rsidRDefault="00DD0BDC" w:rsidP="009B09EA">
            <w:pPr>
              <w:pStyle w:val="TAL"/>
              <w:rPr>
                <w:snapToGrid w:val="0"/>
                <w:lang w:eastAsia="ja-JP"/>
              </w:rPr>
            </w:pPr>
          </w:p>
        </w:tc>
        <w:tc>
          <w:tcPr>
            <w:tcW w:w="1700" w:type="dxa"/>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6DBEAE63" w14:textId="77777777" w:rsidR="00DD0BDC" w:rsidRPr="000F75CF" w:rsidRDefault="00DD0BDC" w:rsidP="009B09EA">
            <w:pPr>
              <w:pStyle w:val="TAL"/>
              <w:rPr>
                <w:lang w:eastAsia="zh-CN"/>
              </w:rPr>
            </w:pPr>
            <w:r w:rsidRPr="000F75CF">
              <w:rPr>
                <w:lang w:eastAsia="zh-CN"/>
              </w:rPr>
              <w:t>50</w:t>
            </w:r>
          </w:p>
        </w:tc>
        <w:tc>
          <w:tcPr>
            <w:tcW w:w="1700" w:type="dxa"/>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6D2F391C" w14:textId="77777777" w:rsidR="00DD0BDC" w:rsidRPr="000F75CF" w:rsidRDefault="00DD0BDC" w:rsidP="009B09EA">
            <w:pPr>
              <w:pStyle w:val="TAL"/>
              <w:rPr>
                <w:snapToGrid w:val="0"/>
                <w:lang w:eastAsia="ja-JP"/>
              </w:rPr>
            </w:pPr>
          </w:p>
        </w:tc>
        <w:tc>
          <w:tcPr>
            <w:tcW w:w="1133" w:type="dxa"/>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1649C8BF" w14:textId="77777777" w:rsidR="00DD0BDC" w:rsidRPr="000F75CF" w:rsidRDefault="00DD0BDC" w:rsidP="009B09EA">
            <w:pPr>
              <w:pStyle w:val="TAL"/>
              <w:rPr>
                <w:snapToGrid w:val="0"/>
                <w:lang w:eastAsia="ja-JP"/>
              </w:rPr>
            </w:pPr>
          </w:p>
        </w:tc>
        <w:tc>
          <w:tcPr>
            <w:tcW w:w="1133" w:type="dxa"/>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545B0C5C" w14:textId="77777777" w:rsidR="00DD0BDC" w:rsidRPr="000F75CF" w:rsidRDefault="00DD0BDC" w:rsidP="009B09EA">
            <w:pPr>
              <w:pStyle w:val="TAL"/>
              <w:rPr>
                <w:snapToGrid w:val="0"/>
                <w:lang w:eastAsia="ja-JP"/>
              </w:rPr>
            </w:pPr>
          </w:p>
        </w:tc>
        <w:tc>
          <w:tcPr>
            <w:tcW w:w="1133" w:type="dxa"/>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E0E24D5" w14:textId="77777777" w:rsidR="00DD0BDC" w:rsidRPr="000F75CF" w:rsidRDefault="00DD0BDC" w:rsidP="009B09EA">
            <w:pPr>
              <w:pStyle w:val="TAL"/>
              <w:rPr>
                <w:snapToGrid w:val="0"/>
                <w:lang w:eastAsia="ja-JP"/>
              </w:rPr>
            </w:pPr>
          </w:p>
        </w:tc>
        <w:tc>
          <w:tcPr>
            <w:tcW w:w="1133" w:type="dxa"/>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6D1C39E0" w14:textId="77777777" w:rsidR="00DD0BDC" w:rsidRPr="000F75CF" w:rsidRDefault="00DD0BDC" w:rsidP="009B09EA">
            <w:pPr>
              <w:pStyle w:val="TAL"/>
              <w:rPr>
                <w:snapToGrid w:val="0"/>
                <w:lang w:eastAsia="ja-JP"/>
              </w:rPr>
            </w:pPr>
          </w:p>
        </w:tc>
        <w:tc>
          <w:tcPr>
            <w:tcW w:w="1133" w:type="dxa"/>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1ACDA74" w14:textId="77777777" w:rsidR="00DD0BDC" w:rsidRPr="000F75CF" w:rsidRDefault="00DD0BDC" w:rsidP="009B09EA">
            <w:pPr>
              <w:pStyle w:val="TAL"/>
              <w:rPr>
                <w:snapToGrid w:val="0"/>
                <w:lang w:eastAsia="ja-JP"/>
              </w:rPr>
            </w:pPr>
          </w:p>
        </w:tc>
        <w:tc>
          <w:tcPr>
            <w:tcW w:w="1700" w:type="dxa"/>
          </w:tcPr>
          <w:p w14:paraId="3F457BEB" w14:textId="77777777" w:rsidR="00DD0BDC" w:rsidRPr="000F75CF" w:rsidRDefault="00DD0BDC" w:rsidP="009B09EA">
            <w:pPr>
              <w:pStyle w:val="TAL"/>
              <w:rPr>
                <w:snapToGrid w:val="0"/>
                <w:lang w:eastAsia="ja-JP"/>
              </w:rPr>
            </w:pPr>
          </w:p>
        </w:tc>
        <w:tc>
          <w:tcPr>
            <w:tcW w:w="1133" w:type="dxa"/>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4DB6FA" w14:textId="77777777" w:rsidR="00DD0BDC" w:rsidRPr="000F75CF" w:rsidRDefault="00DD0BDC" w:rsidP="009B09EA">
            <w:pPr>
              <w:pStyle w:val="TAL"/>
              <w:rPr>
                <w:snapToGrid w:val="0"/>
                <w:lang w:eastAsia="ja-JP"/>
              </w:rPr>
            </w:pPr>
          </w:p>
        </w:tc>
        <w:tc>
          <w:tcPr>
            <w:tcW w:w="1133" w:type="dxa"/>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768018F4" w14:textId="77777777" w:rsidR="00DD0BDC" w:rsidRPr="000F75CF" w:rsidRDefault="00DD0BDC" w:rsidP="009B09EA">
            <w:pPr>
              <w:pStyle w:val="TAL"/>
              <w:rPr>
                <w:snapToGrid w:val="0"/>
                <w:lang w:eastAsia="ja-JP"/>
              </w:rPr>
            </w:pPr>
          </w:p>
        </w:tc>
        <w:tc>
          <w:tcPr>
            <w:tcW w:w="1700" w:type="dxa"/>
          </w:tcPr>
          <w:p w14:paraId="2B4A4F5D" w14:textId="77777777" w:rsidR="00DD0BDC" w:rsidRPr="000F75CF" w:rsidRDefault="00DD0BDC" w:rsidP="009B09EA">
            <w:pPr>
              <w:pStyle w:val="TAL"/>
              <w:rPr>
                <w:snapToGrid w:val="0"/>
                <w:lang w:eastAsia="ja-JP"/>
              </w:rPr>
            </w:pPr>
          </w:p>
        </w:tc>
        <w:tc>
          <w:tcPr>
            <w:tcW w:w="1133" w:type="dxa"/>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829828185"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829828186"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829828187"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829828188"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120E006E" w14:textId="77777777" w:rsidR="00DD0BDC" w:rsidRPr="000F75CF" w:rsidRDefault="00DD0BDC" w:rsidP="009B09EA">
            <w:pPr>
              <w:pStyle w:val="TAL"/>
              <w:rPr>
                <w:lang w:eastAsia="ja-JP"/>
              </w:rPr>
            </w:pPr>
          </w:p>
        </w:tc>
        <w:tc>
          <w:tcPr>
            <w:tcW w:w="1843" w:type="dxa"/>
          </w:tcPr>
          <w:p w14:paraId="3E33344F" w14:textId="77777777" w:rsidR="00DD0BDC" w:rsidRPr="000F75CF" w:rsidRDefault="00DD0BDC" w:rsidP="009B09EA">
            <w:pPr>
              <w:pStyle w:val="TAL"/>
              <w:rPr>
                <w:lang w:eastAsia="ja-JP"/>
              </w:rPr>
            </w:pPr>
            <w:r w:rsidRPr="000F75CF">
              <w:rPr>
                <w:lang w:eastAsia="ja-JP"/>
              </w:rPr>
              <w:t>Cell2</w:t>
            </w:r>
          </w:p>
        </w:tc>
        <w:tc>
          <w:tcPr>
            <w:tcW w:w="4111" w:type="dxa"/>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9AC1C9D" w14:textId="77777777" w:rsidR="00DD0BDC" w:rsidRPr="000F75CF" w:rsidRDefault="00DD0BDC" w:rsidP="009B09EA">
            <w:pPr>
              <w:pStyle w:val="TAL"/>
              <w:rPr>
                <w:lang w:eastAsia="ja-JP"/>
              </w:rPr>
            </w:pPr>
          </w:p>
        </w:tc>
        <w:tc>
          <w:tcPr>
            <w:tcW w:w="1843" w:type="dxa"/>
          </w:tcPr>
          <w:p w14:paraId="7AD27438" w14:textId="77777777" w:rsidR="00DD0BDC" w:rsidRPr="000F75CF" w:rsidRDefault="00DD0BDC" w:rsidP="009B09EA">
            <w:pPr>
              <w:pStyle w:val="TAL"/>
              <w:rPr>
                <w:lang w:eastAsia="ja-JP"/>
              </w:rPr>
            </w:pPr>
            <w:r w:rsidRPr="000F75CF">
              <w:rPr>
                <w:lang w:eastAsia="ja-JP"/>
              </w:rPr>
              <w:t>Cell1</w:t>
            </w:r>
          </w:p>
        </w:tc>
        <w:tc>
          <w:tcPr>
            <w:tcW w:w="4111" w:type="dxa"/>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255AA316" w14:textId="77777777" w:rsidR="00DD0BDC" w:rsidRPr="000F75CF" w:rsidRDefault="00DD0BDC" w:rsidP="007E5C48">
            <w:pPr>
              <w:pStyle w:val="TAL"/>
              <w:rPr>
                <w:snapToGrid w:val="0"/>
                <w:lang w:eastAsia="ja-JP"/>
              </w:rPr>
            </w:pPr>
          </w:p>
        </w:tc>
        <w:tc>
          <w:tcPr>
            <w:tcW w:w="1700" w:type="dxa"/>
          </w:tcPr>
          <w:p w14:paraId="212F3B91" w14:textId="77777777" w:rsidR="00DD0BDC" w:rsidRPr="000F75CF" w:rsidRDefault="00DD0BDC" w:rsidP="007E5C48">
            <w:pPr>
              <w:pStyle w:val="TAL"/>
              <w:rPr>
                <w:snapToGrid w:val="0"/>
                <w:lang w:eastAsia="ja-JP"/>
              </w:rPr>
            </w:pPr>
          </w:p>
        </w:tc>
        <w:tc>
          <w:tcPr>
            <w:tcW w:w="1133" w:type="dxa"/>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48343C2" w14:textId="77777777" w:rsidR="00DD0BDC" w:rsidRPr="000F75CF" w:rsidRDefault="00DD0BDC" w:rsidP="007E5C48">
            <w:pPr>
              <w:pStyle w:val="TAL"/>
              <w:rPr>
                <w:snapToGrid w:val="0"/>
                <w:lang w:eastAsia="ja-JP"/>
              </w:rPr>
            </w:pPr>
          </w:p>
        </w:tc>
        <w:tc>
          <w:tcPr>
            <w:tcW w:w="1700" w:type="dxa"/>
          </w:tcPr>
          <w:p w14:paraId="7ACB47BC" w14:textId="77777777" w:rsidR="00DD0BDC" w:rsidRPr="000F75CF" w:rsidRDefault="00DD0BDC" w:rsidP="007E5C48">
            <w:pPr>
              <w:pStyle w:val="TAL"/>
              <w:rPr>
                <w:snapToGrid w:val="0"/>
                <w:lang w:eastAsia="ja-JP"/>
              </w:rPr>
            </w:pPr>
          </w:p>
        </w:tc>
        <w:tc>
          <w:tcPr>
            <w:tcW w:w="1133" w:type="dxa"/>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53E77D" w14:textId="77777777" w:rsidR="00DD0BDC" w:rsidRPr="000F75CF" w:rsidRDefault="00DD0BDC" w:rsidP="007E5C48">
            <w:pPr>
              <w:pStyle w:val="TAL"/>
              <w:rPr>
                <w:snapToGrid w:val="0"/>
                <w:lang w:eastAsia="ja-JP"/>
              </w:rPr>
            </w:pPr>
          </w:p>
        </w:tc>
        <w:tc>
          <w:tcPr>
            <w:tcW w:w="1700" w:type="dxa"/>
          </w:tcPr>
          <w:p w14:paraId="55E47EAD" w14:textId="77777777" w:rsidR="00DD0BDC" w:rsidRPr="000F75CF" w:rsidRDefault="00DD0BDC" w:rsidP="007E5C48">
            <w:pPr>
              <w:pStyle w:val="TAL"/>
              <w:rPr>
                <w:snapToGrid w:val="0"/>
                <w:lang w:eastAsia="ja-JP"/>
              </w:rPr>
            </w:pPr>
          </w:p>
        </w:tc>
        <w:tc>
          <w:tcPr>
            <w:tcW w:w="1133" w:type="dxa"/>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tcPr>
          <w:p w14:paraId="2B32335F" w14:textId="77777777" w:rsidR="00DD0BDC" w:rsidRPr="000F75CF" w:rsidRDefault="00DD0BDC" w:rsidP="007E5C48">
            <w:pPr>
              <w:pStyle w:val="TAL"/>
              <w:rPr>
                <w:snapToGrid w:val="0"/>
                <w:lang w:eastAsia="ja-JP"/>
              </w:rPr>
            </w:pPr>
          </w:p>
        </w:tc>
        <w:tc>
          <w:tcPr>
            <w:tcW w:w="1133" w:type="dxa"/>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CAEDDC5" w14:textId="77777777" w:rsidR="00DD0BDC" w:rsidRPr="000F75CF" w:rsidRDefault="00DD0BDC" w:rsidP="007E5C48">
            <w:pPr>
              <w:pStyle w:val="TAL"/>
              <w:rPr>
                <w:snapToGrid w:val="0"/>
                <w:lang w:eastAsia="ja-JP"/>
              </w:rPr>
            </w:pPr>
          </w:p>
        </w:tc>
        <w:tc>
          <w:tcPr>
            <w:tcW w:w="1133" w:type="dxa"/>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989155F" w14:textId="77777777" w:rsidR="00DD0BDC" w:rsidRPr="000F75CF" w:rsidRDefault="00DD0BDC" w:rsidP="007E5C48">
            <w:pPr>
              <w:pStyle w:val="TAL"/>
              <w:rPr>
                <w:snapToGrid w:val="0"/>
                <w:lang w:eastAsia="ja-JP"/>
              </w:rPr>
            </w:pPr>
          </w:p>
        </w:tc>
        <w:tc>
          <w:tcPr>
            <w:tcW w:w="1133" w:type="dxa"/>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D6EF433" w14:textId="77777777" w:rsidR="00DD0BDC" w:rsidRPr="000F75CF" w:rsidRDefault="00DD0BDC" w:rsidP="007E5C48">
            <w:pPr>
              <w:pStyle w:val="TAL"/>
              <w:rPr>
                <w:snapToGrid w:val="0"/>
                <w:lang w:eastAsia="ja-JP"/>
              </w:rPr>
            </w:pPr>
          </w:p>
        </w:tc>
        <w:tc>
          <w:tcPr>
            <w:tcW w:w="1700" w:type="dxa"/>
          </w:tcPr>
          <w:p w14:paraId="549B3553" w14:textId="77777777" w:rsidR="00DD0BDC" w:rsidRPr="000F75CF" w:rsidRDefault="00DD0BDC" w:rsidP="007E5C48">
            <w:pPr>
              <w:pStyle w:val="TAL"/>
              <w:rPr>
                <w:snapToGrid w:val="0"/>
                <w:lang w:eastAsia="ja-JP"/>
              </w:rPr>
            </w:pPr>
          </w:p>
        </w:tc>
        <w:tc>
          <w:tcPr>
            <w:tcW w:w="1133" w:type="dxa"/>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58407CB" w14:textId="77777777" w:rsidR="00DD0BDC" w:rsidRPr="000F75CF" w:rsidRDefault="00DD0BDC" w:rsidP="007E5C48">
            <w:pPr>
              <w:pStyle w:val="TAL"/>
              <w:rPr>
                <w:snapToGrid w:val="0"/>
                <w:lang w:eastAsia="ja-JP"/>
              </w:rPr>
            </w:pPr>
          </w:p>
        </w:tc>
        <w:tc>
          <w:tcPr>
            <w:tcW w:w="1700" w:type="dxa"/>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C55510E" w14:textId="77777777" w:rsidR="00DD0BDC" w:rsidRPr="000F75CF" w:rsidRDefault="00DD0BDC" w:rsidP="007E5C48">
            <w:pPr>
              <w:pStyle w:val="TAL"/>
              <w:rPr>
                <w:snapToGrid w:val="0"/>
                <w:lang w:eastAsia="ja-JP"/>
              </w:rPr>
            </w:pPr>
          </w:p>
        </w:tc>
        <w:tc>
          <w:tcPr>
            <w:tcW w:w="1700" w:type="dxa"/>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4760BA25" w14:textId="77777777" w:rsidR="00DD0BDC" w:rsidRPr="000F75CF" w:rsidRDefault="00DD0BDC" w:rsidP="007E5C48">
            <w:pPr>
              <w:pStyle w:val="TAL"/>
              <w:rPr>
                <w:lang w:eastAsia="zh-CN"/>
              </w:rPr>
            </w:pPr>
            <w:r w:rsidRPr="000F75CF">
              <w:rPr>
                <w:lang w:eastAsia="zh-CN"/>
              </w:rPr>
              <w:t>50</w:t>
            </w:r>
          </w:p>
        </w:tc>
        <w:tc>
          <w:tcPr>
            <w:tcW w:w="1700" w:type="dxa"/>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tcPr>
          <w:p w14:paraId="69E81FE6" w14:textId="77777777" w:rsidR="00DD0BDC" w:rsidRPr="000F75CF" w:rsidRDefault="00DD0BDC" w:rsidP="007E5C48">
            <w:pPr>
              <w:pStyle w:val="TAL"/>
              <w:rPr>
                <w:snapToGrid w:val="0"/>
                <w:lang w:eastAsia="ja-JP"/>
              </w:rPr>
            </w:pPr>
          </w:p>
        </w:tc>
        <w:tc>
          <w:tcPr>
            <w:tcW w:w="1133" w:type="dxa"/>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BFF9706" w14:textId="77777777" w:rsidR="00DD0BDC" w:rsidRPr="000F75CF" w:rsidRDefault="00DD0BDC" w:rsidP="007E5C48">
            <w:pPr>
              <w:pStyle w:val="TAL"/>
              <w:rPr>
                <w:snapToGrid w:val="0"/>
                <w:lang w:eastAsia="ja-JP"/>
              </w:rPr>
            </w:pPr>
          </w:p>
        </w:tc>
        <w:tc>
          <w:tcPr>
            <w:tcW w:w="1133" w:type="dxa"/>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79C53713" w14:textId="77777777" w:rsidR="00DD0BDC" w:rsidRPr="000F75CF" w:rsidRDefault="00DD0BDC" w:rsidP="007E5C48">
            <w:pPr>
              <w:pStyle w:val="TAL"/>
              <w:rPr>
                <w:snapToGrid w:val="0"/>
                <w:lang w:eastAsia="ja-JP"/>
              </w:rPr>
            </w:pPr>
          </w:p>
        </w:tc>
        <w:tc>
          <w:tcPr>
            <w:tcW w:w="1133" w:type="dxa"/>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59E1DCCC" w14:textId="77777777" w:rsidR="00DD0BDC" w:rsidRPr="000F75CF" w:rsidRDefault="00DD0BDC" w:rsidP="007E5C48">
            <w:pPr>
              <w:pStyle w:val="TAL"/>
              <w:rPr>
                <w:snapToGrid w:val="0"/>
                <w:lang w:eastAsia="ja-JP"/>
              </w:rPr>
            </w:pPr>
          </w:p>
        </w:tc>
        <w:tc>
          <w:tcPr>
            <w:tcW w:w="1133" w:type="dxa"/>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tcPr>
          <w:p w14:paraId="60767765" w14:textId="77777777" w:rsidR="00DD0BDC" w:rsidRPr="000F75CF" w:rsidRDefault="00DD0BDC" w:rsidP="007E5C48">
            <w:pPr>
              <w:pStyle w:val="TAL"/>
              <w:rPr>
                <w:snapToGrid w:val="0"/>
                <w:lang w:eastAsia="ja-JP"/>
              </w:rPr>
            </w:pPr>
          </w:p>
        </w:tc>
        <w:tc>
          <w:tcPr>
            <w:tcW w:w="1133" w:type="dxa"/>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A312246" w14:textId="77777777" w:rsidR="00DD0BDC" w:rsidRPr="000F75CF" w:rsidRDefault="00DD0BDC" w:rsidP="007E5C48">
            <w:pPr>
              <w:pStyle w:val="TAL"/>
              <w:rPr>
                <w:snapToGrid w:val="0"/>
                <w:lang w:eastAsia="ja-JP"/>
              </w:rPr>
            </w:pPr>
          </w:p>
        </w:tc>
        <w:tc>
          <w:tcPr>
            <w:tcW w:w="1700" w:type="dxa"/>
          </w:tcPr>
          <w:p w14:paraId="69FC9192" w14:textId="77777777" w:rsidR="00DD0BDC" w:rsidRPr="000F75CF" w:rsidRDefault="00DD0BDC" w:rsidP="007E5C48">
            <w:pPr>
              <w:pStyle w:val="TAL"/>
              <w:rPr>
                <w:snapToGrid w:val="0"/>
                <w:lang w:eastAsia="ja-JP"/>
              </w:rPr>
            </w:pPr>
          </w:p>
        </w:tc>
        <w:tc>
          <w:tcPr>
            <w:tcW w:w="1133" w:type="dxa"/>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F683BEC" w14:textId="77777777" w:rsidR="00DD0BDC" w:rsidRPr="000F75CF" w:rsidRDefault="00DD0BDC" w:rsidP="007E5C48">
            <w:pPr>
              <w:pStyle w:val="TAL"/>
              <w:rPr>
                <w:snapToGrid w:val="0"/>
                <w:lang w:eastAsia="ja-JP"/>
              </w:rPr>
            </w:pPr>
          </w:p>
        </w:tc>
        <w:tc>
          <w:tcPr>
            <w:tcW w:w="1133" w:type="dxa"/>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tcPr>
          <w:p w14:paraId="0AB11F9F" w14:textId="77777777" w:rsidR="00DD0BDC" w:rsidRPr="000F75CF" w:rsidRDefault="00DD0BDC" w:rsidP="007E5C48">
            <w:pPr>
              <w:pStyle w:val="TAL"/>
              <w:rPr>
                <w:snapToGrid w:val="0"/>
                <w:lang w:eastAsia="ja-JP"/>
              </w:rPr>
            </w:pPr>
          </w:p>
        </w:tc>
        <w:tc>
          <w:tcPr>
            <w:tcW w:w="1700" w:type="dxa"/>
          </w:tcPr>
          <w:p w14:paraId="4816BA81" w14:textId="77777777" w:rsidR="00DD0BDC" w:rsidRPr="000F75CF" w:rsidRDefault="00DD0BDC" w:rsidP="007E5C48">
            <w:pPr>
              <w:pStyle w:val="TAL"/>
              <w:rPr>
                <w:snapToGrid w:val="0"/>
                <w:lang w:eastAsia="ja-JP"/>
              </w:rPr>
            </w:pPr>
          </w:p>
        </w:tc>
        <w:tc>
          <w:tcPr>
            <w:tcW w:w="1133" w:type="dxa"/>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829828189"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829828190"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829828191"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829828192"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829828193"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829828194"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829828195"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829828196"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829828197"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829828198"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623F0DB" w14:textId="77777777" w:rsidR="00DD0BDC" w:rsidRPr="000F75CF" w:rsidRDefault="00DD0BDC" w:rsidP="00376FCB">
            <w:pPr>
              <w:pStyle w:val="TAH"/>
              <w:rPr>
                <w:snapToGrid w:val="0"/>
              </w:rPr>
            </w:pPr>
            <w:r w:rsidRPr="000F75CF">
              <w:rPr>
                <w:snapToGrid w:val="0"/>
              </w:rPr>
              <w:t>Value/remark</w:t>
            </w:r>
          </w:p>
        </w:tc>
        <w:tc>
          <w:tcPr>
            <w:tcW w:w="1700" w:type="dxa"/>
          </w:tcPr>
          <w:p w14:paraId="3BDBE07E" w14:textId="77777777" w:rsidR="00DD0BDC" w:rsidRPr="000F75CF" w:rsidRDefault="00DD0BDC" w:rsidP="00376FCB">
            <w:pPr>
              <w:pStyle w:val="TAH"/>
              <w:rPr>
                <w:snapToGrid w:val="0"/>
              </w:rPr>
            </w:pPr>
            <w:r w:rsidRPr="000F75CF">
              <w:rPr>
                <w:snapToGrid w:val="0"/>
              </w:rPr>
              <w:t>Comment</w:t>
            </w:r>
          </w:p>
        </w:tc>
        <w:tc>
          <w:tcPr>
            <w:tcW w:w="1133" w:type="dxa"/>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6948BEE" w14:textId="77777777" w:rsidR="00DD0BDC" w:rsidRPr="000F75CF" w:rsidRDefault="00DD0BDC" w:rsidP="00376FCB">
            <w:pPr>
              <w:pStyle w:val="TAL"/>
              <w:rPr>
                <w:snapToGrid w:val="0"/>
              </w:rPr>
            </w:pPr>
          </w:p>
        </w:tc>
        <w:tc>
          <w:tcPr>
            <w:tcW w:w="1700" w:type="dxa"/>
          </w:tcPr>
          <w:p w14:paraId="6BC929F6" w14:textId="77777777" w:rsidR="00DD0BDC" w:rsidRPr="000F75CF" w:rsidRDefault="00DD0BDC" w:rsidP="00376FCB">
            <w:pPr>
              <w:pStyle w:val="TAL"/>
              <w:rPr>
                <w:snapToGrid w:val="0"/>
              </w:rPr>
            </w:pPr>
          </w:p>
        </w:tc>
        <w:tc>
          <w:tcPr>
            <w:tcW w:w="1133" w:type="dxa"/>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00A2E9C0" w14:textId="77777777" w:rsidR="00DD0BDC" w:rsidRPr="000F75CF" w:rsidRDefault="00DD0BDC" w:rsidP="00376FCB">
            <w:pPr>
              <w:pStyle w:val="TAL"/>
              <w:rPr>
                <w:snapToGrid w:val="0"/>
              </w:rPr>
            </w:pPr>
          </w:p>
        </w:tc>
        <w:tc>
          <w:tcPr>
            <w:tcW w:w="1700" w:type="dxa"/>
          </w:tcPr>
          <w:p w14:paraId="04EE0B7F" w14:textId="77777777" w:rsidR="00DD0BDC" w:rsidRPr="000F75CF" w:rsidRDefault="00DD0BDC" w:rsidP="00376FCB">
            <w:pPr>
              <w:pStyle w:val="TAL"/>
              <w:rPr>
                <w:snapToGrid w:val="0"/>
              </w:rPr>
            </w:pPr>
          </w:p>
        </w:tc>
        <w:tc>
          <w:tcPr>
            <w:tcW w:w="1133" w:type="dxa"/>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866FD5B" w14:textId="77777777" w:rsidR="00DD0BDC" w:rsidRPr="000F75CF" w:rsidRDefault="00DD0BDC" w:rsidP="00376FCB">
            <w:pPr>
              <w:pStyle w:val="TAL"/>
              <w:rPr>
                <w:snapToGrid w:val="0"/>
              </w:rPr>
            </w:pPr>
          </w:p>
        </w:tc>
        <w:tc>
          <w:tcPr>
            <w:tcW w:w="1700" w:type="dxa"/>
          </w:tcPr>
          <w:p w14:paraId="5212854B" w14:textId="77777777" w:rsidR="00DD0BDC" w:rsidRPr="000F75CF" w:rsidRDefault="00DD0BDC" w:rsidP="00376FCB">
            <w:pPr>
              <w:pStyle w:val="TAL"/>
              <w:rPr>
                <w:snapToGrid w:val="0"/>
              </w:rPr>
            </w:pPr>
          </w:p>
        </w:tc>
        <w:tc>
          <w:tcPr>
            <w:tcW w:w="1133" w:type="dxa"/>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tcPr>
          <w:p w14:paraId="02ECB4E3" w14:textId="77777777" w:rsidR="00DD0BDC" w:rsidRPr="000F75CF" w:rsidRDefault="00DD0BDC" w:rsidP="00376FCB">
            <w:pPr>
              <w:pStyle w:val="TAL"/>
              <w:rPr>
                <w:snapToGrid w:val="0"/>
              </w:rPr>
            </w:pPr>
          </w:p>
        </w:tc>
        <w:tc>
          <w:tcPr>
            <w:tcW w:w="1133" w:type="dxa"/>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tcPr>
          <w:p w14:paraId="5FC097FE" w14:textId="77777777" w:rsidR="00DD0BDC" w:rsidRPr="000F75CF" w:rsidRDefault="00DD0BDC" w:rsidP="00376FCB">
            <w:pPr>
              <w:pStyle w:val="TAL"/>
              <w:rPr>
                <w:snapToGrid w:val="0"/>
              </w:rPr>
            </w:pPr>
          </w:p>
        </w:tc>
        <w:tc>
          <w:tcPr>
            <w:tcW w:w="1133" w:type="dxa"/>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tcPr>
          <w:p w14:paraId="7E58BA3B" w14:textId="77777777" w:rsidR="00DD0BDC" w:rsidRPr="000F75CF" w:rsidRDefault="00DD0BDC" w:rsidP="00376FCB">
            <w:pPr>
              <w:pStyle w:val="TAL"/>
              <w:rPr>
                <w:snapToGrid w:val="0"/>
              </w:rPr>
            </w:pPr>
          </w:p>
        </w:tc>
        <w:tc>
          <w:tcPr>
            <w:tcW w:w="1133" w:type="dxa"/>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17188A65" w14:textId="77777777" w:rsidR="00DD0BDC" w:rsidRPr="000F75CF" w:rsidRDefault="00DD0BDC" w:rsidP="00376FCB">
            <w:pPr>
              <w:pStyle w:val="TAL"/>
              <w:rPr>
                <w:snapToGrid w:val="0"/>
              </w:rPr>
            </w:pPr>
          </w:p>
        </w:tc>
        <w:tc>
          <w:tcPr>
            <w:tcW w:w="1700" w:type="dxa"/>
          </w:tcPr>
          <w:p w14:paraId="23820FD9" w14:textId="77777777" w:rsidR="00DD0BDC" w:rsidRPr="000F75CF" w:rsidRDefault="00DD0BDC" w:rsidP="00376FCB">
            <w:pPr>
              <w:pStyle w:val="TAL"/>
              <w:rPr>
                <w:snapToGrid w:val="0"/>
              </w:rPr>
            </w:pPr>
          </w:p>
        </w:tc>
        <w:tc>
          <w:tcPr>
            <w:tcW w:w="1133" w:type="dxa"/>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39B30F68" w14:textId="77777777" w:rsidR="00DD0BDC" w:rsidRPr="000F75CF" w:rsidRDefault="00DD0BDC" w:rsidP="00376FCB">
            <w:pPr>
              <w:pStyle w:val="TAL"/>
              <w:rPr>
                <w:snapToGrid w:val="0"/>
              </w:rPr>
            </w:pPr>
          </w:p>
        </w:tc>
        <w:tc>
          <w:tcPr>
            <w:tcW w:w="1700" w:type="dxa"/>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50576FFA" w14:textId="77777777" w:rsidR="00DD0BDC" w:rsidRPr="000F75CF" w:rsidRDefault="00DD0BDC" w:rsidP="00376FCB">
            <w:pPr>
              <w:pStyle w:val="TAL"/>
              <w:rPr>
                <w:snapToGrid w:val="0"/>
              </w:rPr>
            </w:pPr>
          </w:p>
        </w:tc>
        <w:tc>
          <w:tcPr>
            <w:tcW w:w="1700" w:type="dxa"/>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tcPr>
          <w:p w14:paraId="426E8D32" w14:textId="77777777" w:rsidR="00DD0BDC" w:rsidRPr="000F75CF" w:rsidRDefault="00DD0BDC" w:rsidP="00376FCB">
            <w:pPr>
              <w:pStyle w:val="TAL"/>
              <w:rPr>
                <w:lang w:eastAsia="zh-CN"/>
              </w:rPr>
            </w:pPr>
            <w:r w:rsidRPr="000F75CF">
              <w:rPr>
                <w:lang w:eastAsia="zh-CN"/>
              </w:rPr>
              <w:t>50</w:t>
            </w:r>
          </w:p>
        </w:tc>
        <w:tc>
          <w:tcPr>
            <w:tcW w:w="1700" w:type="dxa"/>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tcPr>
          <w:p w14:paraId="2E517221" w14:textId="77777777" w:rsidR="00DD0BDC" w:rsidRPr="000F75CF" w:rsidRDefault="00DD0BDC" w:rsidP="00376FCB">
            <w:pPr>
              <w:pStyle w:val="TAL"/>
              <w:rPr>
                <w:snapToGrid w:val="0"/>
              </w:rPr>
            </w:pPr>
          </w:p>
        </w:tc>
        <w:tc>
          <w:tcPr>
            <w:tcW w:w="1133" w:type="dxa"/>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7DE0D193" w14:textId="77777777" w:rsidR="00DD0BDC" w:rsidRPr="000F75CF" w:rsidRDefault="00DD0BDC" w:rsidP="00376FCB">
            <w:pPr>
              <w:pStyle w:val="TAL"/>
              <w:rPr>
                <w:snapToGrid w:val="0"/>
              </w:rPr>
            </w:pPr>
          </w:p>
        </w:tc>
        <w:tc>
          <w:tcPr>
            <w:tcW w:w="1133" w:type="dxa"/>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tcPr>
          <w:p w14:paraId="5BE517A4" w14:textId="77777777" w:rsidR="00DD0BDC" w:rsidRPr="000F75CF" w:rsidRDefault="00DD0BDC" w:rsidP="00376FCB">
            <w:pPr>
              <w:pStyle w:val="TAL"/>
              <w:rPr>
                <w:snapToGrid w:val="0"/>
              </w:rPr>
            </w:pPr>
          </w:p>
        </w:tc>
        <w:tc>
          <w:tcPr>
            <w:tcW w:w="1133" w:type="dxa"/>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1A92BEBD" w14:textId="77777777" w:rsidR="00DD0BDC" w:rsidRPr="000F75CF" w:rsidRDefault="00DD0BDC" w:rsidP="00376FCB">
            <w:pPr>
              <w:pStyle w:val="TAL"/>
              <w:rPr>
                <w:snapToGrid w:val="0"/>
              </w:rPr>
            </w:pPr>
          </w:p>
        </w:tc>
        <w:tc>
          <w:tcPr>
            <w:tcW w:w="1133" w:type="dxa"/>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3F3A79AB" w14:textId="77777777" w:rsidR="00DD0BDC" w:rsidRPr="000F75CF" w:rsidRDefault="00DD0BDC" w:rsidP="00376FCB">
            <w:pPr>
              <w:pStyle w:val="TAL"/>
              <w:rPr>
                <w:snapToGrid w:val="0"/>
              </w:rPr>
            </w:pPr>
            <w:r w:rsidRPr="000F75CF">
              <w:rPr>
                <w:snapToGrid w:val="0"/>
              </w:rPr>
              <w:t>TRUE</w:t>
            </w:r>
          </w:p>
        </w:tc>
        <w:tc>
          <w:tcPr>
            <w:tcW w:w="1700" w:type="dxa"/>
          </w:tcPr>
          <w:p w14:paraId="415A61B3" w14:textId="77777777" w:rsidR="00DD0BDC" w:rsidRPr="000F75CF" w:rsidRDefault="00DD0BDC" w:rsidP="00376FCB">
            <w:pPr>
              <w:pStyle w:val="TAL"/>
              <w:rPr>
                <w:snapToGrid w:val="0"/>
              </w:rPr>
            </w:pPr>
          </w:p>
        </w:tc>
        <w:tc>
          <w:tcPr>
            <w:tcW w:w="1133" w:type="dxa"/>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3258F739" w14:textId="77777777" w:rsidR="00DD0BDC" w:rsidRPr="000F75CF" w:rsidRDefault="00DD0BDC" w:rsidP="00376FCB">
            <w:pPr>
              <w:pStyle w:val="TAL"/>
              <w:rPr>
                <w:snapToGrid w:val="0"/>
              </w:rPr>
            </w:pPr>
          </w:p>
        </w:tc>
        <w:tc>
          <w:tcPr>
            <w:tcW w:w="1700" w:type="dxa"/>
          </w:tcPr>
          <w:p w14:paraId="1A111476" w14:textId="77777777" w:rsidR="00DD0BDC" w:rsidRPr="000F75CF" w:rsidRDefault="00DD0BDC" w:rsidP="00376FCB">
            <w:pPr>
              <w:pStyle w:val="TAL"/>
              <w:rPr>
                <w:snapToGrid w:val="0"/>
              </w:rPr>
            </w:pPr>
          </w:p>
        </w:tc>
        <w:tc>
          <w:tcPr>
            <w:tcW w:w="1133" w:type="dxa"/>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346A4B76" w14:textId="77777777" w:rsidR="00DD0BDC" w:rsidRPr="000F75CF" w:rsidRDefault="00DD0BDC" w:rsidP="00376FCB">
            <w:pPr>
              <w:pStyle w:val="TAL"/>
              <w:rPr>
                <w:snapToGrid w:val="0"/>
              </w:rPr>
            </w:pPr>
          </w:p>
        </w:tc>
        <w:tc>
          <w:tcPr>
            <w:tcW w:w="1133" w:type="dxa"/>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tcPr>
          <w:p w14:paraId="1B64E165" w14:textId="77777777" w:rsidR="00DD0BDC" w:rsidRPr="000F75CF" w:rsidRDefault="00DD0BDC" w:rsidP="00376FCB">
            <w:pPr>
              <w:pStyle w:val="TAL"/>
              <w:rPr>
                <w:snapToGrid w:val="0"/>
              </w:rPr>
            </w:pPr>
            <w:r w:rsidRPr="000F75CF">
              <w:rPr>
                <w:snapToGrid w:val="0"/>
              </w:rPr>
              <w:t>}</w:t>
            </w:r>
          </w:p>
        </w:tc>
        <w:tc>
          <w:tcPr>
            <w:tcW w:w="2267" w:type="dxa"/>
          </w:tcPr>
          <w:p w14:paraId="0827A5AE" w14:textId="77777777" w:rsidR="00DD0BDC" w:rsidRPr="000F75CF" w:rsidRDefault="00DD0BDC" w:rsidP="00376FCB">
            <w:pPr>
              <w:pStyle w:val="TAL"/>
              <w:rPr>
                <w:snapToGrid w:val="0"/>
              </w:rPr>
            </w:pPr>
          </w:p>
        </w:tc>
        <w:tc>
          <w:tcPr>
            <w:tcW w:w="1700" w:type="dxa"/>
          </w:tcPr>
          <w:p w14:paraId="740BAA59" w14:textId="77777777" w:rsidR="00DD0BDC" w:rsidRPr="000F75CF" w:rsidRDefault="00DD0BDC" w:rsidP="00376FCB">
            <w:pPr>
              <w:pStyle w:val="TAL"/>
              <w:rPr>
                <w:snapToGrid w:val="0"/>
              </w:rPr>
            </w:pPr>
          </w:p>
        </w:tc>
        <w:tc>
          <w:tcPr>
            <w:tcW w:w="1133" w:type="dxa"/>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6.5pt" o:ole="" fillcolor="window">
                  <v:imagedata r:id="rId10" o:title=""/>
                </v:shape>
                <o:OLEObject Type="Embed" ProgID="Equation.3" ShapeID="_x0000_i1252" DrawAspect="Content" ObjectID="_1829828199"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829828200"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829828201"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6.5pt" o:ole="" fillcolor="window">
                  <v:imagedata r:id="rId197" o:title=""/>
                </v:shape>
                <o:OLEObject Type="Embed" ProgID="Equation.3" ShapeID="_x0000_i1255" DrawAspect="Content" ObjectID="_1829828202"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829828203"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6.5pt" o:ole="" fillcolor="window">
                  <v:imagedata r:id="rId197" o:title=""/>
                </v:shape>
                <o:OLEObject Type="Embed" ProgID="Equation.3" ShapeID="_x0000_i1257" DrawAspect="Content" ObjectID="_1829828204"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829828205"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829828206"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829828207"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829828208"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829828209"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829828210"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829828211"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829828212"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829828213"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5pt;height:24.75pt" o:ole="" fillcolor="window">
                  <v:imagedata r:id="rId285" o:title=""/>
                </v:shape>
                <o:OLEObject Type="Embed" ProgID="Equation.3" ShapeID="_x0000_i1269" DrawAspect="Content" ObjectID="_1829828214"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829828215"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829828216"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829828217"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829828218"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829828219"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829828220"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5pt;height:24.75pt" o:ole="" fillcolor="window">
                  <v:imagedata r:id="rId285" o:title=""/>
                </v:shape>
                <o:OLEObject Type="Embed" ProgID="Equation.3" ShapeID="_x0000_i1276" DrawAspect="Content" ObjectID="_1829828221"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829828222"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829828223"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829828224"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829828225"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829828226"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829828227"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829828228"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829828229"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829828230"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829828231"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829828232"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829828233"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829828234"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829828235"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829828236"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829828237"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70BF5" w14:textId="77777777" w:rsidR="00667C8D" w:rsidRDefault="00667C8D">
      <w:r>
        <w:separator/>
      </w:r>
    </w:p>
  </w:endnote>
  <w:endnote w:type="continuationSeparator" w:id="0">
    <w:p w14:paraId="48F88FF2" w14:textId="77777777" w:rsidR="00667C8D" w:rsidRDefault="00667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FB955" w14:textId="77777777" w:rsidR="00667C8D" w:rsidRDefault="00667C8D">
      <w:r>
        <w:separator/>
      </w:r>
    </w:p>
  </w:footnote>
  <w:footnote w:type="continuationSeparator" w:id="0">
    <w:p w14:paraId="5ECE5ECA" w14:textId="77777777" w:rsidR="00667C8D" w:rsidRDefault="00667C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79357CF0"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5A7EE5">
      <w:rPr>
        <w:rFonts w:ascii="Arial" w:hAnsi="Arial" w:cs="Arial"/>
        <w:b/>
        <w:bCs/>
        <w:sz w:val="18"/>
        <w:szCs w:val="18"/>
      </w:rPr>
      <w:t>1</w:t>
    </w:r>
    <w:r w:rsidR="00464826">
      <w:rPr>
        <w:rFonts w:ascii="Arial" w:hAnsi="Arial" w:cs="Arial"/>
        <w:b/>
        <w:bCs/>
        <w:sz w:val="18"/>
        <w:szCs w:val="18"/>
      </w:rPr>
      <w:t>1</w:t>
    </w:r>
    <w:r w:rsidRPr="00804C98">
      <w:rPr>
        <w:rFonts w:ascii="Arial" w:hAnsi="Arial" w:cs="Arial"/>
        <w:b/>
        <w:bCs/>
        <w:sz w:val="18"/>
        <w:szCs w:val="18"/>
      </w:rPr>
      <w:t>.0 (202</w:t>
    </w:r>
    <w:r w:rsidR="00330186">
      <w:rPr>
        <w:rFonts w:ascii="Arial" w:hAnsi="Arial" w:cs="Arial"/>
        <w:b/>
        <w:bCs/>
        <w:sz w:val="18"/>
        <w:szCs w:val="18"/>
      </w:rPr>
      <w:t>5</w:t>
    </w:r>
    <w:r w:rsidRPr="00804C98">
      <w:rPr>
        <w:rFonts w:ascii="Arial" w:hAnsi="Arial" w:cs="Arial"/>
        <w:b/>
        <w:bCs/>
        <w:sz w:val="18"/>
        <w:szCs w:val="18"/>
      </w:rPr>
      <w:t>-</w:t>
    </w:r>
    <w:r w:rsidR="00464826">
      <w:rPr>
        <w:rFonts w:ascii="Arial" w:hAnsi="Arial" w:cs="Arial"/>
        <w:b/>
        <w:bCs/>
        <w:sz w:val="18"/>
        <w:szCs w:val="18"/>
      </w:rPr>
      <w:t>12</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508F9C8C"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2A01C03B"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2E9DF047"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31F74256"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4A0F7567"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04FE71E4"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02193A1A"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64826">
      <w:rPr>
        <w:rFonts w:ascii="Arial" w:hAnsi="Arial" w:cs="Arial"/>
        <w:b/>
        <w:bCs/>
        <w:sz w:val="18"/>
        <w:szCs w:val="18"/>
      </w:rPr>
      <w:t>V18.11.0 (2025-12)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826"/>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349"/>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A7EE5"/>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67C8D"/>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67EF6"/>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774"/>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01"/>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20B"/>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151"/>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57B0"/>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022"/>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08"/>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790</TotalTime>
  <Pages>118</Pages>
  <Words>111268</Words>
  <Characters>634229</Characters>
  <Application>Microsoft Office Word</Application>
  <DocSecurity>0</DocSecurity>
  <Lines>5285</Lines>
  <Paragraphs>1488</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744009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76</cp:revision>
  <dcterms:created xsi:type="dcterms:W3CDTF">2022-01-14T13:39:00Z</dcterms:created>
  <dcterms:modified xsi:type="dcterms:W3CDTF">2026-01-13T15:31:00Z</dcterms:modified>
</cp:coreProperties>
</file>