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35D00" w14:textId="5ACFC52E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A72E83">
        <w:rPr>
          <w:noProof w:val="0"/>
        </w:rPr>
        <w:t>9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D67631">
        <w:rPr>
          <w:noProof w:val="0"/>
          <w:sz w:val="32"/>
        </w:rPr>
        <w:t>5</w:t>
      </w:r>
      <w:r w:rsidR="008579FC" w:rsidRPr="00890378">
        <w:rPr>
          <w:noProof w:val="0"/>
          <w:sz w:val="32"/>
        </w:rPr>
        <w:t>-</w:t>
      </w:r>
      <w:r w:rsidR="00D67631">
        <w:rPr>
          <w:noProof w:val="0"/>
          <w:sz w:val="32"/>
        </w:rPr>
        <w:t>0</w:t>
      </w:r>
      <w:r w:rsidR="00A72E83">
        <w:rPr>
          <w:noProof w:val="0"/>
          <w:sz w:val="32"/>
        </w:rPr>
        <w:t>6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B4A95D5" w:rsidR="0015056D" w:rsidRPr="00890378" w:rsidRDefault="00B24A80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i/>
        </w:rPr>
        <w:object w:dxaOrig="2055" w:dyaOrig="1260" w14:anchorId="0B273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pt;height:63pt" o:ole="">
            <v:imagedata r:id="rId8" o:title=""/>
          </v:shape>
          <o:OLEObject Type="Embed" ProgID="Word.Picture.8" ShapeID="_x0000_i1025" DrawAspect="Content" ObjectID="_1807438219" r:id="rId9"/>
        </w:object>
      </w:r>
      <w:r w:rsidR="0015056D" w:rsidRPr="00890378">
        <w:rPr>
          <w:noProof w:val="0"/>
          <w:color w:val="0000FF"/>
        </w:rPr>
        <w:tab/>
      </w:r>
      <w:r w:rsidR="00A72E83">
        <w:rPr>
          <w:noProof w:val="0"/>
        </w:rPr>
        <w:pict w14:anchorId="7B98105D">
          <v:shape id="_x0000_i1026" type="#_x0000_t75" style="width:128.5pt;height:75.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 w:rsidSect="00E4665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Valbonne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5A18DE2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D67631">
        <w:rPr>
          <w:sz w:val="18"/>
        </w:rPr>
        <w:t>5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2610CD94" w14:textId="77777777" w:rsidR="005F4A17" w:rsidRDefault="00890378">
      <w:pPr>
        <w:pStyle w:val="TOC1"/>
        <w:rPr>
          <w:rFonts w:ascii="Calibri" w:hAnsi="Calibri"/>
          <w:kern w:val="2"/>
          <w:sz w:val="24"/>
          <w:szCs w:val="24"/>
        </w:rPr>
      </w:pPr>
      <w:r w:rsidRPr="00890378">
        <w:fldChar w:fldCharType="begin"/>
      </w:r>
      <w:r w:rsidRPr="00890378">
        <w:instrText xml:space="preserve"> TOC \o "1-9" </w:instrText>
      </w:r>
      <w:r w:rsidRPr="00890378">
        <w:fldChar w:fldCharType="separate"/>
      </w:r>
      <w:r w:rsidR="005F4A17">
        <w:t>Foreword</w:t>
      </w:r>
      <w:r w:rsidR="005F4A17">
        <w:tab/>
        <w:t>132</w:t>
      </w:r>
    </w:p>
    <w:p w14:paraId="6DAB5E49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Introduction</w:t>
      </w:r>
      <w:r>
        <w:tab/>
        <w:t>132</w:t>
      </w:r>
    </w:p>
    <w:p w14:paraId="624D0736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Scope</w:t>
      </w:r>
      <w:r>
        <w:tab/>
        <w:t>133</w:t>
      </w:r>
    </w:p>
    <w:p w14:paraId="401A83A6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References</w:t>
      </w:r>
      <w:r>
        <w:tab/>
        <w:t>133</w:t>
      </w:r>
    </w:p>
    <w:p w14:paraId="543959C2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Definition of terms, symbols and abbreviations</w:t>
      </w:r>
      <w:r>
        <w:tab/>
        <w:t>134</w:t>
      </w:r>
    </w:p>
    <w:p w14:paraId="37355B3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Terms</w:t>
      </w:r>
      <w:r>
        <w:tab/>
        <w:t>134</w:t>
      </w:r>
    </w:p>
    <w:p w14:paraId="14FA255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3.2</w:t>
      </w:r>
      <w:r>
        <w:rPr>
          <w:rFonts w:ascii="Calibri" w:hAnsi="Calibri"/>
          <w:kern w:val="2"/>
          <w:sz w:val="24"/>
          <w:szCs w:val="24"/>
        </w:rPr>
        <w:tab/>
      </w:r>
      <w:r>
        <w:t>Symbols</w:t>
      </w:r>
      <w:r>
        <w:tab/>
        <w:t>136</w:t>
      </w:r>
    </w:p>
    <w:p w14:paraId="5B77C0A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Abbreviations</w:t>
      </w:r>
      <w:r>
        <w:tab/>
        <w:t>137</w:t>
      </w:r>
    </w:p>
    <w:p w14:paraId="1C26305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140</w:t>
      </w:r>
    </w:p>
    <w:p w14:paraId="00194E8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Additional notation</w:t>
      </w:r>
      <w:r>
        <w:tab/>
        <w:t>140</w:t>
      </w:r>
    </w:p>
    <w:p w14:paraId="65E5569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>
        <w:tab/>
        <w:t>140</w:t>
      </w:r>
    </w:p>
    <w:p w14:paraId="2A38EE9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 w:rsidRPr="00CA4F9C">
        <w:rPr>
          <w:lang w:val="en-US" w:eastAsia="ko-KR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 w:rsidRPr="00CA4F9C">
        <w:rPr>
          <w:lang w:val="en-US" w:eastAsia="ko-KR"/>
        </w:rPr>
        <w:t xml:space="preserve"> for satellite access</w:t>
      </w:r>
      <w:r>
        <w:tab/>
        <w:t>142</w:t>
      </w:r>
    </w:p>
    <w:p w14:paraId="65264D14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3A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for support of RRM</w:t>
      </w:r>
      <w:r>
        <w:tab/>
        <w:t>143</w:t>
      </w:r>
    </w:p>
    <w:p w14:paraId="0967EEE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3A.1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143</w:t>
      </w:r>
    </w:p>
    <w:p w14:paraId="7343F5D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3A.2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Classification for Statistical Testing</w:t>
      </w:r>
      <w:r>
        <w:tab/>
        <w:t>143</w:t>
      </w:r>
    </w:p>
    <w:p w14:paraId="113A491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3A.3</w:t>
      </w:r>
      <w:r>
        <w:rPr>
          <w:rFonts w:ascii="Calibri" w:hAnsi="Calibri"/>
          <w:kern w:val="2"/>
          <w:sz w:val="24"/>
          <w:szCs w:val="24"/>
        </w:rPr>
        <w:tab/>
      </w:r>
      <w:r>
        <w:t>RRM Test Configurations</w:t>
      </w:r>
      <w:r>
        <w:tab/>
        <w:t>143</w:t>
      </w:r>
    </w:p>
    <w:p w14:paraId="0412BC1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3A.3.1</w:t>
      </w:r>
      <w:r>
        <w:rPr>
          <w:rFonts w:ascii="Calibri" w:hAnsi="Calibri"/>
          <w:kern w:val="2"/>
          <w:sz w:val="24"/>
          <w:szCs w:val="24"/>
        </w:rPr>
        <w:tab/>
      </w:r>
      <w:r>
        <w:t>UE with Single or Multiple Antenna Connector</w:t>
      </w:r>
      <w:r>
        <w:tab/>
        <w:t>143</w:t>
      </w:r>
    </w:p>
    <w:p w14:paraId="5DC5A14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3A.3.2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band test cases</w:t>
      </w:r>
      <w:r>
        <w:tab/>
        <w:t>144</w:t>
      </w:r>
    </w:p>
    <w:p w14:paraId="01CA11F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3A.3.3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RAT test cases</w:t>
      </w:r>
      <w:r>
        <w:tab/>
        <w:t>144</w:t>
      </w:r>
    </w:p>
    <w:p w14:paraId="4020086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3A.3.4</w:t>
      </w:r>
      <w:r>
        <w:rPr>
          <w:rFonts w:ascii="Calibri" w:hAnsi="Calibri"/>
          <w:kern w:val="2"/>
          <w:sz w:val="24"/>
          <w:szCs w:val="24"/>
        </w:rPr>
        <w:tab/>
      </w:r>
      <w:r>
        <w:t>UE with Multiband Capability</w:t>
      </w:r>
      <w:r>
        <w:tab/>
        <w:t>144</w:t>
      </w:r>
    </w:p>
    <w:p w14:paraId="27EEF87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operating band configuration</w:t>
      </w:r>
      <w:r>
        <w:tab/>
        <w:t>144</w:t>
      </w:r>
    </w:p>
    <w:p w14:paraId="15BEBBA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3A.3.6</w:t>
      </w:r>
      <w:r>
        <w:rPr>
          <w:rFonts w:ascii="Calibri" w:hAnsi="Calibri"/>
          <w:kern w:val="2"/>
          <w:sz w:val="24"/>
          <w:szCs w:val="24"/>
        </w:rPr>
        <w:tab/>
      </w:r>
      <w:r>
        <w:t>CA configuration</w:t>
      </w:r>
      <w:r>
        <w:tab/>
        <w:t>145</w:t>
      </w:r>
    </w:p>
    <w:p w14:paraId="5132E2D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3A.3.7</w:t>
      </w:r>
      <w:r>
        <w:rPr>
          <w:rFonts w:ascii="Calibri" w:hAnsi="Calibri"/>
          <w:kern w:val="2"/>
          <w:sz w:val="24"/>
          <w:szCs w:val="24"/>
        </w:rPr>
        <w:tab/>
      </w:r>
      <w:r>
        <w:t>HD-FDD category 0 testing</w:t>
      </w:r>
      <w:r>
        <w:tab/>
        <w:t>145</w:t>
      </w:r>
    </w:p>
    <w:p w14:paraId="283644A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3A.3.8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satellite access</w:t>
      </w:r>
      <w:r>
        <w:tab/>
        <w:t>145</w:t>
      </w:r>
    </w:p>
    <w:p w14:paraId="44F3902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3A.4</w:t>
      </w:r>
      <w:r>
        <w:rPr>
          <w:rFonts w:ascii="Calibri" w:hAnsi="Calibri"/>
          <w:kern w:val="2"/>
          <w:sz w:val="24"/>
          <w:szCs w:val="24"/>
        </w:rPr>
        <w:tab/>
      </w:r>
      <w:r>
        <w:t>Antenna Configuration</w:t>
      </w:r>
      <w:r>
        <w:tab/>
        <w:t>145</w:t>
      </w:r>
    </w:p>
    <w:p w14:paraId="4EED324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3A.4.1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Antenna connection</w:t>
      </w:r>
      <w:r w:rsidRPr="00CA4F9C">
        <w:rPr>
          <w:snapToGrid w:val="0"/>
          <w:lang w:eastAsia="zh-CN"/>
        </w:rPr>
        <w:t xml:space="preserve"> for 4 Rx capable UEs</w:t>
      </w:r>
      <w:r>
        <w:tab/>
        <w:t>146</w:t>
      </w:r>
    </w:p>
    <w:p w14:paraId="7CAFBE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3A.4.1.1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146</w:t>
      </w:r>
    </w:p>
    <w:p w14:paraId="7D3B01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3A.4.1.2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146</w:t>
      </w:r>
    </w:p>
    <w:p w14:paraId="5BB663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3A.4.1.2.1</w:t>
      </w:r>
      <w:r>
        <w:rPr>
          <w:rFonts w:ascii="Calibri" w:hAnsi="Calibri"/>
          <w:kern w:val="2"/>
          <w:sz w:val="24"/>
          <w:szCs w:val="24"/>
        </w:rPr>
        <w:tab/>
      </w:r>
      <w:r>
        <w:t>Single carrier tests</w:t>
      </w:r>
      <w:r>
        <w:tab/>
        <w:t>146</w:t>
      </w:r>
    </w:p>
    <w:p w14:paraId="7F1995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3A.4.1.2.2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and Dual connectivity tests</w:t>
      </w:r>
      <w:r>
        <w:tab/>
        <w:t>147</w:t>
      </w:r>
    </w:p>
    <w:p w14:paraId="138619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3A.4.1.2.3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Antenna connection for bands where 2RX is supported</w:t>
      </w:r>
      <w:r>
        <w:tab/>
        <w:t>148</w:t>
      </w:r>
    </w:p>
    <w:p w14:paraId="1A9EE8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3A.4.1.2.4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Antenna connection for bands where 4RX is supported</w:t>
      </w:r>
      <w:r>
        <w:tab/>
        <w:t>148</w:t>
      </w:r>
    </w:p>
    <w:p w14:paraId="5D45AE4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3A.5</w:t>
      </w:r>
      <w:r>
        <w:rPr>
          <w:rFonts w:ascii="Calibri" w:hAnsi="Calibri"/>
          <w:kern w:val="2"/>
          <w:sz w:val="24"/>
          <w:szCs w:val="24"/>
        </w:rPr>
        <w:tab/>
      </w:r>
      <w:r>
        <w:t>Test Cases for Synchronous and Asynchronous Dual Connectivity</w:t>
      </w:r>
      <w:r>
        <w:tab/>
        <w:t>148</w:t>
      </w:r>
    </w:p>
    <w:p w14:paraId="553C8A6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148</w:t>
      </w:r>
    </w:p>
    <w:p w14:paraId="0E956CE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3A.5.2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148</w:t>
      </w:r>
    </w:p>
    <w:p w14:paraId="157EABB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3A.6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148</w:t>
      </w:r>
    </w:p>
    <w:p w14:paraId="378E32E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3A.6.1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148</w:t>
      </w:r>
    </w:p>
    <w:p w14:paraId="6543437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148</w:t>
      </w:r>
    </w:p>
    <w:p w14:paraId="608143D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3A.7</w:t>
      </w:r>
      <w:r>
        <w:rPr>
          <w:rFonts w:ascii="Calibri" w:hAnsi="Calibri"/>
          <w:kern w:val="2"/>
          <w:sz w:val="24"/>
          <w:szCs w:val="24"/>
        </w:rPr>
        <w:tab/>
      </w:r>
      <w:r>
        <w:t>Test case selection criteria for RRM Carrier Aggregation</w:t>
      </w:r>
      <w:r>
        <w:tab/>
        <w:t>148</w:t>
      </w:r>
    </w:p>
    <w:p w14:paraId="5A146DB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3A.7.1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148</w:t>
      </w:r>
    </w:p>
    <w:p w14:paraId="5CC2D54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3A.7.2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149</w:t>
      </w:r>
    </w:p>
    <w:p w14:paraId="397E15E3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RRC_IDLE State Mobility</w:t>
      </w:r>
      <w:r>
        <w:tab/>
        <w:t>150</w:t>
      </w:r>
    </w:p>
    <w:p w14:paraId="351A654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4.0</w:t>
      </w:r>
      <w:r>
        <w:tab/>
        <w:t>150</w:t>
      </w:r>
    </w:p>
    <w:p w14:paraId="50AD31E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CA4F9C">
        <w:rPr>
          <w:bCs/>
        </w:rPr>
        <w:t>Cell</w:t>
      </w:r>
      <w:r>
        <w:t xml:space="preserve"> </w:t>
      </w:r>
      <w:r w:rsidRPr="00CA4F9C">
        <w:rPr>
          <w:bCs/>
        </w:rPr>
        <w:t>Selection</w:t>
      </w:r>
      <w:r>
        <w:tab/>
        <w:t>150</w:t>
      </w:r>
    </w:p>
    <w:p w14:paraId="1F5F8F0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E-UTRAN Cell Re-Selection</w:t>
      </w:r>
      <w:r>
        <w:tab/>
        <w:t>150</w:t>
      </w:r>
    </w:p>
    <w:p w14:paraId="2FFFF1C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4.2.1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</w:t>
      </w:r>
      <w:r>
        <w:tab/>
        <w:t>150</w:t>
      </w:r>
    </w:p>
    <w:p w14:paraId="08EAB2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</w:t>
      </w:r>
    </w:p>
    <w:p w14:paraId="2EC867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</w:t>
      </w:r>
    </w:p>
    <w:p w14:paraId="593E61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</w:t>
      </w:r>
    </w:p>
    <w:p w14:paraId="49264C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</w:t>
      </w:r>
    </w:p>
    <w:p w14:paraId="5D5128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</w:t>
      </w:r>
    </w:p>
    <w:p w14:paraId="0D90A4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</w:t>
      </w:r>
    </w:p>
    <w:p w14:paraId="010EE6B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</w:t>
      </w:r>
    </w:p>
    <w:p w14:paraId="33B52A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</w:t>
      </w:r>
    </w:p>
    <w:p w14:paraId="482D848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CA4F9C">
        <w:rPr>
          <w:bCs/>
        </w:rPr>
        <w:t>N</w:t>
      </w:r>
      <w:r>
        <w:t xml:space="preserve"> TDD - TDD </w:t>
      </w:r>
      <w:r w:rsidRPr="00CA4F9C">
        <w:rPr>
          <w:bCs/>
        </w:rPr>
        <w:t>cell re-selection i</w:t>
      </w:r>
      <w:r>
        <w:t>ntra frequency case</w:t>
      </w:r>
      <w:r>
        <w:tab/>
        <w:t>155</w:t>
      </w:r>
    </w:p>
    <w:p w14:paraId="15418A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155</w:t>
      </w:r>
    </w:p>
    <w:p w14:paraId="0E6BC1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155</w:t>
      </w:r>
    </w:p>
    <w:p w14:paraId="56FB37A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155</w:t>
      </w:r>
    </w:p>
    <w:p w14:paraId="7E92CE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155</w:t>
      </w:r>
    </w:p>
    <w:p w14:paraId="611BD1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</w:t>
      </w:r>
    </w:p>
    <w:p w14:paraId="0340CC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</w:t>
      </w:r>
    </w:p>
    <w:p w14:paraId="67E9A32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</w:t>
      </w:r>
    </w:p>
    <w:p w14:paraId="0924BD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157</w:t>
      </w:r>
    </w:p>
    <w:p w14:paraId="6177662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CA4F9C">
        <w:rPr>
          <w:bCs/>
        </w:rPr>
        <w:t>N</w:t>
      </w:r>
      <w:r>
        <w:t xml:space="preserve"> FDD - FDD </w:t>
      </w:r>
      <w:r w:rsidRPr="00CA4F9C">
        <w:rPr>
          <w:bCs/>
        </w:rPr>
        <w:t>cell re-selection i</w:t>
      </w:r>
      <w:r>
        <w:t>nter frequency case</w:t>
      </w:r>
      <w:r>
        <w:tab/>
        <w:t>159</w:t>
      </w:r>
    </w:p>
    <w:p w14:paraId="3C980D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</w:t>
      </w:r>
    </w:p>
    <w:p w14:paraId="3056BE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</w:t>
      </w:r>
    </w:p>
    <w:p w14:paraId="0ACD87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</w:t>
      </w:r>
    </w:p>
    <w:p w14:paraId="09CE42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</w:t>
      </w:r>
    </w:p>
    <w:p w14:paraId="48EBCB3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</w:t>
      </w:r>
    </w:p>
    <w:p w14:paraId="18DF83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</w:t>
      </w:r>
    </w:p>
    <w:p w14:paraId="51B358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</w:t>
      </w:r>
    </w:p>
    <w:p w14:paraId="6858CF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</w:t>
      </w:r>
    </w:p>
    <w:p w14:paraId="32303B0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CA4F9C">
        <w:rPr>
          <w:bCs/>
        </w:rPr>
        <w:t>N</w:t>
      </w:r>
      <w:r>
        <w:t xml:space="preserve"> FDD - TDD </w:t>
      </w:r>
      <w:r w:rsidRPr="00CA4F9C">
        <w:rPr>
          <w:bCs/>
        </w:rPr>
        <w:t>cell re-selection i</w:t>
      </w:r>
      <w:r>
        <w:t>nter frequency case</w:t>
      </w:r>
      <w:r>
        <w:tab/>
        <w:t>164</w:t>
      </w:r>
    </w:p>
    <w:p w14:paraId="7F549F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</w:t>
      </w:r>
    </w:p>
    <w:p w14:paraId="6C7BDC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</w:t>
      </w:r>
    </w:p>
    <w:p w14:paraId="66B476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</w:t>
      </w:r>
    </w:p>
    <w:p w14:paraId="34226A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</w:t>
      </w:r>
    </w:p>
    <w:p w14:paraId="27635C6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</w:t>
      </w:r>
    </w:p>
    <w:p w14:paraId="29DC579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166</w:t>
      </w:r>
    </w:p>
    <w:p w14:paraId="051958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</w:t>
      </w:r>
    </w:p>
    <w:p w14:paraId="385D8C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</w:t>
      </w:r>
    </w:p>
    <w:p w14:paraId="77DEB86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CA4F9C">
        <w:rPr>
          <w:bCs/>
        </w:rPr>
        <w:t>N</w:t>
      </w:r>
      <w:r>
        <w:t xml:space="preserve"> TDD - FDD </w:t>
      </w:r>
      <w:r w:rsidRPr="00CA4F9C">
        <w:rPr>
          <w:bCs/>
        </w:rPr>
        <w:t>cell re-selection i</w:t>
      </w:r>
      <w:r>
        <w:t>nter frequency case</w:t>
      </w:r>
      <w:r>
        <w:tab/>
        <w:t>170</w:t>
      </w:r>
    </w:p>
    <w:p w14:paraId="36563C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</w:t>
      </w:r>
    </w:p>
    <w:p w14:paraId="25558A2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170</w:t>
      </w:r>
    </w:p>
    <w:p w14:paraId="5DA0FA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170</w:t>
      </w:r>
    </w:p>
    <w:p w14:paraId="03B679D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171</w:t>
      </w:r>
    </w:p>
    <w:p w14:paraId="0A6CB3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171</w:t>
      </w:r>
    </w:p>
    <w:p w14:paraId="073C730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172</w:t>
      </w:r>
    </w:p>
    <w:p w14:paraId="3514F2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</w:t>
      </w:r>
    </w:p>
    <w:p w14:paraId="7F99FD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</w:t>
      </w:r>
    </w:p>
    <w:p w14:paraId="519D5C0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.2.6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CA4F9C">
        <w:rPr>
          <w:bCs/>
        </w:rPr>
        <w:t>N</w:t>
      </w:r>
      <w:r>
        <w:t xml:space="preserve"> TDD - TDD </w:t>
      </w:r>
      <w:r w:rsidRPr="00CA4F9C">
        <w:rPr>
          <w:bCs/>
        </w:rPr>
        <w:t>cell re-selection i</w:t>
      </w:r>
      <w:r>
        <w:t>nter frequency case</w:t>
      </w:r>
      <w:r>
        <w:tab/>
        <w:t>176</w:t>
      </w:r>
    </w:p>
    <w:p w14:paraId="1CE143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176</w:t>
      </w:r>
    </w:p>
    <w:p w14:paraId="08F8AA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176</w:t>
      </w:r>
    </w:p>
    <w:p w14:paraId="46AB255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176</w:t>
      </w:r>
    </w:p>
    <w:p w14:paraId="2EC375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177</w:t>
      </w:r>
    </w:p>
    <w:p w14:paraId="1B754C5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</w:t>
      </w:r>
    </w:p>
    <w:p w14:paraId="7DFECC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178</w:t>
      </w:r>
    </w:p>
    <w:p w14:paraId="32E8A5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179</w:t>
      </w:r>
    </w:p>
    <w:p w14:paraId="222CED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179</w:t>
      </w:r>
    </w:p>
    <w:p w14:paraId="30A4282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4.2.7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bCs/>
        </w:rPr>
        <w:t>E-UTRAN FDD - FDD Inter frequency case in the existence of non-allowed CSG cell</w:t>
      </w:r>
      <w:r>
        <w:tab/>
        <w:t>182</w:t>
      </w:r>
    </w:p>
    <w:p w14:paraId="24A445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182</w:t>
      </w:r>
    </w:p>
    <w:p w14:paraId="4CFD57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182</w:t>
      </w:r>
    </w:p>
    <w:p w14:paraId="2E00CF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182</w:t>
      </w:r>
    </w:p>
    <w:p w14:paraId="702F16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183</w:t>
      </w:r>
    </w:p>
    <w:p w14:paraId="599226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183</w:t>
      </w:r>
    </w:p>
    <w:p w14:paraId="56DA06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184</w:t>
      </w:r>
    </w:p>
    <w:p w14:paraId="053F39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185</w:t>
      </w:r>
    </w:p>
    <w:p w14:paraId="658F7E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187</w:t>
      </w:r>
    </w:p>
    <w:p w14:paraId="4CFEBC9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bCs/>
        </w:rPr>
        <w:t>E-UTRAN TDD - TDD Inter frequency case in the existence of non-allowed CSG cell</w:t>
      </w:r>
      <w:r>
        <w:tab/>
        <w:t>189</w:t>
      </w:r>
    </w:p>
    <w:p w14:paraId="63956D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4.2.8.</w:t>
      </w:r>
      <w:r w:rsidRPr="00CA4F9C">
        <w:rPr>
          <w:rFonts w:eastAsia="MS Mincho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189</w:t>
      </w:r>
    </w:p>
    <w:p w14:paraId="769206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189</w:t>
      </w:r>
    </w:p>
    <w:p w14:paraId="5B0FEA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189</w:t>
      </w:r>
    </w:p>
    <w:p w14:paraId="0CB5BB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190</w:t>
      </w:r>
    </w:p>
    <w:p w14:paraId="32E5340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190</w:t>
      </w:r>
    </w:p>
    <w:p w14:paraId="1E0A81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191</w:t>
      </w:r>
    </w:p>
    <w:p w14:paraId="140BA7B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192</w:t>
      </w:r>
    </w:p>
    <w:p w14:paraId="1E2E13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194</w:t>
      </w:r>
    </w:p>
    <w:p w14:paraId="689D2E4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4.2.9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196</w:t>
      </w:r>
    </w:p>
    <w:p w14:paraId="7104B30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</w:t>
      </w:r>
    </w:p>
    <w:p w14:paraId="5C55FD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</w:t>
      </w:r>
    </w:p>
    <w:p w14:paraId="69E8E4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</w:t>
      </w:r>
    </w:p>
    <w:p w14:paraId="269FF1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</w:t>
      </w:r>
    </w:p>
    <w:p w14:paraId="6102D2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</w:t>
      </w:r>
    </w:p>
    <w:p w14:paraId="4453DE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</w:t>
      </w:r>
    </w:p>
    <w:p w14:paraId="609C58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196</w:t>
      </w:r>
    </w:p>
    <w:p w14:paraId="6905CD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</w:t>
      </w:r>
    </w:p>
    <w:p w14:paraId="1EA8108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4.2.10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reselection using an increased number of carriers</w:t>
      </w:r>
      <w:r>
        <w:tab/>
        <w:t>197</w:t>
      </w:r>
    </w:p>
    <w:p w14:paraId="308F74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</w:t>
      </w:r>
    </w:p>
    <w:p w14:paraId="0A816B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</w:t>
      </w:r>
    </w:p>
    <w:p w14:paraId="21FFB4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</w:t>
      </w:r>
    </w:p>
    <w:p w14:paraId="69B419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</w:t>
      </w:r>
    </w:p>
    <w:p w14:paraId="3D44350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</w:t>
      </w:r>
    </w:p>
    <w:p w14:paraId="7CB3E1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</w:t>
      </w:r>
    </w:p>
    <w:p w14:paraId="1BDEEB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</w:t>
      </w:r>
    </w:p>
    <w:p w14:paraId="51EB4B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202</w:t>
      </w:r>
    </w:p>
    <w:p w14:paraId="4AB787E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4.2.11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reselection using an increased number of carriers</w:t>
      </w:r>
      <w:r>
        <w:tab/>
        <w:t>204</w:t>
      </w:r>
    </w:p>
    <w:p w14:paraId="7DE678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204</w:t>
      </w:r>
    </w:p>
    <w:p w14:paraId="0D9936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</w:t>
      </w:r>
    </w:p>
    <w:p w14:paraId="49D5AF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</w:t>
      </w:r>
    </w:p>
    <w:p w14:paraId="25B011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</w:t>
      </w:r>
    </w:p>
    <w:p w14:paraId="6E927B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</w:t>
      </w:r>
    </w:p>
    <w:p w14:paraId="048C26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</w:t>
      </w:r>
    </w:p>
    <w:p w14:paraId="0FA5E6E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</w:t>
      </w:r>
    </w:p>
    <w:p w14:paraId="6A974B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207</w:t>
      </w:r>
    </w:p>
    <w:p w14:paraId="493A968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4.2.12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209</w:t>
      </w:r>
    </w:p>
    <w:p w14:paraId="67AD69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209</w:t>
      </w:r>
    </w:p>
    <w:p w14:paraId="02C460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209</w:t>
      </w:r>
    </w:p>
    <w:p w14:paraId="42B778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209</w:t>
      </w:r>
    </w:p>
    <w:p w14:paraId="13884B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210</w:t>
      </w:r>
    </w:p>
    <w:p w14:paraId="6EB60F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210</w:t>
      </w:r>
    </w:p>
    <w:p w14:paraId="59786AB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</w:t>
      </w:r>
    </w:p>
    <w:p w14:paraId="7BA268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</w:t>
      </w:r>
    </w:p>
    <w:p w14:paraId="208C69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</w:t>
      </w:r>
    </w:p>
    <w:p w14:paraId="45A4EB5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4.2.13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214</w:t>
      </w:r>
    </w:p>
    <w:p w14:paraId="62E5F16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</w:t>
      </w:r>
    </w:p>
    <w:p w14:paraId="2A6AD31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</w:t>
      </w:r>
    </w:p>
    <w:p w14:paraId="5F31B9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</w:t>
      </w:r>
    </w:p>
    <w:p w14:paraId="119621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</w:t>
      </w:r>
    </w:p>
    <w:p w14:paraId="4787D2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</w:t>
      </w:r>
    </w:p>
    <w:p w14:paraId="409E731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</w:t>
      </w:r>
    </w:p>
    <w:p w14:paraId="19B1CE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</w:t>
      </w:r>
    </w:p>
    <w:p w14:paraId="553A0E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215</w:t>
      </w:r>
    </w:p>
    <w:p w14:paraId="2F3FC00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CE UE in normal coverage</w:t>
      </w:r>
      <w:r>
        <w:tab/>
        <w:t>217</w:t>
      </w:r>
    </w:p>
    <w:p w14:paraId="3BB7806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>
        <w:rPr>
          <w:lang w:eastAsia="ko-KR"/>
        </w:rPr>
        <w:t>14</w:t>
      </w:r>
      <w:r w:rsidRPr="00CA4F9C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217</w:t>
      </w:r>
    </w:p>
    <w:p w14:paraId="09C696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>
        <w:rPr>
          <w:lang w:eastAsia="ko-KR"/>
        </w:rPr>
        <w:t>14</w:t>
      </w:r>
      <w:r w:rsidRPr="00CA4F9C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217</w:t>
      </w:r>
    </w:p>
    <w:p w14:paraId="229937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>
        <w:rPr>
          <w:lang w:eastAsia="ko-KR"/>
        </w:rPr>
        <w:t>14</w:t>
      </w:r>
      <w:r w:rsidRPr="00CA4F9C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217</w:t>
      </w:r>
    </w:p>
    <w:p w14:paraId="6AF8B9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>
        <w:rPr>
          <w:lang w:eastAsia="ko-KR"/>
        </w:rPr>
        <w:t>14</w:t>
      </w:r>
      <w:r w:rsidRPr="00CA4F9C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217</w:t>
      </w:r>
    </w:p>
    <w:p w14:paraId="62F3B6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217</w:t>
      </w:r>
    </w:p>
    <w:p w14:paraId="3AAC7F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</w:t>
      </w:r>
    </w:p>
    <w:p w14:paraId="06A609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</w:t>
      </w:r>
    </w:p>
    <w:p w14:paraId="2ABA219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</w:t>
      </w:r>
      <w:r>
        <w:rPr>
          <w:lang w:eastAsia="ko-KR"/>
        </w:rPr>
        <w:t>14</w:t>
      </w:r>
      <w:r w:rsidRPr="00CA4F9C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218</w:t>
      </w:r>
    </w:p>
    <w:p w14:paraId="41A68FF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4.2.15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</w:rPr>
        <w:t xml:space="preserve">E-UTRAN FDD - FDD Intra frequency case for </w:t>
      </w:r>
      <w:r w:rsidRPr="00CA4F9C">
        <w:rPr>
          <w:rFonts w:cs="v4.2.0"/>
          <w:lang w:eastAsia="zh-TW"/>
        </w:rPr>
        <w:t xml:space="preserve">CE </w:t>
      </w:r>
      <w:r w:rsidRPr="00CA4F9C">
        <w:rPr>
          <w:rFonts w:cs="v4.2.0"/>
        </w:rPr>
        <w:t>UE in enhanced coverage</w:t>
      </w:r>
      <w:r>
        <w:tab/>
        <w:t>220</w:t>
      </w:r>
    </w:p>
    <w:p w14:paraId="2DECE9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220</w:t>
      </w:r>
    </w:p>
    <w:p w14:paraId="74C091C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220</w:t>
      </w:r>
    </w:p>
    <w:p w14:paraId="1AA69E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220</w:t>
      </w:r>
    </w:p>
    <w:p w14:paraId="052B8C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221</w:t>
      </w:r>
    </w:p>
    <w:p w14:paraId="72C4FF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</w:t>
      </w:r>
    </w:p>
    <w:p w14:paraId="0A7924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222</w:t>
      </w:r>
    </w:p>
    <w:p w14:paraId="6484FA2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</w:t>
      </w:r>
    </w:p>
    <w:p w14:paraId="5C7C85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</w:t>
      </w:r>
    </w:p>
    <w:p w14:paraId="302AA8F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4.2.16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225</w:t>
      </w:r>
    </w:p>
    <w:p w14:paraId="6FA009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225</w:t>
      </w:r>
    </w:p>
    <w:p w14:paraId="698E000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225</w:t>
      </w:r>
    </w:p>
    <w:p w14:paraId="07A516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225</w:t>
      </w:r>
    </w:p>
    <w:p w14:paraId="634F42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</w:t>
      </w:r>
    </w:p>
    <w:p w14:paraId="72C9AA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</w:t>
      </w:r>
    </w:p>
    <w:p w14:paraId="3DA161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226</w:t>
      </w:r>
    </w:p>
    <w:p w14:paraId="732764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226</w:t>
      </w:r>
    </w:p>
    <w:p w14:paraId="49517C2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</w:t>
      </w:r>
    </w:p>
    <w:p w14:paraId="5615EDE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228</w:t>
      </w:r>
    </w:p>
    <w:p w14:paraId="225517D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4.2.17.1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228</w:t>
      </w:r>
    </w:p>
    <w:p w14:paraId="3580EA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4.2.17.2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228</w:t>
      </w:r>
    </w:p>
    <w:p w14:paraId="2DC338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4.2.17.3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228</w:t>
      </w:r>
    </w:p>
    <w:p w14:paraId="354A7C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4.2.17.4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228</w:t>
      </w:r>
    </w:p>
    <w:p w14:paraId="05A961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228</w:t>
      </w:r>
    </w:p>
    <w:p w14:paraId="4E09A8E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</w:t>
      </w:r>
    </w:p>
    <w:p w14:paraId="63A221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</w:t>
      </w:r>
    </w:p>
    <w:p w14:paraId="5DF2CF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4.2.17.5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229</w:t>
      </w:r>
    </w:p>
    <w:p w14:paraId="4715F3E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</w:t>
      </w:r>
      <w:r w:rsidRPr="00CA4F9C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231</w:t>
      </w:r>
    </w:p>
    <w:p w14:paraId="303B509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231</w:t>
      </w:r>
    </w:p>
    <w:p w14:paraId="6E8EAE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231</w:t>
      </w:r>
    </w:p>
    <w:p w14:paraId="72C87C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231</w:t>
      </w:r>
    </w:p>
    <w:p w14:paraId="105A300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232</w:t>
      </w:r>
    </w:p>
    <w:p w14:paraId="6EF21D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</w:t>
      </w:r>
    </w:p>
    <w:p w14:paraId="5952E8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232</w:t>
      </w:r>
    </w:p>
    <w:p w14:paraId="5CA6B0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233</w:t>
      </w:r>
    </w:p>
    <w:p w14:paraId="01BB14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234</w:t>
      </w:r>
    </w:p>
    <w:p w14:paraId="01212D1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236</w:t>
      </w:r>
    </w:p>
    <w:p w14:paraId="70CAA2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236</w:t>
      </w:r>
    </w:p>
    <w:p w14:paraId="28B677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</w:t>
      </w:r>
    </w:p>
    <w:p w14:paraId="7B06A6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236</w:t>
      </w:r>
    </w:p>
    <w:p w14:paraId="4923F7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</w:t>
      </w:r>
    </w:p>
    <w:p w14:paraId="03E29F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</w:t>
      </w:r>
    </w:p>
    <w:p w14:paraId="2806A1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</w:t>
      </w:r>
    </w:p>
    <w:p w14:paraId="217317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</w:t>
      </w:r>
    </w:p>
    <w:p w14:paraId="575088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</w:t>
      </w:r>
    </w:p>
    <w:p w14:paraId="47A3F9F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case for UE Category 1bis</w:t>
      </w:r>
      <w:r>
        <w:tab/>
        <w:t>240</w:t>
      </w:r>
    </w:p>
    <w:p w14:paraId="78BA8C4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</w:t>
      </w:r>
    </w:p>
    <w:p w14:paraId="27A4FF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</w:t>
      </w:r>
    </w:p>
    <w:p w14:paraId="7FE00F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</w:t>
      </w:r>
    </w:p>
    <w:p w14:paraId="51CA89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</w:t>
      </w:r>
    </w:p>
    <w:p w14:paraId="620255C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</w:t>
      </w:r>
    </w:p>
    <w:p w14:paraId="0EA137A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</w:t>
      </w:r>
    </w:p>
    <w:p w14:paraId="59E056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</w:t>
      </w:r>
    </w:p>
    <w:p w14:paraId="0E6681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</w:t>
      </w:r>
    </w:p>
    <w:p w14:paraId="0D7C15E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UE Category 1bis</w:t>
      </w:r>
      <w:r>
        <w:tab/>
        <w:t>245</w:t>
      </w:r>
    </w:p>
    <w:p w14:paraId="6C614D6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</w:t>
      </w:r>
    </w:p>
    <w:p w14:paraId="6BE461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</w:t>
      </w:r>
    </w:p>
    <w:p w14:paraId="337300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</w:t>
      </w:r>
    </w:p>
    <w:p w14:paraId="5DE365E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245</w:t>
      </w:r>
    </w:p>
    <w:p w14:paraId="77C8493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245</w:t>
      </w:r>
    </w:p>
    <w:p w14:paraId="59AECD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</w:t>
      </w:r>
    </w:p>
    <w:p w14:paraId="221EE7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</w:t>
      </w:r>
    </w:p>
    <w:p w14:paraId="16A0EA6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</w:t>
      </w:r>
    </w:p>
    <w:p w14:paraId="364D7F4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4.2.22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 for UE configured with highSpeedEnhancedMeasFlag</w:t>
      </w:r>
      <w:r>
        <w:tab/>
        <w:t>248</w:t>
      </w:r>
    </w:p>
    <w:p w14:paraId="5617DA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248</w:t>
      </w:r>
    </w:p>
    <w:p w14:paraId="6C356D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248</w:t>
      </w:r>
    </w:p>
    <w:p w14:paraId="58C2B0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248</w:t>
      </w:r>
    </w:p>
    <w:p w14:paraId="3FFE27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</w:t>
      </w:r>
    </w:p>
    <w:p w14:paraId="144A39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</w:t>
      </w:r>
    </w:p>
    <w:p w14:paraId="7E9CC0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</w:t>
      </w:r>
    </w:p>
    <w:p w14:paraId="5E9820D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251</w:t>
      </w:r>
    </w:p>
    <w:p w14:paraId="0D316F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</w:t>
      </w:r>
    </w:p>
    <w:p w14:paraId="3C8A1BA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.2.23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CA4F9C">
        <w:rPr>
          <w:bCs/>
        </w:rPr>
        <w:t>N</w:t>
      </w:r>
      <w:r>
        <w:t xml:space="preserve"> TDD - TDD </w:t>
      </w:r>
      <w:r w:rsidRPr="00CA4F9C">
        <w:rPr>
          <w:bCs/>
        </w:rPr>
        <w:t>cell re-selection i</w:t>
      </w:r>
      <w:r>
        <w:t>ntra frequency case for UE configured with highSpeedEnhancedMeasFlag</w:t>
      </w:r>
      <w:r>
        <w:tab/>
        <w:t>253</w:t>
      </w:r>
    </w:p>
    <w:p w14:paraId="195399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</w:t>
      </w:r>
    </w:p>
    <w:p w14:paraId="3733C5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</w:t>
      </w:r>
    </w:p>
    <w:p w14:paraId="583CB8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</w:t>
      </w:r>
    </w:p>
    <w:p w14:paraId="2C6F1D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254</w:t>
      </w:r>
    </w:p>
    <w:p w14:paraId="3DCC8F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254</w:t>
      </w:r>
    </w:p>
    <w:p w14:paraId="6BA411D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</w:t>
      </w:r>
    </w:p>
    <w:p w14:paraId="104E1E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</w:t>
      </w:r>
    </w:p>
    <w:p w14:paraId="1FF619C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256</w:t>
      </w:r>
    </w:p>
    <w:p w14:paraId="3F46CC7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Inter frequency case for UE Category NB1 In-Band mode in enhanced coverage</w:t>
      </w:r>
      <w:r>
        <w:tab/>
        <w:t>258</w:t>
      </w:r>
    </w:p>
    <w:p w14:paraId="1A1FCD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</w:t>
      </w:r>
    </w:p>
    <w:p w14:paraId="5112C5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</w:t>
      </w:r>
    </w:p>
    <w:p w14:paraId="5831AB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</w:t>
      </w:r>
    </w:p>
    <w:p w14:paraId="0482DD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</w:t>
      </w:r>
    </w:p>
    <w:p w14:paraId="2B7F67F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</w:t>
      </w:r>
    </w:p>
    <w:p w14:paraId="51C3CC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</w:t>
      </w:r>
    </w:p>
    <w:p w14:paraId="5F8011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</w:t>
      </w:r>
    </w:p>
    <w:p w14:paraId="4F2318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</w:t>
      </w:r>
    </w:p>
    <w:p w14:paraId="107EF61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262</w:t>
      </w:r>
    </w:p>
    <w:p w14:paraId="71B29A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262</w:t>
      </w:r>
    </w:p>
    <w:p w14:paraId="6BE6C6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263</w:t>
      </w:r>
    </w:p>
    <w:p w14:paraId="0F557E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263</w:t>
      </w:r>
    </w:p>
    <w:p w14:paraId="5DDC6F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264</w:t>
      </w:r>
    </w:p>
    <w:p w14:paraId="6CBDAF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264</w:t>
      </w:r>
    </w:p>
    <w:p w14:paraId="43FF155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265</w:t>
      </w:r>
    </w:p>
    <w:p w14:paraId="2BE2FF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265</w:t>
      </w:r>
    </w:p>
    <w:p w14:paraId="3E6447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265</w:t>
      </w:r>
    </w:p>
    <w:p w14:paraId="280E3D4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267</w:t>
      </w:r>
    </w:p>
    <w:p w14:paraId="45520D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267</w:t>
      </w:r>
    </w:p>
    <w:p w14:paraId="77EE54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267</w:t>
      </w:r>
    </w:p>
    <w:p w14:paraId="0D2063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267</w:t>
      </w:r>
    </w:p>
    <w:p w14:paraId="2E8E14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267</w:t>
      </w:r>
    </w:p>
    <w:p w14:paraId="1BB0A8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267</w:t>
      </w:r>
    </w:p>
    <w:p w14:paraId="634898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268</w:t>
      </w:r>
    </w:p>
    <w:p w14:paraId="732103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268</w:t>
      </w:r>
    </w:p>
    <w:p w14:paraId="547F53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268</w:t>
      </w:r>
    </w:p>
    <w:p w14:paraId="33B91B9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270</w:t>
      </w:r>
    </w:p>
    <w:p w14:paraId="5F6435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270</w:t>
      </w:r>
    </w:p>
    <w:p w14:paraId="225B46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270</w:t>
      </w:r>
    </w:p>
    <w:p w14:paraId="22B1E77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270</w:t>
      </w:r>
    </w:p>
    <w:p w14:paraId="1E0A34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270</w:t>
      </w:r>
    </w:p>
    <w:p w14:paraId="08956B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270</w:t>
      </w:r>
    </w:p>
    <w:p w14:paraId="67418D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271</w:t>
      </w:r>
    </w:p>
    <w:p w14:paraId="58D7F0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271</w:t>
      </w:r>
    </w:p>
    <w:p w14:paraId="6F30BE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271</w:t>
      </w:r>
    </w:p>
    <w:p w14:paraId="3C1C3E9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4.2.28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273</w:t>
      </w:r>
    </w:p>
    <w:p w14:paraId="2298F2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273</w:t>
      </w:r>
    </w:p>
    <w:p w14:paraId="60AD4FE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273</w:t>
      </w:r>
    </w:p>
    <w:p w14:paraId="73DF6C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273</w:t>
      </w:r>
    </w:p>
    <w:p w14:paraId="5D4875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274</w:t>
      </w:r>
    </w:p>
    <w:p w14:paraId="3FC1DD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274</w:t>
      </w:r>
    </w:p>
    <w:p w14:paraId="0B60729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275</w:t>
      </w:r>
    </w:p>
    <w:p w14:paraId="0E198D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276</w:t>
      </w:r>
    </w:p>
    <w:p w14:paraId="05596E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276</w:t>
      </w:r>
    </w:p>
    <w:p w14:paraId="52FDDC2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4.2.29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278</w:t>
      </w:r>
    </w:p>
    <w:p w14:paraId="6FF4EC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278</w:t>
      </w:r>
    </w:p>
    <w:p w14:paraId="2212E3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278</w:t>
      </w:r>
    </w:p>
    <w:p w14:paraId="49B77C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278</w:t>
      </w:r>
    </w:p>
    <w:p w14:paraId="1F42B9A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278</w:t>
      </w:r>
    </w:p>
    <w:p w14:paraId="5DD8D0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278</w:t>
      </w:r>
    </w:p>
    <w:p w14:paraId="61C664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279</w:t>
      </w:r>
    </w:p>
    <w:p w14:paraId="1318DE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279</w:t>
      </w:r>
    </w:p>
    <w:p w14:paraId="3C1DFC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279</w:t>
      </w:r>
    </w:p>
    <w:p w14:paraId="6570305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4.2.30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280</w:t>
      </w:r>
    </w:p>
    <w:p w14:paraId="1BFBE4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280</w:t>
      </w:r>
    </w:p>
    <w:p w14:paraId="297733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280</w:t>
      </w:r>
    </w:p>
    <w:p w14:paraId="5D0C9D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280</w:t>
      </w:r>
    </w:p>
    <w:p w14:paraId="480F25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280</w:t>
      </w:r>
    </w:p>
    <w:p w14:paraId="08122F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280</w:t>
      </w:r>
    </w:p>
    <w:p w14:paraId="3CBFA5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281</w:t>
      </w:r>
    </w:p>
    <w:p w14:paraId="1F3D39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281</w:t>
      </w:r>
    </w:p>
    <w:p w14:paraId="0ACA41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281</w:t>
      </w:r>
    </w:p>
    <w:p w14:paraId="0C5161E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4.2.31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case for UE Category 1bis</w:t>
      </w:r>
      <w:r>
        <w:tab/>
        <w:t>283</w:t>
      </w:r>
    </w:p>
    <w:p w14:paraId="29264F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283</w:t>
      </w:r>
    </w:p>
    <w:p w14:paraId="3DBB7D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283</w:t>
      </w:r>
    </w:p>
    <w:p w14:paraId="5CC99D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283</w:t>
      </w:r>
    </w:p>
    <w:p w14:paraId="3DB5557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284</w:t>
      </w:r>
    </w:p>
    <w:p w14:paraId="709DA9F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284</w:t>
      </w:r>
    </w:p>
    <w:p w14:paraId="6B8DAD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284</w:t>
      </w:r>
    </w:p>
    <w:p w14:paraId="354D0D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284</w:t>
      </w:r>
    </w:p>
    <w:p w14:paraId="6812B6D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284</w:t>
      </w:r>
    </w:p>
    <w:p w14:paraId="30FCF56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4.2.32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FDD - TDD Inter frequency case for UE Category 1bis</w:t>
      </w:r>
      <w:r>
        <w:tab/>
        <w:t>287</w:t>
      </w:r>
    </w:p>
    <w:p w14:paraId="73602D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287</w:t>
      </w:r>
    </w:p>
    <w:p w14:paraId="4BC1CF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287</w:t>
      </w:r>
    </w:p>
    <w:p w14:paraId="65398C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287</w:t>
      </w:r>
    </w:p>
    <w:p w14:paraId="6BE1C6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287</w:t>
      </w:r>
    </w:p>
    <w:p w14:paraId="4F78F2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287</w:t>
      </w:r>
    </w:p>
    <w:p w14:paraId="6DED1E5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287</w:t>
      </w:r>
    </w:p>
    <w:p w14:paraId="3CB11D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287</w:t>
      </w:r>
    </w:p>
    <w:p w14:paraId="71B975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287</w:t>
      </w:r>
    </w:p>
    <w:p w14:paraId="72D9EEB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4.2.33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FDD Inter frequency case for UE Category 1bis</w:t>
      </w:r>
      <w:r>
        <w:tab/>
        <w:t>290</w:t>
      </w:r>
    </w:p>
    <w:p w14:paraId="2DA8F8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290</w:t>
      </w:r>
    </w:p>
    <w:p w14:paraId="465E45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290</w:t>
      </w:r>
    </w:p>
    <w:p w14:paraId="299405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290</w:t>
      </w:r>
    </w:p>
    <w:p w14:paraId="2E9BBB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290</w:t>
      </w:r>
    </w:p>
    <w:p w14:paraId="2777F27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290</w:t>
      </w:r>
    </w:p>
    <w:p w14:paraId="3F9E51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290</w:t>
      </w:r>
    </w:p>
    <w:p w14:paraId="3799DB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290</w:t>
      </w:r>
    </w:p>
    <w:p w14:paraId="2489E9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290</w:t>
      </w:r>
    </w:p>
    <w:p w14:paraId="59CEBAF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4.2.34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Inter frequency case for UE Category 1bis</w:t>
      </w:r>
      <w:r>
        <w:tab/>
        <w:t>293</w:t>
      </w:r>
    </w:p>
    <w:p w14:paraId="6AE6B6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4.2.34.1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293</w:t>
      </w:r>
    </w:p>
    <w:p w14:paraId="2FF9C4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4.2.34.2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293</w:t>
      </w:r>
    </w:p>
    <w:p w14:paraId="1C0316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4.2.34.3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293</w:t>
      </w:r>
    </w:p>
    <w:p w14:paraId="3D8304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4.2.34.4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293</w:t>
      </w:r>
    </w:p>
    <w:p w14:paraId="665AAB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293</w:t>
      </w:r>
    </w:p>
    <w:p w14:paraId="3F8512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293</w:t>
      </w:r>
    </w:p>
    <w:p w14:paraId="6F22BF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293</w:t>
      </w:r>
    </w:p>
    <w:p w14:paraId="2307D1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4.2.34.5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293</w:t>
      </w:r>
    </w:p>
    <w:p w14:paraId="7E0F3AA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4.2.35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296</w:t>
      </w:r>
    </w:p>
    <w:p w14:paraId="294A53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296</w:t>
      </w:r>
    </w:p>
    <w:p w14:paraId="236830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296</w:t>
      </w:r>
    </w:p>
    <w:p w14:paraId="6F09AF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296</w:t>
      </w:r>
    </w:p>
    <w:p w14:paraId="619FD1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</w:t>
      </w:r>
    </w:p>
    <w:p w14:paraId="4B3C52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</w:t>
      </w:r>
    </w:p>
    <w:p w14:paraId="643CE6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</w:t>
      </w:r>
    </w:p>
    <w:p w14:paraId="0F574E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</w:t>
      </w:r>
    </w:p>
    <w:p w14:paraId="235A0C4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</w:t>
      </w:r>
    </w:p>
    <w:p w14:paraId="5097066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4.2.36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301</w:t>
      </w:r>
    </w:p>
    <w:p w14:paraId="4CDD266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</w:t>
      </w:r>
    </w:p>
    <w:p w14:paraId="5B175C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</w:t>
      </w:r>
    </w:p>
    <w:p w14:paraId="2A3899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</w:t>
      </w:r>
    </w:p>
    <w:p w14:paraId="586C151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303</w:t>
      </w:r>
    </w:p>
    <w:p w14:paraId="45727A6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303</w:t>
      </w:r>
    </w:p>
    <w:p w14:paraId="53CFD5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</w:t>
      </w:r>
    </w:p>
    <w:p w14:paraId="672D67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304</w:t>
      </w:r>
    </w:p>
    <w:p w14:paraId="53D67B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</w:t>
      </w:r>
    </w:p>
    <w:p w14:paraId="6657E51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case for UE Category NB1 In-Band mode in enhanced coverage</w:t>
      </w:r>
      <w:r>
        <w:tab/>
        <w:t>306</w:t>
      </w:r>
    </w:p>
    <w:p w14:paraId="54FBEAE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306</w:t>
      </w:r>
    </w:p>
    <w:p w14:paraId="5F70B5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306</w:t>
      </w:r>
    </w:p>
    <w:p w14:paraId="01E758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306</w:t>
      </w:r>
    </w:p>
    <w:p w14:paraId="233D31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307</w:t>
      </w:r>
    </w:p>
    <w:p w14:paraId="7DAB72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307</w:t>
      </w:r>
    </w:p>
    <w:p w14:paraId="354A81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308</w:t>
      </w:r>
    </w:p>
    <w:p w14:paraId="06672D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308</w:t>
      </w:r>
    </w:p>
    <w:p w14:paraId="3F3632E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308</w:t>
      </w:r>
    </w:p>
    <w:p w14:paraId="1D4C13A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4.2.38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Intra frequency case for UE Category NB1 In-Band mode in normal coverage with serving cell RRM measurement relaxation</w:t>
      </w:r>
      <w:r>
        <w:tab/>
        <w:t>311</w:t>
      </w:r>
    </w:p>
    <w:p w14:paraId="0A9A9C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311</w:t>
      </w:r>
    </w:p>
    <w:p w14:paraId="687582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311</w:t>
      </w:r>
    </w:p>
    <w:p w14:paraId="7F0928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311</w:t>
      </w:r>
    </w:p>
    <w:p w14:paraId="1D672C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312</w:t>
      </w:r>
    </w:p>
    <w:p w14:paraId="1A346F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312</w:t>
      </w:r>
    </w:p>
    <w:p w14:paraId="68A53ED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313</w:t>
      </w:r>
    </w:p>
    <w:p w14:paraId="266875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314</w:t>
      </w:r>
    </w:p>
    <w:p w14:paraId="1069EC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4.2.38.5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315</w:t>
      </w:r>
    </w:p>
    <w:p w14:paraId="4A9C6A6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to UTRAN Cell Re-Selection</w:t>
      </w:r>
      <w:r>
        <w:tab/>
        <w:t>318</w:t>
      </w:r>
    </w:p>
    <w:p w14:paraId="6DAA85A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CA4F9C">
        <w:rPr>
          <w:bCs/>
        </w:rPr>
        <w:t>N</w:t>
      </w:r>
      <w:r>
        <w:t xml:space="preserve"> FDD - UTRA</w:t>
      </w:r>
      <w:r w:rsidRPr="00CA4F9C">
        <w:rPr>
          <w:bCs/>
        </w:rPr>
        <w:t>N</w:t>
      </w:r>
      <w:r>
        <w:t xml:space="preserve"> FDD</w:t>
      </w:r>
      <w:r w:rsidRPr="00CA4F9C">
        <w:rPr>
          <w:bCs/>
        </w:rPr>
        <w:t xml:space="preserve"> cell re-selection</w:t>
      </w:r>
      <w:r>
        <w:tab/>
        <w:t>318</w:t>
      </w:r>
    </w:p>
    <w:p w14:paraId="41D60C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4.3.1.1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E-UTRA FDD - UTRAN FDD cell reselection: UTRA FDD is of higher priority</w:t>
      </w:r>
      <w:r>
        <w:tab/>
        <w:t>318</w:t>
      </w:r>
    </w:p>
    <w:p w14:paraId="4BB599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</w:t>
      </w:r>
    </w:p>
    <w:p w14:paraId="10C8976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</w:t>
      </w:r>
    </w:p>
    <w:p w14:paraId="7A64A9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</w:t>
      </w:r>
    </w:p>
    <w:p w14:paraId="02CE1D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</w:t>
      </w:r>
    </w:p>
    <w:p w14:paraId="384409B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</w:t>
      </w:r>
    </w:p>
    <w:p w14:paraId="2535B4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323</w:t>
      </w:r>
    </w:p>
    <w:p w14:paraId="186A09B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</w:t>
      </w:r>
    </w:p>
    <w:p w14:paraId="370283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</w:t>
      </w:r>
    </w:p>
    <w:p w14:paraId="7689E12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</w:t>
      </w:r>
    </w:p>
    <w:p w14:paraId="229022B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</w:t>
      </w:r>
    </w:p>
    <w:p w14:paraId="0E8F7B5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</w:t>
      </w:r>
    </w:p>
    <w:p w14:paraId="317BF5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328</w:t>
      </w:r>
    </w:p>
    <w:p w14:paraId="7B77A6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</w:t>
      </w:r>
    </w:p>
    <w:p w14:paraId="384574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</w:t>
      </w:r>
    </w:p>
    <w:p w14:paraId="5B8EC3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329</w:t>
      </w:r>
    </w:p>
    <w:p w14:paraId="0EDC74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329</w:t>
      </w:r>
    </w:p>
    <w:p w14:paraId="3A6D481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</w:t>
      </w:r>
    </w:p>
    <w:p w14:paraId="0D7421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336</w:t>
      </w:r>
    </w:p>
    <w:p w14:paraId="3B2AA9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</w:t>
      </w:r>
    </w:p>
    <w:p w14:paraId="6EAAC7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</w:t>
      </w:r>
    </w:p>
    <w:p w14:paraId="28BAF4C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</w:t>
      </w:r>
    </w:p>
    <w:p w14:paraId="274CD0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</w:t>
      </w:r>
    </w:p>
    <w:p w14:paraId="48EB96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</w:t>
      </w:r>
    </w:p>
    <w:p w14:paraId="10EB8F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4.3.1.5</w:t>
      </w:r>
      <w:r>
        <w:rPr>
          <w:rFonts w:ascii="Calibri" w:hAnsi="Calibri"/>
          <w:kern w:val="2"/>
          <w:sz w:val="24"/>
          <w:szCs w:val="24"/>
        </w:rPr>
        <w:tab/>
      </w:r>
      <w:r>
        <w:t>Idle mode FDD to UTRA FDD interRAT reselection</w:t>
      </w:r>
      <w:r>
        <w:tab/>
        <w:t>338</w:t>
      </w:r>
    </w:p>
    <w:p w14:paraId="37F323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</w:t>
      </w:r>
    </w:p>
    <w:p w14:paraId="05988A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</w:t>
      </w:r>
    </w:p>
    <w:p w14:paraId="480349B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</w:t>
      </w:r>
    </w:p>
    <w:p w14:paraId="412FF4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</w:t>
      </w:r>
    </w:p>
    <w:p w14:paraId="67CA931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</w:t>
      </w:r>
    </w:p>
    <w:p w14:paraId="61790DE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UTRAN </w:t>
      </w:r>
      <w:r w:rsidRPr="00CA4F9C">
        <w:rPr>
          <w:bCs/>
        </w:rPr>
        <w:t>TDD cell</w:t>
      </w:r>
      <w:r>
        <w:t xml:space="preserve"> re-selection</w:t>
      </w:r>
      <w:r>
        <w:tab/>
        <w:t>348</w:t>
      </w:r>
    </w:p>
    <w:p w14:paraId="7C1734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</w:t>
      </w:r>
    </w:p>
    <w:p w14:paraId="2137AE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</w:t>
      </w:r>
    </w:p>
    <w:p w14:paraId="7027AC5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</w:t>
      </w:r>
    </w:p>
    <w:p w14:paraId="3D0BB8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4.3.2.3.1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348</w:t>
      </w:r>
    </w:p>
    <w:p w14:paraId="05AD70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4.3.2.3.2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348</w:t>
      </w:r>
    </w:p>
    <w:p w14:paraId="69CA63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4.3.2.3.3</w:t>
      </w:r>
      <w:r>
        <w:rPr>
          <w:rFonts w:ascii="Calibri" w:hAnsi="Calibri"/>
          <w:kern w:val="2"/>
          <w:sz w:val="24"/>
          <w:szCs w:val="24"/>
        </w:rPr>
        <w:tab/>
      </w:r>
      <w:r>
        <w:t>7.68Mcps TDD option</w:t>
      </w:r>
      <w:r>
        <w:tab/>
        <w:t>348</w:t>
      </w:r>
    </w:p>
    <w:p w14:paraId="1451DD4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349</w:t>
      </w:r>
    </w:p>
    <w:p w14:paraId="23A354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349</w:t>
      </w:r>
    </w:p>
    <w:p w14:paraId="4BE0F2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349</w:t>
      </w:r>
    </w:p>
    <w:p w14:paraId="0FB977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351</w:t>
      </w:r>
    </w:p>
    <w:p w14:paraId="592B7B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</w:t>
      </w:r>
    </w:p>
    <w:p w14:paraId="7438D6F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351</w:t>
      </w:r>
    </w:p>
    <w:p w14:paraId="439C833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351</w:t>
      </w:r>
    </w:p>
    <w:p w14:paraId="6663F1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353</w:t>
      </w:r>
    </w:p>
    <w:p w14:paraId="2344524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.3.2A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to UTRA TDD cell re-selection for IncMon</w:t>
      </w:r>
      <w:r>
        <w:tab/>
        <w:t>353</w:t>
      </w:r>
    </w:p>
    <w:p w14:paraId="0F1672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</w:t>
      </w:r>
    </w:p>
    <w:p w14:paraId="6B2BA0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</w:t>
      </w:r>
    </w:p>
    <w:p w14:paraId="03A725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</w:t>
      </w:r>
    </w:p>
    <w:p w14:paraId="3E4CFA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355</w:t>
      </w:r>
    </w:p>
    <w:p w14:paraId="2A2234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355</w:t>
      </w:r>
    </w:p>
    <w:p w14:paraId="7D4A68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356</w:t>
      </w:r>
    </w:p>
    <w:p w14:paraId="2AA8DE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357</w:t>
      </w:r>
    </w:p>
    <w:p w14:paraId="2B7D5A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</w:t>
      </w:r>
    </w:p>
    <w:p w14:paraId="0307CA5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cell re-selection</w:t>
      </w:r>
      <w:r>
        <w:tab/>
        <w:t>361</w:t>
      </w:r>
    </w:p>
    <w:p w14:paraId="5CEAFD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</w:t>
      </w:r>
    </w:p>
    <w:p w14:paraId="3E1BF9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</w:t>
      </w:r>
    </w:p>
    <w:p w14:paraId="5246B3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</w:t>
      </w:r>
    </w:p>
    <w:p w14:paraId="7D5572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</w:t>
      </w:r>
    </w:p>
    <w:p w14:paraId="521019A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</w:t>
      </w:r>
    </w:p>
    <w:p w14:paraId="4EB599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363</w:t>
      </w:r>
    </w:p>
    <w:p w14:paraId="27CCB2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363</w:t>
      </w:r>
    </w:p>
    <w:p w14:paraId="72F952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</w:t>
      </w:r>
    </w:p>
    <w:p w14:paraId="61E712C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.3.3A</w:t>
      </w:r>
      <w:r>
        <w:rPr>
          <w:rFonts w:ascii="Calibri" w:hAnsi="Calibri"/>
          <w:kern w:val="2"/>
          <w:sz w:val="24"/>
          <w:szCs w:val="24"/>
        </w:rPr>
        <w:tab/>
      </w:r>
      <w:r>
        <w:t>Idle mode TDD to UTRA FDD interRAT reselection</w:t>
      </w:r>
      <w:r>
        <w:tab/>
        <w:t>366</w:t>
      </w:r>
    </w:p>
    <w:p w14:paraId="78C8C7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</w:t>
      </w:r>
    </w:p>
    <w:p w14:paraId="498E8DA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</w:t>
      </w:r>
    </w:p>
    <w:p w14:paraId="7CDCF4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</w:t>
      </w:r>
    </w:p>
    <w:p w14:paraId="438B22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</w:t>
      </w:r>
    </w:p>
    <w:p w14:paraId="4BB9BC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</w:t>
      </w:r>
    </w:p>
    <w:p w14:paraId="2F8B65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369</w:t>
      </w:r>
    </w:p>
    <w:p w14:paraId="11C19F1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370</w:t>
      </w:r>
    </w:p>
    <w:p w14:paraId="4C01FD8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</w:t>
      </w:r>
    </w:p>
    <w:p w14:paraId="0368877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tab/>
        <w:t>374</w:t>
      </w:r>
    </w:p>
    <w:p w14:paraId="5C212B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4.3.4.1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E-UTRA TDD - UTRAN TDD cell re-selection: UTRA is of higher priority</w:t>
      </w:r>
      <w:r>
        <w:tab/>
        <w:t>374</w:t>
      </w:r>
    </w:p>
    <w:p w14:paraId="7F882C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4.3.4.1.1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374</w:t>
      </w:r>
    </w:p>
    <w:p w14:paraId="2622F5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4.3.4.1.2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374</w:t>
      </w:r>
    </w:p>
    <w:p w14:paraId="26291B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4.3.4.1.3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374</w:t>
      </w:r>
    </w:p>
    <w:p w14:paraId="1217CF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4.3.4.1.4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374</w:t>
      </w:r>
    </w:p>
    <w:p w14:paraId="367E8E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4.3.4.1.5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377</w:t>
      </w:r>
    </w:p>
    <w:p w14:paraId="303CED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379</w:t>
      </w:r>
    </w:p>
    <w:p w14:paraId="2C7A34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379</w:t>
      </w:r>
    </w:p>
    <w:p w14:paraId="6737F4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379</w:t>
      </w:r>
    </w:p>
    <w:p w14:paraId="68BA49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380</w:t>
      </w:r>
    </w:p>
    <w:p w14:paraId="4DAE5D8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380</w:t>
      </w:r>
    </w:p>
    <w:p w14:paraId="354690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383</w:t>
      </w:r>
    </w:p>
    <w:p w14:paraId="6F247E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4.3.4.3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384</w:t>
      </w:r>
    </w:p>
    <w:p w14:paraId="660BBE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</w:t>
      </w:r>
    </w:p>
    <w:p w14:paraId="6B8ACF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</w:t>
      </w:r>
    </w:p>
    <w:p w14:paraId="47540D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</w:t>
      </w:r>
    </w:p>
    <w:p w14:paraId="7E8E09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</w:t>
      </w:r>
    </w:p>
    <w:p w14:paraId="2A16041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</w:t>
      </w:r>
    </w:p>
    <w:p w14:paraId="29A8DDD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4.3.4.4</w:t>
      </w:r>
      <w:r>
        <w:rPr>
          <w:rFonts w:ascii="Calibri" w:hAnsi="Calibri"/>
          <w:kern w:val="2"/>
          <w:sz w:val="24"/>
          <w:szCs w:val="24"/>
        </w:rPr>
        <w:tab/>
      </w:r>
      <w:r>
        <w:t>E-UTRA TDD to UTRA TDD cell re-selection for IncMon</w:t>
      </w:r>
      <w:r>
        <w:tab/>
        <w:t>392</w:t>
      </w:r>
    </w:p>
    <w:p w14:paraId="4E52A2D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</w:t>
      </w:r>
    </w:p>
    <w:p w14:paraId="533E25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</w:t>
      </w:r>
    </w:p>
    <w:p w14:paraId="122B518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</w:t>
      </w:r>
    </w:p>
    <w:p w14:paraId="22E350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</w:t>
      </w:r>
    </w:p>
    <w:p w14:paraId="0585E2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4.3.4.4.5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</w:t>
      </w:r>
    </w:p>
    <w:p w14:paraId="7C54B9E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E-UTRAN to G</w:t>
      </w:r>
      <w:r w:rsidRPr="00CA4F9C">
        <w:rPr>
          <w:bCs/>
        </w:rPr>
        <w:t>SM</w:t>
      </w:r>
      <w:r>
        <w:t xml:space="preserve"> Cell Re-Selection</w:t>
      </w:r>
      <w:r>
        <w:tab/>
        <w:t>399</w:t>
      </w:r>
    </w:p>
    <w:p w14:paraId="596D4E6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</w:t>
      </w:r>
      <w:r w:rsidRPr="00CA4F9C">
        <w:rPr>
          <w:bCs/>
        </w:rPr>
        <w:t>SM</w:t>
      </w:r>
      <w:r>
        <w:t xml:space="preserve"> cell re-selection</w:t>
      </w:r>
      <w:r>
        <w:tab/>
        <w:t>399</w:t>
      </w:r>
    </w:p>
    <w:p w14:paraId="5164A9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</w:t>
      </w:r>
    </w:p>
    <w:p w14:paraId="1DBBA1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</w:t>
      </w:r>
    </w:p>
    <w:p w14:paraId="4229F0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</w:t>
      </w:r>
    </w:p>
    <w:p w14:paraId="5E060E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</w:t>
      </w:r>
    </w:p>
    <w:p w14:paraId="295419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400</w:t>
      </w:r>
    </w:p>
    <w:p w14:paraId="1A6E94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401</w:t>
      </w:r>
    </w:p>
    <w:p w14:paraId="1F3E3A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402</w:t>
      </w:r>
    </w:p>
    <w:p w14:paraId="315554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</w:t>
      </w:r>
    </w:p>
    <w:p w14:paraId="3191BCD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4</w:t>
      </w:r>
      <w:r w:rsidRPr="00CA4F9C">
        <w:rPr>
          <w:bCs/>
        </w:rPr>
        <w:t>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</w:t>
      </w:r>
      <w:r w:rsidRPr="00CA4F9C">
        <w:rPr>
          <w:bCs/>
        </w:rPr>
        <w:t>SM</w:t>
      </w:r>
      <w:r>
        <w:t xml:space="preserve"> cell re-selection</w:t>
      </w:r>
      <w:r>
        <w:tab/>
        <w:t>403</w:t>
      </w:r>
    </w:p>
    <w:p w14:paraId="3F073EA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403</w:t>
      </w:r>
    </w:p>
    <w:p w14:paraId="13FB7AB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403</w:t>
      </w:r>
    </w:p>
    <w:p w14:paraId="31A077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403</w:t>
      </w:r>
    </w:p>
    <w:p w14:paraId="7427B1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404</w:t>
      </w:r>
    </w:p>
    <w:p w14:paraId="31CE62E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404</w:t>
      </w:r>
    </w:p>
    <w:p w14:paraId="55B4729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405</w:t>
      </w:r>
    </w:p>
    <w:p w14:paraId="069DA3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</w:t>
      </w:r>
    </w:p>
    <w:p w14:paraId="68A328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4.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406</w:t>
      </w:r>
    </w:p>
    <w:p w14:paraId="5652B5B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E-UTRAN to HRPD Cell Re-Selection</w:t>
      </w:r>
      <w:r>
        <w:tab/>
        <w:t>408</w:t>
      </w:r>
    </w:p>
    <w:p w14:paraId="3E11F85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HRPD Cell re-selection</w:t>
      </w:r>
      <w:r>
        <w:tab/>
        <w:t>408</w:t>
      </w:r>
    </w:p>
    <w:p w14:paraId="5270C0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Cell Reselection: HRPD is of Lower Priority</w:t>
      </w:r>
      <w:r>
        <w:tab/>
        <w:t>408</w:t>
      </w:r>
    </w:p>
    <w:p w14:paraId="4A8F1C2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408</w:t>
      </w:r>
    </w:p>
    <w:p w14:paraId="6F36C7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408</w:t>
      </w:r>
    </w:p>
    <w:p w14:paraId="239604D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408</w:t>
      </w:r>
    </w:p>
    <w:p w14:paraId="4D44AEB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408</w:t>
      </w:r>
    </w:p>
    <w:p w14:paraId="5EEF20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410</w:t>
      </w:r>
    </w:p>
    <w:p w14:paraId="16B4666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411</w:t>
      </w:r>
    </w:p>
    <w:p w14:paraId="21C957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411</w:t>
      </w:r>
    </w:p>
    <w:p w14:paraId="4433B00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411</w:t>
      </w:r>
    </w:p>
    <w:p w14:paraId="0DF3DB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411</w:t>
      </w:r>
    </w:p>
    <w:p w14:paraId="5F2B10E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411</w:t>
      </w:r>
    </w:p>
    <w:p w14:paraId="12344E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412</w:t>
      </w:r>
    </w:p>
    <w:p w14:paraId="7BB183A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413</w:t>
      </w:r>
    </w:p>
    <w:p w14:paraId="6413EE7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4.6</w:t>
      </w:r>
      <w:r>
        <w:rPr>
          <w:rFonts w:ascii="Calibri" w:hAnsi="Calibri"/>
          <w:kern w:val="2"/>
          <w:sz w:val="24"/>
          <w:szCs w:val="24"/>
        </w:rPr>
        <w:tab/>
      </w:r>
      <w:r>
        <w:t>E-UTRAN to cdma2000 1xRTT Cell Re-Selection</w:t>
      </w:r>
      <w:r>
        <w:tab/>
        <w:t>415</w:t>
      </w:r>
    </w:p>
    <w:p w14:paraId="6BB0149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cdma2000 1xRTT Cell re-selection</w:t>
      </w:r>
      <w:r>
        <w:tab/>
        <w:t>415</w:t>
      </w:r>
    </w:p>
    <w:p w14:paraId="5D1291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4.6.1.1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415</w:t>
      </w:r>
    </w:p>
    <w:p w14:paraId="2C6AF2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415</w:t>
      </w:r>
    </w:p>
    <w:p w14:paraId="1DDAD8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415</w:t>
      </w:r>
    </w:p>
    <w:p w14:paraId="6FA08E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415</w:t>
      </w:r>
    </w:p>
    <w:p w14:paraId="7D9A9FA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416</w:t>
      </w:r>
    </w:p>
    <w:p w14:paraId="2FEBD3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417</w:t>
      </w:r>
    </w:p>
    <w:p w14:paraId="0527B0B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419</w:t>
      </w:r>
    </w:p>
    <w:p w14:paraId="5EB2296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419</w:t>
      </w:r>
    </w:p>
    <w:p w14:paraId="73EB299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lastRenderedPageBreak/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419</w:t>
      </w:r>
    </w:p>
    <w:p w14:paraId="1FA833A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419</w:t>
      </w:r>
    </w:p>
    <w:p w14:paraId="12D2F3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419</w:t>
      </w:r>
    </w:p>
    <w:p w14:paraId="41D346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420</w:t>
      </w:r>
    </w:p>
    <w:p w14:paraId="613D77B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422</w:t>
      </w:r>
    </w:p>
    <w:p w14:paraId="0E260BE9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RRC_CONNECTED State Mobility</w:t>
      </w:r>
      <w:r>
        <w:tab/>
        <w:t>424</w:t>
      </w:r>
    </w:p>
    <w:p w14:paraId="64A3A31D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5.0</w:t>
      </w:r>
      <w:r>
        <w:tab/>
        <w:t>424</w:t>
      </w:r>
    </w:p>
    <w:p w14:paraId="74B5759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5.1</w:t>
      </w:r>
      <w:r>
        <w:rPr>
          <w:rFonts w:ascii="Calibri" w:hAnsi="Calibri"/>
          <w:kern w:val="2"/>
          <w:sz w:val="24"/>
          <w:szCs w:val="24"/>
        </w:rPr>
        <w:tab/>
      </w:r>
      <w:r>
        <w:t>E-UTRAN Handover</w:t>
      </w:r>
      <w:r>
        <w:tab/>
        <w:t>424</w:t>
      </w:r>
    </w:p>
    <w:p w14:paraId="706CE47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case</w:t>
      </w:r>
      <w:r>
        <w:tab/>
        <w:t>424</w:t>
      </w:r>
    </w:p>
    <w:p w14:paraId="1C8595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424</w:t>
      </w:r>
    </w:p>
    <w:p w14:paraId="4BC53B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424</w:t>
      </w:r>
    </w:p>
    <w:p w14:paraId="688760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424</w:t>
      </w:r>
    </w:p>
    <w:p w14:paraId="2CA056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</w:t>
      </w:r>
    </w:p>
    <w:p w14:paraId="1E2BD3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</w:t>
      </w:r>
    </w:p>
    <w:p w14:paraId="1258A7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426</w:t>
      </w:r>
    </w:p>
    <w:p w14:paraId="6E0C5DE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427</w:t>
      </w:r>
    </w:p>
    <w:p w14:paraId="6B7B67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428</w:t>
      </w:r>
    </w:p>
    <w:p w14:paraId="782FE20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case</w:t>
      </w:r>
      <w:r>
        <w:tab/>
        <w:t>430</w:t>
      </w:r>
    </w:p>
    <w:p w14:paraId="5FFE47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</w:t>
      </w:r>
    </w:p>
    <w:p w14:paraId="38FCC1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</w:t>
      </w:r>
    </w:p>
    <w:p w14:paraId="538691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</w:t>
      </w:r>
    </w:p>
    <w:p w14:paraId="6C9AC2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</w:t>
      </w:r>
    </w:p>
    <w:p w14:paraId="0817B4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430</w:t>
      </w:r>
    </w:p>
    <w:p w14:paraId="107E0E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431</w:t>
      </w:r>
    </w:p>
    <w:p w14:paraId="4EFA76E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432</w:t>
      </w:r>
    </w:p>
    <w:p w14:paraId="79B069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</w:t>
      </w:r>
    </w:p>
    <w:p w14:paraId="7FD362B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inter frequency case</w:t>
      </w:r>
      <w:r>
        <w:tab/>
        <w:t>435</w:t>
      </w:r>
    </w:p>
    <w:p w14:paraId="6B8023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435</w:t>
      </w:r>
    </w:p>
    <w:p w14:paraId="2DCFCE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435</w:t>
      </w:r>
    </w:p>
    <w:p w14:paraId="182E082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</w:t>
      </w:r>
    </w:p>
    <w:p w14:paraId="38FCA0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435</w:t>
      </w:r>
    </w:p>
    <w:p w14:paraId="4EA56B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435</w:t>
      </w:r>
    </w:p>
    <w:p w14:paraId="3B14E9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436</w:t>
      </w:r>
    </w:p>
    <w:p w14:paraId="2C4C43E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437</w:t>
      </w:r>
    </w:p>
    <w:p w14:paraId="04D6DDE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438</w:t>
      </w:r>
    </w:p>
    <w:p w14:paraId="420C861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5.1.3_2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E-UTRAN FDD – FDD Inter frequency handover for UE Category 1bis</w:t>
      </w:r>
      <w:r>
        <w:tab/>
        <w:t>440</w:t>
      </w:r>
    </w:p>
    <w:p w14:paraId="75820F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</w:t>
      </w:r>
    </w:p>
    <w:p w14:paraId="1999A3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</w:t>
      </w:r>
    </w:p>
    <w:p w14:paraId="3616C5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</w:t>
      </w:r>
    </w:p>
    <w:p w14:paraId="22A58C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</w:t>
      </w:r>
    </w:p>
    <w:p w14:paraId="441AB21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440</w:t>
      </w:r>
    </w:p>
    <w:p w14:paraId="4F2DE23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441</w:t>
      </w:r>
    </w:p>
    <w:p w14:paraId="2E4CEA2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441</w:t>
      </w:r>
    </w:p>
    <w:p w14:paraId="57BF58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441</w:t>
      </w:r>
    </w:p>
    <w:p w14:paraId="62BF3FC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tab/>
        <w:t>443</w:t>
      </w:r>
    </w:p>
    <w:p w14:paraId="5DFEF7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443</w:t>
      </w:r>
    </w:p>
    <w:p w14:paraId="196A08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</w:t>
      </w:r>
    </w:p>
    <w:p w14:paraId="13E33A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</w:t>
      </w:r>
    </w:p>
    <w:p w14:paraId="0F3F01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</w:t>
      </w:r>
    </w:p>
    <w:p w14:paraId="7F31C0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443</w:t>
      </w:r>
    </w:p>
    <w:p w14:paraId="32B180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444</w:t>
      </w:r>
    </w:p>
    <w:p w14:paraId="5E8E39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</w:t>
      </w:r>
      <w:r w:rsidRPr="00CA4F9C">
        <w:rPr>
          <w:rFonts w:eastAsia="SimSun"/>
          <w:lang w:eastAsia="zh-CN"/>
        </w:rPr>
        <w:t>4</w:t>
      </w:r>
      <w:r w:rsidRPr="00CA4F9C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445</w:t>
      </w:r>
    </w:p>
    <w:p w14:paraId="114C3A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</w:t>
      </w:r>
    </w:p>
    <w:p w14:paraId="347E4F1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448</w:t>
      </w:r>
    </w:p>
    <w:p w14:paraId="6CAC5A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448</w:t>
      </w:r>
    </w:p>
    <w:p w14:paraId="2B216E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448</w:t>
      </w:r>
    </w:p>
    <w:p w14:paraId="3CA0E7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448</w:t>
      </w:r>
    </w:p>
    <w:p w14:paraId="03D27A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448</w:t>
      </w:r>
    </w:p>
    <w:p w14:paraId="3CAD8F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5.1.4_2.4.1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448</w:t>
      </w:r>
    </w:p>
    <w:p w14:paraId="696592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5.1.4_2.4.2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449</w:t>
      </w:r>
    </w:p>
    <w:p w14:paraId="78BFD8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lastRenderedPageBreak/>
        <w:t>5.1.4_2.4.3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449</w:t>
      </w:r>
    </w:p>
    <w:p w14:paraId="72E01F3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449</w:t>
      </w:r>
    </w:p>
    <w:p w14:paraId="1B19DCF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Handover: unknown target cell</w:t>
      </w:r>
      <w:r>
        <w:tab/>
        <w:t>451</w:t>
      </w:r>
    </w:p>
    <w:p w14:paraId="4A3DD5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451</w:t>
      </w:r>
    </w:p>
    <w:p w14:paraId="412CDD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451</w:t>
      </w:r>
    </w:p>
    <w:p w14:paraId="713326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451</w:t>
      </w:r>
    </w:p>
    <w:p w14:paraId="5269E6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451</w:t>
      </w:r>
    </w:p>
    <w:p w14:paraId="43BA05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451</w:t>
      </w:r>
    </w:p>
    <w:p w14:paraId="5283C6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452</w:t>
      </w:r>
    </w:p>
    <w:p w14:paraId="24565FF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453</w:t>
      </w:r>
    </w:p>
    <w:p w14:paraId="20ACB3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453</w:t>
      </w:r>
    </w:p>
    <w:p w14:paraId="1C5E645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5.1.5_2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E-UTRAN FDD – FDD Inter frequency handover: unknown target cell for UE Category 1bis</w:t>
      </w:r>
      <w:r>
        <w:tab/>
        <w:t>454</w:t>
      </w:r>
    </w:p>
    <w:p w14:paraId="6C3B93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454</w:t>
      </w:r>
    </w:p>
    <w:p w14:paraId="44881DB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454</w:t>
      </w:r>
    </w:p>
    <w:p w14:paraId="34E825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454</w:t>
      </w:r>
    </w:p>
    <w:p w14:paraId="48E934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455</w:t>
      </w:r>
    </w:p>
    <w:p w14:paraId="357DEA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455</w:t>
      </w:r>
    </w:p>
    <w:p w14:paraId="3A982B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455</w:t>
      </w:r>
    </w:p>
    <w:p w14:paraId="7AD9D7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455</w:t>
      </w:r>
    </w:p>
    <w:p w14:paraId="121AD6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455</w:t>
      </w:r>
    </w:p>
    <w:p w14:paraId="2A9C08A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457</w:t>
      </w:r>
    </w:p>
    <w:p w14:paraId="3F0425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457</w:t>
      </w:r>
    </w:p>
    <w:p w14:paraId="1D26ADE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457</w:t>
      </w:r>
    </w:p>
    <w:p w14:paraId="6FEB20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457</w:t>
      </w:r>
    </w:p>
    <w:p w14:paraId="2A4BED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457</w:t>
      </w:r>
    </w:p>
    <w:p w14:paraId="3DE432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457</w:t>
      </w:r>
    </w:p>
    <w:p w14:paraId="7662018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458</w:t>
      </w:r>
    </w:p>
    <w:p w14:paraId="28E1973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459</w:t>
      </w:r>
    </w:p>
    <w:p w14:paraId="71723C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459</w:t>
      </w:r>
    </w:p>
    <w:p w14:paraId="4685AEB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461</w:t>
      </w:r>
    </w:p>
    <w:p w14:paraId="118D73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461</w:t>
      </w:r>
    </w:p>
    <w:p w14:paraId="7AA37C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461</w:t>
      </w:r>
    </w:p>
    <w:p w14:paraId="6CDF5A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461</w:t>
      </w:r>
    </w:p>
    <w:p w14:paraId="4F8CD7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461</w:t>
      </w:r>
    </w:p>
    <w:p w14:paraId="692946C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461</w:t>
      </w:r>
    </w:p>
    <w:p w14:paraId="6F8C11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462</w:t>
      </w:r>
    </w:p>
    <w:p w14:paraId="6B8A84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462</w:t>
      </w:r>
    </w:p>
    <w:p w14:paraId="3C109F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462</w:t>
      </w:r>
    </w:p>
    <w:p w14:paraId="64CBF23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463</w:t>
      </w:r>
    </w:p>
    <w:p w14:paraId="7F1908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463</w:t>
      </w:r>
    </w:p>
    <w:p w14:paraId="7E6001E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463</w:t>
      </w:r>
    </w:p>
    <w:p w14:paraId="4436FBD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463</w:t>
      </w:r>
    </w:p>
    <w:p w14:paraId="0C67AA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464</w:t>
      </w:r>
    </w:p>
    <w:p w14:paraId="001598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464</w:t>
      </w:r>
    </w:p>
    <w:p w14:paraId="57881B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465</w:t>
      </w:r>
    </w:p>
    <w:p w14:paraId="1B9E5A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466</w:t>
      </w:r>
    </w:p>
    <w:p w14:paraId="24FE7F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467</w:t>
      </w:r>
    </w:p>
    <w:p w14:paraId="5261BAD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E-UTRAN FDD – TDD Inter frequency handover for UE Category 1bis</w:t>
      </w:r>
      <w:r>
        <w:tab/>
        <w:t>469</w:t>
      </w:r>
    </w:p>
    <w:p w14:paraId="0A4892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469</w:t>
      </w:r>
    </w:p>
    <w:p w14:paraId="1D32E4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469</w:t>
      </w:r>
    </w:p>
    <w:p w14:paraId="4465D2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469</w:t>
      </w:r>
    </w:p>
    <w:p w14:paraId="114A3C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470</w:t>
      </w:r>
    </w:p>
    <w:p w14:paraId="67EE31E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470</w:t>
      </w:r>
    </w:p>
    <w:p w14:paraId="37FD8F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470</w:t>
      </w:r>
    </w:p>
    <w:p w14:paraId="1569F7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470</w:t>
      </w:r>
    </w:p>
    <w:p w14:paraId="1D5180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471</w:t>
      </w:r>
    </w:p>
    <w:p w14:paraId="5AC03CB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473</w:t>
      </w:r>
    </w:p>
    <w:p w14:paraId="1BE6E4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473</w:t>
      </w:r>
    </w:p>
    <w:p w14:paraId="03D89A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473</w:t>
      </w:r>
    </w:p>
    <w:p w14:paraId="27B3B89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473</w:t>
      </w:r>
    </w:p>
    <w:p w14:paraId="34BC6F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473</w:t>
      </w:r>
    </w:p>
    <w:p w14:paraId="3C200F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473</w:t>
      </w:r>
    </w:p>
    <w:p w14:paraId="35063B7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474</w:t>
      </w:r>
    </w:p>
    <w:p w14:paraId="4B24E3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475</w:t>
      </w:r>
    </w:p>
    <w:p w14:paraId="6138B5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476</w:t>
      </w:r>
    </w:p>
    <w:p w14:paraId="579560E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5.1.8_2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E-UTRAN TDD – FDD Inter frequency handover for UE Category 1bis</w:t>
      </w:r>
      <w:r>
        <w:tab/>
        <w:t>479</w:t>
      </w:r>
    </w:p>
    <w:p w14:paraId="18B368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479</w:t>
      </w:r>
    </w:p>
    <w:p w14:paraId="35B2E2B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479</w:t>
      </w:r>
    </w:p>
    <w:p w14:paraId="2AAFAE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479</w:t>
      </w:r>
    </w:p>
    <w:p w14:paraId="30B86F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479</w:t>
      </w:r>
    </w:p>
    <w:p w14:paraId="2E8717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479</w:t>
      </w:r>
    </w:p>
    <w:p w14:paraId="0F942B0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480</w:t>
      </w:r>
    </w:p>
    <w:p w14:paraId="42435C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480</w:t>
      </w:r>
    </w:p>
    <w:p w14:paraId="2D33D9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480</w:t>
      </w:r>
    </w:p>
    <w:p w14:paraId="392820F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483</w:t>
      </w:r>
    </w:p>
    <w:p w14:paraId="538516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483</w:t>
      </w:r>
    </w:p>
    <w:p w14:paraId="33CFEC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483</w:t>
      </w:r>
    </w:p>
    <w:p w14:paraId="4ABAAA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483</w:t>
      </w:r>
    </w:p>
    <w:p w14:paraId="761FD9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483</w:t>
      </w:r>
    </w:p>
    <w:p w14:paraId="3EF5D8B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483</w:t>
      </w:r>
    </w:p>
    <w:p w14:paraId="7888A2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483</w:t>
      </w:r>
    </w:p>
    <w:p w14:paraId="2CCB17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483</w:t>
      </w:r>
    </w:p>
    <w:p w14:paraId="065CA0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484</w:t>
      </w:r>
    </w:p>
    <w:p w14:paraId="2A896C2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handover for UE category 0</w:t>
      </w:r>
      <w:r>
        <w:tab/>
        <w:t>484</w:t>
      </w:r>
    </w:p>
    <w:p w14:paraId="750760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484</w:t>
      </w:r>
    </w:p>
    <w:p w14:paraId="37138E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484</w:t>
      </w:r>
    </w:p>
    <w:p w14:paraId="044FC3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484</w:t>
      </w:r>
    </w:p>
    <w:p w14:paraId="02FEC7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485</w:t>
      </w:r>
    </w:p>
    <w:p w14:paraId="034696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485</w:t>
      </w:r>
    </w:p>
    <w:p w14:paraId="4617A3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486</w:t>
      </w:r>
    </w:p>
    <w:p w14:paraId="13F069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486</w:t>
      </w:r>
    </w:p>
    <w:p w14:paraId="091618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486</w:t>
      </w:r>
    </w:p>
    <w:p w14:paraId="2FAB963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Handover intra frequency handover for UE category 0</w:t>
      </w:r>
      <w:r>
        <w:tab/>
        <w:t>488</w:t>
      </w:r>
    </w:p>
    <w:p w14:paraId="64AE006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488</w:t>
      </w:r>
    </w:p>
    <w:p w14:paraId="0252AC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488</w:t>
      </w:r>
    </w:p>
    <w:p w14:paraId="38BD6E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488</w:t>
      </w:r>
    </w:p>
    <w:p w14:paraId="564F846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488</w:t>
      </w:r>
    </w:p>
    <w:p w14:paraId="4396AE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488</w:t>
      </w:r>
    </w:p>
    <w:p w14:paraId="06AC354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489</w:t>
      </w:r>
    </w:p>
    <w:p w14:paraId="1784923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490</w:t>
      </w:r>
    </w:p>
    <w:p w14:paraId="53E98B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490</w:t>
      </w:r>
    </w:p>
    <w:p w14:paraId="418E8AE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handover for UE category 0</w:t>
      </w:r>
      <w:r>
        <w:tab/>
        <w:t>492</w:t>
      </w:r>
    </w:p>
    <w:p w14:paraId="1473BC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492</w:t>
      </w:r>
    </w:p>
    <w:p w14:paraId="37143D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492</w:t>
      </w:r>
    </w:p>
    <w:p w14:paraId="1E7A6D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492</w:t>
      </w:r>
    </w:p>
    <w:p w14:paraId="59C62A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492</w:t>
      </w:r>
    </w:p>
    <w:p w14:paraId="22583F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492</w:t>
      </w:r>
    </w:p>
    <w:p w14:paraId="2E810A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493</w:t>
      </w:r>
    </w:p>
    <w:p w14:paraId="2770F3D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494</w:t>
      </w:r>
    </w:p>
    <w:p w14:paraId="334814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494</w:t>
      </w:r>
    </w:p>
    <w:p w14:paraId="6F4CA99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handover for CE UEs in CEModeA</w:t>
      </w:r>
      <w:r>
        <w:tab/>
        <w:t>496</w:t>
      </w:r>
    </w:p>
    <w:p w14:paraId="6B1434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496</w:t>
      </w:r>
    </w:p>
    <w:p w14:paraId="0141D46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496</w:t>
      </w:r>
    </w:p>
    <w:p w14:paraId="557E75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496</w:t>
      </w:r>
    </w:p>
    <w:p w14:paraId="6F6B69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497</w:t>
      </w:r>
    </w:p>
    <w:p w14:paraId="06B4B0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497</w:t>
      </w:r>
    </w:p>
    <w:p w14:paraId="5CE606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497</w:t>
      </w:r>
    </w:p>
    <w:p w14:paraId="7FA4E6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498</w:t>
      </w:r>
    </w:p>
    <w:p w14:paraId="7426CBC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501</w:t>
      </w:r>
    </w:p>
    <w:p w14:paraId="0F63DE6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503</w:t>
      </w:r>
    </w:p>
    <w:p w14:paraId="05587B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503</w:t>
      </w:r>
    </w:p>
    <w:p w14:paraId="2E98D5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503</w:t>
      </w:r>
    </w:p>
    <w:p w14:paraId="384DF0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503</w:t>
      </w:r>
    </w:p>
    <w:p w14:paraId="210AD4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504</w:t>
      </w:r>
    </w:p>
    <w:p w14:paraId="378E20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504</w:t>
      </w:r>
    </w:p>
    <w:p w14:paraId="6283BF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504</w:t>
      </w:r>
    </w:p>
    <w:p w14:paraId="7352A7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505</w:t>
      </w:r>
    </w:p>
    <w:p w14:paraId="44FAB9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505</w:t>
      </w:r>
    </w:p>
    <w:p w14:paraId="61A7B56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507</w:t>
      </w:r>
    </w:p>
    <w:p w14:paraId="79E71C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507</w:t>
      </w:r>
    </w:p>
    <w:p w14:paraId="323BD8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507</w:t>
      </w:r>
    </w:p>
    <w:p w14:paraId="3CE2D83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507</w:t>
      </w:r>
    </w:p>
    <w:p w14:paraId="658D00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508</w:t>
      </w:r>
    </w:p>
    <w:p w14:paraId="6D4715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508</w:t>
      </w:r>
    </w:p>
    <w:p w14:paraId="5B02BE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509</w:t>
      </w:r>
    </w:p>
    <w:p w14:paraId="1355E5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509</w:t>
      </w:r>
    </w:p>
    <w:p w14:paraId="615B89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512</w:t>
      </w:r>
    </w:p>
    <w:p w14:paraId="0FC19CB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513</w:t>
      </w:r>
    </w:p>
    <w:p w14:paraId="11A6EB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513</w:t>
      </w:r>
    </w:p>
    <w:p w14:paraId="4BAF36E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513</w:t>
      </w:r>
    </w:p>
    <w:p w14:paraId="1BDB57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513</w:t>
      </w:r>
    </w:p>
    <w:p w14:paraId="48AFFA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514</w:t>
      </w:r>
    </w:p>
    <w:p w14:paraId="221EC5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514</w:t>
      </w:r>
    </w:p>
    <w:p w14:paraId="11798E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515</w:t>
      </w:r>
    </w:p>
    <w:p w14:paraId="7F5B14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516</w:t>
      </w:r>
    </w:p>
    <w:p w14:paraId="642C09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516</w:t>
      </w:r>
    </w:p>
    <w:p w14:paraId="08679F0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517</w:t>
      </w:r>
    </w:p>
    <w:p w14:paraId="0A4D31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517</w:t>
      </w:r>
    </w:p>
    <w:p w14:paraId="4E665BC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517</w:t>
      </w:r>
    </w:p>
    <w:p w14:paraId="47DCD0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517</w:t>
      </w:r>
    </w:p>
    <w:p w14:paraId="7D3B1A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518</w:t>
      </w:r>
    </w:p>
    <w:p w14:paraId="5F6645B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518</w:t>
      </w:r>
    </w:p>
    <w:p w14:paraId="718C921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519</w:t>
      </w:r>
    </w:p>
    <w:p w14:paraId="38CE0AD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520</w:t>
      </w:r>
    </w:p>
    <w:p w14:paraId="5382F6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520</w:t>
      </w:r>
    </w:p>
    <w:p w14:paraId="622B2A4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521</w:t>
      </w:r>
    </w:p>
    <w:p w14:paraId="2D0127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521</w:t>
      </w:r>
    </w:p>
    <w:p w14:paraId="204AC29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521</w:t>
      </w:r>
    </w:p>
    <w:p w14:paraId="6F1747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521</w:t>
      </w:r>
    </w:p>
    <w:p w14:paraId="6B1D4D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522</w:t>
      </w:r>
    </w:p>
    <w:p w14:paraId="5E2CC3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522</w:t>
      </w:r>
    </w:p>
    <w:p w14:paraId="76577E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523</w:t>
      </w:r>
    </w:p>
    <w:p w14:paraId="158D58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524</w:t>
      </w:r>
    </w:p>
    <w:p w14:paraId="6A8B00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524</w:t>
      </w:r>
    </w:p>
    <w:p w14:paraId="71A0E73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 frequency handover for UE Category 1bis</w:t>
      </w:r>
      <w:r>
        <w:tab/>
        <w:t>525</w:t>
      </w:r>
    </w:p>
    <w:p w14:paraId="44D2A8C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525</w:t>
      </w:r>
    </w:p>
    <w:p w14:paraId="60A0DF7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525</w:t>
      </w:r>
    </w:p>
    <w:p w14:paraId="16AA7D0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525</w:t>
      </w:r>
    </w:p>
    <w:p w14:paraId="258C2F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526</w:t>
      </w:r>
    </w:p>
    <w:p w14:paraId="0E1530D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526</w:t>
      </w:r>
    </w:p>
    <w:p w14:paraId="5DFE7B3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527</w:t>
      </w:r>
    </w:p>
    <w:p w14:paraId="06CAF8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528</w:t>
      </w:r>
    </w:p>
    <w:p w14:paraId="339909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528</w:t>
      </w:r>
    </w:p>
    <w:p w14:paraId="11036E6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5.1.20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E-UTRAN TDD - TDD Intra frequency handover for UE Category 1bis</w:t>
      </w:r>
      <w:r>
        <w:tab/>
        <w:t>529</w:t>
      </w:r>
    </w:p>
    <w:p w14:paraId="4BB0379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5.1.20.1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529</w:t>
      </w:r>
    </w:p>
    <w:p w14:paraId="4250AC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5.1.20.2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529</w:t>
      </w:r>
    </w:p>
    <w:p w14:paraId="2BE5BB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5.1.20.3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529</w:t>
      </w:r>
    </w:p>
    <w:p w14:paraId="275147D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5.1.20.4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530</w:t>
      </w:r>
    </w:p>
    <w:p w14:paraId="743E86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5.1.20.4.1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530</w:t>
      </w:r>
    </w:p>
    <w:p w14:paraId="1DB81D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5.1.20.4.2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531</w:t>
      </w:r>
    </w:p>
    <w:p w14:paraId="3B3F55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5.1.20.4.3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531</w:t>
      </w:r>
    </w:p>
    <w:p w14:paraId="07C246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5.1.20.5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531</w:t>
      </w:r>
    </w:p>
    <w:p w14:paraId="432A0AF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5.1.21</w:t>
      </w:r>
      <w:r>
        <w:t xml:space="preserve"> to </w:t>
      </w:r>
      <w:r w:rsidRPr="00CA4F9C">
        <w:rPr>
          <w:bCs/>
        </w:rPr>
        <w:t>5.1.27</w:t>
      </w:r>
      <w:r>
        <w:t xml:space="preserve"> Void</w:t>
      </w:r>
      <w:r>
        <w:tab/>
        <w:t>532</w:t>
      </w:r>
    </w:p>
    <w:p w14:paraId="3EF2676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lastRenderedPageBreak/>
        <w:t>5.1.28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 frequency handover for CE UEs in CEModeA</w:t>
      </w:r>
      <w:r>
        <w:tab/>
        <w:t>532</w:t>
      </w:r>
    </w:p>
    <w:p w14:paraId="747619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532</w:t>
      </w:r>
    </w:p>
    <w:p w14:paraId="71B3EB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532</w:t>
      </w:r>
    </w:p>
    <w:p w14:paraId="1E5763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532</w:t>
      </w:r>
    </w:p>
    <w:p w14:paraId="198F62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533</w:t>
      </w:r>
    </w:p>
    <w:p w14:paraId="2CB0C7A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533</w:t>
      </w:r>
    </w:p>
    <w:p w14:paraId="14E7A6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534</w:t>
      </w:r>
    </w:p>
    <w:p w14:paraId="15E311D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535</w:t>
      </w:r>
    </w:p>
    <w:p w14:paraId="43303E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537</w:t>
      </w:r>
    </w:p>
    <w:p w14:paraId="2CD49C9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5.1.29</w:t>
      </w:r>
      <w:r>
        <w:t xml:space="preserve"> to </w:t>
      </w:r>
      <w:r w:rsidRPr="00CA4F9C">
        <w:rPr>
          <w:bCs/>
        </w:rPr>
        <w:t>5.1.33</w:t>
      </w:r>
      <w:r>
        <w:t xml:space="preserve"> Void</w:t>
      </w:r>
      <w:r>
        <w:tab/>
        <w:t>539</w:t>
      </w:r>
    </w:p>
    <w:p w14:paraId="738953C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 frequency handover for CE UEs in CEModeA without SFN acquisition</w:t>
      </w:r>
      <w:r>
        <w:tab/>
        <w:t>539</w:t>
      </w:r>
    </w:p>
    <w:p w14:paraId="765F04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539</w:t>
      </w:r>
    </w:p>
    <w:p w14:paraId="3644555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539</w:t>
      </w:r>
    </w:p>
    <w:p w14:paraId="7689DB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539</w:t>
      </w:r>
    </w:p>
    <w:p w14:paraId="21C4AC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539</w:t>
      </w:r>
    </w:p>
    <w:p w14:paraId="111B07E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539</w:t>
      </w:r>
    </w:p>
    <w:p w14:paraId="550B6C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540</w:t>
      </w:r>
    </w:p>
    <w:p w14:paraId="324208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540</w:t>
      </w:r>
    </w:p>
    <w:p w14:paraId="2A40ED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540</w:t>
      </w:r>
    </w:p>
    <w:p w14:paraId="17DEA6AF" w14:textId="77777777" w:rsidR="005F4A17" w:rsidRDefault="005F4A17">
      <w:pPr>
        <w:pStyle w:val="TOC3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5.1.35 - 5.1.40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542</w:t>
      </w:r>
    </w:p>
    <w:p w14:paraId="53AD4D4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5.1.41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sync DAPS handover</w:t>
      </w:r>
      <w:r>
        <w:tab/>
        <w:t>542</w:t>
      </w:r>
    </w:p>
    <w:p w14:paraId="3A79B3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542</w:t>
      </w:r>
    </w:p>
    <w:p w14:paraId="69FA068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542</w:t>
      </w:r>
    </w:p>
    <w:p w14:paraId="37D8AC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542</w:t>
      </w:r>
    </w:p>
    <w:p w14:paraId="0E502D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543</w:t>
      </w:r>
    </w:p>
    <w:p w14:paraId="3500AE4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543</w:t>
      </w:r>
    </w:p>
    <w:p w14:paraId="762BC20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544</w:t>
      </w:r>
    </w:p>
    <w:p w14:paraId="07C02CC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545</w:t>
      </w:r>
    </w:p>
    <w:p w14:paraId="728300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548</w:t>
      </w:r>
    </w:p>
    <w:p w14:paraId="26B8D96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5.1.42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async DAPS handover</w:t>
      </w:r>
      <w:r>
        <w:tab/>
        <w:t>550</w:t>
      </w:r>
    </w:p>
    <w:p w14:paraId="1C79C0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550</w:t>
      </w:r>
    </w:p>
    <w:p w14:paraId="05E283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550</w:t>
      </w:r>
    </w:p>
    <w:p w14:paraId="5DD2CBA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550</w:t>
      </w:r>
    </w:p>
    <w:p w14:paraId="7ADB9A7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550</w:t>
      </w:r>
    </w:p>
    <w:p w14:paraId="55C278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550</w:t>
      </w:r>
    </w:p>
    <w:p w14:paraId="20980D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551</w:t>
      </w:r>
    </w:p>
    <w:p w14:paraId="0444CB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552</w:t>
      </w:r>
    </w:p>
    <w:p w14:paraId="5E3CE1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556</w:t>
      </w:r>
    </w:p>
    <w:p w14:paraId="60B6E5D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5.1.43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sync DAPS handover</w:t>
      </w:r>
      <w:r>
        <w:tab/>
        <w:t>558</w:t>
      </w:r>
    </w:p>
    <w:p w14:paraId="639BC8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558</w:t>
      </w:r>
    </w:p>
    <w:p w14:paraId="6A7962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558</w:t>
      </w:r>
    </w:p>
    <w:p w14:paraId="4DB660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558</w:t>
      </w:r>
    </w:p>
    <w:p w14:paraId="68AF90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559</w:t>
      </w:r>
    </w:p>
    <w:p w14:paraId="323CB78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559</w:t>
      </w:r>
    </w:p>
    <w:p w14:paraId="5E5A2B5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559</w:t>
      </w:r>
    </w:p>
    <w:p w14:paraId="443E36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560</w:t>
      </w:r>
    </w:p>
    <w:p w14:paraId="21BAAA7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5.1.44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async DAPS handover</w:t>
      </w:r>
      <w:r>
        <w:tab/>
        <w:t>566</w:t>
      </w:r>
    </w:p>
    <w:p w14:paraId="1129AF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566</w:t>
      </w:r>
    </w:p>
    <w:p w14:paraId="07485E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566</w:t>
      </w:r>
    </w:p>
    <w:p w14:paraId="7E6C701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566</w:t>
      </w:r>
    </w:p>
    <w:p w14:paraId="211535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567</w:t>
      </w:r>
    </w:p>
    <w:p w14:paraId="45BE58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567</w:t>
      </w:r>
    </w:p>
    <w:p w14:paraId="325190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567</w:t>
      </w:r>
    </w:p>
    <w:p w14:paraId="7E1024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568</w:t>
      </w:r>
    </w:p>
    <w:p w14:paraId="4C55444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5.1.45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DAPS handover</w:t>
      </w:r>
      <w:r>
        <w:tab/>
        <w:t>574</w:t>
      </w:r>
    </w:p>
    <w:p w14:paraId="7E2922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574</w:t>
      </w:r>
    </w:p>
    <w:p w14:paraId="0B177F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574</w:t>
      </w:r>
    </w:p>
    <w:p w14:paraId="1F92BD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574</w:t>
      </w:r>
    </w:p>
    <w:p w14:paraId="5B7D9A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575</w:t>
      </w:r>
    </w:p>
    <w:p w14:paraId="7C8F36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575</w:t>
      </w:r>
    </w:p>
    <w:p w14:paraId="1D292F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575</w:t>
      </w:r>
    </w:p>
    <w:p w14:paraId="500F104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576</w:t>
      </w:r>
    </w:p>
    <w:p w14:paraId="6CF0F73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5.1.46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DAPS handover</w:t>
      </w:r>
      <w:r>
        <w:tab/>
        <w:t>582</w:t>
      </w:r>
    </w:p>
    <w:p w14:paraId="73480CD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582</w:t>
      </w:r>
    </w:p>
    <w:p w14:paraId="2E2229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582</w:t>
      </w:r>
    </w:p>
    <w:p w14:paraId="6FA72A9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582</w:t>
      </w:r>
    </w:p>
    <w:p w14:paraId="7B18FB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582</w:t>
      </w:r>
    </w:p>
    <w:p w14:paraId="087EF75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582</w:t>
      </w:r>
    </w:p>
    <w:p w14:paraId="09E402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583</w:t>
      </w:r>
    </w:p>
    <w:p w14:paraId="0B3720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584</w:t>
      </w:r>
    </w:p>
    <w:p w14:paraId="5CF314B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5.1.47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conditional handover</w:t>
      </w:r>
      <w:r>
        <w:tab/>
        <w:t>590</w:t>
      </w:r>
    </w:p>
    <w:p w14:paraId="746FB1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590</w:t>
      </w:r>
    </w:p>
    <w:p w14:paraId="7C091F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590</w:t>
      </w:r>
    </w:p>
    <w:p w14:paraId="05017C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590</w:t>
      </w:r>
    </w:p>
    <w:p w14:paraId="24FECF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591</w:t>
      </w:r>
    </w:p>
    <w:p w14:paraId="5E5A62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591</w:t>
      </w:r>
    </w:p>
    <w:p w14:paraId="4C71FE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592</w:t>
      </w:r>
    </w:p>
    <w:p w14:paraId="4C4D73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593</w:t>
      </w:r>
    </w:p>
    <w:p w14:paraId="5247B40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5.1.48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conditional handover</w:t>
      </w:r>
      <w:r>
        <w:tab/>
        <w:t>595</w:t>
      </w:r>
    </w:p>
    <w:p w14:paraId="23D32D7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595</w:t>
      </w:r>
    </w:p>
    <w:p w14:paraId="7784FB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595</w:t>
      </w:r>
    </w:p>
    <w:p w14:paraId="43A908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595</w:t>
      </w:r>
    </w:p>
    <w:p w14:paraId="46B4D6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595</w:t>
      </w:r>
    </w:p>
    <w:p w14:paraId="228666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595</w:t>
      </w:r>
    </w:p>
    <w:p w14:paraId="1908F3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596</w:t>
      </w:r>
    </w:p>
    <w:p w14:paraId="0764FFF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5.1.49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conditional handover</w:t>
      </w:r>
      <w:r>
        <w:tab/>
        <w:t>599</w:t>
      </w:r>
    </w:p>
    <w:p w14:paraId="48BCE75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599</w:t>
      </w:r>
    </w:p>
    <w:p w14:paraId="120501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599</w:t>
      </w:r>
    </w:p>
    <w:p w14:paraId="650ECB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599</w:t>
      </w:r>
    </w:p>
    <w:p w14:paraId="03A1A4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599</w:t>
      </w:r>
    </w:p>
    <w:p w14:paraId="6B3642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599</w:t>
      </w:r>
    </w:p>
    <w:p w14:paraId="1B94C7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600</w:t>
      </w:r>
    </w:p>
    <w:p w14:paraId="35C20A9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5.1.50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conditional handover</w:t>
      </w:r>
      <w:r>
        <w:tab/>
        <w:t>603</w:t>
      </w:r>
    </w:p>
    <w:p w14:paraId="701C49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603</w:t>
      </w:r>
    </w:p>
    <w:p w14:paraId="084136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603</w:t>
      </w:r>
    </w:p>
    <w:p w14:paraId="48DA48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603</w:t>
      </w:r>
    </w:p>
    <w:p w14:paraId="79242F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603</w:t>
      </w:r>
    </w:p>
    <w:p w14:paraId="7C48DD7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603</w:t>
      </w:r>
    </w:p>
    <w:p w14:paraId="126452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604</w:t>
      </w:r>
    </w:p>
    <w:p w14:paraId="2DC2B9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604</w:t>
      </w:r>
    </w:p>
    <w:p w14:paraId="22602E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605</w:t>
      </w:r>
    </w:p>
    <w:p w14:paraId="5EDCCE2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5.1.51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 frequency conditional handover</w:t>
      </w:r>
      <w:r>
        <w:tab/>
        <w:t>607</w:t>
      </w:r>
    </w:p>
    <w:p w14:paraId="57DCD4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607</w:t>
      </w:r>
    </w:p>
    <w:p w14:paraId="4DDE9B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607</w:t>
      </w:r>
    </w:p>
    <w:p w14:paraId="7004CF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607</w:t>
      </w:r>
    </w:p>
    <w:p w14:paraId="03A75E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607</w:t>
      </w:r>
    </w:p>
    <w:p w14:paraId="46EDA3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607</w:t>
      </w:r>
    </w:p>
    <w:p w14:paraId="259851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608</w:t>
      </w:r>
    </w:p>
    <w:p w14:paraId="5F78A90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609</w:t>
      </w:r>
    </w:p>
    <w:p w14:paraId="32F930A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5.1.52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 frequency conditional handover</w:t>
      </w:r>
      <w:r>
        <w:tab/>
        <w:t>612</w:t>
      </w:r>
    </w:p>
    <w:p w14:paraId="1CCB8E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612</w:t>
      </w:r>
    </w:p>
    <w:p w14:paraId="48246B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612</w:t>
      </w:r>
    </w:p>
    <w:p w14:paraId="384A6C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612</w:t>
      </w:r>
    </w:p>
    <w:p w14:paraId="1A22F0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612</w:t>
      </w:r>
    </w:p>
    <w:p w14:paraId="498369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612</w:t>
      </w:r>
    </w:p>
    <w:p w14:paraId="51650D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613</w:t>
      </w:r>
    </w:p>
    <w:p w14:paraId="2CCA74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614</w:t>
      </w:r>
    </w:p>
    <w:p w14:paraId="6DF3673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5.1.53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Intra-band Inter-frequency sync DAPS handover</w:t>
      </w:r>
      <w:r>
        <w:tab/>
        <w:t>617</w:t>
      </w:r>
    </w:p>
    <w:p w14:paraId="2DCC2DC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617</w:t>
      </w:r>
    </w:p>
    <w:p w14:paraId="0D061C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617</w:t>
      </w:r>
    </w:p>
    <w:p w14:paraId="3E90181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617</w:t>
      </w:r>
    </w:p>
    <w:p w14:paraId="38FA32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617</w:t>
      </w:r>
    </w:p>
    <w:p w14:paraId="7168BA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617</w:t>
      </w:r>
    </w:p>
    <w:p w14:paraId="59C389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618</w:t>
      </w:r>
    </w:p>
    <w:p w14:paraId="3D76923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619</w:t>
      </w:r>
    </w:p>
    <w:p w14:paraId="08D3C92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5.1.54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Inter-band Inter-frequency sync DAPS handover</w:t>
      </w:r>
      <w:r>
        <w:tab/>
        <w:t>625</w:t>
      </w:r>
    </w:p>
    <w:p w14:paraId="3FD9BF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625</w:t>
      </w:r>
    </w:p>
    <w:p w14:paraId="1FA5D0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625</w:t>
      </w:r>
    </w:p>
    <w:p w14:paraId="372D54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625</w:t>
      </w:r>
    </w:p>
    <w:p w14:paraId="611C2B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626</w:t>
      </w:r>
    </w:p>
    <w:p w14:paraId="10C24E1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626</w:t>
      </w:r>
    </w:p>
    <w:p w14:paraId="093AFF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627</w:t>
      </w:r>
    </w:p>
    <w:p w14:paraId="3756A99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627</w:t>
      </w:r>
    </w:p>
    <w:p w14:paraId="12B54EA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5.1.55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synchronous DAPS handover</w:t>
      </w:r>
      <w:r>
        <w:tab/>
        <w:t>633</w:t>
      </w:r>
    </w:p>
    <w:p w14:paraId="5097A1C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633</w:t>
      </w:r>
    </w:p>
    <w:p w14:paraId="642731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633</w:t>
      </w:r>
    </w:p>
    <w:p w14:paraId="4EAAA6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633</w:t>
      </w:r>
    </w:p>
    <w:p w14:paraId="03BD7E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634</w:t>
      </w:r>
    </w:p>
    <w:p w14:paraId="17AAD53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634</w:t>
      </w:r>
    </w:p>
    <w:p w14:paraId="0FC325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635</w:t>
      </w:r>
    </w:p>
    <w:p w14:paraId="4C7DD81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635</w:t>
      </w:r>
    </w:p>
    <w:p w14:paraId="12D90DF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5.1.56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synchronous DAPS handover</w:t>
      </w:r>
      <w:r>
        <w:tab/>
        <w:t>642</w:t>
      </w:r>
    </w:p>
    <w:p w14:paraId="2BF92A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642</w:t>
      </w:r>
    </w:p>
    <w:p w14:paraId="10E6EA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642</w:t>
      </w:r>
    </w:p>
    <w:p w14:paraId="05CFEC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642</w:t>
      </w:r>
    </w:p>
    <w:p w14:paraId="14C218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642</w:t>
      </w:r>
    </w:p>
    <w:p w14:paraId="753186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642</w:t>
      </w:r>
    </w:p>
    <w:p w14:paraId="080338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643</w:t>
      </w:r>
    </w:p>
    <w:p w14:paraId="7EAA7E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644</w:t>
      </w:r>
    </w:p>
    <w:p w14:paraId="6DB9A3D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5.1.57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async DAPS handover</w:t>
      </w:r>
      <w:r>
        <w:tab/>
        <w:t>651</w:t>
      </w:r>
    </w:p>
    <w:p w14:paraId="05CFDD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651</w:t>
      </w:r>
    </w:p>
    <w:p w14:paraId="1269BD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651</w:t>
      </w:r>
    </w:p>
    <w:p w14:paraId="7D9B5C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651</w:t>
      </w:r>
    </w:p>
    <w:p w14:paraId="4C2F73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651</w:t>
      </w:r>
    </w:p>
    <w:p w14:paraId="537649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651</w:t>
      </w:r>
    </w:p>
    <w:p w14:paraId="7BE167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652</w:t>
      </w:r>
    </w:p>
    <w:p w14:paraId="113AA6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653</w:t>
      </w:r>
    </w:p>
    <w:p w14:paraId="12125B7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5.1.58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async DAPS handover</w:t>
      </w:r>
      <w:r>
        <w:tab/>
        <w:t>659</w:t>
      </w:r>
    </w:p>
    <w:p w14:paraId="654A90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659</w:t>
      </w:r>
    </w:p>
    <w:p w14:paraId="7895B2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659</w:t>
      </w:r>
    </w:p>
    <w:p w14:paraId="21F731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659</w:t>
      </w:r>
    </w:p>
    <w:p w14:paraId="232301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5.1.58.4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660</w:t>
      </w:r>
    </w:p>
    <w:p w14:paraId="11098D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660</w:t>
      </w:r>
    </w:p>
    <w:p w14:paraId="367A313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660</w:t>
      </w:r>
    </w:p>
    <w:p w14:paraId="08C00A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661</w:t>
      </w:r>
    </w:p>
    <w:p w14:paraId="4A58836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other RATs</w:t>
      </w:r>
      <w:r>
        <w:tab/>
        <w:t>667</w:t>
      </w:r>
    </w:p>
    <w:p w14:paraId="40B5757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tab/>
        <w:t>667</w:t>
      </w:r>
    </w:p>
    <w:p w14:paraId="0C68ED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667</w:t>
      </w:r>
    </w:p>
    <w:p w14:paraId="307CEC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667</w:t>
      </w:r>
    </w:p>
    <w:p w14:paraId="4389BBF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667</w:t>
      </w:r>
    </w:p>
    <w:p w14:paraId="15FC1D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668</w:t>
      </w:r>
    </w:p>
    <w:p w14:paraId="040E9C6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668</w:t>
      </w:r>
    </w:p>
    <w:p w14:paraId="3F93F2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669</w:t>
      </w:r>
    </w:p>
    <w:p w14:paraId="29CE61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669</w:t>
      </w:r>
    </w:p>
    <w:p w14:paraId="6D7B580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671</w:t>
      </w:r>
    </w:p>
    <w:p w14:paraId="2FECD37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handover</w:t>
      </w:r>
      <w:r>
        <w:tab/>
        <w:t>673</w:t>
      </w:r>
    </w:p>
    <w:p w14:paraId="2B787A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673</w:t>
      </w:r>
    </w:p>
    <w:p w14:paraId="47F5FD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673</w:t>
      </w:r>
    </w:p>
    <w:p w14:paraId="4310CF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673</w:t>
      </w:r>
    </w:p>
    <w:p w14:paraId="7700C7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674</w:t>
      </w:r>
    </w:p>
    <w:p w14:paraId="73E07C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674</w:t>
      </w:r>
    </w:p>
    <w:p w14:paraId="061F0C4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675</w:t>
      </w:r>
    </w:p>
    <w:p w14:paraId="7025AA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CA4F9C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676</w:t>
      </w:r>
    </w:p>
    <w:p w14:paraId="701538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5.2.</w:t>
      </w:r>
      <w:r w:rsidRPr="00CA4F9C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677</w:t>
      </w:r>
    </w:p>
    <w:p w14:paraId="791C1D0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</w:t>
      </w:r>
      <w:r>
        <w:tab/>
        <w:t>679</w:t>
      </w:r>
    </w:p>
    <w:p w14:paraId="4691B8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679</w:t>
      </w:r>
    </w:p>
    <w:p w14:paraId="5F5690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679</w:t>
      </w:r>
    </w:p>
    <w:p w14:paraId="16EF4D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679</w:t>
      </w:r>
    </w:p>
    <w:p w14:paraId="758CB2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680</w:t>
      </w:r>
    </w:p>
    <w:p w14:paraId="31B5E2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680</w:t>
      </w:r>
    </w:p>
    <w:p w14:paraId="29AF22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680</w:t>
      </w:r>
    </w:p>
    <w:p w14:paraId="3ED552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681</w:t>
      </w:r>
    </w:p>
    <w:p w14:paraId="18C06E8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682</w:t>
      </w:r>
    </w:p>
    <w:p w14:paraId="295D541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handover</w:t>
      </w:r>
      <w:r>
        <w:tab/>
        <w:t>684</w:t>
      </w:r>
    </w:p>
    <w:p w14:paraId="7C6FB3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684</w:t>
      </w:r>
    </w:p>
    <w:p w14:paraId="644311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684</w:t>
      </w:r>
    </w:p>
    <w:p w14:paraId="7C0318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684</w:t>
      </w:r>
    </w:p>
    <w:p w14:paraId="1DC6CE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685</w:t>
      </w:r>
    </w:p>
    <w:p w14:paraId="6EEB2B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685</w:t>
      </w:r>
    </w:p>
    <w:p w14:paraId="4EFA6F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685</w:t>
      </w:r>
    </w:p>
    <w:p w14:paraId="788F447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686</w:t>
      </w:r>
    </w:p>
    <w:p w14:paraId="2B4332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688</w:t>
      </w:r>
    </w:p>
    <w:p w14:paraId="4C08347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handover</w:t>
      </w:r>
      <w:r>
        <w:tab/>
        <w:t>690</w:t>
      </w:r>
    </w:p>
    <w:p w14:paraId="71D236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690</w:t>
      </w:r>
    </w:p>
    <w:p w14:paraId="287B716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690</w:t>
      </w:r>
    </w:p>
    <w:p w14:paraId="22BA9F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690</w:t>
      </w:r>
    </w:p>
    <w:p w14:paraId="6C92B4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690</w:t>
      </w:r>
    </w:p>
    <w:p w14:paraId="532931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690</w:t>
      </w:r>
    </w:p>
    <w:p w14:paraId="6E5622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691</w:t>
      </w:r>
    </w:p>
    <w:p w14:paraId="79664C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691</w:t>
      </w:r>
    </w:p>
    <w:p w14:paraId="649D58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691</w:t>
      </w:r>
    </w:p>
    <w:p w14:paraId="03503C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691</w:t>
      </w:r>
    </w:p>
    <w:p w14:paraId="38297C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5.2.5.4</w:t>
      </w:r>
      <w:r>
        <w:t>.</w:t>
      </w:r>
      <w:r w:rsidRPr="00CA4F9C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694</w:t>
      </w:r>
    </w:p>
    <w:p w14:paraId="2A937E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5.2.5.</w:t>
      </w:r>
      <w:r w:rsidRPr="00CA4F9C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 w:rsidRPr="00CA4F9C">
        <w:rPr>
          <w:rFonts w:eastAsia="SimSun"/>
          <w:lang w:eastAsia="zh-CN"/>
        </w:rPr>
        <w:t>requirement</w:t>
      </w:r>
      <w:r>
        <w:tab/>
        <w:t>694</w:t>
      </w:r>
    </w:p>
    <w:p w14:paraId="776CD3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694</w:t>
      </w:r>
    </w:p>
    <w:p w14:paraId="250840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694</w:t>
      </w:r>
    </w:p>
    <w:p w14:paraId="4899240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696</w:t>
      </w:r>
    </w:p>
    <w:p w14:paraId="36089D0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TDD - GSM handover</w:t>
      </w:r>
      <w:r>
        <w:tab/>
        <w:t>696</w:t>
      </w:r>
    </w:p>
    <w:p w14:paraId="037DDA8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696</w:t>
      </w:r>
    </w:p>
    <w:p w14:paraId="0E347E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696</w:t>
      </w:r>
    </w:p>
    <w:p w14:paraId="0EE3D7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696</w:t>
      </w:r>
    </w:p>
    <w:p w14:paraId="55D794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697</w:t>
      </w:r>
    </w:p>
    <w:p w14:paraId="4A741F9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697</w:t>
      </w:r>
    </w:p>
    <w:p w14:paraId="63EDAB2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698</w:t>
      </w:r>
    </w:p>
    <w:p w14:paraId="2FCB6D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698</w:t>
      </w:r>
    </w:p>
    <w:p w14:paraId="2A34B7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700</w:t>
      </w:r>
    </w:p>
    <w:p w14:paraId="4362D2A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handover: unknown target cell</w:t>
      </w:r>
      <w:r>
        <w:tab/>
        <w:t>702</w:t>
      </w:r>
    </w:p>
    <w:p w14:paraId="4137D3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702</w:t>
      </w:r>
    </w:p>
    <w:p w14:paraId="15B4854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702</w:t>
      </w:r>
    </w:p>
    <w:p w14:paraId="496AD81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702</w:t>
      </w:r>
    </w:p>
    <w:p w14:paraId="22F144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703</w:t>
      </w:r>
    </w:p>
    <w:p w14:paraId="1CD6E6B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703</w:t>
      </w:r>
    </w:p>
    <w:p w14:paraId="7B5CD3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703</w:t>
      </w:r>
    </w:p>
    <w:p w14:paraId="331DDB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704</w:t>
      </w:r>
    </w:p>
    <w:p w14:paraId="1B7332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704</w:t>
      </w:r>
    </w:p>
    <w:p w14:paraId="2D6AF90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5.2.8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handover: unknown target cell</w:t>
      </w:r>
      <w:r>
        <w:tab/>
        <w:t>706</w:t>
      </w:r>
    </w:p>
    <w:p w14:paraId="7BE12D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706</w:t>
      </w:r>
    </w:p>
    <w:p w14:paraId="088966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706</w:t>
      </w:r>
    </w:p>
    <w:p w14:paraId="1A2B00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706</w:t>
      </w:r>
    </w:p>
    <w:p w14:paraId="7ECE2B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707</w:t>
      </w:r>
    </w:p>
    <w:p w14:paraId="467542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707</w:t>
      </w:r>
    </w:p>
    <w:p w14:paraId="1B77CB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708</w:t>
      </w:r>
    </w:p>
    <w:p w14:paraId="5DB4A4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708</w:t>
      </w:r>
    </w:p>
    <w:p w14:paraId="762553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708</w:t>
      </w:r>
    </w:p>
    <w:p w14:paraId="10F4DB9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5.2.9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handover: unknown target cell</w:t>
      </w:r>
      <w:r>
        <w:tab/>
        <w:t>710</w:t>
      </w:r>
    </w:p>
    <w:p w14:paraId="1C98D5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5.2.9.1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710</w:t>
      </w:r>
    </w:p>
    <w:p w14:paraId="2E399D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5.2.9.2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710</w:t>
      </w:r>
    </w:p>
    <w:p w14:paraId="736A08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5.2.9.3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710</w:t>
      </w:r>
    </w:p>
    <w:p w14:paraId="45C82E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5.2.9.4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711</w:t>
      </w:r>
    </w:p>
    <w:p w14:paraId="2B9EF0B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711</w:t>
      </w:r>
    </w:p>
    <w:p w14:paraId="0B85B4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711</w:t>
      </w:r>
    </w:p>
    <w:p w14:paraId="23622E8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712</w:t>
      </w:r>
    </w:p>
    <w:p w14:paraId="089F10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5.2.9.5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712</w:t>
      </w:r>
    </w:p>
    <w:p w14:paraId="5955B2E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5.2.10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E-UTRAN TDD - UTRAN TDD handover: unknown target cell</w:t>
      </w:r>
      <w:r>
        <w:tab/>
        <w:t>713</w:t>
      </w:r>
    </w:p>
    <w:p w14:paraId="47BCA3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5.2.10.1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713</w:t>
      </w:r>
    </w:p>
    <w:p w14:paraId="2AE4DA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5.2.10.2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714</w:t>
      </w:r>
    </w:p>
    <w:p w14:paraId="28A0F5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5.2.10.3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714</w:t>
      </w:r>
    </w:p>
    <w:p w14:paraId="4209CF8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5.2.10.4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714</w:t>
      </w:r>
    </w:p>
    <w:p w14:paraId="0D6BB8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714</w:t>
      </w:r>
    </w:p>
    <w:p w14:paraId="789D57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715</w:t>
      </w:r>
    </w:p>
    <w:p w14:paraId="474130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716</w:t>
      </w:r>
    </w:p>
    <w:p w14:paraId="2AF054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5.2.10.5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716</w:t>
      </w:r>
    </w:p>
    <w:p w14:paraId="60E9BD4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718</w:t>
      </w:r>
    </w:p>
    <w:p w14:paraId="020F55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718</w:t>
      </w:r>
    </w:p>
    <w:p w14:paraId="2145D6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718</w:t>
      </w:r>
    </w:p>
    <w:p w14:paraId="0F32C4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718</w:t>
      </w:r>
    </w:p>
    <w:p w14:paraId="299881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718</w:t>
      </w:r>
    </w:p>
    <w:p w14:paraId="5ABBC6C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718</w:t>
      </w:r>
    </w:p>
    <w:p w14:paraId="70C53D3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719</w:t>
      </w:r>
    </w:p>
    <w:p w14:paraId="59CA7C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719</w:t>
      </w:r>
    </w:p>
    <w:p w14:paraId="4812C3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719</w:t>
      </w:r>
    </w:p>
    <w:p w14:paraId="12DB129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5.3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non-3GPP RATs</w:t>
      </w:r>
      <w:r>
        <w:tab/>
        <w:t>719</w:t>
      </w:r>
    </w:p>
    <w:p w14:paraId="796474A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</w:t>
      </w:r>
      <w:r>
        <w:tab/>
        <w:t>719</w:t>
      </w:r>
    </w:p>
    <w:p w14:paraId="1DDD2A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720</w:t>
      </w:r>
    </w:p>
    <w:p w14:paraId="48C3A4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720</w:t>
      </w:r>
    </w:p>
    <w:p w14:paraId="14953D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720</w:t>
      </w:r>
    </w:p>
    <w:p w14:paraId="3C5FCEC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720</w:t>
      </w:r>
    </w:p>
    <w:p w14:paraId="428DB39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720</w:t>
      </w:r>
    </w:p>
    <w:p w14:paraId="513074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721</w:t>
      </w:r>
    </w:p>
    <w:p w14:paraId="4AFC37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722</w:t>
      </w:r>
    </w:p>
    <w:p w14:paraId="48F5A0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727</w:t>
      </w:r>
    </w:p>
    <w:p w14:paraId="122C25D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</w:t>
      </w:r>
      <w:r>
        <w:tab/>
        <w:t>729</w:t>
      </w:r>
    </w:p>
    <w:p w14:paraId="42B4F0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729</w:t>
      </w:r>
    </w:p>
    <w:p w14:paraId="326993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729</w:t>
      </w:r>
    </w:p>
    <w:p w14:paraId="174447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729</w:t>
      </w:r>
    </w:p>
    <w:p w14:paraId="317F01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730</w:t>
      </w:r>
    </w:p>
    <w:p w14:paraId="706B7D8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730</w:t>
      </w:r>
    </w:p>
    <w:p w14:paraId="66BB6ED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731</w:t>
      </w:r>
    </w:p>
    <w:p w14:paraId="3F9752E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731</w:t>
      </w:r>
    </w:p>
    <w:p w14:paraId="2B54D9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731</w:t>
      </w:r>
    </w:p>
    <w:p w14:paraId="71171C0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handover: unknown target cell</w:t>
      </w:r>
      <w:r>
        <w:tab/>
        <w:t>733</w:t>
      </w:r>
    </w:p>
    <w:p w14:paraId="1E9B89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733</w:t>
      </w:r>
    </w:p>
    <w:p w14:paraId="4FF49D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733</w:t>
      </w:r>
    </w:p>
    <w:p w14:paraId="76559A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733</w:t>
      </w:r>
    </w:p>
    <w:p w14:paraId="4D04F9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734</w:t>
      </w:r>
    </w:p>
    <w:p w14:paraId="52EC8C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734</w:t>
      </w:r>
    </w:p>
    <w:p w14:paraId="57C81B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735</w:t>
      </w:r>
    </w:p>
    <w:p w14:paraId="32E4932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736</w:t>
      </w:r>
    </w:p>
    <w:p w14:paraId="05ED94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736</w:t>
      </w:r>
    </w:p>
    <w:p w14:paraId="0665382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handover: unknown target cell</w:t>
      </w:r>
      <w:r>
        <w:tab/>
        <w:t>737</w:t>
      </w:r>
    </w:p>
    <w:p w14:paraId="7428F0D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737</w:t>
      </w:r>
    </w:p>
    <w:p w14:paraId="61AD11F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738</w:t>
      </w:r>
    </w:p>
    <w:p w14:paraId="47964B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738</w:t>
      </w:r>
    </w:p>
    <w:p w14:paraId="6BE11E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738</w:t>
      </w:r>
    </w:p>
    <w:p w14:paraId="3651B2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738</w:t>
      </w:r>
    </w:p>
    <w:p w14:paraId="772A3B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739</w:t>
      </w:r>
    </w:p>
    <w:p w14:paraId="2A47F5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740</w:t>
      </w:r>
    </w:p>
    <w:p w14:paraId="25A4727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740</w:t>
      </w:r>
    </w:p>
    <w:p w14:paraId="30C7772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741</w:t>
      </w:r>
    </w:p>
    <w:p w14:paraId="6F32D0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741</w:t>
      </w:r>
    </w:p>
    <w:p w14:paraId="0B7CA8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742</w:t>
      </w:r>
    </w:p>
    <w:p w14:paraId="4850C2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742</w:t>
      </w:r>
    </w:p>
    <w:p w14:paraId="5D4CFF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742</w:t>
      </w:r>
    </w:p>
    <w:p w14:paraId="6E0599D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742</w:t>
      </w:r>
    </w:p>
    <w:p w14:paraId="67EC0D3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743</w:t>
      </w:r>
    </w:p>
    <w:p w14:paraId="65C413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744</w:t>
      </w:r>
    </w:p>
    <w:p w14:paraId="2E1BE7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751</w:t>
      </w:r>
    </w:p>
    <w:p w14:paraId="7F92331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753</w:t>
      </w:r>
    </w:p>
    <w:p w14:paraId="26BF52F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753</w:t>
      </w:r>
    </w:p>
    <w:p w14:paraId="14DDFA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753</w:t>
      </w:r>
    </w:p>
    <w:p w14:paraId="22D988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753</w:t>
      </w:r>
    </w:p>
    <w:p w14:paraId="0E5E95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754</w:t>
      </w:r>
    </w:p>
    <w:p w14:paraId="5D923CA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754</w:t>
      </w:r>
    </w:p>
    <w:p w14:paraId="4E2DCD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755</w:t>
      </w:r>
    </w:p>
    <w:p w14:paraId="4E3C0F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755</w:t>
      </w:r>
    </w:p>
    <w:p w14:paraId="712AA06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761</w:t>
      </w:r>
    </w:p>
    <w:p w14:paraId="0B58442C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</w:t>
      </w:r>
      <w:r>
        <w:tab/>
        <w:t>764</w:t>
      </w:r>
    </w:p>
    <w:p w14:paraId="543BFAA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6.0</w:t>
      </w:r>
      <w:r>
        <w:tab/>
        <w:t>764</w:t>
      </w:r>
    </w:p>
    <w:p w14:paraId="1C0C2BD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6.1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</w:t>
      </w:r>
      <w:r>
        <w:tab/>
        <w:t>764</w:t>
      </w:r>
    </w:p>
    <w:p w14:paraId="19F9C58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color w:val="000000"/>
        </w:rPr>
        <w:t>E-UTRAN FDD Intra-frequency RRC Re-establishment</w:t>
      </w:r>
      <w:r>
        <w:tab/>
        <w:t>764</w:t>
      </w:r>
    </w:p>
    <w:p w14:paraId="1E1B5BE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764</w:t>
      </w:r>
    </w:p>
    <w:p w14:paraId="1AA280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764</w:t>
      </w:r>
    </w:p>
    <w:p w14:paraId="672563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764</w:t>
      </w:r>
    </w:p>
    <w:p w14:paraId="205CD0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765</w:t>
      </w:r>
    </w:p>
    <w:p w14:paraId="23C651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765</w:t>
      </w:r>
    </w:p>
    <w:p w14:paraId="0A1E8A9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766</w:t>
      </w:r>
    </w:p>
    <w:p w14:paraId="50B702D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766</w:t>
      </w:r>
    </w:p>
    <w:p w14:paraId="17F5D3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767</w:t>
      </w:r>
    </w:p>
    <w:p w14:paraId="4CCCCD1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Intra-frequency RRC Re-establishment for UE Category 1bis</w:t>
      </w:r>
      <w:r>
        <w:tab/>
        <w:t>768</w:t>
      </w:r>
    </w:p>
    <w:p w14:paraId="67E52A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768</w:t>
      </w:r>
    </w:p>
    <w:p w14:paraId="5DA7B1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768</w:t>
      </w:r>
    </w:p>
    <w:p w14:paraId="05502E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768</w:t>
      </w:r>
    </w:p>
    <w:p w14:paraId="7022F8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769</w:t>
      </w:r>
    </w:p>
    <w:p w14:paraId="08A532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769</w:t>
      </w:r>
    </w:p>
    <w:p w14:paraId="449DA1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769</w:t>
      </w:r>
    </w:p>
    <w:p w14:paraId="6E499B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769</w:t>
      </w:r>
    </w:p>
    <w:p w14:paraId="18DD26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769</w:t>
      </w:r>
    </w:p>
    <w:p w14:paraId="770C7F0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color w:val="000000"/>
        </w:rPr>
        <w:t>E-UTRAN FDD Inter-frequency RRC Re-establishment</w:t>
      </w:r>
      <w:r>
        <w:tab/>
        <w:t>769</w:t>
      </w:r>
    </w:p>
    <w:p w14:paraId="357119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769</w:t>
      </w:r>
    </w:p>
    <w:p w14:paraId="4EFEC3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769</w:t>
      </w:r>
    </w:p>
    <w:p w14:paraId="1E9DB42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769</w:t>
      </w:r>
    </w:p>
    <w:p w14:paraId="231502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770</w:t>
      </w:r>
    </w:p>
    <w:p w14:paraId="78147D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770</w:t>
      </w:r>
    </w:p>
    <w:p w14:paraId="452996A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771</w:t>
      </w:r>
    </w:p>
    <w:p w14:paraId="678565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771</w:t>
      </w:r>
    </w:p>
    <w:p w14:paraId="038FE7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772</w:t>
      </w:r>
    </w:p>
    <w:p w14:paraId="429DC8E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Inter-frequency RRC Re-establishment for UE Category 1bis</w:t>
      </w:r>
      <w:r>
        <w:tab/>
        <w:t>773</w:t>
      </w:r>
    </w:p>
    <w:p w14:paraId="3A3076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773</w:t>
      </w:r>
    </w:p>
    <w:p w14:paraId="704A2A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773</w:t>
      </w:r>
    </w:p>
    <w:p w14:paraId="6857F6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773</w:t>
      </w:r>
    </w:p>
    <w:p w14:paraId="11A1F1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773</w:t>
      </w:r>
    </w:p>
    <w:p w14:paraId="0CB2F0B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773</w:t>
      </w:r>
    </w:p>
    <w:p w14:paraId="47CA4D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774</w:t>
      </w:r>
    </w:p>
    <w:p w14:paraId="3706C6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774</w:t>
      </w:r>
    </w:p>
    <w:p w14:paraId="19F21F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774</w:t>
      </w:r>
    </w:p>
    <w:p w14:paraId="78ADC12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color w:val="000000"/>
        </w:rPr>
        <w:t>E-UTRAN TDD Intra-frequency RRC Re-establishment</w:t>
      </w:r>
      <w:r>
        <w:tab/>
        <w:t>774</w:t>
      </w:r>
    </w:p>
    <w:p w14:paraId="3CD762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774</w:t>
      </w:r>
    </w:p>
    <w:p w14:paraId="2DF0CC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774</w:t>
      </w:r>
    </w:p>
    <w:p w14:paraId="09E151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774</w:t>
      </w:r>
    </w:p>
    <w:p w14:paraId="23FD3B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775</w:t>
      </w:r>
    </w:p>
    <w:p w14:paraId="44D9EDF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775</w:t>
      </w:r>
    </w:p>
    <w:p w14:paraId="778AFE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776</w:t>
      </w:r>
    </w:p>
    <w:p w14:paraId="2A52C3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776</w:t>
      </w:r>
    </w:p>
    <w:p w14:paraId="440FC7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777</w:t>
      </w:r>
    </w:p>
    <w:p w14:paraId="2C7551F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RRC Re-establishment for UE Category 1bis</w:t>
      </w:r>
      <w:r>
        <w:tab/>
        <w:t>778</w:t>
      </w:r>
    </w:p>
    <w:p w14:paraId="2BD5870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778</w:t>
      </w:r>
    </w:p>
    <w:p w14:paraId="39A926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778</w:t>
      </w:r>
    </w:p>
    <w:p w14:paraId="292D4CE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778</w:t>
      </w:r>
    </w:p>
    <w:p w14:paraId="49EB0F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778</w:t>
      </w:r>
    </w:p>
    <w:p w14:paraId="59B42CD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778</w:t>
      </w:r>
    </w:p>
    <w:p w14:paraId="7028145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778</w:t>
      </w:r>
    </w:p>
    <w:p w14:paraId="4CA1DD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778</w:t>
      </w:r>
    </w:p>
    <w:p w14:paraId="78B658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778</w:t>
      </w:r>
    </w:p>
    <w:p w14:paraId="0660DDC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color w:val="000000"/>
        </w:rPr>
        <w:t>E-UTRAN TDD Inter-frequency RRC Re-establishment</w:t>
      </w:r>
      <w:r>
        <w:tab/>
        <w:t>778</w:t>
      </w:r>
    </w:p>
    <w:p w14:paraId="4D29272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778</w:t>
      </w:r>
    </w:p>
    <w:p w14:paraId="3ED114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779</w:t>
      </w:r>
    </w:p>
    <w:p w14:paraId="76116D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779</w:t>
      </w:r>
    </w:p>
    <w:p w14:paraId="15A3DC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779</w:t>
      </w:r>
    </w:p>
    <w:p w14:paraId="4A5717F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779</w:t>
      </w:r>
    </w:p>
    <w:p w14:paraId="0A3E72F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780</w:t>
      </w:r>
    </w:p>
    <w:p w14:paraId="18CDFF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781</w:t>
      </w:r>
    </w:p>
    <w:p w14:paraId="31D8FF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781</w:t>
      </w:r>
    </w:p>
    <w:p w14:paraId="6CDB3FC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1bis</w:t>
      </w:r>
      <w:r>
        <w:tab/>
        <w:t>783</w:t>
      </w:r>
    </w:p>
    <w:p w14:paraId="3229C3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783</w:t>
      </w:r>
    </w:p>
    <w:p w14:paraId="074B5C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783</w:t>
      </w:r>
    </w:p>
    <w:p w14:paraId="711696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783</w:t>
      </w:r>
    </w:p>
    <w:p w14:paraId="0AA974F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783</w:t>
      </w:r>
    </w:p>
    <w:p w14:paraId="21F80F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783</w:t>
      </w:r>
    </w:p>
    <w:p w14:paraId="4484F0E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783</w:t>
      </w:r>
    </w:p>
    <w:p w14:paraId="3B1B2F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783</w:t>
      </w:r>
    </w:p>
    <w:p w14:paraId="1CEFA5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783</w:t>
      </w:r>
    </w:p>
    <w:p w14:paraId="30A6588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color w:val="000000"/>
        </w:rPr>
        <w:t>E-UTRAN FDD Intra-frequency RRC Re-establishment</w:t>
      </w:r>
      <w:r w:rsidRPr="00CA4F9C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783</w:t>
      </w:r>
    </w:p>
    <w:p w14:paraId="789E80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783</w:t>
      </w:r>
    </w:p>
    <w:p w14:paraId="73C75D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783</w:t>
      </w:r>
    </w:p>
    <w:p w14:paraId="425042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784</w:t>
      </w:r>
    </w:p>
    <w:p w14:paraId="1C15016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784</w:t>
      </w:r>
    </w:p>
    <w:p w14:paraId="6CE35D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784</w:t>
      </w:r>
    </w:p>
    <w:p w14:paraId="6975A1F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784</w:t>
      </w:r>
    </w:p>
    <w:p w14:paraId="60D4B1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784</w:t>
      </w:r>
    </w:p>
    <w:p w14:paraId="5AADD4A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784</w:t>
      </w:r>
    </w:p>
    <w:p w14:paraId="59C412F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6.1.6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E-UTRAN FD-FDD Intra-frequency RRC Re-establishment for UE category 0</w:t>
      </w:r>
      <w:r>
        <w:tab/>
        <w:t>785</w:t>
      </w:r>
    </w:p>
    <w:p w14:paraId="521850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785</w:t>
      </w:r>
    </w:p>
    <w:p w14:paraId="09DD652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785</w:t>
      </w:r>
    </w:p>
    <w:p w14:paraId="0D7E7FD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785</w:t>
      </w:r>
    </w:p>
    <w:p w14:paraId="48FBC3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786</w:t>
      </w:r>
    </w:p>
    <w:p w14:paraId="7D8C03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786</w:t>
      </w:r>
    </w:p>
    <w:p w14:paraId="7F6958B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786</w:t>
      </w:r>
    </w:p>
    <w:p w14:paraId="077CD6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787</w:t>
      </w:r>
    </w:p>
    <w:p w14:paraId="5B3C94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787</w:t>
      </w:r>
    </w:p>
    <w:p w14:paraId="3E2498A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6.1.7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E-UTRAN HD-FDD Intra-frequency RRC Re-establishment for UE category 0</w:t>
      </w:r>
      <w:r>
        <w:tab/>
        <w:t>789</w:t>
      </w:r>
    </w:p>
    <w:p w14:paraId="1D01B4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789</w:t>
      </w:r>
    </w:p>
    <w:p w14:paraId="6565786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789</w:t>
      </w:r>
    </w:p>
    <w:p w14:paraId="00C979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789</w:t>
      </w:r>
    </w:p>
    <w:p w14:paraId="4C58AB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789</w:t>
      </w:r>
    </w:p>
    <w:p w14:paraId="00A820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789</w:t>
      </w:r>
    </w:p>
    <w:p w14:paraId="4D01BA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790</w:t>
      </w:r>
    </w:p>
    <w:p w14:paraId="566019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791</w:t>
      </w:r>
    </w:p>
    <w:p w14:paraId="3FCAEF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791</w:t>
      </w:r>
    </w:p>
    <w:p w14:paraId="67461DB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</w:rPr>
        <w:t>E-UTRAN TDD Intra-frequency RRC Re-establishment for UE category 0</w:t>
      </w:r>
      <w:r>
        <w:tab/>
        <w:t>793</w:t>
      </w:r>
    </w:p>
    <w:p w14:paraId="07EEA7D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793</w:t>
      </w:r>
    </w:p>
    <w:p w14:paraId="69A972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793</w:t>
      </w:r>
    </w:p>
    <w:p w14:paraId="249EE1E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793</w:t>
      </w:r>
    </w:p>
    <w:p w14:paraId="7E4C3D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793</w:t>
      </w:r>
    </w:p>
    <w:p w14:paraId="4DDA33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793</w:t>
      </w:r>
    </w:p>
    <w:p w14:paraId="46EA60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794</w:t>
      </w:r>
    </w:p>
    <w:p w14:paraId="287A55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795</w:t>
      </w:r>
    </w:p>
    <w:p w14:paraId="783C82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795</w:t>
      </w:r>
    </w:p>
    <w:p w14:paraId="446D478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6.1.9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E-UTRAN FD-FDD Intra-frequency RRC Re-establishment for CE UE in CEModeA</w:t>
      </w:r>
      <w:r>
        <w:tab/>
        <w:t>797</w:t>
      </w:r>
    </w:p>
    <w:p w14:paraId="2F5E51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797</w:t>
      </w:r>
    </w:p>
    <w:p w14:paraId="505CEF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797</w:t>
      </w:r>
    </w:p>
    <w:p w14:paraId="18529A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797</w:t>
      </w:r>
    </w:p>
    <w:p w14:paraId="33EADD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798</w:t>
      </w:r>
    </w:p>
    <w:p w14:paraId="54440A2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798</w:t>
      </w:r>
    </w:p>
    <w:p w14:paraId="51455B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798</w:t>
      </w:r>
    </w:p>
    <w:p w14:paraId="6CDE6E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799</w:t>
      </w:r>
    </w:p>
    <w:p w14:paraId="2C4F9C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799</w:t>
      </w:r>
    </w:p>
    <w:p w14:paraId="053A7FE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6.1.10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E-UTRAN HD-FDD Intra-frequency RRC Re-establishment for CE UE in CEModeA</w:t>
      </w:r>
      <w:r>
        <w:tab/>
        <w:t>801</w:t>
      </w:r>
    </w:p>
    <w:p w14:paraId="304884D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801</w:t>
      </w:r>
    </w:p>
    <w:p w14:paraId="691D55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801</w:t>
      </w:r>
    </w:p>
    <w:p w14:paraId="25721C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801</w:t>
      </w:r>
    </w:p>
    <w:p w14:paraId="25C4D1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801</w:t>
      </w:r>
    </w:p>
    <w:p w14:paraId="0A9F61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801</w:t>
      </w:r>
    </w:p>
    <w:p w14:paraId="1F6B56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802</w:t>
      </w:r>
    </w:p>
    <w:p w14:paraId="73E6C8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802</w:t>
      </w:r>
    </w:p>
    <w:p w14:paraId="779F61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802</w:t>
      </w:r>
    </w:p>
    <w:p w14:paraId="386D685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</w:rPr>
        <w:t>E-UTRAN TDD Intra-frequency RRC Re-establishment for</w:t>
      </w:r>
      <w:r w:rsidRPr="00CA4F9C">
        <w:rPr>
          <w:snapToGrid w:val="0"/>
        </w:rPr>
        <w:t xml:space="preserve"> CE UE in CEModeA</w:t>
      </w:r>
      <w:r>
        <w:tab/>
        <w:t>804</w:t>
      </w:r>
    </w:p>
    <w:p w14:paraId="5849760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804</w:t>
      </w:r>
    </w:p>
    <w:p w14:paraId="1542A8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804</w:t>
      </w:r>
    </w:p>
    <w:p w14:paraId="3942CB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804</w:t>
      </w:r>
    </w:p>
    <w:p w14:paraId="528EC9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804</w:t>
      </w:r>
    </w:p>
    <w:p w14:paraId="4AC5FA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804</w:t>
      </w:r>
    </w:p>
    <w:p w14:paraId="282918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805</w:t>
      </w:r>
    </w:p>
    <w:p w14:paraId="4BA008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805</w:t>
      </w:r>
    </w:p>
    <w:p w14:paraId="5560EB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805</w:t>
      </w:r>
    </w:p>
    <w:p w14:paraId="0244047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6.1.12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 xml:space="preserve">E-UTRAN FD-FDD Intra-frequency RRC Re-establishment for </w:t>
      </w:r>
      <w:r w:rsidRPr="00CA4F9C">
        <w:rPr>
          <w:snapToGrid w:val="0"/>
          <w:lang w:eastAsia="zh-TW"/>
        </w:rPr>
        <w:t>CE</w:t>
      </w:r>
      <w:r w:rsidRPr="00CA4F9C">
        <w:rPr>
          <w:snapToGrid w:val="0"/>
        </w:rPr>
        <w:t xml:space="preserve"> UE in CEModeB</w:t>
      </w:r>
      <w:r>
        <w:tab/>
        <w:t>807</w:t>
      </w:r>
    </w:p>
    <w:p w14:paraId="066B80D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807</w:t>
      </w:r>
    </w:p>
    <w:p w14:paraId="653AF3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807</w:t>
      </w:r>
    </w:p>
    <w:p w14:paraId="2190F1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807</w:t>
      </w:r>
    </w:p>
    <w:p w14:paraId="5095D0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808</w:t>
      </w:r>
    </w:p>
    <w:p w14:paraId="1E62E7C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808</w:t>
      </w:r>
    </w:p>
    <w:p w14:paraId="53620CB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808</w:t>
      </w:r>
    </w:p>
    <w:p w14:paraId="738F93E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809</w:t>
      </w:r>
    </w:p>
    <w:p w14:paraId="6629548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809</w:t>
      </w:r>
    </w:p>
    <w:p w14:paraId="5A9C18E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6.1.13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E-UTRAN HD-FDD Intra-frequency RRC Re-establishment for CE UE in CEModeB</w:t>
      </w:r>
      <w:r>
        <w:tab/>
        <w:t>811</w:t>
      </w:r>
    </w:p>
    <w:p w14:paraId="317444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811</w:t>
      </w:r>
    </w:p>
    <w:p w14:paraId="547AF3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811</w:t>
      </w:r>
    </w:p>
    <w:p w14:paraId="0BCBAD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811</w:t>
      </w:r>
    </w:p>
    <w:p w14:paraId="1FD322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811</w:t>
      </w:r>
    </w:p>
    <w:p w14:paraId="01F112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811</w:t>
      </w:r>
    </w:p>
    <w:p w14:paraId="184D8E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812</w:t>
      </w:r>
    </w:p>
    <w:p w14:paraId="7260BD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812</w:t>
      </w:r>
    </w:p>
    <w:p w14:paraId="044A82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812</w:t>
      </w:r>
    </w:p>
    <w:p w14:paraId="398B677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6.1.14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 xml:space="preserve">E-UTRAN TDD Intra-frequency RRC Re-establishment for </w:t>
      </w:r>
      <w:r w:rsidRPr="00CA4F9C">
        <w:rPr>
          <w:snapToGrid w:val="0"/>
          <w:lang w:eastAsia="zh-TW"/>
        </w:rPr>
        <w:t xml:space="preserve">CE </w:t>
      </w:r>
      <w:r w:rsidRPr="00CA4F9C">
        <w:rPr>
          <w:snapToGrid w:val="0"/>
        </w:rPr>
        <w:t>UE in CEModeB</w:t>
      </w:r>
      <w:r>
        <w:tab/>
        <w:t>814</w:t>
      </w:r>
    </w:p>
    <w:p w14:paraId="340D6B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814</w:t>
      </w:r>
    </w:p>
    <w:p w14:paraId="01D70A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814</w:t>
      </w:r>
    </w:p>
    <w:p w14:paraId="31AD46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814</w:t>
      </w:r>
    </w:p>
    <w:p w14:paraId="5F7A19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814</w:t>
      </w:r>
    </w:p>
    <w:p w14:paraId="6A33090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814</w:t>
      </w:r>
    </w:p>
    <w:p w14:paraId="42EDD3A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815</w:t>
      </w:r>
    </w:p>
    <w:p w14:paraId="38DD17B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815</w:t>
      </w:r>
    </w:p>
    <w:p w14:paraId="14E398D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815</w:t>
      </w:r>
    </w:p>
    <w:p w14:paraId="7A6BC71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6.1.</w:t>
      </w:r>
      <w:r w:rsidRPr="00CA4F9C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 xml:space="preserve">HD-FDD Intra-frequency RRC Re-establishment for </w:t>
      </w:r>
      <w:r w:rsidRPr="00CA4F9C">
        <w:rPr>
          <w:snapToGrid w:val="0"/>
          <w:lang w:eastAsia="zh-CN"/>
        </w:rPr>
        <w:t>category NB1</w:t>
      </w:r>
      <w:r w:rsidRPr="00CA4F9C">
        <w:rPr>
          <w:rFonts w:eastAsia="PMingLiU"/>
          <w:snapToGrid w:val="0"/>
          <w:lang w:eastAsia="zh-TW"/>
        </w:rPr>
        <w:t xml:space="preserve"> UE</w:t>
      </w:r>
      <w:r w:rsidRPr="00CA4F9C">
        <w:rPr>
          <w:snapToGrid w:val="0"/>
          <w:lang w:eastAsia="zh-CN"/>
        </w:rPr>
        <w:t xml:space="preserve"> in In-Band mode under enhanced coverage</w:t>
      </w:r>
      <w:r>
        <w:tab/>
        <w:t>817</w:t>
      </w:r>
    </w:p>
    <w:p w14:paraId="13C102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817</w:t>
      </w:r>
    </w:p>
    <w:p w14:paraId="6E8E0B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817</w:t>
      </w:r>
    </w:p>
    <w:p w14:paraId="5A53EFF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817</w:t>
      </w:r>
    </w:p>
    <w:p w14:paraId="6128FD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817</w:t>
      </w:r>
    </w:p>
    <w:p w14:paraId="7C9757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817</w:t>
      </w:r>
    </w:p>
    <w:p w14:paraId="5506369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818</w:t>
      </w:r>
    </w:p>
    <w:p w14:paraId="6A699A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819</w:t>
      </w:r>
    </w:p>
    <w:p w14:paraId="705216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819</w:t>
      </w:r>
    </w:p>
    <w:p w14:paraId="1839F17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6.1.16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HD-FDD Int</w:t>
      </w:r>
      <w:r w:rsidRPr="00CA4F9C">
        <w:rPr>
          <w:snapToGrid w:val="0"/>
          <w:lang w:eastAsia="zh-CN"/>
        </w:rPr>
        <w:t>er</w:t>
      </w:r>
      <w:r w:rsidRPr="00CA4F9C">
        <w:rPr>
          <w:snapToGrid w:val="0"/>
        </w:rPr>
        <w:t xml:space="preserve">-frequency RRC Re-establishment for </w:t>
      </w:r>
      <w:r w:rsidRPr="00CA4F9C">
        <w:rPr>
          <w:rFonts w:eastAsia="PMingLiU"/>
          <w:snapToGrid w:val="0"/>
          <w:lang w:eastAsia="zh-TW"/>
        </w:rPr>
        <w:t>c</w:t>
      </w:r>
      <w:r w:rsidRPr="00CA4F9C">
        <w:rPr>
          <w:snapToGrid w:val="0"/>
        </w:rPr>
        <w:t>ategory NB1 UE</w:t>
      </w:r>
      <w:r w:rsidRPr="00CA4F9C">
        <w:rPr>
          <w:snapToGrid w:val="0"/>
          <w:lang w:eastAsia="zh-CN"/>
        </w:rPr>
        <w:t xml:space="preserve"> in In-Band mode under </w:t>
      </w:r>
      <w:r w:rsidRPr="00CA4F9C">
        <w:rPr>
          <w:rFonts w:cs="Arial"/>
          <w:lang w:eastAsia="zh-CN"/>
        </w:rPr>
        <w:t xml:space="preserve">normal </w:t>
      </w:r>
      <w:r w:rsidRPr="00CA4F9C">
        <w:rPr>
          <w:snapToGrid w:val="0"/>
          <w:lang w:eastAsia="zh-CN"/>
        </w:rPr>
        <w:t>coverage</w:t>
      </w:r>
      <w:r>
        <w:tab/>
        <w:t>821</w:t>
      </w:r>
    </w:p>
    <w:p w14:paraId="01F1C5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821</w:t>
      </w:r>
    </w:p>
    <w:p w14:paraId="334362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821</w:t>
      </w:r>
    </w:p>
    <w:p w14:paraId="3B1D17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821</w:t>
      </w:r>
    </w:p>
    <w:p w14:paraId="662804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821</w:t>
      </w:r>
    </w:p>
    <w:p w14:paraId="283006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821</w:t>
      </w:r>
    </w:p>
    <w:p w14:paraId="557BA9F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822</w:t>
      </w:r>
    </w:p>
    <w:p w14:paraId="0433D0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823</w:t>
      </w:r>
    </w:p>
    <w:p w14:paraId="52D0D1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823</w:t>
      </w:r>
    </w:p>
    <w:p w14:paraId="3008A40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6.1.17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825</w:t>
      </w:r>
    </w:p>
    <w:p w14:paraId="568973A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6.1.18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Inter-frequency RRC Re-establishment for CE UE in CEModeA</w:t>
      </w:r>
      <w:r>
        <w:tab/>
        <w:t>825</w:t>
      </w:r>
    </w:p>
    <w:p w14:paraId="72261E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825</w:t>
      </w:r>
    </w:p>
    <w:p w14:paraId="3B7CC3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825</w:t>
      </w:r>
    </w:p>
    <w:p w14:paraId="3C6AFD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825</w:t>
      </w:r>
    </w:p>
    <w:p w14:paraId="6F85CF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825</w:t>
      </w:r>
    </w:p>
    <w:p w14:paraId="7B711E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825</w:t>
      </w:r>
    </w:p>
    <w:p w14:paraId="3D9A5E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826</w:t>
      </w:r>
    </w:p>
    <w:p w14:paraId="661C61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826</w:t>
      </w:r>
    </w:p>
    <w:p w14:paraId="69DC2E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827</w:t>
      </w:r>
    </w:p>
    <w:p w14:paraId="3F00DDF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  <w:lang w:eastAsia="zh-TW"/>
        </w:rPr>
        <w:t>6</w:t>
      </w:r>
      <w:r w:rsidRPr="00CA4F9C">
        <w:rPr>
          <w:bCs/>
        </w:rPr>
        <w:t>.</w:t>
      </w:r>
      <w:r w:rsidRPr="00CA4F9C">
        <w:rPr>
          <w:bCs/>
          <w:lang w:eastAsia="zh-TW"/>
        </w:rPr>
        <w:t>1</w:t>
      </w:r>
      <w:r w:rsidRPr="00CA4F9C">
        <w:rPr>
          <w:bCs/>
        </w:rPr>
        <w:t>.</w:t>
      </w:r>
      <w:r w:rsidRPr="00CA4F9C">
        <w:rPr>
          <w:bCs/>
          <w:lang w:eastAsia="zh-TW"/>
        </w:rPr>
        <w:t>2</w:t>
      </w:r>
      <w:r w:rsidRPr="00CA4F9C">
        <w:rPr>
          <w:bCs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NB1 in In-Band mode under normal coverage</w:t>
      </w:r>
      <w:r>
        <w:tab/>
        <w:t>828</w:t>
      </w:r>
    </w:p>
    <w:p w14:paraId="1F510C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828</w:t>
      </w:r>
    </w:p>
    <w:p w14:paraId="036B93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828</w:t>
      </w:r>
    </w:p>
    <w:p w14:paraId="50F48D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829</w:t>
      </w:r>
    </w:p>
    <w:p w14:paraId="50DD6B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829</w:t>
      </w:r>
    </w:p>
    <w:p w14:paraId="59837D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829</w:t>
      </w:r>
    </w:p>
    <w:p w14:paraId="24748B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830</w:t>
      </w:r>
    </w:p>
    <w:p w14:paraId="261787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830</w:t>
      </w:r>
    </w:p>
    <w:p w14:paraId="6FB47F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830</w:t>
      </w:r>
    </w:p>
    <w:p w14:paraId="7A9C7A9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  <w:lang w:eastAsia="zh-TW"/>
        </w:rPr>
        <w:t>6</w:t>
      </w:r>
      <w:r w:rsidRPr="00CA4F9C">
        <w:rPr>
          <w:bCs/>
        </w:rPr>
        <w:t>.</w:t>
      </w:r>
      <w:r w:rsidRPr="00CA4F9C">
        <w:rPr>
          <w:bCs/>
          <w:lang w:eastAsia="zh-TW"/>
        </w:rPr>
        <w:t>1</w:t>
      </w:r>
      <w:r w:rsidRPr="00CA4F9C">
        <w:rPr>
          <w:bCs/>
        </w:rPr>
        <w:t>.</w:t>
      </w:r>
      <w:r w:rsidRPr="00CA4F9C">
        <w:rPr>
          <w:bCs/>
          <w:lang w:eastAsia="zh-TW"/>
        </w:rPr>
        <w:t>24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Intra-frequency RRC Re-establishment for UE category NB1 in In-Band mode under enhanced coverage</w:t>
      </w:r>
      <w:r>
        <w:tab/>
        <w:t>832</w:t>
      </w:r>
    </w:p>
    <w:p w14:paraId="6016F4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832</w:t>
      </w:r>
    </w:p>
    <w:p w14:paraId="6B9B90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832</w:t>
      </w:r>
    </w:p>
    <w:p w14:paraId="4A0052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832</w:t>
      </w:r>
    </w:p>
    <w:p w14:paraId="0971AA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833</w:t>
      </w:r>
    </w:p>
    <w:p w14:paraId="68AF1A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833</w:t>
      </w:r>
    </w:p>
    <w:p w14:paraId="20A5038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833</w:t>
      </w:r>
    </w:p>
    <w:p w14:paraId="7584CA3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833</w:t>
      </w:r>
    </w:p>
    <w:p w14:paraId="024FD7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834</w:t>
      </w:r>
    </w:p>
    <w:p w14:paraId="4C02E3D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</w:t>
      </w:r>
      <w:r>
        <w:tab/>
        <w:t>835</w:t>
      </w:r>
    </w:p>
    <w:p w14:paraId="25EC4EA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tab/>
        <w:t>835</w:t>
      </w:r>
    </w:p>
    <w:p w14:paraId="75935F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835</w:t>
      </w:r>
    </w:p>
    <w:p w14:paraId="31BBCA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835</w:t>
      </w:r>
    </w:p>
    <w:p w14:paraId="0C59BB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835</w:t>
      </w:r>
    </w:p>
    <w:p w14:paraId="698BAF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836</w:t>
      </w:r>
    </w:p>
    <w:p w14:paraId="2ECBDB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836</w:t>
      </w:r>
    </w:p>
    <w:p w14:paraId="5DA96B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836</w:t>
      </w:r>
    </w:p>
    <w:p w14:paraId="479FF6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838</w:t>
      </w:r>
    </w:p>
    <w:p w14:paraId="5EB19B6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838</w:t>
      </w:r>
    </w:p>
    <w:p w14:paraId="5EA3118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 for UE Category 1bis</w:t>
      </w:r>
      <w:r>
        <w:tab/>
        <w:t>841</w:t>
      </w:r>
    </w:p>
    <w:p w14:paraId="30E496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6.2.1_2.1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841</w:t>
      </w:r>
    </w:p>
    <w:p w14:paraId="4C621B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6.2.1_2.2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841</w:t>
      </w:r>
    </w:p>
    <w:p w14:paraId="6ABD78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6.2.1_2.3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841</w:t>
      </w:r>
    </w:p>
    <w:p w14:paraId="01BD89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6.2.1_2.4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841</w:t>
      </w:r>
    </w:p>
    <w:p w14:paraId="5F4278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841</w:t>
      </w:r>
    </w:p>
    <w:p w14:paraId="140EF0F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841</w:t>
      </w:r>
    </w:p>
    <w:p w14:paraId="1C3F9C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841</w:t>
      </w:r>
    </w:p>
    <w:p w14:paraId="4F53B5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6.2.1_2.5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841</w:t>
      </w:r>
    </w:p>
    <w:p w14:paraId="596FBA8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tab/>
        <w:t>841</w:t>
      </w:r>
    </w:p>
    <w:p w14:paraId="2E54711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841</w:t>
      </w:r>
    </w:p>
    <w:p w14:paraId="788440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841</w:t>
      </w:r>
    </w:p>
    <w:p w14:paraId="04B3D5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842</w:t>
      </w:r>
    </w:p>
    <w:p w14:paraId="0207A1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842</w:t>
      </w:r>
    </w:p>
    <w:p w14:paraId="79C31C1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842</w:t>
      </w:r>
    </w:p>
    <w:p w14:paraId="4D1AD0B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842</w:t>
      </w:r>
    </w:p>
    <w:p w14:paraId="18C5EC3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843</w:t>
      </w:r>
    </w:p>
    <w:p w14:paraId="7C0333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844</w:t>
      </w:r>
    </w:p>
    <w:p w14:paraId="21E3255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UE Category 1bis</w:t>
      </w:r>
      <w:r>
        <w:tab/>
        <w:t>845</w:t>
      </w:r>
    </w:p>
    <w:p w14:paraId="221BF6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6.2.2_2.1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845</w:t>
      </w:r>
    </w:p>
    <w:p w14:paraId="25CBCD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6.2.2_2.2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846</w:t>
      </w:r>
    </w:p>
    <w:p w14:paraId="168E517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6.2.2_2.3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846</w:t>
      </w:r>
    </w:p>
    <w:p w14:paraId="6CD913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6.2.2_2.4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846</w:t>
      </w:r>
    </w:p>
    <w:p w14:paraId="5ED0250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846</w:t>
      </w:r>
    </w:p>
    <w:p w14:paraId="722A1D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846</w:t>
      </w:r>
    </w:p>
    <w:p w14:paraId="54CB85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846</w:t>
      </w:r>
    </w:p>
    <w:p w14:paraId="1ECFA5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6.2.2_2.5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846</w:t>
      </w:r>
    </w:p>
    <w:p w14:paraId="1EFCB9D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</w:t>
      </w:r>
      <w:r>
        <w:tab/>
        <w:t>846</w:t>
      </w:r>
    </w:p>
    <w:p w14:paraId="60727B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846</w:t>
      </w:r>
    </w:p>
    <w:p w14:paraId="22FA68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846</w:t>
      </w:r>
    </w:p>
    <w:p w14:paraId="7B934A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846</w:t>
      </w:r>
    </w:p>
    <w:p w14:paraId="5C8F9CA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847</w:t>
      </w:r>
    </w:p>
    <w:p w14:paraId="0C7A2D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847</w:t>
      </w:r>
    </w:p>
    <w:p w14:paraId="462E931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847</w:t>
      </w:r>
    </w:p>
    <w:p w14:paraId="03CE56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849</w:t>
      </w:r>
    </w:p>
    <w:p w14:paraId="1DC97D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849</w:t>
      </w:r>
    </w:p>
    <w:p w14:paraId="55E7676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 for UE Category 1bis</w:t>
      </w:r>
      <w:r>
        <w:tab/>
        <w:t>852</w:t>
      </w:r>
    </w:p>
    <w:p w14:paraId="2977E46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6.2.3_2.1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852</w:t>
      </w:r>
    </w:p>
    <w:p w14:paraId="7781AC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6.2.3_2.2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852</w:t>
      </w:r>
    </w:p>
    <w:p w14:paraId="44CBC0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6.2.3_2.3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852</w:t>
      </w:r>
    </w:p>
    <w:p w14:paraId="57B3F7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6.2.3_2.4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852</w:t>
      </w:r>
    </w:p>
    <w:p w14:paraId="2E3ACD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852</w:t>
      </w:r>
    </w:p>
    <w:p w14:paraId="20E4235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852</w:t>
      </w:r>
    </w:p>
    <w:p w14:paraId="6B2CF5A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852</w:t>
      </w:r>
    </w:p>
    <w:p w14:paraId="36D81B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6.2.3_2.5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852</w:t>
      </w:r>
    </w:p>
    <w:p w14:paraId="1BAB5F6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</w:t>
      </w:r>
      <w:r>
        <w:tab/>
        <w:t>852</w:t>
      </w:r>
    </w:p>
    <w:p w14:paraId="187776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852</w:t>
      </w:r>
    </w:p>
    <w:p w14:paraId="3A0885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852</w:t>
      </w:r>
    </w:p>
    <w:p w14:paraId="73FF09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853</w:t>
      </w:r>
    </w:p>
    <w:p w14:paraId="1A2B10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853</w:t>
      </w:r>
    </w:p>
    <w:p w14:paraId="012D59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853</w:t>
      </w:r>
    </w:p>
    <w:p w14:paraId="43C2261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853</w:t>
      </w:r>
    </w:p>
    <w:p w14:paraId="0A3C93B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854</w:t>
      </w:r>
    </w:p>
    <w:p w14:paraId="50FC3B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855</w:t>
      </w:r>
    </w:p>
    <w:p w14:paraId="7784BEF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 for UE Category 1bis</w:t>
      </w:r>
      <w:r>
        <w:tab/>
        <w:t>857</w:t>
      </w:r>
    </w:p>
    <w:p w14:paraId="3AA040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6.2.4_2.1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857</w:t>
      </w:r>
    </w:p>
    <w:p w14:paraId="30E04F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6.2.4_2.2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857</w:t>
      </w:r>
    </w:p>
    <w:p w14:paraId="28486E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6.2.4_2.3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857</w:t>
      </w:r>
    </w:p>
    <w:p w14:paraId="7DD218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6.2.4_2.4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857</w:t>
      </w:r>
    </w:p>
    <w:p w14:paraId="7FF88A9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857</w:t>
      </w:r>
    </w:p>
    <w:p w14:paraId="7CEA9A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857</w:t>
      </w:r>
    </w:p>
    <w:p w14:paraId="4F37F4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857</w:t>
      </w:r>
    </w:p>
    <w:p w14:paraId="30A244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6.2.4_2.5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857</w:t>
      </w:r>
    </w:p>
    <w:p w14:paraId="5C1D13C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857</w:t>
      </w:r>
    </w:p>
    <w:p w14:paraId="628DDA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857</w:t>
      </w:r>
    </w:p>
    <w:p w14:paraId="76FB5C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858</w:t>
      </w:r>
    </w:p>
    <w:p w14:paraId="24141B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858</w:t>
      </w:r>
    </w:p>
    <w:p w14:paraId="326480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858</w:t>
      </w:r>
    </w:p>
    <w:p w14:paraId="54A708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858</w:t>
      </w:r>
    </w:p>
    <w:p w14:paraId="26F89E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858</w:t>
      </w:r>
    </w:p>
    <w:p w14:paraId="2AF479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858</w:t>
      </w:r>
    </w:p>
    <w:p w14:paraId="7FD7BA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858</w:t>
      </w:r>
    </w:p>
    <w:p w14:paraId="1227610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859</w:t>
      </w:r>
    </w:p>
    <w:p w14:paraId="0BC260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859</w:t>
      </w:r>
    </w:p>
    <w:p w14:paraId="3AF24F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859</w:t>
      </w:r>
    </w:p>
    <w:p w14:paraId="7CD78E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859</w:t>
      </w:r>
    </w:p>
    <w:p w14:paraId="7470E1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859</w:t>
      </w:r>
    </w:p>
    <w:p w14:paraId="297ABF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859</w:t>
      </w:r>
    </w:p>
    <w:p w14:paraId="650AE6D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859</w:t>
      </w:r>
    </w:p>
    <w:p w14:paraId="6E467A1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860</w:t>
      </w:r>
    </w:p>
    <w:p w14:paraId="20C739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860</w:t>
      </w:r>
    </w:p>
    <w:p w14:paraId="1604E92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SCell in sTAG</w:t>
      </w:r>
      <w:r>
        <w:tab/>
        <w:t>860</w:t>
      </w:r>
    </w:p>
    <w:p w14:paraId="557214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860</w:t>
      </w:r>
    </w:p>
    <w:p w14:paraId="1494D1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860</w:t>
      </w:r>
    </w:p>
    <w:p w14:paraId="2C4214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860</w:t>
      </w:r>
    </w:p>
    <w:p w14:paraId="7E1910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861</w:t>
      </w:r>
    </w:p>
    <w:p w14:paraId="22911F0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861</w:t>
      </w:r>
    </w:p>
    <w:p w14:paraId="345EFB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861</w:t>
      </w:r>
    </w:p>
    <w:p w14:paraId="3AF16E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862</w:t>
      </w:r>
    </w:p>
    <w:p w14:paraId="5B2FEC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864</w:t>
      </w:r>
    </w:p>
    <w:p w14:paraId="589BEA9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867</w:t>
      </w:r>
    </w:p>
    <w:p w14:paraId="708330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867</w:t>
      </w:r>
    </w:p>
    <w:p w14:paraId="73F68D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867</w:t>
      </w:r>
    </w:p>
    <w:p w14:paraId="5494456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867</w:t>
      </w:r>
    </w:p>
    <w:p w14:paraId="57386D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867</w:t>
      </w:r>
    </w:p>
    <w:p w14:paraId="2AD50C4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867</w:t>
      </w:r>
    </w:p>
    <w:p w14:paraId="4A43AA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868</w:t>
      </w:r>
    </w:p>
    <w:p w14:paraId="20FB38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869</w:t>
      </w:r>
    </w:p>
    <w:p w14:paraId="60AA1D0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871</w:t>
      </w:r>
    </w:p>
    <w:p w14:paraId="7927B82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6.2.9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3DL/3UL TDD CA Non-Contention Based Random Access Test for 2 SCells</w:t>
      </w:r>
      <w:r>
        <w:tab/>
        <w:t>873</w:t>
      </w:r>
    </w:p>
    <w:p w14:paraId="03D1B0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6.2.9.1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Test purpose</w:t>
      </w:r>
      <w:r>
        <w:tab/>
        <w:t>873</w:t>
      </w:r>
    </w:p>
    <w:p w14:paraId="1E6C04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6.2.9.2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Test applicability</w:t>
      </w:r>
      <w:r>
        <w:tab/>
        <w:t>873</w:t>
      </w:r>
    </w:p>
    <w:p w14:paraId="30EAD8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6.2.9.3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Minimum conformance requirements</w:t>
      </w:r>
      <w:r>
        <w:tab/>
        <w:t>873</w:t>
      </w:r>
    </w:p>
    <w:p w14:paraId="3C8524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6.2.9.4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Test description</w:t>
      </w:r>
      <w:r>
        <w:tab/>
        <w:t>874</w:t>
      </w:r>
    </w:p>
    <w:p w14:paraId="5AD258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6.2.9.4.1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Initial conditions</w:t>
      </w:r>
      <w:r>
        <w:tab/>
        <w:t>874</w:t>
      </w:r>
    </w:p>
    <w:p w14:paraId="52A126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6.2.9.4.2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Test procedure</w:t>
      </w:r>
      <w:r>
        <w:tab/>
        <w:t>874</w:t>
      </w:r>
    </w:p>
    <w:p w14:paraId="0B5044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875</w:t>
      </w:r>
    </w:p>
    <w:p w14:paraId="215B81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878</w:t>
      </w:r>
    </w:p>
    <w:p w14:paraId="4E84AE1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881</w:t>
      </w:r>
    </w:p>
    <w:p w14:paraId="5316D1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881</w:t>
      </w:r>
    </w:p>
    <w:p w14:paraId="2D7BFA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881</w:t>
      </w:r>
    </w:p>
    <w:p w14:paraId="083CFD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881</w:t>
      </w:r>
    </w:p>
    <w:p w14:paraId="26D659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882</w:t>
      </w:r>
    </w:p>
    <w:p w14:paraId="082B54E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882</w:t>
      </w:r>
    </w:p>
    <w:p w14:paraId="0164FB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882</w:t>
      </w:r>
    </w:p>
    <w:p w14:paraId="1A1273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884</w:t>
      </w:r>
    </w:p>
    <w:p w14:paraId="50E734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886</w:t>
      </w:r>
    </w:p>
    <w:p w14:paraId="50D6D14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889</w:t>
      </w:r>
    </w:p>
    <w:p w14:paraId="5C279C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889</w:t>
      </w:r>
    </w:p>
    <w:p w14:paraId="769EA5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889</w:t>
      </w:r>
    </w:p>
    <w:p w14:paraId="3F2E49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889</w:t>
      </w:r>
    </w:p>
    <w:p w14:paraId="6DD1F6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890</w:t>
      </w:r>
    </w:p>
    <w:p w14:paraId="2AFB61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890</w:t>
      </w:r>
    </w:p>
    <w:p w14:paraId="08DC3A1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890</w:t>
      </w:r>
    </w:p>
    <w:p w14:paraId="03AC985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890</w:t>
      </w:r>
    </w:p>
    <w:p w14:paraId="0F5BEB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890</w:t>
      </w:r>
    </w:p>
    <w:p w14:paraId="546202E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893</w:t>
      </w:r>
    </w:p>
    <w:p w14:paraId="4F15BB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893</w:t>
      </w:r>
    </w:p>
    <w:p w14:paraId="0FB67E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893</w:t>
      </w:r>
    </w:p>
    <w:p w14:paraId="670CA5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893</w:t>
      </w:r>
    </w:p>
    <w:p w14:paraId="6B3183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894</w:t>
      </w:r>
    </w:p>
    <w:p w14:paraId="658363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894</w:t>
      </w:r>
    </w:p>
    <w:p w14:paraId="7C9081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894</w:t>
      </w:r>
    </w:p>
    <w:p w14:paraId="4ED36F6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894</w:t>
      </w:r>
    </w:p>
    <w:p w14:paraId="206594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894</w:t>
      </w:r>
    </w:p>
    <w:p w14:paraId="73F1EF9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897</w:t>
      </w:r>
    </w:p>
    <w:p w14:paraId="23824A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897</w:t>
      </w:r>
    </w:p>
    <w:p w14:paraId="587103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897</w:t>
      </w:r>
    </w:p>
    <w:p w14:paraId="028F72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897</w:t>
      </w:r>
    </w:p>
    <w:p w14:paraId="542C461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898</w:t>
      </w:r>
    </w:p>
    <w:p w14:paraId="418A2A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898</w:t>
      </w:r>
    </w:p>
    <w:p w14:paraId="6C82577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899</w:t>
      </w:r>
    </w:p>
    <w:p w14:paraId="5F6382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900</w:t>
      </w:r>
    </w:p>
    <w:p w14:paraId="07A44A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903</w:t>
      </w:r>
    </w:p>
    <w:p w14:paraId="44C0364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905</w:t>
      </w:r>
    </w:p>
    <w:p w14:paraId="1CEF76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905</w:t>
      </w:r>
    </w:p>
    <w:p w14:paraId="29A58A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905</w:t>
      </w:r>
    </w:p>
    <w:p w14:paraId="4EC000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905</w:t>
      </w:r>
    </w:p>
    <w:p w14:paraId="36D9AB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906</w:t>
      </w:r>
    </w:p>
    <w:p w14:paraId="57A55D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906</w:t>
      </w:r>
    </w:p>
    <w:p w14:paraId="7E10CA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906</w:t>
      </w:r>
    </w:p>
    <w:p w14:paraId="653196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906</w:t>
      </w:r>
    </w:p>
    <w:p w14:paraId="3A6A78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906</w:t>
      </w:r>
    </w:p>
    <w:p w14:paraId="219A73B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909</w:t>
      </w:r>
    </w:p>
    <w:p w14:paraId="3D5715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909</w:t>
      </w:r>
    </w:p>
    <w:p w14:paraId="50ECCB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909</w:t>
      </w:r>
    </w:p>
    <w:p w14:paraId="2758AE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909</w:t>
      </w:r>
    </w:p>
    <w:p w14:paraId="102379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910</w:t>
      </w:r>
    </w:p>
    <w:p w14:paraId="3C0AE93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910</w:t>
      </w:r>
    </w:p>
    <w:p w14:paraId="09A115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910</w:t>
      </w:r>
    </w:p>
    <w:p w14:paraId="03C896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910</w:t>
      </w:r>
    </w:p>
    <w:p w14:paraId="414205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910</w:t>
      </w:r>
    </w:p>
    <w:p w14:paraId="1CE1075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normal coverage</w:t>
      </w:r>
      <w:r>
        <w:tab/>
        <w:t>913</w:t>
      </w:r>
    </w:p>
    <w:p w14:paraId="7FE30B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913</w:t>
      </w:r>
    </w:p>
    <w:p w14:paraId="444CE7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913</w:t>
      </w:r>
    </w:p>
    <w:p w14:paraId="554C80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913</w:t>
      </w:r>
    </w:p>
    <w:p w14:paraId="72E059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914</w:t>
      </w:r>
    </w:p>
    <w:p w14:paraId="23C577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914</w:t>
      </w:r>
    </w:p>
    <w:p w14:paraId="69838E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915</w:t>
      </w:r>
    </w:p>
    <w:p w14:paraId="770C1D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917</w:t>
      </w:r>
    </w:p>
    <w:p w14:paraId="26D4D5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919</w:t>
      </w:r>
    </w:p>
    <w:p w14:paraId="4E16126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Enhanced Coverage</w:t>
      </w:r>
      <w:r>
        <w:tab/>
        <w:t>923</w:t>
      </w:r>
    </w:p>
    <w:p w14:paraId="3FCD01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923</w:t>
      </w:r>
    </w:p>
    <w:p w14:paraId="36B92D1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923</w:t>
      </w:r>
    </w:p>
    <w:p w14:paraId="7904887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923</w:t>
      </w:r>
    </w:p>
    <w:p w14:paraId="3DF398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923</w:t>
      </w:r>
    </w:p>
    <w:p w14:paraId="4531B9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923</w:t>
      </w:r>
    </w:p>
    <w:p w14:paraId="1FA99C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923</w:t>
      </w:r>
    </w:p>
    <w:p w14:paraId="48E352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925</w:t>
      </w:r>
    </w:p>
    <w:p w14:paraId="53E39B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928</w:t>
      </w:r>
    </w:p>
    <w:p w14:paraId="5DDA35F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In-band mode in Enhanced Coverage</w:t>
      </w:r>
      <w:r>
        <w:tab/>
        <w:t>932</w:t>
      </w:r>
    </w:p>
    <w:p w14:paraId="175527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932</w:t>
      </w:r>
    </w:p>
    <w:p w14:paraId="38CD29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932</w:t>
      </w:r>
    </w:p>
    <w:p w14:paraId="31CAE8E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932</w:t>
      </w:r>
    </w:p>
    <w:p w14:paraId="5056EBC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932</w:t>
      </w:r>
    </w:p>
    <w:p w14:paraId="319FC1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932</w:t>
      </w:r>
    </w:p>
    <w:p w14:paraId="58C888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932</w:t>
      </w:r>
    </w:p>
    <w:p w14:paraId="2025F6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932</w:t>
      </w:r>
    </w:p>
    <w:p w14:paraId="6B656B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6.2.18.5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936</w:t>
      </w:r>
    </w:p>
    <w:p w14:paraId="2CDB68F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  <w:lang w:eastAsia="zh-TW"/>
        </w:rPr>
        <w:t>6</w:t>
      </w:r>
      <w:r w:rsidRPr="00CA4F9C">
        <w:rPr>
          <w:bCs/>
        </w:rPr>
        <w:t>.</w:t>
      </w:r>
      <w:r w:rsidRPr="00CA4F9C">
        <w:rPr>
          <w:bCs/>
          <w:lang w:eastAsia="zh-TW"/>
        </w:rPr>
        <w:t>2</w:t>
      </w:r>
      <w:r w:rsidRPr="00CA4F9C">
        <w:rPr>
          <w:bCs/>
        </w:rPr>
        <w:t>.</w:t>
      </w:r>
      <w:r w:rsidRPr="00CA4F9C">
        <w:rPr>
          <w:bCs/>
          <w:lang w:eastAsia="zh-TW"/>
        </w:rPr>
        <w:t>19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normal coverage</w:t>
      </w:r>
      <w:r>
        <w:tab/>
        <w:t>940</w:t>
      </w:r>
    </w:p>
    <w:p w14:paraId="7857CC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940</w:t>
      </w:r>
    </w:p>
    <w:p w14:paraId="5B5826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940</w:t>
      </w:r>
    </w:p>
    <w:p w14:paraId="5FBD0F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940</w:t>
      </w:r>
    </w:p>
    <w:p w14:paraId="7316A6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941</w:t>
      </w:r>
    </w:p>
    <w:p w14:paraId="46EEB68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941</w:t>
      </w:r>
    </w:p>
    <w:p w14:paraId="4EDCD1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941</w:t>
      </w:r>
    </w:p>
    <w:p w14:paraId="084BC2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941</w:t>
      </w:r>
    </w:p>
    <w:p w14:paraId="5D78251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941</w:t>
      </w:r>
    </w:p>
    <w:p w14:paraId="6534A13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  <w:lang w:eastAsia="zh-TW"/>
        </w:rPr>
        <w:t>6</w:t>
      </w:r>
      <w:r w:rsidRPr="00CA4F9C">
        <w:rPr>
          <w:bCs/>
        </w:rPr>
        <w:t>.</w:t>
      </w:r>
      <w:r w:rsidRPr="00CA4F9C">
        <w:rPr>
          <w:bCs/>
          <w:lang w:eastAsia="zh-TW"/>
        </w:rPr>
        <w:t>2</w:t>
      </w:r>
      <w:r w:rsidRPr="00CA4F9C">
        <w:rPr>
          <w:bCs/>
        </w:rPr>
        <w:t>.</w:t>
      </w:r>
      <w:r w:rsidRPr="00CA4F9C">
        <w:rPr>
          <w:bCs/>
          <w:lang w:eastAsia="zh-TW"/>
        </w:rPr>
        <w:t>20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enhanced coverage</w:t>
      </w:r>
      <w:r>
        <w:tab/>
        <w:t>946</w:t>
      </w:r>
    </w:p>
    <w:p w14:paraId="2F190F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946</w:t>
      </w:r>
    </w:p>
    <w:p w14:paraId="6F6CB4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946</w:t>
      </w:r>
    </w:p>
    <w:p w14:paraId="385256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946</w:t>
      </w:r>
    </w:p>
    <w:p w14:paraId="49D0EA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946</w:t>
      </w:r>
    </w:p>
    <w:p w14:paraId="6EBF00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946</w:t>
      </w:r>
    </w:p>
    <w:p w14:paraId="3081A2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946</w:t>
      </w:r>
    </w:p>
    <w:p w14:paraId="7831ED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946</w:t>
      </w:r>
    </w:p>
    <w:p w14:paraId="2E7C32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946</w:t>
      </w:r>
    </w:p>
    <w:p w14:paraId="6DB99D8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TDD Contention Based Random Access on Non-anchor Carrier Test for UE category NB1 UEs In-band mode in Enhanced Coverage</w:t>
      </w:r>
      <w:r>
        <w:tab/>
        <w:t>950</w:t>
      </w:r>
    </w:p>
    <w:p w14:paraId="04DE686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958</w:t>
      </w:r>
    </w:p>
    <w:p w14:paraId="63579E7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ab/>
        <w:t>958</w:t>
      </w:r>
    </w:p>
    <w:p w14:paraId="336728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958</w:t>
      </w:r>
    </w:p>
    <w:p w14:paraId="1794233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958</w:t>
      </w:r>
    </w:p>
    <w:p w14:paraId="29172B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958</w:t>
      </w:r>
    </w:p>
    <w:p w14:paraId="78E31A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959</w:t>
      </w:r>
    </w:p>
    <w:p w14:paraId="3B7402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959</w:t>
      </w:r>
    </w:p>
    <w:p w14:paraId="6C8E6B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960</w:t>
      </w:r>
    </w:p>
    <w:p w14:paraId="2EB3DF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960</w:t>
      </w:r>
    </w:p>
    <w:p w14:paraId="458CF0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961</w:t>
      </w:r>
    </w:p>
    <w:p w14:paraId="4AF6A9B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962</w:t>
      </w:r>
    </w:p>
    <w:p w14:paraId="73D9E2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962</w:t>
      </w:r>
    </w:p>
    <w:p w14:paraId="08C09C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962</w:t>
      </w:r>
    </w:p>
    <w:p w14:paraId="602F8E7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963</w:t>
      </w:r>
    </w:p>
    <w:p w14:paraId="1B7858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963</w:t>
      </w:r>
    </w:p>
    <w:p w14:paraId="72DD4E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963</w:t>
      </w:r>
    </w:p>
    <w:p w14:paraId="2F0691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963</w:t>
      </w:r>
    </w:p>
    <w:p w14:paraId="2A0D54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963</w:t>
      </w:r>
    </w:p>
    <w:p w14:paraId="5C5CA2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963</w:t>
      </w:r>
    </w:p>
    <w:p w14:paraId="68E5FB6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ab/>
        <w:t>963</w:t>
      </w:r>
    </w:p>
    <w:p w14:paraId="59EABEC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963</w:t>
      </w:r>
    </w:p>
    <w:p w14:paraId="1DA533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963</w:t>
      </w:r>
    </w:p>
    <w:p w14:paraId="65C6EDC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963</w:t>
      </w:r>
    </w:p>
    <w:p w14:paraId="1B9DF3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964</w:t>
      </w:r>
    </w:p>
    <w:p w14:paraId="159AB0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964</w:t>
      </w:r>
    </w:p>
    <w:p w14:paraId="6A7DB1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965</w:t>
      </w:r>
    </w:p>
    <w:p w14:paraId="72FEB8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965</w:t>
      </w:r>
    </w:p>
    <w:p w14:paraId="30E709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966</w:t>
      </w:r>
    </w:p>
    <w:p w14:paraId="2A62C5C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6.3.2_2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967</w:t>
      </w:r>
    </w:p>
    <w:p w14:paraId="2A49B82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6.3.2_2.1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967</w:t>
      </w:r>
    </w:p>
    <w:p w14:paraId="6929D89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6.3.2_2.2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967</w:t>
      </w:r>
    </w:p>
    <w:p w14:paraId="056672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6.3.2_2.3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968</w:t>
      </w:r>
    </w:p>
    <w:p w14:paraId="4648E5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6.3.2_2.4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968</w:t>
      </w:r>
    </w:p>
    <w:p w14:paraId="75939D7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968</w:t>
      </w:r>
    </w:p>
    <w:p w14:paraId="3B0D9E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968</w:t>
      </w:r>
    </w:p>
    <w:p w14:paraId="14884E7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968</w:t>
      </w:r>
    </w:p>
    <w:p w14:paraId="4C3794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6.3.2_2.5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968</w:t>
      </w:r>
    </w:p>
    <w:p w14:paraId="0B4AFD8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6.3.3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</w:t>
      </w:r>
      <w:r>
        <w:tab/>
        <w:t>968</w:t>
      </w:r>
    </w:p>
    <w:p w14:paraId="56EDEE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968</w:t>
      </w:r>
    </w:p>
    <w:p w14:paraId="00E859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968</w:t>
      </w:r>
    </w:p>
    <w:p w14:paraId="6CB4C0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968</w:t>
      </w:r>
    </w:p>
    <w:p w14:paraId="6D375C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969</w:t>
      </w:r>
    </w:p>
    <w:p w14:paraId="7FE49A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969</w:t>
      </w:r>
    </w:p>
    <w:p w14:paraId="00043D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969</w:t>
      </w:r>
    </w:p>
    <w:p w14:paraId="3DBE20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970</w:t>
      </w:r>
    </w:p>
    <w:p w14:paraId="41F4EA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971</w:t>
      </w:r>
    </w:p>
    <w:p w14:paraId="6BC4722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6.3.3_2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 for UE Category 1bis</w:t>
      </w:r>
      <w:r>
        <w:tab/>
        <w:t>972</w:t>
      </w:r>
    </w:p>
    <w:p w14:paraId="6A5B41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6.3.3_2.1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972</w:t>
      </w:r>
    </w:p>
    <w:p w14:paraId="49F303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6.3.3_2.2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972</w:t>
      </w:r>
    </w:p>
    <w:p w14:paraId="0AD38EE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6.3.3_2.3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972</w:t>
      </w:r>
    </w:p>
    <w:p w14:paraId="711ED2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6.3.3_2.4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972</w:t>
      </w:r>
    </w:p>
    <w:p w14:paraId="4684C9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972</w:t>
      </w:r>
    </w:p>
    <w:p w14:paraId="6F2A9D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972</w:t>
      </w:r>
    </w:p>
    <w:p w14:paraId="50D6250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973</w:t>
      </w:r>
    </w:p>
    <w:p w14:paraId="425651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6.3.3_2.5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973</w:t>
      </w:r>
    </w:p>
    <w:p w14:paraId="048A5FE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973</w:t>
      </w:r>
    </w:p>
    <w:p w14:paraId="4B8D18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973</w:t>
      </w:r>
    </w:p>
    <w:p w14:paraId="7EF67C7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973</w:t>
      </w:r>
    </w:p>
    <w:p w14:paraId="51114F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973</w:t>
      </w:r>
    </w:p>
    <w:p w14:paraId="20172D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973</w:t>
      </w:r>
    </w:p>
    <w:p w14:paraId="3439F5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973</w:t>
      </w:r>
    </w:p>
    <w:p w14:paraId="2E8538D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974</w:t>
      </w:r>
    </w:p>
    <w:p w14:paraId="47E3233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975</w:t>
      </w:r>
    </w:p>
    <w:p w14:paraId="6FCBDAC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975</w:t>
      </w:r>
    </w:p>
    <w:p w14:paraId="7A94517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6.3.4_2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provided for UE Category 1bis</w:t>
      </w:r>
      <w:r>
        <w:tab/>
        <w:t>977</w:t>
      </w:r>
    </w:p>
    <w:p w14:paraId="270722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6.3.4_2.1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977</w:t>
      </w:r>
    </w:p>
    <w:p w14:paraId="57D36A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6.3.4_2.2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977</w:t>
      </w:r>
    </w:p>
    <w:p w14:paraId="64ADC9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6.3.4_2.3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977</w:t>
      </w:r>
    </w:p>
    <w:p w14:paraId="7A1149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6.3.4_2.4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977</w:t>
      </w:r>
    </w:p>
    <w:p w14:paraId="043002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977</w:t>
      </w:r>
    </w:p>
    <w:p w14:paraId="40CAD4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977</w:t>
      </w:r>
    </w:p>
    <w:p w14:paraId="4053C6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977</w:t>
      </w:r>
    </w:p>
    <w:p w14:paraId="68FC5F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6.3.4_2.5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977</w:t>
      </w:r>
    </w:p>
    <w:p w14:paraId="34E03B7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977</w:t>
      </w:r>
    </w:p>
    <w:p w14:paraId="195593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977</w:t>
      </w:r>
    </w:p>
    <w:p w14:paraId="02F55A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978</w:t>
      </w:r>
    </w:p>
    <w:p w14:paraId="1993BD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978</w:t>
      </w:r>
    </w:p>
    <w:p w14:paraId="53EA69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978</w:t>
      </w:r>
    </w:p>
    <w:p w14:paraId="62E2C3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978</w:t>
      </w:r>
    </w:p>
    <w:p w14:paraId="3074699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979</w:t>
      </w:r>
    </w:p>
    <w:p w14:paraId="7D0475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980</w:t>
      </w:r>
    </w:p>
    <w:p w14:paraId="2F26AF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980</w:t>
      </w:r>
    </w:p>
    <w:p w14:paraId="7A351B5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6.3.5_2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982</w:t>
      </w:r>
    </w:p>
    <w:p w14:paraId="62665D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6.3.5_2.1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982</w:t>
      </w:r>
    </w:p>
    <w:p w14:paraId="0C1444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6.3.5_2.2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983</w:t>
      </w:r>
    </w:p>
    <w:p w14:paraId="008C44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6.3.5_2.3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983</w:t>
      </w:r>
    </w:p>
    <w:p w14:paraId="202A65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6.3.5_2.4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983</w:t>
      </w:r>
    </w:p>
    <w:p w14:paraId="1573F1A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6.3.5_2.4.1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983</w:t>
      </w:r>
    </w:p>
    <w:p w14:paraId="1C0972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983</w:t>
      </w:r>
    </w:p>
    <w:p w14:paraId="316D67B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983</w:t>
      </w:r>
    </w:p>
    <w:p w14:paraId="4D30F7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6.3.5_2.5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983</w:t>
      </w:r>
    </w:p>
    <w:p w14:paraId="6A9BFEF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983</w:t>
      </w:r>
    </w:p>
    <w:p w14:paraId="7D90EC7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983</w:t>
      </w:r>
    </w:p>
    <w:p w14:paraId="3BCDA8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983</w:t>
      </w:r>
    </w:p>
    <w:p w14:paraId="5BD03E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983</w:t>
      </w:r>
    </w:p>
    <w:p w14:paraId="5F0B98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984</w:t>
      </w:r>
    </w:p>
    <w:p w14:paraId="5ADE28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984</w:t>
      </w:r>
    </w:p>
    <w:p w14:paraId="17C7532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985</w:t>
      </w:r>
    </w:p>
    <w:p w14:paraId="54CD47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985</w:t>
      </w:r>
    </w:p>
    <w:p w14:paraId="6236EEC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986</w:t>
      </w:r>
    </w:p>
    <w:p w14:paraId="70744DF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988</w:t>
      </w:r>
    </w:p>
    <w:p w14:paraId="38E0FE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6.3.6_2.1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988</w:t>
      </w:r>
    </w:p>
    <w:p w14:paraId="2A8ED2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6.3.6_2.2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989</w:t>
      </w:r>
    </w:p>
    <w:p w14:paraId="441B41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6.3.6_2.3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989</w:t>
      </w:r>
    </w:p>
    <w:p w14:paraId="64B5AD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6.3.6_2.4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989</w:t>
      </w:r>
    </w:p>
    <w:p w14:paraId="28C176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989</w:t>
      </w:r>
    </w:p>
    <w:p w14:paraId="20DAE7B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989</w:t>
      </w:r>
    </w:p>
    <w:p w14:paraId="08F7BE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989</w:t>
      </w:r>
    </w:p>
    <w:p w14:paraId="23524E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6.3.6_2.5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989</w:t>
      </w:r>
    </w:p>
    <w:p w14:paraId="27A2B5D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</w:t>
      </w:r>
      <w:r>
        <w:tab/>
        <w:t>989</w:t>
      </w:r>
    </w:p>
    <w:p w14:paraId="2827FB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989</w:t>
      </w:r>
    </w:p>
    <w:p w14:paraId="20E2DF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989</w:t>
      </w:r>
    </w:p>
    <w:p w14:paraId="3AB72E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989</w:t>
      </w:r>
    </w:p>
    <w:p w14:paraId="2079CC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990</w:t>
      </w:r>
    </w:p>
    <w:p w14:paraId="7BA6040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990</w:t>
      </w:r>
    </w:p>
    <w:p w14:paraId="2AF4E0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991</w:t>
      </w:r>
    </w:p>
    <w:p w14:paraId="0F65A51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992</w:t>
      </w:r>
    </w:p>
    <w:p w14:paraId="497A1C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992</w:t>
      </w:r>
    </w:p>
    <w:p w14:paraId="6CAF8A9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6.3.7_2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 for UE Category 1bis</w:t>
      </w:r>
      <w:r>
        <w:tab/>
        <w:t>994</w:t>
      </w:r>
    </w:p>
    <w:p w14:paraId="25656DF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6.3.7_2.1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994</w:t>
      </w:r>
    </w:p>
    <w:p w14:paraId="3F38A1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6.3.7_2.2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994</w:t>
      </w:r>
    </w:p>
    <w:p w14:paraId="7A8A47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6.3.7_2.3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994</w:t>
      </w:r>
    </w:p>
    <w:p w14:paraId="25DC61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6.3.7_2.4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994</w:t>
      </w:r>
    </w:p>
    <w:p w14:paraId="12918FB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994</w:t>
      </w:r>
    </w:p>
    <w:p w14:paraId="7542935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994</w:t>
      </w:r>
    </w:p>
    <w:p w14:paraId="161BCE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994</w:t>
      </w:r>
    </w:p>
    <w:p w14:paraId="43DDE48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6.3.7_2.5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994</w:t>
      </w:r>
    </w:p>
    <w:p w14:paraId="329458F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994</w:t>
      </w:r>
    </w:p>
    <w:p w14:paraId="002510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994</w:t>
      </w:r>
    </w:p>
    <w:p w14:paraId="28EBA8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994</w:t>
      </w:r>
    </w:p>
    <w:p w14:paraId="73A682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995</w:t>
      </w:r>
    </w:p>
    <w:p w14:paraId="55E94F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995</w:t>
      </w:r>
    </w:p>
    <w:p w14:paraId="72A55E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995</w:t>
      </w:r>
    </w:p>
    <w:p w14:paraId="4D1EA85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996</w:t>
      </w:r>
    </w:p>
    <w:p w14:paraId="2C2D678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996</w:t>
      </w:r>
    </w:p>
    <w:p w14:paraId="64E96F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997</w:t>
      </w:r>
    </w:p>
    <w:p w14:paraId="6A778E5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6.3.8_2</w:t>
      </w:r>
      <w:r>
        <w:rPr>
          <w:rFonts w:ascii="Calibri" w:hAnsi="Calibri"/>
          <w:kern w:val="2"/>
          <w:sz w:val="24"/>
          <w:szCs w:val="24"/>
        </w:rPr>
        <w:tab/>
      </w:r>
      <w:r>
        <w:t>E-UTRA FDD RRC connection release redirection to UTRA TDD without SI provided for UE Category 1bis</w:t>
      </w:r>
      <w:r>
        <w:tab/>
        <w:t>999</w:t>
      </w:r>
    </w:p>
    <w:p w14:paraId="079BB4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6.3.8_2.1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999</w:t>
      </w:r>
    </w:p>
    <w:p w14:paraId="7B6C8F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6.3.8_2.2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999</w:t>
      </w:r>
    </w:p>
    <w:p w14:paraId="0ED672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6.3.8_2.3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999</w:t>
      </w:r>
    </w:p>
    <w:p w14:paraId="53F7A64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6.3.8_2.4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999</w:t>
      </w:r>
    </w:p>
    <w:p w14:paraId="5EB404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999</w:t>
      </w:r>
    </w:p>
    <w:p w14:paraId="3B105C1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999</w:t>
      </w:r>
    </w:p>
    <w:p w14:paraId="7DAA4F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999</w:t>
      </w:r>
    </w:p>
    <w:p w14:paraId="09A6838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6.3.8_2.5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999</w:t>
      </w:r>
    </w:p>
    <w:p w14:paraId="540FBC1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 without System Information</w:t>
      </w:r>
      <w:r>
        <w:tab/>
        <w:t>999</w:t>
      </w:r>
    </w:p>
    <w:p w14:paraId="7AB06C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999</w:t>
      </w:r>
    </w:p>
    <w:p w14:paraId="5D43B9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999</w:t>
      </w:r>
    </w:p>
    <w:p w14:paraId="0A249E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1000</w:t>
      </w:r>
    </w:p>
    <w:p w14:paraId="39D753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1000</w:t>
      </w:r>
    </w:p>
    <w:p w14:paraId="14A3228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1000</w:t>
      </w:r>
    </w:p>
    <w:p w14:paraId="516FD3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1001</w:t>
      </w:r>
    </w:p>
    <w:p w14:paraId="4A0852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1001</w:t>
      </w:r>
    </w:p>
    <w:p w14:paraId="3C4D576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1002</w:t>
      </w:r>
    </w:p>
    <w:p w14:paraId="7E1F40D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6.3.9_2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1004</w:t>
      </w:r>
    </w:p>
    <w:p w14:paraId="100869C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6.3.9_2.1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1004</w:t>
      </w:r>
    </w:p>
    <w:p w14:paraId="2DCFBF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6.3.9_2.2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1004</w:t>
      </w:r>
    </w:p>
    <w:p w14:paraId="15FA3B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6.3.9_2.3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1004</w:t>
      </w:r>
    </w:p>
    <w:p w14:paraId="3BBFDE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6.3.9_2.4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1004</w:t>
      </w:r>
    </w:p>
    <w:p w14:paraId="4AC566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1004</w:t>
      </w:r>
    </w:p>
    <w:p w14:paraId="120860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1004</w:t>
      </w:r>
    </w:p>
    <w:p w14:paraId="6664AF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1004</w:t>
      </w:r>
    </w:p>
    <w:p w14:paraId="3FB100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6.3.9_2.5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1005</w:t>
      </w:r>
    </w:p>
    <w:p w14:paraId="04678E5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1005</w:t>
      </w:r>
    </w:p>
    <w:p w14:paraId="13CD17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1005</w:t>
      </w:r>
    </w:p>
    <w:p w14:paraId="3DFBCB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1005</w:t>
      </w:r>
    </w:p>
    <w:p w14:paraId="7FCD5B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1005</w:t>
      </w:r>
    </w:p>
    <w:p w14:paraId="0435D5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1005</w:t>
      </w:r>
    </w:p>
    <w:p w14:paraId="204A63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1005</w:t>
      </w:r>
    </w:p>
    <w:p w14:paraId="60C9FEB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1006</w:t>
      </w:r>
    </w:p>
    <w:p w14:paraId="403CC95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1007</w:t>
      </w:r>
    </w:p>
    <w:p w14:paraId="770587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1007</w:t>
      </w:r>
    </w:p>
    <w:p w14:paraId="2A3DFBC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6.3.10_2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not provided for UE Category 1bis</w:t>
      </w:r>
      <w:r>
        <w:tab/>
        <w:t>1008</w:t>
      </w:r>
    </w:p>
    <w:p w14:paraId="26EFD9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6.3.10_2.1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1008</w:t>
      </w:r>
    </w:p>
    <w:p w14:paraId="5A7EB56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6.3.10_2.2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1008</w:t>
      </w:r>
    </w:p>
    <w:p w14:paraId="4A0174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6.3.10_2.3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1008</w:t>
      </w:r>
    </w:p>
    <w:p w14:paraId="34D59A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6.3.10_2.4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1009</w:t>
      </w:r>
    </w:p>
    <w:p w14:paraId="01973B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1009</w:t>
      </w:r>
    </w:p>
    <w:p w14:paraId="21D5C8F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1009</w:t>
      </w:r>
    </w:p>
    <w:p w14:paraId="218AFB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1009</w:t>
      </w:r>
    </w:p>
    <w:p w14:paraId="6BECBC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6.3.10_2.5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1009</w:t>
      </w:r>
    </w:p>
    <w:p w14:paraId="74182F9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1009</w:t>
      </w:r>
    </w:p>
    <w:p w14:paraId="5EE7911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1009</w:t>
      </w:r>
    </w:p>
    <w:p w14:paraId="74B637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1009</w:t>
      </w:r>
    </w:p>
    <w:p w14:paraId="0D8318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1009</w:t>
      </w:r>
    </w:p>
    <w:p w14:paraId="796217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1010</w:t>
      </w:r>
    </w:p>
    <w:p w14:paraId="433D72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1010</w:t>
      </w:r>
    </w:p>
    <w:p w14:paraId="276580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1010</w:t>
      </w:r>
    </w:p>
    <w:p w14:paraId="7BFC18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1011</w:t>
      </w:r>
    </w:p>
    <w:p w14:paraId="1131D2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1011</w:t>
      </w:r>
    </w:p>
    <w:p w14:paraId="3F6E06D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6.3.11_2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not provided for UE Category 1bis</w:t>
      </w:r>
      <w:r>
        <w:tab/>
        <w:t>1013</w:t>
      </w:r>
    </w:p>
    <w:p w14:paraId="7B09DE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6.3.11_2.1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1013</w:t>
      </w:r>
    </w:p>
    <w:p w14:paraId="44B7C6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6.3.11_2.2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1013</w:t>
      </w:r>
    </w:p>
    <w:p w14:paraId="593EBE0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6.3.11_2.3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1013</w:t>
      </w:r>
    </w:p>
    <w:p w14:paraId="570DE9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6.3.11_2.4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1013</w:t>
      </w:r>
    </w:p>
    <w:p w14:paraId="4BBAA8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1013</w:t>
      </w:r>
    </w:p>
    <w:p w14:paraId="52EA84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1013</w:t>
      </w:r>
    </w:p>
    <w:p w14:paraId="09F5C5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1013</w:t>
      </w:r>
    </w:p>
    <w:p w14:paraId="34B40F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6.3.11_2.5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1013</w:t>
      </w:r>
    </w:p>
    <w:p w14:paraId="7AB2D4F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1013</w:t>
      </w:r>
    </w:p>
    <w:p w14:paraId="39A107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1013</w:t>
      </w:r>
    </w:p>
    <w:p w14:paraId="719A8EE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1013</w:t>
      </w:r>
    </w:p>
    <w:p w14:paraId="5169AD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1014</w:t>
      </w:r>
    </w:p>
    <w:p w14:paraId="5E3AA9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1014</w:t>
      </w:r>
    </w:p>
    <w:p w14:paraId="0B7970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6.3.12.4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1014</w:t>
      </w:r>
    </w:p>
    <w:p w14:paraId="4CDDC5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1015</w:t>
      </w:r>
    </w:p>
    <w:p w14:paraId="72DE5D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1016</w:t>
      </w:r>
    </w:p>
    <w:p w14:paraId="57ADD5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1016</w:t>
      </w:r>
    </w:p>
    <w:p w14:paraId="42E80FD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6.3.12_2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1018</w:t>
      </w:r>
    </w:p>
    <w:p w14:paraId="5BB4B3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6.3.12_2.1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1018</w:t>
      </w:r>
    </w:p>
    <w:p w14:paraId="3E5059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6.3.12_2.2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1018</w:t>
      </w:r>
    </w:p>
    <w:p w14:paraId="2B87A3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6.3.12_2.3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1018</w:t>
      </w:r>
    </w:p>
    <w:p w14:paraId="0D8CD1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6.3.12_2.4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1018</w:t>
      </w:r>
    </w:p>
    <w:p w14:paraId="6E5AF7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1018</w:t>
      </w:r>
    </w:p>
    <w:p w14:paraId="32DC88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1018</w:t>
      </w:r>
    </w:p>
    <w:p w14:paraId="515F43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1018</w:t>
      </w:r>
    </w:p>
    <w:p w14:paraId="4EAFC2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6.3.12_2.5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1018</w:t>
      </w:r>
    </w:p>
    <w:p w14:paraId="47C69F5E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</w:t>
      </w:r>
      <w:r>
        <w:tab/>
        <w:t>1019</w:t>
      </w:r>
    </w:p>
    <w:p w14:paraId="29DCA95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7.0</w:t>
      </w:r>
      <w:r>
        <w:tab/>
        <w:t>1019</w:t>
      </w:r>
    </w:p>
    <w:p w14:paraId="1158964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</w:t>
      </w:r>
      <w:r>
        <w:tab/>
        <w:t>1019</w:t>
      </w:r>
    </w:p>
    <w:p w14:paraId="0E8982A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tab/>
        <w:t>1019</w:t>
      </w:r>
    </w:p>
    <w:p w14:paraId="4C64F8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1019</w:t>
      </w:r>
    </w:p>
    <w:p w14:paraId="5899B3A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1019</w:t>
      </w:r>
    </w:p>
    <w:p w14:paraId="1B8DBE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1019</w:t>
      </w:r>
    </w:p>
    <w:p w14:paraId="27CA3F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1020</w:t>
      </w:r>
    </w:p>
    <w:p w14:paraId="14E0CC1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1020</w:t>
      </w:r>
    </w:p>
    <w:p w14:paraId="0F0201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1020</w:t>
      </w:r>
    </w:p>
    <w:p w14:paraId="5B04E8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1021</w:t>
      </w:r>
    </w:p>
    <w:p w14:paraId="666701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1023</w:t>
      </w:r>
    </w:p>
    <w:p w14:paraId="18BD6EF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(Non DRx UE)</w:t>
      </w:r>
      <w:r>
        <w:tab/>
        <w:t>1026</w:t>
      </w:r>
    </w:p>
    <w:p w14:paraId="3657C5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1026</w:t>
      </w:r>
    </w:p>
    <w:p w14:paraId="603B58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1026</w:t>
      </w:r>
    </w:p>
    <w:p w14:paraId="5FBA41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1026</w:t>
      </w:r>
    </w:p>
    <w:p w14:paraId="07766B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1026</w:t>
      </w:r>
    </w:p>
    <w:p w14:paraId="65119AA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</w:t>
      </w:r>
      <w:r w:rsidRPr="00CA4F9C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1026</w:t>
      </w:r>
    </w:p>
    <w:p w14:paraId="6F666E4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1026</w:t>
      </w:r>
    </w:p>
    <w:p w14:paraId="47A083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1027</w:t>
      </w:r>
    </w:p>
    <w:p w14:paraId="73F25D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</w:t>
      </w:r>
      <w:r>
        <w:t>_1</w:t>
      </w:r>
      <w:r w:rsidRPr="00CA4F9C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1028</w:t>
      </w:r>
    </w:p>
    <w:p w14:paraId="33EFB8D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for UE category 1bis</w:t>
      </w:r>
      <w:r>
        <w:tab/>
        <w:t>1030</w:t>
      </w:r>
    </w:p>
    <w:p w14:paraId="0E92D5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1030</w:t>
      </w:r>
    </w:p>
    <w:p w14:paraId="320C5E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1030</w:t>
      </w:r>
    </w:p>
    <w:p w14:paraId="1F89BC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1030</w:t>
      </w:r>
    </w:p>
    <w:p w14:paraId="020065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1030</w:t>
      </w:r>
    </w:p>
    <w:p w14:paraId="643D79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1030</w:t>
      </w:r>
    </w:p>
    <w:p w14:paraId="25681F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1030</w:t>
      </w:r>
    </w:p>
    <w:p w14:paraId="269B6D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1030</w:t>
      </w:r>
    </w:p>
    <w:p w14:paraId="33BB15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1030</w:t>
      </w:r>
    </w:p>
    <w:p w14:paraId="2B3F51D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</w:t>
      </w:r>
      <w:r>
        <w:tab/>
        <w:t>1030</w:t>
      </w:r>
    </w:p>
    <w:p w14:paraId="3733FA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1030</w:t>
      </w:r>
    </w:p>
    <w:p w14:paraId="602C45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1030</w:t>
      </w:r>
    </w:p>
    <w:p w14:paraId="1D7A0A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1031</w:t>
      </w:r>
    </w:p>
    <w:p w14:paraId="6DDFF5B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1032</w:t>
      </w:r>
    </w:p>
    <w:p w14:paraId="43E1CC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1032</w:t>
      </w:r>
    </w:p>
    <w:p w14:paraId="48727A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1032</w:t>
      </w:r>
    </w:p>
    <w:p w14:paraId="6ACD6D3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1033</w:t>
      </w:r>
    </w:p>
    <w:p w14:paraId="65E3ED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1035</w:t>
      </w:r>
    </w:p>
    <w:p w14:paraId="742CD08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(Non DRx UE)</w:t>
      </w:r>
      <w:r>
        <w:tab/>
        <w:t>1037</w:t>
      </w:r>
    </w:p>
    <w:p w14:paraId="7647D2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1037</w:t>
      </w:r>
    </w:p>
    <w:p w14:paraId="3C5FCF3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1037</w:t>
      </w:r>
    </w:p>
    <w:p w14:paraId="429CB5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1037</w:t>
      </w:r>
    </w:p>
    <w:p w14:paraId="10E2AE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1038</w:t>
      </w:r>
    </w:p>
    <w:p w14:paraId="633DB7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</w:t>
      </w:r>
      <w:r w:rsidRPr="00CA4F9C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1038</w:t>
      </w:r>
    </w:p>
    <w:p w14:paraId="51C86CF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1038</w:t>
      </w:r>
    </w:p>
    <w:p w14:paraId="1109AD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1038</w:t>
      </w:r>
    </w:p>
    <w:p w14:paraId="3B56C8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lastRenderedPageBreak/>
        <w:t>7.1.2</w:t>
      </w:r>
      <w:r>
        <w:t>_1</w:t>
      </w:r>
      <w:r w:rsidRPr="00CA4F9C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1039</w:t>
      </w:r>
    </w:p>
    <w:p w14:paraId="0B49C27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for UE category 1bis</w:t>
      </w:r>
      <w:r>
        <w:tab/>
        <w:t>1041</w:t>
      </w:r>
    </w:p>
    <w:p w14:paraId="27B5DC1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1041</w:t>
      </w:r>
    </w:p>
    <w:p w14:paraId="06CA4E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1041</w:t>
      </w:r>
    </w:p>
    <w:p w14:paraId="1A2048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1041</w:t>
      </w:r>
    </w:p>
    <w:p w14:paraId="638258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1041</w:t>
      </w:r>
    </w:p>
    <w:p w14:paraId="1A9214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1041</w:t>
      </w:r>
    </w:p>
    <w:p w14:paraId="7126C9C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1041</w:t>
      </w:r>
    </w:p>
    <w:p w14:paraId="7816CC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1042</w:t>
      </w:r>
    </w:p>
    <w:p w14:paraId="1DAB620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1044</w:t>
      </w:r>
    </w:p>
    <w:p w14:paraId="52DBA63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tab/>
        <w:t>1047</w:t>
      </w:r>
    </w:p>
    <w:p w14:paraId="4F8379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1047</w:t>
      </w:r>
    </w:p>
    <w:p w14:paraId="01E732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1047</w:t>
      </w:r>
    </w:p>
    <w:p w14:paraId="1D7DFF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1047</w:t>
      </w:r>
    </w:p>
    <w:p w14:paraId="05AEBA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1048</w:t>
      </w:r>
    </w:p>
    <w:p w14:paraId="1B29CF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1048</w:t>
      </w:r>
    </w:p>
    <w:p w14:paraId="2DFDE8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1048</w:t>
      </w:r>
    </w:p>
    <w:p w14:paraId="00C6EF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1049</w:t>
      </w:r>
    </w:p>
    <w:p w14:paraId="6AEA6D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1052</w:t>
      </w:r>
    </w:p>
    <w:p w14:paraId="3E65926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1054</w:t>
      </w:r>
    </w:p>
    <w:p w14:paraId="59AECF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1054</w:t>
      </w:r>
    </w:p>
    <w:p w14:paraId="224987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1054</w:t>
      </w:r>
    </w:p>
    <w:p w14:paraId="79CCF9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1054</w:t>
      </w:r>
    </w:p>
    <w:p w14:paraId="477BFAD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1055</w:t>
      </w:r>
    </w:p>
    <w:p w14:paraId="7A53A3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1055</w:t>
      </w:r>
    </w:p>
    <w:p w14:paraId="75A7428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1055</w:t>
      </w:r>
    </w:p>
    <w:p w14:paraId="2CB0C9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1056</w:t>
      </w:r>
    </w:p>
    <w:p w14:paraId="151C04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1058</w:t>
      </w:r>
    </w:p>
    <w:p w14:paraId="6EE96E9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tab/>
        <w:t>1061</w:t>
      </w:r>
    </w:p>
    <w:p w14:paraId="0C44B79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1061</w:t>
      </w:r>
    </w:p>
    <w:p w14:paraId="434374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1061</w:t>
      </w:r>
    </w:p>
    <w:p w14:paraId="0DC89F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1061</w:t>
      </w:r>
    </w:p>
    <w:p w14:paraId="648B48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1062</w:t>
      </w:r>
    </w:p>
    <w:p w14:paraId="4E7419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1062</w:t>
      </w:r>
    </w:p>
    <w:p w14:paraId="56FB16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1062</w:t>
      </w:r>
    </w:p>
    <w:p w14:paraId="79A0FE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1063</w:t>
      </w:r>
    </w:p>
    <w:p w14:paraId="30561B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1065</w:t>
      </w:r>
    </w:p>
    <w:p w14:paraId="7266AE1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1067</w:t>
      </w:r>
    </w:p>
    <w:p w14:paraId="68326A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1067</w:t>
      </w:r>
    </w:p>
    <w:p w14:paraId="713F98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1068</w:t>
      </w:r>
    </w:p>
    <w:p w14:paraId="2FBD9A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1068</w:t>
      </w:r>
    </w:p>
    <w:p w14:paraId="17D0108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1068</w:t>
      </w:r>
    </w:p>
    <w:p w14:paraId="2415F7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1068</w:t>
      </w:r>
    </w:p>
    <w:p w14:paraId="79B6BE1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1069</w:t>
      </w:r>
    </w:p>
    <w:p w14:paraId="72A8A53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1070</w:t>
      </w:r>
    </w:p>
    <w:p w14:paraId="4AD830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1072</w:t>
      </w:r>
    </w:p>
    <w:p w14:paraId="62CEB37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for 20 MHz +10 MHz bandwidth</w:t>
      </w:r>
      <w:r>
        <w:tab/>
        <w:t>1074</w:t>
      </w:r>
    </w:p>
    <w:p w14:paraId="2EC76B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1074</w:t>
      </w:r>
    </w:p>
    <w:p w14:paraId="3385C2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1074</w:t>
      </w:r>
    </w:p>
    <w:p w14:paraId="2D74B5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1074</w:t>
      </w:r>
    </w:p>
    <w:p w14:paraId="7156016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1074</w:t>
      </w:r>
    </w:p>
    <w:p w14:paraId="0B8129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1074</w:t>
      </w:r>
    </w:p>
    <w:p w14:paraId="752041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1075</w:t>
      </w:r>
    </w:p>
    <w:p w14:paraId="7177D6F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1075</w:t>
      </w:r>
    </w:p>
    <w:p w14:paraId="1D7F71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1075</w:t>
      </w:r>
    </w:p>
    <w:p w14:paraId="3D400FE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1076</w:t>
      </w:r>
    </w:p>
    <w:p w14:paraId="5DAF5B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1076</w:t>
      </w:r>
    </w:p>
    <w:p w14:paraId="2B5CC3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1076</w:t>
      </w:r>
    </w:p>
    <w:p w14:paraId="20BB726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1077</w:t>
      </w:r>
    </w:p>
    <w:p w14:paraId="522182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1077</w:t>
      </w:r>
    </w:p>
    <w:p w14:paraId="6AA9D6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1077</w:t>
      </w:r>
    </w:p>
    <w:p w14:paraId="10899E9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1077</w:t>
      </w:r>
    </w:p>
    <w:p w14:paraId="0A96BD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1077</w:t>
      </w:r>
    </w:p>
    <w:p w14:paraId="5402407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1079</w:t>
      </w:r>
    </w:p>
    <w:p w14:paraId="756ED9C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 in sTAG</w:t>
      </w:r>
      <w:r>
        <w:tab/>
        <w:t>1080</w:t>
      </w:r>
    </w:p>
    <w:p w14:paraId="38A4D5D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1080</w:t>
      </w:r>
    </w:p>
    <w:p w14:paraId="26ACAE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1080</w:t>
      </w:r>
    </w:p>
    <w:p w14:paraId="49B858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1081</w:t>
      </w:r>
    </w:p>
    <w:p w14:paraId="40238B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1081</w:t>
      </w:r>
    </w:p>
    <w:p w14:paraId="2EB08C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1081</w:t>
      </w:r>
    </w:p>
    <w:p w14:paraId="45FCDCB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1082</w:t>
      </w:r>
    </w:p>
    <w:p w14:paraId="10ACA6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1083</w:t>
      </w:r>
    </w:p>
    <w:p w14:paraId="4A77DD2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1085</w:t>
      </w:r>
    </w:p>
    <w:p w14:paraId="736B51E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in sTAG</w:t>
      </w:r>
      <w:r>
        <w:tab/>
        <w:t>1087</w:t>
      </w:r>
    </w:p>
    <w:p w14:paraId="773191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1087</w:t>
      </w:r>
    </w:p>
    <w:p w14:paraId="439F884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1087</w:t>
      </w:r>
    </w:p>
    <w:p w14:paraId="5A3C78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1087</w:t>
      </w:r>
    </w:p>
    <w:p w14:paraId="5CF88B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1088</w:t>
      </w:r>
    </w:p>
    <w:p w14:paraId="4603A8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1088</w:t>
      </w:r>
    </w:p>
    <w:p w14:paraId="155536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1088</w:t>
      </w:r>
    </w:p>
    <w:p w14:paraId="0114ED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1089</w:t>
      </w:r>
    </w:p>
    <w:p w14:paraId="1AE4560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1089</w:t>
      </w:r>
    </w:p>
    <w:p w14:paraId="44C5C4B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7.1.7A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E-UTRAN TDD - UE Transmit Timing Accuracy Tests for SCell in sTAG for 20MHz +20MHz</w:t>
      </w:r>
      <w:r w:rsidRPr="00CA4F9C">
        <w:rPr>
          <w:rFonts w:eastAsia="PMingLiU"/>
          <w:lang w:eastAsia="zh-TW"/>
        </w:rPr>
        <w:t xml:space="preserve"> bandwidth</w:t>
      </w:r>
      <w:r>
        <w:tab/>
        <w:t>1092</w:t>
      </w:r>
    </w:p>
    <w:p w14:paraId="72190C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7.1.7A.1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1092</w:t>
      </w:r>
    </w:p>
    <w:p w14:paraId="45EEE1F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7.1.7A.2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1092</w:t>
      </w:r>
    </w:p>
    <w:p w14:paraId="785F01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7.1.7A.3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1092</w:t>
      </w:r>
    </w:p>
    <w:p w14:paraId="6FD1AC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7.1.7A.4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1092</w:t>
      </w:r>
    </w:p>
    <w:p w14:paraId="59D4E2B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7.1.7A.4.1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1092</w:t>
      </w:r>
    </w:p>
    <w:p w14:paraId="5709F2A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7.1.7A.4.2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1092</w:t>
      </w:r>
    </w:p>
    <w:p w14:paraId="33ADB8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7.1.7A.4.3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1092</w:t>
      </w:r>
    </w:p>
    <w:p w14:paraId="2A9727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7.1.7A.5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1092</w:t>
      </w:r>
    </w:p>
    <w:p w14:paraId="03CC845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7.1.7B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E-UTRAN TDD - UE Transmit Timing Accuracy Tests for SCell in sTAG for 20MHz +10MHz</w:t>
      </w:r>
      <w:r w:rsidRPr="00CA4F9C">
        <w:rPr>
          <w:rFonts w:eastAsia="PMingLiU"/>
          <w:lang w:eastAsia="zh-TW"/>
        </w:rPr>
        <w:t xml:space="preserve"> bandwidth</w:t>
      </w:r>
      <w:r>
        <w:tab/>
        <w:t>1094</w:t>
      </w:r>
    </w:p>
    <w:p w14:paraId="57FE4B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7.1.7B.1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1094</w:t>
      </w:r>
    </w:p>
    <w:p w14:paraId="51A0B9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7.1.7B.2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1094</w:t>
      </w:r>
    </w:p>
    <w:p w14:paraId="1E082E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7.1.7B.3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1094</w:t>
      </w:r>
    </w:p>
    <w:p w14:paraId="3ADE7A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7.1.7B.4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1094</w:t>
      </w:r>
    </w:p>
    <w:p w14:paraId="04165FF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7.1.7B.4.1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1094</w:t>
      </w:r>
    </w:p>
    <w:p w14:paraId="696CB4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7.1.7B.4.2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1094</w:t>
      </w:r>
    </w:p>
    <w:p w14:paraId="0A5DA1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7.1.7B.4.3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1094</w:t>
      </w:r>
    </w:p>
    <w:p w14:paraId="4508AC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7.1.7B.5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1094</w:t>
      </w:r>
    </w:p>
    <w:p w14:paraId="78D7022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7.1.8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1096</w:t>
      </w:r>
    </w:p>
    <w:p w14:paraId="6B7AA74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7.1.9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1096</w:t>
      </w:r>
    </w:p>
    <w:p w14:paraId="5B70144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CEModeA</w:t>
      </w:r>
      <w:r>
        <w:tab/>
        <w:t>1096</w:t>
      </w:r>
    </w:p>
    <w:p w14:paraId="75C5C3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7.1.10.1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1096</w:t>
      </w:r>
    </w:p>
    <w:p w14:paraId="3EF46B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7.1.10.2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1096</w:t>
      </w:r>
    </w:p>
    <w:p w14:paraId="41D3C9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7.1.10.3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1097</w:t>
      </w:r>
    </w:p>
    <w:p w14:paraId="74EBE4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7.1.10.4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1098</w:t>
      </w:r>
    </w:p>
    <w:p w14:paraId="18AB1F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1098</w:t>
      </w:r>
    </w:p>
    <w:p w14:paraId="77E759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1098</w:t>
      </w:r>
    </w:p>
    <w:p w14:paraId="015F146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1099</w:t>
      </w:r>
    </w:p>
    <w:p w14:paraId="379D75E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7.1.10.5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1101</w:t>
      </w:r>
    </w:p>
    <w:p w14:paraId="2EC1D0C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CEModeA</w:t>
      </w:r>
      <w:r>
        <w:tab/>
        <w:t>1103</w:t>
      </w:r>
    </w:p>
    <w:p w14:paraId="5C7332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1103</w:t>
      </w:r>
    </w:p>
    <w:p w14:paraId="4A6F66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1103</w:t>
      </w:r>
    </w:p>
    <w:p w14:paraId="2EB029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1103</w:t>
      </w:r>
    </w:p>
    <w:p w14:paraId="372ACE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1104</w:t>
      </w:r>
    </w:p>
    <w:p w14:paraId="0050EB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1104</w:t>
      </w:r>
    </w:p>
    <w:p w14:paraId="3B60ED2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1105</w:t>
      </w:r>
    </w:p>
    <w:p w14:paraId="1077B4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1105</w:t>
      </w:r>
    </w:p>
    <w:p w14:paraId="5B4B39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1107</w:t>
      </w:r>
    </w:p>
    <w:p w14:paraId="6FDDF83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CEModeA</w:t>
      </w:r>
      <w:r>
        <w:tab/>
        <w:t>1110</w:t>
      </w:r>
    </w:p>
    <w:p w14:paraId="318974D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1110</w:t>
      </w:r>
    </w:p>
    <w:p w14:paraId="0154EC0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1110</w:t>
      </w:r>
    </w:p>
    <w:p w14:paraId="31EF5C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1110</w:t>
      </w:r>
    </w:p>
    <w:p w14:paraId="46B5B4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1111</w:t>
      </w:r>
    </w:p>
    <w:p w14:paraId="43CEB1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1111</w:t>
      </w:r>
    </w:p>
    <w:p w14:paraId="6B7E46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1111</w:t>
      </w:r>
    </w:p>
    <w:p w14:paraId="6651C2F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1112</w:t>
      </w:r>
    </w:p>
    <w:p w14:paraId="69B1C6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1114</w:t>
      </w:r>
    </w:p>
    <w:p w14:paraId="64178E4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1117</w:t>
      </w:r>
    </w:p>
    <w:p w14:paraId="76BB46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7.1.13.1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Test purpose</w:t>
      </w:r>
      <w:r>
        <w:tab/>
        <w:t>1117</w:t>
      </w:r>
    </w:p>
    <w:p w14:paraId="0993AD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7.1.13.2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Test applicability</w:t>
      </w:r>
      <w:r>
        <w:tab/>
        <w:t>1117</w:t>
      </w:r>
    </w:p>
    <w:p w14:paraId="0175A5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7.1.13.3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Minimum conformance requirements</w:t>
      </w:r>
      <w:r>
        <w:tab/>
        <w:t>1117</w:t>
      </w:r>
    </w:p>
    <w:p w14:paraId="19480C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7.1.13.4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Test description</w:t>
      </w:r>
      <w:r>
        <w:tab/>
        <w:t>1118</w:t>
      </w:r>
    </w:p>
    <w:p w14:paraId="7C1C1A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7.1.13.4.1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Initial conditions</w:t>
      </w:r>
      <w:r>
        <w:tab/>
        <w:t>1118</w:t>
      </w:r>
    </w:p>
    <w:p w14:paraId="5D222C1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color w:val="000000"/>
        </w:rPr>
        <w:t>7.1.13.4.2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color w:val="000000"/>
        </w:rPr>
        <w:t>Test procedure</w:t>
      </w:r>
      <w:r>
        <w:tab/>
        <w:t>1118</w:t>
      </w:r>
    </w:p>
    <w:p w14:paraId="0301C8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1119</w:t>
      </w:r>
    </w:p>
    <w:p w14:paraId="766AD4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1121</w:t>
      </w:r>
    </w:p>
    <w:p w14:paraId="7B6FA8E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7.1.14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CEModeB</w:t>
      </w:r>
      <w:r>
        <w:tab/>
        <w:t>1124</w:t>
      </w:r>
    </w:p>
    <w:p w14:paraId="05AEB1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1124</w:t>
      </w:r>
    </w:p>
    <w:p w14:paraId="19D2EBA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1124</w:t>
      </w:r>
    </w:p>
    <w:p w14:paraId="4BA6FB6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1124</w:t>
      </w:r>
    </w:p>
    <w:p w14:paraId="600745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7.1.14.4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1125</w:t>
      </w:r>
    </w:p>
    <w:p w14:paraId="120065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1125</w:t>
      </w:r>
    </w:p>
    <w:p w14:paraId="343C40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1125</w:t>
      </w:r>
    </w:p>
    <w:p w14:paraId="068FBB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1126</w:t>
      </w:r>
    </w:p>
    <w:p w14:paraId="5315A6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7.1.14.5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1128</w:t>
      </w:r>
    </w:p>
    <w:p w14:paraId="009D8F8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7.1.15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CEModeB</w:t>
      </w:r>
      <w:r>
        <w:tab/>
        <w:t>1130</w:t>
      </w:r>
    </w:p>
    <w:p w14:paraId="37987D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7.1.15.1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1130</w:t>
      </w:r>
    </w:p>
    <w:p w14:paraId="70256E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7.1.15.2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1130</w:t>
      </w:r>
    </w:p>
    <w:p w14:paraId="671E86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7.1.15.3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1130</w:t>
      </w:r>
    </w:p>
    <w:p w14:paraId="19197E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7.1.15.4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1131</w:t>
      </w:r>
    </w:p>
    <w:p w14:paraId="022792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1131</w:t>
      </w:r>
    </w:p>
    <w:p w14:paraId="4335E0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1131</w:t>
      </w:r>
    </w:p>
    <w:p w14:paraId="04F5B89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1132</w:t>
      </w:r>
    </w:p>
    <w:p w14:paraId="61B7E2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7.1.15.5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1133</w:t>
      </w:r>
    </w:p>
    <w:p w14:paraId="666CF0A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CEModeB</w:t>
      </w:r>
      <w:r>
        <w:tab/>
        <w:t>1136</w:t>
      </w:r>
    </w:p>
    <w:p w14:paraId="7C5A01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7.1.16.1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1136</w:t>
      </w:r>
    </w:p>
    <w:p w14:paraId="23EEDD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7.1.16.2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1136</w:t>
      </w:r>
    </w:p>
    <w:p w14:paraId="1DAF7F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7.1.16.3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1136</w:t>
      </w:r>
    </w:p>
    <w:p w14:paraId="70C399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7.1.16.4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1137</w:t>
      </w:r>
    </w:p>
    <w:p w14:paraId="1AE48D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1137</w:t>
      </w:r>
    </w:p>
    <w:p w14:paraId="4D0DC00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1137</w:t>
      </w:r>
    </w:p>
    <w:p w14:paraId="238CAC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1138</w:t>
      </w:r>
    </w:p>
    <w:p w14:paraId="66C0A4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7.1.16.5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1139</w:t>
      </w:r>
    </w:p>
    <w:p w14:paraId="077F0AF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CA4F9C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1142</w:t>
      </w:r>
    </w:p>
    <w:p w14:paraId="2FD46B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CA4F9C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1142</w:t>
      </w:r>
    </w:p>
    <w:p w14:paraId="033DB7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1142</w:t>
      </w:r>
    </w:p>
    <w:p w14:paraId="71B921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1142</w:t>
      </w:r>
    </w:p>
    <w:p w14:paraId="6639B4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1142</w:t>
      </w:r>
    </w:p>
    <w:p w14:paraId="4EC7DF4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1142</w:t>
      </w:r>
    </w:p>
    <w:p w14:paraId="64CE25D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1143</w:t>
      </w:r>
    </w:p>
    <w:p w14:paraId="538EDB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1144</w:t>
      </w:r>
    </w:p>
    <w:p w14:paraId="2A8236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1144</w:t>
      </w:r>
    </w:p>
    <w:p w14:paraId="60841DD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CA4F9C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1146</w:t>
      </w:r>
    </w:p>
    <w:p w14:paraId="477A89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1146</w:t>
      </w:r>
    </w:p>
    <w:p w14:paraId="42FD4B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1146</w:t>
      </w:r>
    </w:p>
    <w:p w14:paraId="0A4D4CA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1146</w:t>
      </w:r>
    </w:p>
    <w:p w14:paraId="5282282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1147</w:t>
      </w:r>
    </w:p>
    <w:p w14:paraId="664AAA8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1147</w:t>
      </w:r>
    </w:p>
    <w:p w14:paraId="597C88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1147</w:t>
      </w:r>
    </w:p>
    <w:p w14:paraId="197C75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1148</w:t>
      </w:r>
    </w:p>
    <w:p w14:paraId="56C0F9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1149</w:t>
      </w:r>
    </w:p>
    <w:p w14:paraId="442A68B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7.1.19</w:t>
      </w:r>
      <w:r>
        <w:tab/>
        <w:t>1151</w:t>
      </w:r>
    </w:p>
    <w:p w14:paraId="29FFA30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7.1.20</w:t>
      </w:r>
      <w:r>
        <w:tab/>
        <w:t>1151</w:t>
      </w:r>
    </w:p>
    <w:p w14:paraId="4F1DEAA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7.1.21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E-UTRAN FDD - UE Transmit Timing Accuracy Tests for CE UE in CEModeA</w:t>
      </w:r>
      <w:r>
        <w:tab/>
        <w:t>1151</w:t>
      </w:r>
    </w:p>
    <w:p w14:paraId="49C001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1151</w:t>
      </w:r>
    </w:p>
    <w:p w14:paraId="6612F0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1151</w:t>
      </w:r>
    </w:p>
    <w:p w14:paraId="7FAE45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1151</w:t>
      </w:r>
    </w:p>
    <w:p w14:paraId="5BA32C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1152</w:t>
      </w:r>
    </w:p>
    <w:p w14:paraId="1DFE31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7.1.21.4.1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Initial conditions</w:t>
      </w:r>
      <w:r>
        <w:tab/>
        <w:t>1152</w:t>
      </w:r>
    </w:p>
    <w:p w14:paraId="3BB31D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7.1.21.4.2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Test procedure</w:t>
      </w:r>
      <w:r>
        <w:tab/>
        <w:t>1152</w:t>
      </w:r>
    </w:p>
    <w:p w14:paraId="61925B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7.1.21.4.3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Message contents</w:t>
      </w:r>
      <w:r>
        <w:tab/>
        <w:t>1153</w:t>
      </w:r>
    </w:p>
    <w:p w14:paraId="46C4DA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1153</w:t>
      </w:r>
    </w:p>
    <w:p w14:paraId="08F8CE6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7.1.22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1155</w:t>
      </w:r>
    </w:p>
    <w:p w14:paraId="4C1382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1155</w:t>
      </w:r>
    </w:p>
    <w:p w14:paraId="23896D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1156</w:t>
      </w:r>
    </w:p>
    <w:p w14:paraId="6A28B6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1156</w:t>
      </w:r>
    </w:p>
    <w:p w14:paraId="36F224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1156</w:t>
      </w:r>
    </w:p>
    <w:p w14:paraId="0280C43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1156</w:t>
      </w:r>
    </w:p>
    <w:p w14:paraId="20F52DF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1156</w:t>
      </w:r>
    </w:p>
    <w:p w14:paraId="78F0C2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1156</w:t>
      </w:r>
    </w:p>
    <w:p w14:paraId="47688F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1156</w:t>
      </w:r>
    </w:p>
    <w:p w14:paraId="1160C31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7.1.23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1159</w:t>
      </w:r>
    </w:p>
    <w:p w14:paraId="48296EF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7.1.23.1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1159</w:t>
      </w:r>
    </w:p>
    <w:p w14:paraId="789224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1159</w:t>
      </w:r>
    </w:p>
    <w:p w14:paraId="197F48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7.1.23.3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1159</w:t>
      </w:r>
    </w:p>
    <w:p w14:paraId="4310B89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7.1.23.4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1159</w:t>
      </w:r>
    </w:p>
    <w:p w14:paraId="7385B2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1159</w:t>
      </w:r>
    </w:p>
    <w:p w14:paraId="6B207CB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1159</w:t>
      </w:r>
    </w:p>
    <w:p w14:paraId="585CF4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1160</w:t>
      </w:r>
    </w:p>
    <w:p w14:paraId="011747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7.1.23.5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1160</w:t>
      </w:r>
    </w:p>
    <w:p w14:paraId="7526E63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7.1.24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1162</w:t>
      </w:r>
    </w:p>
    <w:p w14:paraId="705B72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1162</w:t>
      </w:r>
    </w:p>
    <w:p w14:paraId="7F50E4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1163</w:t>
      </w:r>
    </w:p>
    <w:p w14:paraId="5D6409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1163</w:t>
      </w:r>
    </w:p>
    <w:p w14:paraId="61D2B0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7.1.24.4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1164</w:t>
      </w:r>
    </w:p>
    <w:p w14:paraId="6AC8C7E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1164</w:t>
      </w:r>
    </w:p>
    <w:p w14:paraId="33A9E0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1164</w:t>
      </w:r>
    </w:p>
    <w:p w14:paraId="171F2A7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1165</w:t>
      </w:r>
    </w:p>
    <w:p w14:paraId="21AE05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7.1.24.5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1165</w:t>
      </w:r>
    </w:p>
    <w:p w14:paraId="2C0F546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7.1.25</w:t>
      </w:r>
      <w:r>
        <w:tab/>
        <w:t>1167</w:t>
      </w:r>
    </w:p>
    <w:p w14:paraId="632530E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7.1.26</w:t>
      </w:r>
      <w:r>
        <w:tab/>
        <w:t>1167</w:t>
      </w:r>
    </w:p>
    <w:p w14:paraId="24D11C8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E-UTRAN TDD - UE Transmit Timing Accuracy Tests for Category NB1 UE In-Band mode under normal coverage</w:t>
      </w:r>
      <w:r>
        <w:tab/>
        <w:t>1167</w:t>
      </w:r>
    </w:p>
    <w:p w14:paraId="05412D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1167</w:t>
      </w:r>
    </w:p>
    <w:p w14:paraId="3089F6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1167</w:t>
      </w:r>
    </w:p>
    <w:p w14:paraId="37CAAC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1167</w:t>
      </w:r>
    </w:p>
    <w:p w14:paraId="754801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1167</w:t>
      </w:r>
    </w:p>
    <w:p w14:paraId="666931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1167</w:t>
      </w:r>
    </w:p>
    <w:p w14:paraId="6C96A7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1168</w:t>
      </w:r>
    </w:p>
    <w:p w14:paraId="6AA2E69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1168</w:t>
      </w:r>
    </w:p>
    <w:p w14:paraId="06759DA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1168</w:t>
      </w:r>
    </w:p>
    <w:p w14:paraId="692DE53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E-UTRAN TDD - UE Transmit Timing Accuracy Tests for Category NB1 UE In-band mode under enhanced coverage</w:t>
      </w:r>
      <w:r>
        <w:tab/>
        <w:t>1170</w:t>
      </w:r>
    </w:p>
    <w:p w14:paraId="20C019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1170</w:t>
      </w:r>
    </w:p>
    <w:p w14:paraId="04964A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1170</w:t>
      </w:r>
    </w:p>
    <w:p w14:paraId="14A87F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1170</w:t>
      </w:r>
    </w:p>
    <w:p w14:paraId="1F334B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1170</w:t>
      </w:r>
    </w:p>
    <w:p w14:paraId="0DEFB4B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1170</w:t>
      </w:r>
    </w:p>
    <w:p w14:paraId="3FF3AD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1171</w:t>
      </w:r>
    </w:p>
    <w:p w14:paraId="0245F2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1171</w:t>
      </w:r>
    </w:p>
    <w:p w14:paraId="507324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7.1.28.5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1171</w:t>
      </w:r>
    </w:p>
    <w:p w14:paraId="6C54020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7.2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</w:t>
      </w:r>
      <w:r>
        <w:tab/>
        <w:t>1172</w:t>
      </w:r>
    </w:p>
    <w:p w14:paraId="6DDFBCC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tab/>
        <w:t>1172</w:t>
      </w:r>
    </w:p>
    <w:p w14:paraId="3B5B366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CA4F9C">
        <w:rPr>
          <w:bCs/>
        </w:rPr>
        <w:t>2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1172</w:t>
      </w:r>
    </w:p>
    <w:p w14:paraId="3543DC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1172</w:t>
      </w:r>
    </w:p>
    <w:p w14:paraId="077778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1173</w:t>
      </w:r>
    </w:p>
    <w:p w14:paraId="0D68EB8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1173</w:t>
      </w:r>
    </w:p>
    <w:p w14:paraId="0D1FA8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1173</w:t>
      </w:r>
    </w:p>
    <w:p w14:paraId="1282B6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1174</w:t>
      </w:r>
    </w:p>
    <w:p w14:paraId="3B9CB6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1174</w:t>
      </w:r>
    </w:p>
    <w:p w14:paraId="061637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1176</w:t>
      </w:r>
    </w:p>
    <w:p w14:paraId="1D6363E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 for UE category 1bis</w:t>
      </w:r>
      <w:r>
        <w:tab/>
        <w:t>1177</w:t>
      </w:r>
    </w:p>
    <w:p w14:paraId="08FC96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CA4F9C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1177</w:t>
      </w:r>
    </w:p>
    <w:p w14:paraId="5D2B15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1177</w:t>
      </w:r>
    </w:p>
    <w:p w14:paraId="58DECB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1177</w:t>
      </w:r>
    </w:p>
    <w:p w14:paraId="761FA1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1177</w:t>
      </w:r>
    </w:p>
    <w:p w14:paraId="367A59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1177</w:t>
      </w:r>
    </w:p>
    <w:p w14:paraId="0EC400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1177</w:t>
      </w:r>
    </w:p>
    <w:p w14:paraId="1063AB3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1177</w:t>
      </w:r>
    </w:p>
    <w:p w14:paraId="5AACE6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1177</w:t>
      </w:r>
    </w:p>
    <w:p w14:paraId="360BF91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tab/>
        <w:t>1177</w:t>
      </w:r>
    </w:p>
    <w:p w14:paraId="045F5D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1177</w:t>
      </w:r>
    </w:p>
    <w:p w14:paraId="599A18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1177</w:t>
      </w:r>
    </w:p>
    <w:p w14:paraId="07ADD8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1178</w:t>
      </w:r>
    </w:p>
    <w:p w14:paraId="335104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1178</w:t>
      </w:r>
    </w:p>
    <w:p w14:paraId="461EEC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1178</w:t>
      </w:r>
    </w:p>
    <w:p w14:paraId="2B63748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1179</w:t>
      </w:r>
    </w:p>
    <w:p w14:paraId="217AB90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1179</w:t>
      </w:r>
    </w:p>
    <w:p w14:paraId="7C186A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1181</w:t>
      </w:r>
    </w:p>
    <w:p w14:paraId="4FBF615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 for UE category 1bis</w:t>
      </w:r>
      <w:r>
        <w:tab/>
        <w:t>1182</w:t>
      </w:r>
    </w:p>
    <w:p w14:paraId="7C06A2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7.2.2_2.1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1182</w:t>
      </w:r>
    </w:p>
    <w:p w14:paraId="25A126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7.2.2_2.2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1182</w:t>
      </w:r>
    </w:p>
    <w:p w14:paraId="323DEA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7.2.2_2.3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1182</w:t>
      </w:r>
    </w:p>
    <w:p w14:paraId="0C51CE6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7.2.2_2.4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1182</w:t>
      </w:r>
    </w:p>
    <w:p w14:paraId="3967539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1182</w:t>
      </w:r>
    </w:p>
    <w:p w14:paraId="4BFF18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1182</w:t>
      </w:r>
    </w:p>
    <w:p w14:paraId="144E8E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1182</w:t>
      </w:r>
    </w:p>
    <w:p w14:paraId="24CBE0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7.2.2_2.5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1182</w:t>
      </w:r>
    </w:p>
    <w:p w14:paraId="3C7AC4A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1182</w:t>
      </w:r>
    </w:p>
    <w:p w14:paraId="4CD7016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1182</w:t>
      </w:r>
    </w:p>
    <w:p w14:paraId="6F5D91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1182</w:t>
      </w:r>
    </w:p>
    <w:p w14:paraId="73B226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1183</w:t>
      </w:r>
    </w:p>
    <w:p w14:paraId="14884E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1183</w:t>
      </w:r>
    </w:p>
    <w:p w14:paraId="4C3B93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1183</w:t>
      </w:r>
    </w:p>
    <w:p w14:paraId="249877D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1183</w:t>
      </w:r>
    </w:p>
    <w:p w14:paraId="083B4B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1183</w:t>
      </w:r>
    </w:p>
    <w:p w14:paraId="65D9B9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1183</w:t>
      </w:r>
    </w:p>
    <w:p w14:paraId="6CB2D0E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1184</w:t>
      </w:r>
    </w:p>
    <w:p w14:paraId="23059E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1184</w:t>
      </w:r>
    </w:p>
    <w:p w14:paraId="29908BB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1184</w:t>
      </w:r>
    </w:p>
    <w:p w14:paraId="294DC8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1184</w:t>
      </w:r>
    </w:p>
    <w:p w14:paraId="28118D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1184</w:t>
      </w:r>
    </w:p>
    <w:p w14:paraId="445FC8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1184</w:t>
      </w:r>
    </w:p>
    <w:p w14:paraId="298AD3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1185</w:t>
      </w:r>
    </w:p>
    <w:p w14:paraId="4DE3660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1186</w:t>
      </w:r>
    </w:p>
    <w:p w14:paraId="27CCDF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1188</w:t>
      </w:r>
    </w:p>
    <w:p w14:paraId="799F438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1189</w:t>
      </w:r>
    </w:p>
    <w:p w14:paraId="6DEE28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1189</w:t>
      </w:r>
    </w:p>
    <w:p w14:paraId="648703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1189</w:t>
      </w:r>
    </w:p>
    <w:p w14:paraId="2AA80E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1189</w:t>
      </w:r>
    </w:p>
    <w:p w14:paraId="0C31F9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1190</w:t>
      </w:r>
    </w:p>
    <w:p w14:paraId="743C84B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1190</w:t>
      </w:r>
    </w:p>
    <w:p w14:paraId="50BCB16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1190</w:t>
      </w:r>
    </w:p>
    <w:p w14:paraId="71EDBF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1191</w:t>
      </w:r>
    </w:p>
    <w:p w14:paraId="48EA25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1193</w:t>
      </w:r>
    </w:p>
    <w:p w14:paraId="59AE418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7.2.5A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CA4F9C">
        <w:rPr>
          <w:rFonts w:eastAsia="PMingLiU"/>
          <w:lang w:eastAsia="zh-TW"/>
        </w:rPr>
        <w:t xml:space="preserve"> bandwidth</w:t>
      </w:r>
      <w:r>
        <w:tab/>
        <w:t>1195</w:t>
      </w:r>
    </w:p>
    <w:p w14:paraId="0D1576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1195</w:t>
      </w:r>
    </w:p>
    <w:p w14:paraId="0B7849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1195</w:t>
      </w:r>
    </w:p>
    <w:p w14:paraId="2096B01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1195</w:t>
      </w:r>
    </w:p>
    <w:p w14:paraId="4FEE49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1195</w:t>
      </w:r>
    </w:p>
    <w:p w14:paraId="038D84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1195</w:t>
      </w:r>
    </w:p>
    <w:p w14:paraId="67232E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1195</w:t>
      </w:r>
    </w:p>
    <w:p w14:paraId="4BB9DD1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1195</w:t>
      </w:r>
    </w:p>
    <w:p w14:paraId="3462FF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1195</w:t>
      </w:r>
    </w:p>
    <w:p w14:paraId="5501727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7.2.5B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E-UTRAN TDD - UE Timing Advance Adjustment Accuracy</w:t>
      </w:r>
      <w:r w:rsidRPr="00CA4F9C">
        <w:rPr>
          <w:rFonts w:eastAsia="SimSun"/>
          <w:lang w:eastAsia="zh-CN"/>
        </w:rPr>
        <w:t xml:space="preserve"> Test for SCell in sTAG for 20MHz +10MHz</w:t>
      </w:r>
      <w:r w:rsidRPr="00CA4F9C">
        <w:rPr>
          <w:rFonts w:eastAsia="PMingLiU"/>
          <w:lang w:eastAsia="zh-TW"/>
        </w:rPr>
        <w:t xml:space="preserve"> bandwidth</w:t>
      </w:r>
      <w:r>
        <w:tab/>
        <w:t>1196</w:t>
      </w:r>
    </w:p>
    <w:p w14:paraId="3390A4E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7.2.5B.1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1196</w:t>
      </w:r>
    </w:p>
    <w:p w14:paraId="4F1421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7.2.5B.2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1196</w:t>
      </w:r>
    </w:p>
    <w:p w14:paraId="525C63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7.2.5B.3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1196</w:t>
      </w:r>
    </w:p>
    <w:p w14:paraId="3D612E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7.2.5B.4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1197</w:t>
      </w:r>
    </w:p>
    <w:p w14:paraId="544806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7.2.5B.4.1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1197</w:t>
      </w:r>
    </w:p>
    <w:p w14:paraId="6A2C49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7.2.5B.4.2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1197</w:t>
      </w:r>
    </w:p>
    <w:p w14:paraId="4013AB9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7.2.5B.4.3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1197</w:t>
      </w:r>
    </w:p>
    <w:p w14:paraId="4DAACB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7.2.5B.5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1197</w:t>
      </w:r>
    </w:p>
    <w:p w14:paraId="2C3D5E1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1198</w:t>
      </w:r>
    </w:p>
    <w:p w14:paraId="495039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1198</w:t>
      </w:r>
    </w:p>
    <w:p w14:paraId="25BDC1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1198</w:t>
      </w:r>
    </w:p>
    <w:p w14:paraId="7BBCCF2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1198</w:t>
      </w:r>
    </w:p>
    <w:p w14:paraId="156532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1199</w:t>
      </w:r>
    </w:p>
    <w:p w14:paraId="664150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1199</w:t>
      </w:r>
    </w:p>
    <w:p w14:paraId="72B9BB3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1199</w:t>
      </w:r>
    </w:p>
    <w:p w14:paraId="5A4F940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1200</w:t>
      </w:r>
    </w:p>
    <w:p w14:paraId="39EEBE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1201</w:t>
      </w:r>
    </w:p>
    <w:p w14:paraId="1702212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UE Timing Advance Adjustment Accuracy Test for CE UE in CEModeA</w:t>
      </w:r>
      <w:r>
        <w:tab/>
        <w:t>1203</w:t>
      </w:r>
    </w:p>
    <w:p w14:paraId="47BDE0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1203</w:t>
      </w:r>
    </w:p>
    <w:p w14:paraId="5A6BD5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1203</w:t>
      </w:r>
    </w:p>
    <w:p w14:paraId="75D8F0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1203</w:t>
      </w:r>
    </w:p>
    <w:p w14:paraId="1E80A9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1203</w:t>
      </w:r>
    </w:p>
    <w:p w14:paraId="48E174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1203</w:t>
      </w:r>
    </w:p>
    <w:p w14:paraId="0C4878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1203</w:t>
      </w:r>
    </w:p>
    <w:p w14:paraId="53526A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1204</w:t>
      </w:r>
    </w:p>
    <w:p w14:paraId="1BCB34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1204</w:t>
      </w:r>
    </w:p>
    <w:p w14:paraId="5DA7AB6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1205</w:t>
      </w:r>
    </w:p>
    <w:p w14:paraId="0466FB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1205</w:t>
      </w:r>
    </w:p>
    <w:p w14:paraId="7DBB5A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1205</w:t>
      </w:r>
    </w:p>
    <w:p w14:paraId="177B78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1205</w:t>
      </w:r>
    </w:p>
    <w:p w14:paraId="76B75D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1205</w:t>
      </w:r>
    </w:p>
    <w:p w14:paraId="738939F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1205</w:t>
      </w:r>
    </w:p>
    <w:p w14:paraId="728127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1206</w:t>
      </w:r>
    </w:p>
    <w:p w14:paraId="5FD7F5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1206</w:t>
      </w:r>
    </w:p>
    <w:p w14:paraId="7AF09F9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1206</w:t>
      </w:r>
    </w:p>
    <w:p w14:paraId="7C2710A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Category NB1</w:t>
      </w:r>
      <w:r w:rsidRPr="00CA4F9C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1207</w:t>
      </w:r>
    </w:p>
    <w:p w14:paraId="01B715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1207</w:t>
      </w:r>
    </w:p>
    <w:p w14:paraId="67B58F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1207</w:t>
      </w:r>
    </w:p>
    <w:p w14:paraId="3B41E9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1207</w:t>
      </w:r>
    </w:p>
    <w:p w14:paraId="6AB5CF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1208</w:t>
      </w:r>
    </w:p>
    <w:p w14:paraId="5BE82F4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1208</w:t>
      </w:r>
    </w:p>
    <w:p w14:paraId="7569EB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1209</w:t>
      </w:r>
    </w:p>
    <w:p w14:paraId="7B7925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1210</w:t>
      </w:r>
    </w:p>
    <w:p w14:paraId="71A7A5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1210</w:t>
      </w:r>
    </w:p>
    <w:p w14:paraId="477AAF9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1211</w:t>
      </w:r>
    </w:p>
    <w:p w14:paraId="48AFD2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1211</w:t>
      </w:r>
    </w:p>
    <w:p w14:paraId="1C1E24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1211</w:t>
      </w:r>
    </w:p>
    <w:p w14:paraId="4B6144F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1211</w:t>
      </w:r>
    </w:p>
    <w:p w14:paraId="6D9F03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1212</w:t>
      </w:r>
    </w:p>
    <w:p w14:paraId="085EF48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1212</w:t>
      </w:r>
    </w:p>
    <w:p w14:paraId="3DD79F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1212</w:t>
      </w:r>
    </w:p>
    <w:p w14:paraId="1410F3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1213</w:t>
      </w:r>
    </w:p>
    <w:p w14:paraId="6959C1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1213</w:t>
      </w:r>
    </w:p>
    <w:p w14:paraId="3358837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7.2.11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1214</w:t>
      </w:r>
    </w:p>
    <w:p w14:paraId="65B8D27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1214</w:t>
      </w:r>
    </w:p>
    <w:p w14:paraId="7E6FBF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1215</w:t>
      </w:r>
    </w:p>
    <w:p w14:paraId="2020021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1215</w:t>
      </w:r>
    </w:p>
    <w:p w14:paraId="06FDC6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1215</w:t>
      </w:r>
    </w:p>
    <w:p w14:paraId="50A232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1215</w:t>
      </w:r>
    </w:p>
    <w:p w14:paraId="79823C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1215</w:t>
      </w:r>
    </w:p>
    <w:p w14:paraId="144D71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1215</w:t>
      </w:r>
    </w:p>
    <w:p w14:paraId="7A0E2C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1215</w:t>
      </w:r>
    </w:p>
    <w:p w14:paraId="0CC079C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1216</w:t>
      </w:r>
    </w:p>
    <w:p w14:paraId="4F0CCE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1216</w:t>
      </w:r>
    </w:p>
    <w:p w14:paraId="3962186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1217</w:t>
      </w:r>
    </w:p>
    <w:p w14:paraId="034EA8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1217</w:t>
      </w:r>
    </w:p>
    <w:p w14:paraId="7B936C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1217</w:t>
      </w:r>
    </w:p>
    <w:p w14:paraId="61B809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1217</w:t>
      </w:r>
    </w:p>
    <w:p w14:paraId="6C5D179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1217</w:t>
      </w:r>
    </w:p>
    <w:p w14:paraId="4A5F3A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1217</w:t>
      </w:r>
    </w:p>
    <w:p w14:paraId="425E90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1217</w:t>
      </w:r>
    </w:p>
    <w:p w14:paraId="40E8BE2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UE Timing Advance Adjustment Accuracy Test for </w:t>
      </w:r>
      <w:r w:rsidRPr="00CA4F9C">
        <w:rPr>
          <w:rFonts w:cs="Courier New"/>
        </w:rPr>
        <w:t>sTTI and ShortProcessingTime</w:t>
      </w:r>
      <w:r>
        <w:tab/>
        <w:t>1219</w:t>
      </w:r>
    </w:p>
    <w:p w14:paraId="3BD319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1219</w:t>
      </w:r>
    </w:p>
    <w:p w14:paraId="2C8A47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1219</w:t>
      </w:r>
    </w:p>
    <w:p w14:paraId="4FF1139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1219</w:t>
      </w:r>
    </w:p>
    <w:p w14:paraId="6E8916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1219</w:t>
      </w:r>
    </w:p>
    <w:p w14:paraId="1C43DC4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1219</w:t>
      </w:r>
    </w:p>
    <w:p w14:paraId="726646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1220</w:t>
      </w:r>
    </w:p>
    <w:p w14:paraId="58B3B9C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1221</w:t>
      </w:r>
    </w:p>
    <w:p w14:paraId="01EB560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1223</w:t>
      </w:r>
    </w:p>
    <w:p w14:paraId="3C4FDD4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7.2.14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UE Timing Advance Adjustment Accuracy Test for </w:t>
      </w:r>
      <w:r w:rsidRPr="00CA4F9C">
        <w:rPr>
          <w:rFonts w:cs="MS LineDraw"/>
        </w:rPr>
        <w:t>sTTI and ShortProcessingTime</w:t>
      </w:r>
      <w:r>
        <w:tab/>
        <w:t>1224</w:t>
      </w:r>
    </w:p>
    <w:p w14:paraId="5EE8B0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1224</w:t>
      </w:r>
    </w:p>
    <w:p w14:paraId="1FB504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1224</w:t>
      </w:r>
    </w:p>
    <w:p w14:paraId="7E7DA9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1224</w:t>
      </w:r>
    </w:p>
    <w:p w14:paraId="35D80B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1225</w:t>
      </w:r>
    </w:p>
    <w:p w14:paraId="3C4FC3D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1225</w:t>
      </w:r>
    </w:p>
    <w:p w14:paraId="5B1909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1225</w:t>
      </w:r>
    </w:p>
    <w:p w14:paraId="6A8A05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1226</w:t>
      </w:r>
    </w:p>
    <w:p w14:paraId="4C05378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1228</w:t>
      </w:r>
    </w:p>
    <w:p w14:paraId="7F30801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1229</w:t>
      </w:r>
    </w:p>
    <w:p w14:paraId="02B0210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1229</w:t>
      </w:r>
    </w:p>
    <w:p w14:paraId="39F07F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1229</w:t>
      </w:r>
    </w:p>
    <w:p w14:paraId="5A596A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1229</w:t>
      </w:r>
    </w:p>
    <w:p w14:paraId="336189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1229</w:t>
      </w:r>
    </w:p>
    <w:p w14:paraId="3FF69B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1229</w:t>
      </w:r>
    </w:p>
    <w:p w14:paraId="72B3992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1230</w:t>
      </w:r>
    </w:p>
    <w:p w14:paraId="6F06460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1230</w:t>
      </w:r>
    </w:p>
    <w:p w14:paraId="5EB865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1230</w:t>
      </w:r>
    </w:p>
    <w:p w14:paraId="6309E26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7.3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</w:t>
      </w:r>
      <w:r>
        <w:tab/>
        <w:t>1232</w:t>
      </w:r>
    </w:p>
    <w:p w14:paraId="0D3FE0E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</w:t>
      </w:r>
      <w:r>
        <w:tab/>
        <w:t>1232</w:t>
      </w:r>
    </w:p>
    <w:p w14:paraId="66A433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1232</w:t>
      </w:r>
    </w:p>
    <w:p w14:paraId="4462E0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1232</w:t>
      </w:r>
    </w:p>
    <w:p w14:paraId="20451FE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1232</w:t>
      </w:r>
    </w:p>
    <w:p w14:paraId="16E6BB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1232</w:t>
      </w:r>
    </w:p>
    <w:p w14:paraId="2CAF9B3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1233</w:t>
      </w:r>
    </w:p>
    <w:p w14:paraId="67E21CB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1234</w:t>
      </w:r>
    </w:p>
    <w:p w14:paraId="687477D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1234</w:t>
      </w:r>
    </w:p>
    <w:p w14:paraId="57273B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1236</w:t>
      </w:r>
    </w:p>
    <w:p w14:paraId="1731752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with 4 Rx antenna ports</w:t>
      </w:r>
      <w:r>
        <w:tab/>
        <w:t>1238</w:t>
      </w:r>
    </w:p>
    <w:p w14:paraId="5F68B6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1238</w:t>
      </w:r>
    </w:p>
    <w:p w14:paraId="4F22E2F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1238</w:t>
      </w:r>
    </w:p>
    <w:p w14:paraId="08695A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1238</w:t>
      </w:r>
    </w:p>
    <w:p w14:paraId="4CAE5D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1238</w:t>
      </w:r>
    </w:p>
    <w:p w14:paraId="584CD8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1238</w:t>
      </w:r>
    </w:p>
    <w:p w14:paraId="171847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1238</w:t>
      </w:r>
    </w:p>
    <w:p w14:paraId="1969F1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1239</w:t>
      </w:r>
    </w:p>
    <w:p w14:paraId="1071BEE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1239</w:t>
      </w:r>
    </w:p>
    <w:p w14:paraId="76B650A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</w:t>
      </w:r>
      <w:r>
        <w:tab/>
        <w:t>1241</w:t>
      </w:r>
    </w:p>
    <w:p w14:paraId="4B4201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1241</w:t>
      </w:r>
    </w:p>
    <w:p w14:paraId="3E30E67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1241</w:t>
      </w:r>
    </w:p>
    <w:p w14:paraId="75070B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1241</w:t>
      </w:r>
    </w:p>
    <w:p w14:paraId="2A3FA9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1241</w:t>
      </w:r>
    </w:p>
    <w:p w14:paraId="675DDF8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1241</w:t>
      </w:r>
    </w:p>
    <w:p w14:paraId="17549A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1243</w:t>
      </w:r>
    </w:p>
    <w:p w14:paraId="23AD83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1243</w:t>
      </w:r>
    </w:p>
    <w:p w14:paraId="52A07C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1245</w:t>
      </w:r>
    </w:p>
    <w:p w14:paraId="71DBDEF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with 4 Rx antenna ports</w:t>
      </w:r>
      <w:r>
        <w:tab/>
        <w:t>1245</w:t>
      </w:r>
    </w:p>
    <w:p w14:paraId="1B05E6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1245</w:t>
      </w:r>
    </w:p>
    <w:p w14:paraId="4C64BF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1246</w:t>
      </w:r>
    </w:p>
    <w:p w14:paraId="500AFA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1246</w:t>
      </w:r>
    </w:p>
    <w:p w14:paraId="5026EC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1246</w:t>
      </w:r>
    </w:p>
    <w:p w14:paraId="0052BF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1246</w:t>
      </w:r>
    </w:p>
    <w:p w14:paraId="017663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1246</w:t>
      </w:r>
    </w:p>
    <w:p w14:paraId="35D4130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1246</w:t>
      </w:r>
    </w:p>
    <w:p w14:paraId="23EB8A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1247</w:t>
      </w:r>
    </w:p>
    <w:p w14:paraId="1E32751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</w:t>
      </w:r>
      <w:r>
        <w:tab/>
        <w:t>1248</w:t>
      </w:r>
    </w:p>
    <w:p w14:paraId="10C3DA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1248</w:t>
      </w:r>
    </w:p>
    <w:p w14:paraId="44B2F7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1248</w:t>
      </w:r>
    </w:p>
    <w:p w14:paraId="20C4A9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1248</w:t>
      </w:r>
    </w:p>
    <w:p w14:paraId="33A827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1248</w:t>
      </w:r>
    </w:p>
    <w:p w14:paraId="550192E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1248</w:t>
      </w:r>
    </w:p>
    <w:p w14:paraId="386D83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1250</w:t>
      </w:r>
    </w:p>
    <w:p w14:paraId="5C59DE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1250</w:t>
      </w:r>
    </w:p>
    <w:p w14:paraId="7EAD2B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1252</w:t>
      </w:r>
    </w:p>
    <w:p w14:paraId="5471890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with 4 Rx antenna ports</w:t>
      </w:r>
      <w:r>
        <w:tab/>
        <w:t>1254</w:t>
      </w:r>
    </w:p>
    <w:p w14:paraId="22A3A5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1254</w:t>
      </w:r>
    </w:p>
    <w:p w14:paraId="7B1670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1254</w:t>
      </w:r>
    </w:p>
    <w:p w14:paraId="26E001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1254</w:t>
      </w:r>
    </w:p>
    <w:p w14:paraId="7AAB89D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1254</w:t>
      </w:r>
    </w:p>
    <w:p w14:paraId="21D36C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1254</w:t>
      </w:r>
    </w:p>
    <w:p w14:paraId="46E3EC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1254</w:t>
      </w:r>
    </w:p>
    <w:p w14:paraId="30E6B8E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1255</w:t>
      </w:r>
    </w:p>
    <w:p w14:paraId="1E506C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1255</w:t>
      </w:r>
    </w:p>
    <w:p w14:paraId="0E71A4B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</w:t>
      </w:r>
      <w:r>
        <w:tab/>
        <w:t>1257</w:t>
      </w:r>
    </w:p>
    <w:p w14:paraId="38C8B7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1257</w:t>
      </w:r>
    </w:p>
    <w:p w14:paraId="073689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1257</w:t>
      </w:r>
    </w:p>
    <w:p w14:paraId="524493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1257</w:t>
      </w:r>
    </w:p>
    <w:p w14:paraId="2BEE311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1257</w:t>
      </w:r>
    </w:p>
    <w:p w14:paraId="6BDF2E6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1257</w:t>
      </w:r>
    </w:p>
    <w:p w14:paraId="6C0506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1259</w:t>
      </w:r>
    </w:p>
    <w:p w14:paraId="17D0B2B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1259</w:t>
      </w:r>
    </w:p>
    <w:p w14:paraId="3C65B7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1261</w:t>
      </w:r>
    </w:p>
    <w:p w14:paraId="2542737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7.3.4_1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with 4 Rx antenna ports</w:t>
      </w:r>
      <w:r>
        <w:tab/>
        <w:t>1262</w:t>
      </w:r>
    </w:p>
    <w:p w14:paraId="01540C6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1262</w:t>
      </w:r>
    </w:p>
    <w:p w14:paraId="106D58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1262</w:t>
      </w:r>
    </w:p>
    <w:p w14:paraId="4DEB51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1262</w:t>
      </w:r>
    </w:p>
    <w:p w14:paraId="5795E7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1262</w:t>
      </w:r>
    </w:p>
    <w:p w14:paraId="2CE0F7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1262</w:t>
      </w:r>
    </w:p>
    <w:p w14:paraId="4D7907D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1262</w:t>
      </w:r>
    </w:p>
    <w:p w14:paraId="372FB8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1262</w:t>
      </w:r>
    </w:p>
    <w:p w14:paraId="3CC1F85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1263</w:t>
      </w:r>
    </w:p>
    <w:p w14:paraId="7861394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</w:t>
      </w:r>
      <w:r>
        <w:tab/>
        <w:t>1264</w:t>
      </w:r>
    </w:p>
    <w:p w14:paraId="44DE8B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1264</w:t>
      </w:r>
    </w:p>
    <w:p w14:paraId="289663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1264</w:t>
      </w:r>
    </w:p>
    <w:p w14:paraId="2C6A8B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1264</w:t>
      </w:r>
    </w:p>
    <w:p w14:paraId="0E88EE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1264</w:t>
      </w:r>
    </w:p>
    <w:p w14:paraId="362263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1265</w:t>
      </w:r>
    </w:p>
    <w:p w14:paraId="60524D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1266</w:t>
      </w:r>
    </w:p>
    <w:p w14:paraId="506784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1267</w:t>
      </w:r>
    </w:p>
    <w:p w14:paraId="2E48667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1269</w:t>
      </w:r>
    </w:p>
    <w:p w14:paraId="2A906C7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 with 4 Rx antenna ports</w:t>
      </w:r>
      <w:r>
        <w:tab/>
        <w:t>1271</w:t>
      </w:r>
    </w:p>
    <w:p w14:paraId="019E5E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1271</w:t>
      </w:r>
    </w:p>
    <w:p w14:paraId="339A9C0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1271</w:t>
      </w:r>
    </w:p>
    <w:p w14:paraId="4D6167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1271</w:t>
      </w:r>
    </w:p>
    <w:p w14:paraId="2CD166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1271</w:t>
      </w:r>
    </w:p>
    <w:p w14:paraId="785E46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1271</w:t>
      </w:r>
    </w:p>
    <w:p w14:paraId="53CD56D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1271</w:t>
      </w:r>
    </w:p>
    <w:p w14:paraId="078A6D2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1271</w:t>
      </w:r>
    </w:p>
    <w:p w14:paraId="64891C5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1272</w:t>
      </w:r>
    </w:p>
    <w:p w14:paraId="7B1247B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</w:t>
      </w:r>
      <w:r>
        <w:tab/>
        <w:t>1273</w:t>
      </w:r>
    </w:p>
    <w:p w14:paraId="07573F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1273</w:t>
      </w:r>
    </w:p>
    <w:p w14:paraId="391ADF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1273</w:t>
      </w:r>
    </w:p>
    <w:p w14:paraId="570925B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1273</w:t>
      </w:r>
    </w:p>
    <w:p w14:paraId="14F816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1274</w:t>
      </w:r>
    </w:p>
    <w:p w14:paraId="0C84EBF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1274</w:t>
      </w:r>
    </w:p>
    <w:p w14:paraId="625E5C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1276</w:t>
      </w:r>
    </w:p>
    <w:p w14:paraId="591E8D1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1276</w:t>
      </w:r>
    </w:p>
    <w:p w14:paraId="041690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1278</w:t>
      </w:r>
    </w:p>
    <w:p w14:paraId="70BD06B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7.3.6_1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with 4 Rx antenna ports</w:t>
      </w:r>
      <w:r>
        <w:tab/>
        <w:t>1279</w:t>
      </w:r>
    </w:p>
    <w:p w14:paraId="1EB6C3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1279</w:t>
      </w:r>
    </w:p>
    <w:p w14:paraId="6481F0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1279</w:t>
      </w:r>
    </w:p>
    <w:p w14:paraId="67E9C4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1279</w:t>
      </w:r>
    </w:p>
    <w:p w14:paraId="0E2CDD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1279</w:t>
      </w:r>
    </w:p>
    <w:p w14:paraId="6A3582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1279</w:t>
      </w:r>
    </w:p>
    <w:p w14:paraId="21DBF4B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1280</w:t>
      </w:r>
    </w:p>
    <w:p w14:paraId="0E47DB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1280</w:t>
      </w:r>
    </w:p>
    <w:p w14:paraId="75B357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1280</w:t>
      </w:r>
    </w:p>
    <w:p w14:paraId="7C2EED3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</w:t>
      </w:r>
      <w:r>
        <w:tab/>
        <w:t>1281</w:t>
      </w:r>
    </w:p>
    <w:p w14:paraId="2F4FE6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1281</w:t>
      </w:r>
    </w:p>
    <w:p w14:paraId="274880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1281</w:t>
      </w:r>
    </w:p>
    <w:p w14:paraId="237872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1281</w:t>
      </w:r>
    </w:p>
    <w:p w14:paraId="5ED115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1282</w:t>
      </w:r>
    </w:p>
    <w:p w14:paraId="16233E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1282</w:t>
      </w:r>
    </w:p>
    <w:p w14:paraId="612CBC0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1283</w:t>
      </w:r>
    </w:p>
    <w:p w14:paraId="0C3526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1284</w:t>
      </w:r>
    </w:p>
    <w:p w14:paraId="6E021A6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1288</w:t>
      </w:r>
    </w:p>
    <w:p w14:paraId="61BB3B5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7.3.7_1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with 4 Rx antenna ports</w:t>
      </w:r>
      <w:r>
        <w:tab/>
        <w:t>1289</w:t>
      </w:r>
    </w:p>
    <w:p w14:paraId="66E0E1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7.3.7_1.1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1289</w:t>
      </w:r>
    </w:p>
    <w:p w14:paraId="5C343A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7.3.7_1.2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1289</w:t>
      </w:r>
    </w:p>
    <w:p w14:paraId="5AAEA9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7.3.7_1.3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1289</w:t>
      </w:r>
    </w:p>
    <w:p w14:paraId="79B3AA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7.3.7_1.4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1289</w:t>
      </w:r>
    </w:p>
    <w:p w14:paraId="7CA8A7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1289</w:t>
      </w:r>
    </w:p>
    <w:p w14:paraId="6D3AAA1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7.3.7_1.4.2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1290</w:t>
      </w:r>
    </w:p>
    <w:p w14:paraId="7E9CBC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1290</w:t>
      </w:r>
    </w:p>
    <w:p w14:paraId="5DE639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7.3.7_1.5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1290</w:t>
      </w:r>
    </w:p>
    <w:p w14:paraId="64471E6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</w:t>
      </w:r>
      <w:r>
        <w:tab/>
        <w:t>1292</w:t>
      </w:r>
    </w:p>
    <w:p w14:paraId="1766B2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1292</w:t>
      </w:r>
    </w:p>
    <w:p w14:paraId="59E485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1292</w:t>
      </w:r>
    </w:p>
    <w:p w14:paraId="2EE94FC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1292</w:t>
      </w:r>
    </w:p>
    <w:p w14:paraId="47A78BB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1292</w:t>
      </w:r>
    </w:p>
    <w:p w14:paraId="01A8E6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1293</w:t>
      </w:r>
    </w:p>
    <w:p w14:paraId="4792D9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1294</w:t>
      </w:r>
    </w:p>
    <w:p w14:paraId="67BE94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1295</w:t>
      </w:r>
    </w:p>
    <w:p w14:paraId="155DEF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1297</w:t>
      </w:r>
    </w:p>
    <w:p w14:paraId="4FB3585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7.3.8_1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with 4 Rx antenna ports</w:t>
      </w:r>
      <w:r>
        <w:tab/>
        <w:t>1298</w:t>
      </w:r>
    </w:p>
    <w:p w14:paraId="2E50A7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1298</w:t>
      </w:r>
    </w:p>
    <w:p w14:paraId="67376F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1298</w:t>
      </w:r>
    </w:p>
    <w:p w14:paraId="54C55D2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1298</w:t>
      </w:r>
    </w:p>
    <w:p w14:paraId="329378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1298</w:t>
      </w:r>
    </w:p>
    <w:p w14:paraId="5E7B52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1298</w:t>
      </w:r>
    </w:p>
    <w:p w14:paraId="3C07B76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1299</w:t>
      </w:r>
    </w:p>
    <w:p w14:paraId="0F12EB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1299</w:t>
      </w:r>
    </w:p>
    <w:p w14:paraId="63DB400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1299</w:t>
      </w:r>
    </w:p>
    <w:p w14:paraId="6D34E53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Non MBSFN ABS (eICIC)</w:t>
      </w:r>
      <w:r>
        <w:tab/>
        <w:t>1300</w:t>
      </w:r>
    </w:p>
    <w:p w14:paraId="214AA5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1300</w:t>
      </w:r>
    </w:p>
    <w:p w14:paraId="47CA916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1300</w:t>
      </w:r>
    </w:p>
    <w:p w14:paraId="41395FD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1300</w:t>
      </w:r>
    </w:p>
    <w:p w14:paraId="511E3D6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1301</w:t>
      </w:r>
    </w:p>
    <w:p w14:paraId="102770A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1301</w:t>
      </w:r>
    </w:p>
    <w:p w14:paraId="541908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1302</w:t>
      </w:r>
    </w:p>
    <w:p w14:paraId="5F6B47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1303</w:t>
      </w:r>
    </w:p>
    <w:p w14:paraId="31A2A7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1305</w:t>
      </w:r>
    </w:p>
    <w:p w14:paraId="47F84E5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Non MBSFN ABS (eICIC)</w:t>
      </w:r>
      <w:r>
        <w:tab/>
        <w:t>1306</w:t>
      </w:r>
    </w:p>
    <w:p w14:paraId="1BE17F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1306</w:t>
      </w:r>
    </w:p>
    <w:p w14:paraId="34E41D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1306</w:t>
      </w:r>
    </w:p>
    <w:p w14:paraId="2E3C2C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1306</w:t>
      </w:r>
    </w:p>
    <w:p w14:paraId="558DD3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1307</w:t>
      </w:r>
    </w:p>
    <w:p w14:paraId="3CFA00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1307</w:t>
      </w:r>
    </w:p>
    <w:p w14:paraId="5E022D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1308</w:t>
      </w:r>
    </w:p>
    <w:p w14:paraId="14A245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1309</w:t>
      </w:r>
    </w:p>
    <w:p w14:paraId="303E86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1311</w:t>
      </w:r>
    </w:p>
    <w:p w14:paraId="69BF1EE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Non MBSFN ABS (eICIC)</w:t>
      </w:r>
      <w:r>
        <w:tab/>
        <w:t>1312</w:t>
      </w:r>
    </w:p>
    <w:p w14:paraId="64119D5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1312</w:t>
      </w:r>
    </w:p>
    <w:p w14:paraId="12CF1F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1312</w:t>
      </w:r>
    </w:p>
    <w:p w14:paraId="2EF291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1312</w:t>
      </w:r>
    </w:p>
    <w:p w14:paraId="2ABF9C8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1312</w:t>
      </w:r>
    </w:p>
    <w:p w14:paraId="13E528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1313</w:t>
      </w:r>
    </w:p>
    <w:p w14:paraId="594A1D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1314</w:t>
      </w:r>
    </w:p>
    <w:p w14:paraId="0B4E13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1315</w:t>
      </w:r>
    </w:p>
    <w:p w14:paraId="4D4838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1316</w:t>
      </w:r>
    </w:p>
    <w:p w14:paraId="669A85C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Non MBSFN ABS (eICIC)</w:t>
      </w:r>
      <w:r>
        <w:tab/>
        <w:t>1317</w:t>
      </w:r>
    </w:p>
    <w:p w14:paraId="510B6C0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1317</w:t>
      </w:r>
    </w:p>
    <w:p w14:paraId="3E3C13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1317</w:t>
      </w:r>
    </w:p>
    <w:p w14:paraId="21C994C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1317</w:t>
      </w:r>
    </w:p>
    <w:p w14:paraId="4D5C69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1318</w:t>
      </w:r>
    </w:p>
    <w:p w14:paraId="6D42BF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1318</w:t>
      </w:r>
    </w:p>
    <w:p w14:paraId="34BC130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1320</w:t>
      </w:r>
    </w:p>
    <w:p w14:paraId="2E32455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1320</w:t>
      </w:r>
    </w:p>
    <w:p w14:paraId="5999E5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1322</w:t>
      </w:r>
    </w:p>
    <w:p w14:paraId="7FF7FF5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MBSFN ABS (eICIC)</w:t>
      </w:r>
      <w:r>
        <w:tab/>
        <w:t>1323</w:t>
      </w:r>
    </w:p>
    <w:p w14:paraId="680CDE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1323</w:t>
      </w:r>
    </w:p>
    <w:p w14:paraId="50B8A3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1323</w:t>
      </w:r>
    </w:p>
    <w:p w14:paraId="566972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1323</w:t>
      </w:r>
    </w:p>
    <w:p w14:paraId="265F9E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1323</w:t>
      </w:r>
    </w:p>
    <w:p w14:paraId="3D4998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1324</w:t>
      </w:r>
    </w:p>
    <w:p w14:paraId="4B5C7E3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1325</w:t>
      </w:r>
    </w:p>
    <w:p w14:paraId="36624E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1326</w:t>
      </w:r>
    </w:p>
    <w:p w14:paraId="745E2A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1328</w:t>
      </w:r>
    </w:p>
    <w:p w14:paraId="5B9FD05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1329</w:t>
      </w:r>
    </w:p>
    <w:p w14:paraId="1D090C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1329</w:t>
      </w:r>
    </w:p>
    <w:p w14:paraId="7F1E26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1329</w:t>
      </w:r>
    </w:p>
    <w:p w14:paraId="42C284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1329</w:t>
      </w:r>
    </w:p>
    <w:p w14:paraId="3B6C69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1329</w:t>
      </w:r>
    </w:p>
    <w:p w14:paraId="492127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1330</w:t>
      </w:r>
    </w:p>
    <w:p w14:paraId="180514F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1331</w:t>
      </w:r>
    </w:p>
    <w:p w14:paraId="160179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1332</w:t>
      </w:r>
    </w:p>
    <w:p w14:paraId="518DF2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1335</w:t>
      </w:r>
    </w:p>
    <w:p w14:paraId="4D9F6E6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MBSFN ABS (eICIC)</w:t>
      </w:r>
      <w:r>
        <w:tab/>
        <w:t>1336</w:t>
      </w:r>
    </w:p>
    <w:p w14:paraId="785B5B6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1336</w:t>
      </w:r>
    </w:p>
    <w:p w14:paraId="63CF68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1336</w:t>
      </w:r>
    </w:p>
    <w:p w14:paraId="26D678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1336</w:t>
      </w:r>
    </w:p>
    <w:p w14:paraId="0CE293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1336</w:t>
      </w:r>
    </w:p>
    <w:p w14:paraId="6B4FA81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1337</w:t>
      </w:r>
    </w:p>
    <w:p w14:paraId="69F0E2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1338</w:t>
      </w:r>
    </w:p>
    <w:p w14:paraId="5927BE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1339</w:t>
      </w:r>
    </w:p>
    <w:p w14:paraId="64C43C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1341</w:t>
      </w:r>
    </w:p>
    <w:p w14:paraId="575A413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1341</w:t>
      </w:r>
    </w:p>
    <w:p w14:paraId="3C8514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1341</w:t>
      </w:r>
    </w:p>
    <w:p w14:paraId="587068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1342</w:t>
      </w:r>
    </w:p>
    <w:p w14:paraId="6B71C62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1342</w:t>
      </w:r>
    </w:p>
    <w:p w14:paraId="06CAE6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1342</w:t>
      </w:r>
    </w:p>
    <w:p w14:paraId="30FEBE6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1342</w:t>
      </w:r>
    </w:p>
    <w:p w14:paraId="37DC32D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1344</w:t>
      </w:r>
    </w:p>
    <w:p w14:paraId="15963FE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1345</w:t>
      </w:r>
    </w:p>
    <w:p w14:paraId="401DB7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1347</w:t>
      </w:r>
    </w:p>
    <w:p w14:paraId="4F1ACFB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1348</w:t>
      </w:r>
    </w:p>
    <w:p w14:paraId="529E8D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1348</w:t>
      </w:r>
    </w:p>
    <w:p w14:paraId="279C87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1348</w:t>
      </w:r>
    </w:p>
    <w:p w14:paraId="3B18FA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1348</w:t>
      </w:r>
    </w:p>
    <w:p w14:paraId="48597B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1348</w:t>
      </w:r>
    </w:p>
    <w:p w14:paraId="2BDB74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1349</w:t>
      </w:r>
    </w:p>
    <w:p w14:paraId="1D21F7B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1350</w:t>
      </w:r>
    </w:p>
    <w:p w14:paraId="3B295A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1351</w:t>
      </w:r>
    </w:p>
    <w:p w14:paraId="3C83FE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1354</w:t>
      </w:r>
    </w:p>
    <w:p w14:paraId="2EC4C40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1355</w:t>
      </w:r>
    </w:p>
    <w:p w14:paraId="4DA173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1355</w:t>
      </w:r>
    </w:p>
    <w:p w14:paraId="45E059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1355</w:t>
      </w:r>
    </w:p>
    <w:p w14:paraId="4AC7AB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1355</w:t>
      </w:r>
    </w:p>
    <w:p w14:paraId="690AC1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1355</w:t>
      </w:r>
    </w:p>
    <w:p w14:paraId="5CA316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1356</w:t>
      </w:r>
    </w:p>
    <w:p w14:paraId="77A4E23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1357</w:t>
      </w:r>
    </w:p>
    <w:p w14:paraId="0B86F3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1358</w:t>
      </w:r>
    </w:p>
    <w:p w14:paraId="5348C1D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1361</w:t>
      </w:r>
    </w:p>
    <w:p w14:paraId="2941EAF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1362</w:t>
      </w:r>
    </w:p>
    <w:p w14:paraId="60DEE7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1362</w:t>
      </w:r>
    </w:p>
    <w:p w14:paraId="6254E2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1362</w:t>
      </w:r>
    </w:p>
    <w:p w14:paraId="6D8443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1362</w:t>
      </w:r>
    </w:p>
    <w:p w14:paraId="060DC9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1362</w:t>
      </w:r>
    </w:p>
    <w:p w14:paraId="59E7DF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1363</w:t>
      </w:r>
    </w:p>
    <w:p w14:paraId="2F6E81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1365</w:t>
      </w:r>
    </w:p>
    <w:p w14:paraId="3D677D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1365</w:t>
      </w:r>
    </w:p>
    <w:p w14:paraId="463FAD5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1368</w:t>
      </w:r>
    </w:p>
    <w:p w14:paraId="13EAF5A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1369</w:t>
      </w:r>
    </w:p>
    <w:p w14:paraId="37DE96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1369</w:t>
      </w:r>
    </w:p>
    <w:p w14:paraId="7140AB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1369</w:t>
      </w:r>
    </w:p>
    <w:p w14:paraId="58FA89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1369</w:t>
      </w:r>
    </w:p>
    <w:p w14:paraId="1E7598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1369</w:t>
      </w:r>
    </w:p>
    <w:p w14:paraId="205B977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1370</w:t>
      </w:r>
    </w:p>
    <w:p w14:paraId="74CE95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1372</w:t>
      </w:r>
    </w:p>
    <w:p w14:paraId="343753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1373</w:t>
      </w:r>
    </w:p>
    <w:p w14:paraId="4984A3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1375</w:t>
      </w:r>
    </w:p>
    <w:p w14:paraId="006FBB8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1376</w:t>
      </w:r>
    </w:p>
    <w:p w14:paraId="597B19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1376</w:t>
      </w:r>
    </w:p>
    <w:p w14:paraId="6285280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1376</w:t>
      </w:r>
    </w:p>
    <w:p w14:paraId="295CC6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1376</w:t>
      </w:r>
    </w:p>
    <w:p w14:paraId="672579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1377</w:t>
      </w:r>
    </w:p>
    <w:p w14:paraId="23C121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1377</w:t>
      </w:r>
    </w:p>
    <w:p w14:paraId="432EFB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1379</w:t>
      </w:r>
    </w:p>
    <w:p w14:paraId="7C827C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1380</w:t>
      </w:r>
    </w:p>
    <w:p w14:paraId="34F1DA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1383</w:t>
      </w:r>
    </w:p>
    <w:p w14:paraId="3D69D4D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1384</w:t>
      </w:r>
    </w:p>
    <w:p w14:paraId="20168B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1384</w:t>
      </w:r>
    </w:p>
    <w:p w14:paraId="1BE346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1384</w:t>
      </w:r>
    </w:p>
    <w:p w14:paraId="7909FA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1384</w:t>
      </w:r>
    </w:p>
    <w:p w14:paraId="0EDB31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1384</w:t>
      </w:r>
    </w:p>
    <w:p w14:paraId="0A0AB09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1385</w:t>
      </w:r>
    </w:p>
    <w:p w14:paraId="5725944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1387</w:t>
      </w:r>
    </w:p>
    <w:p w14:paraId="57B658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1388</w:t>
      </w:r>
    </w:p>
    <w:p w14:paraId="09704D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1391</w:t>
      </w:r>
    </w:p>
    <w:p w14:paraId="346B419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1392</w:t>
      </w:r>
    </w:p>
    <w:p w14:paraId="11C0F1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1392</w:t>
      </w:r>
    </w:p>
    <w:p w14:paraId="320980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1392</w:t>
      </w:r>
    </w:p>
    <w:p w14:paraId="31A1A9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1392</w:t>
      </w:r>
    </w:p>
    <w:p w14:paraId="21EAC0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1392</w:t>
      </w:r>
    </w:p>
    <w:p w14:paraId="45E140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1392</w:t>
      </w:r>
    </w:p>
    <w:p w14:paraId="6D6769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1393</w:t>
      </w:r>
    </w:p>
    <w:p w14:paraId="3344FA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1393</w:t>
      </w:r>
    </w:p>
    <w:p w14:paraId="784160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1394</w:t>
      </w:r>
    </w:p>
    <w:p w14:paraId="7F12E8D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7.3.23_1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1395</w:t>
      </w:r>
    </w:p>
    <w:p w14:paraId="137BB2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1395</w:t>
      </w:r>
    </w:p>
    <w:p w14:paraId="0B81D1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1395</w:t>
      </w:r>
    </w:p>
    <w:p w14:paraId="0E5074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1395</w:t>
      </w:r>
    </w:p>
    <w:p w14:paraId="3F8A674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1395</w:t>
      </w:r>
    </w:p>
    <w:p w14:paraId="3BA980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1395</w:t>
      </w:r>
    </w:p>
    <w:p w14:paraId="70AE3AA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1396</w:t>
      </w:r>
    </w:p>
    <w:p w14:paraId="670C6A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1396</w:t>
      </w:r>
    </w:p>
    <w:p w14:paraId="6264C1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1396</w:t>
      </w:r>
    </w:p>
    <w:p w14:paraId="4E60C2E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for 5MHz Bandwidth</w:t>
      </w:r>
      <w:r>
        <w:tab/>
        <w:t>1396</w:t>
      </w:r>
    </w:p>
    <w:p w14:paraId="71225C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1396</w:t>
      </w:r>
    </w:p>
    <w:p w14:paraId="4E3BF9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1396</w:t>
      </w:r>
    </w:p>
    <w:p w14:paraId="6DD5C8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1396</w:t>
      </w:r>
    </w:p>
    <w:p w14:paraId="3D8204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1396</w:t>
      </w:r>
    </w:p>
    <w:p w14:paraId="3FFC0A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1397</w:t>
      </w:r>
    </w:p>
    <w:p w14:paraId="433CA24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1398</w:t>
      </w:r>
    </w:p>
    <w:p w14:paraId="082B739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1398</w:t>
      </w:r>
    </w:p>
    <w:p w14:paraId="05FF09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1398</w:t>
      </w:r>
    </w:p>
    <w:p w14:paraId="2417A2A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for 5MHz Bandwidth</w:t>
      </w:r>
      <w:r>
        <w:tab/>
        <w:t>1398</w:t>
      </w:r>
    </w:p>
    <w:p w14:paraId="39C8E2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1398</w:t>
      </w:r>
    </w:p>
    <w:p w14:paraId="6A9C80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1398</w:t>
      </w:r>
    </w:p>
    <w:p w14:paraId="10F8956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1398</w:t>
      </w:r>
    </w:p>
    <w:p w14:paraId="2B8800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1398</w:t>
      </w:r>
    </w:p>
    <w:p w14:paraId="1B866E4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1398</w:t>
      </w:r>
    </w:p>
    <w:p w14:paraId="0F40A71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1399</w:t>
      </w:r>
    </w:p>
    <w:p w14:paraId="3E5680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1399</w:t>
      </w:r>
    </w:p>
    <w:p w14:paraId="178FB7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1399</w:t>
      </w:r>
    </w:p>
    <w:p w14:paraId="7F81C43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7.3.26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0</w:t>
      </w:r>
      <w:r>
        <w:tab/>
        <w:t>1400</w:t>
      </w:r>
    </w:p>
    <w:p w14:paraId="30512E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1400</w:t>
      </w:r>
    </w:p>
    <w:p w14:paraId="35757B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1400</w:t>
      </w:r>
    </w:p>
    <w:p w14:paraId="770EAD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1400</w:t>
      </w:r>
    </w:p>
    <w:p w14:paraId="091A01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1400</w:t>
      </w:r>
    </w:p>
    <w:p w14:paraId="45B8E98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1401</w:t>
      </w:r>
    </w:p>
    <w:p w14:paraId="61E3282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1401</w:t>
      </w:r>
    </w:p>
    <w:p w14:paraId="628800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1402</w:t>
      </w:r>
    </w:p>
    <w:p w14:paraId="1680D3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1403</w:t>
      </w:r>
    </w:p>
    <w:p w14:paraId="675112A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7.3.26_2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1bis</w:t>
      </w:r>
      <w:r>
        <w:tab/>
        <w:t>1404</w:t>
      </w:r>
    </w:p>
    <w:p w14:paraId="2C44B18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1404</w:t>
      </w:r>
    </w:p>
    <w:p w14:paraId="625AAE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1404</w:t>
      </w:r>
    </w:p>
    <w:p w14:paraId="4BD9E2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1404</w:t>
      </w:r>
    </w:p>
    <w:p w14:paraId="00E25B8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1404</w:t>
      </w:r>
    </w:p>
    <w:p w14:paraId="06DD6E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1404</w:t>
      </w:r>
    </w:p>
    <w:p w14:paraId="77EFBF5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1405</w:t>
      </w:r>
    </w:p>
    <w:p w14:paraId="438CDD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1405</w:t>
      </w:r>
    </w:p>
    <w:p w14:paraId="0E0A81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1405</w:t>
      </w:r>
    </w:p>
    <w:p w14:paraId="4408137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7.3.27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0</w:t>
      </w:r>
      <w:r>
        <w:tab/>
        <w:t>1406</w:t>
      </w:r>
    </w:p>
    <w:p w14:paraId="04E0C07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1406</w:t>
      </w:r>
    </w:p>
    <w:p w14:paraId="3D433F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1406</w:t>
      </w:r>
    </w:p>
    <w:p w14:paraId="57DDC3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1406</w:t>
      </w:r>
    </w:p>
    <w:p w14:paraId="71A6C1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1406</w:t>
      </w:r>
    </w:p>
    <w:p w14:paraId="255510B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1407</w:t>
      </w:r>
    </w:p>
    <w:p w14:paraId="4B6FD1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1408</w:t>
      </w:r>
    </w:p>
    <w:p w14:paraId="1BB916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1408</w:t>
      </w:r>
    </w:p>
    <w:p w14:paraId="26B1389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1410</w:t>
      </w:r>
    </w:p>
    <w:p w14:paraId="77D414E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7.3.27_2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1bis</w:t>
      </w:r>
      <w:r>
        <w:tab/>
        <w:t>1410</w:t>
      </w:r>
    </w:p>
    <w:p w14:paraId="1E32AF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1410</w:t>
      </w:r>
    </w:p>
    <w:p w14:paraId="1993A7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1411</w:t>
      </w:r>
    </w:p>
    <w:p w14:paraId="5093B7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1411</w:t>
      </w:r>
    </w:p>
    <w:p w14:paraId="4DED60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1411</w:t>
      </w:r>
    </w:p>
    <w:p w14:paraId="269209F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1411</w:t>
      </w:r>
    </w:p>
    <w:p w14:paraId="4B95CB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1411</w:t>
      </w:r>
    </w:p>
    <w:p w14:paraId="4CB6A8B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1411</w:t>
      </w:r>
    </w:p>
    <w:p w14:paraId="167278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1411</w:t>
      </w:r>
    </w:p>
    <w:p w14:paraId="408A624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7.3.28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0</w:t>
      </w:r>
      <w:r>
        <w:tab/>
        <w:t>1412</w:t>
      </w:r>
    </w:p>
    <w:p w14:paraId="17E9E5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1412</w:t>
      </w:r>
    </w:p>
    <w:p w14:paraId="030650E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1412</w:t>
      </w:r>
    </w:p>
    <w:p w14:paraId="245AE5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1413</w:t>
      </w:r>
    </w:p>
    <w:p w14:paraId="4E1A4D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1413</w:t>
      </w:r>
    </w:p>
    <w:p w14:paraId="6225AC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1414</w:t>
      </w:r>
    </w:p>
    <w:p w14:paraId="5A60E7B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1415</w:t>
      </w:r>
    </w:p>
    <w:p w14:paraId="52A71B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1415</w:t>
      </w:r>
    </w:p>
    <w:p w14:paraId="6FC475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1417</w:t>
      </w:r>
    </w:p>
    <w:p w14:paraId="5ECCF13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7.3.28_2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1bis</w:t>
      </w:r>
      <w:r>
        <w:tab/>
        <w:t>1419</w:t>
      </w:r>
    </w:p>
    <w:p w14:paraId="774F6A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1419</w:t>
      </w:r>
    </w:p>
    <w:p w14:paraId="3CBA88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1419</w:t>
      </w:r>
    </w:p>
    <w:p w14:paraId="5B14FF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1419</w:t>
      </w:r>
    </w:p>
    <w:p w14:paraId="4F915A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1419</w:t>
      </w:r>
    </w:p>
    <w:p w14:paraId="16532E1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1419</w:t>
      </w:r>
    </w:p>
    <w:p w14:paraId="101B5C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1419</w:t>
      </w:r>
    </w:p>
    <w:p w14:paraId="04C507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1419</w:t>
      </w:r>
    </w:p>
    <w:p w14:paraId="15B44B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1420</w:t>
      </w:r>
    </w:p>
    <w:p w14:paraId="40BEE71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7.3.29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0</w:t>
      </w:r>
      <w:r>
        <w:tab/>
        <w:t>1421</w:t>
      </w:r>
    </w:p>
    <w:p w14:paraId="76B380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1421</w:t>
      </w:r>
    </w:p>
    <w:p w14:paraId="5F47E6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1421</w:t>
      </w:r>
    </w:p>
    <w:p w14:paraId="646D4A5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1421</w:t>
      </w:r>
    </w:p>
    <w:p w14:paraId="4FC8E0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1422</w:t>
      </w:r>
    </w:p>
    <w:p w14:paraId="6849A3F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1422</w:t>
      </w:r>
    </w:p>
    <w:p w14:paraId="6C239A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1423</w:t>
      </w:r>
    </w:p>
    <w:p w14:paraId="2CDA2A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1424</w:t>
      </w:r>
    </w:p>
    <w:p w14:paraId="4890325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1426</w:t>
      </w:r>
    </w:p>
    <w:p w14:paraId="5EE856C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7.3.29_2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1bis</w:t>
      </w:r>
      <w:r>
        <w:tab/>
        <w:t>1427</w:t>
      </w:r>
    </w:p>
    <w:p w14:paraId="1256C1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1427</w:t>
      </w:r>
    </w:p>
    <w:p w14:paraId="254938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1427</w:t>
      </w:r>
    </w:p>
    <w:p w14:paraId="050345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1427</w:t>
      </w:r>
    </w:p>
    <w:p w14:paraId="6987C5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1427</w:t>
      </w:r>
    </w:p>
    <w:p w14:paraId="189DFCF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1427</w:t>
      </w:r>
    </w:p>
    <w:p w14:paraId="7FFDCF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1428</w:t>
      </w:r>
    </w:p>
    <w:p w14:paraId="4711C1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1428</w:t>
      </w:r>
    </w:p>
    <w:p w14:paraId="0F3835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1428</w:t>
      </w:r>
    </w:p>
    <w:p w14:paraId="7A606AA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7.3.30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for UE category 0</w:t>
      </w:r>
      <w:r>
        <w:tab/>
        <w:t>1429</w:t>
      </w:r>
    </w:p>
    <w:p w14:paraId="5FE7CF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1429</w:t>
      </w:r>
    </w:p>
    <w:p w14:paraId="5B1024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1429</w:t>
      </w:r>
    </w:p>
    <w:p w14:paraId="155D31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1430</w:t>
      </w:r>
    </w:p>
    <w:p w14:paraId="333A74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1430</w:t>
      </w:r>
    </w:p>
    <w:p w14:paraId="6488BF1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1430</w:t>
      </w:r>
    </w:p>
    <w:p w14:paraId="6D16B0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1431</w:t>
      </w:r>
    </w:p>
    <w:p w14:paraId="1A75DA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1432</w:t>
      </w:r>
    </w:p>
    <w:p w14:paraId="3657D5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1433</w:t>
      </w:r>
    </w:p>
    <w:p w14:paraId="6296E5C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for UE category 0</w:t>
      </w:r>
      <w:r>
        <w:tab/>
        <w:t>1434</w:t>
      </w:r>
    </w:p>
    <w:p w14:paraId="51F967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1434</w:t>
      </w:r>
    </w:p>
    <w:p w14:paraId="67F8BE9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1434</w:t>
      </w:r>
    </w:p>
    <w:p w14:paraId="4CB436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1434</w:t>
      </w:r>
    </w:p>
    <w:p w14:paraId="38A1FE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1434</w:t>
      </w:r>
    </w:p>
    <w:p w14:paraId="399E56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1435</w:t>
      </w:r>
    </w:p>
    <w:p w14:paraId="0A6F46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1436</w:t>
      </w:r>
    </w:p>
    <w:p w14:paraId="69F9CD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1436</w:t>
      </w:r>
    </w:p>
    <w:p w14:paraId="2F4B9A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1438</w:t>
      </w:r>
    </w:p>
    <w:p w14:paraId="0268A10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UE category 0</w:t>
      </w:r>
      <w:r>
        <w:tab/>
        <w:t>1438</w:t>
      </w:r>
    </w:p>
    <w:p w14:paraId="02F649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1438</w:t>
      </w:r>
    </w:p>
    <w:p w14:paraId="3D8104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1439</w:t>
      </w:r>
    </w:p>
    <w:p w14:paraId="1987CC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1439</w:t>
      </w:r>
    </w:p>
    <w:p w14:paraId="09CBD2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1439</w:t>
      </w:r>
    </w:p>
    <w:p w14:paraId="6B46B9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1440</w:t>
      </w:r>
    </w:p>
    <w:p w14:paraId="13458A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1441</w:t>
      </w:r>
    </w:p>
    <w:p w14:paraId="6DEBD23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1441</w:t>
      </w:r>
    </w:p>
    <w:p w14:paraId="0AED45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1443</w:t>
      </w:r>
    </w:p>
    <w:p w14:paraId="4B859E9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in DRX for UE category 0</w:t>
      </w:r>
      <w:r>
        <w:tab/>
        <w:t>1445</w:t>
      </w:r>
    </w:p>
    <w:p w14:paraId="602286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1445</w:t>
      </w:r>
    </w:p>
    <w:p w14:paraId="2794DF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1445</w:t>
      </w:r>
    </w:p>
    <w:p w14:paraId="155D96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1445</w:t>
      </w:r>
    </w:p>
    <w:p w14:paraId="4261A0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1446</w:t>
      </w:r>
    </w:p>
    <w:p w14:paraId="364BD0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1446</w:t>
      </w:r>
    </w:p>
    <w:p w14:paraId="158497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1447</w:t>
      </w:r>
    </w:p>
    <w:p w14:paraId="1AB72F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1448</w:t>
      </w:r>
    </w:p>
    <w:p w14:paraId="00AFBA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1450</w:t>
      </w:r>
    </w:p>
    <w:p w14:paraId="70998E8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0</w:t>
      </w:r>
      <w:r>
        <w:tab/>
        <w:t>1451</w:t>
      </w:r>
    </w:p>
    <w:p w14:paraId="4DFEEC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1451</w:t>
      </w:r>
    </w:p>
    <w:p w14:paraId="47C892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1451</w:t>
      </w:r>
    </w:p>
    <w:p w14:paraId="749844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1451</w:t>
      </w:r>
    </w:p>
    <w:p w14:paraId="109385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1452</w:t>
      </w:r>
    </w:p>
    <w:p w14:paraId="067EC9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1452</w:t>
      </w:r>
    </w:p>
    <w:p w14:paraId="48F8A6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1453</w:t>
      </w:r>
    </w:p>
    <w:p w14:paraId="061A5BF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1453</w:t>
      </w:r>
    </w:p>
    <w:p w14:paraId="3C461B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1455</w:t>
      </w:r>
    </w:p>
    <w:p w14:paraId="68A8F6E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1bis</w:t>
      </w:r>
      <w:r>
        <w:tab/>
        <w:t>1456</w:t>
      </w:r>
    </w:p>
    <w:p w14:paraId="35141C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1456</w:t>
      </w:r>
    </w:p>
    <w:p w14:paraId="5F8365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1456</w:t>
      </w:r>
    </w:p>
    <w:p w14:paraId="4EE335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1456</w:t>
      </w:r>
    </w:p>
    <w:p w14:paraId="7D7E51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1456</w:t>
      </w:r>
    </w:p>
    <w:p w14:paraId="721254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1456</w:t>
      </w:r>
    </w:p>
    <w:p w14:paraId="443A6C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1456</w:t>
      </w:r>
    </w:p>
    <w:p w14:paraId="1062C9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1456</w:t>
      </w:r>
    </w:p>
    <w:p w14:paraId="38D3EF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1457</w:t>
      </w:r>
    </w:p>
    <w:p w14:paraId="35A4088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0</w:t>
      </w:r>
      <w:r>
        <w:tab/>
        <w:t>1458</w:t>
      </w:r>
    </w:p>
    <w:p w14:paraId="70E726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1458</w:t>
      </w:r>
    </w:p>
    <w:p w14:paraId="6EAC0E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1458</w:t>
      </w:r>
    </w:p>
    <w:p w14:paraId="59B70F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1458</w:t>
      </w:r>
    </w:p>
    <w:p w14:paraId="5EE866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1458</w:t>
      </w:r>
    </w:p>
    <w:p w14:paraId="14B604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1459</w:t>
      </w:r>
    </w:p>
    <w:p w14:paraId="25C677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1460</w:t>
      </w:r>
    </w:p>
    <w:p w14:paraId="49E587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1460</w:t>
      </w:r>
    </w:p>
    <w:p w14:paraId="057B29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1461</w:t>
      </w:r>
    </w:p>
    <w:p w14:paraId="60FAF33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7.3.35_2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1bis</w:t>
      </w:r>
      <w:r>
        <w:tab/>
        <w:t>1462</w:t>
      </w:r>
    </w:p>
    <w:p w14:paraId="165275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1462</w:t>
      </w:r>
    </w:p>
    <w:p w14:paraId="74634F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1462</w:t>
      </w:r>
    </w:p>
    <w:p w14:paraId="20F347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1462</w:t>
      </w:r>
    </w:p>
    <w:p w14:paraId="3011B6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1462</w:t>
      </w:r>
    </w:p>
    <w:p w14:paraId="32A09E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1462</w:t>
      </w:r>
    </w:p>
    <w:p w14:paraId="56EC09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1463</w:t>
      </w:r>
    </w:p>
    <w:p w14:paraId="3841F89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1463</w:t>
      </w:r>
    </w:p>
    <w:p w14:paraId="55EB56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1463</w:t>
      </w:r>
    </w:p>
    <w:p w14:paraId="405EB68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0</w:t>
      </w:r>
      <w:r>
        <w:tab/>
        <w:t>1464</w:t>
      </w:r>
    </w:p>
    <w:p w14:paraId="0C8D8F0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1464</w:t>
      </w:r>
    </w:p>
    <w:p w14:paraId="2DB57A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1464</w:t>
      </w:r>
    </w:p>
    <w:p w14:paraId="26311FD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1464</w:t>
      </w:r>
    </w:p>
    <w:p w14:paraId="459F23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1465</w:t>
      </w:r>
    </w:p>
    <w:p w14:paraId="051E8F1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1465</w:t>
      </w:r>
    </w:p>
    <w:p w14:paraId="00637F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1466</w:t>
      </w:r>
    </w:p>
    <w:p w14:paraId="0411DE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1467</w:t>
      </w:r>
    </w:p>
    <w:p w14:paraId="3C89EF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1469</w:t>
      </w:r>
    </w:p>
    <w:p w14:paraId="12B09E4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1bis</w:t>
      </w:r>
      <w:r>
        <w:tab/>
        <w:t>1470</w:t>
      </w:r>
    </w:p>
    <w:p w14:paraId="1CB42B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1470</w:t>
      </w:r>
    </w:p>
    <w:p w14:paraId="46E2CE2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1470</w:t>
      </w:r>
    </w:p>
    <w:p w14:paraId="060CAE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1470</w:t>
      </w:r>
    </w:p>
    <w:p w14:paraId="2F8E4A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1470</w:t>
      </w:r>
    </w:p>
    <w:p w14:paraId="00BF66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1471</w:t>
      </w:r>
    </w:p>
    <w:p w14:paraId="49D5B08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1471</w:t>
      </w:r>
    </w:p>
    <w:p w14:paraId="25E166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1471</w:t>
      </w:r>
    </w:p>
    <w:p w14:paraId="532580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1471</w:t>
      </w:r>
    </w:p>
    <w:p w14:paraId="60C49BA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0</w:t>
      </w:r>
      <w:r>
        <w:tab/>
        <w:t>1473</w:t>
      </w:r>
    </w:p>
    <w:p w14:paraId="7194E0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1473</w:t>
      </w:r>
    </w:p>
    <w:p w14:paraId="777AAE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1473</w:t>
      </w:r>
    </w:p>
    <w:p w14:paraId="3878A9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1473</w:t>
      </w:r>
    </w:p>
    <w:p w14:paraId="081018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1474</w:t>
      </w:r>
    </w:p>
    <w:p w14:paraId="6C80E5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1474</w:t>
      </w:r>
    </w:p>
    <w:p w14:paraId="27FC49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1475</w:t>
      </w:r>
    </w:p>
    <w:p w14:paraId="149BB8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1476</w:t>
      </w:r>
    </w:p>
    <w:p w14:paraId="34F244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1478</w:t>
      </w:r>
    </w:p>
    <w:p w14:paraId="4D348C5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7.3.37_2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1bis</w:t>
      </w:r>
      <w:r>
        <w:tab/>
        <w:t>1479</w:t>
      </w:r>
    </w:p>
    <w:p w14:paraId="73F955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1479</w:t>
      </w:r>
    </w:p>
    <w:p w14:paraId="3F4767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1479</w:t>
      </w:r>
    </w:p>
    <w:p w14:paraId="315CE2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1479</w:t>
      </w:r>
    </w:p>
    <w:p w14:paraId="53792E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1479</w:t>
      </w:r>
    </w:p>
    <w:p w14:paraId="6AE79D4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1479</w:t>
      </w:r>
    </w:p>
    <w:p w14:paraId="5289ABB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1480</w:t>
      </w:r>
    </w:p>
    <w:p w14:paraId="068DA6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1480</w:t>
      </w:r>
    </w:p>
    <w:p w14:paraId="033F5B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1480</w:t>
      </w:r>
    </w:p>
    <w:p w14:paraId="30AD54E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1481</w:t>
      </w:r>
    </w:p>
    <w:p w14:paraId="049F77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1481</w:t>
      </w:r>
    </w:p>
    <w:p w14:paraId="74A5B5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1481</w:t>
      </w:r>
    </w:p>
    <w:p w14:paraId="142D58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1482</w:t>
      </w:r>
    </w:p>
    <w:p w14:paraId="2AAE107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1482</w:t>
      </w:r>
    </w:p>
    <w:p w14:paraId="72B9DE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1483</w:t>
      </w:r>
    </w:p>
    <w:p w14:paraId="5F8E1C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1484</w:t>
      </w:r>
    </w:p>
    <w:p w14:paraId="69F688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1484</w:t>
      </w:r>
    </w:p>
    <w:p w14:paraId="31EC037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1487</w:t>
      </w:r>
    </w:p>
    <w:p w14:paraId="464E770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7.3.38_1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1489</w:t>
      </w:r>
    </w:p>
    <w:p w14:paraId="4B3A00B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1489</w:t>
      </w:r>
    </w:p>
    <w:p w14:paraId="0B3B5C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1489</w:t>
      </w:r>
    </w:p>
    <w:p w14:paraId="7F6228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1489</w:t>
      </w:r>
    </w:p>
    <w:p w14:paraId="73C75E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1489</w:t>
      </w:r>
    </w:p>
    <w:p w14:paraId="4292DC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1489</w:t>
      </w:r>
    </w:p>
    <w:p w14:paraId="172BCCC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1489</w:t>
      </w:r>
    </w:p>
    <w:p w14:paraId="065BC1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1489</w:t>
      </w:r>
    </w:p>
    <w:p w14:paraId="09087E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1490</w:t>
      </w:r>
    </w:p>
    <w:p w14:paraId="25E27DF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1491</w:t>
      </w:r>
    </w:p>
    <w:p w14:paraId="7D06F0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1491</w:t>
      </w:r>
    </w:p>
    <w:p w14:paraId="0E5874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1491</w:t>
      </w:r>
    </w:p>
    <w:p w14:paraId="727660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1491</w:t>
      </w:r>
    </w:p>
    <w:p w14:paraId="425BE4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1492</w:t>
      </w:r>
    </w:p>
    <w:p w14:paraId="5A68EA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1492</w:t>
      </w:r>
    </w:p>
    <w:p w14:paraId="05FECA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1493</w:t>
      </w:r>
    </w:p>
    <w:p w14:paraId="1AB52F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1494</w:t>
      </w:r>
    </w:p>
    <w:p w14:paraId="33FB3F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1494</w:t>
      </w:r>
    </w:p>
    <w:p w14:paraId="48C3E7D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7.3.39_1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1495</w:t>
      </w:r>
    </w:p>
    <w:p w14:paraId="1EA2D8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1495</w:t>
      </w:r>
    </w:p>
    <w:p w14:paraId="686646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1495</w:t>
      </w:r>
    </w:p>
    <w:p w14:paraId="3698D5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1496</w:t>
      </w:r>
    </w:p>
    <w:p w14:paraId="2055BF7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1496</w:t>
      </w:r>
    </w:p>
    <w:p w14:paraId="149E5A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1496</w:t>
      </w:r>
    </w:p>
    <w:p w14:paraId="19F9EB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1496</w:t>
      </w:r>
    </w:p>
    <w:p w14:paraId="23CA61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1496</w:t>
      </w:r>
    </w:p>
    <w:p w14:paraId="2600249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1496</w:t>
      </w:r>
    </w:p>
    <w:p w14:paraId="6E87A13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7.3.40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1498</w:t>
      </w:r>
    </w:p>
    <w:p w14:paraId="6441CE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1498</w:t>
      </w:r>
    </w:p>
    <w:p w14:paraId="4B8F31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1498</w:t>
      </w:r>
    </w:p>
    <w:p w14:paraId="4F5F22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1498</w:t>
      </w:r>
    </w:p>
    <w:p w14:paraId="0FB6CD9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1499</w:t>
      </w:r>
    </w:p>
    <w:p w14:paraId="72F8DD7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1499</w:t>
      </w:r>
    </w:p>
    <w:p w14:paraId="5055C58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1500</w:t>
      </w:r>
    </w:p>
    <w:p w14:paraId="058779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1501</w:t>
      </w:r>
    </w:p>
    <w:p w14:paraId="3953AD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1504</w:t>
      </w:r>
    </w:p>
    <w:p w14:paraId="5A2399D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7.3.41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1505</w:t>
      </w:r>
    </w:p>
    <w:p w14:paraId="22D131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1505</w:t>
      </w:r>
    </w:p>
    <w:p w14:paraId="4E604E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1505</w:t>
      </w:r>
    </w:p>
    <w:p w14:paraId="5FB04C6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1505</w:t>
      </w:r>
    </w:p>
    <w:p w14:paraId="097100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1506</w:t>
      </w:r>
    </w:p>
    <w:p w14:paraId="4F20FE5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1506</w:t>
      </w:r>
    </w:p>
    <w:p w14:paraId="3FC92A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1508</w:t>
      </w:r>
    </w:p>
    <w:p w14:paraId="237D43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1508</w:t>
      </w:r>
    </w:p>
    <w:p w14:paraId="1794B8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1511</w:t>
      </w:r>
    </w:p>
    <w:p w14:paraId="3F8689D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1512</w:t>
      </w:r>
    </w:p>
    <w:p w14:paraId="276252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1512</w:t>
      </w:r>
    </w:p>
    <w:p w14:paraId="0213F7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1512</w:t>
      </w:r>
    </w:p>
    <w:p w14:paraId="530927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1512</w:t>
      </w:r>
    </w:p>
    <w:p w14:paraId="213E79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1513</w:t>
      </w:r>
    </w:p>
    <w:p w14:paraId="74B6E7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1514</w:t>
      </w:r>
    </w:p>
    <w:p w14:paraId="27CCA2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1515</w:t>
      </w:r>
    </w:p>
    <w:p w14:paraId="707712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1515</w:t>
      </w:r>
    </w:p>
    <w:p w14:paraId="230358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1516</w:t>
      </w:r>
    </w:p>
    <w:p w14:paraId="52752B2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1517</w:t>
      </w:r>
    </w:p>
    <w:p w14:paraId="7405E76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1517</w:t>
      </w:r>
    </w:p>
    <w:p w14:paraId="218AA7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1517</w:t>
      </w:r>
    </w:p>
    <w:p w14:paraId="5F55CC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1517</w:t>
      </w:r>
    </w:p>
    <w:p w14:paraId="798307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1518</w:t>
      </w:r>
    </w:p>
    <w:p w14:paraId="32C21E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1518</w:t>
      </w:r>
    </w:p>
    <w:p w14:paraId="5C2445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1519</w:t>
      </w:r>
    </w:p>
    <w:p w14:paraId="7685BE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1520</w:t>
      </w:r>
    </w:p>
    <w:p w14:paraId="03F0CE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1522</w:t>
      </w:r>
    </w:p>
    <w:p w14:paraId="481D0B5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7.3.44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1524</w:t>
      </w:r>
    </w:p>
    <w:p w14:paraId="1D4984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1524</w:t>
      </w:r>
    </w:p>
    <w:p w14:paraId="287EC8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1524</w:t>
      </w:r>
    </w:p>
    <w:p w14:paraId="22E1AF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1524</w:t>
      </w:r>
    </w:p>
    <w:p w14:paraId="470C3F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1525</w:t>
      </w:r>
    </w:p>
    <w:p w14:paraId="3BF1CB1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1525</w:t>
      </w:r>
    </w:p>
    <w:p w14:paraId="460A309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1526</w:t>
      </w:r>
    </w:p>
    <w:p w14:paraId="0FF7D4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1527</w:t>
      </w:r>
    </w:p>
    <w:p w14:paraId="319C0C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1530</w:t>
      </w:r>
    </w:p>
    <w:p w14:paraId="4AAA5D9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7.3.45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1531</w:t>
      </w:r>
    </w:p>
    <w:p w14:paraId="04D6098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1531</w:t>
      </w:r>
    </w:p>
    <w:p w14:paraId="22377F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1531</w:t>
      </w:r>
    </w:p>
    <w:p w14:paraId="46331C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1531</w:t>
      </w:r>
    </w:p>
    <w:p w14:paraId="31EBB5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1532</w:t>
      </w:r>
    </w:p>
    <w:p w14:paraId="3A9A2F2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1532</w:t>
      </w:r>
    </w:p>
    <w:p w14:paraId="481051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1533</w:t>
      </w:r>
    </w:p>
    <w:p w14:paraId="351EDC6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1534</w:t>
      </w:r>
    </w:p>
    <w:p w14:paraId="7BF9ED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1537</w:t>
      </w:r>
    </w:p>
    <w:p w14:paraId="3E2C51A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7.3.46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1539</w:t>
      </w:r>
    </w:p>
    <w:p w14:paraId="4544B9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1539</w:t>
      </w:r>
    </w:p>
    <w:p w14:paraId="7896C4E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1539</w:t>
      </w:r>
    </w:p>
    <w:p w14:paraId="4B0DB1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1539</w:t>
      </w:r>
    </w:p>
    <w:p w14:paraId="67617F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1539</w:t>
      </w:r>
    </w:p>
    <w:p w14:paraId="225FC00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1540</w:t>
      </w:r>
    </w:p>
    <w:p w14:paraId="4E5734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1541</w:t>
      </w:r>
    </w:p>
    <w:p w14:paraId="028F59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1542</w:t>
      </w:r>
    </w:p>
    <w:p w14:paraId="506B72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1545</w:t>
      </w:r>
    </w:p>
    <w:p w14:paraId="45044CC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1546</w:t>
      </w:r>
    </w:p>
    <w:p w14:paraId="51021A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1546</w:t>
      </w:r>
    </w:p>
    <w:p w14:paraId="58CB00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1546</w:t>
      </w:r>
    </w:p>
    <w:p w14:paraId="7ED609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1546</w:t>
      </w:r>
    </w:p>
    <w:p w14:paraId="743FA9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1547</w:t>
      </w:r>
    </w:p>
    <w:p w14:paraId="4959E6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1547</w:t>
      </w:r>
    </w:p>
    <w:p w14:paraId="18E476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1549</w:t>
      </w:r>
    </w:p>
    <w:p w14:paraId="0F90DF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1549</w:t>
      </w:r>
    </w:p>
    <w:p w14:paraId="43E9A5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1552</w:t>
      </w:r>
    </w:p>
    <w:p w14:paraId="758AE5B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1554</w:t>
      </w:r>
    </w:p>
    <w:p w14:paraId="6C9A9BE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1554</w:t>
      </w:r>
    </w:p>
    <w:p w14:paraId="025CD1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1554</w:t>
      </w:r>
    </w:p>
    <w:p w14:paraId="3DD286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1554</w:t>
      </w:r>
    </w:p>
    <w:p w14:paraId="507898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1554</w:t>
      </w:r>
    </w:p>
    <w:p w14:paraId="3D763F5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1555</w:t>
      </w:r>
    </w:p>
    <w:p w14:paraId="7C6805B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1556</w:t>
      </w:r>
    </w:p>
    <w:p w14:paraId="3DB0A1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1556</w:t>
      </w:r>
    </w:p>
    <w:p w14:paraId="3C38A7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1558</w:t>
      </w:r>
    </w:p>
    <w:p w14:paraId="6488220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7.3.49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Arial"/>
          <w:lang w:eastAsia="ko-KR"/>
        </w:rPr>
        <w:t xml:space="preserve">E-UTRAN FD-FDD Radio Link Monitoring Test for In-Sync for </w:t>
      </w:r>
      <w:r w:rsidRPr="00CA4F9C">
        <w:rPr>
          <w:rFonts w:cs="Arial"/>
          <w:lang w:eastAsia="zh-TW"/>
        </w:rPr>
        <w:t xml:space="preserve">CE </w:t>
      </w:r>
      <w:r w:rsidRPr="00CA4F9C">
        <w:rPr>
          <w:rFonts w:cs="Arial"/>
          <w:lang w:eastAsia="ko-KR"/>
        </w:rPr>
        <w:t>UE in CEModeA</w:t>
      </w:r>
      <w:r>
        <w:tab/>
        <w:t>1559</w:t>
      </w:r>
    </w:p>
    <w:p w14:paraId="558F3A7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1559</w:t>
      </w:r>
    </w:p>
    <w:p w14:paraId="72C3D19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1559</w:t>
      </w:r>
    </w:p>
    <w:p w14:paraId="5D4C2A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1559</w:t>
      </w:r>
    </w:p>
    <w:p w14:paraId="4E14D2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1559</w:t>
      </w:r>
    </w:p>
    <w:p w14:paraId="0FD962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1560</w:t>
      </w:r>
    </w:p>
    <w:p w14:paraId="219C57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1561</w:t>
      </w:r>
    </w:p>
    <w:p w14:paraId="05CEC59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1561</w:t>
      </w:r>
    </w:p>
    <w:p w14:paraId="687F4C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1563</w:t>
      </w:r>
    </w:p>
    <w:p w14:paraId="76988E1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1563</w:t>
      </w:r>
    </w:p>
    <w:p w14:paraId="5590DF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1563</w:t>
      </w:r>
    </w:p>
    <w:p w14:paraId="31DEF4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1564</w:t>
      </w:r>
    </w:p>
    <w:p w14:paraId="5157DA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1564</w:t>
      </w:r>
    </w:p>
    <w:p w14:paraId="325BAE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1565</w:t>
      </w:r>
    </w:p>
    <w:p w14:paraId="0237A1A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1565</w:t>
      </w:r>
    </w:p>
    <w:p w14:paraId="2B41D23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1566</w:t>
      </w:r>
    </w:p>
    <w:p w14:paraId="172B8C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1566</w:t>
      </w:r>
    </w:p>
    <w:p w14:paraId="7CB67A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1568</w:t>
      </w:r>
    </w:p>
    <w:p w14:paraId="7F8A335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1569</w:t>
      </w:r>
    </w:p>
    <w:p w14:paraId="73E0A9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1569</w:t>
      </w:r>
    </w:p>
    <w:p w14:paraId="0CC93C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1570</w:t>
      </w:r>
    </w:p>
    <w:p w14:paraId="1F2DCA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1570</w:t>
      </w:r>
    </w:p>
    <w:p w14:paraId="3AC6338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1571</w:t>
      </w:r>
    </w:p>
    <w:p w14:paraId="60B2CD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1571</w:t>
      </w:r>
    </w:p>
    <w:p w14:paraId="467263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1572</w:t>
      </w:r>
    </w:p>
    <w:p w14:paraId="2D6829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1573</w:t>
      </w:r>
    </w:p>
    <w:p w14:paraId="0FFD27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1575</w:t>
      </w:r>
    </w:p>
    <w:p w14:paraId="7DDC8DC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1576</w:t>
      </w:r>
    </w:p>
    <w:p w14:paraId="1137E7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1576</w:t>
      </w:r>
    </w:p>
    <w:p w14:paraId="28B737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1576</w:t>
      </w:r>
    </w:p>
    <w:p w14:paraId="17CC20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1576</w:t>
      </w:r>
    </w:p>
    <w:p w14:paraId="0D17CF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1577</w:t>
      </w:r>
    </w:p>
    <w:p w14:paraId="6579C2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1577</w:t>
      </w:r>
    </w:p>
    <w:p w14:paraId="0B1FD6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1578</w:t>
      </w:r>
    </w:p>
    <w:p w14:paraId="5F6DD3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1578</w:t>
      </w:r>
    </w:p>
    <w:p w14:paraId="134AE8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1580</w:t>
      </w:r>
    </w:p>
    <w:p w14:paraId="3BB7BC6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1581</w:t>
      </w:r>
    </w:p>
    <w:p w14:paraId="12C2F4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1581</w:t>
      </w:r>
    </w:p>
    <w:p w14:paraId="5C2EEB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1581</w:t>
      </w:r>
    </w:p>
    <w:p w14:paraId="0F1DA2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1581</w:t>
      </w:r>
    </w:p>
    <w:p w14:paraId="7EE103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1581</w:t>
      </w:r>
    </w:p>
    <w:p w14:paraId="194300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1582</w:t>
      </w:r>
    </w:p>
    <w:p w14:paraId="3A7543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1583</w:t>
      </w:r>
    </w:p>
    <w:p w14:paraId="3FB5D0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1583</w:t>
      </w:r>
    </w:p>
    <w:p w14:paraId="3D08F8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7.3.53.5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1585</w:t>
      </w:r>
    </w:p>
    <w:p w14:paraId="1C35149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CE UE in CEmodeA</w:t>
      </w:r>
      <w:r>
        <w:tab/>
        <w:t>1586</w:t>
      </w:r>
    </w:p>
    <w:p w14:paraId="3B63C1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1586</w:t>
      </w:r>
    </w:p>
    <w:p w14:paraId="7D15FE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1586</w:t>
      </w:r>
    </w:p>
    <w:p w14:paraId="4FD6E3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1586</w:t>
      </w:r>
    </w:p>
    <w:p w14:paraId="01EECE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1587</w:t>
      </w:r>
    </w:p>
    <w:p w14:paraId="4164802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1587</w:t>
      </w:r>
    </w:p>
    <w:p w14:paraId="479421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1588</w:t>
      </w:r>
    </w:p>
    <w:p w14:paraId="18D8B5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1589</w:t>
      </w:r>
    </w:p>
    <w:p w14:paraId="4CBCC8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1591</w:t>
      </w:r>
    </w:p>
    <w:p w14:paraId="015CA0D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1592</w:t>
      </w:r>
    </w:p>
    <w:p w14:paraId="599234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1592</w:t>
      </w:r>
    </w:p>
    <w:p w14:paraId="5904B7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1592</w:t>
      </w:r>
    </w:p>
    <w:p w14:paraId="24F9A0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1592</w:t>
      </w:r>
    </w:p>
    <w:p w14:paraId="179214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1593</w:t>
      </w:r>
    </w:p>
    <w:p w14:paraId="5A34B7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1594</w:t>
      </w:r>
    </w:p>
    <w:p w14:paraId="336E42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1595</w:t>
      </w:r>
    </w:p>
    <w:p w14:paraId="27E776B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1595</w:t>
      </w:r>
    </w:p>
    <w:p w14:paraId="75C2D7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1597</w:t>
      </w:r>
    </w:p>
    <w:p w14:paraId="4ED6D9F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Arial"/>
          <w:lang w:eastAsia="ko-KR"/>
        </w:rPr>
        <w:t xml:space="preserve">E-UTRAN </w:t>
      </w:r>
      <w:r w:rsidRPr="00CA4F9C">
        <w:rPr>
          <w:rFonts w:cs="Arial"/>
          <w:lang w:eastAsia="zh-CN"/>
        </w:rPr>
        <w:t>T</w:t>
      </w:r>
      <w:r w:rsidRPr="00CA4F9C">
        <w:rPr>
          <w:rFonts w:cs="Arial"/>
          <w:lang w:eastAsia="ko-KR"/>
        </w:rPr>
        <w:t xml:space="preserve">DD Radio Link Monitoring Test for Out-of-sync for </w:t>
      </w:r>
      <w:r w:rsidRPr="00CA4F9C">
        <w:rPr>
          <w:rFonts w:cs="Arial"/>
          <w:lang w:eastAsia="zh-TW"/>
        </w:rPr>
        <w:t xml:space="preserve">CE </w:t>
      </w:r>
      <w:r w:rsidRPr="00CA4F9C">
        <w:rPr>
          <w:rFonts w:cs="Arial"/>
          <w:lang w:eastAsia="ko-KR"/>
        </w:rPr>
        <w:t>UE in CEModeA</w:t>
      </w:r>
      <w:r>
        <w:tab/>
        <w:t>1599</w:t>
      </w:r>
    </w:p>
    <w:p w14:paraId="23756F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1599</w:t>
      </w:r>
    </w:p>
    <w:p w14:paraId="6B4A96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1599</w:t>
      </w:r>
    </w:p>
    <w:p w14:paraId="27748F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1599</w:t>
      </w:r>
    </w:p>
    <w:p w14:paraId="3DB3884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1599</w:t>
      </w:r>
    </w:p>
    <w:p w14:paraId="2B811D1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1600</w:t>
      </w:r>
    </w:p>
    <w:p w14:paraId="13468FE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1601</w:t>
      </w:r>
    </w:p>
    <w:p w14:paraId="150BEE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1601</w:t>
      </w:r>
    </w:p>
    <w:p w14:paraId="05CBA2A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1603</w:t>
      </w:r>
    </w:p>
    <w:p w14:paraId="702C2ED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7.3.57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Arial"/>
          <w:lang w:eastAsia="ko-KR"/>
        </w:rPr>
        <w:t>E-UTRAN TDD Radio Link Monitoring Test for In-Sync for CE UE in CEModeA</w:t>
      </w:r>
      <w:r>
        <w:tab/>
        <w:t>1603</w:t>
      </w:r>
    </w:p>
    <w:p w14:paraId="6A0EF60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1603</w:t>
      </w:r>
    </w:p>
    <w:p w14:paraId="5B0257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1604</w:t>
      </w:r>
    </w:p>
    <w:p w14:paraId="03D8DA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1604</w:t>
      </w:r>
    </w:p>
    <w:p w14:paraId="3152CE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1604</w:t>
      </w:r>
    </w:p>
    <w:p w14:paraId="50D349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1605</w:t>
      </w:r>
    </w:p>
    <w:p w14:paraId="54AE66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1605</w:t>
      </w:r>
    </w:p>
    <w:p w14:paraId="4192E0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1606</w:t>
      </w:r>
    </w:p>
    <w:p w14:paraId="3ABD8C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1607</w:t>
      </w:r>
    </w:p>
    <w:p w14:paraId="14BEB16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Arial"/>
          <w:lang w:eastAsia="ko-KR"/>
        </w:rPr>
        <w:t xml:space="preserve">E- UTRAN </w:t>
      </w:r>
      <w:r w:rsidRPr="00CA4F9C">
        <w:rPr>
          <w:rFonts w:cs="Arial"/>
          <w:lang w:eastAsia="zh-CN"/>
        </w:rPr>
        <w:t>T</w:t>
      </w:r>
      <w:r w:rsidRPr="00CA4F9C">
        <w:rPr>
          <w:rFonts w:cs="Arial"/>
          <w:lang w:eastAsia="ko-KR"/>
        </w:rPr>
        <w:t xml:space="preserve">DD Radio Link Monitoring Test for Out-of-sync </w:t>
      </w:r>
      <w:r w:rsidRPr="00CA4F9C">
        <w:rPr>
          <w:rFonts w:cs="Arial"/>
          <w:lang w:eastAsia="zh-CN"/>
        </w:rPr>
        <w:t xml:space="preserve">in DRX </w:t>
      </w:r>
      <w:r w:rsidRPr="00CA4F9C">
        <w:rPr>
          <w:rFonts w:cs="Arial"/>
          <w:lang w:eastAsia="ko-KR"/>
        </w:rPr>
        <w:t>for</w:t>
      </w:r>
      <w:r w:rsidRPr="00CA4F9C">
        <w:rPr>
          <w:rFonts w:cs="Arial"/>
          <w:lang w:eastAsia="zh-CN"/>
        </w:rPr>
        <w:t xml:space="preserve"> </w:t>
      </w:r>
      <w:r w:rsidRPr="00CA4F9C">
        <w:rPr>
          <w:rFonts w:cs="Arial"/>
          <w:lang w:eastAsia="zh-TW"/>
        </w:rPr>
        <w:t xml:space="preserve">CE </w:t>
      </w:r>
      <w:r w:rsidRPr="00CA4F9C">
        <w:rPr>
          <w:rFonts w:cs="Arial"/>
          <w:lang w:eastAsia="zh-CN"/>
        </w:rPr>
        <w:t xml:space="preserve">UE </w:t>
      </w:r>
      <w:r w:rsidRPr="00CA4F9C">
        <w:rPr>
          <w:rFonts w:cs="Arial"/>
          <w:lang w:eastAsia="ko-KR"/>
        </w:rPr>
        <w:t>in CEModeA</w:t>
      </w:r>
      <w:r>
        <w:tab/>
        <w:t>1608</w:t>
      </w:r>
    </w:p>
    <w:p w14:paraId="72A808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1608</w:t>
      </w:r>
    </w:p>
    <w:p w14:paraId="335AA8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1608</w:t>
      </w:r>
    </w:p>
    <w:p w14:paraId="37F8A7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1608</w:t>
      </w:r>
    </w:p>
    <w:p w14:paraId="5946BA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1609</w:t>
      </w:r>
    </w:p>
    <w:p w14:paraId="0980A6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1610</w:t>
      </w:r>
    </w:p>
    <w:p w14:paraId="2775AD8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1611</w:t>
      </w:r>
    </w:p>
    <w:p w14:paraId="688EDF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1611</w:t>
      </w:r>
    </w:p>
    <w:p w14:paraId="4C15621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1613</w:t>
      </w:r>
    </w:p>
    <w:p w14:paraId="6B621AB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7.3.59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Arial"/>
          <w:lang w:eastAsia="ko-KR"/>
        </w:rPr>
        <w:t xml:space="preserve">E- UTRAN </w:t>
      </w:r>
      <w:r w:rsidRPr="00CA4F9C">
        <w:rPr>
          <w:rFonts w:cs="Arial"/>
          <w:lang w:eastAsia="zh-CN"/>
        </w:rPr>
        <w:t>T</w:t>
      </w:r>
      <w:r w:rsidRPr="00CA4F9C">
        <w:rPr>
          <w:rFonts w:cs="Arial"/>
          <w:lang w:eastAsia="ko-KR"/>
        </w:rPr>
        <w:t xml:space="preserve">DD Radio Link Monitoring Test for In-sync </w:t>
      </w:r>
      <w:r w:rsidRPr="00CA4F9C">
        <w:rPr>
          <w:rFonts w:cs="Arial"/>
          <w:lang w:eastAsia="zh-CN"/>
        </w:rPr>
        <w:t xml:space="preserve">in DRX </w:t>
      </w:r>
      <w:r w:rsidRPr="00CA4F9C">
        <w:rPr>
          <w:rFonts w:cs="Arial"/>
          <w:lang w:eastAsia="ko-KR"/>
        </w:rPr>
        <w:t>for</w:t>
      </w:r>
      <w:r w:rsidRPr="00CA4F9C">
        <w:rPr>
          <w:rFonts w:cs="Arial"/>
          <w:lang w:eastAsia="zh-CN"/>
        </w:rPr>
        <w:t xml:space="preserve"> CE UE </w:t>
      </w:r>
      <w:r w:rsidRPr="00CA4F9C">
        <w:rPr>
          <w:rFonts w:cs="Arial"/>
          <w:lang w:eastAsia="ko-KR"/>
        </w:rPr>
        <w:t>in CEModeA</w:t>
      </w:r>
      <w:r>
        <w:tab/>
        <w:t>1614</w:t>
      </w:r>
    </w:p>
    <w:p w14:paraId="2DA909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1614</w:t>
      </w:r>
    </w:p>
    <w:p w14:paraId="48D58D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1614</w:t>
      </w:r>
    </w:p>
    <w:p w14:paraId="43B0ED9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1615</w:t>
      </w:r>
    </w:p>
    <w:p w14:paraId="7596C5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1616</w:t>
      </w:r>
    </w:p>
    <w:p w14:paraId="34120A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1616</w:t>
      </w:r>
    </w:p>
    <w:p w14:paraId="33171F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1617</w:t>
      </w:r>
    </w:p>
    <w:p w14:paraId="19141E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1618</w:t>
      </w:r>
    </w:p>
    <w:p w14:paraId="33F03D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1620</w:t>
      </w:r>
    </w:p>
    <w:p w14:paraId="226D98D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7.3.60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1621</w:t>
      </w:r>
    </w:p>
    <w:p w14:paraId="618CEA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1621</w:t>
      </w:r>
    </w:p>
    <w:p w14:paraId="76123F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1621</w:t>
      </w:r>
    </w:p>
    <w:p w14:paraId="350B20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1621</w:t>
      </w:r>
    </w:p>
    <w:p w14:paraId="06FC3B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1622</w:t>
      </w:r>
    </w:p>
    <w:p w14:paraId="1582CD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1623</w:t>
      </w:r>
    </w:p>
    <w:p w14:paraId="561D1A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1624</w:t>
      </w:r>
    </w:p>
    <w:p w14:paraId="359F6C9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1625</w:t>
      </w:r>
    </w:p>
    <w:p w14:paraId="40168D7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1626</w:t>
      </w:r>
    </w:p>
    <w:p w14:paraId="3C3CE9B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7.3.61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1627</w:t>
      </w:r>
    </w:p>
    <w:p w14:paraId="07DDE3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1627</w:t>
      </w:r>
    </w:p>
    <w:p w14:paraId="6664C2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1627</w:t>
      </w:r>
    </w:p>
    <w:p w14:paraId="427B33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1627</w:t>
      </w:r>
    </w:p>
    <w:p w14:paraId="0B75D9A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1628</w:t>
      </w:r>
    </w:p>
    <w:p w14:paraId="432BBA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1629</w:t>
      </w:r>
    </w:p>
    <w:p w14:paraId="7F97059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1630</w:t>
      </w:r>
    </w:p>
    <w:p w14:paraId="5FBF82F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1631</w:t>
      </w:r>
    </w:p>
    <w:p w14:paraId="510F64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1632</w:t>
      </w:r>
    </w:p>
    <w:p w14:paraId="5683835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7.3.62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1634</w:t>
      </w:r>
    </w:p>
    <w:p w14:paraId="0E519A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1634</w:t>
      </w:r>
    </w:p>
    <w:p w14:paraId="6B97BC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1634</w:t>
      </w:r>
    </w:p>
    <w:p w14:paraId="371541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1634</w:t>
      </w:r>
    </w:p>
    <w:p w14:paraId="457F51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1635</w:t>
      </w:r>
    </w:p>
    <w:p w14:paraId="405BE3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1635</w:t>
      </w:r>
    </w:p>
    <w:p w14:paraId="20377A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1636</w:t>
      </w:r>
    </w:p>
    <w:p w14:paraId="0B5E1F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1637</w:t>
      </w:r>
    </w:p>
    <w:p w14:paraId="34E934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1637</w:t>
      </w:r>
    </w:p>
    <w:p w14:paraId="718475E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7.3.63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1639</w:t>
      </w:r>
    </w:p>
    <w:p w14:paraId="01ACC0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1639</w:t>
      </w:r>
    </w:p>
    <w:p w14:paraId="5B5124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1639</w:t>
      </w:r>
    </w:p>
    <w:p w14:paraId="52E73C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1639</w:t>
      </w:r>
    </w:p>
    <w:p w14:paraId="0BFE83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1640</w:t>
      </w:r>
    </w:p>
    <w:p w14:paraId="3E0D0D1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1640</w:t>
      </w:r>
    </w:p>
    <w:p w14:paraId="15BCBF8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1641</w:t>
      </w:r>
    </w:p>
    <w:p w14:paraId="050CFF3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1642</w:t>
      </w:r>
    </w:p>
    <w:p w14:paraId="5EA741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1642</w:t>
      </w:r>
    </w:p>
    <w:p w14:paraId="517D8DD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4"/>
          <w:szCs w:val="24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1644</w:t>
      </w:r>
    </w:p>
    <w:p w14:paraId="58B7F1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1644</w:t>
      </w:r>
    </w:p>
    <w:p w14:paraId="23AD78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1644</w:t>
      </w:r>
    </w:p>
    <w:p w14:paraId="50F8EA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1644</w:t>
      </w:r>
    </w:p>
    <w:p w14:paraId="783FF4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1644</w:t>
      </w:r>
    </w:p>
    <w:p w14:paraId="488AAC1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1645</w:t>
      </w:r>
    </w:p>
    <w:p w14:paraId="0AF800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1646</w:t>
      </w:r>
    </w:p>
    <w:p w14:paraId="673B50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1647</w:t>
      </w:r>
    </w:p>
    <w:p w14:paraId="6986B9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1647</w:t>
      </w:r>
    </w:p>
    <w:p w14:paraId="7083986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1648</w:t>
      </w:r>
    </w:p>
    <w:p w14:paraId="037AAE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1648</w:t>
      </w:r>
    </w:p>
    <w:p w14:paraId="1485C4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1648</w:t>
      </w:r>
    </w:p>
    <w:p w14:paraId="6AD479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1649</w:t>
      </w:r>
    </w:p>
    <w:p w14:paraId="7446F6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1649</w:t>
      </w:r>
    </w:p>
    <w:p w14:paraId="6161D6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1650</w:t>
      </w:r>
    </w:p>
    <w:p w14:paraId="0177A9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1651</w:t>
      </w:r>
    </w:p>
    <w:p w14:paraId="66BE31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1651</w:t>
      </w:r>
    </w:p>
    <w:p w14:paraId="29839D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1652</w:t>
      </w:r>
    </w:p>
    <w:p w14:paraId="3942CCC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7.3.66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1653</w:t>
      </w:r>
    </w:p>
    <w:p w14:paraId="52B6DD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1653</w:t>
      </w:r>
    </w:p>
    <w:p w14:paraId="4C560D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1653</w:t>
      </w:r>
    </w:p>
    <w:p w14:paraId="1C4DD8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1654</w:t>
      </w:r>
    </w:p>
    <w:p w14:paraId="717C5D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1654</w:t>
      </w:r>
    </w:p>
    <w:p w14:paraId="4B2175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1655</w:t>
      </w:r>
    </w:p>
    <w:p w14:paraId="5DB42B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1656</w:t>
      </w:r>
    </w:p>
    <w:p w14:paraId="63E85F0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1656</w:t>
      </w:r>
    </w:p>
    <w:p w14:paraId="649213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1657</w:t>
      </w:r>
    </w:p>
    <w:p w14:paraId="52F7FAF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7.3.67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</w:t>
      </w:r>
      <w:r w:rsidRPr="00CA4F9C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1657</w:t>
      </w:r>
    </w:p>
    <w:p w14:paraId="0E64F6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1657</w:t>
      </w:r>
    </w:p>
    <w:p w14:paraId="525391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1658</w:t>
      </w:r>
    </w:p>
    <w:p w14:paraId="6AFB4B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1658</w:t>
      </w:r>
    </w:p>
    <w:p w14:paraId="4586EE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1658</w:t>
      </w:r>
    </w:p>
    <w:p w14:paraId="6471C1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1658</w:t>
      </w:r>
    </w:p>
    <w:p w14:paraId="7B0D42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1659</w:t>
      </w:r>
    </w:p>
    <w:p w14:paraId="46CB6F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1660</w:t>
      </w:r>
    </w:p>
    <w:p w14:paraId="05836E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7.3.67.5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1661</w:t>
      </w:r>
    </w:p>
    <w:p w14:paraId="1E4194D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7.3.68</w:t>
      </w:r>
      <w:r>
        <w:tab/>
        <w:t>1662</w:t>
      </w:r>
    </w:p>
    <w:p w14:paraId="54F7D38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7.3.69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Early Out-of-sync reporting Test for CE UE in CEMode A</w:t>
      </w:r>
      <w:r>
        <w:tab/>
        <w:t>1662</w:t>
      </w:r>
    </w:p>
    <w:p w14:paraId="427B7A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1662</w:t>
      </w:r>
    </w:p>
    <w:p w14:paraId="161FF5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1662</w:t>
      </w:r>
    </w:p>
    <w:p w14:paraId="631572D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1663</w:t>
      </w:r>
    </w:p>
    <w:p w14:paraId="48E36B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1664</w:t>
      </w:r>
    </w:p>
    <w:p w14:paraId="579E61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1664</w:t>
      </w:r>
    </w:p>
    <w:p w14:paraId="71FD87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1665</w:t>
      </w:r>
    </w:p>
    <w:p w14:paraId="2654CAB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1665</w:t>
      </w:r>
    </w:p>
    <w:p w14:paraId="1DF1C8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1667</w:t>
      </w:r>
    </w:p>
    <w:p w14:paraId="5F95ECA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7.3.70 to 7.3.87 Void</w:t>
      </w:r>
      <w:r>
        <w:tab/>
        <w:t>1668</w:t>
      </w:r>
    </w:p>
    <w:p w14:paraId="15A3A0E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TDD Radio Link Monitoring Test for Out-of-sync in DRX for UE category NB1 In-band mode in normal coverage</w:t>
      </w:r>
      <w:r>
        <w:tab/>
        <w:t>1668</w:t>
      </w:r>
    </w:p>
    <w:p w14:paraId="41606B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1668</w:t>
      </w:r>
    </w:p>
    <w:p w14:paraId="2AFC6C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1668</w:t>
      </w:r>
    </w:p>
    <w:p w14:paraId="30CBD1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1668</w:t>
      </w:r>
    </w:p>
    <w:p w14:paraId="162759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1668</w:t>
      </w:r>
    </w:p>
    <w:p w14:paraId="7EAAB18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1668</w:t>
      </w:r>
    </w:p>
    <w:p w14:paraId="75696A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1669</w:t>
      </w:r>
    </w:p>
    <w:p w14:paraId="681EDE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1669</w:t>
      </w:r>
    </w:p>
    <w:p w14:paraId="0345750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1669</w:t>
      </w:r>
    </w:p>
    <w:p w14:paraId="1AA7157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TDD Radio Link Monitoring Test for Out-of-sync in DRX for UE category NB1 In-band mode in enhanced coverage</w:t>
      </w:r>
      <w:r>
        <w:tab/>
        <w:t>1671</w:t>
      </w:r>
    </w:p>
    <w:p w14:paraId="16F019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1671</w:t>
      </w:r>
    </w:p>
    <w:p w14:paraId="14140F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1671</w:t>
      </w:r>
    </w:p>
    <w:p w14:paraId="609CDB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1671</w:t>
      </w:r>
    </w:p>
    <w:p w14:paraId="7C9199D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1671</w:t>
      </w:r>
    </w:p>
    <w:p w14:paraId="78C728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1671</w:t>
      </w:r>
    </w:p>
    <w:p w14:paraId="0B5F9E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1672</w:t>
      </w:r>
    </w:p>
    <w:p w14:paraId="6E47D5D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1672</w:t>
      </w:r>
    </w:p>
    <w:p w14:paraId="54E3A7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1672</w:t>
      </w:r>
    </w:p>
    <w:p w14:paraId="3C96C55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Normal Coverage</w:t>
      </w:r>
      <w:r>
        <w:tab/>
        <w:t>1674</w:t>
      </w:r>
    </w:p>
    <w:p w14:paraId="7F1D58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1674</w:t>
      </w:r>
    </w:p>
    <w:p w14:paraId="23CD5B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1674</w:t>
      </w:r>
    </w:p>
    <w:p w14:paraId="184933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1674</w:t>
      </w:r>
    </w:p>
    <w:p w14:paraId="4B5055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1674</w:t>
      </w:r>
    </w:p>
    <w:p w14:paraId="63E37D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1674</w:t>
      </w:r>
    </w:p>
    <w:p w14:paraId="295443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1675</w:t>
      </w:r>
    </w:p>
    <w:p w14:paraId="209BE48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1675</w:t>
      </w:r>
    </w:p>
    <w:p w14:paraId="179A83A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1676</w:t>
      </w:r>
    </w:p>
    <w:p w14:paraId="1DB9867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Enhanced Coverage</w:t>
      </w:r>
      <w:r>
        <w:tab/>
        <w:t>1677</w:t>
      </w:r>
    </w:p>
    <w:p w14:paraId="71696E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1677</w:t>
      </w:r>
    </w:p>
    <w:p w14:paraId="74AF16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1678</w:t>
      </w:r>
    </w:p>
    <w:p w14:paraId="7BEEC9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1678</w:t>
      </w:r>
    </w:p>
    <w:p w14:paraId="12BF4F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1678</w:t>
      </w:r>
    </w:p>
    <w:p w14:paraId="505C9F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1678</w:t>
      </w:r>
    </w:p>
    <w:p w14:paraId="0C5F0C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1679</w:t>
      </w:r>
    </w:p>
    <w:p w14:paraId="357AC3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1679</w:t>
      </w:r>
    </w:p>
    <w:p w14:paraId="419D8F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1679</w:t>
      </w:r>
    </w:p>
    <w:p w14:paraId="548C78A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Normal Coverage</w:t>
      </w:r>
      <w:r>
        <w:tab/>
        <w:t>1681</w:t>
      </w:r>
    </w:p>
    <w:p w14:paraId="2BFDEE5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1681</w:t>
      </w:r>
    </w:p>
    <w:p w14:paraId="47AE79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1681</w:t>
      </w:r>
    </w:p>
    <w:p w14:paraId="0B76CA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1681</w:t>
      </w:r>
    </w:p>
    <w:p w14:paraId="6754F5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1681</w:t>
      </w:r>
    </w:p>
    <w:p w14:paraId="414B56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1681</w:t>
      </w:r>
    </w:p>
    <w:p w14:paraId="023919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1682</w:t>
      </w:r>
    </w:p>
    <w:p w14:paraId="63881F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1682</w:t>
      </w:r>
    </w:p>
    <w:p w14:paraId="783CB6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1683</w:t>
      </w:r>
    </w:p>
    <w:p w14:paraId="4C23552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Enhanced Coverage</w:t>
      </w:r>
      <w:r>
        <w:tab/>
        <w:t>1684</w:t>
      </w:r>
    </w:p>
    <w:p w14:paraId="02873C5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1684</w:t>
      </w:r>
    </w:p>
    <w:p w14:paraId="1922E1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1684</w:t>
      </w:r>
    </w:p>
    <w:p w14:paraId="6A2344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1684</w:t>
      </w:r>
    </w:p>
    <w:p w14:paraId="6601CB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1685</w:t>
      </w:r>
    </w:p>
    <w:p w14:paraId="6DF7E7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1685</w:t>
      </w:r>
    </w:p>
    <w:p w14:paraId="5A7B2AD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1686</w:t>
      </w:r>
    </w:p>
    <w:p w14:paraId="42278E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1686</w:t>
      </w:r>
    </w:p>
    <w:p w14:paraId="029F96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1686</w:t>
      </w:r>
    </w:p>
    <w:p w14:paraId="3F6E3DF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Standalone mode in Normal Coverage</w:t>
      </w:r>
      <w:r>
        <w:tab/>
        <w:t>1687</w:t>
      </w:r>
    </w:p>
    <w:p w14:paraId="034B2E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1687</w:t>
      </w:r>
    </w:p>
    <w:p w14:paraId="764B8C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1687</w:t>
      </w:r>
    </w:p>
    <w:p w14:paraId="4B5248C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1687</w:t>
      </w:r>
    </w:p>
    <w:p w14:paraId="2EBFE7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1688</w:t>
      </w:r>
    </w:p>
    <w:p w14:paraId="132952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1688</w:t>
      </w:r>
    </w:p>
    <w:p w14:paraId="33498F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1688</w:t>
      </w:r>
    </w:p>
    <w:p w14:paraId="28103A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1688</w:t>
      </w:r>
    </w:p>
    <w:p w14:paraId="118F6B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1689</w:t>
      </w:r>
    </w:p>
    <w:p w14:paraId="4620925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guard band mode in Enhanced Coverage</w:t>
      </w:r>
      <w:r>
        <w:tab/>
        <w:t>1689</w:t>
      </w:r>
    </w:p>
    <w:p w14:paraId="6A9C17A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1689</w:t>
      </w:r>
    </w:p>
    <w:p w14:paraId="01447D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1689</w:t>
      </w:r>
    </w:p>
    <w:p w14:paraId="3B8A6A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1690</w:t>
      </w:r>
    </w:p>
    <w:p w14:paraId="4819D5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1690</w:t>
      </w:r>
    </w:p>
    <w:p w14:paraId="222D62D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1690</w:t>
      </w:r>
    </w:p>
    <w:p w14:paraId="42357B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1690</w:t>
      </w:r>
    </w:p>
    <w:p w14:paraId="18CB88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1691</w:t>
      </w:r>
    </w:p>
    <w:p w14:paraId="533C2E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1691</w:t>
      </w:r>
    </w:p>
    <w:p w14:paraId="46D9A3E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7.4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Dual Connectivity</w:t>
      </w:r>
      <w:r>
        <w:tab/>
        <w:t>1693</w:t>
      </w:r>
    </w:p>
    <w:p w14:paraId="2672E62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1693</w:t>
      </w:r>
    </w:p>
    <w:p w14:paraId="20F480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1693</w:t>
      </w:r>
    </w:p>
    <w:p w14:paraId="5EF90E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1693</w:t>
      </w:r>
    </w:p>
    <w:p w14:paraId="13B940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1693</w:t>
      </w:r>
    </w:p>
    <w:p w14:paraId="44DC6A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1693</w:t>
      </w:r>
    </w:p>
    <w:p w14:paraId="56F365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1693</w:t>
      </w:r>
    </w:p>
    <w:p w14:paraId="52943B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1694</w:t>
      </w:r>
    </w:p>
    <w:p w14:paraId="1BACADB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1695</w:t>
      </w:r>
    </w:p>
    <w:p w14:paraId="4A91FC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7.4.1.5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Test requirement</w:t>
      </w:r>
      <w:r>
        <w:tab/>
        <w:t>1695</w:t>
      </w:r>
    </w:p>
    <w:p w14:paraId="5D85613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interruption at transitions between active and non-active during DRX in synchronous DC</w:t>
      </w:r>
      <w:r>
        <w:tab/>
        <w:t>1697</w:t>
      </w:r>
    </w:p>
    <w:p w14:paraId="60EF13E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1697</w:t>
      </w:r>
    </w:p>
    <w:p w14:paraId="4EDC7D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1697</w:t>
      </w:r>
    </w:p>
    <w:p w14:paraId="7BD8FA7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1697</w:t>
      </w:r>
    </w:p>
    <w:p w14:paraId="4E0CA4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1697</w:t>
      </w:r>
    </w:p>
    <w:p w14:paraId="56007E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1697</w:t>
      </w:r>
    </w:p>
    <w:p w14:paraId="6C0B1E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lastRenderedPageBreak/>
        <w:t>7.4.2.4.2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1698</w:t>
      </w:r>
    </w:p>
    <w:p w14:paraId="0191BE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7.4.2.4.3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1699</w:t>
      </w:r>
    </w:p>
    <w:p w14:paraId="4F5099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1700</w:t>
      </w:r>
    </w:p>
    <w:p w14:paraId="62257E2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1701</w:t>
      </w:r>
    </w:p>
    <w:p w14:paraId="5366B6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1701</w:t>
      </w:r>
    </w:p>
    <w:p w14:paraId="267AF0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7.4.3.2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Test Applicability</w:t>
      </w:r>
      <w:r>
        <w:tab/>
        <w:t>1701</w:t>
      </w:r>
    </w:p>
    <w:p w14:paraId="556471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7.4.3.3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Minimum Conformance Requirement</w:t>
      </w:r>
      <w:r>
        <w:tab/>
        <w:t>1701</w:t>
      </w:r>
    </w:p>
    <w:p w14:paraId="0960920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7.4.3.4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Test Description</w:t>
      </w:r>
      <w:r>
        <w:tab/>
        <w:t>1701</w:t>
      </w:r>
    </w:p>
    <w:p w14:paraId="58CE12A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1701</w:t>
      </w:r>
    </w:p>
    <w:p w14:paraId="74AF0FF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1702</w:t>
      </w:r>
    </w:p>
    <w:p w14:paraId="7B03B1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1703</w:t>
      </w:r>
    </w:p>
    <w:p w14:paraId="57B775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7.4.3.5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Test Requirement</w:t>
      </w:r>
      <w:r>
        <w:tab/>
        <w:t>1703</w:t>
      </w:r>
    </w:p>
    <w:p w14:paraId="342A5FA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7.5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1705</w:t>
      </w:r>
    </w:p>
    <w:p w14:paraId="58A4D33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Discovery Transmission Timing Accuracy Test</w:t>
      </w:r>
      <w:r>
        <w:tab/>
        <w:t>1705</w:t>
      </w:r>
    </w:p>
    <w:p w14:paraId="464823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1705</w:t>
      </w:r>
    </w:p>
    <w:p w14:paraId="587662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1705</w:t>
      </w:r>
    </w:p>
    <w:p w14:paraId="50BDDB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1705</w:t>
      </w:r>
    </w:p>
    <w:p w14:paraId="1E9935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1705</w:t>
      </w:r>
    </w:p>
    <w:p w14:paraId="769339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1705</w:t>
      </w:r>
    </w:p>
    <w:p w14:paraId="091F86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1706</w:t>
      </w:r>
    </w:p>
    <w:p w14:paraId="196D99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1706</w:t>
      </w:r>
    </w:p>
    <w:p w14:paraId="1CA36D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1706</w:t>
      </w:r>
    </w:p>
    <w:p w14:paraId="44B603F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7.5.2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1707</w:t>
      </w:r>
    </w:p>
    <w:p w14:paraId="15C3E55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Interruptions due to ProSe Direct Discovery</w:t>
      </w:r>
      <w:r>
        <w:tab/>
        <w:t>1707</w:t>
      </w:r>
    </w:p>
    <w:p w14:paraId="174117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7.5.3.1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1707</w:t>
      </w:r>
    </w:p>
    <w:p w14:paraId="372360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1707</w:t>
      </w:r>
    </w:p>
    <w:p w14:paraId="632EAD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7.5.3.3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1707</w:t>
      </w:r>
    </w:p>
    <w:p w14:paraId="10D3C4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7.5.3.4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1709</w:t>
      </w:r>
    </w:p>
    <w:p w14:paraId="272552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7.5.3.4.1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1709</w:t>
      </w:r>
    </w:p>
    <w:p w14:paraId="5DDD3A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1710</w:t>
      </w:r>
    </w:p>
    <w:p w14:paraId="0B249D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1710</w:t>
      </w:r>
    </w:p>
    <w:p w14:paraId="16B3E8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7.5.3.5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1710</w:t>
      </w:r>
    </w:p>
    <w:p w14:paraId="0EF1C37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7.5.4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Communication Transmission Timing Accuracy Test</w:t>
      </w:r>
      <w:r>
        <w:tab/>
        <w:t>1711</w:t>
      </w:r>
    </w:p>
    <w:p w14:paraId="6BE4497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1711</w:t>
      </w:r>
    </w:p>
    <w:p w14:paraId="2FE2BAD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1711</w:t>
      </w:r>
    </w:p>
    <w:p w14:paraId="282679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1712</w:t>
      </w:r>
    </w:p>
    <w:p w14:paraId="671155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7.5.4.4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1712</w:t>
      </w:r>
    </w:p>
    <w:p w14:paraId="1F14D1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1712</w:t>
      </w:r>
    </w:p>
    <w:p w14:paraId="7CC02C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1712</w:t>
      </w:r>
    </w:p>
    <w:p w14:paraId="737A5A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1712</w:t>
      </w:r>
    </w:p>
    <w:p w14:paraId="37EB87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7.5.4.5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1713</w:t>
      </w:r>
    </w:p>
    <w:p w14:paraId="61A9B36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7.6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carrier aggregation</w:t>
      </w:r>
      <w:r>
        <w:tab/>
        <w:t>1714</w:t>
      </w:r>
    </w:p>
    <w:p w14:paraId="4654458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7.6.1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CA interruption at SRS carrier based switching</w:t>
      </w:r>
      <w:r>
        <w:tab/>
        <w:t>1714</w:t>
      </w:r>
    </w:p>
    <w:p w14:paraId="29FCB8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1714</w:t>
      </w:r>
    </w:p>
    <w:p w14:paraId="5F3124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1714</w:t>
      </w:r>
    </w:p>
    <w:p w14:paraId="7B4B8F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1714</w:t>
      </w:r>
    </w:p>
    <w:p w14:paraId="1CDC14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1714</w:t>
      </w:r>
    </w:p>
    <w:p w14:paraId="42175A7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1714</w:t>
      </w:r>
    </w:p>
    <w:p w14:paraId="14F728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1715</w:t>
      </w:r>
    </w:p>
    <w:p w14:paraId="68DD88D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7.6.1.4.3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1715</w:t>
      </w:r>
    </w:p>
    <w:p w14:paraId="15D690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7.6.1.5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1717</w:t>
      </w:r>
    </w:p>
    <w:p w14:paraId="637F7CE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7.6.2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E-UTRAN TDD-TDD CA interruption at SRS carrier based switching</w:t>
      </w:r>
      <w:r>
        <w:tab/>
        <w:t>1719</w:t>
      </w:r>
    </w:p>
    <w:p w14:paraId="2CE824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7.6.2.1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1719</w:t>
      </w:r>
    </w:p>
    <w:p w14:paraId="60BB06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TW"/>
        </w:rPr>
        <w:t xml:space="preserve">Test </w:t>
      </w:r>
      <w:r w:rsidRPr="00CA4F9C">
        <w:rPr>
          <w:rFonts w:eastAsia="SimSun"/>
        </w:rPr>
        <w:t>applicability</w:t>
      </w:r>
      <w:r>
        <w:tab/>
        <w:t>1719</w:t>
      </w:r>
    </w:p>
    <w:p w14:paraId="01F5FE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TW"/>
        </w:rPr>
        <w:t xml:space="preserve">Minimum conformance </w:t>
      </w:r>
      <w:r w:rsidRPr="00CA4F9C">
        <w:rPr>
          <w:rFonts w:eastAsia="SimSun"/>
        </w:rPr>
        <w:t>requirements</w:t>
      </w:r>
      <w:r>
        <w:tab/>
        <w:t>1719</w:t>
      </w:r>
    </w:p>
    <w:p w14:paraId="552A80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TW"/>
        </w:rPr>
        <w:t>Test description</w:t>
      </w:r>
      <w:r>
        <w:tab/>
        <w:t>1719</w:t>
      </w:r>
    </w:p>
    <w:p w14:paraId="5A8170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TW"/>
        </w:rPr>
        <w:t>Initial conditions</w:t>
      </w:r>
      <w:r>
        <w:tab/>
        <w:t>1719</w:t>
      </w:r>
    </w:p>
    <w:p w14:paraId="32C087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7.6.2.4.2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1720</w:t>
      </w:r>
    </w:p>
    <w:p w14:paraId="1F1A88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7.6.2.4.3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1721</w:t>
      </w:r>
    </w:p>
    <w:p w14:paraId="5801B1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7.6.2.5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1722</w:t>
      </w:r>
    </w:p>
    <w:p w14:paraId="53FA913C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Measurements Procedures</w:t>
      </w:r>
      <w:r>
        <w:tab/>
        <w:t>1725</w:t>
      </w:r>
    </w:p>
    <w:p w14:paraId="4EA29D9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8.0</w:t>
      </w:r>
      <w:r>
        <w:tab/>
        <w:t>1725</w:t>
      </w:r>
    </w:p>
    <w:p w14:paraId="4F8467D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 frequency measurements</w:t>
      </w:r>
      <w:r>
        <w:tab/>
        <w:t>1725</w:t>
      </w:r>
    </w:p>
    <w:p w14:paraId="258FC57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asynchronous cells</w:t>
      </w:r>
      <w:r>
        <w:tab/>
        <w:t>1725</w:t>
      </w:r>
    </w:p>
    <w:p w14:paraId="17967E4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1725</w:t>
      </w:r>
    </w:p>
    <w:p w14:paraId="037852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1725</w:t>
      </w:r>
    </w:p>
    <w:p w14:paraId="3A077BC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1725</w:t>
      </w:r>
    </w:p>
    <w:p w14:paraId="4C235F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1726</w:t>
      </w:r>
    </w:p>
    <w:p w14:paraId="04174B2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1726</w:t>
      </w:r>
    </w:p>
    <w:p w14:paraId="0CABA19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1727</w:t>
      </w:r>
    </w:p>
    <w:p w14:paraId="2F63DA9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1728</w:t>
      </w:r>
    </w:p>
    <w:p w14:paraId="24C531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1729</w:t>
      </w:r>
    </w:p>
    <w:p w14:paraId="3C11EE8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</w:t>
      </w:r>
      <w:r>
        <w:tab/>
        <w:t>1731</w:t>
      </w:r>
    </w:p>
    <w:p w14:paraId="16F9C80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1731</w:t>
      </w:r>
    </w:p>
    <w:p w14:paraId="077C8E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1731</w:t>
      </w:r>
    </w:p>
    <w:p w14:paraId="506D5D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1731</w:t>
      </w:r>
    </w:p>
    <w:p w14:paraId="0EA8AC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1732</w:t>
      </w:r>
    </w:p>
    <w:p w14:paraId="77E7C8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1732</w:t>
      </w:r>
    </w:p>
    <w:p w14:paraId="11F6CF3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1733</w:t>
      </w:r>
    </w:p>
    <w:p w14:paraId="4477863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1733</w:t>
      </w:r>
    </w:p>
    <w:p w14:paraId="38647F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1735</w:t>
      </w:r>
    </w:p>
    <w:p w14:paraId="0274F4A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 with DRX</w:t>
      </w:r>
      <w:r>
        <w:tab/>
        <w:t>1736</w:t>
      </w:r>
    </w:p>
    <w:p w14:paraId="5BDAAD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1736</w:t>
      </w:r>
    </w:p>
    <w:p w14:paraId="6F4459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1736</w:t>
      </w:r>
    </w:p>
    <w:p w14:paraId="2C39BD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1736</w:t>
      </w:r>
    </w:p>
    <w:p w14:paraId="3E37D9D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1737</w:t>
      </w:r>
    </w:p>
    <w:p w14:paraId="7FAC84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1737</w:t>
      </w:r>
    </w:p>
    <w:p w14:paraId="186C2D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1738</w:t>
      </w:r>
    </w:p>
    <w:p w14:paraId="090C44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1738</w:t>
      </w:r>
    </w:p>
    <w:p w14:paraId="36A4F45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1740</w:t>
      </w:r>
    </w:p>
    <w:p w14:paraId="713FB56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1743</w:t>
      </w:r>
    </w:p>
    <w:p w14:paraId="341F28E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1743</w:t>
      </w:r>
    </w:p>
    <w:p w14:paraId="2A7102C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1743</w:t>
      </w:r>
    </w:p>
    <w:p w14:paraId="4C8381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1743</w:t>
      </w:r>
    </w:p>
    <w:p w14:paraId="6C1E21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1743</w:t>
      </w:r>
    </w:p>
    <w:p w14:paraId="5B0452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1743</w:t>
      </w:r>
    </w:p>
    <w:p w14:paraId="4FDDD0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1743</w:t>
      </w:r>
    </w:p>
    <w:p w14:paraId="0BA1A7D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1744</w:t>
      </w:r>
    </w:p>
    <w:p w14:paraId="53B1A8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1745</w:t>
      </w:r>
    </w:p>
    <w:p w14:paraId="61950B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1748</w:t>
      </w:r>
    </w:p>
    <w:p w14:paraId="2DDD355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1750</w:t>
      </w:r>
    </w:p>
    <w:p w14:paraId="1A5459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1750</w:t>
      </w:r>
    </w:p>
    <w:p w14:paraId="30F73F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1750</w:t>
      </w:r>
    </w:p>
    <w:p w14:paraId="1851C5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1750</w:t>
      </w:r>
    </w:p>
    <w:p w14:paraId="140281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1750</w:t>
      </w:r>
    </w:p>
    <w:p w14:paraId="3F22B7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1750</w:t>
      </w:r>
    </w:p>
    <w:p w14:paraId="31EC31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1751</w:t>
      </w:r>
    </w:p>
    <w:p w14:paraId="4D2FE49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1752</w:t>
      </w:r>
    </w:p>
    <w:p w14:paraId="4160E9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1756</w:t>
      </w:r>
    </w:p>
    <w:p w14:paraId="3DE6832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Non-MBSFN ABS (eICIC)</w:t>
      </w:r>
      <w:r>
        <w:tab/>
        <w:t>1758</w:t>
      </w:r>
    </w:p>
    <w:p w14:paraId="4F4384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1758</w:t>
      </w:r>
    </w:p>
    <w:p w14:paraId="6C3D42E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1758</w:t>
      </w:r>
    </w:p>
    <w:p w14:paraId="053DC1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1758</w:t>
      </w:r>
    </w:p>
    <w:p w14:paraId="2D272E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1759</w:t>
      </w:r>
    </w:p>
    <w:p w14:paraId="532A66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1759</w:t>
      </w:r>
    </w:p>
    <w:p w14:paraId="1CB1B9D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1760</w:t>
      </w:r>
    </w:p>
    <w:p w14:paraId="693423E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1761</w:t>
      </w:r>
    </w:p>
    <w:p w14:paraId="105266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1764</w:t>
      </w:r>
    </w:p>
    <w:p w14:paraId="4427BA7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1765</w:t>
      </w:r>
    </w:p>
    <w:p w14:paraId="432894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1765</w:t>
      </w:r>
    </w:p>
    <w:p w14:paraId="06CD8B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1765</w:t>
      </w:r>
    </w:p>
    <w:p w14:paraId="166B16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1765</w:t>
      </w:r>
    </w:p>
    <w:p w14:paraId="253D1D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1766</w:t>
      </w:r>
    </w:p>
    <w:p w14:paraId="349CAB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1766</w:t>
      </w:r>
    </w:p>
    <w:p w14:paraId="796BBC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1768</w:t>
      </w:r>
    </w:p>
    <w:p w14:paraId="35281E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1768</w:t>
      </w:r>
    </w:p>
    <w:p w14:paraId="5F3369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1771</w:t>
      </w:r>
    </w:p>
    <w:p w14:paraId="525AC6D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1772</w:t>
      </w:r>
    </w:p>
    <w:p w14:paraId="7F8A540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1772</w:t>
      </w:r>
    </w:p>
    <w:p w14:paraId="78C7A1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1773</w:t>
      </w:r>
    </w:p>
    <w:p w14:paraId="1D824A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1773</w:t>
      </w:r>
    </w:p>
    <w:p w14:paraId="2A789A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1773</w:t>
      </w:r>
    </w:p>
    <w:p w14:paraId="6FC298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1773</w:t>
      </w:r>
    </w:p>
    <w:p w14:paraId="17677E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1773</w:t>
      </w:r>
    </w:p>
    <w:p w14:paraId="786F14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1773</w:t>
      </w:r>
    </w:p>
    <w:p w14:paraId="587F03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1773</w:t>
      </w:r>
    </w:p>
    <w:p w14:paraId="1BC5643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1774</w:t>
      </w:r>
    </w:p>
    <w:p w14:paraId="7EA1C3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1774</w:t>
      </w:r>
    </w:p>
    <w:p w14:paraId="1ED9EB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1774</w:t>
      </w:r>
    </w:p>
    <w:p w14:paraId="2924A24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1774</w:t>
      </w:r>
    </w:p>
    <w:p w14:paraId="7D72EF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1774</w:t>
      </w:r>
    </w:p>
    <w:p w14:paraId="3D558DA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1774</w:t>
      </w:r>
    </w:p>
    <w:p w14:paraId="162791B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1775</w:t>
      </w:r>
    </w:p>
    <w:p w14:paraId="070ECC3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1775</w:t>
      </w:r>
    </w:p>
    <w:p w14:paraId="5DBE0C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1775</w:t>
      </w:r>
    </w:p>
    <w:p w14:paraId="5EE19BB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1775</w:t>
      </w:r>
    </w:p>
    <w:p w14:paraId="102007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1775</w:t>
      </w:r>
    </w:p>
    <w:p w14:paraId="37C177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1775</w:t>
      </w:r>
    </w:p>
    <w:p w14:paraId="14210E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1776</w:t>
      </w:r>
    </w:p>
    <w:p w14:paraId="53256A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1777</w:t>
      </w:r>
    </w:p>
    <w:p w14:paraId="5D6FF58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1777</w:t>
      </w:r>
    </w:p>
    <w:p w14:paraId="2B2AAB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1778</w:t>
      </w:r>
    </w:p>
    <w:p w14:paraId="1F0A28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1778</w:t>
      </w:r>
    </w:p>
    <w:p w14:paraId="63AE76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1780</w:t>
      </w:r>
    </w:p>
    <w:p w14:paraId="36FB49B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8.1.11_2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1781</w:t>
      </w:r>
    </w:p>
    <w:p w14:paraId="614700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1781</w:t>
      </w:r>
    </w:p>
    <w:p w14:paraId="7BE4D8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1781</w:t>
      </w:r>
    </w:p>
    <w:p w14:paraId="155E30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1781</w:t>
      </w:r>
    </w:p>
    <w:p w14:paraId="59758EE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1782</w:t>
      </w:r>
    </w:p>
    <w:p w14:paraId="0DF840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1782</w:t>
      </w:r>
    </w:p>
    <w:p w14:paraId="07BD66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1783</w:t>
      </w:r>
    </w:p>
    <w:p w14:paraId="080D20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1784</w:t>
      </w:r>
    </w:p>
    <w:p w14:paraId="7AB148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1785</w:t>
      </w:r>
    </w:p>
    <w:p w14:paraId="7E3518A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1786</w:t>
      </w:r>
    </w:p>
    <w:p w14:paraId="560087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1786</w:t>
      </w:r>
    </w:p>
    <w:p w14:paraId="6D6D67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1786</w:t>
      </w:r>
    </w:p>
    <w:p w14:paraId="192E1F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1786</w:t>
      </w:r>
    </w:p>
    <w:p w14:paraId="197678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1788</w:t>
      </w:r>
    </w:p>
    <w:p w14:paraId="70EEEE1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1788</w:t>
      </w:r>
    </w:p>
    <w:p w14:paraId="193091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lastRenderedPageBreak/>
        <w:t>8.1.12.4.2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1788</w:t>
      </w:r>
    </w:p>
    <w:p w14:paraId="774A5D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1789</w:t>
      </w:r>
    </w:p>
    <w:p w14:paraId="7B03F3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1791</w:t>
      </w:r>
    </w:p>
    <w:p w14:paraId="6190DCA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1792</w:t>
      </w:r>
    </w:p>
    <w:p w14:paraId="0D6E71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1792</w:t>
      </w:r>
    </w:p>
    <w:p w14:paraId="61164B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1792</w:t>
      </w:r>
    </w:p>
    <w:p w14:paraId="2F5567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1792</w:t>
      </w:r>
    </w:p>
    <w:p w14:paraId="7A7189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1794</w:t>
      </w:r>
    </w:p>
    <w:p w14:paraId="70C221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1794</w:t>
      </w:r>
    </w:p>
    <w:p w14:paraId="628ED2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1794</w:t>
      </w:r>
    </w:p>
    <w:p w14:paraId="1C3BD5E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1795</w:t>
      </w:r>
    </w:p>
    <w:p w14:paraId="3E8AD2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1796</w:t>
      </w:r>
    </w:p>
    <w:p w14:paraId="6EA8CDE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</w:rPr>
        <w:t>E-UTRAN FDD-FDD intra-frequency event triggered reporting under fading propagation conditions in synchronous cells</w:t>
      </w:r>
      <w:r w:rsidRPr="00CA4F9C">
        <w:rPr>
          <w:rFonts w:eastAsia="PMingLiU" w:cs="v4.2.0"/>
          <w:snapToGrid w:val="0"/>
          <w:lang w:eastAsia="zh-TW"/>
        </w:rPr>
        <w:t xml:space="preserve"> with DRX</w:t>
      </w:r>
      <w:r w:rsidRPr="00CA4F9C">
        <w:rPr>
          <w:rFonts w:cs="v4.2.0"/>
          <w:snapToGrid w:val="0"/>
        </w:rPr>
        <w:t xml:space="preserve"> for UE category 0</w:t>
      </w:r>
      <w:r>
        <w:tab/>
        <w:t>1798</w:t>
      </w:r>
    </w:p>
    <w:p w14:paraId="5CEF216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1798</w:t>
      </w:r>
    </w:p>
    <w:p w14:paraId="5CE259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1798</w:t>
      </w:r>
    </w:p>
    <w:p w14:paraId="72A347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1798</w:t>
      </w:r>
    </w:p>
    <w:p w14:paraId="7D039E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1799</w:t>
      </w:r>
    </w:p>
    <w:p w14:paraId="0EDE152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1799</w:t>
      </w:r>
    </w:p>
    <w:p w14:paraId="78DE066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1800</w:t>
      </w:r>
    </w:p>
    <w:p w14:paraId="78A989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1800</w:t>
      </w:r>
    </w:p>
    <w:p w14:paraId="1B0F77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1802</w:t>
      </w:r>
    </w:p>
    <w:p w14:paraId="3B5C3B7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</w:rPr>
        <w:t>E-UTRAN FDD-FDD intra-frequency event triggered reporting under fading propagation conditions in synchronous cells</w:t>
      </w:r>
      <w:r w:rsidRPr="00CA4F9C">
        <w:rPr>
          <w:rFonts w:eastAsia="PMingLiU" w:cs="v4.2.0"/>
          <w:snapToGrid w:val="0"/>
          <w:lang w:eastAsia="zh-TW"/>
        </w:rPr>
        <w:t xml:space="preserve"> with DRX</w:t>
      </w:r>
      <w:r w:rsidRPr="00CA4F9C">
        <w:rPr>
          <w:rFonts w:cs="v4.2.0"/>
          <w:snapToGrid w:val="0"/>
        </w:rPr>
        <w:t xml:space="preserve"> for UE category 1bis</w:t>
      </w:r>
      <w:r>
        <w:tab/>
        <w:t>1805</w:t>
      </w:r>
    </w:p>
    <w:p w14:paraId="5C62F6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1805</w:t>
      </w:r>
    </w:p>
    <w:p w14:paraId="5B8795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1805</w:t>
      </w:r>
    </w:p>
    <w:p w14:paraId="7B79F5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1805</w:t>
      </w:r>
    </w:p>
    <w:p w14:paraId="10D71A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1806</w:t>
      </w:r>
    </w:p>
    <w:p w14:paraId="272186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1806</w:t>
      </w:r>
    </w:p>
    <w:p w14:paraId="4C295E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1807</w:t>
      </w:r>
    </w:p>
    <w:p w14:paraId="6A26FF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1807</w:t>
      </w:r>
    </w:p>
    <w:p w14:paraId="7518EC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1809</w:t>
      </w:r>
    </w:p>
    <w:p w14:paraId="5831A04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CA4F9C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1812</w:t>
      </w:r>
    </w:p>
    <w:p w14:paraId="02DDB5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CA4F9C">
        <w:rPr>
          <w:rFonts w:eastAsia="PMingLiU"/>
          <w:lang w:eastAsia="zh-TW"/>
        </w:rPr>
        <w:t>purpose</w:t>
      </w:r>
      <w:r>
        <w:tab/>
        <w:t>1812</w:t>
      </w:r>
    </w:p>
    <w:p w14:paraId="0E77B2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1812</w:t>
      </w:r>
    </w:p>
    <w:p w14:paraId="2118FE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1812</w:t>
      </w:r>
    </w:p>
    <w:p w14:paraId="56E681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1813</w:t>
      </w:r>
    </w:p>
    <w:p w14:paraId="63FE4CE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1813</w:t>
      </w:r>
    </w:p>
    <w:p w14:paraId="2DD89A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1814</w:t>
      </w:r>
    </w:p>
    <w:p w14:paraId="69B85B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1815</w:t>
      </w:r>
    </w:p>
    <w:p w14:paraId="60A9AE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1816</w:t>
      </w:r>
    </w:p>
    <w:p w14:paraId="689E871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1817</w:t>
      </w:r>
    </w:p>
    <w:p w14:paraId="24B2A8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CA4F9C">
        <w:rPr>
          <w:rFonts w:eastAsia="PMingLiU"/>
          <w:lang w:eastAsia="zh-TW"/>
        </w:rPr>
        <w:t>purpose</w:t>
      </w:r>
      <w:r>
        <w:tab/>
        <w:t>1818</w:t>
      </w:r>
    </w:p>
    <w:p w14:paraId="74F7E4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1818</w:t>
      </w:r>
    </w:p>
    <w:p w14:paraId="650A1C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1818</w:t>
      </w:r>
    </w:p>
    <w:p w14:paraId="500370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1819</w:t>
      </w:r>
    </w:p>
    <w:p w14:paraId="2EFFF39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1819</w:t>
      </w:r>
    </w:p>
    <w:p w14:paraId="2C316CF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1820</w:t>
      </w:r>
    </w:p>
    <w:p w14:paraId="7F2EB3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1820</w:t>
      </w:r>
    </w:p>
    <w:p w14:paraId="3DB09D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1822</w:t>
      </w:r>
    </w:p>
    <w:p w14:paraId="3B9E43A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1823</w:t>
      </w:r>
    </w:p>
    <w:p w14:paraId="41971C6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1823</w:t>
      </w:r>
    </w:p>
    <w:p w14:paraId="5D29DCC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1823</w:t>
      </w:r>
    </w:p>
    <w:p w14:paraId="2A08C3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1823</w:t>
      </w:r>
    </w:p>
    <w:p w14:paraId="2D50FC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1824</w:t>
      </w:r>
    </w:p>
    <w:p w14:paraId="16F70E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1824</w:t>
      </w:r>
    </w:p>
    <w:p w14:paraId="1EE53F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1825</w:t>
      </w:r>
    </w:p>
    <w:p w14:paraId="5BC32B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1826</w:t>
      </w:r>
    </w:p>
    <w:p w14:paraId="697471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1828</w:t>
      </w:r>
    </w:p>
    <w:p w14:paraId="3325AD8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1830</w:t>
      </w:r>
    </w:p>
    <w:p w14:paraId="477FBF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1830</w:t>
      </w:r>
    </w:p>
    <w:p w14:paraId="0AE39E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1830</w:t>
      </w:r>
    </w:p>
    <w:p w14:paraId="5954876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1830</w:t>
      </w:r>
    </w:p>
    <w:p w14:paraId="1ADB08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1831</w:t>
      </w:r>
    </w:p>
    <w:p w14:paraId="5FDC5CA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1831</w:t>
      </w:r>
    </w:p>
    <w:p w14:paraId="23DB6B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1832</w:t>
      </w:r>
    </w:p>
    <w:p w14:paraId="33B613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1832</w:t>
      </w:r>
    </w:p>
    <w:p w14:paraId="6B166D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1834</w:t>
      </w:r>
    </w:p>
    <w:p w14:paraId="567EADE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1836</w:t>
      </w:r>
    </w:p>
    <w:p w14:paraId="54E186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1836</w:t>
      </w:r>
    </w:p>
    <w:p w14:paraId="6AEA11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1836</w:t>
      </w:r>
    </w:p>
    <w:p w14:paraId="30B18A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1836</w:t>
      </w:r>
    </w:p>
    <w:p w14:paraId="261FDB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1837</w:t>
      </w:r>
    </w:p>
    <w:p w14:paraId="2F3803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1837</w:t>
      </w:r>
    </w:p>
    <w:p w14:paraId="12FB6D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1838</w:t>
      </w:r>
    </w:p>
    <w:p w14:paraId="529CBA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1838</w:t>
      </w:r>
    </w:p>
    <w:p w14:paraId="619A5C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1840</w:t>
      </w:r>
    </w:p>
    <w:p w14:paraId="79DA0F9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</w:rPr>
        <w:t>E-UTRAN TDD-TDD intra-frequency event triggered reporting under fading propagation conditions in synchronous cells</w:t>
      </w:r>
      <w:r w:rsidRPr="00CA4F9C">
        <w:rPr>
          <w:rFonts w:eastAsia="PMingLiU" w:cs="v4.2.0"/>
          <w:snapToGrid w:val="0"/>
          <w:lang w:eastAsia="zh-TW"/>
        </w:rPr>
        <w:t xml:space="preserve"> with DRX</w:t>
      </w:r>
      <w:r w:rsidRPr="00CA4F9C">
        <w:rPr>
          <w:rFonts w:cs="v4.2.0"/>
          <w:snapToGrid w:val="0"/>
        </w:rPr>
        <w:t xml:space="preserve"> for UE category 0</w:t>
      </w:r>
      <w:r>
        <w:tab/>
        <w:t>1841</w:t>
      </w:r>
    </w:p>
    <w:p w14:paraId="3D9587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1841</w:t>
      </w:r>
    </w:p>
    <w:p w14:paraId="2C68CE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1842</w:t>
      </w:r>
    </w:p>
    <w:p w14:paraId="4BD2C3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1842</w:t>
      </w:r>
    </w:p>
    <w:p w14:paraId="6FAE58D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1843</w:t>
      </w:r>
    </w:p>
    <w:p w14:paraId="0E9290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1843</w:t>
      </w:r>
    </w:p>
    <w:p w14:paraId="27B24C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1844</w:t>
      </w:r>
    </w:p>
    <w:p w14:paraId="7E3C9D4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1844</w:t>
      </w:r>
    </w:p>
    <w:p w14:paraId="766B37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1847</w:t>
      </w:r>
    </w:p>
    <w:p w14:paraId="0A41552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</w:rPr>
        <w:t>E-UTRAN TDD-TDD intra-frequency event triggered reporting under fading propagation conditions in synchronous cells</w:t>
      </w:r>
      <w:r w:rsidRPr="00CA4F9C">
        <w:rPr>
          <w:rFonts w:eastAsia="PMingLiU" w:cs="v4.2.0"/>
          <w:snapToGrid w:val="0"/>
          <w:lang w:eastAsia="zh-TW"/>
        </w:rPr>
        <w:t xml:space="preserve"> with DRX</w:t>
      </w:r>
      <w:r w:rsidRPr="00CA4F9C">
        <w:rPr>
          <w:rFonts w:cs="v4.2.0"/>
          <w:snapToGrid w:val="0"/>
        </w:rPr>
        <w:t xml:space="preserve"> for UE category 1bis</w:t>
      </w:r>
      <w:r>
        <w:tab/>
        <w:t>1849</w:t>
      </w:r>
    </w:p>
    <w:p w14:paraId="076BBD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1849</w:t>
      </w:r>
    </w:p>
    <w:p w14:paraId="4B5BB5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1849</w:t>
      </w:r>
    </w:p>
    <w:p w14:paraId="184D3E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1849</w:t>
      </w:r>
    </w:p>
    <w:p w14:paraId="666809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1850</w:t>
      </w:r>
    </w:p>
    <w:p w14:paraId="4043D52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1850</w:t>
      </w:r>
    </w:p>
    <w:p w14:paraId="0555B6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1851</w:t>
      </w:r>
    </w:p>
    <w:p w14:paraId="4438CB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1852</w:t>
      </w:r>
    </w:p>
    <w:p w14:paraId="51F16F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1854</w:t>
      </w:r>
    </w:p>
    <w:p w14:paraId="364C341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1856</w:t>
      </w:r>
    </w:p>
    <w:p w14:paraId="24761B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1856</w:t>
      </w:r>
    </w:p>
    <w:p w14:paraId="620EFD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1856</w:t>
      </w:r>
    </w:p>
    <w:p w14:paraId="741393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1856</w:t>
      </w:r>
    </w:p>
    <w:p w14:paraId="2E15E0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1857</w:t>
      </w:r>
    </w:p>
    <w:p w14:paraId="184596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1857</w:t>
      </w:r>
    </w:p>
    <w:p w14:paraId="40B083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1858</w:t>
      </w:r>
    </w:p>
    <w:p w14:paraId="4EB14CE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1859</w:t>
      </w:r>
    </w:p>
    <w:p w14:paraId="02E0AC8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1862</w:t>
      </w:r>
    </w:p>
    <w:p w14:paraId="0047E37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8.1.19_2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for UE category 1bis</w:t>
      </w:r>
      <w:r>
        <w:tab/>
        <w:t>1864</w:t>
      </w:r>
    </w:p>
    <w:p w14:paraId="60EDB1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8.1.19_2.1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Test purpose</w:t>
      </w:r>
      <w:r>
        <w:tab/>
        <w:t>1864</w:t>
      </w:r>
    </w:p>
    <w:p w14:paraId="19B612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1864</w:t>
      </w:r>
    </w:p>
    <w:p w14:paraId="78FD212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1864</w:t>
      </w:r>
    </w:p>
    <w:p w14:paraId="21ED18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8.1.19_2.4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Test description</w:t>
      </w:r>
      <w:r>
        <w:tab/>
        <w:t>1865</w:t>
      </w:r>
    </w:p>
    <w:p w14:paraId="1FD3B5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1865</w:t>
      </w:r>
    </w:p>
    <w:p w14:paraId="17D9BA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1865</w:t>
      </w:r>
    </w:p>
    <w:p w14:paraId="16E2896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CA4F9C">
        <w:rPr>
          <w:rFonts w:cs="v4.2.0"/>
        </w:rPr>
        <w:t xml:space="preserve"> </w:t>
      </w:r>
      <w:r w:rsidRPr="00CA4F9C">
        <w:rPr>
          <w:rFonts w:cs="v4.2.0"/>
          <w:lang w:eastAsia="zh-CN"/>
        </w:rPr>
        <w:t>with DRX for UE category 0</w:t>
      </w:r>
      <w:r>
        <w:tab/>
        <w:t>1867</w:t>
      </w:r>
    </w:p>
    <w:p w14:paraId="0BBD00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1867</w:t>
      </w:r>
    </w:p>
    <w:p w14:paraId="6CCC7D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1867</w:t>
      </w:r>
    </w:p>
    <w:p w14:paraId="7BE7CC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1867</w:t>
      </w:r>
    </w:p>
    <w:p w14:paraId="069189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1868</w:t>
      </w:r>
    </w:p>
    <w:p w14:paraId="184C77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1868</w:t>
      </w:r>
    </w:p>
    <w:p w14:paraId="488CB7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1868</w:t>
      </w:r>
    </w:p>
    <w:p w14:paraId="5967AB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1869</w:t>
      </w:r>
    </w:p>
    <w:p w14:paraId="791BA78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1873</w:t>
      </w:r>
    </w:p>
    <w:p w14:paraId="34F626B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8.1.20_2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with DRX for UE category 1bis</w:t>
      </w:r>
      <w:r>
        <w:tab/>
        <w:t>1875</w:t>
      </w:r>
    </w:p>
    <w:p w14:paraId="62389B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1875</w:t>
      </w:r>
    </w:p>
    <w:p w14:paraId="30A676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1875</w:t>
      </w:r>
    </w:p>
    <w:p w14:paraId="7D2396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1875</w:t>
      </w:r>
    </w:p>
    <w:p w14:paraId="594F9E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1876</w:t>
      </w:r>
    </w:p>
    <w:p w14:paraId="5E7433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1876</w:t>
      </w:r>
    </w:p>
    <w:p w14:paraId="2AF56C8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1876</w:t>
      </w:r>
    </w:p>
    <w:p w14:paraId="2450BA4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1878</w:t>
      </w:r>
    </w:p>
    <w:p w14:paraId="480703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1878</w:t>
      </w:r>
    </w:p>
    <w:p w14:paraId="502680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1878</w:t>
      </w:r>
    </w:p>
    <w:p w14:paraId="700CA87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1878</w:t>
      </w:r>
    </w:p>
    <w:p w14:paraId="30A749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1879</w:t>
      </w:r>
    </w:p>
    <w:p w14:paraId="1CBC7C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1879</w:t>
      </w:r>
    </w:p>
    <w:p w14:paraId="05FBB7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1880</w:t>
      </w:r>
    </w:p>
    <w:p w14:paraId="24C440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1880</w:t>
      </w:r>
    </w:p>
    <w:p w14:paraId="17E75D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1884</w:t>
      </w:r>
    </w:p>
    <w:p w14:paraId="21EC66D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CA4F9C">
        <w:rPr>
          <w:rFonts w:cs="v4.2.0"/>
        </w:rPr>
        <w:t xml:space="preserve"> </w:t>
      </w:r>
      <w:r w:rsidRPr="00CA4F9C">
        <w:rPr>
          <w:rFonts w:cs="v4.2.0"/>
          <w:lang w:eastAsia="zh-CN"/>
        </w:rPr>
        <w:t>with DRX for UE category 0</w:t>
      </w:r>
      <w:r>
        <w:tab/>
        <w:t>1885</w:t>
      </w:r>
    </w:p>
    <w:p w14:paraId="05316A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1885</w:t>
      </w:r>
    </w:p>
    <w:p w14:paraId="53BFF2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1885</w:t>
      </w:r>
    </w:p>
    <w:p w14:paraId="05C567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1886</w:t>
      </w:r>
    </w:p>
    <w:p w14:paraId="01168F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1886</w:t>
      </w:r>
    </w:p>
    <w:p w14:paraId="5980F4B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1886</w:t>
      </w:r>
    </w:p>
    <w:p w14:paraId="4338F2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1887</w:t>
      </w:r>
    </w:p>
    <w:p w14:paraId="7AAD1B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1888</w:t>
      </w:r>
    </w:p>
    <w:p w14:paraId="5E03E2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1892</w:t>
      </w:r>
    </w:p>
    <w:p w14:paraId="5605BDB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1894</w:t>
      </w:r>
    </w:p>
    <w:p w14:paraId="354BC6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1894</w:t>
      </w:r>
    </w:p>
    <w:p w14:paraId="3715D46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1894</w:t>
      </w:r>
    </w:p>
    <w:p w14:paraId="5B8337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1894</w:t>
      </w:r>
    </w:p>
    <w:p w14:paraId="53F17A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1895</w:t>
      </w:r>
    </w:p>
    <w:p w14:paraId="71F58C0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1895</w:t>
      </w:r>
    </w:p>
    <w:p w14:paraId="740957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1896</w:t>
      </w:r>
    </w:p>
    <w:p w14:paraId="256FF3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1896</w:t>
      </w:r>
    </w:p>
    <w:p w14:paraId="52E78D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1898</w:t>
      </w:r>
    </w:p>
    <w:p w14:paraId="1833202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1899</w:t>
      </w:r>
    </w:p>
    <w:p w14:paraId="7C647C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1899</w:t>
      </w:r>
    </w:p>
    <w:p w14:paraId="360D58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1899</w:t>
      </w:r>
    </w:p>
    <w:p w14:paraId="391161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1899</w:t>
      </w:r>
    </w:p>
    <w:p w14:paraId="6AE8E3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1899</w:t>
      </w:r>
    </w:p>
    <w:p w14:paraId="037BE9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1899</w:t>
      </w:r>
    </w:p>
    <w:p w14:paraId="43AEA3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1900</w:t>
      </w:r>
    </w:p>
    <w:p w14:paraId="1DCE81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1900</w:t>
      </w:r>
    </w:p>
    <w:p w14:paraId="163DB0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1900</w:t>
      </w:r>
    </w:p>
    <w:p w14:paraId="57A057F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1901</w:t>
      </w:r>
    </w:p>
    <w:p w14:paraId="3D5BF6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1901</w:t>
      </w:r>
    </w:p>
    <w:p w14:paraId="0C1BB0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lastRenderedPageBreak/>
        <w:t>8.1.25.2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1901</w:t>
      </w:r>
    </w:p>
    <w:p w14:paraId="1D5565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1901</w:t>
      </w:r>
    </w:p>
    <w:p w14:paraId="7016DC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1903</w:t>
      </w:r>
    </w:p>
    <w:p w14:paraId="380EE4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1903</w:t>
      </w:r>
    </w:p>
    <w:p w14:paraId="2E4E70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1903</w:t>
      </w:r>
    </w:p>
    <w:p w14:paraId="123ED2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1904</w:t>
      </w:r>
    </w:p>
    <w:p w14:paraId="0F2965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1906</w:t>
      </w:r>
    </w:p>
    <w:p w14:paraId="422C879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1908</w:t>
      </w:r>
    </w:p>
    <w:p w14:paraId="415A64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1908</w:t>
      </w:r>
    </w:p>
    <w:p w14:paraId="43DCC7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1908</w:t>
      </w:r>
    </w:p>
    <w:p w14:paraId="07F0C3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1909</w:t>
      </w:r>
    </w:p>
    <w:p w14:paraId="3A89AF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1909</w:t>
      </w:r>
    </w:p>
    <w:p w14:paraId="4F1597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1909</w:t>
      </w:r>
    </w:p>
    <w:p w14:paraId="0A5DF9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1910</w:t>
      </w:r>
    </w:p>
    <w:p w14:paraId="5243F2F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1911</w:t>
      </w:r>
    </w:p>
    <w:p w14:paraId="13CD36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1912</w:t>
      </w:r>
    </w:p>
    <w:p w14:paraId="42B7DDE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1914</w:t>
      </w:r>
    </w:p>
    <w:p w14:paraId="22C974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1914</w:t>
      </w:r>
    </w:p>
    <w:p w14:paraId="2581CE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1914</w:t>
      </w:r>
    </w:p>
    <w:p w14:paraId="7FCE9B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1914</w:t>
      </w:r>
    </w:p>
    <w:p w14:paraId="342185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1915</w:t>
      </w:r>
    </w:p>
    <w:p w14:paraId="05084AA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1915</w:t>
      </w:r>
    </w:p>
    <w:p w14:paraId="2A24373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1915</w:t>
      </w:r>
    </w:p>
    <w:p w14:paraId="4A6717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1916</w:t>
      </w:r>
    </w:p>
    <w:p w14:paraId="6FF64C3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1918</w:t>
      </w:r>
    </w:p>
    <w:p w14:paraId="56D62F3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1920</w:t>
      </w:r>
    </w:p>
    <w:p w14:paraId="71DD75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1920</w:t>
      </w:r>
    </w:p>
    <w:p w14:paraId="5802842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1920</w:t>
      </w:r>
    </w:p>
    <w:p w14:paraId="7394B1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1920</w:t>
      </w:r>
    </w:p>
    <w:p w14:paraId="2A71D8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1921</w:t>
      </w:r>
    </w:p>
    <w:p w14:paraId="6C80E5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1921</w:t>
      </w:r>
    </w:p>
    <w:p w14:paraId="27F2A90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1922</w:t>
      </w:r>
    </w:p>
    <w:p w14:paraId="234AB5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1923</w:t>
      </w:r>
    </w:p>
    <w:p w14:paraId="042E426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1924</w:t>
      </w:r>
    </w:p>
    <w:p w14:paraId="7DB6790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1927</w:t>
      </w:r>
    </w:p>
    <w:p w14:paraId="5C4EEF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1927</w:t>
      </w:r>
    </w:p>
    <w:p w14:paraId="5B5213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1927</w:t>
      </w:r>
    </w:p>
    <w:p w14:paraId="76B70D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1927</w:t>
      </w:r>
    </w:p>
    <w:p w14:paraId="678CD0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1928</w:t>
      </w:r>
    </w:p>
    <w:p w14:paraId="202858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1928</w:t>
      </w:r>
    </w:p>
    <w:p w14:paraId="46C508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1929</w:t>
      </w:r>
    </w:p>
    <w:p w14:paraId="0FE278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1929</w:t>
      </w:r>
    </w:p>
    <w:p w14:paraId="7E3593F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1930</w:t>
      </w:r>
    </w:p>
    <w:p w14:paraId="687AB09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1932</w:t>
      </w:r>
    </w:p>
    <w:p w14:paraId="45D66C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8.1.30.1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1932</w:t>
      </w:r>
    </w:p>
    <w:p w14:paraId="4E0583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1932</w:t>
      </w:r>
    </w:p>
    <w:p w14:paraId="449AD0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1932</w:t>
      </w:r>
    </w:p>
    <w:p w14:paraId="02467A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1933</w:t>
      </w:r>
    </w:p>
    <w:p w14:paraId="64CA5EA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1933</w:t>
      </w:r>
    </w:p>
    <w:p w14:paraId="429CFC2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1934</w:t>
      </w:r>
    </w:p>
    <w:p w14:paraId="1B81BD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1935</w:t>
      </w:r>
    </w:p>
    <w:p w14:paraId="5B55A1E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1937</w:t>
      </w:r>
    </w:p>
    <w:p w14:paraId="7F3227B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1939</w:t>
      </w:r>
    </w:p>
    <w:p w14:paraId="422B56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1939</w:t>
      </w:r>
    </w:p>
    <w:p w14:paraId="139A9D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1939</w:t>
      </w:r>
    </w:p>
    <w:p w14:paraId="2D9201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lastRenderedPageBreak/>
        <w:t>8.1.31.3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1940</w:t>
      </w:r>
    </w:p>
    <w:p w14:paraId="556357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1941</w:t>
      </w:r>
    </w:p>
    <w:p w14:paraId="5F2A187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1941</w:t>
      </w:r>
    </w:p>
    <w:p w14:paraId="6CFA9F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1941</w:t>
      </w:r>
    </w:p>
    <w:p w14:paraId="65C0D4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1942</w:t>
      </w:r>
    </w:p>
    <w:p w14:paraId="3198CC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1943</w:t>
      </w:r>
    </w:p>
    <w:p w14:paraId="4DE7DBD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1945</w:t>
      </w:r>
    </w:p>
    <w:p w14:paraId="52E900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1945</w:t>
      </w:r>
    </w:p>
    <w:p w14:paraId="4FB78B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1945</w:t>
      </w:r>
    </w:p>
    <w:p w14:paraId="4F60EB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1945</w:t>
      </w:r>
    </w:p>
    <w:p w14:paraId="54381D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1945</w:t>
      </w:r>
    </w:p>
    <w:p w14:paraId="07C4AC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1945</w:t>
      </w:r>
    </w:p>
    <w:p w14:paraId="1F16CF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1945</w:t>
      </w:r>
    </w:p>
    <w:p w14:paraId="492F94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1945</w:t>
      </w:r>
    </w:p>
    <w:p w14:paraId="415D7A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1945</w:t>
      </w:r>
    </w:p>
    <w:p w14:paraId="3A28D27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1947</w:t>
      </w:r>
    </w:p>
    <w:p w14:paraId="4B1F86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1947</w:t>
      </w:r>
    </w:p>
    <w:p w14:paraId="137BE4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1947</w:t>
      </w:r>
    </w:p>
    <w:p w14:paraId="1309C1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1947</w:t>
      </w:r>
    </w:p>
    <w:p w14:paraId="784FF7F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1948</w:t>
      </w:r>
    </w:p>
    <w:p w14:paraId="2EE9146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1948</w:t>
      </w:r>
    </w:p>
    <w:p w14:paraId="3EC174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1949</w:t>
      </w:r>
    </w:p>
    <w:p w14:paraId="1EAFDE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1949</w:t>
      </w:r>
    </w:p>
    <w:p w14:paraId="5C0225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1951</w:t>
      </w:r>
    </w:p>
    <w:p w14:paraId="596A40D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1952</w:t>
      </w:r>
    </w:p>
    <w:p w14:paraId="5C4670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1952</w:t>
      </w:r>
    </w:p>
    <w:p w14:paraId="15574DD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1952</w:t>
      </w:r>
    </w:p>
    <w:p w14:paraId="515151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1952</w:t>
      </w:r>
    </w:p>
    <w:p w14:paraId="37A7B80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1953</w:t>
      </w:r>
    </w:p>
    <w:p w14:paraId="384CD1D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1953</w:t>
      </w:r>
    </w:p>
    <w:p w14:paraId="761A2BD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1954</w:t>
      </w:r>
    </w:p>
    <w:p w14:paraId="6511E7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1955</w:t>
      </w:r>
    </w:p>
    <w:p w14:paraId="7AFA2C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1956</w:t>
      </w:r>
    </w:p>
    <w:p w14:paraId="6A9B9B0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1958</w:t>
      </w:r>
    </w:p>
    <w:p w14:paraId="6E9653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1958</w:t>
      </w:r>
    </w:p>
    <w:p w14:paraId="1815C7C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1958</w:t>
      </w:r>
    </w:p>
    <w:p w14:paraId="169EF24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1958</w:t>
      </w:r>
    </w:p>
    <w:p w14:paraId="6AC1F3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1959</w:t>
      </w:r>
    </w:p>
    <w:p w14:paraId="2DA8321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1959</w:t>
      </w:r>
    </w:p>
    <w:p w14:paraId="2895C6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1960</w:t>
      </w:r>
    </w:p>
    <w:p w14:paraId="14FDBC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1960</w:t>
      </w:r>
    </w:p>
    <w:p w14:paraId="652EC5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1962</w:t>
      </w:r>
    </w:p>
    <w:p w14:paraId="4E69D04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8.1.36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1963</w:t>
      </w:r>
    </w:p>
    <w:p w14:paraId="4C69277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1963</w:t>
      </w:r>
    </w:p>
    <w:p w14:paraId="791ACB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1963</w:t>
      </w:r>
    </w:p>
    <w:p w14:paraId="13EF89D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1963</w:t>
      </w:r>
    </w:p>
    <w:p w14:paraId="67885A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1964</w:t>
      </w:r>
    </w:p>
    <w:p w14:paraId="750570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1964</w:t>
      </w:r>
    </w:p>
    <w:p w14:paraId="6CB952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1965</w:t>
      </w:r>
    </w:p>
    <w:p w14:paraId="1CADA2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1966</w:t>
      </w:r>
    </w:p>
    <w:p w14:paraId="4C3E54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1969</w:t>
      </w:r>
    </w:p>
    <w:p w14:paraId="0E2FE48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8.1.37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1970</w:t>
      </w:r>
    </w:p>
    <w:p w14:paraId="5E5E6F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1970</w:t>
      </w:r>
    </w:p>
    <w:p w14:paraId="67DCC9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1970</w:t>
      </w:r>
    </w:p>
    <w:p w14:paraId="1C3681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1970</w:t>
      </w:r>
    </w:p>
    <w:p w14:paraId="72218E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1971</w:t>
      </w:r>
    </w:p>
    <w:p w14:paraId="0C6D1D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1971</w:t>
      </w:r>
    </w:p>
    <w:p w14:paraId="5123163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1972</w:t>
      </w:r>
    </w:p>
    <w:p w14:paraId="4A194B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1973</w:t>
      </w:r>
    </w:p>
    <w:p w14:paraId="476C74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1977</w:t>
      </w:r>
    </w:p>
    <w:p w14:paraId="26C6731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8.1.38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1978</w:t>
      </w:r>
    </w:p>
    <w:p w14:paraId="2639EE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1979</w:t>
      </w:r>
    </w:p>
    <w:p w14:paraId="1778F6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1979</w:t>
      </w:r>
    </w:p>
    <w:p w14:paraId="169406E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1979</w:t>
      </w:r>
    </w:p>
    <w:p w14:paraId="47DA87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1980</w:t>
      </w:r>
    </w:p>
    <w:p w14:paraId="25992EF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1980</w:t>
      </w:r>
    </w:p>
    <w:p w14:paraId="00ABDC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1980</w:t>
      </w:r>
    </w:p>
    <w:p w14:paraId="5C303C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1981</w:t>
      </w:r>
    </w:p>
    <w:p w14:paraId="417FD8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1984</w:t>
      </w:r>
    </w:p>
    <w:p w14:paraId="609B6DC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8.1.39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1986</w:t>
      </w:r>
    </w:p>
    <w:p w14:paraId="45D036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1986</w:t>
      </w:r>
    </w:p>
    <w:p w14:paraId="5FC3DA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1986</w:t>
      </w:r>
    </w:p>
    <w:p w14:paraId="77A5D6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1986</w:t>
      </w:r>
    </w:p>
    <w:p w14:paraId="3022F2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1987</w:t>
      </w:r>
    </w:p>
    <w:p w14:paraId="47B15D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1987</w:t>
      </w:r>
    </w:p>
    <w:p w14:paraId="7A617C3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1987</w:t>
      </w:r>
    </w:p>
    <w:p w14:paraId="08E759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1988</w:t>
      </w:r>
    </w:p>
    <w:p w14:paraId="2E7163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1993</w:t>
      </w:r>
    </w:p>
    <w:p w14:paraId="4F093BA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8.1.40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for UE configured with highSpeedEnhancedMeasFlag in synchronous cells</w:t>
      </w:r>
      <w:r>
        <w:tab/>
        <w:t>1994</w:t>
      </w:r>
    </w:p>
    <w:p w14:paraId="30439A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1994</w:t>
      </w:r>
    </w:p>
    <w:p w14:paraId="2C9DC3C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1994</w:t>
      </w:r>
    </w:p>
    <w:p w14:paraId="3B6BE0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1994</w:t>
      </w:r>
    </w:p>
    <w:p w14:paraId="34865A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1995</w:t>
      </w:r>
    </w:p>
    <w:p w14:paraId="213E5E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1995</w:t>
      </w:r>
    </w:p>
    <w:p w14:paraId="70B342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1996</w:t>
      </w:r>
    </w:p>
    <w:p w14:paraId="280917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1997</w:t>
      </w:r>
    </w:p>
    <w:p w14:paraId="7FCE24F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1998</w:t>
      </w:r>
    </w:p>
    <w:p w14:paraId="226C86A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8.1.41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2000</w:t>
      </w:r>
    </w:p>
    <w:p w14:paraId="387658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2000</w:t>
      </w:r>
    </w:p>
    <w:p w14:paraId="2F24C0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2000</w:t>
      </w:r>
    </w:p>
    <w:p w14:paraId="2FFAF2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2000</w:t>
      </w:r>
    </w:p>
    <w:p w14:paraId="4926C1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2001</w:t>
      </w:r>
    </w:p>
    <w:p w14:paraId="6ED3DD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2001</w:t>
      </w:r>
    </w:p>
    <w:p w14:paraId="50EC23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2001</w:t>
      </w:r>
    </w:p>
    <w:p w14:paraId="0E0B234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2002</w:t>
      </w:r>
    </w:p>
    <w:p w14:paraId="5C54AF7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2004</w:t>
      </w:r>
    </w:p>
    <w:p w14:paraId="37DD025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8.1.42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2005</w:t>
      </w:r>
    </w:p>
    <w:p w14:paraId="34AF72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2005</w:t>
      </w:r>
    </w:p>
    <w:p w14:paraId="49C31A7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2005</w:t>
      </w:r>
    </w:p>
    <w:p w14:paraId="5CDA7E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2005</w:t>
      </w:r>
    </w:p>
    <w:p w14:paraId="452A3A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2005</w:t>
      </w:r>
    </w:p>
    <w:p w14:paraId="0008F99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2005</w:t>
      </w:r>
    </w:p>
    <w:p w14:paraId="735C28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2006</w:t>
      </w:r>
    </w:p>
    <w:p w14:paraId="31846F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2006</w:t>
      </w:r>
    </w:p>
    <w:p w14:paraId="40B8ECC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2006</w:t>
      </w:r>
    </w:p>
    <w:p w14:paraId="115FBB9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 frequency measurements</w:t>
      </w:r>
      <w:r>
        <w:tab/>
        <w:t>2007</w:t>
      </w:r>
    </w:p>
    <w:p w14:paraId="20ABBBD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2007</w:t>
      </w:r>
    </w:p>
    <w:p w14:paraId="7752CF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2007</w:t>
      </w:r>
    </w:p>
    <w:p w14:paraId="3EEA514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2007</w:t>
      </w:r>
    </w:p>
    <w:p w14:paraId="3E3D85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2007</w:t>
      </w:r>
    </w:p>
    <w:p w14:paraId="59404E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2009</w:t>
      </w:r>
    </w:p>
    <w:p w14:paraId="131C99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2009</w:t>
      </w:r>
    </w:p>
    <w:p w14:paraId="4B42E4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2009</w:t>
      </w:r>
    </w:p>
    <w:p w14:paraId="604480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2010</w:t>
      </w:r>
    </w:p>
    <w:p w14:paraId="3F0D25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2011</w:t>
      </w:r>
    </w:p>
    <w:p w14:paraId="765D51C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</w:rPr>
        <w:t>E-UTRAN TDD-TDD intra-frequency event triggered reporting under fading propagation conditions in synchronous cells with DRX</w:t>
      </w:r>
      <w:r>
        <w:tab/>
        <w:t>2013</w:t>
      </w:r>
    </w:p>
    <w:p w14:paraId="7517A9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2013</w:t>
      </w:r>
    </w:p>
    <w:p w14:paraId="27CF25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2013</w:t>
      </w:r>
    </w:p>
    <w:p w14:paraId="50F035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2013</w:t>
      </w:r>
    </w:p>
    <w:p w14:paraId="2A48B3A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2014</w:t>
      </w:r>
    </w:p>
    <w:p w14:paraId="4220B3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2014</w:t>
      </w:r>
    </w:p>
    <w:p w14:paraId="7B9ED1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2015</w:t>
      </w:r>
    </w:p>
    <w:p w14:paraId="16C9E3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2016</w:t>
      </w:r>
    </w:p>
    <w:p w14:paraId="5A2525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2018</w:t>
      </w:r>
    </w:p>
    <w:p w14:paraId="5E15011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2020</w:t>
      </w:r>
    </w:p>
    <w:p w14:paraId="66D7D4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2020</w:t>
      </w:r>
    </w:p>
    <w:p w14:paraId="010BA99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2020</w:t>
      </w:r>
    </w:p>
    <w:p w14:paraId="37750B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2020</w:t>
      </w:r>
    </w:p>
    <w:p w14:paraId="2046EF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2021</w:t>
      </w:r>
    </w:p>
    <w:p w14:paraId="5C623AB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2021</w:t>
      </w:r>
    </w:p>
    <w:p w14:paraId="3F7438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2022</w:t>
      </w:r>
    </w:p>
    <w:p w14:paraId="6897514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2023</w:t>
      </w:r>
    </w:p>
    <w:p w14:paraId="10168C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2026</w:t>
      </w:r>
    </w:p>
    <w:p w14:paraId="4C2382A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2027</w:t>
      </w:r>
    </w:p>
    <w:p w14:paraId="09587B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2027</w:t>
      </w:r>
    </w:p>
    <w:p w14:paraId="228557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2027</w:t>
      </w:r>
    </w:p>
    <w:p w14:paraId="707C95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2027</w:t>
      </w:r>
    </w:p>
    <w:p w14:paraId="767EB6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2028</w:t>
      </w:r>
    </w:p>
    <w:p w14:paraId="762CE0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2028</w:t>
      </w:r>
    </w:p>
    <w:p w14:paraId="32ABE81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2029</w:t>
      </w:r>
    </w:p>
    <w:p w14:paraId="07F43A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2030</w:t>
      </w:r>
    </w:p>
    <w:p w14:paraId="3F7674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2034</w:t>
      </w:r>
    </w:p>
    <w:p w14:paraId="3E69176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Non-MBSFN ABS (eICIC)</w:t>
      </w:r>
      <w:r>
        <w:tab/>
        <w:t>2035</w:t>
      </w:r>
    </w:p>
    <w:p w14:paraId="60B3B2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2035</w:t>
      </w:r>
    </w:p>
    <w:p w14:paraId="68DC10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2036</w:t>
      </w:r>
    </w:p>
    <w:p w14:paraId="5D7913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2036</w:t>
      </w:r>
    </w:p>
    <w:p w14:paraId="08F178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2037</w:t>
      </w:r>
    </w:p>
    <w:p w14:paraId="329654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2037</w:t>
      </w:r>
    </w:p>
    <w:p w14:paraId="4C3FEF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2038</w:t>
      </w:r>
    </w:p>
    <w:p w14:paraId="4BC290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2039</w:t>
      </w:r>
    </w:p>
    <w:p w14:paraId="022E62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2041</w:t>
      </w:r>
    </w:p>
    <w:p w14:paraId="489800E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2042</w:t>
      </w:r>
    </w:p>
    <w:p w14:paraId="0A67E0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2042</w:t>
      </w:r>
    </w:p>
    <w:p w14:paraId="4E22811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2042</w:t>
      </w:r>
    </w:p>
    <w:p w14:paraId="1CBF5D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2042</w:t>
      </w:r>
    </w:p>
    <w:p w14:paraId="746FBA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2043</w:t>
      </w:r>
    </w:p>
    <w:p w14:paraId="7D5A1C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2043</w:t>
      </w:r>
    </w:p>
    <w:p w14:paraId="051477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2045</w:t>
      </w:r>
    </w:p>
    <w:p w14:paraId="7D282E8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2045</w:t>
      </w:r>
    </w:p>
    <w:p w14:paraId="098DAD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2048</w:t>
      </w:r>
    </w:p>
    <w:p w14:paraId="1B4EE43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2049</w:t>
      </w:r>
    </w:p>
    <w:p w14:paraId="3C968A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8.2.7.1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Test purpose</w:t>
      </w:r>
      <w:r>
        <w:tab/>
        <w:t>2049</w:t>
      </w:r>
    </w:p>
    <w:p w14:paraId="764FB6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2049</w:t>
      </w:r>
    </w:p>
    <w:p w14:paraId="6B293D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2050</w:t>
      </w:r>
    </w:p>
    <w:p w14:paraId="2818C4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2051</w:t>
      </w:r>
    </w:p>
    <w:p w14:paraId="5932021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2051</w:t>
      </w:r>
    </w:p>
    <w:p w14:paraId="6E882D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2051</w:t>
      </w:r>
    </w:p>
    <w:p w14:paraId="7934A0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2052</w:t>
      </w:r>
    </w:p>
    <w:p w14:paraId="730EFB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2055</w:t>
      </w:r>
    </w:p>
    <w:p w14:paraId="20E5186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2057</w:t>
      </w:r>
    </w:p>
    <w:p w14:paraId="0FE63A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8.2.7_2.1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Test purpose</w:t>
      </w:r>
      <w:r>
        <w:tab/>
        <w:t>2057</w:t>
      </w:r>
    </w:p>
    <w:p w14:paraId="0E5970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2057</w:t>
      </w:r>
    </w:p>
    <w:p w14:paraId="182E74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2057</w:t>
      </w:r>
    </w:p>
    <w:p w14:paraId="49338C6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2058</w:t>
      </w:r>
    </w:p>
    <w:p w14:paraId="599DF2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2058</w:t>
      </w:r>
    </w:p>
    <w:p w14:paraId="1B76BDD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2059</w:t>
      </w:r>
    </w:p>
    <w:p w14:paraId="355CBD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2060</w:t>
      </w:r>
    </w:p>
    <w:p w14:paraId="41DA5D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2062</w:t>
      </w:r>
    </w:p>
    <w:p w14:paraId="713740E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2063</w:t>
      </w:r>
    </w:p>
    <w:p w14:paraId="6FC0C4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8.2.8.1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Test purpose</w:t>
      </w:r>
      <w:r>
        <w:tab/>
        <w:t>2063</w:t>
      </w:r>
    </w:p>
    <w:p w14:paraId="513263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2063</w:t>
      </w:r>
    </w:p>
    <w:p w14:paraId="152353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2064</w:t>
      </w:r>
    </w:p>
    <w:p w14:paraId="074FBF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2065</w:t>
      </w:r>
    </w:p>
    <w:p w14:paraId="1961C7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2065</w:t>
      </w:r>
    </w:p>
    <w:p w14:paraId="572A32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2065</w:t>
      </w:r>
    </w:p>
    <w:p w14:paraId="08F23B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2066</w:t>
      </w:r>
    </w:p>
    <w:p w14:paraId="4FDE64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2070</w:t>
      </w:r>
    </w:p>
    <w:p w14:paraId="21B784D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2072</w:t>
      </w:r>
    </w:p>
    <w:p w14:paraId="18703DC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8.2.8_2.1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Test purpose</w:t>
      </w:r>
      <w:r>
        <w:tab/>
        <w:t>2072</w:t>
      </w:r>
    </w:p>
    <w:p w14:paraId="24FE66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2072</w:t>
      </w:r>
    </w:p>
    <w:p w14:paraId="4EA50A6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2072</w:t>
      </w:r>
    </w:p>
    <w:p w14:paraId="2C8DD0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2073</w:t>
      </w:r>
    </w:p>
    <w:p w14:paraId="5780492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2073</w:t>
      </w:r>
    </w:p>
    <w:p w14:paraId="6F83E3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2074</w:t>
      </w:r>
    </w:p>
    <w:p w14:paraId="31B56FF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2075</w:t>
      </w:r>
    </w:p>
    <w:p w14:paraId="1894941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2079</w:t>
      </w:r>
    </w:p>
    <w:p w14:paraId="170330B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2081</w:t>
      </w:r>
    </w:p>
    <w:p w14:paraId="7071CD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2081</w:t>
      </w:r>
    </w:p>
    <w:p w14:paraId="58F117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2081</w:t>
      </w:r>
    </w:p>
    <w:p w14:paraId="340F196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2081</w:t>
      </w:r>
    </w:p>
    <w:p w14:paraId="424F6F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2082</w:t>
      </w:r>
    </w:p>
    <w:p w14:paraId="7C7623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2082</w:t>
      </w:r>
    </w:p>
    <w:p w14:paraId="5B4FCF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2083</w:t>
      </w:r>
    </w:p>
    <w:p w14:paraId="1FE9366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2084</w:t>
      </w:r>
    </w:p>
    <w:p w14:paraId="50D7FB4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2087</w:t>
      </w:r>
    </w:p>
    <w:p w14:paraId="08D0D7E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2088</w:t>
      </w:r>
    </w:p>
    <w:p w14:paraId="4EF74F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2088</w:t>
      </w:r>
    </w:p>
    <w:p w14:paraId="00C4C1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2088</w:t>
      </w:r>
    </w:p>
    <w:p w14:paraId="173B74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2089</w:t>
      </w:r>
    </w:p>
    <w:p w14:paraId="5EF584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2089</w:t>
      </w:r>
    </w:p>
    <w:p w14:paraId="0BF1A2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2089</w:t>
      </w:r>
    </w:p>
    <w:p w14:paraId="4FFFA9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2090</w:t>
      </w:r>
    </w:p>
    <w:p w14:paraId="1E0641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2091</w:t>
      </w:r>
    </w:p>
    <w:p w14:paraId="71191D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2095</w:t>
      </w:r>
    </w:p>
    <w:p w14:paraId="6B7AED9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</w:rPr>
        <w:t>E-UTRAN TDD-TDD intra-frequency event triggered reporting for UE configured with highSpeedEnhancedMeasFlag in synchronous cells</w:t>
      </w:r>
      <w:r>
        <w:tab/>
        <w:t>2097</w:t>
      </w:r>
    </w:p>
    <w:p w14:paraId="65FA34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2097</w:t>
      </w:r>
    </w:p>
    <w:p w14:paraId="4AB6D02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2097</w:t>
      </w:r>
    </w:p>
    <w:p w14:paraId="625BA3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2097</w:t>
      </w:r>
    </w:p>
    <w:p w14:paraId="708C4A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2098</w:t>
      </w:r>
    </w:p>
    <w:p w14:paraId="511A88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2098</w:t>
      </w:r>
    </w:p>
    <w:p w14:paraId="01ED97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2099</w:t>
      </w:r>
    </w:p>
    <w:p w14:paraId="12DCA2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2100</w:t>
      </w:r>
    </w:p>
    <w:p w14:paraId="355A34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2102</w:t>
      </w:r>
    </w:p>
    <w:p w14:paraId="609529D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8.2.12</w:t>
      </w:r>
      <w:r>
        <w:tab/>
        <w:t>2104</w:t>
      </w:r>
    </w:p>
    <w:p w14:paraId="5572FBF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8.2.13</w:t>
      </w:r>
      <w:r>
        <w:tab/>
        <w:t>2104</w:t>
      </w:r>
    </w:p>
    <w:p w14:paraId="37390AE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8.2.14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for serving cell under fading propagation conditions for CE in CEModeA without gap</w:t>
      </w:r>
      <w:r>
        <w:tab/>
        <w:t>2104</w:t>
      </w:r>
    </w:p>
    <w:p w14:paraId="2264D1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2104</w:t>
      </w:r>
    </w:p>
    <w:p w14:paraId="10C81BE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2104</w:t>
      </w:r>
    </w:p>
    <w:p w14:paraId="67E3A5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2104</w:t>
      </w:r>
    </w:p>
    <w:p w14:paraId="2363CD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2106</w:t>
      </w:r>
    </w:p>
    <w:p w14:paraId="46DA10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2106</w:t>
      </w:r>
    </w:p>
    <w:p w14:paraId="36AD5F1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2107</w:t>
      </w:r>
    </w:p>
    <w:p w14:paraId="3426671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2108</w:t>
      </w:r>
    </w:p>
    <w:p w14:paraId="404D1C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2110</w:t>
      </w:r>
    </w:p>
    <w:p w14:paraId="6952958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Measurements</w:t>
      </w:r>
      <w:r>
        <w:tab/>
        <w:t>2112</w:t>
      </w:r>
    </w:p>
    <w:p w14:paraId="203E629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2112</w:t>
      </w:r>
    </w:p>
    <w:p w14:paraId="1458DD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2112</w:t>
      </w:r>
    </w:p>
    <w:p w14:paraId="303541A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2112</w:t>
      </w:r>
    </w:p>
    <w:p w14:paraId="06245D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2112</w:t>
      </w:r>
    </w:p>
    <w:p w14:paraId="3C18CD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2113</w:t>
      </w:r>
    </w:p>
    <w:p w14:paraId="1E95CB1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2113</w:t>
      </w:r>
    </w:p>
    <w:p w14:paraId="739C37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2114</w:t>
      </w:r>
    </w:p>
    <w:p w14:paraId="4B137B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2114</w:t>
      </w:r>
    </w:p>
    <w:p w14:paraId="4580F9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2115</w:t>
      </w:r>
    </w:p>
    <w:p w14:paraId="7FF7675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8.3.1_2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UE category 1bis</w:t>
      </w:r>
      <w:r>
        <w:tab/>
        <w:t>2117</w:t>
      </w:r>
    </w:p>
    <w:p w14:paraId="514575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2117</w:t>
      </w:r>
    </w:p>
    <w:p w14:paraId="70AE80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2117</w:t>
      </w:r>
    </w:p>
    <w:p w14:paraId="71806C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2117</w:t>
      </w:r>
    </w:p>
    <w:p w14:paraId="66C0BB6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2118</w:t>
      </w:r>
    </w:p>
    <w:p w14:paraId="0AE225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2118</w:t>
      </w:r>
    </w:p>
    <w:p w14:paraId="20CC2DB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2119</w:t>
      </w:r>
    </w:p>
    <w:p w14:paraId="5402DD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2119</w:t>
      </w:r>
    </w:p>
    <w:p w14:paraId="0D0432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2120</w:t>
      </w:r>
    </w:p>
    <w:p w14:paraId="7516271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</w:t>
      </w:r>
      <w:r>
        <w:tab/>
        <w:t>2122</w:t>
      </w:r>
    </w:p>
    <w:p w14:paraId="6DE5B1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2122</w:t>
      </w:r>
    </w:p>
    <w:p w14:paraId="1FD0008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2122</w:t>
      </w:r>
    </w:p>
    <w:p w14:paraId="09B163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2122</w:t>
      </w:r>
    </w:p>
    <w:p w14:paraId="754AEB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2123</w:t>
      </w:r>
    </w:p>
    <w:p w14:paraId="5641F1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2123</w:t>
      </w:r>
    </w:p>
    <w:p w14:paraId="3AD2C9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2124</w:t>
      </w:r>
    </w:p>
    <w:p w14:paraId="438531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2125</w:t>
      </w:r>
    </w:p>
    <w:p w14:paraId="67BF9D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2127</w:t>
      </w:r>
    </w:p>
    <w:p w14:paraId="3D11A50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8.3.2_2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2129</w:t>
      </w:r>
    </w:p>
    <w:p w14:paraId="68F414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2129</w:t>
      </w:r>
    </w:p>
    <w:p w14:paraId="76C02C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2129</w:t>
      </w:r>
    </w:p>
    <w:p w14:paraId="4582BB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2129</w:t>
      </w:r>
    </w:p>
    <w:p w14:paraId="4358D0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2131</w:t>
      </w:r>
    </w:p>
    <w:p w14:paraId="41566D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2131</w:t>
      </w:r>
    </w:p>
    <w:p w14:paraId="2BB1B2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2132</w:t>
      </w:r>
    </w:p>
    <w:p w14:paraId="5B08EF1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2132</w:t>
      </w:r>
    </w:p>
    <w:p w14:paraId="00CA53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2134</w:t>
      </w:r>
    </w:p>
    <w:p w14:paraId="6D017E0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2137</w:t>
      </w:r>
    </w:p>
    <w:p w14:paraId="6D4C22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2137</w:t>
      </w:r>
    </w:p>
    <w:p w14:paraId="1CDAB6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2137</w:t>
      </w:r>
    </w:p>
    <w:p w14:paraId="0D9B88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2137</w:t>
      </w:r>
    </w:p>
    <w:p w14:paraId="22DC51C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2138</w:t>
      </w:r>
    </w:p>
    <w:p w14:paraId="793929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2138</w:t>
      </w:r>
    </w:p>
    <w:p w14:paraId="2105DC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2139</w:t>
      </w:r>
    </w:p>
    <w:p w14:paraId="78D93BC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2139</w:t>
      </w:r>
    </w:p>
    <w:p w14:paraId="40D7A1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2142</w:t>
      </w:r>
    </w:p>
    <w:p w14:paraId="2B60710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8.3.3_2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2144</w:t>
      </w:r>
    </w:p>
    <w:p w14:paraId="2DDD2E0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2144</w:t>
      </w:r>
    </w:p>
    <w:p w14:paraId="193C83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2144</w:t>
      </w:r>
    </w:p>
    <w:p w14:paraId="417ADF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2144</w:t>
      </w:r>
    </w:p>
    <w:p w14:paraId="21D1DB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2145</w:t>
      </w:r>
    </w:p>
    <w:p w14:paraId="0AD629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2145</w:t>
      </w:r>
    </w:p>
    <w:p w14:paraId="5507E2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2146</w:t>
      </w:r>
    </w:p>
    <w:p w14:paraId="2A8825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2146</w:t>
      </w:r>
    </w:p>
    <w:p w14:paraId="441D49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2149</w:t>
      </w:r>
    </w:p>
    <w:p w14:paraId="328F60C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2151</w:t>
      </w:r>
    </w:p>
    <w:p w14:paraId="417FC3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2151</w:t>
      </w:r>
    </w:p>
    <w:p w14:paraId="5D865F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2151</w:t>
      </w:r>
    </w:p>
    <w:p w14:paraId="07179D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2151</w:t>
      </w:r>
    </w:p>
    <w:p w14:paraId="3012CA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2151</w:t>
      </w:r>
    </w:p>
    <w:p w14:paraId="5BDECB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2151</w:t>
      </w:r>
    </w:p>
    <w:p w14:paraId="0D3BCC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2152</w:t>
      </w:r>
    </w:p>
    <w:p w14:paraId="4A273A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2153</w:t>
      </w:r>
    </w:p>
    <w:p w14:paraId="5DFDED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2158</w:t>
      </w:r>
    </w:p>
    <w:p w14:paraId="7199466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2159</w:t>
      </w:r>
    </w:p>
    <w:p w14:paraId="202F22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2159</w:t>
      </w:r>
    </w:p>
    <w:p w14:paraId="4B3958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2159</w:t>
      </w:r>
    </w:p>
    <w:p w14:paraId="71FF97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2159</w:t>
      </w:r>
    </w:p>
    <w:p w14:paraId="7572D0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2160</w:t>
      </w:r>
    </w:p>
    <w:p w14:paraId="50C24E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2160</w:t>
      </w:r>
    </w:p>
    <w:p w14:paraId="494962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2160</w:t>
      </w:r>
    </w:p>
    <w:p w14:paraId="1F5D73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2161</w:t>
      </w:r>
    </w:p>
    <w:p w14:paraId="5F26DD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2166</w:t>
      </w:r>
    </w:p>
    <w:p w14:paraId="7106026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without measurement gaps under AWGN propagation conditions in asynchronous cells</w:t>
      </w:r>
      <w:r>
        <w:tab/>
        <w:t>2167</w:t>
      </w:r>
    </w:p>
    <w:p w14:paraId="0E974B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2167</w:t>
      </w:r>
    </w:p>
    <w:p w14:paraId="5D3D8F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2167</w:t>
      </w:r>
    </w:p>
    <w:p w14:paraId="1DC247F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2167</w:t>
      </w:r>
    </w:p>
    <w:p w14:paraId="414EE9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2168</w:t>
      </w:r>
    </w:p>
    <w:p w14:paraId="0B6684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2168</w:t>
      </w:r>
    </w:p>
    <w:p w14:paraId="76EBC0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2169</w:t>
      </w:r>
    </w:p>
    <w:p w14:paraId="4D3551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2170</w:t>
      </w:r>
    </w:p>
    <w:p w14:paraId="119013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2173</w:t>
      </w:r>
    </w:p>
    <w:p w14:paraId="5F504E8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2174</w:t>
      </w:r>
    </w:p>
    <w:p w14:paraId="26E294F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2174</w:t>
      </w:r>
    </w:p>
    <w:p w14:paraId="5D78EF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2174</w:t>
      </w:r>
    </w:p>
    <w:p w14:paraId="0381C3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2174</w:t>
      </w:r>
    </w:p>
    <w:p w14:paraId="243128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2176</w:t>
      </w:r>
    </w:p>
    <w:p w14:paraId="0CF0211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2176</w:t>
      </w:r>
    </w:p>
    <w:p w14:paraId="73318A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2176</w:t>
      </w:r>
    </w:p>
    <w:p w14:paraId="4E89FE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2177</w:t>
      </w:r>
    </w:p>
    <w:p w14:paraId="1EFEC0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2178</w:t>
      </w:r>
    </w:p>
    <w:p w14:paraId="2E1D643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2180</w:t>
      </w:r>
    </w:p>
    <w:p w14:paraId="38997A1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2180</w:t>
      </w:r>
    </w:p>
    <w:p w14:paraId="72EE0A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2180</w:t>
      </w:r>
    </w:p>
    <w:p w14:paraId="3108DB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2181</w:t>
      </w:r>
    </w:p>
    <w:p w14:paraId="3BD8B8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2182</w:t>
      </w:r>
    </w:p>
    <w:p w14:paraId="0430B6A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2182</w:t>
      </w:r>
    </w:p>
    <w:p w14:paraId="5BDB48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2183</w:t>
      </w:r>
    </w:p>
    <w:p w14:paraId="066B0D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2183</w:t>
      </w:r>
    </w:p>
    <w:p w14:paraId="53F891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2184</w:t>
      </w:r>
    </w:p>
    <w:p w14:paraId="01E2369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2187</w:t>
      </w:r>
    </w:p>
    <w:p w14:paraId="5E55B4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2187</w:t>
      </w:r>
    </w:p>
    <w:p w14:paraId="1901E9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2187</w:t>
      </w:r>
    </w:p>
    <w:p w14:paraId="7957A1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2187</w:t>
      </w:r>
    </w:p>
    <w:p w14:paraId="31EE85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2188</w:t>
      </w:r>
    </w:p>
    <w:p w14:paraId="2685A0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2188</w:t>
      </w:r>
    </w:p>
    <w:p w14:paraId="6F75BB1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2189</w:t>
      </w:r>
    </w:p>
    <w:p w14:paraId="129883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2190</w:t>
      </w:r>
    </w:p>
    <w:p w14:paraId="7FF508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2191</w:t>
      </w:r>
    </w:p>
    <w:p w14:paraId="76528A1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8.3.10</w:t>
      </w:r>
      <w:r>
        <w:t xml:space="preserve"> to </w:t>
      </w:r>
      <w:r w:rsidRPr="00CA4F9C">
        <w:rPr>
          <w:bCs/>
        </w:rPr>
        <w:t>8.3.11</w:t>
      </w:r>
      <w:r>
        <w:tab/>
        <w:t>2192</w:t>
      </w:r>
    </w:p>
    <w:p w14:paraId="578915B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8.3.12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2192</w:t>
      </w:r>
    </w:p>
    <w:p w14:paraId="4113A4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2192</w:t>
      </w:r>
    </w:p>
    <w:p w14:paraId="29A3BF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2192</w:t>
      </w:r>
    </w:p>
    <w:p w14:paraId="09F761D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2192</w:t>
      </w:r>
    </w:p>
    <w:p w14:paraId="7271D0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2195</w:t>
      </w:r>
    </w:p>
    <w:p w14:paraId="1363EB7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2195</w:t>
      </w:r>
    </w:p>
    <w:p w14:paraId="7B4D07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2195</w:t>
      </w:r>
    </w:p>
    <w:p w14:paraId="5524A5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2196</w:t>
      </w:r>
    </w:p>
    <w:p w14:paraId="79F17C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2198</w:t>
      </w:r>
    </w:p>
    <w:p w14:paraId="404CBFD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8.3.13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2199</w:t>
      </w:r>
    </w:p>
    <w:p w14:paraId="5B68D4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2199</w:t>
      </w:r>
    </w:p>
    <w:p w14:paraId="5FBA940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2199</w:t>
      </w:r>
    </w:p>
    <w:p w14:paraId="13CE7CE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2199</w:t>
      </w:r>
    </w:p>
    <w:p w14:paraId="739B97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2199</w:t>
      </w:r>
    </w:p>
    <w:p w14:paraId="331DFE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2199</w:t>
      </w:r>
    </w:p>
    <w:p w14:paraId="20BC79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2199</w:t>
      </w:r>
    </w:p>
    <w:p w14:paraId="7988B9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2199</w:t>
      </w:r>
    </w:p>
    <w:p w14:paraId="0D3F7A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2199</w:t>
      </w:r>
    </w:p>
    <w:p w14:paraId="5753CE1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8.3.14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2201</w:t>
      </w:r>
    </w:p>
    <w:p w14:paraId="451736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2201</w:t>
      </w:r>
    </w:p>
    <w:p w14:paraId="2696ACC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2201</w:t>
      </w:r>
    </w:p>
    <w:p w14:paraId="7D6E36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2201</w:t>
      </w:r>
    </w:p>
    <w:p w14:paraId="0838B2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2203</w:t>
      </w:r>
    </w:p>
    <w:p w14:paraId="0227D7D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2203</w:t>
      </w:r>
    </w:p>
    <w:p w14:paraId="4D8F57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2203</w:t>
      </w:r>
    </w:p>
    <w:p w14:paraId="0F0A62D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2204</w:t>
      </w:r>
    </w:p>
    <w:p w14:paraId="1C7DAA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2206</w:t>
      </w:r>
    </w:p>
    <w:p w14:paraId="1BF131B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8.3.15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2207</w:t>
      </w:r>
    </w:p>
    <w:p w14:paraId="0F0D7C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2207</w:t>
      </w:r>
    </w:p>
    <w:p w14:paraId="13634D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2207</w:t>
      </w:r>
    </w:p>
    <w:p w14:paraId="639D592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2207</w:t>
      </w:r>
    </w:p>
    <w:p w14:paraId="267348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2207</w:t>
      </w:r>
    </w:p>
    <w:p w14:paraId="2FA0DF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2207</w:t>
      </w:r>
    </w:p>
    <w:p w14:paraId="49A0F4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2207</w:t>
      </w:r>
    </w:p>
    <w:p w14:paraId="3EE163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2207</w:t>
      </w:r>
    </w:p>
    <w:p w14:paraId="67B2BD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2207</w:t>
      </w:r>
    </w:p>
    <w:p w14:paraId="4F1BCFF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8.3.16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2209</w:t>
      </w:r>
    </w:p>
    <w:p w14:paraId="7905AD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2209</w:t>
      </w:r>
    </w:p>
    <w:p w14:paraId="69D5CE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2209</w:t>
      </w:r>
    </w:p>
    <w:p w14:paraId="4A4F48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2209</w:t>
      </w:r>
    </w:p>
    <w:p w14:paraId="5E9B61A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8.3.16.4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2210</w:t>
      </w:r>
    </w:p>
    <w:p w14:paraId="09FE49D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2210</w:t>
      </w:r>
    </w:p>
    <w:p w14:paraId="7B6489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2211</w:t>
      </w:r>
    </w:p>
    <w:p w14:paraId="5AF591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2212</w:t>
      </w:r>
    </w:p>
    <w:p w14:paraId="19D0D7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2214</w:t>
      </w:r>
    </w:p>
    <w:p w14:paraId="7BDE9E2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8.3.17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2216</w:t>
      </w:r>
    </w:p>
    <w:p w14:paraId="2665E0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2216</w:t>
      </w:r>
    </w:p>
    <w:p w14:paraId="2D7035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2216</w:t>
      </w:r>
    </w:p>
    <w:p w14:paraId="44C750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2216</w:t>
      </w:r>
    </w:p>
    <w:p w14:paraId="2D7318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2217</w:t>
      </w:r>
    </w:p>
    <w:p w14:paraId="3377D6F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2217</w:t>
      </w:r>
    </w:p>
    <w:p w14:paraId="177E23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2217</w:t>
      </w:r>
    </w:p>
    <w:p w14:paraId="5D14D1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2217</w:t>
      </w:r>
    </w:p>
    <w:p w14:paraId="02BC5C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2217</w:t>
      </w:r>
    </w:p>
    <w:p w14:paraId="0F2E8F6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8.3.18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2219</w:t>
      </w:r>
    </w:p>
    <w:p w14:paraId="084045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2219</w:t>
      </w:r>
    </w:p>
    <w:p w14:paraId="24B908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2219</w:t>
      </w:r>
    </w:p>
    <w:p w14:paraId="698C596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2219</w:t>
      </w:r>
    </w:p>
    <w:p w14:paraId="484FCE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2221</w:t>
      </w:r>
    </w:p>
    <w:p w14:paraId="38B08E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2221</w:t>
      </w:r>
    </w:p>
    <w:p w14:paraId="685AE4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2222</w:t>
      </w:r>
    </w:p>
    <w:p w14:paraId="0207DA2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2222</w:t>
      </w:r>
    </w:p>
    <w:p w14:paraId="0247AE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2225</w:t>
      </w:r>
    </w:p>
    <w:p w14:paraId="1306084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8.3.19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2227</w:t>
      </w:r>
    </w:p>
    <w:p w14:paraId="6977A6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2227</w:t>
      </w:r>
    </w:p>
    <w:p w14:paraId="2E4644E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2227</w:t>
      </w:r>
    </w:p>
    <w:p w14:paraId="58CF32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2227</w:t>
      </w:r>
    </w:p>
    <w:p w14:paraId="1FE0BC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2228</w:t>
      </w:r>
    </w:p>
    <w:p w14:paraId="0BBDD23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2228</w:t>
      </w:r>
    </w:p>
    <w:p w14:paraId="0C35EE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2228</w:t>
      </w:r>
    </w:p>
    <w:p w14:paraId="0C0BADF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2228</w:t>
      </w:r>
    </w:p>
    <w:p w14:paraId="371ECF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2228</w:t>
      </w:r>
    </w:p>
    <w:p w14:paraId="33F90CA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 frequency measurements</w:t>
      </w:r>
      <w:r>
        <w:tab/>
        <w:t>2230</w:t>
      </w:r>
    </w:p>
    <w:p w14:paraId="7466EC4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2230</w:t>
      </w:r>
    </w:p>
    <w:p w14:paraId="2B8283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2230</w:t>
      </w:r>
    </w:p>
    <w:p w14:paraId="48F808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2230</w:t>
      </w:r>
    </w:p>
    <w:p w14:paraId="6E5C50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2231</w:t>
      </w:r>
    </w:p>
    <w:p w14:paraId="669668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2232</w:t>
      </w:r>
    </w:p>
    <w:p w14:paraId="3334D8D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2232</w:t>
      </w:r>
    </w:p>
    <w:p w14:paraId="0D6F62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2233</w:t>
      </w:r>
    </w:p>
    <w:p w14:paraId="052C7E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2233</w:t>
      </w:r>
    </w:p>
    <w:p w14:paraId="16F331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2234</w:t>
      </w:r>
    </w:p>
    <w:p w14:paraId="0AAE234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 for UE category 1bis</w:t>
      </w:r>
      <w:r>
        <w:tab/>
        <w:t>2236</w:t>
      </w:r>
    </w:p>
    <w:p w14:paraId="558C4D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2236</w:t>
      </w:r>
    </w:p>
    <w:p w14:paraId="027DB1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2236</w:t>
      </w:r>
    </w:p>
    <w:p w14:paraId="2B2190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2236</w:t>
      </w:r>
    </w:p>
    <w:p w14:paraId="41A1E5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2237</w:t>
      </w:r>
    </w:p>
    <w:p w14:paraId="7AED545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2237</w:t>
      </w:r>
    </w:p>
    <w:p w14:paraId="7DCA1B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2238</w:t>
      </w:r>
    </w:p>
    <w:p w14:paraId="4D8DBB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2239</w:t>
      </w:r>
    </w:p>
    <w:p w14:paraId="515DA6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2240</w:t>
      </w:r>
    </w:p>
    <w:p w14:paraId="10C7DBB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2241</w:t>
      </w:r>
    </w:p>
    <w:p w14:paraId="5E4546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2241</w:t>
      </w:r>
    </w:p>
    <w:p w14:paraId="22B878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2241</w:t>
      </w:r>
    </w:p>
    <w:p w14:paraId="19F9D2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2241</w:t>
      </w:r>
    </w:p>
    <w:p w14:paraId="2015C9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2242</w:t>
      </w:r>
    </w:p>
    <w:p w14:paraId="7ED429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2242</w:t>
      </w:r>
    </w:p>
    <w:p w14:paraId="2C415A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2243</w:t>
      </w:r>
    </w:p>
    <w:p w14:paraId="6230E71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2244</w:t>
      </w:r>
    </w:p>
    <w:p w14:paraId="091EA8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2246</w:t>
      </w:r>
    </w:p>
    <w:p w14:paraId="783B26E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8.4.2_2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2248</w:t>
      </w:r>
    </w:p>
    <w:p w14:paraId="105075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2248</w:t>
      </w:r>
    </w:p>
    <w:p w14:paraId="79B802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2248</w:t>
      </w:r>
    </w:p>
    <w:p w14:paraId="234F08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2248</w:t>
      </w:r>
    </w:p>
    <w:p w14:paraId="2A07B9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2250</w:t>
      </w:r>
    </w:p>
    <w:p w14:paraId="056BF5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2250</w:t>
      </w:r>
    </w:p>
    <w:p w14:paraId="19C450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2251</w:t>
      </w:r>
    </w:p>
    <w:p w14:paraId="1B5C3AF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2251</w:t>
      </w:r>
    </w:p>
    <w:p w14:paraId="3C4FBB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2254</w:t>
      </w:r>
    </w:p>
    <w:p w14:paraId="59C8A67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2256</w:t>
      </w:r>
    </w:p>
    <w:p w14:paraId="01A6DF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2256</w:t>
      </w:r>
    </w:p>
    <w:p w14:paraId="79DAE02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2256</w:t>
      </w:r>
    </w:p>
    <w:p w14:paraId="5CD691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2256</w:t>
      </w:r>
    </w:p>
    <w:p w14:paraId="2E88D8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2257</w:t>
      </w:r>
    </w:p>
    <w:p w14:paraId="52ED3C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2257</w:t>
      </w:r>
    </w:p>
    <w:p w14:paraId="72489A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2258</w:t>
      </w:r>
    </w:p>
    <w:p w14:paraId="665F31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2259</w:t>
      </w:r>
    </w:p>
    <w:p w14:paraId="6CFDC0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2262</w:t>
      </w:r>
    </w:p>
    <w:p w14:paraId="5DCFB2A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2263</w:t>
      </w:r>
    </w:p>
    <w:p w14:paraId="04050F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2263</w:t>
      </w:r>
    </w:p>
    <w:p w14:paraId="511E44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2264</w:t>
      </w:r>
    </w:p>
    <w:p w14:paraId="11249B2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2264</w:t>
      </w:r>
    </w:p>
    <w:p w14:paraId="446031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2265</w:t>
      </w:r>
    </w:p>
    <w:p w14:paraId="396A40B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2265</w:t>
      </w:r>
    </w:p>
    <w:p w14:paraId="3C41F18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2266</w:t>
      </w:r>
    </w:p>
    <w:p w14:paraId="48DC306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2266</w:t>
      </w:r>
    </w:p>
    <w:p w14:paraId="423976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2269</w:t>
      </w:r>
    </w:p>
    <w:p w14:paraId="318F3D5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2271</w:t>
      </w:r>
    </w:p>
    <w:p w14:paraId="5F31D6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2271</w:t>
      </w:r>
    </w:p>
    <w:p w14:paraId="160586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2271</w:t>
      </w:r>
    </w:p>
    <w:p w14:paraId="6CF3E3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2271</w:t>
      </w:r>
    </w:p>
    <w:p w14:paraId="63631D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2271</w:t>
      </w:r>
    </w:p>
    <w:p w14:paraId="6C5FF6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2271</w:t>
      </w:r>
    </w:p>
    <w:p w14:paraId="388A76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2272</w:t>
      </w:r>
    </w:p>
    <w:p w14:paraId="33002A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2273</w:t>
      </w:r>
    </w:p>
    <w:p w14:paraId="2863902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2276</w:t>
      </w:r>
    </w:p>
    <w:p w14:paraId="0E9E339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2277</w:t>
      </w:r>
    </w:p>
    <w:p w14:paraId="662EC2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2277</w:t>
      </w:r>
    </w:p>
    <w:p w14:paraId="2AF36E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2278</w:t>
      </w:r>
    </w:p>
    <w:p w14:paraId="57D23B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2278</w:t>
      </w:r>
    </w:p>
    <w:p w14:paraId="374FAE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2278</w:t>
      </w:r>
    </w:p>
    <w:p w14:paraId="06EA4C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2278</w:t>
      </w:r>
    </w:p>
    <w:p w14:paraId="6595C0B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2279</w:t>
      </w:r>
    </w:p>
    <w:p w14:paraId="3D0E20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2280</w:t>
      </w:r>
    </w:p>
    <w:p w14:paraId="6207F5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2284</w:t>
      </w:r>
    </w:p>
    <w:p w14:paraId="666F425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2286</w:t>
      </w:r>
    </w:p>
    <w:p w14:paraId="55522D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2286</w:t>
      </w:r>
    </w:p>
    <w:p w14:paraId="4CB0EB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2286</w:t>
      </w:r>
    </w:p>
    <w:p w14:paraId="3A4DFA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2286</w:t>
      </w:r>
    </w:p>
    <w:p w14:paraId="5C96AC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2287</w:t>
      </w:r>
    </w:p>
    <w:p w14:paraId="1B71A6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2287</w:t>
      </w:r>
    </w:p>
    <w:p w14:paraId="7219A3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8.4.6.4.2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2288</w:t>
      </w:r>
    </w:p>
    <w:p w14:paraId="5CA7FD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2289</w:t>
      </w:r>
    </w:p>
    <w:p w14:paraId="33B814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2290</w:t>
      </w:r>
    </w:p>
    <w:p w14:paraId="37FFBDA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for TDD UL/DL configuration 0 for UE category 1bis</w:t>
      </w:r>
      <w:r>
        <w:tab/>
        <w:t>2292</w:t>
      </w:r>
    </w:p>
    <w:p w14:paraId="691B44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2293</w:t>
      </w:r>
    </w:p>
    <w:p w14:paraId="562E08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2293</w:t>
      </w:r>
    </w:p>
    <w:p w14:paraId="3F039A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2294</w:t>
      </w:r>
    </w:p>
    <w:p w14:paraId="083B816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2295</w:t>
      </w:r>
    </w:p>
    <w:p w14:paraId="6DE041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2296</w:t>
      </w:r>
    </w:p>
    <w:p w14:paraId="4F4A540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2297</w:t>
      </w:r>
    </w:p>
    <w:p w14:paraId="718788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2297</w:t>
      </w:r>
    </w:p>
    <w:p w14:paraId="779095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2297</w:t>
      </w:r>
    </w:p>
    <w:p w14:paraId="00BA84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2297</w:t>
      </w:r>
    </w:p>
    <w:p w14:paraId="0E7265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2299</w:t>
      </w:r>
    </w:p>
    <w:p w14:paraId="55BBFF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2299</w:t>
      </w:r>
    </w:p>
    <w:p w14:paraId="2855DE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2300</w:t>
      </w:r>
    </w:p>
    <w:p w14:paraId="013794F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2300</w:t>
      </w:r>
    </w:p>
    <w:p w14:paraId="4C5AC7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2301</w:t>
      </w:r>
    </w:p>
    <w:p w14:paraId="51926F0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8.4.8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Interfrequency correct reporting of measurement events with reduced performance group configured, non DRX</w:t>
      </w:r>
      <w:r>
        <w:tab/>
        <w:t>2304</w:t>
      </w:r>
    </w:p>
    <w:p w14:paraId="79BB0F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2304</w:t>
      </w:r>
    </w:p>
    <w:p w14:paraId="1846E50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2304</w:t>
      </w:r>
    </w:p>
    <w:p w14:paraId="72CDE2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2304</w:t>
      </w:r>
    </w:p>
    <w:p w14:paraId="5F803D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2305</w:t>
      </w:r>
    </w:p>
    <w:p w14:paraId="55BBDE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2305</w:t>
      </w:r>
    </w:p>
    <w:p w14:paraId="234386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2306</w:t>
      </w:r>
    </w:p>
    <w:p w14:paraId="709813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2307</w:t>
      </w:r>
    </w:p>
    <w:p w14:paraId="1523E2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2308</w:t>
      </w:r>
    </w:p>
    <w:p w14:paraId="1CC1140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8.4.9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correct reporting of measurement events with reduced performance group configured, DRX</w:t>
      </w:r>
      <w:r>
        <w:tab/>
        <w:t>2310</w:t>
      </w:r>
    </w:p>
    <w:p w14:paraId="362997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2310</w:t>
      </w:r>
    </w:p>
    <w:p w14:paraId="74AF60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2310</w:t>
      </w:r>
    </w:p>
    <w:p w14:paraId="0710B1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2310</w:t>
      </w:r>
    </w:p>
    <w:p w14:paraId="268182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2312</w:t>
      </w:r>
    </w:p>
    <w:p w14:paraId="517FF1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2312</w:t>
      </w:r>
    </w:p>
    <w:p w14:paraId="3463B1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2312</w:t>
      </w:r>
    </w:p>
    <w:p w14:paraId="6FA9DD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2313</w:t>
      </w:r>
    </w:p>
    <w:p w14:paraId="62A4FAE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8.4.9.5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2314</w:t>
      </w:r>
    </w:p>
    <w:p w14:paraId="6E3B69C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8.4.10</w:t>
      </w:r>
      <w:r>
        <w:tab/>
        <w:t>2316</w:t>
      </w:r>
    </w:p>
    <w:p w14:paraId="7855F80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8.4.11</w:t>
      </w:r>
      <w:r>
        <w:tab/>
        <w:t>2316</w:t>
      </w:r>
    </w:p>
    <w:p w14:paraId="1518B40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8.4.12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2316</w:t>
      </w:r>
    </w:p>
    <w:p w14:paraId="6FC047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2316</w:t>
      </w:r>
    </w:p>
    <w:p w14:paraId="3E892E2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2316</w:t>
      </w:r>
    </w:p>
    <w:p w14:paraId="2FBC646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2316</w:t>
      </w:r>
    </w:p>
    <w:p w14:paraId="6964EC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2318</w:t>
      </w:r>
    </w:p>
    <w:p w14:paraId="5FD5D5B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2318</w:t>
      </w:r>
    </w:p>
    <w:p w14:paraId="2973C9E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2319</w:t>
      </w:r>
    </w:p>
    <w:p w14:paraId="5A15A49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2320</w:t>
      </w:r>
    </w:p>
    <w:p w14:paraId="0B592B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2322</w:t>
      </w:r>
    </w:p>
    <w:p w14:paraId="76E0C90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8.4.13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2323</w:t>
      </w:r>
    </w:p>
    <w:p w14:paraId="288CE7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2323</w:t>
      </w:r>
    </w:p>
    <w:p w14:paraId="4090C76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2323</w:t>
      </w:r>
    </w:p>
    <w:p w14:paraId="0D3DF6D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2323</w:t>
      </w:r>
    </w:p>
    <w:p w14:paraId="1D3329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2325</w:t>
      </w:r>
    </w:p>
    <w:p w14:paraId="4EC6A26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2325</w:t>
      </w:r>
    </w:p>
    <w:p w14:paraId="355176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2326</w:t>
      </w:r>
    </w:p>
    <w:p w14:paraId="114A5C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8.4.13.4.3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2326</w:t>
      </w:r>
    </w:p>
    <w:p w14:paraId="6CC493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2326</w:t>
      </w:r>
    </w:p>
    <w:p w14:paraId="4C621E2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8.4.14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</w:t>
      </w:r>
      <w:r w:rsidRPr="00CA4F9C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2328</w:t>
      </w:r>
    </w:p>
    <w:p w14:paraId="6B2C85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2328</w:t>
      </w:r>
    </w:p>
    <w:p w14:paraId="2605BC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2328</w:t>
      </w:r>
    </w:p>
    <w:p w14:paraId="4524C6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2328</w:t>
      </w:r>
    </w:p>
    <w:p w14:paraId="2ED505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2329</w:t>
      </w:r>
    </w:p>
    <w:p w14:paraId="3D4A3B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2329</w:t>
      </w:r>
    </w:p>
    <w:p w14:paraId="63C9BED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2330</w:t>
      </w:r>
    </w:p>
    <w:p w14:paraId="4DAC18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2331</w:t>
      </w:r>
    </w:p>
    <w:p w14:paraId="5E34B5C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2333</w:t>
      </w:r>
    </w:p>
    <w:p w14:paraId="272E4D8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8.4.15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2335</w:t>
      </w:r>
    </w:p>
    <w:p w14:paraId="366079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2335</w:t>
      </w:r>
    </w:p>
    <w:p w14:paraId="2E25C8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2335</w:t>
      </w:r>
    </w:p>
    <w:p w14:paraId="7A91B7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2335</w:t>
      </w:r>
    </w:p>
    <w:p w14:paraId="43410F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2337</w:t>
      </w:r>
    </w:p>
    <w:p w14:paraId="3205AB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8.4.15.4.1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2337</w:t>
      </w:r>
    </w:p>
    <w:p w14:paraId="1E7F6F4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2338</w:t>
      </w:r>
    </w:p>
    <w:p w14:paraId="19DBFB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2338</w:t>
      </w:r>
    </w:p>
    <w:p w14:paraId="274D98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2338</w:t>
      </w:r>
    </w:p>
    <w:p w14:paraId="66D9950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measurements</w:t>
      </w:r>
      <w:r>
        <w:tab/>
        <w:t>2341</w:t>
      </w:r>
    </w:p>
    <w:p w14:paraId="4436DE1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2341</w:t>
      </w:r>
    </w:p>
    <w:p w14:paraId="07F333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2341</w:t>
      </w:r>
    </w:p>
    <w:p w14:paraId="180CC9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2341</w:t>
      </w:r>
    </w:p>
    <w:p w14:paraId="3D8A50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2341</w:t>
      </w:r>
    </w:p>
    <w:p w14:paraId="7E4A376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2342</w:t>
      </w:r>
    </w:p>
    <w:p w14:paraId="003BC1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2342</w:t>
      </w:r>
    </w:p>
    <w:p w14:paraId="0F72CBC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2343</w:t>
      </w:r>
    </w:p>
    <w:p w14:paraId="4200B5B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2344</w:t>
      </w:r>
    </w:p>
    <w:p w14:paraId="3046F6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2345</w:t>
      </w:r>
    </w:p>
    <w:p w14:paraId="2D73850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SON ANR cell search reporting under AWGN propagation conditions</w:t>
      </w:r>
      <w:r>
        <w:tab/>
        <w:t>2346</w:t>
      </w:r>
    </w:p>
    <w:p w14:paraId="43C225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2346</w:t>
      </w:r>
    </w:p>
    <w:p w14:paraId="0A2634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2347</w:t>
      </w:r>
    </w:p>
    <w:p w14:paraId="76CA8C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2347</w:t>
      </w:r>
    </w:p>
    <w:p w14:paraId="537ACB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2347</w:t>
      </w:r>
    </w:p>
    <w:p w14:paraId="28DA0E1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2347</w:t>
      </w:r>
    </w:p>
    <w:p w14:paraId="505BD3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2348</w:t>
      </w:r>
    </w:p>
    <w:p w14:paraId="6DD006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2349</w:t>
      </w:r>
    </w:p>
    <w:p w14:paraId="608964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2351</w:t>
      </w:r>
    </w:p>
    <w:p w14:paraId="11E9398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when DRX is used under fading propagation conditions</w:t>
      </w:r>
      <w:r>
        <w:tab/>
        <w:t>2352</w:t>
      </w:r>
    </w:p>
    <w:p w14:paraId="3B5034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2352</w:t>
      </w:r>
    </w:p>
    <w:p w14:paraId="0EFCD6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2352</w:t>
      </w:r>
    </w:p>
    <w:p w14:paraId="14BE89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2352</w:t>
      </w:r>
    </w:p>
    <w:p w14:paraId="6CA358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2353</w:t>
      </w:r>
    </w:p>
    <w:p w14:paraId="51965F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2353</w:t>
      </w:r>
    </w:p>
    <w:p w14:paraId="10E5F2D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2354</w:t>
      </w:r>
    </w:p>
    <w:p w14:paraId="60A22B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2355</w:t>
      </w:r>
    </w:p>
    <w:p w14:paraId="486112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2357</w:t>
      </w:r>
    </w:p>
    <w:p w14:paraId="4F2208E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2359</w:t>
      </w:r>
    </w:p>
    <w:p w14:paraId="67BBE7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2359</w:t>
      </w:r>
    </w:p>
    <w:p w14:paraId="2EA437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2360</w:t>
      </w:r>
    </w:p>
    <w:p w14:paraId="6CE2D6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2360</w:t>
      </w:r>
    </w:p>
    <w:p w14:paraId="5538E4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2360</w:t>
      </w:r>
    </w:p>
    <w:p w14:paraId="029CC0B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2360</w:t>
      </w:r>
    </w:p>
    <w:p w14:paraId="529AD20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2361</w:t>
      </w:r>
    </w:p>
    <w:p w14:paraId="187909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2361</w:t>
      </w:r>
    </w:p>
    <w:p w14:paraId="767AD0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2363</w:t>
      </w:r>
    </w:p>
    <w:p w14:paraId="60AFBAD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8.5.5</w:t>
      </w:r>
      <w:r>
        <w:tab/>
        <w:t>2364</w:t>
      </w:r>
    </w:p>
    <w:p w14:paraId="509EE68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without measurement gaps under AWGN propagation conditions</w:t>
      </w:r>
      <w:r>
        <w:tab/>
        <w:t>2365</w:t>
      </w:r>
    </w:p>
    <w:p w14:paraId="7AFE93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2365</w:t>
      </w:r>
    </w:p>
    <w:p w14:paraId="136E44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2366</w:t>
      </w:r>
    </w:p>
    <w:p w14:paraId="083E7ED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2366</w:t>
      </w:r>
    </w:p>
    <w:p w14:paraId="6093A0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2367</w:t>
      </w:r>
    </w:p>
    <w:p w14:paraId="1A7A2A7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8.5.7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2371</w:t>
      </w:r>
    </w:p>
    <w:p w14:paraId="5BBB74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2371</w:t>
      </w:r>
    </w:p>
    <w:p w14:paraId="417588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2371</w:t>
      </w:r>
    </w:p>
    <w:p w14:paraId="54F011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2371</w:t>
      </w:r>
    </w:p>
    <w:p w14:paraId="18E0A02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2371</w:t>
      </w:r>
    </w:p>
    <w:p w14:paraId="7C6CFC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2371</w:t>
      </w:r>
    </w:p>
    <w:p w14:paraId="7C1F3F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2372</w:t>
      </w:r>
    </w:p>
    <w:p w14:paraId="55C3728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2372</w:t>
      </w:r>
    </w:p>
    <w:p w14:paraId="460D68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2372</w:t>
      </w:r>
    </w:p>
    <w:p w14:paraId="0B70DC5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8.5.8</w:t>
      </w:r>
      <w:r>
        <w:rPr>
          <w:rFonts w:ascii="Calibri" w:hAnsi="Calibri"/>
          <w:kern w:val="2"/>
          <w:sz w:val="24"/>
          <w:szCs w:val="24"/>
        </w:rPr>
        <w:tab/>
      </w:r>
      <w:r>
        <w:t>E-UTRA FDD InterRAT UTRA FDD correct reporting of measurement events with reduced performance group configured, non DRX</w:t>
      </w:r>
      <w:r>
        <w:tab/>
        <w:t>2372</w:t>
      </w:r>
    </w:p>
    <w:p w14:paraId="03C0C2E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2372</w:t>
      </w:r>
    </w:p>
    <w:p w14:paraId="1501E9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2373</w:t>
      </w:r>
    </w:p>
    <w:p w14:paraId="056B1F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2373</w:t>
      </w:r>
    </w:p>
    <w:p w14:paraId="799A82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2374</w:t>
      </w:r>
    </w:p>
    <w:p w14:paraId="377E5E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2374</w:t>
      </w:r>
    </w:p>
    <w:p w14:paraId="05F408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2375</w:t>
      </w:r>
    </w:p>
    <w:p w14:paraId="7E07A0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8.5.8.4.3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2375</w:t>
      </w:r>
    </w:p>
    <w:p w14:paraId="05ABDD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8.5.8.5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2377</w:t>
      </w:r>
    </w:p>
    <w:p w14:paraId="2D538FF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CA4F9C">
        <w:rPr>
          <w:rFonts w:eastAsia="SimSun"/>
          <w:lang w:eastAsia="zh-CN"/>
        </w:rPr>
        <w:t>T</w:t>
      </w:r>
      <w:r>
        <w:t xml:space="preserve">DD - UTRAN </w:t>
      </w:r>
      <w:r w:rsidRPr="00CA4F9C">
        <w:rPr>
          <w:rFonts w:eastAsia="SimSun"/>
          <w:lang w:eastAsia="zh-CN"/>
        </w:rPr>
        <w:t xml:space="preserve">FDD </w:t>
      </w:r>
      <w:r>
        <w:t>measurements</w:t>
      </w:r>
      <w:r>
        <w:tab/>
        <w:t>2378</w:t>
      </w:r>
    </w:p>
    <w:p w14:paraId="79C75EB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CA4F9C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2378</w:t>
      </w:r>
    </w:p>
    <w:p w14:paraId="70892D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2378</w:t>
      </w:r>
    </w:p>
    <w:p w14:paraId="599EC4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2378</w:t>
      </w:r>
    </w:p>
    <w:p w14:paraId="3AD88F0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2378</w:t>
      </w:r>
    </w:p>
    <w:p w14:paraId="20F488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2380</w:t>
      </w:r>
    </w:p>
    <w:p w14:paraId="602AC7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2380</w:t>
      </w:r>
    </w:p>
    <w:p w14:paraId="643F13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2381</w:t>
      </w:r>
    </w:p>
    <w:p w14:paraId="62CBD4C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2381</w:t>
      </w:r>
    </w:p>
    <w:p w14:paraId="40AEF9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2382</w:t>
      </w:r>
    </w:p>
    <w:p w14:paraId="13B17AE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.2</w:t>
      </w:r>
      <w:r>
        <w:tab/>
        <w:t>2384</w:t>
      </w:r>
    </w:p>
    <w:p w14:paraId="1AC48C1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FDD correct reporting of measurement events with reduced performance group configured, non DRX</w:t>
      </w:r>
      <w:r>
        <w:tab/>
        <w:t>2384</w:t>
      </w:r>
    </w:p>
    <w:p w14:paraId="013F33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2384</w:t>
      </w:r>
    </w:p>
    <w:p w14:paraId="70AAC4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2384</w:t>
      </w:r>
    </w:p>
    <w:p w14:paraId="6234E58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2384</w:t>
      </w:r>
    </w:p>
    <w:p w14:paraId="2255BF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2385</w:t>
      </w:r>
    </w:p>
    <w:p w14:paraId="4E8DA9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2385</w:t>
      </w:r>
    </w:p>
    <w:p w14:paraId="2BAEBA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2386</w:t>
      </w:r>
    </w:p>
    <w:p w14:paraId="69273C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2387</w:t>
      </w:r>
    </w:p>
    <w:p w14:paraId="2136FA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2389</w:t>
      </w:r>
    </w:p>
    <w:p w14:paraId="55222FA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2390</w:t>
      </w:r>
    </w:p>
    <w:p w14:paraId="1B8A654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2390</w:t>
      </w:r>
    </w:p>
    <w:p w14:paraId="275CC9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2390</w:t>
      </w:r>
    </w:p>
    <w:p w14:paraId="2DA5A3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2390</w:t>
      </w:r>
    </w:p>
    <w:p w14:paraId="467CEC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2390</w:t>
      </w:r>
    </w:p>
    <w:p w14:paraId="4181A7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2391</w:t>
      </w:r>
    </w:p>
    <w:p w14:paraId="2602CF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2391</w:t>
      </w:r>
    </w:p>
    <w:p w14:paraId="54EFCAC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2392</w:t>
      </w:r>
    </w:p>
    <w:p w14:paraId="0E4335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2393</w:t>
      </w:r>
    </w:p>
    <w:p w14:paraId="4355DC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2394</w:t>
      </w:r>
    </w:p>
    <w:p w14:paraId="50086CD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2396</w:t>
      </w:r>
    </w:p>
    <w:p w14:paraId="6E43AB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2396</w:t>
      </w:r>
    </w:p>
    <w:p w14:paraId="351726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2396</w:t>
      </w:r>
    </w:p>
    <w:p w14:paraId="543EA7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2396</w:t>
      </w:r>
    </w:p>
    <w:p w14:paraId="029C59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2397</w:t>
      </w:r>
    </w:p>
    <w:p w14:paraId="43213B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2397</w:t>
      </w:r>
    </w:p>
    <w:p w14:paraId="6CE3D9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2398</w:t>
      </w:r>
    </w:p>
    <w:p w14:paraId="7C13BB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2399</w:t>
      </w:r>
    </w:p>
    <w:p w14:paraId="1C16CD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2401</w:t>
      </w:r>
    </w:p>
    <w:p w14:paraId="31CC1C7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8.7.3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SON ANR cell search reporting under AWGN propagation conditions</w:t>
      </w:r>
      <w:r>
        <w:tab/>
        <w:t>2404</w:t>
      </w:r>
    </w:p>
    <w:p w14:paraId="7E6DA8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8.7.3.1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2404</w:t>
      </w:r>
    </w:p>
    <w:p w14:paraId="4FF54F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8.7.3.2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2404</w:t>
      </w:r>
    </w:p>
    <w:p w14:paraId="110919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8.7.3.3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2404</w:t>
      </w:r>
    </w:p>
    <w:p w14:paraId="252D0FD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8.7.3.4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2405</w:t>
      </w:r>
    </w:p>
    <w:p w14:paraId="4CC4D2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8.7.3.4.1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2405</w:t>
      </w:r>
    </w:p>
    <w:p w14:paraId="35DC3CD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2405</w:t>
      </w:r>
    </w:p>
    <w:p w14:paraId="5D17CC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8.7.3.4.3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2406</w:t>
      </w:r>
    </w:p>
    <w:p w14:paraId="751382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8.7.3.5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2408</w:t>
      </w:r>
    </w:p>
    <w:p w14:paraId="0884518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2410</w:t>
      </w:r>
    </w:p>
    <w:p w14:paraId="5738C76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2410</w:t>
      </w:r>
    </w:p>
    <w:p w14:paraId="384714C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2410</w:t>
      </w:r>
    </w:p>
    <w:p w14:paraId="19F43BD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2410</w:t>
      </w:r>
    </w:p>
    <w:p w14:paraId="49A911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2410</w:t>
      </w:r>
    </w:p>
    <w:p w14:paraId="7604FCA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2410</w:t>
      </w:r>
    </w:p>
    <w:p w14:paraId="385CB46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2411</w:t>
      </w:r>
    </w:p>
    <w:p w14:paraId="5781E6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2412</w:t>
      </w:r>
    </w:p>
    <w:p w14:paraId="2D802B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2414</w:t>
      </w:r>
    </w:p>
    <w:p w14:paraId="290AFBB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TDD correct reporting of measurement events with reduced performance group configured, non DRX</w:t>
      </w:r>
      <w:r>
        <w:tab/>
        <w:t>2415</w:t>
      </w:r>
    </w:p>
    <w:p w14:paraId="2567C9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8.7.5.1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2415</w:t>
      </w:r>
    </w:p>
    <w:p w14:paraId="19AE6AF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2415</w:t>
      </w:r>
    </w:p>
    <w:p w14:paraId="534A8B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2415</w:t>
      </w:r>
    </w:p>
    <w:p w14:paraId="6DCD0A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2416</w:t>
      </w:r>
    </w:p>
    <w:p w14:paraId="6E1186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2416</w:t>
      </w:r>
    </w:p>
    <w:p w14:paraId="316BCF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2417</w:t>
      </w:r>
    </w:p>
    <w:p w14:paraId="100A8B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2418</w:t>
      </w:r>
    </w:p>
    <w:p w14:paraId="7F86E57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2420</w:t>
      </w:r>
    </w:p>
    <w:p w14:paraId="751F017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8.7A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– UTRA TDD Measurement</w:t>
      </w:r>
      <w:r>
        <w:tab/>
        <w:t>2421</w:t>
      </w:r>
    </w:p>
    <w:p w14:paraId="418730D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2421</w:t>
      </w:r>
    </w:p>
    <w:p w14:paraId="7A691A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8.7A.1.1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2421</w:t>
      </w:r>
    </w:p>
    <w:p w14:paraId="2D31E4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2421</w:t>
      </w:r>
    </w:p>
    <w:p w14:paraId="6E2340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2422</w:t>
      </w:r>
    </w:p>
    <w:p w14:paraId="59701DE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2423</w:t>
      </w:r>
    </w:p>
    <w:p w14:paraId="3D3878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2423</w:t>
      </w:r>
    </w:p>
    <w:p w14:paraId="3A8494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2424</w:t>
      </w:r>
    </w:p>
    <w:p w14:paraId="0B49D7D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2424</w:t>
      </w:r>
    </w:p>
    <w:p w14:paraId="2AE954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2426</w:t>
      </w:r>
    </w:p>
    <w:p w14:paraId="546066F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measurements</w:t>
      </w:r>
      <w:r>
        <w:tab/>
        <w:t>2427</w:t>
      </w:r>
    </w:p>
    <w:p w14:paraId="115A568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in AWGN</w:t>
      </w:r>
      <w:r>
        <w:tab/>
        <w:t>2427</w:t>
      </w:r>
    </w:p>
    <w:p w14:paraId="51B6B2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2427</w:t>
      </w:r>
    </w:p>
    <w:p w14:paraId="68FB93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2427</w:t>
      </w:r>
    </w:p>
    <w:p w14:paraId="1668C22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2427</w:t>
      </w:r>
    </w:p>
    <w:p w14:paraId="4BED0D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2429</w:t>
      </w:r>
    </w:p>
    <w:p w14:paraId="603D6E4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8.8.1.4.1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2429</w:t>
      </w:r>
    </w:p>
    <w:p w14:paraId="2FBBB6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8.8.1.4.2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2430</w:t>
      </w:r>
    </w:p>
    <w:p w14:paraId="4F4D06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8.8.1.4.3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2431</w:t>
      </w:r>
    </w:p>
    <w:p w14:paraId="58F8AF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2433</w:t>
      </w:r>
    </w:p>
    <w:p w14:paraId="576C5D5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when DRX is used in AWGN</w:t>
      </w:r>
      <w:r>
        <w:tab/>
        <w:t>2434</w:t>
      </w:r>
    </w:p>
    <w:p w14:paraId="7346F6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2434</w:t>
      </w:r>
    </w:p>
    <w:p w14:paraId="046B896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2434</w:t>
      </w:r>
    </w:p>
    <w:p w14:paraId="2C832C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2434</w:t>
      </w:r>
    </w:p>
    <w:p w14:paraId="3F5B96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2436</w:t>
      </w:r>
    </w:p>
    <w:p w14:paraId="37B83C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8.8.2.4.1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2436</w:t>
      </w:r>
    </w:p>
    <w:p w14:paraId="31E5E59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8.8.2.4.2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2437</w:t>
      </w:r>
    </w:p>
    <w:p w14:paraId="5BA6BF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8.8.2.4.3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2438</w:t>
      </w:r>
    </w:p>
    <w:p w14:paraId="26FF41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2440</w:t>
      </w:r>
    </w:p>
    <w:p w14:paraId="29914BB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</w:t>
      </w:r>
      <w:r w:rsidRPr="00CA4F9C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2442</w:t>
      </w:r>
    </w:p>
    <w:p w14:paraId="46124F7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8.9.1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event triggered reporting under fading propagation conditions</w:t>
      </w:r>
      <w:r>
        <w:tab/>
        <w:t>2442</w:t>
      </w:r>
    </w:p>
    <w:p w14:paraId="477EA9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2442</w:t>
      </w:r>
    </w:p>
    <w:p w14:paraId="61375C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2442</w:t>
      </w:r>
    </w:p>
    <w:p w14:paraId="23F2A46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8.9.1.</w:t>
      </w:r>
      <w:r w:rsidRPr="00CA4F9C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Minimum requirement</w:t>
      </w:r>
      <w:r>
        <w:tab/>
        <w:t>2442</w:t>
      </w:r>
    </w:p>
    <w:p w14:paraId="2E9A42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2444</w:t>
      </w:r>
    </w:p>
    <w:p w14:paraId="6EEFB0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8.9.1.4.1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2444</w:t>
      </w:r>
    </w:p>
    <w:p w14:paraId="7C46FE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8.9.1.4.2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2444</w:t>
      </w:r>
    </w:p>
    <w:p w14:paraId="4A92BF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8.9.1.4.3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2445</w:t>
      </w:r>
    </w:p>
    <w:p w14:paraId="7ACC24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2447</w:t>
      </w:r>
    </w:p>
    <w:p w14:paraId="0494878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2448</w:t>
      </w:r>
    </w:p>
    <w:p w14:paraId="5120DE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2448</w:t>
      </w:r>
    </w:p>
    <w:p w14:paraId="7504A9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2448</w:t>
      </w:r>
    </w:p>
    <w:p w14:paraId="4EF1B9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2449</w:t>
      </w:r>
    </w:p>
    <w:p w14:paraId="2A596EE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2449</w:t>
      </w:r>
    </w:p>
    <w:p w14:paraId="44015E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2449</w:t>
      </w:r>
    </w:p>
    <w:p w14:paraId="039EBD1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2450</w:t>
      </w:r>
    </w:p>
    <w:p w14:paraId="7BC99E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2450</w:t>
      </w:r>
    </w:p>
    <w:p w14:paraId="00D0CC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2452</w:t>
      </w:r>
    </w:p>
    <w:p w14:paraId="6549623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2454</w:t>
      </w:r>
    </w:p>
    <w:p w14:paraId="4B49AF7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</w:t>
      </w:r>
      <w:r w:rsidRPr="00CA4F9C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event triggered reporting in AWGN</w:t>
      </w:r>
      <w:r>
        <w:tab/>
        <w:t>2454</w:t>
      </w:r>
    </w:p>
    <w:p w14:paraId="64DE86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2454</w:t>
      </w:r>
    </w:p>
    <w:p w14:paraId="47D82E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2454</w:t>
      </w:r>
    </w:p>
    <w:p w14:paraId="4B7757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2454</w:t>
      </w:r>
    </w:p>
    <w:p w14:paraId="3C6BD3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2456</w:t>
      </w:r>
    </w:p>
    <w:p w14:paraId="0FA669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2456</w:t>
      </w:r>
    </w:p>
    <w:p w14:paraId="7E34BD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2457</w:t>
      </w:r>
    </w:p>
    <w:p w14:paraId="485C78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2458</w:t>
      </w:r>
    </w:p>
    <w:p w14:paraId="1E8D4F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2460</w:t>
      </w:r>
    </w:p>
    <w:p w14:paraId="2E222C4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</w:rPr>
        <w:t>E-UTRAN TDD-GSM event triggered reporting when DRX is used in AWGN</w:t>
      </w:r>
      <w:r>
        <w:tab/>
        <w:t>2461</w:t>
      </w:r>
    </w:p>
    <w:p w14:paraId="7009D1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2461</w:t>
      </w:r>
    </w:p>
    <w:p w14:paraId="43AF36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2461</w:t>
      </w:r>
    </w:p>
    <w:p w14:paraId="33BF9B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2461</w:t>
      </w:r>
    </w:p>
    <w:p w14:paraId="58AFB9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2463</w:t>
      </w:r>
    </w:p>
    <w:p w14:paraId="685917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2463</w:t>
      </w:r>
    </w:p>
    <w:p w14:paraId="3CEE508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2464</w:t>
      </w:r>
    </w:p>
    <w:p w14:paraId="1D93BDC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2465</w:t>
      </w:r>
    </w:p>
    <w:p w14:paraId="47E475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2468</w:t>
      </w:r>
    </w:p>
    <w:p w14:paraId="228532C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</w:t>
      </w:r>
      <w:r>
        <w:tab/>
        <w:t>2471</w:t>
      </w:r>
    </w:p>
    <w:p w14:paraId="6AF96D0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8.11.1 to 8.11.4</w:t>
      </w:r>
      <w:r>
        <w:tab/>
        <w:t>2471</w:t>
      </w:r>
    </w:p>
    <w:p w14:paraId="7DD7BD7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4"/>
          <w:szCs w:val="24"/>
        </w:rPr>
        <w:tab/>
      </w:r>
      <w:r>
        <w:t>Combined E-UTRAN FDD - E-UTRA FDD and GSM cell search. E-UTRA cells in fading; GSM cell in static propagation conditions</w:t>
      </w:r>
      <w:r>
        <w:tab/>
        <w:t>2471</w:t>
      </w:r>
    </w:p>
    <w:p w14:paraId="588C73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2471</w:t>
      </w:r>
    </w:p>
    <w:p w14:paraId="1F264D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2471</w:t>
      </w:r>
    </w:p>
    <w:p w14:paraId="1B80C5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2471</w:t>
      </w:r>
    </w:p>
    <w:p w14:paraId="362636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2474</w:t>
      </w:r>
    </w:p>
    <w:p w14:paraId="7312A0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2474</w:t>
      </w:r>
    </w:p>
    <w:p w14:paraId="2CA1A3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2475</w:t>
      </w:r>
    </w:p>
    <w:p w14:paraId="5004BC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2476</w:t>
      </w:r>
    </w:p>
    <w:p w14:paraId="60C3C1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2480</w:t>
      </w:r>
    </w:p>
    <w:p w14:paraId="50D895C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2482</w:t>
      </w:r>
    </w:p>
    <w:p w14:paraId="1FF6C6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2482</w:t>
      </w:r>
    </w:p>
    <w:p w14:paraId="592E4E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2482</w:t>
      </w:r>
    </w:p>
    <w:p w14:paraId="607DBA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2482</w:t>
      </w:r>
    </w:p>
    <w:p w14:paraId="52588B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2485</w:t>
      </w:r>
    </w:p>
    <w:p w14:paraId="29F1445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2485</w:t>
      </w:r>
    </w:p>
    <w:p w14:paraId="27D818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2486</w:t>
      </w:r>
    </w:p>
    <w:p w14:paraId="283563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2487</w:t>
      </w:r>
    </w:p>
    <w:p w14:paraId="2328BA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2491</w:t>
      </w:r>
    </w:p>
    <w:p w14:paraId="6C965E6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2493</w:t>
      </w:r>
    </w:p>
    <w:p w14:paraId="5FB030E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2493</w:t>
      </w:r>
    </w:p>
    <w:p w14:paraId="0551745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Inter-frequency Measurements</w:t>
      </w:r>
      <w:r>
        <w:tab/>
        <w:t>2493</w:t>
      </w:r>
    </w:p>
    <w:p w14:paraId="20E85C8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2493</w:t>
      </w:r>
    </w:p>
    <w:p w14:paraId="0D32B9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2493</w:t>
      </w:r>
    </w:p>
    <w:p w14:paraId="6DF30E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2493</w:t>
      </w:r>
    </w:p>
    <w:p w14:paraId="208AD2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2493</w:t>
      </w:r>
    </w:p>
    <w:p w14:paraId="08B348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2494</w:t>
      </w:r>
    </w:p>
    <w:p w14:paraId="60E44BD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2494</w:t>
      </w:r>
    </w:p>
    <w:p w14:paraId="313DABF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2495</w:t>
      </w:r>
    </w:p>
    <w:p w14:paraId="25FA82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2496</w:t>
      </w:r>
    </w:p>
    <w:p w14:paraId="1667F1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2497</w:t>
      </w:r>
    </w:p>
    <w:p w14:paraId="2CAE01D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2498</w:t>
      </w:r>
    </w:p>
    <w:p w14:paraId="2A893FB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2498</w:t>
      </w:r>
    </w:p>
    <w:p w14:paraId="6E5F1D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2498</w:t>
      </w:r>
    </w:p>
    <w:p w14:paraId="51EABBC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2498</w:t>
      </w:r>
    </w:p>
    <w:p w14:paraId="353216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2500</w:t>
      </w:r>
    </w:p>
    <w:p w14:paraId="5D9C1D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2500</w:t>
      </w:r>
    </w:p>
    <w:p w14:paraId="492B25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2501</w:t>
      </w:r>
    </w:p>
    <w:p w14:paraId="1758EC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2501</w:t>
      </w:r>
    </w:p>
    <w:p w14:paraId="49803F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2504</w:t>
      </w:r>
    </w:p>
    <w:p w14:paraId="580078E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2506</w:t>
      </w:r>
    </w:p>
    <w:p w14:paraId="252ABD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2506</w:t>
      </w:r>
    </w:p>
    <w:p w14:paraId="73B425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2506</w:t>
      </w:r>
    </w:p>
    <w:p w14:paraId="6101FA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2506</w:t>
      </w:r>
    </w:p>
    <w:p w14:paraId="23EA1B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2507</w:t>
      </w:r>
    </w:p>
    <w:p w14:paraId="673A5E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2507</w:t>
      </w:r>
    </w:p>
    <w:p w14:paraId="455376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2508</w:t>
      </w:r>
    </w:p>
    <w:p w14:paraId="2DEB58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2509</w:t>
      </w:r>
    </w:p>
    <w:p w14:paraId="38BA801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2512</w:t>
      </w:r>
    </w:p>
    <w:p w14:paraId="65D2025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Inter-frequency Measurements</w:t>
      </w:r>
      <w:r>
        <w:tab/>
        <w:t>2513</w:t>
      </w:r>
    </w:p>
    <w:p w14:paraId="44AFF48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under fading propagation conditions in asynchronous cells</w:t>
      </w:r>
      <w:r>
        <w:tab/>
        <w:t>2513</w:t>
      </w:r>
    </w:p>
    <w:p w14:paraId="2D45D3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2513</w:t>
      </w:r>
    </w:p>
    <w:p w14:paraId="6AD2FFD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2513</w:t>
      </w:r>
    </w:p>
    <w:p w14:paraId="3BAD35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2513</w:t>
      </w:r>
    </w:p>
    <w:p w14:paraId="7EF5753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2514</w:t>
      </w:r>
    </w:p>
    <w:p w14:paraId="299E182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2514</w:t>
      </w:r>
    </w:p>
    <w:p w14:paraId="311200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2515</w:t>
      </w:r>
    </w:p>
    <w:p w14:paraId="1A9D1D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2516</w:t>
      </w:r>
    </w:p>
    <w:p w14:paraId="18772F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2517</w:t>
      </w:r>
    </w:p>
    <w:p w14:paraId="2F5FB3F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when DRX is used under fading propagation conditions in asynchronous cells</w:t>
      </w:r>
      <w:r>
        <w:tab/>
        <w:t>2518</w:t>
      </w:r>
    </w:p>
    <w:p w14:paraId="058897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2518</w:t>
      </w:r>
    </w:p>
    <w:p w14:paraId="643451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2518</w:t>
      </w:r>
    </w:p>
    <w:p w14:paraId="462237F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2518</w:t>
      </w:r>
    </w:p>
    <w:p w14:paraId="29CA27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2520</w:t>
      </w:r>
    </w:p>
    <w:p w14:paraId="4B5902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2520</w:t>
      </w:r>
    </w:p>
    <w:p w14:paraId="30C2F0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2521</w:t>
      </w:r>
    </w:p>
    <w:p w14:paraId="418C6BF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2521</w:t>
      </w:r>
    </w:p>
    <w:p w14:paraId="4316BB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2524</w:t>
      </w:r>
    </w:p>
    <w:p w14:paraId="5A21E0A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2526</w:t>
      </w:r>
    </w:p>
    <w:p w14:paraId="60B431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2526</w:t>
      </w:r>
    </w:p>
    <w:p w14:paraId="7BCE47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2526</w:t>
      </w:r>
    </w:p>
    <w:p w14:paraId="339661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2526</w:t>
      </w:r>
    </w:p>
    <w:p w14:paraId="2B21D49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2526</w:t>
      </w:r>
    </w:p>
    <w:p w14:paraId="4BE4D0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2526</w:t>
      </w:r>
    </w:p>
    <w:p w14:paraId="241391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2527</w:t>
      </w:r>
    </w:p>
    <w:p w14:paraId="1DC315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2528</w:t>
      </w:r>
    </w:p>
    <w:p w14:paraId="60141CD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2532</w:t>
      </w:r>
    </w:p>
    <w:p w14:paraId="7EA301A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4"/>
          <w:szCs w:val="24"/>
        </w:rPr>
        <w:tab/>
      </w:r>
      <w:r>
        <w:t>E-UTRAN Carrier Aggregation Measurements</w:t>
      </w:r>
      <w:r>
        <w:tab/>
        <w:t>2533</w:t>
      </w:r>
    </w:p>
    <w:p w14:paraId="4E8246B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2533</w:t>
      </w:r>
    </w:p>
    <w:p w14:paraId="76DEDF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2533</w:t>
      </w:r>
    </w:p>
    <w:p w14:paraId="5F432D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2533</w:t>
      </w:r>
    </w:p>
    <w:p w14:paraId="2F476D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2534</w:t>
      </w:r>
    </w:p>
    <w:p w14:paraId="6231F2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2534</w:t>
      </w:r>
    </w:p>
    <w:p w14:paraId="31334F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2534</w:t>
      </w:r>
    </w:p>
    <w:p w14:paraId="188D701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2536</w:t>
      </w:r>
    </w:p>
    <w:p w14:paraId="05110E8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2537</w:t>
      </w:r>
    </w:p>
    <w:p w14:paraId="7A66F60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2540</w:t>
      </w:r>
    </w:p>
    <w:p w14:paraId="5AFA6CF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2542</w:t>
      </w:r>
    </w:p>
    <w:p w14:paraId="543275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2542</w:t>
      </w:r>
    </w:p>
    <w:p w14:paraId="2ED1A2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2542</w:t>
      </w:r>
    </w:p>
    <w:p w14:paraId="3B648D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2542</w:t>
      </w:r>
    </w:p>
    <w:p w14:paraId="1BA6AF6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2543</w:t>
      </w:r>
    </w:p>
    <w:p w14:paraId="64A382C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2543</w:t>
      </w:r>
    </w:p>
    <w:p w14:paraId="6FDD7C1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2544</w:t>
      </w:r>
    </w:p>
    <w:p w14:paraId="1EED553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2545</w:t>
      </w:r>
    </w:p>
    <w:p w14:paraId="11EC06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2548</w:t>
      </w:r>
    </w:p>
    <w:p w14:paraId="26D00FD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2550</w:t>
      </w:r>
    </w:p>
    <w:p w14:paraId="16FDB1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2550</w:t>
      </w:r>
    </w:p>
    <w:p w14:paraId="1D9742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2550</w:t>
      </w:r>
    </w:p>
    <w:p w14:paraId="4EDDEE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2550</w:t>
      </w:r>
    </w:p>
    <w:p w14:paraId="330072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2551</w:t>
      </w:r>
    </w:p>
    <w:p w14:paraId="332B21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2551</w:t>
      </w:r>
    </w:p>
    <w:p w14:paraId="18ADD3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2552</w:t>
      </w:r>
    </w:p>
    <w:p w14:paraId="5F978FD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2553</w:t>
      </w:r>
    </w:p>
    <w:p w14:paraId="547724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2554</w:t>
      </w:r>
    </w:p>
    <w:p w14:paraId="79C3B91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2555</w:t>
      </w:r>
    </w:p>
    <w:p w14:paraId="64A10B2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2555</w:t>
      </w:r>
    </w:p>
    <w:p w14:paraId="11351E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2555</w:t>
      </w:r>
    </w:p>
    <w:p w14:paraId="3DE967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2555</w:t>
      </w:r>
    </w:p>
    <w:p w14:paraId="3E4196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2556</w:t>
      </w:r>
    </w:p>
    <w:p w14:paraId="7545B4D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2556</w:t>
      </w:r>
    </w:p>
    <w:p w14:paraId="0E376F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2557</w:t>
      </w:r>
    </w:p>
    <w:p w14:paraId="7FAC22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2558</w:t>
      </w:r>
    </w:p>
    <w:p w14:paraId="09B6A3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2558</w:t>
      </w:r>
    </w:p>
    <w:p w14:paraId="3EB730B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for 20 MHz bandwidth</w:t>
      </w:r>
      <w:r>
        <w:tab/>
        <w:t>2559</w:t>
      </w:r>
    </w:p>
    <w:p w14:paraId="14D4A1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2559</w:t>
      </w:r>
    </w:p>
    <w:p w14:paraId="3C3B7D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2560</w:t>
      </w:r>
    </w:p>
    <w:p w14:paraId="515601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2560</w:t>
      </w:r>
    </w:p>
    <w:p w14:paraId="6B96D2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2560</w:t>
      </w:r>
    </w:p>
    <w:p w14:paraId="140BBEF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2560</w:t>
      </w:r>
    </w:p>
    <w:p w14:paraId="21A986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2561</w:t>
      </w:r>
    </w:p>
    <w:p w14:paraId="7F944A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2562</w:t>
      </w:r>
    </w:p>
    <w:p w14:paraId="76FE74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2566</w:t>
      </w:r>
    </w:p>
    <w:p w14:paraId="1AC9014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for 20 MHz bandwidth</w:t>
      </w:r>
      <w:r>
        <w:tab/>
        <w:t>2567</w:t>
      </w:r>
    </w:p>
    <w:p w14:paraId="2C4327C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2567</w:t>
      </w:r>
    </w:p>
    <w:p w14:paraId="275B05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2567</w:t>
      </w:r>
    </w:p>
    <w:p w14:paraId="69E7DB7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2567</w:t>
      </w:r>
    </w:p>
    <w:p w14:paraId="7EDAC1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2568</w:t>
      </w:r>
    </w:p>
    <w:p w14:paraId="294281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2568</w:t>
      </w:r>
    </w:p>
    <w:p w14:paraId="775C86B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2569</w:t>
      </w:r>
    </w:p>
    <w:p w14:paraId="33A8010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2570</w:t>
      </w:r>
    </w:p>
    <w:p w14:paraId="4F3C43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2573</w:t>
      </w:r>
    </w:p>
    <w:p w14:paraId="55F1D84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 FDD event triggered reporting on deactivated SCell with PCell interruption in non-DRX for 20 MHz bandwidth</w:t>
      </w:r>
      <w:r>
        <w:tab/>
        <w:t>2574</w:t>
      </w:r>
    </w:p>
    <w:p w14:paraId="3A02CE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2574</w:t>
      </w:r>
    </w:p>
    <w:p w14:paraId="18C51C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2574</w:t>
      </w:r>
    </w:p>
    <w:p w14:paraId="5CE3BF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2575</w:t>
      </w:r>
    </w:p>
    <w:p w14:paraId="283E4E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2575</w:t>
      </w:r>
    </w:p>
    <w:p w14:paraId="795F3CD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2575</w:t>
      </w:r>
    </w:p>
    <w:p w14:paraId="55ACF27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2576</w:t>
      </w:r>
    </w:p>
    <w:p w14:paraId="66DDD5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2577</w:t>
      </w:r>
    </w:p>
    <w:p w14:paraId="67436B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2578</w:t>
      </w:r>
    </w:p>
    <w:p w14:paraId="2080F40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2579</w:t>
      </w:r>
    </w:p>
    <w:p w14:paraId="0E1EB6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2579</w:t>
      </w:r>
    </w:p>
    <w:p w14:paraId="4B4CB71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2579</w:t>
      </w:r>
    </w:p>
    <w:p w14:paraId="59192F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2579</w:t>
      </w:r>
    </w:p>
    <w:p w14:paraId="363D06F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2580</w:t>
      </w:r>
    </w:p>
    <w:p w14:paraId="5E403B0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2580</w:t>
      </w:r>
    </w:p>
    <w:p w14:paraId="6125F9A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2580</w:t>
      </w:r>
    </w:p>
    <w:p w14:paraId="08E646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2581</w:t>
      </w:r>
    </w:p>
    <w:p w14:paraId="0536A1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2581</w:t>
      </w:r>
    </w:p>
    <w:p w14:paraId="1BD132F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2582</w:t>
      </w:r>
    </w:p>
    <w:p w14:paraId="439D8A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2582</w:t>
      </w:r>
    </w:p>
    <w:p w14:paraId="0DD8DBA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2582</w:t>
      </w:r>
    </w:p>
    <w:p w14:paraId="536F516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2582</w:t>
      </w:r>
    </w:p>
    <w:p w14:paraId="709213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2583</w:t>
      </w:r>
    </w:p>
    <w:p w14:paraId="2F11CB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2583</w:t>
      </w:r>
    </w:p>
    <w:p w14:paraId="58C807B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2583</w:t>
      </w:r>
    </w:p>
    <w:p w14:paraId="0CDC53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2583</w:t>
      </w:r>
    </w:p>
    <w:p w14:paraId="7B7701D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2583</w:t>
      </w:r>
    </w:p>
    <w:p w14:paraId="1F8F1E0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2584</w:t>
      </w:r>
    </w:p>
    <w:p w14:paraId="5080BD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2584</w:t>
      </w:r>
    </w:p>
    <w:p w14:paraId="75ECFD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2584</w:t>
      </w:r>
    </w:p>
    <w:p w14:paraId="1FC0A0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2585</w:t>
      </w:r>
    </w:p>
    <w:p w14:paraId="3BCE55B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2585</w:t>
      </w:r>
    </w:p>
    <w:p w14:paraId="75BA0B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2585</w:t>
      </w:r>
    </w:p>
    <w:p w14:paraId="7D4F10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2585</w:t>
      </w:r>
    </w:p>
    <w:p w14:paraId="5D41DE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2585</w:t>
      </w:r>
    </w:p>
    <w:p w14:paraId="430E3F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2585</w:t>
      </w:r>
    </w:p>
    <w:p w14:paraId="14A5608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 xml:space="preserve">E-UTRAN FDD </w:t>
      </w:r>
      <w:r w:rsidRPr="00CA4F9C">
        <w:rPr>
          <w:rFonts w:eastAsia="SimSun"/>
          <w:lang w:eastAsia="zh-CN"/>
        </w:rPr>
        <w:t>e</w:t>
      </w:r>
      <w:r w:rsidRPr="00CA4F9C">
        <w:rPr>
          <w:rFonts w:eastAsia="SimSun"/>
        </w:rPr>
        <w:t>vent triggered reporting on deactivating S</w:t>
      </w:r>
      <w:r w:rsidRPr="00CA4F9C">
        <w:rPr>
          <w:rFonts w:eastAsia="SimSun"/>
          <w:lang w:eastAsia="zh-CN"/>
        </w:rPr>
        <w:t>C</w:t>
      </w:r>
      <w:r w:rsidRPr="00CA4F9C">
        <w:rPr>
          <w:rFonts w:eastAsia="SimSun"/>
        </w:rPr>
        <w:t>ell with PCell interruption in non-DRX for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10MHz+5MHz</w:t>
      </w:r>
      <w:r>
        <w:tab/>
        <w:t>2586</w:t>
      </w:r>
    </w:p>
    <w:p w14:paraId="277583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2586</w:t>
      </w:r>
    </w:p>
    <w:p w14:paraId="624A1D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2587</w:t>
      </w:r>
    </w:p>
    <w:p w14:paraId="50520F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2587</w:t>
      </w:r>
    </w:p>
    <w:p w14:paraId="7739B67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2587</w:t>
      </w:r>
    </w:p>
    <w:p w14:paraId="7C1AA6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8.16.11.4.1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2587</w:t>
      </w:r>
    </w:p>
    <w:p w14:paraId="2572C5F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8.16.11.4.2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2588</w:t>
      </w:r>
    </w:p>
    <w:p w14:paraId="3F2218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8.16.11.4.3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2588</w:t>
      </w:r>
    </w:p>
    <w:p w14:paraId="1A18C3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2588</w:t>
      </w:r>
    </w:p>
    <w:p w14:paraId="43031B5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2588</w:t>
      </w:r>
    </w:p>
    <w:p w14:paraId="693BA0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2588</w:t>
      </w:r>
    </w:p>
    <w:p w14:paraId="2F9209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2588</w:t>
      </w:r>
    </w:p>
    <w:p w14:paraId="1083CF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2588</w:t>
      </w:r>
    </w:p>
    <w:p w14:paraId="2BC7531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2588</w:t>
      </w:r>
    </w:p>
    <w:p w14:paraId="18CCA4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2588</w:t>
      </w:r>
    </w:p>
    <w:p w14:paraId="7DDC275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2589</w:t>
      </w:r>
    </w:p>
    <w:p w14:paraId="01DD21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2589</w:t>
      </w:r>
    </w:p>
    <w:p w14:paraId="1B4D76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2589</w:t>
      </w:r>
    </w:p>
    <w:p w14:paraId="05CE12A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2590</w:t>
      </w:r>
    </w:p>
    <w:p w14:paraId="4DAE78A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2590</w:t>
      </w:r>
    </w:p>
    <w:p w14:paraId="395816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2590</w:t>
      </w:r>
    </w:p>
    <w:p w14:paraId="036254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2590</w:t>
      </w:r>
    </w:p>
    <w:p w14:paraId="6E4816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2590</w:t>
      </w:r>
    </w:p>
    <w:p w14:paraId="5E9291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2590</w:t>
      </w:r>
    </w:p>
    <w:p w14:paraId="37E76C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2591</w:t>
      </w:r>
    </w:p>
    <w:p w14:paraId="4440EC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2591</w:t>
      </w:r>
    </w:p>
    <w:p w14:paraId="09AFB28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2591</w:t>
      </w:r>
    </w:p>
    <w:p w14:paraId="346117F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2592</w:t>
      </w:r>
    </w:p>
    <w:p w14:paraId="0BE17C0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2592</w:t>
      </w:r>
    </w:p>
    <w:p w14:paraId="645F165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2592</w:t>
      </w:r>
    </w:p>
    <w:p w14:paraId="2EE807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2592</w:t>
      </w:r>
    </w:p>
    <w:p w14:paraId="16655CF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2592</w:t>
      </w:r>
    </w:p>
    <w:p w14:paraId="49AB63F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2592</w:t>
      </w:r>
    </w:p>
    <w:p w14:paraId="4F27C3F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2593</w:t>
      </w:r>
    </w:p>
    <w:p w14:paraId="4395B98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2593</w:t>
      </w:r>
    </w:p>
    <w:p w14:paraId="61FACE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2593</w:t>
      </w:r>
    </w:p>
    <w:p w14:paraId="6DC46A4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2594</w:t>
      </w:r>
    </w:p>
    <w:p w14:paraId="232E7FD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2594</w:t>
      </w:r>
    </w:p>
    <w:p w14:paraId="49EAFE6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2594</w:t>
      </w:r>
    </w:p>
    <w:p w14:paraId="572E57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2594</w:t>
      </w:r>
    </w:p>
    <w:p w14:paraId="27E8A8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2594</w:t>
      </w:r>
    </w:p>
    <w:p w14:paraId="239440B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2594</w:t>
      </w:r>
    </w:p>
    <w:p w14:paraId="098371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2595</w:t>
      </w:r>
    </w:p>
    <w:p w14:paraId="12AB6D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2595</w:t>
      </w:r>
    </w:p>
    <w:p w14:paraId="558763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2595</w:t>
      </w:r>
    </w:p>
    <w:p w14:paraId="45FE733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8.16.16</w:t>
      </w:r>
      <w:r>
        <w:rPr>
          <w:rFonts w:ascii="Calibri" w:hAnsi="Calibri"/>
          <w:kern w:val="2"/>
          <w:sz w:val="24"/>
          <w:szCs w:val="24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2596</w:t>
      </w:r>
    </w:p>
    <w:p w14:paraId="4D97C3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2596</w:t>
      </w:r>
    </w:p>
    <w:p w14:paraId="523F64B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2596</w:t>
      </w:r>
    </w:p>
    <w:p w14:paraId="65089B9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2596</w:t>
      </w:r>
    </w:p>
    <w:p w14:paraId="164711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2596</w:t>
      </w:r>
    </w:p>
    <w:p w14:paraId="3F71AD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2596</w:t>
      </w:r>
    </w:p>
    <w:p w14:paraId="072527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2597</w:t>
      </w:r>
    </w:p>
    <w:p w14:paraId="376942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2597</w:t>
      </w:r>
    </w:p>
    <w:p w14:paraId="5C3387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2597</w:t>
      </w:r>
    </w:p>
    <w:p w14:paraId="3FE74CA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activation and deactivation of known SCell in non-DRX</w:t>
      </w:r>
      <w:r>
        <w:tab/>
        <w:t>2597</w:t>
      </w:r>
    </w:p>
    <w:p w14:paraId="2774BE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2597</w:t>
      </w:r>
    </w:p>
    <w:p w14:paraId="44AC87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2597</w:t>
      </w:r>
    </w:p>
    <w:p w14:paraId="29E037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2598</w:t>
      </w:r>
    </w:p>
    <w:p w14:paraId="19B55B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2598</w:t>
      </w:r>
    </w:p>
    <w:p w14:paraId="5D8662B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2598</w:t>
      </w:r>
    </w:p>
    <w:p w14:paraId="0785607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2599</w:t>
      </w:r>
    </w:p>
    <w:p w14:paraId="22D398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2601</w:t>
      </w:r>
    </w:p>
    <w:p w14:paraId="2A7E8D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2603</w:t>
      </w:r>
    </w:p>
    <w:p w14:paraId="5412334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8.16.17A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E-UTRAN FDD activation and deactivation of known SCell in non-DRX</w:t>
      </w:r>
      <w:r w:rsidRPr="00CA4F9C">
        <w:rPr>
          <w:rFonts w:eastAsia="SimSun"/>
          <w:lang w:eastAsia="zh-CN"/>
        </w:rPr>
        <w:t xml:space="preserve"> for 20MHz +20MHz</w:t>
      </w:r>
      <w:r w:rsidRPr="00CA4F9C">
        <w:rPr>
          <w:rFonts w:eastAsia="PMingLiU"/>
          <w:lang w:eastAsia="zh-TW"/>
        </w:rPr>
        <w:t xml:space="preserve"> bandwidth</w:t>
      </w:r>
      <w:r>
        <w:tab/>
        <w:t>2605</w:t>
      </w:r>
    </w:p>
    <w:p w14:paraId="5946342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8.16.17A.1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2605</w:t>
      </w:r>
    </w:p>
    <w:p w14:paraId="754AFA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8.16.17A.2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2605</w:t>
      </w:r>
    </w:p>
    <w:p w14:paraId="587A08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8.16.17A.3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2606</w:t>
      </w:r>
    </w:p>
    <w:p w14:paraId="5CAE83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8.16.17A.4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2606</w:t>
      </w:r>
    </w:p>
    <w:p w14:paraId="2DF384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8.16.17A.4.1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2606</w:t>
      </w:r>
    </w:p>
    <w:p w14:paraId="723953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8.16.17A.4.2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2606</w:t>
      </w:r>
    </w:p>
    <w:p w14:paraId="1C474E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8.16.17A.4.3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2606</w:t>
      </w:r>
    </w:p>
    <w:p w14:paraId="768FA5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8.16.17A.5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2606</w:t>
      </w:r>
    </w:p>
    <w:p w14:paraId="7FC5BD0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activation and deactivation of known SCell in non-DRX</w:t>
      </w:r>
      <w:r>
        <w:tab/>
        <w:t>2607</w:t>
      </w:r>
    </w:p>
    <w:p w14:paraId="5FF1ED7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2607</w:t>
      </w:r>
    </w:p>
    <w:p w14:paraId="5F30D1E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2607</w:t>
      </w:r>
    </w:p>
    <w:p w14:paraId="6EF1E1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2607</w:t>
      </w:r>
    </w:p>
    <w:p w14:paraId="505F81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2608</w:t>
      </w:r>
    </w:p>
    <w:p w14:paraId="7AE7C3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2608</w:t>
      </w:r>
    </w:p>
    <w:p w14:paraId="2841A4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2609</w:t>
      </w:r>
    </w:p>
    <w:p w14:paraId="794F179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2611</w:t>
      </w:r>
    </w:p>
    <w:p w14:paraId="6A49A6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2613</w:t>
      </w:r>
    </w:p>
    <w:p w14:paraId="267A979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8.16.18A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E-UTRAN TDD activation and deactivation of known SCell in non-DRX</w:t>
      </w:r>
      <w:r w:rsidRPr="00CA4F9C">
        <w:rPr>
          <w:rFonts w:eastAsia="SimSun"/>
          <w:lang w:eastAsia="zh-CN"/>
        </w:rPr>
        <w:t xml:space="preserve"> for 20MHz +20MHz</w:t>
      </w:r>
      <w:r w:rsidRPr="00CA4F9C">
        <w:rPr>
          <w:rFonts w:eastAsia="PMingLiU"/>
          <w:lang w:eastAsia="zh-TW"/>
        </w:rPr>
        <w:t xml:space="preserve"> bandwidth</w:t>
      </w:r>
      <w:r>
        <w:tab/>
        <w:t>2614</w:t>
      </w:r>
    </w:p>
    <w:p w14:paraId="4815A5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8.16.18A.1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2614</w:t>
      </w:r>
    </w:p>
    <w:p w14:paraId="016B302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8.16.18A.2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2615</w:t>
      </w:r>
    </w:p>
    <w:p w14:paraId="08234F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8.16.18A.3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2615</w:t>
      </w:r>
    </w:p>
    <w:p w14:paraId="4DA78A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8.16.18A.4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2615</w:t>
      </w:r>
    </w:p>
    <w:p w14:paraId="2F6C05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8.16.18A.4.1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2615</w:t>
      </w:r>
    </w:p>
    <w:p w14:paraId="5E273C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8.16.18A.4.2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2615</w:t>
      </w:r>
    </w:p>
    <w:p w14:paraId="2245E8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8.16.18A.4.3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2615</w:t>
      </w:r>
    </w:p>
    <w:p w14:paraId="6F02E9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8.16.18A.5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2615</w:t>
      </w:r>
    </w:p>
    <w:p w14:paraId="5DC212E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19</w:t>
      </w:r>
      <w:r>
        <w:tab/>
        <w:t>2616</w:t>
      </w:r>
    </w:p>
    <w:p w14:paraId="795CF29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8.16.20</w:t>
      </w:r>
      <w:r>
        <w:tab/>
        <w:t>2616</w:t>
      </w:r>
    </w:p>
    <w:p w14:paraId="7DD2E17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2616</w:t>
      </w:r>
    </w:p>
    <w:p w14:paraId="1E2194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2616</w:t>
      </w:r>
    </w:p>
    <w:p w14:paraId="0955C02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2616</w:t>
      </w:r>
    </w:p>
    <w:p w14:paraId="39B98F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2616</w:t>
      </w:r>
    </w:p>
    <w:p w14:paraId="1ED274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2616</w:t>
      </w:r>
    </w:p>
    <w:p w14:paraId="0AD794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2616</w:t>
      </w:r>
    </w:p>
    <w:p w14:paraId="0B7506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2618</w:t>
      </w:r>
    </w:p>
    <w:p w14:paraId="2388DC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2618</w:t>
      </w:r>
    </w:p>
    <w:p w14:paraId="548240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2618</w:t>
      </w:r>
    </w:p>
    <w:p w14:paraId="23F2481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2619</w:t>
      </w:r>
    </w:p>
    <w:p w14:paraId="20C3A9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2619</w:t>
      </w:r>
    </w:p>
    <w:p w14:paraId="0D5951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2620</w:t>
      </w:r>
    </w:p>
    <w:p w14:paraId="3685E1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2620</w:t>
      </w:r>
    </w:p>
    <w:p w14:paraId="4922AD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2620</w:t>
      </w:r>
    </w:p>
    <w:p w14:paraId="5257D1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2620</w:t>
      </w:r>
    </w:p>
    <w:p w14:paraId="0E0297E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2621</w:t>
      </w:r>
    </w:p>
    <w:p w14:paraId="148A60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2621</w:t>
      </w:r>
    </w:p>
    <w:p w14:paraId="1B95572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2621</w:t>
      </w:r>
    </w:p>
    <w:p w14:paraId="4B3C61B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8.16.23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TDD-FDD CA Event Triggered Reporting Under Deactivated SCell in Non-DRX with PCell in FDD</w:t>
      </w:r>
      <w:r>
        <w:tab/>
        <w:t>2622</w:t>
      </w:r>
    </w:p>
    <w:p w14:paraId="667E2D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2622</w:t>
      </w:r>
    </w:p>
    <w:p w14:paraId="11A3AC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2622</w:t>
      </w:r>
    </w:p>
    <w:p w14:paraId="4F278F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2622</w:t>
      </w:r>
    </w:p>
    <w:p w14:paraId="3BCA58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2623</w:t>
      </w:r>
    </w:p>
    <w:p w14:paraId="5CB911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2623</w:t>
      </w:r>
    </w:p>
    <w:p w14:paraId="42E6487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2624</w:t>
      </w:r>
    </w:p>
    <w:p w14:paraId="17761A0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2625</w:t>
      </w:r>
    </w:p>
    <w:p w14:paraId="28D145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2625</w:t>
      </w:r>
    </w:p>
    <w:p w14:paraId="7F6419D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2626</w:t>
      </w:r>
    </w:p>
    <w:p w14:paraId="3E410F5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2626</w:t>
      </w:r>
    </w:p>
    <w:p w14:paraId="60F7927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2626</w:t>
      </w:r>
    </w:p>
    <w:p w14:paraId="14BBC3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2626</w:t>
      </w:r>
    </w:p>
    <w:p w14:paraId="024B4D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2627</w:t>
      </w:r>
    </w:p>
    <w:p w14:paraId="1DDD73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2627</w:t>
      </w:r>
    </w:p>
    <w:p w14:paraId="53954A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2628</w:t>
      </w:r>
    </w:p>
    <w:p w14:paraId="214C2E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2628</w:t>
      </w:r>
    </w:p>
    <w:p w14:paraId="02B09D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2628</w:t>
      </w:r>
    </w:p>
    <w:p w14:paraId="4C8A9CD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8.16.25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2630</w:t>
      </w:r>
    </w:p>
    <w:p w14:paraId="7CAFC7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2630</w:t>
      </w:r>
    </w:p>
    <w:p w14:paraId="7E89A4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2630</w:t>
      </w:r>
    </w:p>
    <w:p w14:paraId="01882E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2630</w:t>
      </w:r>
    </w:p>
    <w:p w14:paraId="606227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2630</w:t>
      </w:r>
    </w:p>
    <w:p w14:paraId="309B27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2630</w:t>
      </w:r>
    </w:p>
    <w:p w14:paraId="4B51990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2631</w:t>
      </w:r>
    </w:p>
    <w:p w14:paraId="146810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2631</w:t>
      </w:r>
    </w:p>
    <w:p w14:paraId="7743A9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2631</w:t>
      </w:r>
    </w:p>
    <w:p w14:paraId="79BF472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8.16.26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2632</w:t>
      </w:r>
    </w:p>
    <w:p w14:paraId="3A1A32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2632</w:t>
      </w:r>
    </w:p>
    <w:p w14:paraId="1A154D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2632</w:t>
      </w:r>
    </w:p>
    <w:p w14:paraId="3E5DB4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2633</w:t>
      </w:r>
    </w:p>
    <w:p w14:paraId="2BDA12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2633</w:t>
      </w:r>
    </w:p>
    <w:p w14:paraId="67F2C1F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2633</w:t>
      </w:r>
    </w:p>
    <w:p w14:paraId="6708846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2634</w:t>
      </w:r>
    </w:p>
    <w:p w14:paraId="4CCD96C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2634</w:t>
      </w:r>
    </w:p>
    <w:p w14:paraId="061D2A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2634</w:t>
      </w:r>
    </w:p>
    <w:p w14:paraId="27EDA58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8.16.27 to 8.16.42 Void</w:t>
      </w:r>
      <w:r>
        <w:tab/>
        <w:t>2635</w:t>
      </w:r>
    </w:p>
    <w:p w14:paraId="62F494D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8.16.43 to 8.16.46</w:t>
      </w:r>
      <w:r>
        <w:tab/>
        <w:t>2635</w:t>
      </w:r>
    </w:p>
    <w:p w14:paraId="5BFF0A0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2635</w:t>
      </w:r>
    </w:p>
    <w:p w14:paraId="62303C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2635</w:t>
      </w:r>
    </w:p>
    <w:p w14:paraId="6F95AB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2635</w:t>
      </w:r>
    </w:p>
    <w:p w14:paraId="5BF036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2635</w:t>
      </w:r>
    </w:p>
    <w:p w14:paraId="295E08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2636</w:t>
      </w:r>
    </w:p>
    <w:p w14:paraId="178441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2636</w:t>
      </w:r>
    </w:p>
    <w:p w14:paraId="47E0A21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2637</w:t>
      </w:r>
    </w:p>
    <w:p w14:paraId="0FB82E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2639</w:t>
      </w:r>
    </w:p>
    <w:p w14:paraId="27CA36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2640</w:t>
      </w:r>
    </w:p>
    <w:p w14:paraId="1398DD2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2642</w:t>
      </w:r>
    </w:p>
    <w:p w14:paraId="6A6924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2642</w:t>
      </w:r>
    </w:p>
    <w:p w14:paraId="5EAAC5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2642</w:t>
      </w:r>
    </w:p>
    <w:p w14:paraId="587142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2642</w:t>
      </w:r>
    </w:p>
    <w:p w14:paraId="0C1F42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2642</w:t>
      </w:r>
    </w:p>
    <w:p w14:paraId="26591B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2642</w:t>
      </w:r>
    </w:p>
    <w:p w14:paraId="438A98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2643</w:t>
      </w:r>
    </w:p>
    <w:p w14:paraId="36F7010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2645</w:t>
      </w:r>
    </w:p>
    <w:p w14:paraId="3CEE99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2647</w:t>
      </w:r>
    </w:p>
    <w:p w14:paraId="28959CA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8.16.49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2649</w:t>
      </w:r>
    </w:p>
    <w:p w14:paraId="0EA894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2649</w:t>
      </w:r>
    </w:p>
    <w:p w14:paraId="7443C20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2649</w:t>
      </w:r>
    </w:p>
    <w:p w14:paraId="66789A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2649</w:t>
      </w:r>
    </w:p>
    <w:p w14:paraId="3BC863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2649</w:t>
      </w:r>
    </w:p>
    <w:p w14:paraId="119ADF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2649</w:t>
      </w:r>
    </w:p>
    <w:p w14:paraId="7D7683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2650</w:t>
      </w:r>
    </w:p>
    <w:p w14:paraId="468FE0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2651</w:t>
      </w:r>
    </w:p>
    <w:p w14:paraId="18A72B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2653</w:t>
      </w:r>
    </w:p>
    <w:p w14:paraId="60375EF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2655</w:t>
      </w:r>
    </w:p>
    <w:p w14:paraId="4742C4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8.16.50.1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2655</w:t>
      </w:r>
    </w:p>
    <w:p w14:paraId="677876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8.16.50.2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2655</w:t>
      </w:r>
    </w:p>
    <w:p w14:paraId="136ADC9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8.16.50.3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2655</w:t>
      </w:r>
    </w:p>
    <w:p w14:paraId="059C92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8.16.50.4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2655</w:t>
      </w:r>
    </w:p>
    <w:p w14:paraId="62B59A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2655</w:t>
      </w:r>
    </w:p>
    <w:p w14:paraId="6BE96B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2656</w:t>
      </w:r>
    </w:p>
    <w:p w14:paraId="74DEFF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2657</w:t>
      </w:r>
    </w:p>
    <w:p w14:paraId="29FAC5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8.16.50.5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2659</w:t>
      </w:r>
    </w:p>
    <w:p w14:paraId="146C416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8.16.51 to 8.16.78 Void</w:t>
      </w:r>
      <w:r>
        <w:tab/>
        <w:t>2661</w:t>
      </w:r>
    </w:p>
    <w:p w14:paraId="1816846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8.16.79 to 8.16.82</w:t>
      </w:r>
      <w:r>
        <w:tab/>
        <w:t>2661</w:t>
      </w:r>
    </w:p>
    <w:p w14:paraId="32E352A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8.16.83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under Deactivated SCells in Non-DRX with generic duplex modes</w:t>
      </w:r>
      <w:r>
        <w:tab/>
        <w:t>2661</w:t>
      </w:r>
    </w:p>
    <w:p w14:paraId="55E63F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2661</w:t>
      </w:r>
    </w:p>
    <w:p w14:paraId="7D2DA6E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2661</w:t>
      </w:r>
    </w:p>
    <w:p w14:paraId="5B69CC8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2661</w:t>
      </w:r>
    </w:p>
    <w:p w14:paraId="04D84F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2662</w:t>
      </w:r>
    </w:p>
    <w:p w14:paraId="79786A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2662</w:t>
      </w:r>
    </w:p>
    <w:p w14:paraId="1B9A33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2663</w:t>
      </w:r>
    </w:p>
    <w:p w14:paraId="05ADD3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2665</w:t>
      </w:r>
    </w:p>
    <w:p w14:paraId="789CA1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2671</w:t>
      </w:r>
    </w:p>
    <w:p w14:paraId="2BDD459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8.16.84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on Deactivated SCell with PCell and SCell Interruptions in Non-DRX with generic duplex modes</w:t>
      </w:r>
      <w:r>
        <w:tab/>
        <w:t>2675</w:t>
      </w:r>
    </w:p>
    <w:p w14:paraId="62C2FE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2675</w:t>
      </w:r>
    </w:p>
    <w:p w14:paraId="6D9FF1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2675</w:t>
      </w:r>
    </w:p>
    <w:p w14:paraId="2C00B4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2675</w:t>
      </w:r>
    </w:p>
    <w:p w14:paraId="320887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2676</w:t>
      </w:r>
    </w:p>
    <w:p w14:paraId="0C3C80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2676</w:t>
      </w:r>
    </w:p>
    <w:p w14:paraId="080FFB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2677</w:t>
      </w:r>
    </w:p>
    <w:p w14:paraId="682979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2678</w:t>
      </w:r>
    </w:p>
    <w:p w14:paraId="1A1C19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2681</w:t>
      </w:r>
    </w:p>
    <w:p w14:paraId="430D4FF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8.16.85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Known SCell in Non-DRX with generic duplex modes</w:t>
      </w:r>
      <w:r>
        <w:tab/>
        <w:t>2684</w:t>
      </w:r>
    </w:p>
    <w:p w14:paraId="70C1F9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2684</w:t>
      </w:r>
    </w:p>
    <w:p w14:paraId="5C80CE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2684</w:t>
      </w:r>
    </w:p>
    <w:p w14:paraId="547249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2684</w:t>
      </w:r>
    </w:p>
    <w:p w14:paraId="3F6839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2685</w:t>
      </w:r>
    </w:p>
    <w:p w14:paraId="1C6956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2685</w:t>
      </w:r>
    </w:p>
    <w:p w14:paraId="10337D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2686</w:t>
      </w:r>
    </w:p>
    <w:p w14:paraId="22744CD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2690</w:t>
      </w:r>
    </w:p>
    <w:p w14:paraId="62B595D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2693</w:t>
      </w:r>
    </w:p>
    <w:p w14:paraId="6B427E5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8.16.86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Unknown SCell in Non-DRX with generic duplex modes</w:t>
      </w:r>
      <w:r>
        <w:tab/>
        <w:t>2694</w:t>
      </w:r>
    </w:p>
    <w:p w14:paraId="70F4FD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2694</w:t>
      </w:r>
    </w:p>
    <w:p w14:paraId="01AD54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2695</w:t>
      </w:r>
    </w:p>
    <w:p w14:paraId="719E76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2695</w:t>
      </w:r>
    </w:p>
    <w:p w14:paraId="6730795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2696</w:t>
      </w:r>
    </w:p>
    <w:p w14:paraId="49AC43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2696</w:t>
      </w:r>
    </w:p>
    <w:p w14:paraId="70B565A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2697</w:t>
      </w:r>
    </w:p>
    <w:p w14:paraId="7A08CF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2701</w:t>
      </w:r>
    </w:p>
    <w:p w14:paraId="3F10C8A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2703</w:t>
      </w:r>
    </w:p>
    <w:p w14:paraId="01EF28D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8.16.87</w:t>
      </w:r>
      <w:r>
        <w:rPr>
          <w:rFonts w:ascii="Calibri" w:hAnsi="Calibri"/>
          <w:kern w:val="2"/>
          <w:sz w:val="24"/>
          <w:szCs w:val="24"/>
        </w:rPr>
        <w:tab/>
      </w:r>
      <w:r>
        <w:t>4 DL CA Event Triggered Reporting under Deactivated SCells in Non-DRX with generic duplex modes</w:t>
      </w:r>
      <w:r>
        <w:tab/>
        <w:t>2705</w:t>
      </w:r>
    </w:p>
    <w:p w14:paraId="4EFF20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2705</w:t>
      </w:r>
    </w:p>
    <w:p w14:paraId="2C80E2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2705</w:t>
      </w:r>
    </w:p>
    <w:p w14:paraId="678FFF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2705</w:t>
      </w:r>
    </w:p>
    <w:p w14:paraId="1A38E0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2705</w:t>
      </w:r>
    </w:p>
    <w:p w14:paraId="131415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2705</w:t>
      </w:r>
    </w:p>
    <w:p w14:paraId="048C75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2707</w:t>
      </w:r>
    </w:p>
    <w:p w14:paraId="1B8D4B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2708</w:t>
      </w:r>
    </w:p>
    <w:p w14:paraId="16A181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2712</w:t>
      </w:r>
    </w:p>
    <w:p w14:paraId="4CFDE4F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8.16.88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2716</w:t>
      </w:r>
    </w:p>
    <w:p w14:paraId="434516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2716</w:t>
      </w:r>
    </w:p>
    <w:p w14:paraId="4C846B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2716</w:t>
      </w:r>
    </w:p>
    <w:p w14:paraId="0F0AC68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2716</w:t>
      </w:r>
    </w:p>
    <w:p w14:paraId="2B6E30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2716</w:t>
      </w:r>
    </w:p>
    <w:p w14:paraId="3D4115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2716</w:t>
      </w:r>
    </w:p>
    <w:p w14:paraId="04D659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2717</w:t>
      </w:r>
    </w:p>
    <w:p w14:paraId="2E36803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2718</w:t>
      </w:r>
    </w:p>
    <w:p w14:paraId="7BE294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2722</w:t>
      </w:r>
    </w:p>
    <w:p w14:paraId="3E61312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8.16.89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Known SCell in Non-DRX with generic duplex modes</w:t>
      </w:r>
      <w:r>
        <w:tab/>
        <w:t>2728</w:t>
      </w:r>
    </w:p>
    <w:p w14:paraId="31A6BE4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2728</w:t>
      </w:r>
    </w:p>
    <w:p w14:paraId="64DF0E0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2728</w:t>
      </w:r>
    </w:p>
    <w:p w14:paraId="5C29E0A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2728</w:t>
      </w:r>
    </w:p>
    <w:p w14:paraId="4D9C7D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2729</w:t>
      </w:r>
    </w:p>
    <w:p w14:paraId="0779044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2729</w:t>
      </w:r>
    </w:p>
    <w:p w14:paraId="48A5CE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2730</w:t>
      </w:r>
    </w:p>
    <w:p w14:paraId="1BEF82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2736</w:t>
      </w:r>
    </w:p>
    <w:p w14:paraId="4E61E05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2738</w:t>
      </w:r>
    </w:p>
    <w:p w14:paraId="1BE894A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8.16.90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Unknown SCell in Non-DRX with generic duplex modes</w:t>
      </w:r>
      <w:r>
        <w:tab/>
        <w:t>2741</w:t>
      </w:r>
    </w:p>
    <w:p w14:paraId="449C31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2741</w:t>
      </w:r>
    </w:p>
    <w:p w14:paraId="37330C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2741</w:t>
      </w:r>
    </w:p>
    <w:p w14:paraId="3C8138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2741</w:t>
      </w:r>
    </w:p>
    <w:p w14:paraId="446630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2742</w:t>
      </w:r>
    </w:p>
    <w:p w14:paraId="1F696C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2742</w:t>
      </w:r>
    </w:p>
    <w:p w14:paraId="2A65E5D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2743</w:t>
      </w:r>
    </w:p>
    <w:p w14:paraId="222E1C6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2749</w:t>
      </w:r>
    </w:p>
    <w:p w14:paraId="5E046B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2752</w:t>
      </w:r>
    </w:p>
    <w:p w14:paraId="6AAEC6A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8.16.91</w:t>
      </w:r>
      <w:r>
        <w:rPr>
          <w:rFonts w:ascii="Calibri" w:hAnsi="Calibri"/>
          <w:kern w:val="2"/>
          <w:sz w:val="24"/>
          <w:szCs w:val="24"/>
        </w:rPr>
        <w:tab/>
      </w:r>
      <w:r>
        <w:t>5 DL CA Event Triggered Reporting under Deactivated SCells in Non-DRX with generic duplex modes</w:t>
      </w:r>
      <w:r>
        <w:tab/>
        <w:t>2754</w:t>
      </w:r>
    </w:p>
    <w:p w14:paraId="4E090D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2754</w:t>
      </w:r>
    </w:p>
    <w:p w14:paraId="4C4E3C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2754</w:t>
      </w:r>
    </w:p>
    <w:p w14:paraId="707D45D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2755</w:t>
      </w:r>
    </w:p>
    <w:p w14:paraId="10EC92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2755</w:t>
      </w:r>
    </w:p>
    <w:p w14:paraId="5EC508B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2755</w:t>
      </w:r>
    </w:p>
    <w:p w14:paraId="47EB27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2756</w:t>
      </w:r>
    </w:p>
    <w:p w14:paraId="2347B7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2758</w:t>
      </w:r>
    </w:p>
    <w:p w14:paraId="11625B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2762</w:t>
      </w:r>
    </w:p>
    <w:p w14:paraId="05579AE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8.16.92</w:t>
      </w:r>
      <w:r>
        <w:rPr>
          <w:rFonts w:ascii="Calibri" w:hAnsi="Calibri"/>
          <w:kern w:val="2"/>
          <w:sz w:val="24"/>
          <w:szCs w:val="24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CA4F9C">
        <w:rPr>
          <w:rFonts w:eastAsia="PMingLiU"/>
        </w:rPr>
        <w:t>with generic duplex modes</w:t>
      </w:r>
      <w:r>
        <w:tab/>
        <w:t>2765</w:t>
      </w:r>
    </w:p>
    <w:p w14:paraId="0CDDAE5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2765</w:t>
      </w:r>
    </w:p>
    <w:p w14:paraId="2F76EC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2765</w:t>
      </w:r>
    </w:p>
    <w:p w14:paraId="005F4FA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2766</w:t>
      </w:r>
    </w:p>
    <w:p w14:paraId="637F51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2766</w:t>
      </w:r>
    </w:p>
    <w:p w14:paraId="265DA6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2766</w:t>
      </w:r>
    </w:p>
    <w:p w14:paraId="71BEBEF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2767</w:t>
      </w:r>
    </w:p>
    <w:p w14:paraId="3DB1A11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2768</w:t>
      </w:r>
    </w:p>
    <w:p w14:paraId="627CC2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2771</w:t>
      </w:r>
    </w:p>
    <w:p w14:paraId="674419F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8.16.93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Known SCell in Non-DRX with generic duplex modes</w:t>
      </w:r>
      <w:r>
        <w:tab/>
        <w:t>2777</w:t>
      </w:r>
    </w:p>
    <w:p w14:paraId="3AA60E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2777</w:t>
      </w:r>
    </w:p>
    <w:p w14:paraId="0F7D73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2777</w:t>
      </w:r>
    </w:p>
    <w:p w14:paraId="5AB4D1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2778</w:t>
      </w:r>
    </w:p>
    <w:p w14:paraId="65D828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2779</w:t>
      </w:r>
    </w:p>
    <w:p w14:paraId="308830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2779</w:t>
      </w:r>
    </w:p>
    <w:p w14:paraId="73C939F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2780</w:t>
      </w:r>
    </w:p>
    <w:p w14:paraId="09C121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2787</w:t>
      </w:r>
    </w:p>
    <w:p w14:paraId="512680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2791</w:t>
      </w:r>
    </w:p>
    <w:p w14:paraId="4D15E0B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8.16.94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Unknown SCell in Non-DRX with generic duplex modes</w:t>
      </w:r>
      <w:r>
        <w:tab/>
        <w:t>2795</w:t>
      </w:r>
    </w:p>
    <w:p w14:paraId="5B59DF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2795</w:t>
      </w:r>
    </w:p>
    <w:p w14:paraId="21EA00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2795</w:t>
      </w:r>
    </w:p>
    <w:p w14:paraId="29158B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2795</w:t>
      </w:r>
    </w:p>
    <w:p w14:paraId="3A8251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2796</w:t>
      </w:r>
    </w:p>
    <w:p w14:paraId="348BAD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2796</w:t>
      </w:r>
    </w:p>
    <w:p w14:paraId="6D9790D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2798</w:t>
      </w:r>
    </w:p>
    <w:p w14:paraId="6A9CCC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2805</w:t>
      </w:r>
    </w:p>
    <w:p w14:paraId="1C6F19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2808</w:t>
      </w:r>
    </w:p>
    <w:p w14:paraId="6D44A99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8.16.95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under Deactivated SCells in Non-DRX with generic duplex modes</w:t>
      </w:r>
      <w:r>
        <w:tab/>
        <w:t>2812</w:t>
      </w:r>
    </w:p>
    <w:p w14:paraId="7E2C00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2812</w:t>
      </w:r>
    </w:p>
    <w:p w14:paraId="79264E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2812</w:t>
      </w:r>
    </w:p>
    <w:p w14:paraId="4D9D47C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2813</w:t>
      </w:r>
    </w:p>
    <w:p w14:paraId="25D6A23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2813</w:t>
      </w:r>
    </w:p>
    <w:p w14:paraId="3618D4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2813</w:t>
      </w:r>
    </w:p>
    <w:p w14:paraId="719FA3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8.16.95.4.2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2815</w:t>
      </w:r>
    </w:p>
    <w:p w14:paraId="1448BF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2817</w:t>
      </w:r>
    </w:p>
    <w:p w14:paraId="45D450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2823</w:t>
      </w:r>
    </w:p>
    <w:p w14:paraId="7D31331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8.16.96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on Deactivated SCell with PCell and SCell Interruptions in Non-DRX with generic duplex modes</w:t>
      </w:r>
      <w:r>
        <w:tab/>
        <w:t>2829</w:t>
      </w:r>
    </w:p>
    <w:p w14:paraId="6382E7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2829</w:t>
      </w:r>
    </w:p>
    <w:p w14:paraId="2FF35A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2829</w:t>
      </w:r>
    </w:p>
    <w:p w14:paraId="25D8D1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2829</w:t>
      </w:r>
    </w:p>
    <w:p w14:paraId="09FCA0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2830</w:t>
      </w:r>
    </w:p>
    <w:p w14:paraId="3BB422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2830</w:t>
      </w:r>
    </w:p>
    <w:p w14:paraId="08A962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2832</w:t>
      </w:r>
    </w:p>
    <w:p w14:paraId="654044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2833</w:t>
      </w:r>
    </w:p>
    <w:p w14:paraId="6D8B81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2839</w:t>
      </w:r>
    </w:p>
    <w:p w14:paraId="1BE92E9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8.16.97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Known SCell in Non-DRX with generic duplex modes</w:t>
      </w:r>
      <w:r>
        <w:tab/>
        <w:t>2845</w:t>
      </w:r>
    </w:p>
    <w:p w14:paraId="5BAD2A6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2845</w:t>
      </w:r>
    </w:p>
    <w:p w14:paraId="1D4079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2845</w:t>
      </w:r>
    </w:p>
    <w:p w14:paraId="4D7673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2845</w:t>
      </w:r>
    </w:p>
    <w:p w14:paraId="5445EE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2845</w:t>
      </w:r>
    </w:p>
    <w:p w14:paraId="19CA03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2845</w:t>
      </w:r>
    </w:p>
    <w:p w14:paraId="75E2CD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2848</w:t>
      </w:r>
    </w:p>
    <w:p w14:paraId="18F85C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2855</w:t>
      </w:r>
    </w:p>
    <w:p w14:paraId="0B075C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2856</w:t>
      </w:r>
    </w:p>
    <w:p w14:paraId="34760D3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8.16.98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Unknown SCell in Non-DRX with generic duplex modes</w:t>
      </w:r>
      <w:r>
        <w:tab/>
        <w:t>2860</w:t>
      </w:r>
    </w:p>
    <w:p w14:paraId="2FE61D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2860</w:t>
      </w:r>
    </w:p>
    <w:p w14:paraId="2A0855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2860</w:t>
      </w:r>
    </w:p>
    <w:p w14:paraId="1CC61B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2860</w:t>
      </w:r>
    </w:p>
    <w:p w14:paraId="77252F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2860</w:t>
      </w:r>
    </w:p>
    <w:p w14:paraId="6895C1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2860</w:t>
      </w:r>
    </w:p>
    <w:p w14:paraId="54401FB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2863</w:t>
      </w:r>
    </w:p>
    <w:p w14:paraId="3B0C8AC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2866</w:t>
      </w:r>
    </w:p>
    <w:p w14:paraId="6B3537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2868</w:t>
      </w:r>
    </w:p>
    <w:p w14:paraId="73A9C9A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8.16.99</w:t>
      </w:r>
      <w:r>
        <w:rPr>
          <w:rFonts w:ascii="Calibri" w:hAnsi="Calibri"/>
          <w:kern w:val="2"/>
          <w:sz w:val="24"/>
          <w:szCs w:val="24"/>
        </w:rPr>
        <w:tab/>
      </w:r>
      <w:r>
        <w:t>7 DL CA Event Triggered Reporting under Deactivated SCells in Non-DRX with generic duplex modes</w:t>
      </w:r>
      <w:r>
        <w:tab/>
        <w:t>2872</w:t>
      </w:r>
    </w:p>
    <w:p w14:paraId="53AAB9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2872</w:t>
      </w:r>
    </w:p>
    <w:p w14:paraId="579790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2872</w:t>
      </w:r>
    </w:p>
    <w:p w14:paraId="6C855C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2872</w:t>
      </w:r>
    </w:p>
    <w:p w14:paraId="533EAE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2872</w:t>
      </w:r>
    </w:p>
    <w:p w14:paraId="26B773A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2872</w:t>
      </w:r>
    </w:p>
    <w:p w14:paraId="66DBB9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2875</w:t>
      </w:r>
    </w:p>
    <w:p w14:paraId="165573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2877</w:t>
      </w:r>
    </w:p>
    <w:p w14:paraId="673E71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8.16.99.5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2883</w:t>
      </w:r>
    </w:p>
    <w:p w14:paraId="61A6DBB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8.16.100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2890</w:t>
      </w:r>
    </w:p>
    <w:p w14:paraId="59488E5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2890</w:t>
      </w:r>
    </w:p>
    <w:p w14:paraId="4F889D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2890</w:t>
      </w:r>
    </w:p>
    <w:p w14:paraId="4701D8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2890</w:t>
      </w:r>
    </w:p>
    <w:p w14:paraId="2CD3FAD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2890</w:t>
      </w:r>
    </w:p>
    <w:p w14:paraId="5B4A96B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2890</w:t>
      </w:r>
    </w:p>
    <w:p w14:paraId="5783F1E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2892</w:t>
      </w:r>
    </w:p>
    <w:p w14:paraId="7BE4BA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2893</w:t>
      </w:r>
    </w:p>
    <w:p w14:paraId="10D7BE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2899</w:t>
      </w:r>
    </w:p>
    <w:p w14:paraId="3FAB67E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8.16.101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Known SCell in Non-DRX with generic duplex modes</w:t>
      </w:r>
      <w:r>
        <w:tab/>
        <w:t>2905</w:t>
      </w:r>
    </w:p>
    <w:p w14:paraId="2DBE1F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2905</w:t>
      </w:r>
    </w:p>
    <w:p w14:paraId="71C675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2905</w:t>
      </w:r>
    </w:p>
    <w:p w14:paraId="659772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2905</w:t>
      </w:r>
    </w:p>
    <w:p w14:paraId="7E19AD9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2906</w:t>
      </w:r>
    </w:p>
    <w:p w14:paraId="3A24D6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2906</w:t>
      </w:r>
    </w:p>
    <w:p w14:paraId="323F9DD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2907</w:t>
      </w:r>
    </w:p>
    <w:p w14:paraId="4D976A4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2914</w:t>
      </w:r>
    </w:p>
    <w:p w14:paraId="44D59E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2914</w:t>
      </w:r>
    </w:p>
    <w:p w14:paraId="5233691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bCs/>
        </w:rPr>
        <w:t>8.16.102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Unknown SCell in Non-DRX with generic duplex modes</w:t>
      </w:r>
      <w:r>
        <w:tab/>
        <w:t>2920</w:t>
      </w:r>
    </w:p>
    <w:p w14:paraId="195399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8.16.102.1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2920</w:t>
      </w:r>
    </w:p>
    <w:p w14:paraId="372398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2920</w:t>
      </w:r>
    </w:p>
    <w:p w14:paraId="6B8C64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2920</w:t>
      </w:r>
    </w:p>
    <w:p w14:paraId="040A2D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2921</w:t>
      </w:r>
    </w:p>
    <w:p w14:paraId="157E66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2921</w:t>
      </w:r>
    </w:p>
    <w:p w14:paraId="2D3B828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2922</w:t>
      </w:r>
    </w:p>
    <w:p w14:paraId="5F0B08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2926</w:t>
      </w:r>
    </w:p>
    <w:p w14:paraId="454A3F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2926</w:t>
      </w:r>
    </w:p>
    <w:p w14:paraId="4C76B15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8.16.103 E-UTRAN FDD hibernation and activation of known SCell in non-DRX</w:t>
      </w:r>
      <w:r>
        <w:tab/>
        <w:t>2932</w:t>
      </w:r>
    </w:p>
    <w:p w14:paraId="007D37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2932</w:t>
      </w:r>
    </w:p>
    <w:p w14:paraId="5EB425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2932</w:t>
      </w:r>
    </w:p>
    <w:p w14:paraId="4013C2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2932</w:t>
      </w:r>
    </w:p>
    <w:p w14:paraId="511456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2933</w:t>
      </w:r>
    </w:p>
    <w:p w14:paraId="143EE29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2933</w:t>
      </w:r>
    </w:p>
    <w:p w14:paraId="4B87C4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2934</w:t>
      </w:r>
    </w:p>
    <w:p w14:paraId="328190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2937</w:t>
      </w:r>
    </w:p>
    <w:p w14:paraId="2F865F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2940</w:t>
      </w:r>
    </w:p>
    <w:p w14:paraId="50FF23D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8.16.103A E-UTRAN TDD hibernation and activation of known SCell in non-DRX</w:t>
      </w:r>
      <w:r>
        <w:tab/>
        <w:t>2942</w:t>
      </w:r>
    </w:p>
    <w:p w14:paraId="670E89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2942</w:t>
      </w:r>
    </w:p>
    <w:p w14:paraId="33B74B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2942</w:t>
      </w:r>
    </w:p>
    <w:p w14:paraId="19D3CF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2942</w:t>
      </w:r>
    </w:p>
    <w:p w14:paraId="6DD43C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2943</w:t>
      </w:r>
    </w:p>
    <w:p w14:paraId="021579F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2943</w:t>
      </w:r>
    </w:p>
    <w:p w14:paraId="0CF5D1A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2944</w:t>
      </w:r>
    </w:p>
    <w:p w14:paraId="4D77C4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2948</w:t>
      </w:r>
    </w:p>
    <w:p w14:paraId="06B9C6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2950</w:t>
      </w:r>
    </w:p>
    <w:p w14:paraId="1FF9F6F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8.16.104 E-UTRAN FDD hibernation and activation of unknown SCell in non-DRX</w:t>
      </w:r>
      <w:r>
        <w:tab/>
        <w:t>2952</w:t>
      </w:r>
    </w:p>
    <w:p w14:paraId="5383CD3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2952</w:t>
      </w:r>
    </w:p>
    <w:p w14:paraId="026400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2952</w:t>
      </w:r>
    </w:p>
    <w:p w14:paraId="5168D3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2952</w:t>
      </w:r>
    </w:p>
    <w:p w14:paraId="3D88FA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2953</w:t>
      </w:r>
    </w:p>
    <w:p w14:paraId="4B098F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2953</w:t>
      </w:r>
    </w:p>
    <w:p w14:paraId="48CDD24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2954</w:t>
      </w:r>
    </w:p>
    <w:p w14:paraId="1B08D26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2957</w:t>
      </w:r>
    </w:p>
    <w:p w14:paraId="3C7D50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2959</w:t>
      </w:r>
    </w:p>
    <w:p w14:paraId="2E95755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8.16.104A E-UTRAN TDD hibernation and activation of unknown SCell in non-DRX</w:t>
      </w:r>
      <w:r>
        <w:tab/>
        <w:t>2962</w:t>
      </w:r>
    </w:p>
    <w:p w14:paraId="36C2CE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2962</w:t>
      </w:r>
    </w:p>
    <w:p w14:paraId="6A8A9D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2962</w:t>
      </w:r>
    </w:p>
    <w:p w14:paraId="62B9608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2962</w:t>
      </w:r>
    </w:p>
    <w:p w14:paraId="7CB83D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2963</w:t>
      </w:r>
    </w:p>
    <w:p w14:paraId="4314D0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2963</w:t>
      </w:r>
    </w:p>
    <w:p w14:paraId="1094443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2964</w:t>
      </w:r>
    </w:p>
    <w:p w14:paraId="230903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2968</w:t>
      </w:r>
    </w:p>
    <w:p w14:paraId="2BCE032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2970</w:t>
      </w:r>
    </w:p>
    <w:p w14:paraId="195C517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 Measurements for E-UTRAN Carrier Aggregation</w:t>
      </w:r>
      <w:r>
        <w:tab/>
        <w:t>2973</w:t>
      </w:r>
    </w:p>
    <w:p w14:paraId="05AD97E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HRPD Measurements</w:t>
      </w:r>
      <w:r>
        <w:tab/>
        <w:t>2973</w:t>
      </w:r>
    </w:p>
    <w:p w14:paraId="6FA9145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2973</w:t>
      </w:r>
    </w:p>
    <w:p w14:paraId="447E39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2973</w:t>
      </w:r>
    </w:p>
    <w:p w14:paraId="397F325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2973</w:t>
      </w:r>
    </w:p>
    <w:p w14:paraId="5FBB50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requirement</w:t>
      </w:r>
      <w:r>
        <w:tab/>
        <w:t>2973</w:t>
      </w:r>
    </w:p>
    <w:p w14:paraId="30068C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2973</w:t>
      </w:r>
    </w:p>
    <w:p w14:paraId="064CA5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2973</w:t>
      </w:r>
    </w:p>
    <w:p w14:paraId="457F53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2974</w:t>
      </w:r>
    </w:p>
    <w:p w14:paraId="40C26B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2975</w:t>
      </w:r>
    </w:p>
    <w:p w14:paraId="7D9A82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2977</w:t>
      </w:r>
    </w:p>
    <w:p w14:paraId="2BA0424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8.19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CDMA2000 1X Measurements</w:t>
      </w:r>
      <w:r>
        <w:tab/>
        <w:t>2979</w:t>
      </w:r>
    </w:p>
    <w:p w14:paraId="3E1CAA3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TDD-CDMA2000 1X event triggered reporting under fading propagation conditions</w:t>
      </w:r>
      <w:r>
        <w:tab/>
        <w:t>2979</w:t>
      </w:r>
    </w:p>
    <w:p w14:paraId="6CBBC2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2979</w:t>
      </w:r>
    </w:p>
    <w:p w14:paraId="7A1AAD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2979</w:t>
      </w:r>
    </w:p>
    <w:p w14:paraId="6C851F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2979</w:t>
      </w:r>
    </w:p>
    <w:p w14:paraId="4A1891D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2979</w:t>
      </w:r>
    </w:p>
    <w:p w14:paraId="2B9F6CF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2979</w:t>
      </w:r>
    </w:p>
    <w:p w14:paraId="1E24691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2980</w:t>
      </w:r>
    </w:p>
    <w:p w14:paraId="75DF9E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2981</w:t>
      </w:r>
    </w:p>
    <w:p w14:paraId="1ED048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2983</w:t>
      </w:r>
    </w:p>
    <w:p w14:paraId="377A32B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8.20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cs="v4.2.0"/>
        </w:rPr>
        <w:t>Inter-frequency/RAT Measurements in CA mode</w:t>
      </w:r>
      <w:r>
        <w:tab/>
        <w:t>2985</w:t>
      </w:r>
    </w:p>
    <w:p w14:paraId="65F9472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8.20.1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2985</w:t>
      </w:r>
    </w:p>
    <w:p w14:paraId="272AF8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2985</w:t>
      </w:r>
    </w:p>
    <w:p w14:paraId="36932B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2985</w:t>
      </w:r>
    </w:p>
    <w:p w14:paraId="4703B2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2985</w:t>
      </w:r>
    </w:p>
    <w:p w14:paraId="73E4F6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2986</w:t>
      </w:r>
    </w:p>
    <w:p w14:paraId="31D375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2986</w:t>
      </w:r>
    </w:p>
    <w:p w14:paraId="18569B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2987</w:t>
      </w:r>
    </w:p>
    <w:p w14:paraId="4D8B2C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2988</w:t>
      </w:r>
    </w:p>
    <w:p w14:paraId="6F3890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2989</w:t>
      </w:r>
    </w:p>
    <w:p w14:paraId="680323E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2990</w:t>
      </w:r>
    </w:p>
    <w:p w14:paraId="5B85D6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2990</w:t>
      </w:r>
    </w:p>
    <w:p w14:paraId="3886787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2990</w:t>
      </w:r>
    </w:p>
    <w:p w14:paraId="19C808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2991</w:t>
      </w:r>
    </w:p>
    <w:p w14:paraId="29F27B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2992</w:t>
      </w:r>
    </w:p>
    <w:p w14:paraId="567C03A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2992</w:t>
      </w:r>
    </w:p>
    <w:p w14:paraId="6EA425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2993</w:t>
      </w:r>
    </w:p>
    <w:p w14:paraId="2A2D932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2993</w:t>
      </w:r>
    </w:p>
    <w:p w14:paraId="3173F5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2995</w:t>
      </w:r>
    </w:p>
    <w:p w14:paraId="4890777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2996</w:t>
      </w:r>
    </w:p>
    <w:p w14:paraId="6942EC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2996</w:t>
      </w:r>
    </w:p>
    <w:p w14:paraId="476CBC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2996</w:t>
      </w:r>
    </w:p>
    <w:p w14:paraId="318339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2996</w:t>
      </w:r>
    </w:p>
    <w:p w14:paraId="123F6E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2996</w:t>
      </w:r>
    </w:p>
    <w:p w14:paraId="26915F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CA4F9C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2996</w:t>
      </w:r>
    </w:p>
    <w:p w14:paraId="31FF68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2997</w:t>
      </w:r>
    </w:p>
    <w:p w14:paraId="2E5E78B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CA4F9C">
        <w:rPr>
          <w:rFonts w:eastAsia="Malgun Gothic"/>
          <w:lang w:eastAsia="ko-KR"/>
        </w:rPr>
        <w:t>2A</w:t>
      </w:r>
      <w:r>
        <w:t>.4.</w:t>
      </w:r>
      <w:r w:rsidRPr="00CA4F9C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Malgun Gothic"/>
          <w:lang w:eastAsia="ko-KR"/>
        </w:rPr>
        <w:t>Message contents</w:t>
      </w:r>
      <w:r>
        <w:tab/>
        <w:t>2997</w:t>
      </w:r>
    </w:p>
    <w:p w14:paraId="794967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2997</w:t>
      </w:r>
    </w:p>
    <w:p w14:paraId="1010EEB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8.20.2B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2998</w:t>
      </w:r>
    </w:p>
    <w:p w14:paraId="74A234D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2998</w:t>
      </w:r>
    </w:p>
    <w:p w14:paraId="0DD251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2998</w:t>
      </w:r>
    </w:p>
    <w:p w14:paraId="588519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2998</w:t>
      </w:r>
    </w:p>
    <w:p w14:paraId="05204A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2998</w:t>
      </w:r>
    </w:p>
    <w:p w14:paraId="42D0D4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CA4F9C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2998</w:t>
      </w:r>
    </w:p>
    <w:p w14:paraId="606C9E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CA4F9C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2999</w:t>
      </w:r>
    </w:p>
    <w:p w14:paraId="4208A3B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CA4F9C">
        <w:rPr>
          <w:rFonts w:eastAsia="Malgun Gothic"/>
          <w:lang w:eastAsia="ko-KR"/>
        </w:rPr>
        <w:t>B</w:t>
      </w:r>
      <w:r>
        <w:t>.4.</w:t>
      </w:r>
      <w:r w:rsidRPr="00CA4F9C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Malgun Gothic"/>
          <w:lang w:eastAsia="ko-KR"/>
        </w:rPr>
        <w:t>Message contents</w:t>
      </w:r>
      <w:r>
        <w:tab/>
        <w:t>2999</w:t>
      </w:r>
    </w:p>
    <w:p w14:paraId="607E2EF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8.20.2B.5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2999</w:t>
      </w:r>
    </w:p>
    <w:p w14:paraId="63DCF1D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8.20.3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3000</w:t>
      </w:r>
    </w:p>
    <w:p w14:paraId="2E3637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3000</w:t>
      </w:r>
    </w:p>
    <w:p w14:paraId="70E98E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3001</w:t>
      </w:r>
    </w:p>
    <w:p w14:paraId="4B1E4C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3001</w:t>
      </w:r>
    </w:p>
    <w:p w14:paraId="646ADD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3002</w:t>
      </w:r>
    </w:p>
    <w:p w14:paraId="72B653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3002</w:t>
      </w:r>
    </w:p>
    <w:p w14:paraId="57A327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3003</w:t>
      </w:r>
    </w:p>
    <w:p w14:paraId="2932B8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3004</w:t>
      </w:r>
    </w:p>
    <w:p w14:paraId="19CE8F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3006</w:t>
      </w:r>
    </w:p>
    <w:p w14:paraId="2464D0B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8.20.4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3007</w:t>
      </w:r>
    </w:p>
    <w:p w14:paraId="4AA899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3007</w:t>
      </w:r>
    </w:p>
    <w:p w14:paraId="412727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3008</w:t>
      </w:r>
    </w:p>
    <w:p w14:paraId="162E5D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3008</w:t>
      </w:r>
    </w:p>
    <w:p w14:paraId="0BD07C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3009</w:t>
      </w:r>
    </w:p>
    <w:p w14:paraId="5849DE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3009</w:t>
      </w:r>
    </w:p>
    <w:p w14:paraId="24D9FBA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3010</w:t>
      </w:r>
    </w:p>
    <w:p w14:paraId="599769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3011</w:t>
      </w:r>
    </w:p>
    <w:p w14:paraId="20B8BE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3013</w:t>
      </w:r>
    </w:p>
    <w:p w14:paraId="6A6B801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8.20.4A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3014</w:t>
      </w:r>
    </w:p>
    <w:p w14:paraId="391F28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3014</w:t>
      </w:r>
    </w:p>
    <w:p w14:paraId="7B4ED3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3015</w:t>
      </w:r>
    </w:p>
    <w:p w14:paraId="1A14E2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3015</w:t>
      </w:r>
    </w:p>
    <w:p w14:paraId="2E4595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3015</w:t>
      </w:r>
    </w:p>
    <w:p w14:paraId="3E94404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CA4F9C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3015</w:t>
      </w:r>
    </w:p>
    <w:p w14:paraId="587254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3016</w:t>
      </w:r>
    </w:p>
    <w:p w14:paraId="352F365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CA4F9C">
        <w:rPr>
          <w:rFonts w:eastAsia="Malgun Gothic"/>
          <w:lang w:eastAsia="ko-KR"/>
        </w:rPr>
        <w:t>A</w:t>
      </w:r>
      <w:r>
        <w:t>.4.</w:t>
      </w:r>
      <w:r w:rsidRPr="00CA4F9C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Malgun Gothic"/>
          <w:lang w:eastAsia="ko-KR"/>
        </w:rPr>
        <w:t>Message contents</w:t>
      </w:r>
      <w:r>
        <w:tab/>
        <w:t>3016</w:t>
      </w:r>
    </w:p>
    <w:p w14:paraId="6F43C7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3016</w:t>
      </w:r>
    </w:p>
    <w:p w14:paraId="1659844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8.20.4B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3017</w:t>
      </w:r>
    </w:p>
    <w:p w14:paraId="033530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3017</w:t>
      </w:r>
    </w:p>
    <w:p w14:paraId="2A88DC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3018</w:t>
      </w:r>
    </w:p>
    <w:p w14:paraId="5F80A8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3018</w:t>
      </w:r>
    </w:p>
    <w:p w14:paraId="65DD1E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3018</w:t>
      </w:r>
    </w:p>
    <w:p w14:paraId="6EEBF4F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CA4F9C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3018</w:t>
      </w:r>
    </w:p>
    <w:p w14:paraId="6D21FE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3019</w:t>
      </w:r>
    </w:p>
    <w:p w14:paraId="4C2978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CA4F9C">
        <w:rPr>
          <w:rFonts w:eastAsia="Malgun Gothic"/>
          <w:lang w:eastAsia="ko-KR"/>
        </w:rPr>
        <w:t>4B</w:t>
      </w:r>
      <w:r>
        <w:t>.4.</w:t>
      </w:r>
      <w:r w:rsidRPr="00CA4F9C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Malgun Gothic"/>
          <w:lang w:eastAsia="ko-KR"/>
        </w:rPr>
        <w:t>Message contents</w:t>
      </w:r>
      <w:r>
        <w:tab/>
        <w:t>3019</w:t>
      </w:r>
    </w:p>
    <w:p w14:paraId="6DFA104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8.20.4B.5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3019</w:t>
      </w:r>
    </w:p>
    <w:p w14:paraId="2D500F0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3020</w:t>
      </w:r>
    </w:p>
    <w:p w14:paraId="735D23B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Discovery Signal</w:t>
      </w:r>
      <w:r w:rsidRPr="00CA4F9C">
        <w:rPr>
          <w:rFonts w:eastAsia="SimSun"/>
          <w:lang w:eastAsia="zh-CN"/>
        </w:rPr>
        <w:t xml:space="preserve"> Measurements</w:t>
      </w:r>
      <w:r>
        <w:tab/>
        <w:t>3021</w:t>
      </w:r>
    </w:p>
    <w:p w14:paraId="5730B2D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3021</w:t>
      </w:r>
    </w:p>
    <w:p w14:paraId="024AEB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3021</w:t>
      </w:r>
    </w:p>
    <w:p w14:paraId="0F2FF9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3021</w:t>
      </w:r>
    </w:p>
    <w:p w14:paraId="3E732D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3021</w:t>
      </w:r>
    </w:p>
    <w:p w14:paraId="639D43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3022</w:t>
      </w:r>
    </w:p>
    <w:p w14:paraId="23251B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3022</w:t>
      </w:r>
    </w:p>
    <w:p w14:paraId="61939D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3022</w:t>
      </w:r>
    </w:p>
    <w:p w14:paraId="7717A2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3023</w:t>
      </w:r>
    </w:p>
    <w:p w14:paraId="60BCE5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3026</w:t>
      </w:r>
    </w:p>
    <w:p w14:paraId="49B4119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3028</w:t>
      </w:r>
    </w:p>
    <w:p w14:paraId="1C135D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3028</w:t>
      </w:r>
    </w:p>
    <w:p w14:paraId="2DFA49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3028</w:t>
      </w:r>
    </w:p>
    <w:p w14:paraId="75D88BC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3028</w:t>
      </w:r>
    </w:p>
    <w:p w14:paraId="0F76B9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3029</w:t>
      </w:r>
    </w:p>
    <w:p w14:paraId="58B8CD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3029</w:t>
      </w:r>
    </w:p>
    <w:p w14:paraId="44A352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3030</w:t>
      </w:r>
    </w:p>
    <w:p w14:paraId="489519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3031</w:t>
      </w:r>
    </w:p>
    <w:p w14:paraId="1B0A20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3033</w:t>
      </w:r>
    </w:p>
    <w:p w14:paraId="6E847CA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3035</w:t>
      </w:r>
    </w:p>
    <w:p w14:paraId="6BB037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3035</w:t>
      </w:r>
    </w:p>
    <w:p w14:paraId="6246EE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3035</w:t>
      </w:r>
    </w:p>
    <w:p w14:paraId="56282C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3036</w:t>
      </w:r>
    </w:p>
    <w:p w14:paraId="5E2E4D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3037</w:t>
      </w:r>
    </w:p>
    <w:p w14:paraId="314D033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3037</w:t>
      </w:r>
    </w:p>
    <w:p w14:paraId="728240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3037</w:t>
      </w:r>
    </w:p>
    <w:p w14:paraId="09E708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3038</w:t>
      </w:r>
    </w:p>
    <w:p w14:paraId="7F2CB4D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3041</w:t>
      </w:r>
    </w:p>
    <w:p w14:paraId="7123497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3044</w:t>
      </w:r>
    </w:p>
    <w:p w14:paraId="71C649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3044</w:t>
      </w:r>
    </w:p>
    <w:p w14:paraId="5F0443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3044</w:t>
      </w:r>
    </w:p>
    <w:p w14:paraId="418CB9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3044</w:t>
      </w:r>
    </w:p>
    <w:p w14:paraId="4EB3D4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3045</w:t>
      </w:r>
    </w:p>
    <w:p w14:paraId="63DD13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3045</w:t>
      </w:r>
    </w:p>
    <w:p w14:paraId="334BCE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3046</w:t>
      </w:r>
    </w:p>
    <w:p w14:paraId="7E3604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3046</w:t>
      </w:r>
    </w:p>
    <w:p w14:paraId="79618D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3049</w:t>
      </w:r>
    </w:p>
    <w:p w14:paraId="2E89A6C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8.22.5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intra-frequency event triggered reporting </w:t>
      </w:r>
      <w:r w:rsidRPr="00CA4F9C">
        <w:rPr>
          <w:rFonts w:cs="v4.2.0"/>
        </w:rPr>
        <w:t>in DRX based on</w:t>
      </w:r>
      <w:r>
        <w:t xml:space="preserve"> CSI-RS based discovery signal</w:t>
      </w:r>
      <w:r>
        <w:tab/>
        <w:t>3051</w:t>
      </w:r>
    </w:p>
    <w:p w14:paraId="71CECC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3051</w:t>
      </w:r>
    </w:p>
    <w:p w14:paraId="259843E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3051</w:t>
      </w:r>
    </w:p>
    <w:p w14:paraId="5D723B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3052</w:t>
      </w:r>
    </w:p>
    <w:p w14:paraId="0257FE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3053</w:t>
      </w:r>
    </w:p>
    <w:p w14:paraId="04DA0E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3053</w:t>
      </w:r>
    </w:p>
    <w:p w14:paraId="3C797AF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3053</w:t>
      </w:r>
    </w:p>
    <w:p w14:paraId="1B706E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3054</w:t>
      </w:r>
    </w:p>
    <w:p w14:paraId="434763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3057</w:t>
      </w:r>
    </w:p>
    <w:p w14:paraId="24BDD41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bCs/>
        </w:rPr>
        <w:t xml:space="preserve">E-UTRAN TDD-TDD intra-frequency event triggered reporting </w:t>
      </w:r>
      <w:r w:rsidRPr="00CA4F9C">
        <w:rPr>
          <w:rFonts w:eastAsia="SimSun"/>
        </w:rPr>
        <w:t>in DRX based on</w:t>
      </w:r>
      <w:r w:rsidRPr="00CA4F9C">
        <w:rPr>
          <w:rFonts w:eastAsia="SimSun"/>
          <w:bCs/>
        </w:rPr>
        <w:t xml:space="preserve"> CSI-RS based discovery signal</w:t>
      </w:r>
      <w:r>
        <w:tab/>
        <w:t>3060</w:t>
      </w:r>
    </w:p>
    <w:p w14:paraId="217E567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3060</w:t>
      </w:r>
    </w:p>
    <w:p w14:paraId="06C8D4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3060</w:t>
      </w:r>
    </w:p>
    <w:p w14:paraId="619F2CF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3060</w:t>
      </w:r>
    </w:p>
    <w:p w14:paraId="328C2D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3061</w:t>
      </w:r>
    </w:p>
    <w:p w14:paraId="46BE908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3061</w:t>
      </w:r>
    </w:p>
    <w:p w14:paraId="17BADF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3062</w:t>
      </w:r>
    </w:p>
    <w:p w14:paraId="771A8A1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3062</w:t>
      </w:r>
    </w:p>
    <w:p w14:paraId="5030ED0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6</w:t>
      </w:r>
      <w:r w:rsidRPr="00CA4F9C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3066</w:t>
      </w:r>
    </w:p>
    <w:p w14:paraId="0002CAE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in DRX based on</w:t>
      </w:r>
      <w:r w:rsidRPr="00CA4F9C">
        <w:rPr>
          <w:bCs/>
          <w:color w:val="000000"/>
        </w:rPr>
        <w:t xml:space="preserve"> CSI-RS based discovery signal</w:t>
      </w:r>
      <w:r>
        <w:tab/>
        <w:t>3068</w:t>
      </w:r>
    </w:p>
    <w:p w14:paraId="062E45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3068</w:t>
      </w:r>
    </w:p>
    <w:p w14:paraId="381AD9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3068</w:t>
      </w:r>
    </w:p>
    <w:p w14:paraId="7924BD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3068</w:t>
      </w:r>
    </w:p>
    <w:p w14:paraId="1175DE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3069</w:t>
      </w:r>
    </w:p>
    <w:p w14:paraId="71D2F2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3069</w:t>
      </w:r>
    </w:p>
    <w:p w14:paraId="44B8A6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3070</w:t>
      </w:r>
    </w:p>
    <w:p w14:paraId="7AD42BF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3071</w:t>
      </w:r>
    </w:p>
    <w:p w14:paraId="38A749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3074</w:t>
      </w:r>
    </w:p>
    <w:p w14:paraId="04C8B66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bCs/>
        </w:rPr>
        <w:t>E-UTRAN TDD-TDD int</w:t>
      </w:r>
      <w:r w:rsidRPr="00CA4F9C">
        <w:rPr>
          <w:rFonts w:eastAsia="SimSun"/>
          <w:bCs/>
          <w:lang w:eastAsia="zh-CN"/>
        </w:rPr>
        <w:t>er</w:t>
      </w:r>
      <w:r w:rsidRPr="00CA4F9C">
        <w:rPr>
          <w:rFonts w:eastAsia="SimSun"/>
          <w:bCs/>
        </w:rPr>
        <w:t xml:space="preserve">-frequency event triggered reporting under fading propagation condition </w:t>
      </w:r>
      <w:r w:rsidRPr="00CA4F9C">
        <w:rPr>
          <w:rFonts w:eastAsia="SimSun"/>
        </w:rPr>
        <w:t>in DRX based on</w:t>
      </w:r>
      <w:r w:rsidRPr="00CA4F9C">
        <w:rPr>
          <w:rFonts w:eastAsia="SimSun"/>
          <w:bCs/>
        </w:rPr>
        <w:t xml:space="preserve"> CSI-RS based discovery signal</w:t>
      </w:r>
      <w:r>
        <w:tab/>
        <w:t>3076</w:t>
      </w:r>
    </w:p>
    <w:p w14:paraId="230ADD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3076</w:t>
      </w:r>
    </w:p>
    <w:p w14:paraId="72D774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3076</w:t>
      </w:r>
    </w:p>
    <w:p w14:paraId="4EAED3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3077</w:t>
      </w:r>
    </w:p>
    <w:p w14:paraId="23F43F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3078</w:t>
      </w:r>
    </w:p>
    <w:p w14:paraId="6C2B2F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3078</w:t>
      </w:r>
    </w:p>
    <w:p w14:paraId="4FD3A6C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3078</w:t>
      </w:r>
    </w:p>
    <w:p w14:paraId="05B0F1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3079</w:t>
      </w:r>
    </w:p>
    <w:p w14:paraId="701BC59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8.22.</w:t>
      </w:r>
      <w:r w:rsidRPr="00CA4F9C">
        <w:rPr>
          <w:rFonts w:eastAsia="SimSun"/>
          <w:lang w:eastAsia="zh-CN"/>
        </w:rPr>
        <w:t>8</w:t>
      </w:r>
      <w:r w:rsidRPr="00CA4F9C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3082</w:t>
      </w:r>
    </w:p>
    <w:p w14:paraId="74779A6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3085</w:t>
      </w:r>
    </w:p>
    <w:p w14:paraId="2B6B40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3085</w:t>
      </w:r>
    </w:p>
    <w:p w14:paraId="4CA79A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3085</w:t>
      </w:r>
    </w:p>
    <w:p w14:paraId="54EE1D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3085</w:t>
      </w:r>
    </w:p>
    <w:p w14:paraId="4DE52D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3086</w:t>
      </w:r>
    </w:p>
    <w:p w14:paraId="6C037D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3086</w:t>
      </w:r>
    </w:p>
    <w:p w14:paraId="5CFEFD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3087</w:t>
      </w:r>
    </w:p>
    <w:p w14:paraId="3D4AC06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3088</w:t>
      </w:r>
    </w:p>
    <w:p w14:paraId="77C45D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3091</w:t>
      </w:r>
    </w:p>
    <w:p w14:paraId="4357086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CRS based discovery signal</w:t>
      </w:r>
      <w:r>
        <w:tab/>
        <w:t>3093</w:t>
      </w:r>
    </w:p>
    <w:p w14:paraId="7CE95E1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3093</w:t>
      </w:r>
    </w:p>
    <w:p w14:paraId="1FCC2F1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3093</w:t>
      </w:r>
    </w:p>
    <w:p w14:paraId="773753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3093</w:t>
      </w:r>
    </w:p>
    <w:p w14:paraId="2096E6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3093</w:t>
      </w:r>
    </w:p>
    <w:p w14:paraId="581555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3093</w:t>
      </w:r>
    </w:p>
    <w:p w14:paraId="458D487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3094</w:t>
      </w:r>
    </w:p>
    <w:p w14:paraId="582318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3094</w:t>
      </w:r>
    </w:p>
    <w:p w14:paraId="5564B4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3098</w:t>
      </w:r>
    </w:p>
    <w:p w14:paraId="137D8B6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3100</w:t>
      </w:r>
    </w:p>
    <w:p w14:paraId="5259440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3100</w:t>
      </w:r>
    </w:p>
    <w:p w14:paraId="4592E1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3100</w:t>
      </w:r>
    </w:p>
    <w:p w14:paraId="2EF171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3100</w:t>
      </w:r>
    </w:p>
    <w:p w14:paraId="7FA2BF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3101</w:t>
      </w:r>
    </w:p>
    <w:p w14:paraId="21867C4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3101</w:t>
      </w:r>
    </w:p>
    <w:p w14:paraId="3F5B88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3102</w:t>
      </w:r>
    </w:p>
    <w:p w14:paraId="358C25D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3103</w:t>
      </w:r>
    </w:p>
    <w:p w14:paraId="5C9393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3107</w:t>
      </w:r>
    </w:p>
    <w:p w14:paraId="2487AD2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3109</w:t>
      </w:r>
    </w:p>
    <w:p w14:paraId="040B38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3109</w:t>
      </w:r>
    </w:p>
    <w:p w14:paraId="3D84F1E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3109</w:t>
      </w:r>
    </w:p>
    <w:p w14:paraId="304026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3109</w:t>
      </w:r>
    </w:p>
    <w:p w14:paraId="280718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3109</w:t>
      </w:r>
    </w:p>
    <w:p w14:paraId="333A03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3109</w:t>
      </w:r>
    </w:p>
    <w:p w14:paraId="53B569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3110</w:t>
      </w:r>
    </w:p>
    <w:p w14:paraId="7190A12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3114</w:t>
      </w:r>
    </w:p>
    <w:p w14:paraId="54839C7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4"/>
          <w:szCs w:val="24"/>
        </w:rPr>
        <w:tab/>
      </w:r>
      <w:r>
        <w:t>E-UTRAN Dual Connectivity Measurements</w:t>
      </w:r>
      <w:r>
        <w:tab/>
        <w:t>3116</w:t>
      </w:r>
    </w:p>
    <w:p w14:paraId="5816D47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3116</w:t>
      </w:r>
    </w:p>
    <w:p w14:paraId="7EE141B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3116</w:t>
      </w:r>
    </w:p>
    <w:p w14:paraId="22A26E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3116</w:t>
      </w:r>
    </w:p>
    <w:p w14:paraId="4C849B8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3116</w:t>
      </w:r>
    </w:p>
    <w:p w14:paraId="164EA8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3117</w:t>
      </w:r>
    </w:p>
    <w:p w14:paraId="62914A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3117</w:t>
      </w:r>
    </w:p>
    <w:p w14:paraId="7AF6D7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3118</w:t>
      </w:r>
    </w:p>
    <w:p w14:paraId="6AB352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3119</w:t>
      </w:r>
    </w:p>
    <w:p w14:paraId="7C77AE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3122</w:t>
      </w:r>
    </w:p>
    <w:p w14:paraId="16630EA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3124</w:t>
      </w:r>
    </w:p>
    <w:p w14:paraId="71360F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3124</w:t>
      </w:r>
    </w:p>
    <w:p w14:paraId="420FFEE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3124</w:t>
      </w:r>
    </w:p>
    <w:p w14:paraId="7AB3B5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3124</w:t>
      </w:r>
    </w:p>
    <w:p w14:paraId="5B56E0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3125</w:t>
      </w:r>
    </w:p>
    <w:p w14:paraId="2EFBBA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3125</w:t>
      </w:r>
    </w:p>
    <w:p w14:paraId="0A23DF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3126</w:t>
      </w:r>
    </w:p>
    <w:p w14:paraId="1D4971F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3126</w:t>
      </w:r>
    </w:p>
    <w:p w14:paraId="25A654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3126</w:t>
      </w:r>
    </w:p>
    <w:p w14:paraId="78F6DE7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intra-frequency event triggered reporting with DRX in synchronous DC</w:t>
      </w:r>
      <w:r>
        <w:tab/>
        <w:t>3128</w:t>
      </w:r>
    </w:p>
    <w:p w14:paraId="31C253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3128</w:t>
      </w:r>
    </w:p>
    <w:p w14:paraId="07084E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3128</w:t>
      </w:r>
    </w:p>
    <w:p w14:paraId="64B0AC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3128</w:t>
      </w:r>
    </w:p>
    <w:p w14:paraId="68D8691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3129</w:t>
      </w:r>
    </w:p>
    <w:p w14:paraId="5145CA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3129</w:t>
      </w:r>
    </w:p>
    <w:p w14:paraId="7D77E8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3130</w:t>
      </w:r>
    </w:p>
    <w:p w14:paraId="7C29C9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3131</w:t>
      </w:r>
    </w:p>
    <w:p w14:paraId="6A1878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3131</w:t>
      </w:r>
    </w:p>
    <w:p w14:paraId="47CB120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synchronous DC</w:t>
      </w:r>
      <w:r>
        <w:tab/>
        <w:t>3133</w:t>
      </w:r>
    </w:p>
    <w:p w14:paraId="547FBF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3133</w:t>
      </w:r>
    </w:p>
    <w:p w14:paraId="43EB485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3133</w:t>
      </w:r>
    </w:p>
    <w:p w14:paraId="34422E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3133</w:t>
      </w:r>
    </w:p>
    <w:p w14:paraId="69ECC4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3134</w:t>
      </w:r>
    </w:p>
    <w:p w14:paraId="3B3168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3134</w:t>
      </w:r>
    </w:p>
    <w:p w14:paraId="7181BD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3135</w:t>
      </w:r>
    </w:p>
    <w:p w14:paraId="195585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3136</w:t>
      </w:r>
    </w:p>
    <w:p w14:paraId="00EAF9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3137</w:t>
      </w:r>
    </w:p>
    <w:p w14:paraId="515FBDF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asynchronous DC</w:t>
      </w:r>
      <w:r>
        <w:tab/>
        <w:t>3139</w:t>
      </w:r>
    </w:p>
    <w:p w14:paraId="61073F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3139</w:t>
      </w:r>
    </w:p>
    <w:p w14:paraId="6E2EA5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3140</w:t>
      </w:r>
    </w:p>
    <w:p w14:paraId="0EA326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lastRenderedPageBreak/>
        <w:t>8.23.5.3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3140</w:t>
      </w:r>
    </w:p>
    <w:p w14:paraId="241116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3141</w:t>
      </w:r>
    </w:p>
    <w:p w14:paraId="3EA15B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3141</w:t>
      </w:r>
    </w:p>
    <w:p w14:paraId="4F3947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3142</w:t>
      </w:r>
    </w:p>
    <w:p w14:paraId="6382B7B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3142</w:t>
      </w:r>
    </w:p>
    <w:p w14:paraId="28CDCF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3142</w:t>
      </w:r>
    </w:p>
    <w:p w14:paraId="7A9C59E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inter-frequency event triggered reporting with DRX in synchronous DC</w:t>
      </w:r>
      <w:r>
        <w:tab/>
        <w:t>3144</w:t>
      </w:r>
    </w:p>
    <w:p w14:paraId="5B32A9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3144</w:t>
      </w:r>
    </w:p>
    <w:p w14:paraId="4191C3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3144</w:t>
      </w:r>
    </w:p>
    <w:p w14:paraId="100F556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3144</w:t>
      </w:r>
    </w:p>
    <w:p w14:paraId="374BE9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3146</w:t>
      </w:r>
    </w:p>
    <w:p w14:paraId="7655E6D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3146</w:t>
      </w:r>
    </w:p>
    <w:p w14:paraId="5886BAB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3146</w:t>
      </w:r>
    </w:p>
    <w:p w14:paraId="43B630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3147</w:t>
      </w:r>
    </w:p>
    <w:p w14:paraId="3F72BB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3148</w:t>
      </w:r>
    </w:p>
    <w:p w14:paraId="2F81327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Synchronous DC</w:t>
      </w:r>
      <w:r>
        <w:tab/>
        <w:t>3150</w:t>
      </w:r>
    </w:p>
    <w:p w14:paraId="0A7994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3150</w:t>
      </w:r>
    </w:p>
    <w:p w14:paraId="7531F05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3150</w:t>
      </w:r>
    </w:p>
    <w:p w14:paraId="17DD50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3150</w:t>
      </w:r>
    </w:p>
    <w:p w14:paraId="206DFE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3151</w:t>
      </w:r>
    </w:p>
    <w:p w14:paraId="36BDF1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3151</w:t>
      </w:r>
    </w:p>
    <w:p w14:paraId="2FE86D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3152</w:t>
      </w:r>
    </w:p>
    <w:p w14:paraId="02CA8C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3153</w:t>
      </w:r>
    </w:p>
    <w:p w14:paraId="2F866B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3153</w:t>
      </w:r>
    </w:p>
    <w:p w14:paraId="52DEBCF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Asynchronous DC</w:t>
      </w:r>
      <w:r>
        <w:tab/>
        <w:t>3155</w:t>
      </w:r>
    </w:p>
    <w:p w14:paraId="460377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3155</w:t>
      </w:r>
    </w:p>
    <w:p w14:paraId="0E10AA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3155</w:t>
      </w:r>
    </w:p>
    <w:p w14:paraId="3077982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3155</w:t>
      </w:r>
    </w:p>
    <w:p w14:paraId="771609E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3156</w:t>
      </w:r>
    </w:p>
    <w:p w14:paraId="2385EF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3156</w:t>
      </w:r>
    </w:p>
    <w:p w14:paraId="6442F2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3157</w:t>
      </w:r>
    </w:p>
    <w:p w14:paraId="775908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3158</w:t>
      </w:r>
    </w:p>
    <w:p w14:paraId="2DAE60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3158</w:t>
      </w:r>
    </w:p>
    <w:p w14:paraId="15A62F7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Addition and Release Delay of known PSCell in Synchronous DC</w:t>
      </w:r>
      <w:r>
        <w:tab/>
        <w:t>3160</w:t>
      </w:r>
    </w:p>
    <w:p w14:paraId="237833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3160</w:t>
      </w:r>
    </w:p>
    <w:p w14:paraId="55659A0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3160</w:t>
      </w:r>
    </w:p>
    <w:p w14:paraId="35D2B3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3160</w:t>
      </w:r>
    </w:p>
    <w:p w14:paraId="6F2F59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3161</w:t>
      </w:r>
    </w:p>
    <w:p w14:paraId="068B38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3161</w:t>
      </w:r>
    </w:p>
    <w:p w14:paraId="25F650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3162</w:t>
      </w:r>
    </w:p>
    <w:p w14:paraId="7584465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3163</w:t>
      </w:r>
    </w:p>
    <w:p w14:paraId="6E8A5B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3163</w:t>
      </w:r>
    </w:p>
    <w:p w14:paraId="4CDABD2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8.24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3165</w:t>
      </w:r>
    </w:p>
    <w:p w14:paraId="7E96549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8.24.1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3165</w:t>
      </w:r>
    </w:p>
    <w:p w14:paraId="6838B24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8.24.2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3165</w:t>
      </w:r>
    </w:p>
    <w:p w14:paraId="621CEE5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Discovery</w:t>
      </w:r>
      <w:r>
        <w:tab/>
        <w:t>3165</w:t>
      </w:r>
    </w:p>
    <w:p w14:paraId="0AF06C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3165</w:t>
      </w:r>
    </w:p>
    <w:p w14:paraId="44813B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3165</w:t>
      </w:r>
    </w:p>
    <w:p w14:paraId="2CC56B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3165</w:t>
      </w:r>
    </w:p>
    <w:p w14:paraId="2CB9EE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3166</w:t>
      </w:r>
    </w:p>
    <w:p w14:paraId="7400B9D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3166</w:t>
      </w:r>
    </w:p>
    <w:p w14:paraId="5AE720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3167</w:t>
      </w:r>
    </w:p>
    <w:p w14:paraId="6FDDCBD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3168</w:t>
      </w:r>
    </w:p>
    <w:p w14:paraId="2AE1D1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3168</w:t>
      </w:r>
    </w:p>
    <w:p w14:paraId="341C857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measurements</w:t>
      </w:r>
      <w:r>
        <w:tab/>
        <w:t>3169</w:t>
      </w:r>
    </w:p>
    <w:p w14:paraId="4538AEC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Event Triggered Reporting in non-DRX under AWGN</w:t>
      </w:r>
      <w:r>
        <w:tab/>
        <w:t>3169</w:t>
      </w:r>
    </w:p>
    <w:p w14:paraId="2A95B0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3169</w:t>
      </w:r>
    </w:p>
    <w:p w14:paraId="4BA219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3169</w:t>
      </w:r>
    </w:p>
    <w:p w14:paraId="24BE5F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3169</w:t>
      </w:r>
    </w:p>
    <w:p w14:paraId="3673D0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3170</w:t>
      </w:r>
    </w:p>
    <w:p w14:paraId="1400AC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3170</w:t>
      </w:r>
    </w:p>
    <w:p w14:paraId="78DA42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3171</w:t>
      </w:r>
    </w:p>
    <w:p w14:paraId="6832D75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3171</w:t>
      </w:r>
    </w:p>
    <w:p w14:paraId="017B0D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3175</w:t>
      </w:r>
    </w:p>
    <w:p w14:paraId="68B54D8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CA4F9C">
        <w:rPr>
          <w:rFonts w:eastAsia="SimSun"/>
          <w:lang w:eastAsia="zh-CN"/>
        </w:rPr>
        <w:t>25</w:t>
      </w:r>
      <w:r>
        <w:t>.</w:t>
      </w:r>
      <w:r w:rsidRPr="00CA4F9C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TDD-WLAN Event Triggered Reporting in non-DRX under AWGN</w:t>
      </w:r>
      <w:r>
        <w:tab/>
        <w:t>3177</w:t>
      </w:r>
    </w:p>
    <w:p w14:paraId="0E6B967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3177</w:t>
      </w:r>
    </w:p>
    <w:p w14:paraId="507782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3177</w:t>
      </w:r>
    </w:p>
    <w:p w14:paraId="13D1C3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3177</w:t>
      </w:r>
    </w:p>
    <w:p w14:paraId="7151F7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3178</w:t>
      </w:r>
    </w:p>
    <w:p w14:paraId="70807F0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3178</w:t>
      </w:r>
    </w:p>
    <w:p w14:paraId="0C96E5F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3179</w:t>
      </w:r>
    </w:p>
    <w:p w14:paraId="1401499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3179</w:t>
      </w:r>
    </w:p>
    <w:p w14:paraId="1071E2C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3183</w:t>
      </w:r>
    </w:p>
    <w:p w14:paraId="7C16B959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8.26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 (FS3)</w:t>
      </w:r>
      <w:r>
        <w:tab/>
        <w:t>3185</w:t>
      </w:r>
    </w:p>
    <w:p w14:paraId="0ED1743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3185</w:t>
      </w:r>
    </w:p>
    <w:p w14:paraId="1464E0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3185</w:t>
      </w:r>
    </w:p>
    <w:p w14:paraId="7D0B9C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3185</w:t>
      </w:r>
    </w:p>
    <w:p w14:paraId="417D8E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3185</w:t>
      </w:r>
    </w:p>
    <w:p w14:paraId="08C5B4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3186</w:t>
      </w:r>
    </w:p>
    <w:p w14:paraId="23B856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3186</w:t>
      </w:r>
    </w:p>
    <w:p w14:paraId="71E6F2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3187</w:t>
      </w:r>
    </w:p>
    <w:p w14:paraId="43F123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3188</w:t>
      </w:r>
    </w:p>
    <w:p w14:paraId="14F5C9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3192</w:t>
      </w:r>
    </w:p>
    <w:p w14:paraId="3452695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8.26.2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Activation and deactivation of known FS3 SCell with TDD PCell in non-DRX</w:t>
      </w:r>
      <w:r>
        <w:tab/>
        <w:t>3194</w:t>
      </w:r>
    </w:p>
    <w:p w14:paraId="58A1040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3194</w:t>
      </w:r>
    </w:p>
    <w:p w14:paraId="34255C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3194</w:t>
      </w:r>
    </w:p>
    <w:p w14:paraId="186655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3194</w:t>
      </w:r>
    </w:p>
    <w:p w14:paraId="28E07E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3194</w:t>
      </w:r>
    </w:p>
    <w:p w14:paraId="476A1A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3194</w:t>
      </w:r>
    </w:p>
    <w:p w14:paraId="4C951E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3195</w:t>
      </w:r>
    </w:p>
    <w:p w14:paraId="0FBB020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3196</w:t>
      </w:r>
    </w:p>
    <w:p w14:paraId="144A50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3197</w:t>
      </w:r>
    </w:p>
    <w:p w14:paraId="0200913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8.26.3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Event triggered reporting on deactivated FS3 SCell and FDD PCell interruption in non-DRX</w:t>
      </w:r>
      <w:r>
        <w:tab/>
        <w:t>3198</w:t>
      </w:r>
    </w:p>
    <w:p w14:paraId="6AD048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3198</w:t>
      </w:r>
    </w:p>
    <w:p w14:paraId="53847A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3198</w:t>
      </w:r>
    </w:p>
    <w:p w14:paraId="1C51A0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3198</w:t>
      </w:r>
    </w:p>
    <w:p w14:paraId="027C51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3200</w:t>
      </w:r>
    </w:p>
    <w:p w14:paraId="763EF9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3200</w:t>
      </w:r>
    </w:p>
    <w:p w14:paraId="68F1CF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3201</w:t>
      </w:r>
    </w:p>
    <w:p w14:paraId="1FC20E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3202</w:t>
      </w:r>
    </w:p>
    <w:p w14:paraId="72A43A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3204</w:t>
      </w:r>
    </w:p>
    <w:p w14:paraId="216B543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8.26.3A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3DL Event triggered reporting on deactivated FS3 SCell and FDD PCell interruption in non-DRX</w:t>
      </w:r>
      <w:r>
        <w:tab/>
        <w:t>3206</w:t>
      </w:r>
    </w:p>
    <w:p w14:paraId="2D8A8E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3206</w:t>
      </w:r>
    </w:p>
    <w:p w14:paraId="378330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3206</w:t>
      </w:r>
    </w:p>
    <w:p w14:paraId="3EDE7A7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3206</w:t>
      </w:r>
    </w:p>
    <w:p w14:paraId="780BF23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3208</w:t>
      </w:r>
    </w:p>
    <w:p w14:paraId="7D5794B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3208</w:t>
      </w:r>
    </w:p>
    <w:p w14:paraId="23F163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3209</w:t>
      </w:r>
    </w:p>
    <w:p w14:paraId="7E7CA3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3210</w:t>
      </w:r>
    </w:p>
    <w:p w14:paraId="0EA877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3213</w:t>
      </w:r>
    </w:p>
    <w:p w14:paraId="6FF31A2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8.26.4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3215</w:t>
      </w:r>
    </w:p>
    <w:p w14:paraId="5C3E3B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3215</w:t>
      </w:r>
    </w:p>
    <w:p w14:paraId="5A8EE3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3215</w:t>
      </w:r>
    </w:p>
    <w:p w14:paraId="36AA04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3215</w:t>
      </w:r>
    </w:p>
    <w:p w14:paraId="33870F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3215</w:t>
      </w:r>
    </w:p>
    <w:p w14:paraId="5F68ACF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3215</w:t>
      </w:r>
    </w:p>
    <w:p w14:paraId="4DC008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3216</w:t>
      </w:r>
    </w:p>
    <w:p w14:paraId="5B0D13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3217</w:t>
      </w:r>
    </w:p>
    <w:p w14:paraId="1FC149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3217</w:t>
      </w:r>
    </w:p>
    <w:p w14:paraId="551B6FA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8.26.4A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3DL Event triggered reporting on deactivated FS3 SCell and TDD PCell interruption in non-DRX</w:t>
      </w:r>
      <w:r>
        <w:tab/>
        <w:t>3219</w:t>
      </w:r>
    </w:p>
    <w:p w14:paraId="189738E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3219</w:t>
      </w:r>
    </w:p>
    <w:p w14:paraId="7C6ECA9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3219</w:t>
      </w:r>
    </w:p>
    <w:p w14:paraId="415EC01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3219</w:t>
      </w:r>
    </w:p>
    <w:p w14:paraId="6AFB5B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3221</w:t>
      </w:r>
    </w:p>
    <w:p w14:paraId="47FE1C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3221</w:t>
      </w:r>
    </w:p>
    <w:p w14:paraId="7A8F57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3222</w:t>
      </w:r>
    </w:p>
    <w:p w14:paraId="681D0B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3223</w:t>
      </w:r>
    </w:p>
    <w:p w14:paraId="3D45FF0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3226</w:t>
      </w:r>
    </w:p>
    <w:p w14:paraId="41567D4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8.26.5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3227</w:t>
      </w:r>
    </w:p>
    <w:p w14:paraId="2E10C1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3227</w:t>
      </w:r>
    </w:p>
    <w:p w14:paraId="53D526E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3228</w:t>
      </w:r>
    </w:p>
    <w:p w14:paraId="33433E8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3228</w:t>
      </w:r>
    </w:p>
    <w:p w14:paraId="35C247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3229</w:t>
      </w:r>
    </w:p>
    <w:p w14:paraId="7948D1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3229</w:t>
      </w:r>
    </w:p>
    <w:p w14:paraId="798E49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3230</w:t>
      </w:r>
    </w:p>
    <w:p w14:paraId="62A9612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3231</w:t>
      </w:r>
    </w:p>
    <w:p w14:paraId="1700B3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3232</w:t>
      </w:r>
    </w:p>
    <w:p w14:paraId="10E258D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8.26.5A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3234</w:t>
      </w:r>
    </w:p>
    <w:p w14:paraId="5677C6E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3234</w:t>
      </w:r>
    </w:p>
    <w:p w14:paraId="4C16D46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3234</w:t>
      </w:r>
    </w:p>
    <w:p w14:paraId="22E0362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3234</w:t>
      </w:r>
    </w:p>
    <w:p w14:paraId="0E899C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3236</w:t>
      </w:r>
    </w:p>
    <w:p w14:paraId="504D83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3236</w:t>
      </w:r>
    </w:p>
    <w:p w14:paraId="48C904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3237</w:t>
      </w:r>
    </w:p>
    <w:p w14:paraId="62AEA6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3237</w:t>
      </w:r>
    </w:p>
    <w:p w14:paraId="61333C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3238</w:t>
      </w:r>
    </w:p>
    <w:p w14:paraId="059E13B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8.26.6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3240</w:t>
      </w:r>
    </w:p>
    <w:p w14:paraId="1C6846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3240</w:t>
      </w:r>
    </w:p>
    <w:p w14:paraId="6771EE9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3240</w:t>
      </w:r>
    </w:p>
    <w:p w14:paraId="18DAB3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3240</w:t>
      </w:r>
    </w:p>
    <w:p w14:paraId="192437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3242</w:t>
      </w:r>
    </w:p>
    <w:p w14:paraId="1D8501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3242</w:t>
      </w:r>
    </w:p>
    <w:p w14:paraId="12A909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3243</w:t>
      </w:r>
    </w:p>
    <w:p w14:paraId="79DB19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3244</w:t>
      </w:r>
    </w:p>
    <w:p w14:paraId="656FFB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3244</w:t>
      </w:r>
    </w:p>
    <w:p w14:paraId="1405EB8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8.26.6A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3246</w:t>
      </w:r>
    </w:p>
    <w:p w14:paraId="4228DB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8.26.6A.1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3246</w:t>
      </w:r>
    </w:p>
    <w:p w14:paraId="34815D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8.26.6A.2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3246</w:t>
      </w:r>
    </w:p>
    <w:p w14:paraId="61EA4B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8.26.6A.3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3246</w:t>
      </w:r>
    </w:p>
    <w:p w14:paraId="745AC3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8.26.6A.4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3246</w:t>
      </w:r>
    </w:p>
    <w:p w14:paraId="58FF31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3246</w:t>
      </w:r>
    </w:p>
    <w:p w14:paraId="5125664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3247</w:t>
      </w:r>
    </w:p>
    <w:p w14:paraId="22D07F9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3248</w:t>
      </w:r>
    </w:p>
    <w:p w14:paraId="33BC86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8.26.6A.5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3248</w:t>
      </w:r>
    </w:p>
    <w:p w14:paraId="6272362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8.26.7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3250</w:t>
      </w:r>
    </w:p>
    <w:p w14:paraId="5294E0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3250</w:t>
      </w:r>
    </w:p>
    <w:p w14:paraId="347435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3250</w:t>
      </w:r>
    </w:p>
    <w:p w14:paraId="692455A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3250</w:t>
      </w:r>
    </w:p>
    <w:p w14:paraId="31F6629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3252</w:t>
      </w:r>
    </w:p>
    <w:p w14:paraId="54306D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3252</w:t>
      </w:r>
    </w:p>
    <w:p w14:paraId="60EF62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3253</w:t>
      </w:r>
    </w:p>
    <w:p w14:paraId="5AA1A23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3253</w:t>
      </w:r>
    </w:p>
    <w:p w14:paraId="05D9AF5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3255</w:t>
      </w:r>
    </w:p>
    <w:p w14:paraId="0B276FE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8.26.8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3257</w:t>
      </w:r>
    </w:p>
    <w:p w14:paraId="02FC8A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3257</w:t>
      </w:r>
    </w:p>
    <w:p w14:paraId="2D5055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3257</w:t>
      </w:r>
    </w:p>
    <w:p w14:paraId="7DECD5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3257</w:t>
      </w:r>
    </w:p>
    <w:p w14:paraId="01C119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3259</w:t>
      </w:r>
    </w:p>
    <w:p w14:paraId="680804D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3259</w:t>
      </w:r>
    </w:p>
    <w:p w14:paraId="16ADD8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3260</w:t>
      </w:r>
    </w:p>
    <w:p w14:paraId="265149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3261</w:t>
      </w:r>
    </w:p>
    <w:p w14:paraId="177375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3263</w:t>
      </w:r>
    </w:p>
    <w:p w14:paraId="436FFFF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Inter-frequency event triggered reporting under fading propagation conditions in synchronous cells</w:t>
      </w:r>
      <w:r>
        <w:tab/>
        <w:t>3265</w:t>
      </w:r>
    </w:p>
    <w:p w14:paraId="3ABAF3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3265</w:t>
      </w:r>
    </w:p>
    <w:p w14:paraId="311E661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3265</w:t>
      </w:r>
    </w:p>
    <w:p w14:paraId="763FD34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3265</w:t>
      </w:r>
    </w:p>
    <w:p w14:paraId="099930D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3266</w:t>
      </w:r>
    </w:p>
    <w:p w14:paraId="54F3B79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3266</w:t>
      </w:r>
    </w:p>
    <w:p w14:paraId="24D715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3267</w:t>
      </w:r>
    </w:p>
    <w:p w14:paraId="6A73679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3268</w:t>
      </w:r>
    </w:p>
    <w:p w14:paraId="685A26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3270</w:t>
      </w:r>
    </w:p>
    <w:p w14:paraId="65841F7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Inter-frequency event triggered reporting under fading propagation conditions in synchronous cells</w:t>
      </w:r>
      <w:r>
        <w:tab/>
        <w:t>3272</w:t>
      </w:r>
    </w:p>
    <w:p w14:paraId="18B81B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3272</w:t>
      </w:r>
    </w:p>
    <w:p w14:paraId="69F2C7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3272</w:t>
      </w:r>
    </w:p>
    <w:p w14:paraId="21DB293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3272</w:t>
      </w:r>
    </w:p>
    <w:p w14:paraId="6FC864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3273</w:t>
      </w:r>
    </w:p>
    <w:p w14:paraId="75D25C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3273</w:t>
      </w:r>
    </w:p>
    <w:p w14:paraId="22293D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3274</w:t>
      </w:r>
    </w:p>
    <w:p w14:paraId="232EA0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3274</w:t>
      </w:r>
    </w:p>
    <w:p w14:paraId="4EC8C7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8.26.10.5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3276</w:t>
      </w:r>
    </w:p>
    <w:p w14:paraId="07993F75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3279</w:t>
      </w:r>
    </w:p>
    <w:p w14:paraId="1D241E7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9.0</w:t>
      </w:r>
      <w:r>
        <w:tab/>
        <w:t>3279</w:t>
      </w:r>
    </w:p>
    <w:p w14:paraId="0DB135C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9.1</w:t>
      </w:r>
      <w:r>
        <w:rPr>
          <w:rFonts w:ascii="Calibri" w:hAnsi="Calibri"/>
          <w:kern w:val="2"/>
          <w:sz w:val="24"/>
          <w:szCs w:val="24"/>
        </w:rPr>
        <w:tab/>
      </w:r>
      <w:r>
        <w:t>RSRP</w:t>
      </w:r>
      <w:r>
        <w:tab/>
        <w:t>3280</w:t>
      </w:r>
    </w:p>
    <w:p w14:paraId="626849B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tab/>
        <w:t>3280</w:t>
      </w:r>
    </w:p>
    <w:p w14:paraId="55E0BD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tab/>
        <w:t>3280</w:t>
      </w:r>
    </w:p>
    <w:p w14:paraId="29C2B3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3280</w:t>
      </w:r>
    </w:p>
    <w:p w14:paraId="2D5B23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3280</w:t>
      </w:r>
    </w:p>
    <w:p w14:paraId="1C5BBD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3280</w:t>
      </w:r>
    </w:p>
    <w:p w14:paraId="068872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3281</w:t>
      </w:r>
    </w:p>
    <w:p w14:paraId="3B9EBF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3282</w:t>
      </w:r>
    </w:p>
    <w:p w14:paraId="542CE5E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3284</w:t>
      </w:r>
    </w:p>
    <w:p w14:paraId="597CD1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3284</w:t>
      </w:r>
    </w:p>
    <w:p w14:paraId="2487456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3284</w:t>
      </w:r>
    </w:p>
    <w:p w14:paraId="747E89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3285</w:t>
      </w:r>
    </w:p>
    <w:p w14:paraId="3569764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3286</w:t>
      </w:r>
    </w:p>
    <w:p w14:paraId="29EC51F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3286</w:t>
      </w:r>
    </w:p>
    <w:p w14:paraId="6A127E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UE category 1bis</w:t>
      </w:r>
      <w:r>
        <w:tab/>
        <w:t>3288</w:t>
      </w:r>
    </w:p>
    <w:p w14:paraId="628421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3288</w:t>
      </w:r>
    </w:p>
    <w:p w14:paraId="0208B0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3288</w:t>
      </w:r>
    </w:p>
    <w:p w14:paraId="226671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3288</w:t>
      </w:r>
    </w:p>
    <w:p w14:paraId="4F1216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3289</w:t>
      </w:r>
    </w:p>
    <w:p w14:paraId="03F0ADE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3291</w:t>
      </w:r>
    </w:p>
    <w:p w14:paraId="434D23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CA Idle Mode Measurements</w:t>
      </w:r>
      <w:r>
        <w:tab/>
        <w:t>3293</w:t>
      </w:r>
    </w:p>
    <w:p w14:paraId="014A89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tab/>
        <w:t>3300</w:t>
      </w:r>
    </w:p>
    <w:p w14:paraId="2376AC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3300</w:t>
      </w:r>
    </w:p>
    <w:p w14:paraId="1AB818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3300</w:t>
      </w:r>
    </w:p>
    <w:p w14:paraId="239AAAB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3300</w:t>
      </w:r>
    </w:p>
    <w:p w14:paraId="7F944E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3301</w:t>
      </w:r>
    </w:p>
    <w:p w14:paraId="7782BB1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3303</w:t>
      </w:r>
    </w:p>
    <w:p w14:paraId="6D5182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9.1.1.2_2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 for UE category 1bis</w:t>
      </w:r>
      <w:r>
        <w:tab/>
        <w:t>3304</w:t>
      </w:r>
    </w:p>
    <w:p w14:paraId="6B0D49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3304</w:t>
      </w:r>
    </w:p>
    <w:p w14:paraId="77D367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3304</w:t>
      </w:r>
    </w:p>
    <w:p w14:paraId="042DD3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3305</w:t>
      </w:r>
    </w:p>
    <w:p w14:paraId="6D17C5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3305</w:t>
      </w:r>
    </w:p>
    <w:p w14:paraId="43F008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3307</w:t>
      </w:r>
    </w:p>
    <w:p w14:paraId="6A8D677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</w:t>
      </w:r>
      <w:r>
        <w:tab/>
        <w:t>3308</w:t>
      </w:r>
    </w:p>
    <w:p w14:paraId="4DC77B1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3308</w:t>
      </w:r>
    </w:p>
    <w:p w14:paraId="78CA6E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3308</w:t>
      </w:r>
    </w:p>
    <w:p w14:paraId="0906F7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3308</w:t>
      </w:r>
    </w:p>
    <w:p w14:paraId="6B4E84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3309</w:t>
      </w:r>
    </w:p>
    <w:p w14:paraId="3E3F4C3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3310</w:t>
      </w:r>
    </w:p>
    <w:p w14:paraId="1D5CC3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3311</w:t>
      </w:r>
    </w:p>
    <w:p w14:paraId="0ACAFBC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3312</w:t>
      </w:r>
    </w:p>
    <w:p w14:paraId="282972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3312</w:t>
      </w:r>
    </w:p>
    <w:p w14:paraId="590A6E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3313</w:t>
      </w:r>
    </w:p>
    <w:p w14:paraId="0037C9D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3313</w:t>
      </w:r>
    </w:p>
    <w:p w14:paraId="7747D6F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3314</w:t>
      </w:r>
    </w:p>
    <w:p w14:paraId="1A0F68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3314</w:t>
      </w:r>
    </w:p>
    <w:p w14:paraId="5C1A6F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3315</w:t>
      </w:r>
    </w:p>
    <w:p w14:paraId="7D257D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3315</w:t>
      </w:r>
    </w:p>
    <w:p w14:paraId="223B73E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3315</w:t>
      </w:r>
    </w:p>
    <w:p w14:paraId="5DDA3B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3315</w:t>
      </w:r>
    </w:p>
    <w:p w14:paraId="1827EF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3316</w:t>
      </w:r>
    </w:p>
    <w:p w14:paraId="4F28DA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3318</w:t>
      </w:r>
    </w:p>
    <w:p w14:paraId="6D403C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3319</w:t>
      </w:r>
    </w:p>
    <w:p w14:paraId="545C94D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3319</w:t>
      </w:r>
    </w:p>
    <w:p w14:paraId="7EC706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3319</w:t>
      </w:r>
    </w:p>
    <w:p w14:paraId="345CA24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3319</w:t>
      </w:r>
    </w:p>
    <w:p w14:paraId="60C9E2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3320</w:t>
      </w:r>
    </w:p>
    <w:p w14:paraId="3C0C7D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3321</w:t>
      </w:r>
    </w:p>
    <w:p w14:paraId="462EAF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3323</w:t>
      </w:r>
    </w:p>
    <w:p w14:paraId="0814C5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3323</w:t>
      </w:r>
    </w:p>
    <w:p w14:paraId="1FE7A0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3323</w:t>
      </w:r>
    </w:p>
    <w:p w14:paraId="13FE57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3323</w:t>
      </w:r>
    </w:p>
    <w:p w14:paraId="1F8046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3324</w:t>
      </w:r>
    </w:p>
    <w:p w14:paraId="170E9B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3325</w:t>
      </w:r>
    </w:p>
    <w:p w14:paraId="26763CB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9.1.3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</w:t>
      </w:r>
      <w:r>
        <w:tab/>
        <w:t>3327</w:t>
      </w:r>
    </w:p>
    <w:p w14:paraId="210349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</w:t>
      </w:r>
      <w:r>
        <w:tab/>
        <w:t>3327</w:t>
      </w:r>
    </w:p>
    <w:p w14:paraId="1619A0B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3327</w:t>
      </w:r>
    </w:p>
    <w:p w14:paraId="7036DC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3327</w:t>
      </w:r>
    </w:p>
    <w:p w14:paraId="03C276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3327</w:t>
      </w:r>
    </w:p>
    <w:p w14:paraId="565367F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3328</w:t>
      </w:r>
    </w:p>
    <w:p w14:paraId="58C846F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3329</w:t>
      </w:r>
    </w:p>
    <w:p w14:paraId="16587D6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FDD - FDD Inter Frequency Absolute RSRP Accuracy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3331</w:t>
      </w:r>
    </w:p>
    <w:p w14:paraId="5BD0A1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3331</w:t>
      </w:r>
    </w:p>
    <w:p w14:paraId="6DDC22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3331</w:t>
      </w:r>
    </w:p>
    <w:p w14:paraId="3118A12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3331</w:t>
      </w:r>
    </w:p>
    <w:p w14:paraId="18EADF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3332</w:t>
      </w:r>
    </w:p>
    <w:p w14:paraId="0584BB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3332</w:t>
      </w:r>
    </w:p>
    <w:p w14:paraId="5006D3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UE category 1bis</w:t>
      </w:r>
      <w:r>
        <w:tab/>
        <w:t>3334</w:t>
      </w:r>
    </w:p>
    <w:p w14:paraId="30F75E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3334</w:t>
      </w:r>
    </w:p>
    <w:p w14:paraId="1D005CB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3335</w:t>
      </w:r>
    </w:p>
    <w:p w14:paraId="31F1DD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3335</w:t>
      </w:r>
    </w:p>
    <w:p w14:paraId="26C79B1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3335</w:t>
      </w:r>
    </w:p>
    <w:p w14:paraId="5295F0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3337</w:t>
      </w:r>
    </w:p>
    <w:p w14:paraId="5D33EB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9.1.3.1_3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Overlapping Carrier</w:t>
      </w:r>
      <w:r>
        <w:tab/>
        <w:t>3339</w:t>
      </w:r>
    </w:p>
    <w:p w14:paraId="2BE99E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9.1.3.1_4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Non-Overlapping Carrier</w:t>
      </w:r>
      <w:r>
        <w:tab/>
        <w:t>3347</w:t>
      </w:r>
    </w:p>
    <w:p w14:paraId="3C7E8A1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tab/>
        <w:t>3354</w:t>
      </w:r>
    </w:p>
    <w:p w14:paraId="5D85AB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3354</w:t>
      </w:r>
    </w:p>
    <w:p w14:paraId="6C0082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3354</w:t>
      </w:r>
    </w:p>
    <w:p w14:paraId="6AAB3F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3354</w:t>
      </w:r>
    </w:p>
    <w:p w14:paraId="46B95C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3355</w:t>
      </w:r>
    </w:p>
    <w:p w14:paraId="5013EE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3357</w:t>
      </w:r>
    </w:p>
    <w:p w14:paraId="27BAC86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3358</w:t>
      </w:r>
    </w:p>
    <w:p w14:paraId="43A758B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3358</w:t>
      </w:r>
    </w:p>
    <w:p w14:paraId="0603F0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3358</w:t>
      </w:r>
    </w:p>
    <w:p w14:paraId="601CEEB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3358</w:t>
      </w:r>
    </w:p>
    <w:p w14:paraId="50FE29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3359</w:t>
      </w:r>
    </w:p>
    <w:p w14:paraId="419AA4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3359</w:t>
      </w:r>
    </w:p>
    <w:p w14:paraId="6498B4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 for UE category 1bis</w:t>
      </w:r>
      <w:r>
        <w:tab/>
        <w:t>3361</w:t>
      </w:r>
    </w:p>
    <w:p w14:paraId="5160CCF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3361</w:t>
      </w:r>
    </w:p>
    <w:p w14:paraId="09A52CA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3361</w:t>
      </w:r>
    </w:p>
    <w:p w14:paraId="20ADD5B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3361</w:t>
      </w:r>
    </w:p>
    <w:p w14:paraId="47ED5E7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3362</w:t>
      </w:r>
    </w:p>
    <w:p w14:paraId="784D0A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3364</w:t>
      </w:r>
    </w:p>
    <w:p w14:paraId="3E94630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9.1.4</w:t>
      </w:r>
      <w:r>
        <w:rPr>
          <w:rFonts w:ascii="Calibri" w:hAnsi="Calibri"/>
          <w:kern w:val="2"/>
          <w:sz w:val="24"/>
          <w:szCs w:val="24"/>
        </w:rPr>
        <w:tab/>
      </w:r>
      <w:r>
        <w:t>TDD Inter frequency RSRP Accuracy</w:t>
      </w:r>
      <w:r>
        <w:tab/>
        <w:t>3365</w:t>
      </w:r>
    </w:p>
    <w:p w14:paraId="5DA83FD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3365</w:t>
      </w:r>
    </w:p>
    <w:p w14:paraId="1AA5E0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3365</w:t>
      </w:r>
    </w:p>
    <w:p w14:paraId="689C3D2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3365</w:t>
      </w:r>
    </w:p>
    <w:p w14:paraId="4CE2C8F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3365</w:t>
      </w:r>
    </w:p>
    <w:p w14:paraId="3343EC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3366</w:t>
      </w:r>
    </w:p>
    <w:p w14:paraId="4FD74B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3368</w:t>
      </w:r>
    </w:p>
    <w:p w14:paraId="118391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9.1.4.1_1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TDD - TDD Inter Frequency Absolute RSRP Accuracy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3369</w:t>
      </w:r>
    </w:p>
    <w:p w14:paraId="7F7C29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9.1.4.1_1.1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3369</w:t>
      </w:r>
    </w:p>
    <w:p w14:paraId="594D316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9.1.4.1_1.2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3369</w:t>
      </w:r>
    </w:p>
    <w:p w14:paraId="016D26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9.1.4.1_1.3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3369</w:t>
      </w:r>
    </w:p>
    <w:p w14:paraId="5362D7F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9.1.4.1_1.4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3370</w:t>
      </w:r>
    </w:p>
    <w:p w14:paraId="120445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9.1.4.1_1.5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3371</w:t>
      </w:r>
    </w:p>
    <w:p w14:paraId="48E351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9.1.4.1_2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3373</w:t>
      </w:r>
    </w:p>
    <w:p w14:paraId="53C3DD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3373</w:t>
      </w:r>
    </w:p>
    <w:p w14:paraId="1C1F3F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3373</w:t>
      </w:r>
    </w:p>
    <w:p w14:paraId="75CE64C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3373</w:t>
      </w:r>
    </w:p>
    <w:p w14:paraId="09FCA3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3374</w:t>
      </w:r>
    </w:p>
    <w:p w14:paraId="3C2589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3376</w:t>
      </w:r>
    </w:p>
    <w:p w14:paraId="071608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3377</w:t>
      </w:r>
    </w:p>
    <w:p w14:paraId="73433C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3377</w:t>
      </w:r>
    </w:p>
    <w:p w14:paraId="756EF2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3377</w:t>
      </w:r>
    </w:p>
    <w:p w14:paraId="3C48E71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3377</w:t>
      </w:r>
    </w:p>
    <w:p w14:paraId="53D730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3378</w:t>
      </w:r>
    </w:p>
    <w:p w14:paraId="01631C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3380</w:t>
      </w:r>
    </w:p>
    <w:p w14:paraId="525AB9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3381</w:t>
      </w:r>
    </w:p>
    <w:p w14:paraId="7D92C19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3381</w:t>
      </w:r>
    </w:p>
    <w:p w14:paraId="0218F68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3381</w:t>
      </w:r>
    </w:p>
    <w:p w14:paraId="12B64F8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3381</w:t>
      </w:r>
    </w:p>
    <w:p w14:paraId="771556D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3382</w:t>
      </w:r>
    </w:p>
    <w:p w14:paraId="08B074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3383</w:t>
      </w:r>
    </w:p>
    <w:p w14:paraId="7482A2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9.1.4.2_2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3385</w:t>
      </w:r>
    </w:p>
    <w:p w14:paraId="52A4ED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3385</w:t>
      </w:r>
    </w:p>
    <w:p w14:paraId="1C371A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3385</w:t>
      </w:r>
    </w:p>
    <w:p w14:paraId="090B9D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3385</w:t>
      </w:r>
    </w:p>
    <w:p w14:paraId="1DA394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3386</w:t>
      </w:r>
    </w:p>
    <w:p w14:paraId="277D13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3387</w:t>
      </w:r>
    </w:p>
    <w:p w14:paraId="046DAAC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3389</w:t>
      </w:r>
    </w:p>
    <w:p w14:paraId="7E3CEE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3389</w:t>
      </w:r>
    </w:p>
    <w:p w14:paraId="0291DC8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3389</w:t>
      </w:r>
    </w:p>
    <w:p w14:paraId="30C5E0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3389</w:t>
      </w:r>
    </w:p>
    <w:p w14:paraId="3231A8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3389</w:t>
      </w:r>
    </w:p>
    <w:p w14:paraId="361703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3390</w:t>
      </w:r>
    </w:p>
    <w:p w14:paraId="2BE30F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3392</w:t>
      </w:r>
    </w:p>
    <w:p w14:paraId="40D676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9.1.5.1_1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FDD - TDD Inter Frequency Absolute RSRP Accuracy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3393</w:t>
      </w:r>
    </w:p>
    <w:p w14:paraId="7E7A73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9.1.5.1_1.1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3393</w:t>
      </w:r>
    </w:p>
    <w:p w14:paraId="3AAC40F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lastRenderedPageBreak/>
        <w:t>9.1.5.1_1.2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3394</w:t>
      </w:r>
    </w:p>
    <w:p w14:paraId="7D445E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9.1.5.1_1.3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3394</w:t>
      </w:r>
    </w:p>
    <w:p w14:paraId="42D906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9.1.5.1_1.4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3395</w:t>
      </w:r>
    </w:p>
    <w:p w14:paraId="1AD24E2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9.1.5.1_1.5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3395</w:t>
      </w:r>
    </w:p>
    <w:p w14:paraId="110BD8E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3397</w:t>
      </w:r>
    </w:p>
    <w:p w14:paraId="0E8DB18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3397</w:t>
      </w:r>
    </w:p>
    <w:p w14:paraId="6CE028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3397</w:t>
      </w:r>
    </w:p>
    <w:p w14:paraId="6E86AF7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3397</w:t>
      </w:r>
    </w:p>
    <w:p w14:paraId="4005A6D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3398</w:t>
      </w:r>
    </w:p>
    <w:p w14:paraId="33DD8A4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3399</w:t>
      </w:r>
    </w:p>
    <w:p w14:paraId="550D89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3401</w:t>
      </w:r>
    </w:p>
    <w:p w14:paraId="035DDBB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3401</w:t>
      </w:r>
    </w:p>
    <w:p w14:paraId="42C2A9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3401</w:t>
      </w:r>
    </w:p>
    <w:p w14:paraId="40DBA8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3402</w:t>
      </w:r>
    </w:p>
    <w:p w14:paraId="45EB1E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3402</w:t>
      </w:r>
    </w:p>
    <w:p w14:paraId="680C4E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3404</w:t>
      </w:r>
    </w:p>
    <w:p w14:paraId="3B27419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9.1.5.2_1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3406</w:t>
      </w:r>
    </w:p>
    <w:p w14:paraId="6C0B34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3406</w:t>
      </w:r>
    </w:p>
    <w:p w14:paraId="04DEE1F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3406</w:t>
      </w:r>
    </w:p>
    <w:p w14:paraId="758FC5B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3406</w:t>
      </w:r>
    </w:p>
    <w:p w14:paraId="27A15A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3407</w:t>
      </w:r>
    </w:p>
    <w:p w14:paraId="740EF4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3407</w:t>
      </w:r>
    </w:p>
    <w:p w14:paraId="7CCD84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3409</w:t>
      </w:r>
    </w:p>
    <w:p w14:paraId="7373A6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3409</w:t>
      </w:r>
    </w:p>
    <w:p w14:paraId="36C230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3409</w:t>
      </w:r>
    </w:p>
    <w:p w14:paraId="52CB7B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3409</w:t>
      </w:r>
    </w:p>
    <w:p w14:paraId="635E6D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3410</w:t>
      </w:r>
    </w:p>
    <w:p w14:paraId="388B1E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3412</w:t>
      </w:r>
    </w:p>
    <w:p w14:paraId="4C2E970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9.1.6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for Carrier Aggregation</w:t>
      </w:r>
      <w:r>
        <w:tab/>
        <w:t>3414</w:t>
      </w:r>
    </w:p>
    <w:p w14:paraId="3264F07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E-UTRA for Carrier Aggregation</w:t>
      </w:r>
      <w:r>
        <w:tab/>
        <w:t>3414</w:t>
      </w:r>
    </w:p>
    <w:p w14:paraId="6568CD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3414</w:t>
      </w:r>
    </w:p>
    <w:p w14:paraId="008F80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3414</w:t>
      </w:r>
    </w:p>
    <w:p w14:paraId="1C3451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3414</w:t>
      </w:r>
    </w:p>
    <w:p w14:paraId="1E34F1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3415</w:t>
      </w:r>
    </w:p>
    <w:p w14:paraId="701F21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3416</w:t>
      </w:r>
    </w:p>
    <w:p w14:paraId="755427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FDD Absolute RSRP Accuracy E-UTRA for Carrier Aggregation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3418</w:t>
      </w:r>
    </w:p>
    <w:p w14:paraId="388DFA7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3418</w:t>
      </w:r>
    </w:p>
    <w:p w14:paraId="39CF331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3418</w:t>
      </w:r>
    </w:p>
    <w:p w14:paraId="5CE82DE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3418</w:t>
      </w:r>
    </w:p>
    <w:p w14:paraId="5236FA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3419</w:t>
      </w:r>
    </w:p>
    <w:p w14:paraId="222A32B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3420</w:t>
      </w:r>
    </w:p>
    <w:p w14:paraId="47E8D1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tab/>
        <w:t>3422</w:t>
      </w:r>
    </w:p>
    <w:p w14:paraId="49ABA4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3422</w:t>
      </w:r>
    </w:p>
    <w:p w14:paraId="58CDB1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3422</w:t>
      </w:r>
    </w:p>
    <w:p w14:paraId="6632432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3422</w:t>
      </w:r>
    </w:p>
    <w:p w14:paraId="3147F0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3423</w:t>
      </w:r>
    </w:p>
    <w:p w14:paraId="2FDDD40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3424</w:t>
      </w:r>
    </w:p>
    <w:p w14:paraId="6C1C67C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9.1.6.2</w:t>
      </w:r>
      <w:r w:rsidRPr="00CA4F9C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FDD Relative RSRP Accuracy E-UTRA for Carrier Aggregation</w:t>
      </w:r>
      <w:r w:rsidRPr="00CA4F9C">
        <w:rPr>
          <w:rFonts w:eastAsia="SimSun"/>
          <w:lang w:eastAsia="zh-CN"/>
        </w:rPr>
        <w:t xml:space="preserve"> (Rel-12 and forward)</w:t>
      </w:r>
      <w:r>
        <w:tab/>
        <w:t>3426</w:t>
      </w:r>
    </w:p>
    <w:p w14:paraId="18C76A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9.1.6.2_1.1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3426</w:t>
      </w:r>
    </w:p>
    <w:p w14:paraId="35585AC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9.1.6.2_1.2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3426</w:t>
      </w:r>
    </w:p>
    <w:p w14:paraId="199FD2F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9.1.6.2_1.3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3426</w:t>
      </w:r>
    </w:p>
    <w:p w14:paraId="236C66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9.1.6.2_1.4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3428</w:t>
      </w:r>
    </w:p>
    <w:p w14:paraId="10A16B1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9.1.6.2_1.5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3428</w:t>
      </w:r>
    </w:p>
    <w:p w14:paraId="1B970E6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3430</w:t>
      </w:r>
    </w:p>
    <w:p w14:paraId="0D0F66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3430</w:t>
      </w:r>
    </w:p>
    <w:p w14:paraId="22E485A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3430</w:t>
      </w:r>
    </w:p>
    <w:p w14:paraId="33E70A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3430</w:t>
      </w:r>
    </w:p>
    <w:p w14:paraId="4185775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3430</w:t>
      </w:r>
    </w:p>
    <w:p w14:paraId="383F16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3431</w:t>
      </w:r>
    </w:p>
    <w:p w14:paraId="6753B4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3433</w:t>
      </w:r>
    </w:p>
    <w:p w14:paraId="113E35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3434</w:t>
      </w:r>
    </w:p>
    <w:p w14:paraId="1A91C9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9.1.7.1_1.1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3434</w:t>
      </w:r>
    </w:p>
    <w:p w14:paraId="65FADD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3434</w:t>
      </w:r>
    </w:p>
    <w:p w14:paraId="6411A2F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3435</w:t>
      </w:r>
    </w:p>
    <w:p w14:paraId="13A5C18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3436</w:t>
      </w:r>
    </w:p>
    <w:p w14:paraId="58FE7C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3436</w:t>
      </w:r>
    </w:p>
    <w:p w14:paraId="35FB7B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3438</w:t>
      </w:r>
    </w:p>
    <w:p w14:paraId="0BCF8C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3438</w:t>
      </w:r>
    </w:p>
    <w:p w14:paraId="344ACE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3438</w:t>
      </w:r>
    </w:p>
    <w:p w14:paraId="34F2E1B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3438</w:t>
      </w:r>
    </w:p>
    <w:p w14:paraId="64CA6A0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3439</w:t>
      </w:r>
    </w:p>
    <w:p w14:paraId="445321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3440</w:t>
      </w:r>
    </w:p>
    <w:p w14:paraId="442BCA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3442</w:t>
      </w:r>
    </w:p>
    <w:p w14:paraId="5EFEE2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3442</w:t>
      </w:r>
    </w:p>
    <w:p w14:paraId="733869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3442</w:t>
      </w:r>
    </w:p>
    <w:p w14:paraId="563590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3442</w:t>
      </w:r>
    </w:p>
    <w:p w14:paraId="5FFB0F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3444</w:t>
      </w:r>
    </w:p>
    <w:p w14:paraId="3D7EB69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3444</w:t>
      </w:r>
    </w:p>
    <w:p w14:paraId="412F21B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9.1.8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Non-MBSFN ABS (eICIC)</w:t>
      </w:r>
      <w:r>
        <w:tab/>
        <w:t>3446</w:t>
      </w:r>
    </w:p>
    <w:p w14:paraId="482D03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9.1.8.1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tab/>
        <w:t>3446</w:t>
      </w:r>
    </w:p>
    <w:p w14:paraId="01F400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3446</w:t>
      </w:r>
    </w:p>
    <w:p w14:paraId="08BAC5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3446</w:t>
      </w:r>
    </w:p>
    <w:p w14:paraId="0027A0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3446</w:t>
      </w:r>
    </w:p>
    <w:p w14:paraId="0B3419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3447</w:t>
      </w:r>
    </w:p>
    <w:p w14:paraId="68BDB8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3450</w:t>
      </w:r>
    </w:p>
    <w:p w14:paraId="516235B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9.1.8.1_1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3452</w:t>
      </w:r>
    </w:p>
    <w:p w14:paraId="3FB2B4D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3452</w:t>
      </w:r>
    </w:p>
    <w:p w14:paraId="45D0B1B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3452</w:t>
      </w:r>
    </w:p>
    <w:p w14:paraId="723F6F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3452</w:t>
      </w:r>
    </w:p>
    <w:p w14:paraId="06A0E6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3453</w:t>
      </w:r>
    </w:p>
    <w:p w14:paraId="65BC9B3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3454</w:t>
      </w:r>
    </w:p>
    <w:p w14:paraId="0F9B2F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under Time-Domain Measurement Resource Restriction with Non-MBSFN ABS (eICIC)</w:t>
      </w:r>
      <w:r>
        <w:tab/>
        <w:t>3456</w:t>
      </w:r>
    </w:p>
    <w:p w14:paraId="4F7DD7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3456</w:t>
      </w:r>
    </w:p>
    <w:p w14:paraId="29B878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3456</w:t>
      </w:r>
    </w:p>
    <w:p w14:paraId="24ED684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3456</w:t>
      </w:r>
    </w:p>
    <w:p w14:paraId="42C5B7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3457</w:t>
      </w:r>
    </w:p>
    <w:p w14:paraId="3611BF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3460</w:t>
      </w:r>
    </w:p>
    <w:p w14:paraId="61E780E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9.1.9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Non-MBSFN ABS (eICIC)</w:t>
      </w:r>
      <w:r>
        <w:tab/>
        <w:t>3462</w:t>
      </w:r>
    </w:p>
    <w:p w14:paraId="0949964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9.1.9.1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</w:t>
      </w:r>
      <w:r>
        <w:tab/>
        <w:t>3462</w:t>
      </w:r>
    </w:p>
    <w:p w14:paraId="67180D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3462</w:t>
      </w:r>
    </w:p>
    <w:p w14:paraId="20CA8E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3462</w:t>
      </w:r>
    </w:p>
    <w:p w14:paraId="15D68F7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3462</w:t>
      </w:r>
    </w:p>
    <w:p w14:paraId="6349CA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3463</w:t>
      </w:r>
    </w:p>
    <w:p w14:paraId="20F8D1A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3466</w:t>
      </w:r>
    </w:p>
    <w:p w14:paraId="048F21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9.1.9.1_1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3468</w:t>
      </w:r>
    </w:p>
    <w:p w14:paraId="01F2AF9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3468</w:t>
      </w:r>
    </w:p>
    <w:p w14:paraId="5647B1A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3468</w:t>
      </w:r>
    </w:p>
    <w:p w14:paraId="17769C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3468</w:t>
      </w:r>
    </w:p>
    <w:p w14:paraId="3C59D7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3469</w:t>
      </w:r>
    </w:p>
    <w:p w14:paraId="5DA984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3469</w:t>
      </w:r>
    </w:p>
    <w:p w14:paraId="4B3AD2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9.1.9.2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Accuracy under Time-Domain Measurement Resource Restriction with Non-MBSFN ABS (eICIC)</w:t>
      </w:r>
      <w:r>
        <w:tab/>
        <w:t>3471</w:t>
      </w:r>
    </w:p>
    <w:p w14:paraId="2AB660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3471</w:t>
      </w:r>
    </w:p>
    <w:p w14:paraId="319A96D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3471</w:t>
      </w:r>
    </w:p>
    <w:p w14:paraId="129A6B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3471</w:t>
      </w:r>
    </w:p>
    <w:p w14:paraId="49090E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3472</w:t>
      </w:r>
    </w:p>
    <w:p w14:paraId="7B7BB42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3475</w:t>
      </w:r>
    </w:p>
    <w:p w14:paraId="53BC2C3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9.1.10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MBSFN ABS (eICIC)</w:t>
      </w:r>
      <w:r>
        <w:tab/>
        <w:t>3476</w:t>
      </w:r>
    </w:p>
    <w:p w14:paraId="74F91C3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</w:t>
      </w:r>
      <w:r>
        <w:tab/>
        <w:t>3476</w:t>
      </w:r>
    </w:p>
    <w:p w14:paraId="13BC22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3476</w:t>
      </w:r>
    </w:p>
    <w:p w14:paraId="33837A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3476</w:t>
      </w:r>
    </w:p>
    <w:p w14:paraId="560585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3477</w:t>
      </w:r>
    </w:p>
    <w:p w14:paraId="2CD208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3478</w:t>
      </w:r>
    </w:p>
    <w:p w14:paraId="10936C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3480</w:t>
      </w:r>
    </w:p>
    <w:p w14:paraId="02B057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9.1.10.1_1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3483</w:t>
      </w:r>
    </w:p>
    <w:p w14:paraId="4224C8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3483</w:t>
      </w:r>
    </w:p>
    <w:p w14:paraId="183975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3483</w:t>
      </w:r>
    </w:p>
    <w:p w14:paraId="6F5098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3483</w:t>
      </w:r>
    </w:p>
    <w:p w14:paraId="01EFF6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3484</w:t>
      </w:r>
    </w:p>
    <w:p w14:paraId="6DD24F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3485</w:t>
      </w:r>
    </w:p>
    <w:p w14:paraId="384B1C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under Time-Domain Measurement Resource Restriction with MBSFN ABS (eICIC)</w:t>
      </w:r>
      <w:r>
        <w:tab/>
        <w:t>3488</w:t>
      </w:r>
    </w:p>
    <w:p w14:paraId="3492171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3488</w:t>
      </w:r>
    </w:p>
    <w:p w14:paraId="638BF7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3488</w:t>
      </w:r>
    </w:p>
    <w:p w14:paraId="0BB389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3488</w:t>
      </w:r>
    </w:p>
    <w:p w14:paraId="01A83E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3489</w:t>
      </w:r>
    </w:p>
    <w:p w14:paraId="2E80C5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3492</w:t>
      </w:r>
    </w:p>
    <w:p w14:paraId="1D1E287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9.1.11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MBSFN ABS (eICIC)</w:t>
      </w:r>
      <w:r>
        <w:tab/>
        <w:t>3494</w:t>
      </w:r>
    </w:p>
    <w:p w14:paraId="290233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9.1.11.1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</w:t>
      </w:r>
      <w:r>
        <w:tab/>
        <w:t>3494</w:t>
      </w:r>
    </w:p>
    <w:p w14:paraId="54838F0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3494</w:t>
      </w:r>
    </w:p>
    <w:p w14:paraId="5611DD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3494</w:t>
      </w:r>
    </w:p>
    <w:p w14:paraId="066E98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3494</w:t>
      </w:r>
    </w:p>
    <w:p w14:paraId="5BECFF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3496</w:t>
      </w:r>
    </w:p>
    <w:p w14:paraId="2E066E1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3498</w:t>
      </w:r>
    </w:p>
    <w:p w14:paraId="47B93A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9.1.11.1_1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3500</w:t>
      </w:r>
    </w:p>
    <w:p w14:paraId="27FE51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3500</w:t>
      </w:r>
    </w:p>
    <w:p w14:paraId="62829D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3500</w:t>
      </w:r>
    </w:p>
    <w:p w14:paraId="47D62C6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3501</w:t>
      </w:r>
    </w:p>
    <w:p w14:paraId="7E7375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3502</w:t>
      </w:r>
    </w:p>
    <w:p w14:paraId="2E7F78D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3502</w:t>
      </w:r>
    </w:p>
    <w:p w14:paraId="6B4A7F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9.1.11.2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under Time-Domain Measurement Resource Restriction with MBSFN ABS (eICIC)</w:t>
      </w:r>
      <w:r>
        <w:tab/>
        <w:t>3504</w:t>
      </w:r>
    </w:p>
    <w:p w14:paraId="23FBFE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3504</w:t>
      </w:r>
    </w:p>
    <w:p w14:paraId="1559121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3504</w:t>
      </w:r>
    </w:p>
    <w:p w14:paraId="1516F4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3504</w:t>
      </w:r>
    </w:p>
    <w:p w14:paraId="2CAC337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3505</w:t>
      </w:r>
    </w:p>
    <w:p w14:paraId="65405B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3508</w:t>
      </w:r>
    </w:p>
    <w:p w14:paraId="710587A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9.1.12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for E-UTRA Carrier Aggregation for 20 MHz</w:t>
      </w:r>
      <w:r>
        <w:tab/>
        <w:t>3510</w:t>
      </w:r>
    </w:p>
    <w:p w14:paraId="7C3180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3510</w:t>
      </w:r>
    </w:p>
    <w:p w14:paraId="122484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3510</w:t>
      </w:r>
    </w:p>
    <w:p w14:paraId="1DF5C1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3510</w:t>
      </w:r>
    </w:p>
    <w:p w14:paraId="780FA7D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3510</w:t>
      </w:r>
    </w:p>
    <w:p w14:paraId="0BA7175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3511</w:t>
      </w:r>
    </w:p>
    <w:p w14:paraId="243605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3513</w:t>
      </w:r>
    </w:p>
    <w:p w14:paraId="478548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 xml:space="preserve">FDD Absolute RSRP Accuracy for E-UTRA Carrier Aggregation for 20 MHz </w:t>
      </w:r>
      <w:r w:rsidRPr="00CA4F9C">
        <w:rPr>
          <w:rFonts w:eastAsia="SimSun"/>
        </w:rPr>
        <w:t>(Rel-1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3514</w:t>
      </w:r>
    </w:p>
    <w:p w14:paraId="5F4A3A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3514</w:t>
      </w:r>
    </w:p>
    <w:p w14:paraId="3DBCD5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3514</w:t>
      </w:r>
    </w:p>
    <w:p w14:paraId="1056A1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3514</w:t>
      </w:r>
    </w:p>
    <w:p w14:paraId="668199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3515</w:t>
      </w:r>
    </w:p>
    <w:p w14:paraId="14D9BC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lastRenderedPageBreak/>
        <w:t>9.1.12.1_1.5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3516</w:t>
      </w:r>
    </w:p>
    <w:p w14:paraId="002805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3517</w:t>
      </w:r>
    </w:p>
    <w:p w14:paraId="1A7071F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3517</w:t>
      </w:r>
    </w:p>
    <w:p w14:paraId="66D199F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3517</w:t>
      </w:r>
    </w:p>
    <w:p w14:paraId="120CF4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3517</w:t>
      </w:r>
    </w:p>
    <w:p w14:paraId="160604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3518</w:t>
      </w:r>
    </w:p>
    <w:p w14:paraId="7FF1D3A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3519</w:t>
      </w:r>
    </w:p>
    <w:p w14:paraId="7B50AE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9.1.12.2_1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F</w:t>
      </w:r>
      <w:r w:rsidRPr="00CA4F9C">
        <w:rPr>
          <w:rFonts w:eastAsia="SimSun"/>
        </w:rPr>
        <w:t>DD Relative RSRP Accuracy for E-UTRA Carrier Aggregation for 20 MHz</w:t>
      </w:r>
      <w:r w:rsidRPr="00CA4F9C">
        <w:rPr>
          <w:rFonts w:eastAsia="SimSun"/>
          <w:lang w:eastAsia="zh-CN"/>
        </w:rPr>
        <w:t xml:space="preserve"> (Rel-12 and forward)</w:t>
      </w:r>
      <w:r>
        <w:tab/>
        <w:t>3520</w:t>
      </w:r>
    </w:p>
    <w:p w14:paraId="61328F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9.1.12.2_1.1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3520</w:t>
      </w:r>
    </w:p>
    <w:p w14:paraId="6BAF6D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9.1.12.2_1.2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3520</w:t>
      </w:r>
    </w:p>
    <w:p w14:paraId="43FC8E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9.1.12.2_1.3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3520</w:t>
      </w:r>
    </w:p>
    <w:p w14:paraId="4AF28F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9.1.12.2_1.4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3520</w:t>
      </w:r>
    </w:p>
    <w:p w14:paraId="566895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9.1.12.2_1.5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3521</w:t>
      </w:r>
    </w:p>
    <w:p w14:paraId="0539BDF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9.1.13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for E-UTRA Carrier Aggregation for 20 MHz</w:t>
      </w:r>
      <w:r>
        <w:tab/>
        <w:t>3522</w:t>
      </w:r>
    </w:p>
    <w:p w14:paraId="133A2D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3522</w:t>
      </w:r>
    </w:p>
    <w:p w14:paraId="39E820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3522</w:t>
      </w:r>
    </w:p>
    <w:p w14:paraId="1945563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3522</w:t>
      </w:r>
    </w:p>
    <w:p w14:paraId="1409FF9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3522</w:t>
      </w:r>
    </w:p>
    <w:p w14:paraId="5E9FC5E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3523</w:t>
      </w:r>
    </w:p>
    <w:p w14:paraId="3278450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3525</w:t>
      </w:r>
    </w:p>
    <w:p w14:paraId="4AFBE4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9.1.13.1_1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3525</w:t>
      </w:r>
    </w:p>
    <w:p w14:paraId="3C6D37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3525</w:t>
      </w:r>
    </w:p>
    <w:p w14:paraId="44EEDA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3526</w:t>
      </w:r>
    </w:p>
    <w:p w14:paraId="1A3DE7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3526</w:t>
      </w:r>
    </w:p>
    <w:p w14:paraId="53F0A9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3527</w:t>
      </w:r>
    </w:p>
    <w:p w14:paraId="529EFF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3527</w:t>
      </w:r>
    </w:p>
    <w:p w14:paraId="38B7D97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3528</w:t>
      </w:r>
    </w:p>
    <w:p w14:paraId="001FAB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3528</w:t>
      </w:r>
    </w:p>
    <w:p w14:paraId="5A11F9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3528</w:t>
      </w:r>
    </w:p>
    <w:p w14:paraId="7EA291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3528</w:t>
      </w:r>
    </w:p>
    <w:p w14:paraId="3DAECED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3530</w:t>
      </w:r>
    </w:p>
    <w:p w14:paraId="7642AB5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3531</w:t>
      </w:r>
    </w:p>
    <w:p w14:paraId="76B4AF4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9.1.13.2_1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3532</w:t>
      </w:r>
    </w:p>
    <w:p w14:paraId="0CB616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3532</w:t>
      </w:r>
    </w:p>
    <w:p w14:paraId="4098A3F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3532</w:t>
      </w:r>
    </w:p>
    <w:p w14:paraId="3AD6CF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3532</w:t>
      </w:r>
    </w:p>
    <w:p w14:paraId="5DDA0E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3532</w:t>
      </w:r>
    </w:p>
    <w:p w14:paraId="1164E0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3532</w:t>
      </w:r>
    </w:p>
    <w:p w14:paraId="660AE6E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3533</w:t>
      </w:r>
    </w:p>
    <w:p w14:paraId="4B48A79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3533</w:t>
      </w:r>
    </w:p>
    <w:p w14:paraId="3D5177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3533</w:t>
      </w:r>
    </w:p>
    <w:p w14:paraId="796A5BA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3533</w:t>
      </w:r>
    </w:p>
    <w:p w14:paraId="004A198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3533</w:t>
      </w:r>
    </w:p>
    <w:p w14:paraId="35C191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3534</w:t>
      </w:r>
    </w:p>
    <w:p w14:paraId="5DF11C1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3538</w:t>
      </w:r>
    </w:p>
    <w:p w14:paraId="05CF2E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9.1.14.1_1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 xml:space="preserve">FDD Intra Frequency Absolute RSRP Accuracy </w:t>
      </w:r>
      <w:r w:rsidRPr="00CA4F9C">
        <w:rPr>
          <w:rFonts w:eastAsia="SimSun"/>
        </w:rPr>
        <w:t>under Time-Domain Measurement Resource Restriction with CRS Assistance Information and Non-MBSFN ABS (feICIC) 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3540</w:t>
      </w:r>
    </w:p>
    <w:p w14:paraId="7830A7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9.1.14.1_1.1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3540</w:t>
      </w:r>
    </w:p>
    <w:p w14:paraId="7D90FD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9.1.14.1_1.2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3540</w:t>
      </w:r>
    </w:p>
    <w:p w14:paraId="3E6ABCB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9.1.14.1_1.3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3540</w:t>
      </w:r>
    </w:p>
    <w:p w14:paraId="1FD6EBA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9.1.14.1_1.4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3541</w:t>
      </w:r>
    </w:p>
    <w:p w14:paraId="131A8B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9.1.14.1_1.5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3542</w:t>
      </w:r>
    </w:p>
    <w:p w14:paraId="7C5F06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3544</w:t>
      </w:r>
    </w:p>
    <w:p w14:paraId="649998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3544</w:t>
      </w:r>
    </w:p>
    <w:p w14:paraId="738B917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3544</w:t>
      </w:r>
    </w:p>
    <w:p w14:paraId="4C592B6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3544</w:t>
      </w:r>
    </w:p>
    <w:p w14:paraId="13E2AA8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3545</w:t>
      </w:r>
    </w:p>
    <w:p w14:paraId="79B468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3548</w:t>
      </w:r>
    </w:p>
    <w:p w14:paraId="190ECCC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3550</w:t>
      </w:r>
    </w:p>
    <w:p w14:paraId="67D32D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9.1.15.1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3550</w:t>
      </w:r>
    </w:p>
    <w:p w14:paraId="2B94226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3550</w:t>
      </w:r>
    </w:p>
    <w:p w14:paraId="6CF881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3550</w:t>
      </w:r>
    </w:p>
    <w:p w14:paraId="147D27A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3550</w:t>
      </w:r>
    </w:p>
    <w:p w14:paraId="2065D7B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3551</w:t>
      </w:r>
    </w:p>
    <w:p w14:paraId="7E10DF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3555</w:t>
      </w:r>
    </w:p>
    <w:p w14:paraId="684E59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9.1.15.1_1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 xml:space="preserve">TDD Intra Frequency Absolute RSRP Accuracy </w:t>
      </w:r>
      <w:r w:rsidRPr="00CA4F9C">
        <w:rPr>
          <w:rFonts w:eastAsia="SimSun"/>
        </w:rPr>
        <w:t>under Time-Domain Measurement Resource Restriction with CRS Assistance Information and Non-MBSFN ABS (feICIC) 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3556</w:t>
      </w:r>
    </w:p>
    <w:p w14:paraId="20BD044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9.1.15.1_1.1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3556</w:t>
      </w:r>
    </w:p>
    <w:p w14:paraId="0E58E1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9.1.15.1_1.2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3556</w:t>
      </w:r>
    </w:p>
    <w:p w14:paraId="02DDDA9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9.1.15.1_1.3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3557</w:t>
      </w:r>
    </w:p>
    <w:p w14:paraId="14179DA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9.1.15.1_1.4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3558</w:t>
      </w:r>
    </w:p>
    <w:p w14:paraId="690734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9.1.15.1_1.5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3558</w:t>
      </w:r>
    </w:p>
    <w:p w14:paraId="546F81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9.1.15.2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3560</w:t>
      </w:r>
    </w:p>
    <w:p w14:paraId="54CC2A9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3560</w:t>
      </w:r>
    </w:p>
    <w:p w14:paraId="378BCD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3560</w:t>
      </w:r>
    </w:p>
    <w:p w14:paraId="094F33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3560</w:t>
      </w:r>
    </w:p>
    <w:p w14:paraId="3E84ECD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3561</w:t>
      </w:r>
    </w:p>
    <w:p w14:paraId="0C7FBC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3564</w:t>
      </w:r>
    </w:p>
    <w:p w14:paraId="1B78926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9.1.16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3566</w:t>
      </w:r>
    </w:p>
    <w:p w14:paraId="7B962B6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9.1.16.1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3566</w:t>
      </w:r>
    </w:p>
    <w:p w14:paraId="4B0CC78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3566</w:t>
      </w:r>
    </w:p>
    <w:p w14:paraId="444FFC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3566</w:t>
      </w:r>
    </w:p>
    <w:p w14:paraId="4B9024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3566</w:t>
      </w:r>
    </w:p>
    <w:p w14:paraId="73DE5B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3567</w:t>
      </w:r>
    </w:p>
    <w:p w14:paraId="3456D2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3567</w:t>
      </w:r>
    </w:p>
    <w:p w14:paraId="01D21E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9.1.16.1_1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3568</w:t>
      </w:r>
    </w:p>
    <w:p w14:paraId="74EF65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3568</w:t>
      </w:r>
    </w:p>
    <w:p w14:paraId="1F2447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3568</w:t>
      </w:r>
    </w:p>
    <w:p w14:paraId="4DE447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3568</w:t>
      </w:r>
    </w:p>
    <w:p w14:paraId="499383B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3569</w:t>
      </w:r>
    </w:p>
    <w:p w14:paraId="3B31131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3570</w:t>
      </w:r>
    </w:p>
    <w:p w14:paraId="64B747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9.1.16.2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3571</w:t>
      </w:r>
    </w:p>
    <w:p w14:paraId="6642D9C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3571</w:t>
      </w:r>
    </w:p>
    <w:p w14:paraId="2DA88FC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3571</w:t>
      </w:r>
    </w:p>
    <w:p w14:paraId="36A107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3571</w:t>
      </w:r>
    </w:p>
    <w:p w14:paraId="5AACB8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3572</w:t>
      </w:r>
    </w:p>
    <w:p w14:paraId="2F3834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3572</w:t>
      </w:r>
    </w:p>
    <w:p w14:paraId="1A35A1E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9.1.17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 for 5MHz Bandwidth</w:t>
      </w:r>
      <w:r>
        <w:tab/>
        <w:t>3573</w:t>
      </w:r>
    </w:p>
    <w:p w14:paraId="1691A7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9.1.17.1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5MHz Bandwidth</w:t>
      </w:r>
      <w:r>
        <w:tab/>
        <w:t>3573</w:t>
      </w:r>
    </w:p>
    <w:p w14:paraId="6CE093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3573</w:t>
      </w:r>
    </w:p>
    <w:p w14:paraId="7E7689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3573</w:t>
      </w:r>
    </w:p>
    <w:p w14:paraId="249458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3573</w:t>
      </w:r>
    </w:p>
    <w:p w14:paraId="6A03BA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3574</w:t>
      </w:r>
    </w:p>
    <w:p w14:paraId="2C26F0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3574</w:t>
      </w:r>
    </w:p>
    <w:p w14:paraId="6CEF3A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9.1.17.1_1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FDD - FDD Inter Frequency Absolute RSRP Accuracy for 5MHz Bandwidth</w:t>
      </w:r>
      <w:r w:rsidRPr="00CA4F9C">
        <w:rPr>
          <w:rFonts w:eastAsia="SimSun"/>
          <w:lang w:eastAsia="zh-CN"/>
        </w:rPr>
        <w:t xml:space="preserve">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3576</w:t>
      </w:r>
    </w:p>
    <w:p w14:paraId="30A1AD1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9.1.17.1_1.1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3576</w:t>
      </w:r>
    </w:p>
    <w:p w14:paraId="457ADD8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9.1.17.1_1.2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3576</w:t>
      </w:r>
    </w:p>
    <w:p w14:paraId="159102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9.1.17.1_1.3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3576</w:t>
      </w:r>
    </w:p>
    <w:p w14:paraId="772136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9.1.17.1_1.4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3577</w:t>
      </w:r>
    </w:p>
    <w:p w14:paraId="5027B8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9.1.17.1_1.5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3577</w:t>
      </w:r>
    </w:p>
    <w:p w14:paraId="1ED95A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9.1.17.2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3578</w:t>
      </w:r>
    </w:p>
    <w:p w14:paraId="13680A2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3578</w:t>
      </w:r>
    </w:p>
    <w:p w14:paraId="1959C6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3578</w:t>
      </w:r>
    </w:p>
    <w:p w14:paraId="241157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3578</w:t>
      </w:r>
    </w:p>
    <w:p w14:paraId="48508F8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3579</w:t>
      </w:r>
    </w:p>
    <w:p w14:paraId="559F0F9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3579</w:t>
      </w:r>
    </w:p>
    <w:p w14:paraId="52264D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9.1.17.2_1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3581</w:t>
      </w:r>
    </w:p>
    <w:p w14:paraId="227632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3581</w:t>
      </w:r>
    </w:p>
    <w:p w14:paraId="2B6B37E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3581</w:t>
      </w:r>
    </w:p>
    <w:p w14:paraId="4B4C53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3581</w:t>
      </w:r>
    </w:p>
    <w:p w14:paraId="4A21249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3582</w:t>
      </w:r>
    </w:p>
    <w:p w14:paraId="7485BD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3582</w:t>
      </w:r>
    </w:p>
    <w:p w14:paraId="49B9240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9.1.18</w:t>
      </w:r>
      <w:r>
        <w:rPr>
          <w:rFonts w:ascii="Calibri" w:hAnsi="Calibri"/>
          <w:kern w:val="2"/>
          <w:sz w:val="24"/>
          <w:szCs w:val="24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3583</w:t>
      </w:r>
    </w:p>
    <w:p w14:paraId="5EA7DEC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9.1.18.1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3583</w:t>
      </w:r>
    </w:p>
    <w:p w14:paraId="691B82D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3583</w:t>
      </w:r>
    </w:p>
    <w:p w14:paraId="5F7846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3583</w:t>
      </w:r>
    </w:p>
    <w:p w14:paraId="242464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3583</w:t>
      </w:r>
    </w:p>
    <w:p w14:paraId="233F8EE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3583</w:t>
      </w:r>
    </w:p>
    <w:p w14:paraId="585A8C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3584</w:t>
      </w:r>
    </w:p>
    <w:p w14:paraId="24BFE2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 xml:space="preserve">FDD Absolute RSRP Accuracy </w:t>
      </w:r>
      <w:r w:rsidRPr="00CA4F9C">
        <w:rPr>
          <w:rFonts w:eastAsia="SimSun"/>
          <w:lang w:eastAsia="zh-CN"/>
        </w:rPr>
        <w:t xml:space="preserve">for </w:t>
      </w:r>
      <w:r w:rsidRPr="00CA4F9C">
        <w:rPr>
          <w:rFonts w:eastAsia="SimSun"/>
        </w:rPr>
        <w:t>E-UTRA for Carrier Aggregation</w:t>
      </w:r>
      <w:r w:rsidRPr="00CA4F9C">
        <w:rPr>
          <w:rFonts w:eastAsia="SimSun"/>
          <w:lang w:eastAsia="zh-CN"/>
        </w:rPr>
        <w:t xml:space="preserve"> for 10MHz + 5MHz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3585</w:t>
      </w:r>
    </w:p>
    <w:p w14:paraId="707361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3585</w:t>
      </w:r>
    </w:p>
    <w:p w14:paraId="157996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3585</w:t>
      </w:r>
    </w:p>
    <w:p w14:paraId="748DD7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3585</w:t>
      </w:r>
    </w:p>
    <w:p w14:paraId="0096F0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3585</w:t>
      </w:r>
    </w:p>
    <w:p w14:paraId="399AAE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3586</w:t>
      </w:r>
    </w:p>
    <w:p w14:paraId="7E30C5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301726F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3587</w:t>
      </w:r>
    </w:p>
    <w:p w14:paraId="033F62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3587</w:t>
      </w:r>
    </w:p>
    <w:p w14:paraId="31A316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3587</w:t>
      </w:r>
    </w:p>
    <w:p w14:paraId="58A9AA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3587</w:t>
      </w:r>
    </w:p>
    <w:p w14:paraId="7FF1EA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3588</w:t>
      </w:r>
    </w:p>
    <w:p w14:paraId="7EB9F60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9.1.18.2_1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FDD Relative RSRP Accuracy E-UTRA for Carrier Aggregation</w:t>
      </w:r>
      <w:r w:rsidRPr="00CA4F9C">
        <w:rPr>
          <w:rFonts w:eastAsia="SimSun"/>
          <w:lang w:eastAsia="zh-CN"/>
        </w:rPr>
        <w:t xml:space="preserve"> for 10MHz + 5MHz (Rel-12 and forward)</w:t>
      </w:r>
      <w:r>
        <w:tab/>
        <w:t>3589</w:t>
      </w:r>
    </w:p>
    <w:p w14:paraId="3F21A7D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9.1.18.2_1.1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3589</w:t>
      </w:r>
    </w:p>
    <w:p w14:paraId="0930CF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9.1.18.2_1.2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3589</w:t>
      </w:r>
    </w:p>
    <w:p w14:paraId="30A1C0F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9.1.18.2_1.3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3589</w:t>
      </w:r>
    </w:p>
    <w:p w14:paraId="4875CD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9.1.18.2_1.4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3589</w:t>
      </w:r>
    </w:p>
    <w:p w14:paraId="6A52EF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9.1.18.2_1.5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3589</w:t>
      </w:r>
    </w:p>
    <w:p w14:paraId="0AB7EF4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9.1.19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4D6275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554142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3591</w:t>
      </w:r>
    </w:p>
    <w:p w14:paraId="43AC93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3591</w:t>
      </w:r>
    </w:p>
    <w:p w14:paraId="4EB1FD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3591</w:t>
      </w:r>
    </w:p>
    <w:p w14:paraId="1D5D8E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3591</w:t>
      </w:r>
    </w:p>
    <w:p w14:paraId="29361D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3592</w:t>
      </w:r>
    </w:p>
    <w:p w14:paraId="1C1C044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9.1.19.1_1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3593</w:t>
      </w:r>
    </w:p>
    <w:p w14:paraId="79DD009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3593</w:t>
      </w:r>
    </w:p>
    <w:p w14:paraId="2E6D8B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3593</w:t>
      </w:r>
    </w:p>
    <w:p w14:paraId="3B93995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3593</w:t>
      </w:r>
    </w:p>
    <w:p w14:paraId="286EEC1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3593</w:t>
      </w:r>
    </w:p>
    <w:p w14:paraId="4262D7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3593</w:t>
      </w:r>
    </w:p>
    <w:p w14:paraId="64F385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3594</w:t>
      </w:r>
    </w:p>
    <w:p w14:paraId="6D5C0EB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3594</w:t>
      </w:r>
    </w:p>
    <w:p w14:paraId="7FAC9C2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3594</w:t>
      </w:r>
    </w:p>
    <w:p w14:paraId="1BEE73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3595</w:t>
      </w:r>
    </w:p>
    <w:p w14:paraId="25CB598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3595</w:t>
      </w:r>
    </w:p>
    <w:p w14:paraId="053634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3595</w:t>
      </w:r>
    </w:p>
    <w:p w14:paraId="0B92D0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9.1.19.2_1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3596</w:t>
      </w:r>
    </w:p>
    <w:p w14:paraId="1A5444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3596</w:t>
      </w:r>
    </w:p>
    <w:p w14:paraId="2DE1BD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3596</w:t>
      </w:r>
    </w:p>
    <w:p w14:paraId="482635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3596</w:t>
      </w:r>
    </w:p>
    <w:p w14:paraId="7CE2A6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3597</w:t>
      </w:r>
    </w:p>
    <w:p w14:paraId="1E1CD1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3597</w:t>
      </w:r>
    </w:p>
    <w:p w14:paraId="52A9B07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9.1.20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3598</w:t>
      </w:r>
    </w:p>
    <w:p w14:paraId="52E39C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3598</w:t>
      </w:r>
    </w:p>
    <w:p w14:paraId="0106EAF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3598</w:t>
      </w:r>
    </w:p>
    <w:p w14:paraId="0170BD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3598</w:t>
      </w:r>
    </w:p>
    <w:p w14:paraId="5D16511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3598</w:t>
      </w:r>
    </w:p>
    <w:p w14:paraId="3C3110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3598</w:t>
      </w:r>
    </w:p>
    <w:p w14:paraId="414701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3599</w:t>
      </w:r>
    </w:p>
    <w:p w14:paraId="5C13E2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FDD Absolute RSRP Accuracy for E-UTRA Carrier Aggregation</w:t>
      </w:r>
      <w:r w:rsidRPr="00CA4F9C">
        <w:rPr>
          <w:rFonts w:eastAsia="SimSun"/>
          <w:lang w:eastAsia="zh-CN"/>
        </w:rPr>
        <w:t xml:space="preserve"> for 5MHz + 5MHz bandwidth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3600</w:t>
      </w:r>
    </w:p>
    <w:p w14:paraId="01E080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3600</w:t>
      </w:r>
    </w:p>
    <w:p w14:paraId="1CB8139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3600</w:t>
      </w:r>
    </w:p>
    <w:p w14:paraId="5CD4CA3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3600</w:t>
      </w:r>
    </w:p>
    <w:p w14:paraId="6A5EBD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3600</w:t>
      </w:r>
    </w:p>
    <w:p w14:paraId="4FA9296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3601</w:t>
      </w:r>
    </w:p>
    <w:p w14:paraId="27A63B5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3602</w:t>
      </w:r>
    </w:p>
    <w:p w14:paraId="2F4075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3602</w:t>
      </w:r>
    </w:p>
    <w:p w14:paraId="56D5FB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3602</w:t>
      </w:r>
    </w:p>
    <w:p w14:paraId="6A2086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3602</w:t>
      </w:r>
    </w:p>
    <w:p w14:paraId="7CCFDA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3602</w:t>
      </w:r>
    </w:p>
    <w:p w14:paraId="4CF0FCB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3603</w:t>
      </w:r>
    </w:p>
    <w:p w14:paraId="541C87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9.1.20.2_1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FDD Relative RSRP Accuracy for E-UTRA Carrier Aggregation</w:t>
      </w:r>
      <w:r w:rsidRPr="00CA4F9C">
        <w:rPr>
          <w:rFonts w:eastAsia="SimSun"/>
          <w:lang w:eastAsia="zh-CN"/>
        </w:rPr>
        <w:t xml:space="preserve"> for 5MHz + 5MHz bandwidth (Rel-12 and forward)</w:t>
      </w:r>
      <w:r>
        <w:tab/>
        <w:t>3604</w:t>
      </w:r>
    </w:p>
    <w:p w14:paraId="65926C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9.1.20.2_1.1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3604</w:t>
      </w:r>
    </w:p>
    <w:p w14:paraId="3D4F0C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9.1.20.2_1.2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3604</w:t>
      </w:r>
    </w:p>
    <w:p w14:paraId="1C9D324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9.1.20.2_1.3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3604</w:t>
      </w:r>
    </w:p>
    <w:p w14:paraId="559F995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9.1.20.2_1.4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3604</w:t>
      </w:r>
    </w:p>
    <w:p w14:paraId="66CAE2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9.1.20.2_1.5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3605</w:t>
      </w:r>
    </w:p>
    <w:p w14:paraId="1059285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9.1.21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3606</w:t>
      </w:r>
    </w:p>
    <w:p w14:paraId="476DBF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3606</w:t>
      </w:r>
    </w:p>
    <w:p w14:paraId="586754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3606</w:t>
      </w:r>
    </w:p>
    <w:p w14:paraId="0F1B3E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3606</w:t>
      </w:r>
    </w:p>
    <w:p w14:paraId="232C79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3606</w:t>
      </w:r>
    </w:p>
    <w:p w14:paraId="7C3805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3606</w:t>
      </w:r>
    </w:p>
    <w:p w14:paraId="0C3CB11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3607</w:t>
      </w:r>
    </w:p>
    <w:p w14:paraId="0F63148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9.1.21.1_1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3608</w:t>
      </w:r>
    </w:p>
    <w:p w14:paraId="67174FF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3608</w:t>
      </w:r>
    </w:p>
    <w:p w14:paraId="0463972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3608</w:t>
      </w:r>
    </w:p>
    <w:p w14:paraId="7BAAF7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3608</w:t>
      </w:r>
    </w:p>
    <w:p w14:paraId="68DF3F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3608</w:t>
      </w:r>
    </w:p>
    <w:p w14:paraId="57A2B0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3608</w:t>
      </w:r>
    </w:p>
    <w:p w14:paraId="1754FC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3609</w:t>
      </w:r>
    </w:p>
    <w:p w14:paraId="325D6D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3609</w:t>
      </w:r>
    </w:p>
    <w:p w14:paraId="454B24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3609</w:t>
      </w:r>
    </w:p>
    <w:p w14:paraId="6EBC5FF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3609</w:t>
      </w:r>
    </w:p>
    <w:p w14:paraId="4BBB21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3610</w:t>
      </w:r>
    </w:p>
    <w:p w14:paraId="64FBA5F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3610</w:t>
      </w:r>
    </w:p>
    <w:p w14:paraId="251A722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9.1.21.2_1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3611</w:t>
      </w:r>
    </w:p>
    <w:p w14:paraId="029B48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3611</w:t>
      </w:r>
    </w:p>
    <w:p w14:paraId="1A2C845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3611</w:t>
      </w:r>
    </w:p>
    <w:p w14:paraId="38DD0A7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3611</w:t>
      </w:r>
    </w:p>
    <w:p w14:paraId="12E67A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3612</w:t>
      </w:r>
    </w:p>
    <w:p w14:paraId="2F06A2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3612</w:t>
      </w:r>
    </w:p>
    <w:p w14:paraId="2CA1527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lastRenderedPageBreak/>
        <w:t>9.1.22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FDD</w:t>
      </w:r>
      <w:r>
        <w:tab/>
        <w:t>3613</w:t>
      </w:r>
    </w:p>
    <w:p w14:paraId="43E67D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3613</w:t>
      </w:r>
    </w:p>
    <w:p w14:paraId="7C6757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3613</w:t>
      </w:r>
    </w:p>
    <w:p w14:paraId="23A0481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3613</w:t>
      </w:r>
    </w:p>
    <w:p w14:paraId="56F959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3616</w:t>
      </w:r>
    </w:p>
    <w:p w14:paraId="36EDDBA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3616</w:t>
      </w:r>
    </w:p>
    <w:p w14:paraId="5E1076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3616</w:t>
      </w:r>
    </w:p>
    <w:p w14:paraId="38A0D3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3617</w:t>
      </w:r>
    </w:p>
    <w:p w14:paraId="0CE7F5A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3617</w:t>
      </w:r>
    </w:p>
    <w:p w14:paraId="39C86C3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9.1.23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TDD</w:t>
      </w:r>
      <w:r>
        <w:tab/>
        <w:t>3620</w:t>
      </w:r>
    </w:p>
    <w:p w14:paraId="58EBBA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3620</w:t>
      </w:r>
    </w:p>
    <w:p w14:paraId="665F39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3620</w:t>
      </w:r>
    </w:p>
    <w:p w14:paraId="6E301A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3620</w:t>
      </w:r>
    </w:p>
    <w:p w14:paraId="4673EF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3622</w:t>
      </w:r>
    </w:p>
    <w:p w14:paraId="68C4F6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3622</w:t>
      </w:r>
    </w:p>
    <w:p w14:paraId="672ACB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3622</w:t>
      </w:r>
    </w:p>
    <w:p w14:paraId="6FD0EF8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3623</w:t>
      </w:r>
    </w:p>
    <w:p w14:paraId="3D8173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3623</w:t>
      </w:r>
    </w:p>
    <w:p w14:paraId="2A33C3E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TDD</w:t>
      </w:r>
      <w:r w:rsidRPr="00CA4F9C">
        <w:rPr>
          <w:rFonts w:eastAsia="SimSun"/>
          <w:lang w:eastAsia="zh-CN"/>
        </w:rPr>
        <w:t xml:space="preserve"> RSRP Accuracy for</w:t>
      </w:r>
      <w:r w:rsidRPr="00CA4F9C">
        <w:rPr>
          <w:rFonts w:eastAsia="SimSun"/>
        </w:rPr>
        <w:t xml:space="preserve"> E-UTRAN Carrier Aggregation</w:t>
      </w:r>
      <w:r w:rsidRPr="00CA4F9C">
        <w:rPr>
          <w:rFonts w:eastAsia="SimSun"/>
          <w:lang w:eastAsia="zh-CN"/>
        </w:rPr>
        <w:t xml:space="preserve"> for 20MHz + 10MHz</w:t>
      </w:r>
      <w:r>
        <w:tab/>
        <w:t>3626</w:t>
      </w:r>
    </w:p>
    <w:p w14:paraId="1EEE43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T</w:t>
      </w:r>
      <w:r w:rsidRPr="00CA4F9C">
        <w:rPr>
          <w:rFonts w:eastAsia="SimSun"/>
        </w:rPr>
        <w:t xml:space="preserve">DD Absolute RSRP Accuracy </w:t>
      </w:r>
      <w:r w:rsidRPr="00CA4F9C">
        <w:rPr>
          <w:rFonts w:eastAsia="SimSun"/>
          <w:lang w:eastAsia="zh-CN"/>
        </w:rPr>
        <w:t xml:space="preserve">for </w:t>
      </w:r>
      <w:r w:rsidRPr="00CA4F9C">
        <w:rPr>
          <w:rFonts w:eastAsia="SimSun"/>
        </w:rPr>
        <w:t>E-UTRA Carrier Aggregation</w:t>
      </w:r>
      <w:r w:rsidRPr="00CA4F9C">
        <w:rPr>
          <w:rFonts w:eastAsia="SimSun"/>
          <w:lang w:eastAsia="zh-CN"/>
        </w:rPr>
        <w:t xml:space="preserve"> for 20MHz + 10MHz</w:t>
      </w:r>
      <w:r>
        <w:tab/>
        <w:t>3626</w:t>
      </w:r>
    </w:p>
    <w:p w14:paraId="359A27B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3626</w:t>
      </w:r>
    </w:p>
    <w:p w14:paraId="75F259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3626</w:t>
      </w:r>
    </w:p>
    <w:p w14:paraId="6D5D31B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3626</w:t>
      </w:r>
    </w:p>
    <w:p w14:paraId="2B491D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3626</w:t>
      </w:r>
    </w:p>
    <w:p w14:paraId="2EF271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3627</w:t>
      </w:r>
    </w:p>
    <w:p w14:paraId="25F7BB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9.1.24.1_1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T</w:t>
      </w:r>
      <w:r w:rsidRPr="00CA4F9C">
        <w:rPr>
          <w:rFonts w:eastAsia="SimSun"/>
        </w:rPr>
        <w:t xml:space="preserve">DD Absolute RSRP Accuracy </w:t>
      </w:r>
      <w:r w:rsidRPr="00CA4F9C">
        <w:rPr>
          <w:rFonts w:eastAsia="SimSun"/>
          <w:lang w:eastAsia="zh-CN"/>
        </w:rPr>
        <w:t xml:space="preserve">for </w:t>
      </w:r>
      <w:r w:rsidRPr="00CA4F9C">
        <w:rPr>
          <w:rFonts w:eastAsia="SimSun"/>
        </w:rPr>
        <w:t>E-UTRA Carrier Aggregation</w:t>
      </w:r>
      <w:r w:rsidRPr="00CA4F9C">
        <w:rPr>
          <w:rFonts w:eastAsia="SimSun"/>
          <w:lang w:eastAsia="zh-CN"/>
        </w:rPr>
        <w:t xml:space="preserve"> for 20MHz + 10MHz </w:t>
      </w:r>
      <w:r w:rsidRPr="00CA4F9C">
        <w:rPr>
          <w:rFonts w:eastAsia="SimSun"/>
        </w:rPr>
        <w:t>(Rel</w:t>
      </w:r>
      <w:r w:rsidRPr="00CA4F9C">
        <w:rPr>
          <w:rFonts w:eastAsia="SimSun"/>
        </w:rPr>
        <w:noBreakHyphen/>
        <w:t>1</w:t>
      </w:r>
      <w:r w:rsidRPr="00CA4F9C">
        <w:rPr>
          <w:rFonts w:eastAsia="SimSun"/>
          <w:lang w:eastAsia="zh-CN"/>
        </w:rPr>
        <w:t>2</w:t>
      </w:r>
      <w:r w:rsidRPr="00CA4F9C">
        <w:rPr>
          <w:rFonts w:eastAsia="SimSun"/>
        </w:rPr>
        <w:t xml:space="preserve"> and forward)</w:t>
      </w:r>
      <w:r>
        <w:tab/>
        <w:t>3628</w:t>
      </w:r>
    </w:p>
    <w:p w14:paraId="2BE870D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9.1.24.1_1.1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3628</w:t>
      </w:r>
    </w:p>
    <w:p w14:paraId="0F3E6F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9.1.24.1_1.2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3628</w:t>
      </w:r>
    </w:p>
    <w:p w14:paraId="694A66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9.1.24.1_1.3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3628</w:t>
      </w:r>
    </w:p>
    <w:p w14:paraId="665BE2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9.1.24.1_1.4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3628</w:t>
      </w:r>
    </w:p>
    <w:p w14:paraId="6E0EFB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9.1.24.1_1.5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3629</w:t>
      </w:r>
    </w:p>
    <w:p w14:paraId="4FC5453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T</w:t>
      </w:r>
      <w:r w:rsidRPr="00CA4F9C">
        <w:rPr>
          <w:rFonts w:eastAsia="SimSun"/>
        </w:rPr>
        <w:t xml:space="preserve">DD Relative RSRP Accuracy </w:t>
      </w:r>
      <w:r w:rsidRPr="00CA4F9C">
        <w:rPr>
          <w:rFonts w:eastAsia="SimSun"/>
          <w:lang w:eastAsia="zh-CN"/>
        </w:rPr>
        <w:t xml:space="preserve">for </w:t>
      </w:r>
      <w:r w:rsidRPr="00CA4F9C">
        <w:rPr>
          <w:rFonts w:eastAsia="SimSun"/>
        </w:rPr>
        <w:t>E-UTRA Carrier Aggregation</w:t>
      </w:r>
      <w:r w:rsidRPr="00CA4F9C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5DFDC84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3630</w:t>
      </w:r>
    </w:p>
    <w:p w14:paraId="6BF8BE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3630</w:t>
      </w:r>
    </w:p>
    <w:p w14:paraId="40BADB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3630</w:t>
      </w:r>
    </w:p>
    <w:p w14:paraId="5B73C7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3631</w:t>
      </w:r>
    </w:p>
    <w:p w14:paraId="03B0413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9.1.24.2.5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3631</w:t>
      </w:r>
    </w:p>
    <w:p w14:paraId="1BC38A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3632</w:t>
      </w:r>
    </w:p>
    <w:p w14:paraId="379A3DA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3632</w:t>
      </w:r>
    </w:p>
    <w:p w14:paraId="333B98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3632</w:t>
      </w:r>
    </w:p>
    <w:p w14:paraId="105115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3633</w:t>
      </w:r>
    </w:p>
    <w:p w14:paraId="11A6670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3633</w:t>
      </w:r>
    </w:p>
    <w:p w14:paraId="37CBE8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3633</w:t>
      </w:r>
    </w:p>
    <w:p w14:paraId="24B508A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3634</w:t>
      </w:r>
    </w:p>
    <w:p w14:paraId="501995A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3634</w:t>
      </w:r>
    </w:p>
    <w:p w14:paraId="008E2C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3634</w:t>
      </w:r>
    </w:p>
    <w:p w14:paraId="6956192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3634</w:t>
      </w:r>
    </w:p>
    <w:p w14:paraId="2710FC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3636</w:t>
      </w:r>
    </w:p>
    <w:p w14:paraId="51B21E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3636</w:t>
      </w:r>
    </w:p>
    <w:p w14:paraId="395264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3636</w:t>
      </w:r>
    </w:p>
    <w:p w14:paraId="28D6DD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3637</w:t>
      </w:r>
    </w:p>
    <w:p w14:paraId="55F606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3638</w:t>
      </w:r>
    </w:p>
    <w:p w14:paraId="5A5CC4E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3639</w:t>
      </w:r>
    </w:p>
    <w:p w14:paraId="33FB12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3639</w:t>
      </w:r>
    </w:p>
    <w:p w14:paraId="41EFB2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3639</w:t>
      </w:r>
    </w:p>
    <w:p w14:paraId="23A43E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3639</w:t>
      </w:r>
    </w:p>
    <w:p w14:paraId="6F0FCB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3640</w:t>
      </w:r>
    </w:p>
    <w:p w14:paraId="4BF1F0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3640</w:t>
      </w:r>
    </w:p>
    <w:p w14:paraId="1BAE2E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3640</w:t>
      </w:r>
    </w:p>
    <w:p w14:paraId="044A010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3640</w:t>
      </w:r>
    </w:p>
    <w:p w14:paraId="26162A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3641</w:t>
      </w:r>
    </w:p>
    <w:p w14:paraId="3B63C37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3642</w:t>
      </w:r>
    </w:p>
    <w:p w14:paraId="7D4EA7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3642</w:t>
      </w:r>
    </w:p>
    <w:p w14:paraId="4D7678C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3642</w:t>
      </w:r>
    </w:p>
    <w:p w14:paraId="5504C2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3643</w:t>
      </w:r>
    </w:p>
    <w:p w14:paraId="32AAC3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3644</w:t>
      </w:r>
    </w:p>
    <w:p w14:paraId="5C235D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3644</w:t>
      </w:r>
    </w:p>
    <w:p w14:paraId="53B3F6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3645</w:t>
      </w:r>
    </w:p>
    <w:p w14:paraId="3A05B35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3645</w:t>
      </w:r>
    </w:p>
    <w:p w14:paraId="07BD2A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3646</w:t>
      </w:r>
    </w:p>
    <w:p w14:paraId="7F16544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3648</w:t>
      </w:r>
    </w:p>
    <w:p w14:paraId="16AC786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3648</w:t>
      </w:r>
    </w:p>
    <w:p w14:paraId="7193888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3648</w:t>
      </w:r>
    </w:p>
    <w:p w14:paraId="43EA0BC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3649</w:t>
      </w:r>
    </w:p>
    <w:p w14:paraId="04D2654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3649</w:t>
      </w:r>
    </w:p>
    <w:p w14:paraId="1685018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3649</w:t>
      </w:r>
    </w:p>
    <w:p w14:paraId="079982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3649</w:t>
      </w:r>
    </w:p>
    <w:p w14:paraId="272F26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3649</w:t>
      </w:r>
    </w:p>
    <w:p w14:paraId="56DC9F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3650</w:t>
      </w:r>
    </w:p>
    <w:p w14:paraId="68E1C6A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9.1.29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and relative CSI-RSRP accuracies in CSI-RS based discovery signal</w:t>
      </w:r>
      <w:r>
        <w:tab/>
        <w:t>3652</w:t>
      </w:r>
    </w:p>
    <w:p w14:paraId="388FCE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3652</w:t>
      </w:r>
    </w:p>
    <w:p w14:paraId="7FF628D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3652</w:t>
      </w:r>
    </w:p>
    <w:p w14:paraId="218A79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3652</w:t>
      </w:r>
    </w:p>
    <w:p w14:paraId="5859A9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3654</w:t>
      </w:r>
    </w:p>
    <w:p w14:paraId="02BF97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3654</w:t>
      </w:r>
    </w:p>
    <w:p w14:paraId="0B3453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3654</w:t>
      </w:r>
    </w:p>
    <w:p w14:paraId="7172B3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3655</w:t>
      </w:r>
    </w:p>
    <w:p w14:paraId="584CF5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3656</w:t>
      </w:r>
    </w:p>
    <w:p w14:paraId="1B76DC8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9.1.30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CSI-RSRP accuracies in CSI-RS based discovery signal</w:t>
      </w:r>
      <w:r>
        <w:tab/>
        <w:t>3658</w:t>
      </w:r>
    </w:p>
    <w:p w14:paraId="39F606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3658</w:t>
      </w:r>
    </w:p>
    <w:p w14:paraId="2E5A805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3658</w:t>
      </w:r>
    </w:p>
    <w:p w14:paraId="60FB7C0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3658</w:t>
      </w:r>
    </w:p>
    <w:p w14:paraId="2AD2D9C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3658</w:t>
      </w:r>
    </w:p>
    <w:p w14:paraId="75F8DB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3658</w:t>
      </w:r>
    </w:p>
    <w:p w14:paraId="671984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3659</w:t>
      </w:r>
    </w:p>
    <w:p w14:paraId="58F0F9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3659</w:t>
      </w:r>
    </w:p>
    <w:p w14:paraId="2FA962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3660</w:t>
      </w:r>
    </w:p>
    <w:p w14:paraId="1022CAB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9.1.31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CSI-RSRP accuracies in CSI-RS based discovery signal</w:t>
      </w:r>
      <w:r>
        <w:tab/>
        <w:t>3662</w:t>
      </w:r>
    </w:p>
    <w:p w14:paraId="21C780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3662</w:t>
      </w:r>
    </w:p>
    <w:p w14:paraId="7DAC07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3662</w:t>
      </w:r>
    </w:p>
    <w:p w14:paraId="4BA316A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3662</w:t>
      </w:r>
    </w:p>
    <w:p w14:paraId="4AA91A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3664</w:t>
      </w:r>
    </w:p>
    <w:p w14:paraId="54740AE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3664</w:t>
      </w:r>
    </w:p>
    <w:p w14:paraId="02D3CB0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3664</w:t>
      </w:r>
    </w:p>
    <w:p w14:paraId="1221072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3665</w:t>
      </w:r>
    </w:p>
    <w:p w14:paraId="181CA98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3666</w:t>
      </w:r>
    </w:p>
    <w:p w14:paraId="1E9FA32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9.1.32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absolute and relative CSI-RSRP accuracies in CSI-RS based discovery signal</w:t>
      </w:r>
      <w:r>
        <w:tab/>
        <w:t>3668</w:t>
      </w:r>
    </w:p>
    <w:p w14:paraId="6D4257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3668</w:t>
      </w:r>
    </w:p>
    <w:p w14:paraId="25209E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3668</w:t>
      </w:r>
    </w:p>
    <w:p w14:paraId="6F7447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3668</w:t>
      </w:r>
    </w:p>
    <w:p w14:paraId="5AF97E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3668</w:t>
      </w:r>
    </w:p>
    <w:p w14:paraId="307823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3668</w:t>
      </w:r>
    </w:p>
    <w:p w14:paraId="0BF364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3669</w:t>
      </w:r>
    </w:p>
    <w:p w14:paraId="1366A87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3669</w:t>
      </w:r>
    </w:p>
    <w:p w14:paraId="645A56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3670</w:t>
      </w:r>
    </w:p>
    <w:p w14:paraId="78AD4C6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9.1.33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RSRP accuracies for E-UTRAN Carrier Aggregation in CRS based discovery signal</w:t>
      </w:r>
      <w:r>
        <w:tab/>
        <w:t>3672</w:t>
      </w:r>
    </w:p>
    <w:p w14:paraId="2B588DA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3672</w:t>
      </w:r>
    </w:p>
    <w:p w14:paraId="7F3F9D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3672</w:t>
      </w:r>
    </w:p>
    <w:p w14:paraId="469C7D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3672</w:t>
      </w:r>
    </w:p>
    <w:p w14:paraId="7C7DDC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3674</w:t>
      </w:r>
    </w:p>
    <w:p w14:paraId="038BF1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3674</w:t>
      </w:r>
    </w:p>
    <w:p w14:paraId="2AB7A82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3675</w:t>
      </w:r>
    </w:p>
    <w:p w14:paraId="62BA7D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3675</w:t>
      </w:r>
    </w:p>
    <w:p w14:paraId="275DB9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3676</w:t>
      </w:r>
    </w:p>
    <w:p w14:paraId="51A3C95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T</w:t>
      </w:r>
      <w:r w:rsidRPr="00CA4F9C">
        <w:rPr>
          <w:rFonts w:eastAsia="SimSun"/>
        </w:rPr>
        <w:t>DD absolute and relative RSRP accuracies for E-UTRAN Carrier Aggregation in CRS based discovery signal</w:t>
      </w:r>
      <w:r>
        <w:tab/>
        <w:t>3678</w:t>
      </w:r>
    </w:p>
    <w:p w14:paraId="136FB8C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9.1.34</w:t>
      </w:r>
      <w:r w:rsidRPr="00CA4F9C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3678</w:t>
      </w:r>
    </w:p>
    <w:p w14:paraId="401101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3679</w:t>
      </w:r>
    </w:p>
    <w:p w14:paraId="676D25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3679</w:t>
      </w:r>
    </w:p>
    <w:p w14:paraId="615494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9.1.34.4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3679</w:t>
      </w:r>
    </w:p>
    <w:p w14:paraId="04DFE3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9.1.34.4.1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Initial conditions</w:t>
      </w:r>
      <w:r>
        <w:tab/>
        <w:t>3679</w:t>
      </w:r>
    </w:p>
    <w:p w14:paraId="1C17A6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9.1.34.4.2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procedure</w:t>
      </w:r>
      <w:r>
        <w:tab/>
        <w:t>3679</w:t>
      </w:r>
    </w:p>
    <w:p w14:paraId="5249F92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9.1.34.4.3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3679</w:t>
      </w:r>
    </w:p>
    <w:p w14:paraId="7AE7D1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9.1.34.5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3680</w:t>
      </w:r>
    </w:p>
    <w:p w14:paraId="2A633CB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9.1.35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CSI-RSRP accuracies for E-UTRAN Carrier Aggregation in CSI-RS based discovery signal</w:t>
      </w:r>
      <w:r>
        <w:tab/>
        <w:t>3682</w:t>
      </w:r>
    </w:p>
    <w:p w14:paraId="3C1C860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3682</w:t>
      </w:r>
    </w:p>
    <w:p w14:paraId="2D4F978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3682</w:t>
      </w:r>
    </w:p>
    <w:p w14:paraId="617625E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3682</w:t>
      </w:r>
    </w:p>
    <w:p w14:paraId="0C9A2BA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3684</w:t>
      </w:r>
    </w:p>
    <w:p w14:paraId="11885EE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3684</w:t>
      </w:r>
    </w:p>
    <w:p w14:paraId="37ACE21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3685</w:t>
      </w:r>
    </w:p>
    <w:p w14:paraId="7E69511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3685</w:t>
      </w:r>
    </w:p>
    <w:p w14:paraId="29597C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3687</w:t>
      </w:r>
    </w:p>
    <w:p w14:paraId="68FA147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9.1.36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CSI-RSRP accuracies for E-UTRAN Carrier Aggregation in CSI-RS based discovery signal</w:t>
      </w:r>
      <w:r>
        <w:tab/>
        <w:t>3690</w:t>
      </w:r>
    </w:p>
    <w:p w14:paraId="5CEFBCB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3690</w:t>
      </w:r>
    </w:p>
    <w:p w14:paraId="7428C8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3690</w:t>
      </w:r>
    </w:p>
    <w:p w14:paraId="5BB2CD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3690</w:t>
      </w:r>
    </w:p>
    <w:p w14:paraId="7579E7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3690</w:t>
      </w:r>
    </w:p>
    <w:p w14:paraId="60C40F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3690</w:t>
      </w:r>
    </w:p>
    <w:p w14:paraId="5CA1B9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3691</w:t>
      </w:r>
    </w:p>
    <w:p w14:paraId="435BF4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3691</w:t>
      </w:r>
    </w:p>
    <w:p w14:paraId="39C9C66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3693</w:t>
      </w:r>
    </w:p>
    <w:p w14:paraId="0CCDA7BA" w14:textId="77777777" w:rsidR="005F4A17" w:rsidRDefault="005F4A17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9.1.37 to 9.1.40_1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3695</w:t>
      </w:r>
    </w:p>
    <w:p w14:paraId="48A84E8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9.1.41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RSRP Accuracy for UE category 0</w:t>
      </w:r>
      <w:r>
        <w:tab/>
        <w:t>3695</w:t>
      </w:r>
    </w:p>
    <w:p w14:paraId="7BD987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9.1.41.1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Absolute RSRP Accuracy for UE category 0</w:t>
      </w:r>
      <w:r>
        <w:tab/>
        <w:t>3695</w:t>
      </w:r>
    </w:p>
    <w:p w14:paraId="633320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3695</w:t>
      </w:r>
    </w:p>
    <w:p w14:paraId="3B68BE8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3695</w:t>
      </w:r>
    </w:p>
    <w:p w14:paraId="3C61BF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3695</w:t>
      </w:r>
    </w:p>
    <w:p w14:paraId="0CFE1F6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3696</w:t>
      </w:r>
    </w:p>
    <w:p w14:paraId="0C0849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3698</w:t>
      </w:r>
    </w:p>
    <w:p w14:paraId="34FC6A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9.1.41.2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Relative RSRP Accuracy for UE category 0</w:t>
      </w:r>
      <w:r>
        <w:tab/>
        <w:t>3700</w:t>
      </w:r>
    </w:p>
    <w:p w14:paraId="529BA8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3700</w:t>
      </w:r>
    </w:p>
    <w:p w14:paraId="389839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3700</w:t>
      </w:r>
    </w:p>
    <w:p w14:paraId="42DA4C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3700</w:t>
      </w:r>
    </w:p>
    <w:p w14:paraId="4BA3B6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3701</w:t>
      </w:r>
    </w:p>
    <w:p w14:paraId="62A421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3702</w:t>
      </w:r>
    </w:p>
    <w:p w14:paraId="4D92FD8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9.1.42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RSRP Accuracy for UE category 0</w:t>
      </w:r>
      <w:r>
        <w:tab/>
        <w:t>3705</w:t>
      </w:r>
    </w:p>
    <w:p w14:paraId="1B14050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9.1.42.1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Absolute RSRP Accuracy for UE category 0</w:t>
      </w:r>
      <w:r>
        <w:tab/>
        <w:t>3705</w:t>
      </w:r>
    </w:p>
    <w:p w14:paraId="6A1266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3705</w:t>
      </w:r>
    </w:p>
    <w:p w14:paraId="5EEA0E6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3705</w:t>
      </w:r>
    </w:p>
    <w:p w14:paraId="54384FA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3705</w:t>
      </w:r>
    </w:p>
    <w:p w14:paraId="0F5399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3706</w:t>
      </w:r>
    </w:p>
    <w:p w14:paraId="153F02F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3707</w:t>
      </w:r>
    </w:p>
    <w:p w14:paraId="2D60B2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9.1.42.2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Relative RSRP Accuracy for UE category 0</w:t>
      </w:r>
      <w:r>
        <w:tab/>
        <w:t>3709</w:t>
      </w:r>
    </w:p>
    <w:p w14:paraId="71A779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3709</w:t>
      </w:r>
    </w:p>
    <w:p w14:paraId="40E608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3710</w:t>
      </w:r>
    </w:p>
    <w:p w14:paraId="53F2E5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9.1.42.2.3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3710</w:t>
      </w:r>
    </w:p>
    <w:p w14:paraId="28550C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3711</w:t>
      </w:r>
    </w:p>
    <w:p w14:paraId="61DBD82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3712</w:t>
      </w:r>
    </w:p>
    <w:p w14:paraId="49FFFD6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9.1.43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 for UE category 0</w:t>
      </w:r>
      <w:r>
        <w:tab/>
        <w:t>3714</w:t>
      </w:r>
    </w:p>
    <w:p w14:paraId="7CAA0D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9.1.43.1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 for UE category 0</w:t>
      </w:r>
      <w:r>
        <w:tab/>
        <w:t>3714</w:t>
      </w:r>
    </w:p>
    <w:p w14:paraId="22CEE5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3714</w:t>
      </w:r>
    </w:p>
    <w:p w14:paraId="7647352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3714</w:t>
      </w:r>
    </w:p>
    <w:p w14:paraId="24CE978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3715</w:t>
      </w:r>
    </w:p>
    <w:p w14:paraId="2497A3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3716</w:t>
      </w:r>
    </w:p>
    <w:p w14:paraId="686686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3717</w:t>
      </w:r>
    </w:p>
    <w:p w14:paraId="4049D6D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9.1.43.2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Relative RSRP Accuracy for UE category 0</w:t>
      </w:r>
      <w:r>
        <w:tab/>
        <w:t>3719</w:t>
      </w:r>
    </w:p>
    <w:p w14:paraId="6BC3EC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3719</w:t>
      </w:r>
    </w:p>
    <w:p w14:paraId="5648F7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3719</w:t>
      </w:r>
    </w:p>
    <w:p w14:paraId="48586CB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3719</w:t>
      </w:r>
    </w:p>
    <w:p w14:paraId="035057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3720</w:t>
      </w:r>
    </w:p>
    <w:p w14:paraId="3C3F05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3721</w:t>
      </w:r>
    </w:p>
    <w:p w14:paraId="58BA07FA" w14:textId="77777777" w:rsidR="005F4A17" w:rsidRDefault="005F4A17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9.1.44 to 9.1.51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3723</w:t>
      </w:r>
    </w:p>
    <w:p w14:paraId="73D0DF7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FD-FDD RSRP Intra frequency case for BL/CE UE in CEModeA</w:t>
      </w:r>
      <w:r>
        <w:tab/>
        <w:t>3723</w:t>
      </w:r>
    </w:p>
    <w:p w14:paraId="2F1A4D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3723</w:t>
      </w:r>
    </w:p>
    <w:p w14:paraId="1F1AE2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3723</w:t>
      </w:r>
    </w:p>
    <w:p w14:paraId="655F68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3723</w:t>
      </w:r>
    </w:p>
    <w:p w14:paraId="1829F4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3725</w:t>
      </w:r>
    </w:p>
    <w:p w14:paraId="1C9110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3725</w:t>
      </w:r>
    </w:p>
    <w:p w14:paraId="0441EB0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3725</w:t>
      </w:r>
    </w:p>
    <w:p w14:paraId="6FE10F4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3726</w:t>
      </w:r>
    </w:p>
    <w:p w14:paraId="281309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3727</w:t>
      </w:r>
    </w:p>
    <w:p w14:paraId="7D62577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HD-FDD RSRP Intra frequency case for BL/CE UE in CEModeA</w:t>
      </w:r>
      <w:r>
        <w:tab/>
        <w:t>3729</w:t>
      </w:r>
    </w:p>
    <w:p w14:paraId="40C14F2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3729</w:t>
      </w:r>
    </w:p>
    <w:p w14:paraId="5305B7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3729</w:t>
      </w:r>
    </w:p>
    <w:p w14:paraId="1D5C7A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3729</w:t>
      </w:r>
    </w:p>
    <w:p w14:paraId="7FE45AA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3729</w:t>
      </w:r>
    </w:p>
    <w:p w14:paraId="76772F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9.1.53.5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3729</w:t>
      </w:r>
    </w:p>
    <w:p w14:paraId="555428B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TDD RSRP Intra frequency case for BL/CE UE in CEModeA</w:t>
      </w:r>
      <w:r>
        <w:tab/>
        <w:t>3732</w:t>
      </w:r>
    </w:p>
    <w:p w14:paraId="18ABA4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3732</w:t>
      </w:r>
    </w:p>
    <w:p w14:paraId="0BD6FF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3732</w:t>
      </w:r>
    </w:p>
    <w:p w14:paraId="521814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3732</w:t>
      </w:r>
    </w:p>
    <w:p w14:paraId="00D957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3732</w:t>
      </w:r>
    </w:p>
    <w:p w14:paraId="2CEFD0F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3732</w:t>
      </w:r>
    </w:p>
    <w:p w14:paraId="0730A75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9.1.55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FS3 Intra frequency absolute and relative RSRP accuracies with FDD PCell</w:t>
      </w:r>
      <w:r>
        <w:tab/>
        <w:t>3734</w:t>
      </w:r>
    </w:p>
    <w:p w14:paraId="709093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3734</w:t>
      </w:r>
    </w:p>
    <w:p w14:paraId="757784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3734</w:t>
      </w:r>
    </w:p>
    <w:p w14:paraId="051D7A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3734</w:t>
      </w:r>
    </w:p>
    <w:p w14:paraId="56DFA9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3736</w:t>
      </w:r>
    </w:p>
    <w:p w14:paraId="5D7755F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3736</w:t>
      </w:r>
    </w:p>
    <w:p w14:paraId="462AC2B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3736</w:t>
      </w:r>
    </w:p>
    <w:p w14:paraId="717CF7B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3737</w:t>
      </w:r>
    </w:p>
    <w:p w14:paraId="62371B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3737</w:t>
      </w:r>
    </w:p>
    <w:p w14:paraId="7735C48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FS3 Intra frequency absolute and relative RSRP accuracies with TDD PCell</w:t>
      </w:r>
      <w:r>
        <w:tab/>
        <w:t>3740</w:t>
      </w:r>
    </w:p>
    <w:p w14:paraId="64C172E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3740</w:t>
      </w:r>
    </w:p>
    <w:p w14:paraId="6C626F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3740</w:t>
      </w:r>
    </w:p>
    <w:p w14:paraId="1751ACF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3740</w:t>
      </w:r>
    </w:p>
    <w:p w14:paraId="3365F9E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3742</w:t>
      </w:r>
    </w:p>
    <w:p w14:paraId="6A3172F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3742</w:t>
      </w:r>
    </w:p>
    <w:p w14:paraId="0613D8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3743</w:t>
      </w:r>
    </w:p>
    <w:p w14:paraId="42667D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3743</w:t>
      </w:r>
    </w:p>
    <w:p w14:paraId="70E486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3743</w:t>
      </w:r>
    </w:p>
    <w:p w14:paraId="0A0A64F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4"/>
          <w:szCs w:val="24"/>
        </w:rPr>
        <w:tab/>
      </w:r>
      <w:r>
        <w:t>FD-FDD RSRP Intra</w:t>
      </w:r>
      <w:r w:rsidRPr="00CA4F9C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3746</w:t>
      </w:r>
    </w:p>
    <w:p w14:paraId="4BCFB2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3746</w:t>
      </w:r>
    </w:p>
    <w:p w14:paraId="79F3DB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3746</w:t>
      </w:r>
    </w:p>
    <w:p w14:paraId="1B3B146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3746</w:t>
      </w:r>
    </w:p>
    <w:p w14:paraId="4489AAD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3748</w:t>
      </w:r>
    </w:p>
    <w:p w14:paraId="706B357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lastRenderedPageBreak/>
        <w:t>9.1.57.4.1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Initial conditions</w:t>
      </w:r>
      <w:r>
        <w:tab/>
        <w:t>3748</w:t>
      </w:r>
    </w:p>
    <w:p w14:paraId="5BEF2E1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procedure</w:t>
      </w:r>
      <w:r>
        <w:tab/>
        <w:t>3749</w:t>
      </w:r>
    </w:p>
    <w:p w14:paraId="01C8C93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Message contents</w:t>
      </w:r>
      <w:r>
        <w:tab/>
        <w:t>3749</w:t>
      </w:r>
    </w:p>
    <w:p w14:paraId="0EDBB2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3750</w:t>
      </w:r>
    </w:p>
    <w:p w14:paraId="1D55CDB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 w:cs="v4.2.0"/>
          <w:snapToGrid w:val="0"/>
        </w:rPr>
        <w:t>HD-FDD RSRP Intra frequency case for BL/CE UE in CEModeB</w:t>
      </w:r>
      <w:r>
        <w:tab/>
        <w:t>3753</w:t>
      </w:r>
    </w:p>
    <w:p w14:paraId="7FC288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3753</w:t>
      </w:r>
    </w:p>
    <w:p w14:paraId="64ED23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3753</w:t>
      </w:r>
    </w:p>
    <w:p w14:paraId="7885D9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3753</w:t>
      </w:r>
    </w:p>
    <w:p w14:paraId="41F167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description</w:t>
      </w:r>
      <w:r>
        <w:tab/>
        <w:t>3754</w:t>
      </w:r>
    </w:p>
    <w:p w14:paraId="6516F7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requirement</w:t>
      </w:r>
      <w:r>
        <w:tab/>
        <w:t>3754</w:t>
      </w:r>
    </w:p>
    <w:p w14:paraId="3D21195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RSRP Intra frequency case for BL/CE UE in CEModeB</w:t>
      </w:r>
      <w:r>
        <w:tab/>
        <w:t>3756</w:t>
      </w:r>
    </w:p>
    <w:p w14:paraId="39D577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3756</w:t>
      </w:r>
    </w:p>
    <w:p w14:paraId="4D5E9D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3757</w:t>
      </w:r>
    </w:p>
    <w:p w14:paraId="41C428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3757</w:t>
      </w:r>
    </w:p>
    <w:p w14:paraId="1D47E9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3757</w:t>
      </w:r>
    </w:p>
    <w:p w14:paraId="6AD4AD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3757</w:t>
      </w:r>
    </w:p>
    <w:p w14:paraId="7C1DAD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3757</w:t>
      </w:r>
    </w:p>
    <w:p w14:paraId="198D62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3757</w:t>
      </w:r>
    </w:p>
    <w:p w14:paraId="5FF642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3757</w:t>
      </w:r>
    </w:p>
    <w:p w14:paraId="0572EB5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9.1.60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FDD PCell</w:t>
      </w:r>
      <w:r>
        <w:tab/>
        <w:t>3759</w:t>
      </w:r>
    </w:p>
    <w:p w14:paraId="24BA85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3759</w:t>
      </w:r>
    </w:p>
    <w:p w14:paraId="229F673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3759</w:t>
      </w:r>
    </w:p>
    <w:p w14:paraId="5848B2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3759</w:t>
      </w:r>
    </w:p>
    <w:p w14:paraId="77E678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3760</w:t>
      </w:r>
    </w:p>
    <w:p w14:paraId="5FA7B3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3760</w:t>
      </w:r>
    </w:p>
    <w:p w14:paraId="3F910E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3761</w:t>
      </w:r>
    </w:p>
    <w:p w14:paraId="3AE8FFB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3761</w:t>
      </w:r>
    </w:p>
    <w:p w14:paraId="17A6A89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3763</w:t>
      </w:r>
    </w:p>
    <w:p w14:paraId="6F9E303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9.1.61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TDD PCell</w:t>
      </w:r>
      <w:r>
        <w:tab/>
        <w:t>3766</w:t>
      </w:r>
    </w:p>
    <w:p w14:paraId="22ABE6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3766</w:t>
      </w:r>
    </w:p>
    <w:p w14:paraId="37BF2B1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3766</w:t>
      </w:r>
    </w:p>
    <w:p w14:paraId="3BE4C9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3766</w:t>
      </w:r>
    </w:p>
    <w:p w14:paraId="531AC8A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3768</w:t>
      </w:r>
    </w:p>
    <w:p w14:paraId="45903C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3768</w:t>
      </w:r>
    </w:p>
    <w:p w14:paraId="495AD8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3768</w:t>
      </w:r>
    </w:p>
    <w:p w14:paraId="3D41629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3769</w:t>
      </w:r>
    </w:p>
    <w:p w14:paraId="106F97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3769</w:t>
      </w:r>
    </w:p>
    <w:p w14:paraId="24051B1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9.1.62 to 9.1.67</w:t>
      </w:r>
      <w:r>
        <w:tab/>
        <w:t>3771</w:t>
      </w:r>
    </w:p>
    <w:p w14:paraId="72ECF5E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9.1.68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3772</w:t>
      </w:r>
    </w:p>
    <w:p w14:paraId="07A19F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3772</w:t>
      </w:r>
    </w:p>
    <w:p w14:paraId="5E66D3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3772</w:t>
      </w:r>
    </w:p>
    <w:p w14:paraId="29CFCE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3772</w:t>
      </w:r>
    </w:p>
    <w:p w14:paraId="2435AAC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3774</w:t>
      </w:r>
    </w:p>
    <w:p w14:paraId="39E4B2E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3774</w:t>
      </w:r>
    </w:p>
    <w:p w14:paraId="15AF83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3775</w:t>
      </w:r>
    </w:p>
    <w:p w14:paraId="094972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3776</w:t>
      </w:r>
    </w:p>
    <w:p w14:paraId="61C607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3776</w:t>
      </w:r>
    </w:p>
    <w:p w14:paraId="051C875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9.1.69</w:t>
      </w:r>
      <w:r>
        <w:rPr>
          <w:rFonts w:ascii="Calibri" w:hAnsi="Calibri"/>
          <w:kern w:val="2"/>
          <w:sz w:val="24"/>
          <w:szCs w:val="24"/>
        </w:rPr>
        <w:tab/>
      </w:r>
      <w:r>
        <w:t>4 DL RSRP for E-UTRAN in Carrier Aggregation with generic duplex modes</w:t>
      </w:r>
      <w:r>
        <w:tab/>
        <w:t>3781</w:t>
      </w:r>
    </w:p>
    <w:p w14:paraId="3280C3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3781</w:t>
      </w:r>
    </w:p>
    <w:p w14:paraId="10D0A79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3781</w:t>
      </w:r>
    </w:p>
    <w:p w14:paraId="2FB9AD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3781</w:t>
      </w:r>
    </w:p>
    <w:p w14:paraId="013C7F0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3783</w:t>
      </w:r>
    </w:p>
    <w:p w14:paraId="08E243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3783</w:t>
      </w:r>
    </w:p>
    <w:p w14:paraId="6B39E26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3784</w:t>
      </w:r>
    </w:p>
    <w:p w14:paraId="26B0A3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3785</w:t>
      </w:r>
    </w:p>
    <w:p w14:paraId="618D134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9.1.69.5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3785</w:t>
      </w:r>
    </w:p>
    <w:p w14:paraId="7C2AAC9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9.1.70</w:t>
      </w:r>
      <w:r>
        <w:rPr>
          <w:rFonts w:ascii="Calibri" w:hAnsi="Calibri"/>
          <w:kern w:val="2"/>
          <w:sz w:val="24"/>
          <w:szCs w:val="24"/>
        </w:rPr>
        <w:tab/>
      </w:r>
      <w:r>
        <w:t>5 DL RSRP for E-UTRAN in Carrier Aggregation with generic duplex modes</w:t>
      </w:r>
      <w:r>
        <w:tab/>
        <w:t>3792</w:t>
      </w:r>
    </w:p>
    <w:p w14:paraId="0C2C16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3792</w:t>
      </w:r>
    </w:p>
    <w:p w14:paraId="1266A59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3792</w:t>
      </w:r>
    </w:p>
    <w:p w14:paraId="06EAEA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3792</w:t>
      </w:r>
    </w:p>
    <w:p w14:paraId="7D255C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3795</w:t>
      </w:r>
    </w:p>
    <w:p w14:paraId="1D6B58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9.1.70.4.1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3795</w:t>
      </w:r>
    </w:p>
    <w:p w14:paraId="3A35B77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3795</w:t>
      </w:r>
    </w:p>
    <w:p w14:paraId="39CD44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3796</w:t>
      </w:r>
    </w:p>
    <w:p w14:paraId="12B77F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3797</w:t>
      </w:r>
    </w:p>
    <w:p w14:paraId="24A5619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  <w:lang w:eastAsia="ja-JP"/>
        </w:rPr>
        <w:t>6 DL RSRP for E-UTRAN in Carrier Aggregation with generic duplex modes</w:t>
      </w:r>
      <w:r>
        <w:tab/>
        <w:t>3806</w:t>
      </w:r>
    </w:p>
    <w:p w14:paraId="779D08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3806</w:t>
      </w:r>
    </w:p>
    <w:p w14:paraId="5E6DA6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3806</w:t>
      </w:r>
    </w:p>
    <w:p w14:paraId="2FA998C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3806</w:t>
      </w:r>
    </w:p>
    <w:p w14:paraId="185608F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3809</w:t>
      </w:r>
    </w:p>
    <w:p w14:paraId="37A2D8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3809</w:t>
      </w:r>
    </w:p>
    <w:p w14:paraId="7D50E3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3809</w:t>
      </w:r>
    </w:p>
    <w:p w14:paraId="232FDF2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3811</w:t>
      </w:r>
    </w:p>
    <w:p w14:paraId="7E917A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3811</w:t>
      </w:r>
    </w:p>
    <w:p w14:paraId="2E0A8B0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3822</w:t>
      </w:r>
    </w:p>
    <w:p w14:paraId="6583D5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3822</w:t>
      </w:r>
    </w:p>
    <w:p w14:paraId="0DAEAA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3822</w:t>
      </w:r>
    </w:p>
    <w:p w14:paraId="00BEFA5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3822</w:t>
      </w:r>
    </w:p>
    <w:p w14:paraId="399582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3824</w:t>
      </w:r>
    </w:p>
    <w:p w14:paraId="37A99A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3824</w:t>
      </w:r>
    </w:p>
    <w:p w14:paraId="00A113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3825</w:t>
      </w:r>
    </w:p>
    <w:p w14:paraId="3E7433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3826</w:t>
      </w:r>
    </w:p>
    <w:p w14:paraId="0AD8CD0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9.1.72.5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3826</w:t>
      </w:r>
    </w:p>
    <w:p w14:paraId="3A3F4CE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9.2</w:t>
      </w:r>
      <w:r>
        <w:tab/>
        <w:t>3840</w:t>
      </w:r>
    </w:p>
    <w:p w14:paraId="29762A5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</w:t>
      </w:r>
      <w:r>
        <w:tab/>
        <w:t>3840</w:t>
      </w:r>
    </w:p>
    <w:p w14:paraId="354204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</w:t>
      </w:r>
      <w:r>
        <w:tab/>
        <w:t>3840</w:t>
      </w:r>
    </w:p>
    <w:p w14:paraId="40A8CB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3840</w:t>
      </w:r>
    </w:p>
    <w:p w14:paraId="268B7B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3840</w:t>
      </w:r>
    </w:p>
    <w:p w14:paraId="500AB82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3840</w:t>
      </w:r>
    </w:p>
    <w:p w14:paraId="4647627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3841</w:t>
      </w:r>
    </w:p>
    <w:p w14:paraId="3B9884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3842</w:t>
      </w:r>
    </w:p>
    <w:p w14:paraId="6526FC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UE category 1bis</w:t>
      </w:r>
      <w:r>
        <w:tab/>
        <w:t>3844</w:t>
      </w:r>
    </w:p>
    <w:p w14:paraId="23A512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3844</w:t>
      </w:r>
    </w:p>
    <w:p w14:paraId="0EC695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3844</w:t>
      </w:r>
    </w:p>
    <w:p w14:paraId="736232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3844</w:t>
      </w:r>
    </w:p>
    <w:p w14:paraId="192ED0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3845</w:t>
      </w:r>
    </w:p>
    <w:p w14:paraId="3410763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3846</w:t>
      </w:r>
    </w:p>
    <w:p w14:paraId="76952A4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CA Idle Mode Measurements</w:t>
      </w:r>
      <w:r>
        <w:tab/>
        <w:t>3847</w:t>
      </w:r>
    </w:p>
    <w:p w14:paraId="5384968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3847</w:t>
      </w:r>
    </w:p>
    <w:p w14:paraId="208F88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3847</w:t>
      </w:r>
    </w:p>
    <w:p w14:paraId="3D7BCB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3848</w:t>
      </w:r>
    </w:p>
    <w:p w14:paraId="513579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3848</w:t>
      </w:r>
    </w:p>
    <w:p w14:paraId="0B770E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3853</w:t>
      </w:r>
    </w:p>
    <w:p w14:paraId="7171BD0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RSRQ Accuracy</w:t>
      </w:r>
      <w:r>
        <w:tab/>
        <w:t>3855</w:t>
      </w:r>
    </w:p>
    <w:p w14:paraId="336D5CF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</w:t>
      </w:r>
      <w:r>
        <w:tab/>
        <w:t>3855</w:t>
      </w:r>
    </w:p>
    <w:p w14:paraId="0593EB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3855</w:t>
      </w:r>
    </w:p>
    <w:p w14:paraId="16BCDA2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3855</w:t>
      </w:r>
    </w:p>
    <w:p w14:paraId="660993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3855</w:t>
      </w:r>
    </w:p>
    <w:p w14:paraId="18793CC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3856</w:t>
      </w:r>
    </w:p>
    <w:p w14:paraId="7E1D75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3857</w:t>
      </w:r>
    </w:p>
    <w:p w14:paraId="4B2F06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9.2.2.1_2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 for UE category 1bis</w:t>
      </w:r>
      <w:r>
        <w:tab/>
        <w:t>3859</w:t>
      </w:r>
    </w:p>
    <w:p w14:paraId="662015A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3859</w:t>
      </w:r>
    </w:p>
    <w:p w14:paraId="77EB9CB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3859</w:t>
      </w:r>
    </w:p>
    <w:p w14:paraId="24E79AF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3859</w:t>
      </w:r>
    </w:p>
    <w:p w14:paraId="64305C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3859</w:t>
      </w:r>
    </w:p>
    <w:p w14:paraId="2E52EC9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3860</w:t>
      </w:r>
    </w:p>
    <w:p w14:paraId="3E4C24A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tab/>
        <w:t>3861</w:t>
      </w:r>
    </w:p>
    <w:p w14:paraId="0A2781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tab/>
        <w:t>3861</w:t>
      </w:r>
    </w:p>
    <w:p w14:paraId="28A39D6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3861</w:t>
      </w:r>
    </w:p>
    <w:p w14:paraId="27D961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3861</w:t>
      </w:r>
    </w:p>
    <w:p w14:paraId="596D7FF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3861</w:t>
      </w:r>
    </w:p>
    <w:p w14:paraId="58D25EA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3862</w:t>
      </w:r>
    </w:p>
    <w:p w14:paraId="1985EA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3864</w:t>
      </w:r>
    </w:p>
    <w:p w14:paraId="4175EB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UE category 1bis</w:t>
      </w:r>
      <w:r>
        <w:tab/>
        <w:t>3866</w:t>
      </w:r>
    </w:p>
    <w:p w14:paraId="63E3484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3866</w:t>
      </w:r>
    </w:p>
    <w:p w14:paraId="21587F7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3866</w:t>
      </w:r>
    </w:p>
    <w:p w14:paraId="5B1FEB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3866</w:t>
      </w:r>
    </w:p>
    <w:p w14:paraId="7294A8B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3867</w:t>
      </w:r>
    </w:p>
    <w:p w14:paraId="4C1990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3867</w:t>
      </w:r>
    </w:p>
    <w:p w14:paraId="0BCB7F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9.2.3.1_3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Overlapping Carrier</w:t>
      </w:r>
      <w:r>
        <w:tab/>
        <w:t>3869</w:t>
      </w:r>
    </w:p>
    <w:p w14:paraId="18DC1C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3869</w:t>
      </w:r>
    </w:p>
    <w:p w14:paraId="4F3D30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3869</w:t>
      </w:r>
    </w:p>
    <w:p w14:paraId="797440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3869</w:t>
      </w:r>
    </w:p>
    <w:p w14:paraId="7BC98F9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3870</w:t>
      </w:r>
    </w:p>
    <w:p w14:paraId="7E9619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3874</w:t>
      </w:r>
    </w:p>
    <w:p w14:paraId="5F67A8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9.2.3.1_4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Non-overlapping Carriers</w:t>
      </w:r>
      <w:r>
        <w:tab/>
        <w:t>3876</w:t>
      </w:r>
    </w:p>
    <w:p w14:paraId="26AEB2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3876</w:t>
      </w:r>
    </w:p>
    <w:p w14:paraId="16F0D6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3876</w:t>
      </w:r>
    </w:p>
    <w:p w14:paraId="306AF7D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3876</w:t>
      </w:r>
    </w:p>
    <w:p w14:paraId="12B2AB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3877</w:t>
      </w:r>
    </w:p>
    <w:p w14:paraId="6B5CCB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3881</w:t>
      </w:r>
    </w:p>
    <w:p w14:paraId="6207943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tab/>
        <w:t>3883</w:t>
      </w:r>
    </w:p>
    <w:p w14:paraId="57CD010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3883</w:t>
      </w:r>
    </w:p>
    <w:p w14:paraId="6EAD52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3883</w:t>
      </w:r>
    </w:p>
    <w:p w14:paraId="0A465E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3883</w:t>
      </w:r>
    </w:p>
    <w:p w14:paraId="4891C6B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3884</w:t>
      </w:r>
    </w:p>
    <w:p w14:paraId="1B8095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3885</w:t>
      </w:r>
    </w:p>
    <w:p w14:paraId="2EF5F1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 for UE category 1bis</w:t>
      </w:r>
      <w:r>
        <w:tab/>
        <w:t>3887</w:t>
      </w:r>
    </w:p>
    <w:p w14:paraId="2C3EAC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3887</w:t>
      </w:r>
    </w:p>
    <w:p w14:paraId="7B7D73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3887</w:t>
      </w:r>
    </w:p>
    <w:p w14:paraId="16C654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3887</w:t>
      </w:r>
    </w:p>
    <w:p w14:paraId="51ADCE2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3888</w:t>
      </w:r>
    </w:p>
    <w:p w14:paraId="13CB3C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3889</w:t>
      </w:r>
    </w:p>
    <w:p w14:paraId="76EE6E1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CA4F9C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3890</w:t>
      </w:r>
    </w:p>
    <w:p w14:paraId="3401BE6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9.2.4.1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</w:t>
      </w:r>
      <w:r>
        <w:tab/>
        <w:t>3890</w:t>
      </w:r>
    </w:p>
    <w:p w14:paraId="41F20D5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3890</w:t>
      </w:r>
    </w:p>
    <w:p w14:paraId="7DF5DA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3891</w:t>
      </w:r>
    </w:p>
    <w:p w14:paraId="5BCA81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3891</w:t>
      </w:r>
    </w:p>
    <w:p w14:paraId="02E6A5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3891</w:t>
      </w:r>
    </w:p>
    <w:p w14:paraId="65691CB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3893</w:t>
      </w:r>
    </w:p>
    <w:p w14:paraId="0C80395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9.2.4.1_1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3894</w:t>
      </w:r>
    </w:p>
    <w:p w14:paraId="2E2444F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3894</w:t>
      </w:r>
    </w:p>
    <w:p w14:paraId="4076EF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3894</w:t>
      </w:r>
    </w:p>
    <w:p w14:paraId="2DC19E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3894</w:t>
      </w:r>
    </w:p>
    <w:p w14:paraId="77DE43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3894</w:t>
      </w:r>
    </w:p>
    <w:p w14:paraId="24E170B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3895</w:t>
      </w:r>
    </w:p>
    <w:p w14:paraId="77ADA8D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9.2.4.1_2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for UE category 1bis</w:t>
      </w:r>
      <w:r>
        <w:tab/>
        <w:t>3897</w:t>
      </w:r>
    </w:p>
    <w:p w14:paraId="5C333F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3897</w:t>
      </w:r>
    </w:p>
    <w:p w14:paraId="350BCA5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3898</w:t>
      </w:r>
    </w:p>
    <w:p w14:paraId="205D298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3898</w:t>
      </w:r>
    </w:p>
    <w:p w14:paraId="310F821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3898</w:t>
      </w:r>
    </w:p>
    <w:p w14:paraId="3AFEF9A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3899</w:t>
      </w:r>
    </w:p>
    <w:p w14:paraId="62BC96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9.2.4.2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CA4F9C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CA4F9C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3900</w:t>
      </w:r>
    </w:p>
    <w:p w14:paraId="77E83DA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3900</w:t>
      </w:r>
    </w:p>
    <w:p w14:paraId="2391B30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3900</w:t>
      </w:r>
    </w:p>
    <w:p w14:paraId="278E673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3900</w:t>
      </w:r>
    </w:p>
    <w:p w14:paraId="1D1A87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3901</w:t>
      </w:r>
    </w:p>
    <w:p w14:paraId="1DDFDB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3902</w:t>
      </w:r>
    </w:p>
    <w:p w14:paraId="2FE2D83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9.2.4.2_1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3904</w:t>
      </w:r>
    </w:p>
    <w:p w14:paraId="2C8D77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3904</w:t>
      </w:r>
    </w:p>
    <w:p w14:paraId="4A35A6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3904</w:t>
      </w:r>
    </w:p>
    <w:p w14:paraId="074551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3904</w:t>
      </w:r>
    </w:p>
    <w:p w14:paraId="096639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3904</w:t>
      </w:r>
    </w:p>
    <w:p w14:paraId="31B552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3905</w:t>
      </w:r>
    </w:p>
    <w:p w14:paraId="14242A8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9.2.4.2_2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CA4F9C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CA4F9C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3907</w:t>
      </w:r>
    </w:p>
    <w:p w14:paraId="4A81020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3907</w:t>
      </w:r>
    </w:p>
    <w:p w14:paraId="523746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3907</w:t>
      </w:r>
    </w:p>
    <w:p w14:paraId="2D945C9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3907</w:t>
      </w:r>
    </w:p>
    <w:p w14:paraId="2FB10D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3908</w:t>
      </w:r>
    </w:p>
    <w:p w14:paraId="3651A9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3910</w:t>
      </w:r>
    </w:p>
    <w:p w14:paraId="75F34A8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3911</w:t>
      </w:r>
    </w:p>
    <w:p w14:paraId="117F85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3911</w:t>
      </w:r>
    </w:p>
    <w:p w14:paraId="6421D8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3911</w:t>
      </w:r>
    </w:p>
    <w:p w14:paraId="017732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3911</w:t>
      </w:r>
    </w:p>
    <w:p w14:paraId="54DFA8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3911</w:t>
      </w:r>
    </w:p>
    <w:p w14:paraId="2359DDC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3912</w:t>
      </w:r>
    </w:p>
    <w:p w14:paraId="499D6B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3914</w:t>
      </w:r>
    </w:p>
    <w:p w14:paraId="373178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3916</w:t>
      </w:r>
    </w:p>
    <w:p w14:paraId="7FEC45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3916</w:t>
      </w:r>
    </w:p>
    <w:p w14:paraId="263010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3916</w:t>
      </w:r>
    </w:p>
    <w:p w14:paraId="1D00ACB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3916</w:t>
      </w:r>
    </w:p>
    <w:p w14:paraId="3DEDA23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3917</w:t>
      </w:r>
    </w:p>
    <w:p w14:paraId="607526B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3918</w:t>
      </w:r>
    </w:p>
    <w:p w14:paraId="095B3B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3921</w:t>
      </w:r>
    </w:p>
    <w:p w14:paraId="0C0C7B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3921</w:t>
      </w:r>
    </w:p>
    <w:p w14:paraId="55ED33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3921</w:t>
      </w:r>
    </w:p>
    <w:p w14:paraId="07EB2B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3921</w:t>
      </w:r>
    </w:p>
    <w:p w14:paraId="63F690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3922</w:t>
      </w:r>
    </w:p>
    <w:p w14:paraId="050D32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3923</w:t>
      </w:r>
    </w:p>
    <w:p w14:paraId="6662B5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3925</w:t>
      </w:r>
    </w:p>
    <w:p w14:paraId="73D3C6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3925</w:t>
      </w:r>
    </w:p>
    <w:p w14:paraId="1E7CFF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3925</w:t>
      </w:r>
    </w:p>
    <w:p w14:paraId="3C70464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3926</w:t>
      </w:r>
    </w:p>
    <w:p w14:paraId="3A45FE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3927</w:t>
      </w:r>
    </w:p>
    <w:p w14:paraId="2A48BC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3928</w:t>
      </w:r>
    </w:p>
    <w:p w14:paraId="437E9DB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9.2.5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tab/>
        <w:t>3930</w:t>
      </w:r>
    </w:p>
    <w:p w14:paraId="6B747E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tab/>
        <w:t>3930</w:t>
      </w:r>
    </w:p>
    <w:p w14:paraId="6F1737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3930</w:t>
      </w:r>
    </w:p>
    <w:p w14:paraId="68BA7F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3930</w:t>
      </w:r>
    </w:p>
    <w:p w14:paraId="55C0E1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3931</w:t>
      </w:r>
    </w:p>
    <w:p w14:paraId="63A6E4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3931</w:t>
      </w:r>
    </w:p>
    <w:p w14:paraId="1487F36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3933</w:t>
      </w:r>
    </w:p>
    <w:p w14:paraId="3E92B6F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E-UTRA for Carrier Aggregation</w:t>
      </w:r>
      <w:r>
        <w:tab/>
        <w:t>3935</w:t>
      </w:r>
    </w:p>
    <w:p w14:paraId="1D81690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3935</w:t>
      </w:r>
    </w:p>
    <w:p w14:paraId="08A65EA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3935</w:t>
      </w:r>
    </w:p>
    <w:p w14:paraId="718ACA5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3935</w:t>
      </w:r>
    </w:p>
    <w:p w14:paraId="748268D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3936</w:t>
      </w:r>
    </w:p>
    <w:p w14:paraId="49FCE1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3937</w:t>
      </w:r>
    </w:p>
    <w:p w14:paraId="0555DE4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9.2.6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tab/>
        <w:t>3939</w:t>
      </w:r>
    </w:p>
    <w:p w14:paraId="4A3BEB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9.2.6.1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tab/>
        <w:t>3939</w:t>
      </w:r>
    </w:p>
    <w:p w14:paraId="77BD0A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3939</w:t>
      </w:r>
    </w:p>
    <w:p w14:paraId="2A4FAE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3939</w:t>
      </w:r>
    </w:p>
    <w:p w14:paraId="4DF560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3939</w:t>
      </w:r>
    </w:p>
    <w:p w14:paraId="5981429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3940</w:t>
      </w:r>
    </w:p>
    <w:p w14:paraId="4EE5550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3941</w:t>
      </w:r>
    </w:p>
    <w:p w14:paraId="4EFBDF2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9.2.6.2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tab/>
        <w:t>3943</w:t>
      </w:r>
    </w:p>
    <w:p w14:paraId="2FAC034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3943</w:t>
      </w:r>
    </w:p>
    <w:p w14:paraId="750692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3943</w:t>
      </w:r>
    </w:p>
    <w:p w14:paraId="182200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3943</w:t>
      </w:r>
    </w:p>
    <w:p w14:paraId="6B8533C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3944</w:t>
      </w:r>
    </w:p>
    <w:p w14:paraId="701F3B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3945</w:t>
      </w:r>
    </w:p>
    <w:p w14:paraId="794B7BA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3947</w:t>
      </w:r>
    </w:p>
    <w:p w14:paraId="5FD4375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3947</w:t>
      </w:r>
    </w:p>
    <w:p w14:paraId="6B5C1E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3947</w:t>
      </w:r>
    </w:p>
    <w:p w14:paraId="48029E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3947</w:t>
      </w:r>
    </w:p>
    <w:p w14:paraId="2796C96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3947</w:t>
      </w:r>
    </w:p>
    <w:p w14:paraId="5EB8505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3948</w:t>
      </w:r>
    </w:p>
    <w:p w14:paraId="5FEE61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3951</w:t>
      </w:r>
    </w:p>
    <w:p w14:paraId="572FE93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3953</w:t>
      </w:r>
    </w:p>
    <w:p w14:paraId="641393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3953</w:t>
      </w:r>
    </w:p>
    <w:p w14:paraId="5E16A3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3953</w:t>
      </w:r>
    </w:p>
    <w:p w14:paraId="257A26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3953</w:t>
      </w:r>
    </w:p>
    <w:p w14:paraId="5A17813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3953</w:t>
      </w:r>
    </w:p>
    <w:p w14:paraId="52C5C2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3954</w:t>
      </w:r>
    </w:p>
    <w:p w14:paraId="07C08B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3957</w:t>
      </w:r>
    </w:p>
    <w:p w14:paraId="00A4D3B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3959</w:t>
      </w:r>
    </w:p>
    <w:p w14:paraId="4E5BC01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3959</w:t>
      </w:r>
    </w:p>
    <w:p w14:paraId="30E528A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3959</w:t>
      </w:r>
    </w:p>
    <w:p w14:paraId="6256062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3959</w:t>
      </w:r>
    </w:p>
    <w:p w14:paraId="193704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3959</w:t>
      </w:r>
    </w:p>
    <w:p w14:paraId="6EBFDE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3960</w:t>
      </w:r>
    </w:p>
    <w:p w14:paraId="51D700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3963</w:t>
      </w:r>
    </w:p>
    <w:p w14:paraId="4044FF3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3965</w:t>
      </w:r>
    </w:p>
    <w:p w14:paraId="31FF108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3965</w:t>
      </w:r>
    </w:p>
    <w:p w14:paraId="212921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3965</w:t>
      </w:r>
    </w:p>
    <w:p w14:paraId="420714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3965</w:t>
      </w:r>
    </w:p>
    <w:p w14:paraId="24A1D4D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3965</w:t>
      </w:r>
    </w:p>
    <w:p w14:paraId="6F6E14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3967</w:t>
      </w:r>
    </w:p>
    <w:p w14:paraId="6D1213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3970</w:t>
      </w:r>
    </w:p>
    <w:p w14:paraId="6972C7B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9.2.11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3971</w:t>
      </w:r>
    </w:p>
    <w:p w14:paraId="7365D05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3971</w:t>
      </w:r>
    </w:p>
    <w:p w14:paraId="23F761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3971</w:t>
      </w:r>
    </w:p>
    <w:p w14:paraId="646F72B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3971</w:t>
      </w:r>
    </w:p>
    <w:p w14:paraId="229021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3972</w:t>
      </w:r>
    </w:p>
    <w:p w14:paraId="0E6521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3972</w:t>
      </w:r>
    </w:p>
    <w:p w14:paraId="58CF8D8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3974</w:t>
      </w:r>
    </w:p>
    <w:p w14:paraId="2D75EAE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9.2.11.2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1FC299B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3975</w:t>
      </w:r>
    </w:p>
    <w:p w14:paraId="078F88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3975</w:t>
      </w:r>
    </w:p>
    <w:p w14:paraId="2866FA0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3975</w:t>
      </w:r>
    </w:p>
    <w:p w14:paraId="119227A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3976</w:t>
      </w:r>
    </w:p>
    <w:p w14:paraId="2F06D3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3977</w:t>
      </w:r>
    </w:p>
    <w:p w14:paraId="33DE870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9.2.12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3978</w:t>
      </w:r>
    </w:p>
    <w:p w14:paraId="7AF01DC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3978</w:t>
      </w:r>
    </w:p>
    <w:p w14:paraId="68B2E7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3978</w:t>
      </w:r>
    </w:p>
    <w:p w14:paraId="3273B0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3979</w:t>
      </w:r>
    </w:p>
    <w:p w14:paraId="1B495F4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3979</w:t>
      </w:r>
    </w:p>
    <w:p w14:paraId="68D8ED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3980</w:t>
      </w:r>
    </w:p>
    <w:p w14:paraId="652B78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3981</w:t>
      </w:r>
    </w:p>
    <w:p w14:paraId="4FC83D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4FE87C1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3982</w:t>
      </w:r>
    </w:p>
    <w:p w14:paraId="24ECAEB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3982</w:t>
      </w:r>
    </w:p>
    <w:p w14:paraId="26F72C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3982</w:t>
      </w:r>
    </w:p>
    <w:p w14:paraId="736E11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3983</w:t>
      </w:r>
    </w:p>
    <w:p w14:paraId="60A059E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3984</w:t>
      </w:r>
    </w:p>
    <w:p w14:paraId="02A6710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9.2.13</w:t>
      </w:r>
      <w:r>
        <w:tab/>
        <w:t>3985</w:t>
      </w:r>
    </w:p>
    <w:p w14:paraId="4649E4A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9.2.14</w:t>
      </w:r>
      <w:r>
        <w:tab/>
        <w:t>3985</w:t>
      </w:r>
    </w:p>
    <w:p w14:paraId="1BD63B8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3985</w:t>
      </w:r>
    </w:p>
    <w:p w14:paraId="04B69ED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9.2.15.1</w:t>
      </w:r>
      <w:r>
        <w:rPr>
          <w:rFonts w:ascii="Calibri" w:hAnsi="Calibri"/>
          <w:kern w:val="2"/>
          <w:sz w:val="24"/>
          <w:szCs w:val="24"/>
        </w:rPr>
        <w:tab/>
      </w:r>
      <w:r>
        <w:t>FDD RSRQ Accuracy under Time Domain Measurement Resource Restriction with CRS Assistance Information and Non-MBSFN ABS (feICIC)</w:t>
      </w:r>
      <w:r>
        <w:tab/>
        <w:t>3985</w:t>
      </w:r>
    </w:p>
    <w:p w14:paraId="6CF918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3985</w:t>
      </w:r>
    </w:p>
    <w:p w14:paraId="2B22DB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3986</w:t>
      </w:r>
    </w:p>
    <w:p w14:paraId="735D281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3986</w:t>
      </w:r>
    </w:p>
    <w:p w14:paraId="57D7A4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3987</w:t>
      </w:r>
    </w:p>
    <w:p w14:paraId="06DE857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3990</w:t>
      </w:r>
    </w:p>
    <w:p w14:paraId="21B2112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9.2.16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3992</w:t>
      </w:r>
    </w:p>
    <w:p w14:paraId="4747C0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9.2.16.1</w:t>
      </w:r>
      <w:r>
        <w:rPr>
          <w:rFonts w:ascii="Calibri" w:hAnsi="Calibri"/>
          <w:kern w:val="2"/>
          <w:sz w:val="24"/>
          <w:szCs w:val="24"/>
        </w:rPr>
        <w:tab/>
      </w:r>
      <w:r>
        <w:t>TDD RSRQ Accuracy under Time Domain Measurement Resource Restriction with CRS Assistance Information and Non-MBSFN ABS (feICIC)</w:t>
      </w:r>
      <w:r>
        <w:tab/>
        <w:t>3992</w:t>
      </w:r>
    </w:p>
    <w:p w14:paraId="26B5CF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3992</w:t>
      </w:r>
    </w:p>
    <w:p w14:paraId="27ED35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3992</w:t>
      </w:r>
    </w:p>
    <w:p w14:paraId="5223BF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3992</w:t>
      </w:r>
    </w:p>
    <w:p w14:paraId="407CC9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3993</w:t>
      </w:r>
    </w:p>
    <w:p w14:paraId="0E38FD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3996</w:t>
      </w:r>
    </w:p>
    <w:p w14:paraId="3B5FA11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9.2.17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 for 5MHz Bandwidth</w:t>
      </w:r>
      <w:r>
        <w:tab/>
        <w:t>3998</w:t>
      </w:r>
    </w:p>
    <w:p w14:paraId="5EB4667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9.2.17.1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5MHz Bandwidth</w:t>
      </w:r>
      <w:r>
        <w:tab/>
        <w:t>3998</w:t>
      </w:r>
    </w:p>
    <w:p w14:paraId="49CBE56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3998</w:t>
      </w:r>
    </w:p>
    <w:p w14:paraId="2E2BA7A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3998</w:t>
      </w:r>
    </w:p>
    <w:p w14:paraId="5BCAD3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3998</w:t>
      </w:r>
    </w:p>
    <w:p w14:paraId="0F148A0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3999</w:t>
      </w:r>
    </w:p>
    <w:p w14:paraId="220084E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3999</w:t>
      </w:r>
    </w:p>
    <w:p w14:paraId="08F7D25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9.2.18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4000</w:t>
      </w:r>
    </w:p>
    <w:p w14:paraId="264CF21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9.2.18.1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4000</w:t>
      </w:r>
    </w:p>
    <w:p w14:paraId="70F0A6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4000</w:t>
      </w:r>
    </w:p>
    <w:p w14:paraId="5B30CBF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4000</w:t>
      </w:r>
    </w:p>
    <w:p w14:paraId="7A0E0E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4000</w:t>
      </w:r>
    </w:p>
    <w:p w14:paraId="0847DA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4001</w:t>
      </w:r>
    </w:p>
    <w:p w14:paraId="47922B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4001</w:t>
      </w:r>
    </w:p>
    <w:p w14:paraId="4D9CEE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9.2.18.2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4003</w:t>
      </w:r>
    </w:p>
    <w:p w14:paraId="186CF2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4003</w:t>
      </w:r>
    </w:p>
    <w:p w14:paraId="268DDC2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4003</w:t>
      </w:r>
    </w:p>
    <w:p w14:paraId="2B435CF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4003</w:t>
      </w:r>
    </w:p>
    <w:p w14:paraId="525274A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4004</w:t>
      </w:r>
    </w:p>
    <w:p w14:paraId="40520D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4005</w:t>
      </w:r>
    </w:p>
    <w:p w14:paraId="26D6F1A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9.2.19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WB-RSRQ</w:t>
      </w:r>
      <w:r>
        <w:tab/>
        <w:t>4006</w:t>
      </w:r>
    </w:p>
    <w:p w14:paraId="1F00E0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9.2.19.1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WB-RSRQ accuracy</w:t>
      </w:r>
      <w:r>
        <w:tab/>
        <w:t>4006</w:t>
      </w:r>
    </w:p>
    <w:p w14:paraId="7F9FDA1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4006</w:t>
      </w:r>
    </w:p>
    <w:p w14:paraId="327D90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4007</w:t>
      </w:r>
    </w:p>
    <w:p w14:paraId="1618706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4007</w:t>
      </w:r>
    </w:p>
    <w:p w14:paraId="429C8B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4008</w:t>
      </w:r>
    </w:p>
    <w:p w14:paraId="0A8EC8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4008</w:t>
      </w:r>
    </w:p>
    <w:p w14:paraId="22BD868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9.2.20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WB-RSRQ</w:t>
      </w:r>
      <w:r>
        <w:tab/>
        <w:t>4010</w:t>
      </w:r>
    </w:p>
    <w:p w14:paraId="5BDECF9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9.2.20.1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absolute WB-RSRQ accuracy</w:t>
      </w:r>
      <w:r>
        <w:tab/>
        <w:t>4010</w:t>
      </w:r>
    </w:p>
    <w:p w14:paraId="0DCFD3C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4010</w:t>
      </w:r>
    </w:p>
    <w:p w14:paraId="78FCBB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4010</w:t>
      </w:r>
    </w:p>
    <w:p w14:paraId="12BADC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4010</w:t>
      </w:r>
    </w:p>
    <w:p w14:paraId="25A95C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4011</w:t>
      </w:r>
    </w:p>
    <w:p w14:paraId="6D3E861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4012</w:t>
      </w:r>
    </w:p>
    <w:p w14:paraId="12AA1E5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4013</w:t>
      </w:r>
    </w:p>
    <w:p w14:paraId="235B5D5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4013</w:t>
      </w:r>
    </w:p>
    <w:p w14:paraId="03192C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4013</w:t>
      </w:r>
    </w:p>
    <w:p w14:paraId="77D8658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4013</w:t>
      </w:r>
    </w:p>
    <w:p w14:paraId="43BCAB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4014</w:t>
      </w:r>
    </w:p>
    <w:p w14:paraId="37FC6C3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4014</w:t>
      </w:r>
    </w:p>
    <w:p w14:paraId="69D16D0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4014</w:t>
      </w:r>
    </w:p>
    <w:p w14:paraId="22506B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9.2.21.2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4015</w:t>
      </w:r>
    </w:p>
    <w:p w14:paraId="023CC6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4015</w:t>
      </w:r>
    </w:p>
    <w:p w14:paraId="7094B7A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4016</w:t>
      </w:r>
    </w:p>
    <w:p w14:paraId="145792F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4016</w:t>
      </w:r>
    </w:p>
    <w:p w14:paraId="7EAEB9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4016</w:t>
      </w:r>
    </w:p>
    <w:p w14:paraId="100A339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4016</w:t>
      </w:r>
    </w:p>
    <w:p w14:paraId="726A568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4018</w:t>
      </w:r>
    </w:p>
    <w:p w14:paraId="7485C8F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4018</w:t>
      </w:r>
    </w:p>
    <w:p w14:paraId="4B7A880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4018</w:t>
      </w:r>
    </w:p>
    <w:p w14:paraId="36C0B96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4018</w:t>
      </w:r>
    </w:p>
    <w:p w14:paraId="1A9658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4018</w:t>
      </w:r>
    </w:p>
    <w:p w14:paraId="14C923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4018</w:t>
      </w:r>
    </w:p>
    <w:p w14:paraId="035780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4019</w:t>
      </w:r>
    </w:p>
    <w:p w14:paraId="4EE6412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4020</w:t>
      </w:r>
    </w:p>
    <w:p w14:paraId="725DEBB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4020</w:t>
      </w:r>
    </w:p>
    <w:p w14:paraId="18291C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4020</w:t>
      </w:r>
    </w:p>
    <w:p w14:paraId="7C40FE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4020</w:t>
      </w:r>
    </w:p>
    <w:p w14:paraId="646C19D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4020</w:t>
      </w:r>
    </w:p>
    <w:p w14:paraId="2228534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4021</w:t>
      </w:r>
    </w:p>
    <w:p w14:paraId="0010970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4022</w:t>
      </w:r>
    </w:p>
    <w:p w14:paraId="177EAA2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9.2.23.1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4022</w:t>
      </w:r>
    </w:p>
    <w:p w14:paraId="715286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4022</w:t>
      </w:r>
    </w:p>
    <w:p w14:paraId="05F990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4022</w:t>
      </w:r>
    </w:p>
    <w:p w14:paraId="5224543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4022</w:t>
      </w:r>
    </w:p>
    <w:p w14:paraId="56BFBB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4022</w:t>
      </w:r>
    </w:p>
    <w:p w14:paraId="148F420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4023</w:t>
      </w:r>
    </w:p>
    <w:p w14:paraId="56E3BA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4024</w:t>
      </w:r>
    </w:p>
    <w:p w14:paraId="796E7C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4024</w:t>
      </w:r>
    </w:p>
    <w:p w14:paraId="1EB98E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4024</w:t>
      </w:r>
    </w:p>
    <w:p w14:paraId="4FAE81A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4024</w:t>
      </w:r>
    </w:p>
    <w:p w14:paraId="74B0E16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4024</w:t>
      </w:r>
    </w:p>
    <w:p w14:paraId="40C3D7F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4025</w:t>
      </w:r>
    </w:p>
    <w:p w14:paraId="344073A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27A1702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9.2.24.1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7757B77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4026</w:t>
      </w:r>
    </w:p>
    <w:p w14:paraId="7B265E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4026</w:t>
      </w:r>
    </w:p>
    <w:p w14:paraId="0A0D8B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4026</w:t>
      </w:r>
    </w:p>
    <w:p w14:paraId="44AB67F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4026</w:t>
      </w:r>
    </w:p>
    <w:p w14:paraId="7EC0102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4027</w:t>
      </w:r>
    </w:p>
    <w:p w14:paraId="29385C1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9.2.24.2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4028</w:t>
      </w:r>
    </w:p>
    <w:p w14:paraId="7231D9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4028</w:t>
      </w:r>
    </w:p>
    <w:p w14:paraId="7D81ADA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4028</w:t>
      </w:r>
    </w:p>
    <w:p w14:paraId="72EF38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4028</w:t>
      </w:r>
    </w:p>
    <w:p w14:paraId="5E67DF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4028</w:t>
      </w:r>
    </w:p>
    <w:p w14:paraId="5205418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4029</w:t>
      </w:r>
    </w:p>
    <w:p w14:paraId="2EAF18F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9.2.25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4030</w:t>
      </w:r>
    </w:p>
    <w:p w14:paraId="0E5D24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9.2.25.1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FDD</w:t>
      </w:r>
      <w:r>
        <w:tab/>
        <w:t>4030</w:t>
      </w:r>
    </w:p>
    <w:p w14:paraId="2656D6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4030</w:t>
      </w:r>
    </w:p>
    <w:p w14:paraId="6C6ED72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4030</w:t>
      </w:r>
    </w:p>
    <w:p w14:paraId="7341661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4030</w:t>
      </w:r>
    </w:p>
    <w:p w14:paraId="2EF62F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4031</w:t>
      </w:r>
    </w:p>
    <w:p w14:paraId="3582CBE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4034</w:t>
      </w:r>
    </w:p>
    <w:p w14:paraId="75D48E8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9.2.25.2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FDD</w:t>
      </w:r>
      <w:r>
        <w:tab/>
        <w:t>4036</w:t>
      </w:r>
    </w:p>
    <w:p w14:paraId="766D44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4036</w:t>
      </w:r>
    </w:p>
    <w:p w14:paraId="58E928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4036</w:t>
      </w:r>
    </w:p>
    <w:p w14:paraId="03CC662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4036</w:t>
      </w:r>
    </w:p>
    <w:p w14:paraId="5376AB7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4037</w:t>
      </w:r>
    </w:p>
    <w:p w14:paraId="0A9C1B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4040</w:t>
      </w:r>
    </w:p>
    <w:p w14:paraId="21E10E0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9.2.26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4042</w:t>
      </w:r>
    </w:p>
    <w:p w14:paraId="51E32F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9.2.26.1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TDD</w:t>
      </w:r>
      <w:r>
        <w:tab/>
        <w:t>4042</w:t>
      </w:r>
    </w:p>
    <w:p w14:paraId="1397AF5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4042</w:t>
      </w:r>
    </w:p>
    <w:p w14:paraId="3D2F87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4042</w:t>
      </w:r>
    </w:p>
    <w:p w14:paraId="6361EE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4042</w:t>
      </w:r>
    </w:p>
    <w:p w14:paraId="3F01586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4043</w:t>
      </w:r>
    </w:p>
    <w:p w14:paraId="31A8FD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4046</w:t>
      </w:r>
    </w:p>
    <w:p w14:paraId="3B2126E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9.2.26.2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TDD</w:t>
      </w:r>
      <w:r>
        <w:tab/>
        <w:t>4048</w:t>
      </w:r>
    </w:p>
    <w:p w14:paraId="01DEA7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4048</w:t>
      </w:r>
    </w:p>
    <w:p w14:paraId="55DF6B9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4048</w:t>
      </w:r>
    </w:p>
    <w:p w14:paraId="772FD2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4048</w:t>
      </w:r>
    </w:p>
    <w:p w14:paraId="00B8F9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4049</w:t>
      </w:r>
    </w:p>
    <w:p w14:paraId="533DB5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4052</w:t>
      </w:r>
    </w:p>
    <w:p w14:paraId="0160602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 xml:space="preserve">TDD RSRQ </w:t>
      </w:r>
      <w:r w:rsidRPr="00CA4F9C">
        <w:rPr>
          <w:rFonts w:eastAsia="SimSun"/>
          <w:lang w:eastAsia="zh-CN"/>
        </w:rPr>
        <w:t xml:space="preserve">Accuracy </w:t>
      </w:r>
      <w:r w:rsidRPr="00CA4F9C">
        <w:rPr>
          <w:rFonts w:eastAsia="SimSun"/>
        </w:rPr>
        <w:t>for E-UTRA Carrier Aggregation</w:t>
      </w:r>
      <w:r w:rsidRPr="00CA4F9C">
        <w:rPr>
          <w:rFonts w:eastAsia="SimSun"/>
          <w:lang w:eastAsia="zh-CN"/>
        </w:rPr>
        <w:t xml:space="preserve"> for 20MHz+10MHz</w:t>
      </w:r>
      <w:r>
        <w:tab/>
        <w:t>4054</w:t>
      </w:r>
    </w:p>
    <w:p w14:paraId="6954902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TDD Absolute RSRQ Accuracy for E-UTRA Carrier Aggregation</w:t>
      </w:r>
      <w:r w:rsidRPr="00CA4F9C">
        <w:rPr>
          <w:rFonts w:eastAsia="SimSun"/>
          <w:lang w:eastAsia="zh-CN"/>
        </w:rPr>
        <w:t xml:space="preserve"> for 20MHz+10MHz</w:t>
      </w:r>
      <w:r>
        <w:tab/>
        <w:t>4054</w:t>
      </w:r>
    </w:p>
    <w:p w14:paraId="6C2C056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4054</w:t>
      </w:r>
    </w:p>
    <w:p w14:paraId="6FD8642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4054</w:t>
      </w:r>
    </w:p>
    <w:p w14:paraId="5B86683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4054</w:t>
      </w:r>
    </w:p>
    <w:p w14:paraId="4E589C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4054</w:t>
      </w:r>
    </w:p>
    <w:p w14:paraId="3885809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4055</w:t>
      </w:r>
    </w:p>
    <w:p w14:paraId="74A288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TDD Relative RSRQ Accuracy for E-UTRA Carrier Aggregation</w:t>
      </w:r>
      <w:r w:rsidRPr="00CA4F9C">
        <w:rPr>
          <w:rFonts w:eastAsia="SimSun"/>
          <w:lang w:eastAsia="zh-CN"/>
        </w:rPr>
        <w:t xml:space="preserve"> for 20MHz+10MHz</w:t>
      </w:r>
      <w:r>
        <w:tab/>
        <w:t>4056</w:t>
      </w:r>
    </w:p>
    <w:p w14:paraId="1A5B95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4056</w:t>
      </w:r>
    </w:p>
    <w:p w14:paraId="46806B6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4056</w:t>
      </w:r>
    </w:p>
    <w:p w14:paraId="47A57B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4056</w:t>
      </w:r>
    </w:p>
    <w:p w14:paraId="328B4D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4057</w:t>
      </w:r>
    </w:p>
    <w:p w14:paraId="252716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9.2.27.2.5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4057</w:t>
      </w:r>
    </w:p>
    <w:p w14:paraId="67A1E6F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t>FDD intra-frequency absolute RSRQ accuracy with CRS based discovery signal</w:t>
      </w:r>
      <w:r>
        <w:tab/>
        <w:t>4058</w:t>
      </w:r>
    </w:p>
    <w:p w14:paraId="4926C30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4058</w:t>
      </w:r>
    </w:p>
    <w:p w14:paraId="6F141A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4059</w:t>
      </w:r>
    </w:p>
    <w:p w14:paraId="715482E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4059</w:t>
      </w:r>
    </w:p>
    <w:p w14:paraId="522F02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4060</w:t>
      </w:r>
    </w:p>
    <w:p w14:paraId="706FA6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4060</w:t>
      </w:r>
    </w:p>
    <w:p w14:paraId="0656A2D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4060</w:t>
      </w:r>
    </w:p>
    <w:p w14:paraId="44B287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4060</w:t>
      </w:r>
    </w:p>
    <w:p w14:paraId="1010679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4061</w:t>
      </w:r>
    </w:p>
    <w:p w14:paraId="6062D47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9.2.29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4063</w:t>
      </w:r>
    </w:p>
    <w:p w14:paraId="4A7D8D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4063</w:t>
      </w:r>
    </w:p>
    <w:p w14:paraId="4D9A2C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4063</w:t>
      </w:r>
    </w:p>
    <w:p w14:paraId="2EB4B97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4063</w:t>
      </w:r>
    </w:p>
    <w:p w14:paraId="663AF4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4063</w:t>
      </w:r>
    </w:p>
    <w:p w14:paraId="7EB536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4063</w:t>
      </w:r>
    </w:p>
    <w:p w14:paraId="08F1731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4063</w:t>
      </w:r>
    </w:p>
    <w:p w14:paraId="31D996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4064</w:t>
      </w:r>
    </w:p>
    <w:p w14:paraId="0379D3B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4065</w:t>
      </w:r>
    </w:p>
    <w:p w14:paraId="73BCE12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9.2.30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RSRQ accuracies with CRS based discovery signal</w:t>
      </w:r>
      <w:r>
        <w:tab/>
        <w:t>4066</w:t>
      </w:r>
    </w:p>
    <w:p w14:paraId="3015CFA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4066</w:t>
      </w:r>
    </w:p>
    <w:p w14:paraId="4FCB64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4066</w:t>
      </w:r>
    </w:p>
    <w:p w14:paraId="48DA620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4066</w:t>
      </w:r>
    </w:p>
    <w:p w14:paraId="7CEE97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4068</w:t>
      </w:r>
    </w:p>
    <w:p w14:paraId="683153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4068</w:t>
      </w:r>
    </w:p>
    <w:p w14:paraId="475C4BD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4068</w:t>
      </w:r>
    </w:p>
    <w:p w14:paraId="3AD6F6E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4069</w:t>
      </w:r>
    </w:p>
    <w:p w14:paraId="63CB27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4070</w:t>
      </w:r>
    </w:p>
    <w:p w14:paraId="03A8F8B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9.2.31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4071</w:t>
      </w:r>
    </w:p>
    <w:p w14:paraId="0459D1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4071</w:t>
      </w:r>
    </w:p>
    <w:p w14:paraId="04C534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4072</w:t>
      </w:r>
    </w:p>
    <w:p w14:paraId="1C7F82D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4072</w:t>
      </w:r>
    </w:p>
    <w:p w14:paraId="62CA26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4072</w:t>
      </w:r>
    </w:p>
    <w:p w14:paraId="0020AF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4072</w:t>
      </w:r>
    </w:p>
    <w:p w14:paraId="010A26D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4072</w:t>
      </w:r>
    </w:p>
    <w:p w14:paraId="7D7FBB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4072</w:t>
      </w:r>
    </w:p>
    <w:p w14:paraId="28575F1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4073</w:t>
      </w:r>
    </w:p>
    <w:p w14:paraId="3AE71AE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9.2.32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RSRQ accuracy for E-UTRAN Carrier Aggregation in CRS based discovery signal</w:t>
      </w:r>
      <w:r>
        <w:tab/>
        <w:t>4075</w:t>
      </w:r>
    </w:p>
    <w:p w14:paraId="4F0079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4075</w:t>
      </w:r>
    </w:p>
    <w:p w14:paraId="6054F0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4075</w:t>
      </w:r>
    </w:p>
    <w:p w14:paraId="358F8FB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4075</w:t>
      </w:r>
    </w:p>
    <w:p w14:paraId="5F8972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4077</w:t>
      </w:r>
    </w:p>
    <w:p w14:paraId="3702AD6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4077</w:t>
      </w:r>
    </w:p>
    <w:p w14:paraId="7CC2F0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4077</w:t>
      </w:r>
    </w:p>
    <w:p w14:paraId="5D91658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4078</w:t>
      </w:r>
    </w:p>
    <w:p w14:paraId="2DF0857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4078</w:t>
      </w:r>
    </w:p>
    <w:p w14:paraId="7F3C2FF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9.2.33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RSRQ accuracy for E-UTRAN Carrier Aggregation in CRS based discovery signal</w:t>
      </w:r>
      <w:r>
        <w:tab/>
        <w:t>4080</w:t>
      </w:r>
    </w:p>
    <w:p w14:paraId="430A0B5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4080</w:t>
      </w:r>
    </w:p>
    <w:p w14:paraId="73623A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4080</w:t>
      </w:r>
    </w:p>
    <w:p w14:paraId="1A7328B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4080</w:t>
      </w:r>
    </w:p>
    <w:p w14:paraId="4EEEC59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4080</w:t>
      </w:r>
    </w:p>
    <w:p w14:paraId="391EC6B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4080</w:t>
      </w:r>
    </w:p>
    <w:p w14:paraId="6CB9147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4081</w:t>
      </w:r>
    </w:p>
    <w:p w14:paraId="1352305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4081</w:t>
      </w:r>
    </w:p>
    <w:p w14:paraId="5314FB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4081</w:t>
      </w:r>
    </w:p>
    <w:p w14:paraId="66FAA62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9.2.34 to 9.2.41</w:t>
      </w:r>
      <w:r>
        <w:tab/>
        <w:t>4083</w:t>
      </w:r>
    </w:p>
    <w:p w14:paraId="38C5CBF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4083</w:t>
      </w:r>
    </w:p>
    <w:p w14:paraId="172E7E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FD-FDD Intra Frequency Absolute RSRQ Accuracy for UE category 0</w:t>
      </w:r>
      <w:r>
        <w:tab/>
        <w:t>4083</w:t>
      </w:r>
    </w:p>
    <w:p w14:paraId="6DB2F2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9.2.42.1.1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Test purpose</w:t>
      </w:r>
      <w:r>
        <w:tab/>
        <w:t>4083</w:t>
      </w:r>
    </w:p>
    <w:p w14:paraId="051A93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4083</w:t>
      </w:r>
    </w:p>
    <w:p w14:paraId="679C18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4083</w:t>
      </w:r>
    </w:p>
    <w:p w14:paraId="6A7395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4084</w:t>
      </w:r>
    </w:p>
    <w:p w14:paraId="6F4BA0A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4085</w:t>
      </w:r>
    </w:p>
    <w:p w14:paraId="435F14A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4087</w:t>
      </w:r>
    </w:p>
    <w:p w14:paraId="31A88A1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Absolute RSRQ Accuracy for UE category 0</w:t>
      </w:r>
      <w:r>
        <w:tab/>
        <w:t>4087</w:t>
      </w:r>
    </w:p>
    <w:p w14:paraId="29C731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</w:rPr>
        <w:t>9.2.43.1.1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</w:rPr>
        <w:t>Test purpose</w:t>
      </w:r>
      <w:r>
        <w:tab/>
        <w:t>4087</w:t>
      </w:r>
    </w:p>
    <w:p w14:paraId="59C414A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4087</w:t>
      </w:r>
    </w:p>
    <w:p w14:paraId="525A55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4087</w:t>
      </w:r>
    </w:p>
    <w:p w14:paraId="6E7F33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4088</w:t>
      </w:r>
    </w:p>
    <w:p w14:paraId="20DB9E7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4090</w:t>
      </w:r>
    </w:p>
    <w:p w14:paraId="245C0A8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9.2.44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T</w:t>
      </w:r>
      <w:r w:rsidRPr="00CA4F9C">
        <w:rPr>
          <w:rFonts w:eastAsia="SimSun"/>
        </w:rPr>
        <w:t xml:space="preserve">DD </w:t>
      </w:r>
      <w:r w:rsidRPr="00CA4F9C">
        <w:rPr>
          <w:rFonts w:eastAsia="SimSun"/>
          <w:lang w:eastAsia="zh-CN"/>
        </w:rPr>
        <w:t xml:space="preserve">RSRQ </w:t>
      </w:r>
      <w:r w:rsidRPr="00CA4F9C">
        <w:rPr>
          <w:rFonts w:eastAsia="SimSun"/>
        </w:rPr>
        <w:t>Intra frequency case</w:t>
      </w:r>
      <w:r w:rsidRPr="00CA4F9C">
        <w:rPr>
          <w:rFonts w:eastAsia="SimSun"/>
          <w:lang w:eastAsia="zh-CN"/>
        </w:rPr>
        <w:t xml:space="preserve"> for UE category 0</w:t>
      </w:r>
      <w:r>
        <w:tab/>
        <w:t>4091</w:t>
      </w:r>
    </w:p>
    <w:p w14:paraId="7A0CFD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TW"/>
        </w:rPr>
        <w:t>TDD Intra Frequency Absolute RSRQ Accuracy for UE category 0</w:t>
      </w:r>
      <w:r>
        <w:tab/>
        <w:t>4091</w:t>
      </w:r>
    </w:p>
    <w:p w14:paraId="5F6773D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snapToGrid w:val="0"/>
        </w:rPr>
        <w:t>Test purpose</w:t>
      </w:r>
      <w:r>
        <w:tab/>
        <w:t>4091</w:t>
      </w:r>
    </w:p>
    <w:p w14:paraId="1ED30D4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Test applicability</w:t>
      </w:r>
      <w:r>
        <w:tab/>
        <w:t>4092</w:t>
      </w:r>
    </w:p>
    <w:p w14:paraId="21B1AD1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9.2.44.1.3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Minimum conformance requirements</w:t>
      </w:r>
      <w:r>
        <w:tab/>
        <w:t>4092</w:t>
      </w:r>
    </w:p>
    <w:p w14:paraId="384A4A0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Test description</w:t>
      </w:r>
      <w:r>
        <w:tab/>
        <w:t>4092</w:t>
      </w:r>
    </w:p>
    <w:p w14:paraId="150801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Test requirement</w:t>
      </w:r>
      <w:r>
        <w:tab/>
        <w:t>4094</w:t>
      </w:r>
    </w:p>
    <w:p w14:paraId="6F232D5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9.2.45 to 9.2.50</w:t>
      </w:r>
      <w:r>
        <w:tab/>
        <w:t>4095</w:t>
      </w:r>
    </w:p>
    <w:p w14:paraId="338F295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9.2.51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FDD PCell</w:t>
      </w:r>
      <w:r>
        <w:tab/>
        <w:t>4095</w:t>
      </w:r>
    </w:p>
    <w:p w14:paraId="1631B4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4095</w:t>
      </w:r>
    </w:p>
    <w:p w14:paraId="0BD5B2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4095</w:t>
      </w:r>
    </w:p>
    <w:p w14:paraId="2024962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4095</w:t>
      </w:r>
    </w:p>
    <w:p w14:paraId="369FFE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4097</w:t>
      </w:r>
    </w:p>
    <w:p w14:paraId="32F9FD6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4097</w:t>
      </w:r>
    </w:p>
    <w:p w14:paraId="3B7B27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4098</w:t>
      </w:r>
    </w:p>
    <w:p w14:paraId="7EBA115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4098</w:t>
      </w:r>
    </w:p>
    <w:p w14:paraId="433911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4099</w:t>
      </w:r>
    </w:p>
    <w:p w14:paraId="7F67DB1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9.2.52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TDD PCell</w:t>
      </w:r>
      <w:r>
        <w:tab/>
        <w:t>4102</w:t>
      </w:r>
    </w:p>
    <w:p w14:paraId="4E4DA3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4102</w:t>
      </w:r>
    </w:p>
    <w:p w14:paraId="1374261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4102</w:t>
      </w:r>
    </w:p>
    <w:p w14:paraId="69E57B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4102</w:t>
      </w:r>
    </w:p>
    <w:p w14:paraId="23B6F42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4103</w:t>
      </w:r>
    </w:p>
    <w:p w14:paraId="3CC0B6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4103</w:t>
      </w:r>
    </w:p>
    <w:p w14:paraId="481450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4104</w:t>
      </w:r>
    </w:p>
    <w:p w14:paraId="4E6171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4105</w:t>
      </w:r>
    </w:p>
    <w:p w14:paraId="0B5A98B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4105</w:t>
      </w:r>
    </w:p>
    <w:p w14:paraId="2DA22F8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9.2.53 to 9.2.54</w:t>
      </w:r>
      <w:r>
        <w:tab/>
        <w:t>4107</w:t>
      </w:r>
    </w:p>
    <w:p w14:paraId="42060F9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9.2.55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4108</w:t>
      </w:r>
    </w:p>
    <w:p w14:paraId="7D9184A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4108</w:t>
      </w:r>
    </w:p>
    <w:p w14:paraId="529BB2B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4108</w:t>
      </w:r>
    </w:p>
    <w:p w14:paraId="3A25116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4108</w:t>
      </w:r>
    </w:p>
    <w:p w14:paraId="3B19188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4110</w:t>
      </w:r>
    </w:p>
    <w:p w14:paraId="4CCE956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4110</w:t>
      </w:r>
    </w:p>
    <w:p w14:paraId="2C47AB7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4110</w:t>
      </w:r>
    </w:p>
    <w:p w14:paraId="548A2D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4111</w:t>
      </w:r>
    </w:p>
    <w:p w14:paraId="53F5F5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4111</w:t>
      </w:r>
    </w:p>
    <w:p w14:paraId="1DE9F42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9.2.56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4114</w:t>
      </w:r>
    </w:p>
    <w:p w14:paraId="334833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4114</w:t>
      </w:r>
    </w:p>
    <w:p w14:paraId="73EB380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4114</w:t>
      </w:r>
    </w:p>
    <w:p w14:paraId="21D0DE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4115</w:t>
      </w:r>
    </w:p>
    <w:p w14:paraId="65020C2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4116</w:t>
      </w:r>
    </w:p>
    <w:p w14:paraId="1A997F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4116</w:t>
      </w:r>
    </w:p>
    <w:p w14:paraId="0DB290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4117</w:t>
      </w:r>
    </w:p>
    <w:p w14:paraId="167107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4118</w:t>
      </w:r>
    </w:p>
    <w:p w14:paraId="092F740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4118</w:t>
      </w:r>
    </w:p>
    <w:p w14:paraId="7C82BAE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9.2.57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4122</w:t>
      </w:r>
    </w:p>
    <w:p w14:paraId="3E484C7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4122</w:t>
      </w:r>
    </w:p>
    <w:p w14:paraId="76AB2FE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4122</w:t>
      </w:r>
    </w:p>
    <w:p w14:paraId="2059784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4122</w:t>
      </w:r>
    </w:p>
    <w:p w14:paraId="2367061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4124</w:t>
      </w:r>
    </w:p>
    <w:p w14:paraId="42618E3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4124</w:t>
      </w:r>
    </w:p>
    <w:p w14:paraId="33991F4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4124</w:t>
      </w:r>
    </w:p>
    <w:p w14:paraId="1452D8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4125</w:t>
      </w:r>
    </w:p>
    <w:p w14:paraId="495954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4125</w:t>
      </w:r>
    </w:p>
    <w:p w14:paraId="0313CF0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  <w:lang w:eastAsia="ja-JP"/>
        </w:rPr>
        <w:t>6 DL RSRQ for E-UTRAN in Carrier Aggregation with generic duplex modes</w:t>
      </w:r>
      <w:r>
        <w:tab/>
        <w:t>4129</w:t>
      </w:r>
    </w:p>
    <w:p w14:paraId="29FA955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4129</w:t>
      </w:r>
    </w:p>
    <w:p w14:paraId="0D3F00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4129</w:t>
      </w:r>
    </w:p>
    <w:p w14:paraId="44FE12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4129</w:t>
      </w:r>
    </w:p>
    <w:p w14:paraId="622AF22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4131</w:t>
      </w:r>
    </w:p>
    <w:p w14:paraId="2499EE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4131</w:t>
      </w:r>
    </w:p>
    <w:p w14:paraId="405DE23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4131</w:t>
      </w:r>
    </w:p>
    <w:p w14:paraId="6CBCE8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4132</w:t>
      </w:r>
    </w:p>
    <w:p w14:paraId="2632FB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4132</w:t>
      </w:r>
    </w:p>
    <w:p w14:paraId="0CE8902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4136</w:t>
      </w:r>
    </w:p>
    <w:p w14:paraId="50EF43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4136</w:t>
      </w:r>
    </w:p>
    <w:p w14:paraId="05EEC8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4136</w:t>
      </w:r>
    </w:p>
    <w:p w14:paraId="347C0D6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4136</w:t>
      </w:r>
    </w:p>
    <w:p w14:paraId="161C15D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4138</w:t>
      </w:r>
    </w:p>
    <w:p w14:paraId="4E7ED3F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4138</w:t>
      </w:r>
    </w:p>
    <w:p w14:paraId="729766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4138</w:t>
      </w:r>
    </w:p>
    <w:p w14:paraId="354620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4139</w:t>
      </w:r>
    </w:p>
    <w:p w14:paraId="5E5FF3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9.2.59.5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4139</w:t>
      </w:r>
    </w:p>
    <w:p w14:paraId="221C85B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UTRA FDD CPICH RSCP</w:t>
      </w:r>
      <w:r>
        <w:tab/>
        <w:t>4145</w:t>
      </w:r>
    </w:p>
    <w:p w14:paraId="3B436C9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CA4F9C">
        <w:rPr>
          <w:rFonts w:eastAsia="SimSun"/>
          <w:lang w:eastAsia="zh-CN"/>
        </w:rPr>
        <w:t>F</w:t>
      </w:r>
      <w:r>
        <w:t xml:space="preserve">DD - UTRA </w:t>
      </w:r>
      <w:r w:rsidRPr="00CA4F9C">
        <w:rPr>
          <w:rFonts w:eastAsia="SimSun"/>
          <w:lang w:eastAsia="zh-CN"/>
        </w:rPr>
        <w:t>F</w:t>
      </w:r>
      <w:r>
        <w:t xml:space="preserve">DD CPICH </w:t>
      </w:r>
      <w:r w:rsidRPr="00CA4F9C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4145</w:t>
      </w:r>
    </w:p>
    <w:p w14:paraId="24A8C66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4145</w:t>
      </w:r>
    </w:p>
    <w:p w14:paraId="79D01B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4145</w:t>
      </w:r>
    </w:p>
    <w:p w14:paraId="3FABE1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4145</w:t>
      </w:r>
    </w:p>
    <w:p w14:paraId="3FEE22F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4146</w:t>
      </w:r>
    </w:p>
    <w:p w14:paraId="2DBFD3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4146</w:t>
      </w:r>
    </w:p>
    <w:p w14:paraId="331D7A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4146</w:t>
      </w:r>
    </w:p>
    <w:p w14:paraId="0CF5F0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4147</w:t>
      </w:r>
    </w:p>
    <w:p w14:paraId="521F82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4148</w:t>
      </w:r>
    </w:p>
    <w:p w14:paraId="1DD89E8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CA4F9C">
        <w:rPr>
          <w:rFonts w:eastAsia="SimSun"/>
          <w:lang w:eastAsia="zh-CN"/>
        </w:rPr>
        <w:t>T</w:t>
      </w:r>
      <w:r>
        <w:t xml:space="preserve">DD - UTRA </w:t>
      </w:r>
      <w:r w:rsidRPr="00CA4F9C">
        <w:rPr>
          <w:rFonts w:eastAsia="SimSun"/>
          <w:lang w:eastAsia="zh-CN"/>
        </w:rPr>
        <w:t>F</w:t>
      </w:r>
      <w:r>
        <w:t xml:space="preserve">DD CPICH </w:t>
      </w:r>
      <w:r w:rsidRPr="00CA4F9C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4150</w:t>
      </w:r>
    </w:p>
    <w:p w14:paraId="1A47314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4150</w:t>
      </w:r>
    </w:p>
    <w:p w14:paraId="383986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4150</w:t>
      </w:r>
    </w:p>
    <w:p w14:paraId="11FCAC3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4151</w:t>
      </w:r>
    </w:p>
    <w:p w14:paraId="2566BF8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4151</w:t>
      </w:r>
    </w:p>
    <w:p w14:paraId="71CF3F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4151</w:t>
      </w:r>
    </w:p>
    <w:p w14:paraId="36BDD2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4152</w:t>
      </w:r>
    </w:p>
    <w:p w14:paraId="2B41A04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4152</w:t>
      </w:r>
    </w:p>
    <w:p w14:paraId="0FAE1E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4154</w:t>
      </w:r>
    </w:p>
    <w:p w14:paraId="25DF9C7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9.3.3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4156</w:t>
      </w:r>
    </w:p>
    <w:p w14:paraId="0E82A2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4156</w:t>
      </w:r>
    </w:p>
    <w:p w14:paraId="4494787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4156</w:t>
      </w:r>
    </w:p>
    <w:p w14:paraId="0EDEE2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4156</w:t>
      </w:r>
    </w:p>
    <w:p w14:paraId="179A636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4157</w:t>
      </w:r>
    </w:p>
    <w:p w14:paraId="18E347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4157</w:t>
      </w:r>
    </w:p>
    <w:p w14:paraId="623D82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4157</w:t>
      </w:r>
    </w:p>
    <w:p w14:paraId="6CD2DF9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4157</w:t>
      </w:r>
    </w:p>
    <w:p w14:paraId="70D83BE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4158</w:t>
      </w:r>
    </w:p>
    <w:p w14:paraId="327F18F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FDD CPICH Ec/No</w:t>
      </w:r>
      <w:r>
        <w:tab/>
        <w:t>4158</w:t>
      </w:r>
    </w:p>
    <w:p w14:paraId="50ED5B9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tab/>
        <w:t>4158</w:t>
      </w:r>
    </w:p>
    <w:p w14:paraId="3CDEF7C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4158</w:t>
      </w:r>
    </w:p>
    <w:p w14:paraId="50D59F2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4158</w:t>
      </w:r>
    </w:p>
    <w:p w14:paraId="2E46BA8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4158</w:t>
      </w:r>
    </w:p>
    <w:p w14:paraId="6A6E014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4160</w:t>
      </w:r>
    </w:p>
    <w:p w14:paraId="19345B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4160</w:t>
      </w:r>
    </w:p>
    <w:p w14:paraId="08AA4BF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4160</w:t>
      </w:r>
    </w:p>
    <w:p w14:paraId="0830ADE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4160</w:t>
      </w:r>
    </w:p>
    <w:p w14:paraId="4E8C3DB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4162</w:t>
      </w:r>
    </w:p>
    <w:p w14:paraId="7528D4F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9.4.</w:t>
      </w:r>
      <w:r w:rsidRPr="00CA4F9C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CA4F9C">
        <w:rPr>
          <w:rFonts w:eastAsia="SimSun"/>
          <w:lang w:eastAsia="zh-CN"/>
        </w:rPr>
        <w:t>T</w:t>
      </w:r>
      <w:r>
        <w:t xml:space="preserve">DD - UTRA </w:t>
      </w:r>
      <w:r w:rsidRPr="00CA4F9C">
        <w:rPr>
          <w:rFonts w:eastAsia="SimSun"/>
          <w:lang w:eastAsia="zh-CN"/>
        </w:rPr>
        <w:t>F</w:t>
      </w:r>
      <w:r>
        <w:t>DD CPICH Ec/No absolute accuracy</w:t>
      </w:r>
      <w:r>
        <w:tab/>
        <w:t>4164</w:t>
      </w:r>
    </w:p>
    <w:p w14:paraId="3A801E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4164</w:t>
      </w:r>
    </w:p>
    <w:p w14:paraId="6030CB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4164</w:t>
      </w:r>
    </w:p>
    <w:p w14:paraId="4B0D7B3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4164</w:t>
      </w:r>
    </w:p>
    <w:p w14:paraId="5F3D38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4165</w:t>
      </w:r>
    </w:p>
    <w:p w14:paraId="4AA434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4165</w:t>
      </w:r>
    </w:p>
    <w:p w14:paraId="1871F0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4166</w:t>
      </w:r>
    </w:p>
    <w:p w14:paraId="661980B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4167</w:t>
      </w:r>
    </w:p>
    <w:p w14:paraId="7B6AD2C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4168</w:t>
      </w:r>
    </w:p>
    <w:p w14:paraId="4C25EDC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4169</w:t>
      </w:r>
    </w:p>
    <w:p w14:paraId="661F7C9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4169</w:t>
      </w:r>
    </w:p>
    <w:p w14:paraId="60FBF83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4170</w:t>
      </w:r>
    </w:p>
    <w:p w14:paraId="3D6E08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4170</w:t>
      </w:r>
    </w:p>
    <w:p w14:paraId="414560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4170</w:t>
      </w:r>
    </w:p>
    <w:p w14:paraId="1DA690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4170</w:t>
      </w:r>
    </w:p>
    <w:p w14:paraId="19F970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4171</w:t>
      </w:r>
    </w:p>
    <w:p w14:paraId="114C53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4171</w:t>
      </w:r>
    </w:p>
    <w:p w14:paraId="381AF9A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4171</w:t>
      </w:r>
    </w:p>
    <w:p w14:paraId="7DE7828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TDD P-CCPCH RSCP</w:t>
      </w:r>
      <w:r>
        <w:tab/>
        <w:t>4172</w:t>
      </w:r>
    </w:p>
    <w:p w14:paraId="35869A1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TDD P-CCPCH RSCP absolute accuracy</w:t>
      </w:r>
      <w:r>
        <w:tab/>
        <w:t>4172</w:t>
      </w:r>
    </w:p>
    <w:p w14:paraId="07D1DD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4172</w:t>
      </w:r>
    </w:p>
    <w:p w14:paraId="193DFB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4172</w:t>
      </w:r>
    </w:p>
    <w:p w14:paraId="79F530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4172</w:t>
      </w:r>
    </w:p>
    <w:p w14:paraId="4E533E3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4173</w:t>
      </w:r>
    </w:p>
    <w:p w14:paraId="6A86FDB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4173</w:t>
      </w:r>
    </w:p>
    <w:p w14:paraId="57C0AD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4174</w:t>
      </w:r>
    </w:p>
    <w:p w14:paraId="15C9F4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4174</w:t>
      </w:r>
    </w:p>
    <w:p w14:paraId="7FC164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4175</w:t>
      </w:r>
    </w:p>
    <w:p w14:paraId="392F7D7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 TDD P-CCPCH RSCP absolute accuracy</w:t>
      </w:r>
      <w:r>
        <w:tab/>
        <w:t>4177</w:t>
      </w:r>
    </w:p>
    <w:p w14:paraId="6DECD0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4177</w:t>
      </w:r>
    </w:p>
    <w:p w14:paraId="3110B7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4177</w:t>
      </w:r>
    </w:p>
    <w:p w14:paraId="6955F53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4177</w:t>
      </w:r>
    </w:p>
    <w:p w14:paraId="21AE42A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4178</w:t>
      </w:r>
    </w:p>
    <w:p w14:paraId="35401F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4178</w:t>
      </w:r>
    </w:p>
    <w:p w14:paraId="7814472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4179</w:t>
      </w:r>
    </w:p>
    <w:p w14:paraId="3CFA1DB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4179</w:t>
      </w:r>
    </w:p>
    <w:p w14:paraId="62522BF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4180</w:t>
      </w:r>
    </w:p>
    <w:p w14:paraId="056DE86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GSM carrier RSSI</w:t>
      </w:r>
      <w:r>
        <w:tab/>
        <w:t>4182</w:t>
      </w:r>
    </w:p>
    <w:p w14:paraId="6479249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4182</w:t>
      </w:r>
    </w:p>
    <w:p w14:paraId="167E5E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4182</w:t>
      </w:r>
    </w:p>
    <w:p w14:paraId="08EF8E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4182</w:t>
      </w:r>
    </w:p>
    <w:p w14:paraId="69305B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4182</w:t>
      </w:r>
    </w:p>
    <w:p w14:paraId="7F4196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4184</w:t>
      </w:r>
    </w:p>
    <w:p w14:paraId="1238F0C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4184</w:t>
      </w:r>
    </w:p>
    <w:p w14:paraId="2D7977B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4184</w:t>
      </w:r>
    </w:p>
    <w:p w14:paraId="27F3035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4185</w:t>
      </w:r>
    </w:p>
    <w:p w14:paraId="30D338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4186</w:t>
      </w:r>
    </w:p>
    <w:p w14:paraId="321B488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4188</w:t>
      </w:r>
    </w:p>
    <w:p w14:paraId="5BBB620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4188</w:t>
      </w:r>
    </w:p>
    <w:p w14:paraId="3EAB81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4188</w:t>
      </w:r>
    </w:p>
    <w:p w14:paraId="54A158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4188</w:t>
      </w:r>
    </w:p>
    <w:p w14:paraId="4CD095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4190</w:t>
      </w:r>
    </w:p>
    <w:p w14:paraId="78FA0CB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4190</w:t>
      </w:r>
    </w:p>
    <w:p w14:paraId="2BC6B43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4190</w:t>
      </w:r>
    </w:p>
    <w:p w14:paraId="00FCF6B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4191</w:t>
      </w:r>
    </w:p>
    <w:p w14:paraId="039124D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4192</w:t>
      </w:r>
    </w:p>
    <w:p w14:paraId="72402B7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UE Rx </w:t>
      </w:r>
      <w:r w:rsidRPr="00CA4F9C">
        <w:rPr>
          <w:b/>
        </w:rPr>
        <w:t>-</w:t>
      </w:r>
      <w:r w:rsidRPr="00CA4F9C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4194</w:t>
      </w:r>
    </w:p>
    <w:p w14:paraId="22CF8EB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</w:t>
      </w:r>
      <w:r>
        <w:tab/>
        <w:t>4194</w:t>
      </w:r>
    </w:p>
    <w:p w14:paraId="0FA3A67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Serving Cell RSRP and RSRQ</w:t>
      </w:r>
      <w:r>
        <w:tab/>
        <w:t>4194</w:t>
      </w:r>
    </w:p>
    <w:p w14:paraId="14366A8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FDD Serving Cell RSRP and RSRQ Accuracy</w:t>
      </w:r>
      <w:r>
        <w:tab/>
        <w:t>4194</w:t>
      </w:r>
    </w:p>
    <w:p w14:paraId="06A2104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F</w:t>
      </w:r>
      <w:r w:rsidRPr="00CA4F9C">
        <w:rPr>
          <w:rFonts w:eastAsia="SimSun"/>
        </w:rPr>
        <w:t xml:space="preserve">DD Intra Frequency </w:t>
      </w:r>
      <w:r w:rsidRPr="00CA4F9C">
        <w:rPr>
          <w:rFonts w:eastAsia="SimSun"/>
          <w:lang w:eastAsia="zh-CN"/>
        </w:rPr>
        <w:t>S</w:t>
      </w:r>
      <w:r w:rsidRPr="00CA4F9C">
        <w:rPr>
          <w:rFonts w:eastAsia="SimSun"/>
        </w:rPr>
        <w:t xml:space="preserve">erving </w:t>
      </w:r>
      <w:r w:rsidRPr="00CA4F9C">
        <w:rPr>
          <w:rFonts w:eastAsia="SimSun"/>
          <w:lang w:eastAsia="zh-CN"/>
        </w:rPr>
        <w:t>C</w:t>
      </w:r>
      <w:r w:rsidRPr="00CA4F9C">
        <w:rPr>
          <w:rFonts w:eastAsia="SimSun"/>
        </w:rPr>
        <w:t>ell Absolute RSRP Accuracy</w:t>
      </w:r>
      <w:r>
        <w:tab/>
        <w:t>4194</w:t>
      </w:r>
    </w:p>
    <w:p w14:paraId="1256DC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9.9.1.1</w:t>
      </w:r>
      <w:r w:rsidRPr="00CA4F9C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4194</w:t>
      </w:r>
    </w:p>
    <w:p w14:paraId="294CF5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9.9.1.</w:t>
      </w:r>
      <w:r w:rsidRPr="00CA4F9C">
        <w:rPr>
          <w:rFonts w:eastAsia="SimSun"/>
          <w:lang w:eastAsia="zh-CN"/>
        </w:rPr>
        <w:t>1.</w:t>
      </w:r>
      <w:r w:rsidRPr="00CA4F9C">
        <w:rPr>
          <w:rFonts w:eastAsia="SimSu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4194</w:t>
      </w:r>
    </w:p>
    <w:p w14:paraId="086746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9.9.1.</w:t>
      </w:r>
      <w:r w:rsidRPr="00CA4F9C">
        <w:rPr>
          <w:rFonts w:eastAsia="SimSun"/>
          <w:lang w:eastAsia="zh-CN"/>
        </w:rPr>
        <w:t>1.</w:t>
      </w:r>
      <w:r w:rsidRPr="00CA4F9C">
        <w:rPr>
          <w:rFonts w:eastAsia="SimSu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4194</w:t>
      </w:r>
    </w:p>
    <w:p w14:paraId="7D084CF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.1.</w:t>
      </w:r>
      <w:r w:rsidRPr="00CA4F9C">
        <w:rPr>
          <w:rFonts w:eastAsia="SimSu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4195</w:t>
      </w:r>
    </w:p>
    <w:p w14:paraId="427E00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9.9.1.</w:t>
      </w:r>
      <w:r w:rsidRPr="00CA4F9C">
        <w:rPr>
          <w:rFonts w:eastAsia="SimSun"/>
          <w:lang w:eastAsia="zh-CN"/>
        </w:rPr>
        <w:t>1.</w:t>
      </w:r>
      <w:r w:rsidRPr="00CA4F9C">
        <w:rPr>
          <w:rFonts w:eastAsia="SimSu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4196</w:t>
      </w:r>
    </w:p>
    <w:p w14:paraId="76EC5EA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4198</w:t>
      </w:r>
    </w:p>
    <w:p w14:paraId="64F953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4198</w:t>
      </w:r>
    </w:p>
    <w:p w14:paraId="4BF65C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4198</w:t>
      </w:r>
    </w:p>
    <w:p w14:paraId="455983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4199</w:t>
      </w:r>
    </w:p>
    <w:p w14:paraId="1610740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4199</w:t>
      </w:r>
    </w:p>
    <w:p w14:paraId="103F043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4200</w:t>
      </w:r>
    </w:p>
    <w:p w14:paraId="5C9147C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</w:t>
      </w:r>
      <w:r w:rsidRPr="00CA4F9C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zh-CN"/>
        </w:rPr>
        <w:t>F</w:t>
      </w:r>
      <w:r w:rsidRPr="00CA4F9C">
        <w:rPr>
          <w:rFonts w:eastAsia="SimSun"/>
        </w:rPr>
        <w:t xml:space="preserve">DD Intra Frequency </w:t>
      </w:r>
      <w:r w:rsidRPr="00CA4F9C">
        <w:rPr>
          <w:rFonts w:eastAsia="SimSun"/>
          <w:lang w:eastAsia="zh-CN"/>
        </w:rPr>
        <w:t>S</w:t>
      </w:r>
      <w:r w:rsidRPr="00CA4F9C">
        <w:rPr>
          <w:rFonts w:eastAsia="SimSun"/>
        </w:rPr>
        <w:t xml:space="preserve">erving </w:t>
      </w:r>
      <w:r w:rsidRPr="00CA4F9C">
        <w:rPr>
          <w:rFonts w:eastAsia="SimSun"/>
          <w:lang w:eastAsia="zh-CN"/>
        </w:rPr>
        <w:t>C</w:t>
      </w:r>
      <w:r w:rsidRPr="00CA4F9C">
        <w:rPr>
          <w:rFonts w:eastAsia="SimSun"/>
        </w:rPr>
        <w:t>ell Absolute RSR</w:t>
      </w:r>
      <w:r w:rsidRPr="00CA4F9C">
        <w:rPr>
          <w:rFonts w:eastAsia="SimSun"/>
          <w:lang w:eastAsia="zh-CN"/>
        </w:rPr>
        <w:t>Q</w:t>
      </w:r>
      <w:r w:rsidRPr="00CA4F9C">
        <w:rPr>
          <w:rFonts w:eastAsia="SimSun"/>
        </w:rPr>
        <w:t xml:space="preserve"> Accuracy</w:t>
      </w:r>
      <w:r>
        <w:tab/>
        <w:t>4202</w:t>
      </w:r>
    </w:p>
    <w:p w14:paraId="4C7BBE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.2</w:t>
      </w:r>
      <w:r w:rsidRPr="00CA4F9C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4202</w:t>
      </w:r>
    </w:p>
    <w:p w14:paraId="4243CA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.2</w:t>
      </w:r>
      <w:r w:rsidRPr="00CA4F9C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4202</w:t>
      </w:r>
    </w:p>
    <w:p w14:paraId="3DAA8E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.2</w:t>
      </w:r>
      <w:r w:rsidRPr="00CA4F9C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Minimum conformance requirements</w:t>
      </w:r>
      <w:r>
        <w:tab/>
        <w:t>4202</w:t>
      </w:r>
    </w:p>
    <w:p w14:paraId="532D101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.2</w:t>
      </w:r>
      <w:r w:rsidRPr="00CA4F9C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description</w:t>
      </w:r>
      <w:r>
        <w:tab/>
        <w:t>4203</w:t>
      </w:r>
    </w:p>
    <w:p w14:paraId="02CF4F6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9.9.1</w:t>
      </w:r>
      <w:r w:rsidRPr="00CA4F9C">
        <w:rPr>
          <w:rFonts w:eastAsia="SimSun"/>
          <w:lang w:eastAsia="zh-CN"/>
        </w:rPr>
        <w:t>.2</w:t>
      </w:r>
      <w:r w:rsidRPr="00CA4F9C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4204</w:t>
      </w:r>
    </w:p>
    <w:p w14:paraId="6624C38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4206</w:t>
      </w:r>
    </w:p>
    <w:p w14:paraId="2B6D1D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4206</w:t>
      </w:r>
    </w:p>
    <w:p w14:paraId="140FEA1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4206</w:t>
      </w:r>
    </w:p>
    <w:p w14:paraId="419382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4206</w:t>
      </w:r>
    </w:p>
    <w:p w14:paraId="530F44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4206</w:t>
      </w:r>
    </w:p>
    <w:p w14:paraId="0BD040E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CA4F9C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4207</w:t>
      </w:r>
    </w:p>
    <w:p w14:paraId="4F558C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CA4F9C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4208</w:t>
      </w:r>
    </w:p>
    <w:p w14:paraId="1FF304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4209</w:t>
      </w:r>
    </w:p>
    <w:p w14:paraId="48EFC1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4209</w:t>
      </w:r>
    </w:p>
    <w:p w14:paraId="30D427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4209</w:t>
      </w:r>
    </w:p>
    <w:p w14:paraId="560CC43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4209</w:t>
      </w:r>
    </w:p>
    <w:p w14:paraId="42CFEA9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4210</w:t>
      </w:r>
    </w:p>
    <w:p w14:paraId="3D6670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4211</w:t>
      </w:r>
    </w:p>
    <w:p w14:paraId="1E0338A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4212</w:t>
      </w:r>
    </w:p>
    <w:p w14:paraId="7CA21F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4212</w:t>
      </w:r>
    </w:p>
    <w:p w14:paraId="729FB6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4212</w:t>
      </w:r>
    </w:p>
    <w:p w14:paraId="741D21E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4212</w:t>
      </w:r>
    </w:p>
    <w:p w14:paraId="1CABA7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4213</w:t>
      </w:r>
    </w:p>
    <w:p w14:paraId="003AB74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4214</w:t>
      </w:r>
    </w:p>
    <w:p w14:paraId="679617E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9.10</w:t>
      </w:r>
      <w:r>
        <w:tab/>
        <w:t>4215</w:t>
      </w:r>
    </w:p>
    <w:p w14:paraId="041EDA9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9.11</w:t>
      </w:r>
      <w:r>
        <w:rPr>
          <w:rFonts w:ascii="Calibri" w:hAnsi="Calibri"/>
          <w:kern w:val="2"/>
          <w:sz w:val="24"/>
          <w:szCs w:val="24"/>
        </w:rPr>
        <w:tab/>
      </w:r>
      <w:r>
        <w:t>RSSI Accuracy</w:t>
      </w:r>
      <w:r>
        <w:tab/>
        <w:t>4215</w:t>
      </w:r>
    </w:p>
    <w:p w14:paraId="2EB4E8D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9.11.1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FDD)</w:t>
      </w:r>
      <w:r>
        <w:tab/>
        <w:t>4215</w:t>
      </w:r>
    </w:p>
    <w:p w14:paraId="6D56327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4215</w:t>
      </w:r>
    </w:p>
    <w:p w14:paraId="1EDBB4D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4216</w:t>
      </w:r>
    </w:p>
    <w:p w14:paraId="6DB53DE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4216</w:t>
      </w:r>
    </w:p>
    <w:p w14:paraId="5D14775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4216</w:t>
      </w:r>
    </w:p>
    <w:p w14:paraId="75326BD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4216</w:t>
      </w:r>
    </w:p>
    <w:p w14:paraId="2A5F016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4217</w:t>
      </w:r>
    </w:p>
    <w:p w14:paraId="19C583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4217</w:t>
      </w:r>
    </w:p>
    <w:p w14:paraId="4946C02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4218</w:t>
      </w:r>
    </w:p>
    <w:p w14:paraId="3A473BD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9.11.2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TDD)</w:t>
      </w:r>
      <w:r>
        <w:tab/>
        <w:t>4219</w:t>
      </w:r>
    </w:p>
    <w:p w14:paraId="59D06BF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4219</w:t>
      </w:r>
    </w:p>
    <w:p w14:paraId="2BCBDF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4219</w:t>
      </w:r>
    </w:p>
    <w:p w14:paraId="475907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4219</w:t>
      </w:r>
    </w:p>
    <w:p w14:paraId="3D909C6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4219</w:t>
      </w:r>
    </w:p>
    <w:p w14:paraId="6FCD0E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4219</w:t>
      </w:r>
    </w:p>
    <w:p w14:paraId="28BDEA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4220</w:t>
      </w:r>
    </w:p>
    <w:p w14:paraId="18DBE47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4220</w:t>
      </w:r>
    </w:p>
    <w:p w14:paraId="46D94A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4220</w:t>
      </w:r>
    </w:p>
    <w:p w14:paraId="191B624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9.12</w:t>
      </w:r>
      <w:r>
        <w:rPr>
          <w:rFonts w:ascii="Calibri" w:hAnsi="Calibri"/>
          <w:kern w:val="2"/>
          <w:sz w:val="24"/>
          <w:szCs w:val="24"/>
        </w:rPr>
        <w:tab/>
      </w:r>
      <w:r>
        <w:t>Channel Occupancy</w:t>
      </w:r>
      <w:r>
        <w:tab/>
        <w:t>4221</w:t>
      </w:r>
    </w:p>
    <w:p w14:paraId="4A96EA6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9.12.1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FDD)</w:t>
      </w:r>
      <w:r>
        <w:tab/>
        <w:t>4221</w:t>
      </w:r>
    </w:p>
    <w:p w14:paraId="1AAB67B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4221</w:t>
      </w:r>
    </w:p>
    <w:p w14:paraId="3CB7438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4221</w:t>
      </w:r>
    </w:p>
    <w:p w14:paraId="5DA58C2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4222</w:t>
      </w:r>
    </w:p>
    <w:p w14:paraId="32FE50F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4222</w:t>
      </w:r>
    </w:p>
    <w:p w14:paraId="6173FDC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4222</w:t>
      </w:r>
    </w:p>
    <w:p w14:paraId="39DC69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4222</w:t>
      </w:r>
    </w:p>
    <w:p w14:paraId="57CA3C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4223</w:t>
      </w:r>
    </w:p>
    <w:p w14:paraId="047B66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4223</w:t>
      </w:r>
    </w:p>
    <w:p w14:paraId="0D1BE41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9.12.2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TDD)</w:t>
      </w:r>
      <w:r>
        <w:tab/>
        <w:t>4224</w:t>
      </w:r>
    </w:p>
    <w:p w14:paraId="020AC89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4224</w:t>
      </w:r>
    </w:p>
    <w:p w14:paraId="72BCED3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4225</w:t>
      </w:r>
    </w:p>
    <w:p w14:paraId="54E62E7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4225</w:t>
      </w:r>
    </w:p>
    <w:p w14:paraId="1D90FB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4225</w:t>
      </w:r>
    </w:p>
    <w:p w14:paraId="5E046BD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4225</w:t>
      </w:r>
    </w:p>
    <w:p w14:paraId="6AA9246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4225</w:t>
      </w:r>
    </w:p>
    <w:p w14:paraId="75E5E6A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4225</w:t>
      </w:r>
    </w:p>
    <w:p w14:paraId="0FCE2B6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9.12.2.5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4225</w:t>
      </w:r>
    </w:p>
    <w:p w14:paraId="7362B6D9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 in Any Cell Selection</w:t>
      </w:r>
      <w:r>
        <w:tab/>
        <w:t>4227</w:t>
      </w:r>
    </w:p>
    <w:p w14:paraId="2D0D8CC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10.1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4227</w:t>
      </w:r>
    </w:p>
    <w:p w14:paraId="7BDEA87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10.2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4227</w:t>
      </w:r>
    </w:p>
    <w:p w14:paraId="27F31A2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4227</w:t>
      </w:r>
    </w:p>
    <w:p w14:paraId="343F3A7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4227</w:t>
      </w:r>
    </w:p>
    <w:p w14:paraId="78B38B9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4227</w:t>
      </w:r>
    </w:p>
    <w:p w14:paraId="1AFF63A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4227</w:t>
      </w:r>
    </w:p>
    <w:p w14:paraId="529E7C8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4227</w:t>
      </w:r>
    </w:p>
    <w:p w14:paraId="251CC4E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4229</w:t>
      </w:r>
    </w:p>
    <w:p w14:paraId="5BBA94A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4229</w:t>
      </w:r>
    </w:p>
    <w:p w14:paraId="1FE6AAF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4229</w:t>
      </w:r>
    </w:p>
    <w:p w14:paraId="6F3A3BD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10.3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4230</w:t>
      </w:r>
    </w:p>
    <w:p w14:paraId="2817A7F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10.4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4231</w:t>
      </w:r>
    </w:p>
    <w:p w14:paraId="2E92786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4231</w:t>
      </w:r>
    </w:p>
    <w:p w14:paraId="4422F06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4231</w:t>
      </w:r>
    </w:p>
    <w:p w14:paraId="0B6E3E9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4231</w:t>
      </w:r>
    </w:p>
    <w:p w14:paraId="1F65160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4231</w:t>
      </w:r>
    </w:p>
    <w:p w14:paraId="0409FF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4231</w:t>
      </w:r>
    </w:p>
    <w:p w14:paraId="0EA35F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4233</w:t>
      </w:r>
    </w:p>
    <w:p w14:paraId="2CA5CD8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4233</w:t>
      </w:r>
    </w:p>
    <w:p w14:paraId="6FCA16A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4234</w:t>
      </w:r>
    </w:p>
    <w:p w14:paraId="36D49688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1</w:t>
      </w:r>
      <w:r w:rsidRPr="00CA4F9C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V2V Sidelink Communication for V2V Operation on Dedicated V2V Carrier</w:t>
      </w:r>
      <w:r>
        <w:tab/>
        <w:t>4235</w:t>
      </w:r>
    </w:p>
    <w:p w14:paraId="149FB55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V2V UE Transmission Timing Accuracy Test</w:t>
      </w:r>
      <w:r>
        <w:tab/>
        <w:t>4235</w:t>
      </w:r>
    </w:p>
    <w:p w14:paraId="4DFCFE4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CA4F9C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4235</w:t>
      </w:r>
    </w:p>
    <w:p w14:paraId="7DB4000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CA4F9C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4235</w:t>
      </w:r>
    </w:p>
    <w:p w14:paraId="7D71C74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CA4F9C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4236</w:t>
      </w:r>
    </w:p>
    <w:p w14:paraId="10F724F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4236</w:t>
      </w:r>
    </w:p>
    <w:p w14:paraId="7451214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4236</w:t>
      </w:r>
    </w:p>
    <w:p w14:paraId="677627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4237</w:t>
      </w:r>
    </w:p>
    <w:p w14:paraId="3ACC1A9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4237</w:t>
      </w:r>
    </w:p>
    <w:p w14:paraId="4325CF8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4238</w:t>
      </w:r>
    </w:p>
    <w:p w14:paraId="1C9652D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Interruptions due to V2V sidelink communication</w:t>
      </w:r>
      <w:r>
        <w:tab/>
        <w:t>4238</w:t>
      </w:r>
    </w:p>
    <w:p w14:paraId="4DF5E1A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CA4F9C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purpose</w:t>
      </w:r>
      <w:r>
        <w:tab/>
        <w:t>4238</w:t>
      </w:r>
    </w:p>
    <w:p w14:paraId="6CDF40D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CA4F9C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Test applicability</w:t>
      </w:r>
      <w:r>
        <w:tab/>
        <w:t>4238</w:t>
      </w:r>
    </w:p>
    <w:p w14:paraId="4BC7BBF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CA4F9C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Minimum conformance requirements</w:t>
      </w:r>
      <w:r>
        <w:tab/>
        <w:t>4238</w:t>
      </w:r>
    </w:p>
    <w:p w14:paraId="4882EBB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4238</w:t>
      </w:r>
    </w:p>
    <w:p w14:paraId="619A98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4238</w:t>
      </w:r>
    </w:p>
    <w:p w14:paraId="02E9080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4239</w:t>
      </w:r>
    </w:p>
    <w:p w14:paraId="40E59EC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4239</w:t>
      </w:r>
    </w:p>
    <w:p w14:paraId="440A096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4240</w:t>
      </w:r>
    </w:p>
    <w:p w14:paraId="50176040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V2X Communications</w:t>
      </w:r>
      <w:r>
        <w:tab/>
        <w:t>4240</w:t>
      </w:r>
    </w:p>
    <w:p w14:paraId="2BD45B0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12.1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</w:t>
      </w:r>
      <w:r>
        <w:tab/>
        <w:t>4240</w:t>
      </w:r>
    </w:p>
    <w:p w14:paraId="0CB5FFD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12.1.1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 for eNB as Timing Reference</w:t>
      </w:r>
      <w:r>
        <w:tab/>
        <w:t>4241</w:t>
      </w:r>
    </w:p>
    <w:p w14:paraId="3D2436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12.1.1.1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Purpose</w:t>
      </w:r>
      <w:r>
        <w:tab/>
        <w:t>4241</w:t>
      </w:r>
    </w:p>
    <w:p w14:paraId="314774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12.1.1.2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Applicability of requirements</w:t>
      </w:r>
      <w:r>
        <w:tab/>
        <w:t>4241</w:t>
      </w:r>
    </w:p>
    <w:p w14:paraId="1D3AA7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12.1.1.3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Minimum Conformance Requirements</w:t>
      </w:r>
      <w:r>
        <w:tab/>
        <w:t>4241</w:t>
      </w:r>
    </w:p>
    <w:p w14:paraId="6E3AADD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12.1.1.4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Description</w:t>
      </w:r>
      <w:r>
        <w:tab/>
        <w:t>4241</w:t>
      </w:r>
    </w:p>
    <w:p w14:paraId="5C2C78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Initial Conditions</w:t>
      </w:r>
      <w:r>
        <w:tab/>
        <w:t>4241</w:t>
      </w:r>
    </w:p>
    <w:p w14:paraId="3105C4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Procedure</w:t>
      </w:r>
      <w:r>
        <w:tab/>
        <w:t>4242</w:t>
      </w:r>
    </w:p>
    <w:p w14:paraId="45454E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Message Contents</w:t>
      </w:r>
      <w:r>
        <w:tab/>
        <w:t>4242</w:t>
      </w:r>
    </w:p>
    <w:p w14:paraId="0EEAA3E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12.1.1.5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Requirement</w:t>
      </w:r>
      <w:r>
        <w:tab/>
        <w:t>4242</w:t>
      </w:r>
    </w:p>
    <w:p w14:paraId="5A9F407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V2X UE Transmission Timing Accuracy Test for SyncRef UE as Timing Reference</w:t>
      </w:r>
      <w:r>
        <w:tab/>
        <w:t>4243</w:t>
      </w:r>
    </w:p>
    <w:p w14:paraId="2A79FE9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Purpose</w:t>
      </w:r>
      <w:r>
        <w:tab/>
        <w:t>4243</w:t>
      </w:r>
    </w:p>
    <w:p w14:paraId="2529828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Applicability of requirements</w:t>
      </w:r>
      <w:r>
        <w:tab/>
        <w:t>4243</w:t>
      </w:r>
    </w:p>
    <w:p w14:paraId="44818FC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Minimum Conformance Requirements</w:t>
      </w:r>
      <w:r>
        <w:tab/>
        <w:t>4243</w:t>
      </w:r>
    </w:p>
    <w:p w14:paraId="397555C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Description</w:t>
      </w:r>
      <w:r>
        <w:tab/>
        <w:t>4244</w:t>
      </w:r>
    </w:p>
    <w:p w14:paraId="65688B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Initial Conditions</w:t>
      </w:r>
      <w:r>
        <w:tab/>
        <w:t>4244</w:t>
      </w:r>
    </w:p>
    <w:p w14:paraId="76C1A5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Procedure</w:t>
      </w:r>
      <w:r>
        <w:tab/>
        <w:t>4244</w:t>
      </w:r>
    </w:p>
    <w:p w14:paraId="7DFB30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Message Contents</w:t>
      </w:r>
      <w:r>
        <w:tab/>
        <w:t>4244</w:t>
      </w:r>
    </w:p>
    <w:p w14:paraId="288A494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Requirement</w:t>
      </w:r>
      <w:r>
        <w:tab/>
        <w:t>4246</w:t>
      </w:r>
    </w:p>
    <w:p w14:paraId="5C2A420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</w:t>
      </w:r>
      <w:r>
        <w:tab/>
        <w:t>4247</w:t>
      </w:r>
    </w:p>
    <w:p w14:paraId="5C33A51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12.2.1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4247</w:t>
      </w:r>
    </w:p>
    <w:p w14:paraId="4452279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4247</w:t>
      </w:r>
    </w:p>
    <w:p w14:paraId="1EC4E44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4247</w:t>
      </w:r>
    </w:p>
    <w:p w14:paraId="02775D2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4247</w:t>
      </w:r>
    </w:p>
    <w:p w14:paraId="383C77D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4248</w:t>
      </w:r>
    </w:p>
    <w:p w14:paraId="02CDEC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4248</w:t>
      </w:r>
    </w:p>
    <w:p w14:paraId="30FFEE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4249</w:t>
      </w:r>
    </w:p>
    <w:p w14:paraId="6572FD9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4249</w:t>
      </w:r>
    </w:p>
    <w:p w14:paraId="07769B6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4252</w:t>
      </w:r>
    </w:p>
    <w:p w14:paraId="6C34EF0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12.2.2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 for SyncRef UE as Timing Reference</w:t>
      </w:r>
      <w:r>
        <w:tab/>
        <w:t>4253</w:t>
      </w:r>
    </w:p>
    <w:p w14:paraId="45C297E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12.2.2.1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4253</w:t>
      </w:r>
    </w:p>
    <w:p w14:paraId="5549D0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12.2.2.2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4253</w:t>
      </w:r>
    </w:p>
    <w:p w14:paraId="0BC08F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12.2.2.3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4253</w:t>
      </w:r>
    </w:p>
    <w:p w14:paraId="75555FE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12.2.2.4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4254</w:t>
      </w:r>
    </w:p>
    <w:p w14:paraId="674C07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4254</w:t>
      </w:r>
    </w:p>
    <w:p w14:paraId="6AD2B98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4254</w:t>
      </w:r>
    </w:p>
    <w:p w14:paraId="31253D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4255</w:t>
      </w:r>
    </w:p>
    <w:p w14:paraId="7CBFAFF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12.2.2.5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4256</w:t>
      </w:r>
    </w:p>
    <w:p w14:paraId="60CE8B2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12.3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</w:t>
      </w:r>
      <w:r>
        <w:tab/>
        <w:t>4257</w:t>
      </w:r>
    </w:p>
    <w:p w14:paraId="6EBDD4F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12.3.1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GNSS configured as the highest priority</w:t>
      </w:r>
      <w:r>
        <w:tab/>
        <w:t>4257</w:t>
      </w:r>
    </w:p>
    <w:p w14:paraId="039F507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12.3.1.1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Purpose</w:t>
      </w:r>
      <w:r>
        <w:tab/>
        <w:t>4257</w:t>
      </w:r>
    </w:p>
    <w:p w14:paraId="11DD8A5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12.3.1.2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Applicability of requirements</w:t>
      </w:r>
      <w:r>
        <w:tab/>
        <w:t>4257</w:t>
      </w:r>
    </w:p>
    <w:p w14:paraId="7B11FC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12.3.1.3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Minimum Conformance Requirements</w:t>
      </w:r>
      <w:r>
        <w:tab/>
        <w:t>4257</w:t>
      </w:r>
    </w:p>
    <w:p w14:paraId="7BFEAE7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12.3.1.4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Description</w:t>
      </w:r>
      <w:r>
        <w:tab/>
        <w:t>4258</w:t>
      </w:r>
    </w:p>
    <w:p w14:paraId="747843A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lastRenderedPageBreak/>
        <w:t>12.3.1.4.1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Initial Conditions</w:t>
      </w:r>
      <w:r>
        <w:tab/>
        <w:t>4258</w:t>
      </w:r>
    </w:p>
    <w:p w14:paraId="44C752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Procedure</w:t>
      </w:r>
      <w:r>
        <w:tab/>
        <w:t>4259</w:t>
      </w:r>
    </w:p>
    <w:p w14:paraId="2DA493F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Message Contents</w:t>
      </w:r>
      <w:r>
        <w:tab/>
        <w:t>4260</w:t>
      </w:r>
    </w:p>
    <w:p w14:paraId="1DCD6E9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12.3.1.5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Requirement</w:t>
      </w:r>
      <w:r>
        <w:tab/>
        <w:t>4262</w:t>
      </w:r>
    </w:p>
    <w:p w14:paraId="6D18FE2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12.3.2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eNB configured as the highest priority</w:t>
      </w:r>
      <w:r>
        <w:tab/>
        <w:t>4264</w:t>
      </w:r>
    </w:p>
    <w:p w14:paraId="72DB3A2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12.3.2.1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Purpose</w:t>
      </w:r>
      <w:r>
        <w:tab/>
        <w:t>4264</w:t>
      </w:r>
    </w:p>
    <w:p w14:paraId="5F53645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12.3.2.2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Applicability of requirements</w:t>
      </w:r>
      <w:r>
        <w:tab/>
        <w:t>4264</w:t>
      </w:r>
    </w:p>
    <w:p w14:paraId="1D3DBDB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12.3.2.3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Minimum Conformance Requirements</w:t>
      </w:r>
      <w:r>
        <w:tab/>
        <w:t>4264</w:t>
      </w:r>
    </w:p>
    <w:p w14:paraId="64A3FA5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12.3.2.4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Description</w:t>
      </w:r>
      <w:r>
        <w:tab/>
        <w:t>4265</w:t>
      </w:r>
    </w:p>
    <w:p w14:paraId="01C77B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Initial Conditions</w:t>
      </w:r>
      <w:r>
        <w:tab/>
        <w:t>4265</w:t>
      </w:r>
    </w:p>
    <w:p w14:paraId="5CD7CC2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Procedure</w:t>
      </w:r>
      <w:r>
        <w:tab/>
        <w:t>4266</w:t>
      </w:r>
    </w:p>
    <w:p w14:paraId="5DC1060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Message Contents</w:t>
      </w:r>
      <w:r>
        <w:tab/>
        <w:t>4266</w:t>
      </w:r>
    </w:p>
    <w:p w14:paraId="511070E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12.3.2.5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Requirement</w:t>
      </w:r>
      <w:r>
        <w:tab/>
        <w:t>4268</w:t>
      </w:r>
    </w:p>
    <w:p w14:paraId="7EC79F7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12.4</w:t>
      </w:r>
      <w:r>
        <w:rPr>
          <w:rFonts w:ascii="Calibri" w:hAnsi="Calibri"/>
          <w:kern w:val="2"/>
          <w:sz w:val="24"/>
          <w:szCs w:val="24"/>
        </w:rPr>
        <w:tab/>
      </w:r>
      <w:r>
        <w:t>Congestion Control Measurement Test for V2X UE</w:t>
      </w:r>
      <w:r>
        <w:tab/>
        <w:t>4270</w:t>
      </w:r>
    </w:p>
    <w:p w14:paraId="4B3D5A6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Purpose</w:t>
      </w:r>
      <w:r>
        <w:tab/>
        <w:t>4270</w:t>
      </w:r>
    </w:p>
    <w:p w14:paraId="0BC1972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applicability</w:t>
      </w:r>
      <w:r>
        <w:tab/>
        <w:t>4270</w:t>
      </w:r>
    </w:p>
    <w:p w14:paraId="1CD0916E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Minimum conformance requirements</w:t>
      </w:r>
      <w:r>
        <w:tab/>
        <w:t>4270</w:t>
      </w:r>
    </w:p>
    <w:p w14:paraId="0867EFC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12.4.4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description</w:t>
      </w:r>
      <w:r>
        <w:tab/>
        <w:t>4270</w:t>
      </w:r>
    </w:p>
    <w:p w14:paraId="166624F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Initial conditions</w:t>
      </w:r>
      <w:r>
        <w:tab/>
        <w:t>4271</w:t>
      </w:r>
    </w:p>
    <w:p w14:paraId="67A6089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procedure</w:t>
      </w:r>
      <w:r>
        <w:tab/>
        <w:t>4272</w:t>
      </w:r>
    </w:p>
    <w:p w14:paraId="67A4DE1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Message contents</w:t>
      </w:r>
      <w:r>
        <w:tab/>
        <w:t>4272</w:t>
      </w:r>
    </w:p>
    <w:p w14:paraId="3AE9635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requirement</w:t>
      </w:r>
      <w:r>
        <w:tab/>
        <w:t>4274</w:t>
      </w:r>
    </w:p>
    <w:p w14:paraId="2694B68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12.5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Interruptions due to V2X Sidelink Communication</w:t>
      </w:r>
      <w:r>
        <w:tab/>
        <w:t>4275</w:t>
      </w:r>
    </w:p>
    <w:p w14:paraId="322C37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12.5.1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Purpose</w:t>
      </w:r>
      <w:r>
        <w:tab/>
        <w:t>4275</w:t>
      </w:r>
    </w:p>
    <w:p w14:paraId="654818C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12.5.2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Applicability of requirements</w:t>
      </w:r>
      <w:r>
        <w:tab/>
        <w:t>4275</w:t>
      </w:r>
    </w:p>
    <w:p w14:paraId="19EA7EB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12.5.3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Minimum Conformance Requirements</w:t>
      </w:r>
      <w:r>
        <w:tab/>
        <w:t>4275</w:t>
      </w:r>
    </w:p>
    <w:p w14:paraId="540B8A0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12.5.4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Description</w:t>
      </w:r>
      <w:r>
        <w:tab/>
        <w:t>4275</w:t>
      </w:r>
    </w:p>
    <w:p w14:paraId="59BAB85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Initial Conditions</w:t>
      </w:r>
      <w:r>
        <w:tab/>
        <w:t>4275</w:t>
      </w:r>
    </w:p>
    <w:p w14:paraId="6B3F736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Procedure</w:t>
      </w:r>
      <w:r>
        <w:tab/>
        <w:t>4277</w:t>
      </w:r>
    </w:p>
    <w:p w14:paraId="7C3AB8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Message Contents</w:t>
      </w:r>
      <w:r>
        <w:tab/>
        <w:t>4277</w:t>
      </w:r>
    </w:p>
    <w:p w14:paraId="73C85D0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12.5.5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Requirement</w:t>
      </w:r>
      <w:r>
        <w:tab/>
        <w:t>4278</w:t>
      </w:r>
    </w:p>
    <w:p w14:paraId="68A5F69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12.6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Measurement Test</w:t>
      </w:r>
      <w:r>
        <w:tab/>
        <w:t>4279</w:t>
      </w:r>
    </w:p>
    <w:p w14:paraId="41F0D97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12.6.1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PSSCH-RSRP measurements</w:t>
      </w:r>
      <w:r>
        <w:tab/>
        <w:t>4279</w:t>
      </w:r>
    </w:p>
    <w:p w14:paraId="4FD46ED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12.6.1.1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Purpose</w:t>
      </w:r>
      <w:r>
        <w:tab/>
        <w:t>4279</w:t>
      </w:r>
    </w:p>
    <w:p w14:paraId="23AC430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12.6.1.2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Applicability of requirements</w:t>
      </w:r>
      <w:r>
        <w:tab/>
        <w:t>4279</w:t>
      </w:r>
    </w:p>
    <w:p w14:paraId="2294747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12.6.1.3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Minimum Conformance Requirements</w:t>
      </w:r>
      <w:r>
        <w:tab/>
        <w:t>4280</w:t>
      </w:r>
    </w:p>
    <w:p w14:paraId="34446B3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12.6.1.4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Description</w:t>
      </w:r>
      <w:r>
        <w:tab/>
        <w:t>4280</w:t>
      </w:r>
    </w:p>
    <w:p w14:paraId="3FD21E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Initial Conditions</w:t>
      </w:r>
      <w:r>
        <w:tab/>
        <w:t>4280</w:t>
      </w:r>
    </w:p>
    <w:p w14:paraId="7AE7438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Procedure</w:t>
      </w:r>
      <w:r>
        <w:tab/>
        <w:t>4281</w:t>
      </w:r>
    </w:p>
    <w:p w14:paraId="151731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Message Contents</w:t>
      </w:r>
      <w:r>
        <w:tab/>
        <w:t>4281</w:t>
      </w:r>
    </w:p>
    <w:p w14:paraId="35E2D91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12.6.1.5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Requirement</w:t>
      </w:r>
      <w:r>
        <w:tab/>
        <w:t>4283</w:t>
      </w:r>
    </w:p>
    <w:p w14:paraId="5AB0181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12.6.2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S-RSSI measurements</w:t>
      </w:r>
      <w:r>
        <w:tab/>
        <w:t>4284</w:t>
      </w:r>
    </w:p>
    <w:p w14:paraId="3098C2B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12.6.2.1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Purpose</w:t>
      </w:r>
      <w:r>
        <w:tab/>
        <w:t>4284</w:t>
      </w:r>
    </w:p>
    <w:p w14:paraId="6F7274D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12.6.2.2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Applicability of requirements</w:t>
      </w:r>
      <w:r>
        <w:tab/>
        <w:t>4284</w:t>
      </w:r>
    </w:p>
    <w:p w14:paraId="14FA3DB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12.6.2.3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Minimum Conformance Requirements</w:t>
      </w:r>
      <w:r>
        <w:tab/>
        <w:t>4284</w:t>
      </w:r>
    </w:p>
    <w:p w14:paraId="5F1D8F6F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12.6.2.4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Description</w:t>
      </w:r>
      <w:r>
        <w:tab/>
        <w:t>4284</w:t>
      </w:r>
    </w:p>
    <w:p w14:paraId="0C1470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Initial Conditions</w:t>
      </w:r>
      <w:r>
        <w:tab/>
        <w:t>4284</w:t>
      </w:r>
    </w:p>
    <w:p w14:paraId="073B8CF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Test Procedure</w:t>
      </w:r>
      <w:r>
        <w:tab/>
        <w:t>4286</w:t>
      </w:r>
    </w:p>
    <w:p w14:paraId="129B5A5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snapToGrid w:val="0"/>
          <w:kern w:val="2"/>
        </w:rPr>
        <w:t>Message Contents</w:t>
      </w:r>
      <w:r>
        <w:tab/>
        <w:t>4286</w:t>
      </w:r>
    </w:p>
    <w:p w14:paraId="6CE56C1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Batang"/>
        </w:rPr>
        <w:t>12.6.2.5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Batang"/>
        </w:rPr>
        <w:t>Test Requirement</w:t>
      </w:r>
      <w:r>
        <w:tab/>
        <w:t>4288</w:t>
      </w:r>
    </w:p>
    <w:p w14:paraId="38704F79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>E-UTRAN Standalone Tests for UE Category NB for Satellite Access</w:t>
      </w:r>
      <w:r>
        <w:tab/>
        <w:t>4289</w:t>
      </w:r>
    </w:p>
    <w:p w14:paraId="47A5B9E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13.1</w:t>
      </w:r>
      <w:r>
        <w:rPr>
          <w:rFonts w:ascii="Calibri" w:hAnsi="Calibri"/>
          <w:kern w:val="2"/>
          <w:sz w:val="24"/>
          <w:szCs w:val="24"/>
        </w:rPr>
        <w:tab/>
      </w:r>
      <w:r>
        <w:t>RRC_IDLE state for satellite access</w:t>
      </w:r>
      <w:r>
        <w:tab/>
        <w:t>4289</w:t>
      </w:r>
    </w:p>
    <w:p w14:paraId="3BD906A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13.1.1</w:t>
      </w:r>
      <w:r>
        <w:rPr>
          <w:rFonts w:ascii="Calibri" w:hAnsi="Calibri"/>
          <w:kern w:val="2"/>
          <w:sz w:val="24"/>
          <w:szCs w:val="24"/>
        </w:rPr>
        <w:tab/>
      </w:r>
      <w:r>
        <w:t>Cell re-selection for Satellite Access</w:t>
      </w:r>
      <w:r>
        <w:tab/>
        <w:t>4289</w:t>
      </w:r>
    </w:p>
    <w:p w14:paraId="0FE09ED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13.1.1.1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</w:t>
      </w:r>
      <w:r>
        <w:tab/>
        <w:t>4289</w:t>
      </w:r>
    </w:p>
    <w:p w14:paraId="373B639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4289</w:t>
      </w:r>
    </w:p>
    <w:p w14:paraId="7C6899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4289</w:t>
      </w:r>
    </w:p>
    <w:p w14:paraId="53E3460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CA4F9C">
        <w:rPr>
          <w:rFonts w:ascii="Calibri" w:hAnsi="Calibri"/>
        </w:rPr>
        <w:t>.</w:t>
      </w:r>
      <w:r>
        <w:t>1</w:t>
      </w:r>
      <w:r w:rsidRPr="00CA4F9C">
        <w:rPr>
          <w:rFonts w:ascii="Calibri" w:hAnsi="Calibri"/>
        </w:rPr>
        <w:t>.</w:t>
      </w:r>
      <w:r>
        <w:t>1</w:t>
      </w:r>
      <w:r w:rsidRPr="00CA4F9C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4289</w:t>
      </w:r>
    </w:p>
    <w:p w14:paraId="5101F12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4290</w:t>
      </w:r>
    </w:p>
    <w:p w14:paraId="528E308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4292</w:t>
      </w:r>
    </w:p>
    <w:p w14:paraId="33E78095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13.1.1.1_1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for GSO and NGSO</w:t>
      </w:r>
      <w:r>
        <w:tab/>
        <w:t>4294</w:t>
      </w:r>
    </w:p>
    <w:p w14:paraId="533CA5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4294</w:t>
      </w:r>
    </w:p>
    <w:p w14:paraId="5894C4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4294</w:t>
      </w:r>
    </w:p>
    <w:p w14:paraId="5E36039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4294</w:t>
      </w:r>
    </w:p>
    <w:p w14:paraId="5935195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4294</w:t>
      </w:r>
    </w:p>
    <w:p w14:paraId="6519014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4296</w:t>
      </w:r>
    </w:p>
    <w:p w14:paraId="0B5209B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13.1.1.2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</w:t>
      </w:r>
      <w:r>
        <w:tab/>
        <w:t>4296</w:t>
      </w:r>
    </w:p>
    <w:p w14:paraId="654C331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4296</w:t>
      </w:r>
    </w:p>
    <w:p w14:paraId="375098E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4296</w:t>
      </w:r>
    </w:p>
    <w:p w14:paraId="2A069B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CA4F9C">
        <w:rPr>
          <w:rFonts w:ascii="Calibri" w:hAnsi="Calibri"/>
        </w:rPr>
        <w:t>.</w:t>
      </w:r>
      <w:r>
        <w:t>1</w:t>
      </w:r>
      <w:r w:rsidRPr="00CA4F9C">
        <w:rPr>
          <w:rFonts w:ascii="Calibri" w:hAnsi="Calibri"/>
        </w:rPr>
        <w:t>.</w:t>
      </w:r>
      <w:r>
        <w:t>1</w:t>
      </w:r>
      <w:r w:rsidRPr="00CA4F9C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4296</w:t>
      </w:r>
    </w:p>
    <w:p w14:paraId="5A867A3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CA4F9C">
        <w:rPr>
          <w:rFonts w:ascii="Calibri" w:hAnsi="Calibri"/>
        </w:rPr>
        <w:t>.</w:t>
      </w:r>
      <w:r>
        <w:t>1</w:t>
      </w:r>
      <w:r w:rsidRPr="00CA4F9C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4298</w:t>
      </w:r>
    </w:p>
    <w:p w14:paraId="740AADD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4300</w:t>
      </w:r>
    </w:p>
    <w:p w14:paraId="58BB537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13.1.1.2_1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 for GSO and NGSO</w:t>
      </w:r>
      <w:r>
        <w:tab/>
        <w:t>4302</w:t>
      </w:r>
    </w:p>
    <w:p w14:paraId="257CDD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4302</w:t>
      </w:r>
    </w:p>
    <w:p w14:paraId="423D2F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4302</w:t>
      </w:r>
    </w:p>
    <w:p w14:paraId="4060D2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4302</w:t>
      </w:r>
    </w:p>
    <w:p w14:paraId="5D6DB85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4302</w:t>
      </w:r>
    </w:p>
    <w:p w14:paraId="5546919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4304</w:t>
      </w:r>
    </w:p>
    <w:p w14:paraId="0F4C247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13.1.1.3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</w:t>
      </w:r>
      <w:r>
        <w:tab/>
        <w:t>4304</w:t>
      </w:r>
    </w:p>
    <w:p w14:paraId="77200E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4304</w:t>
      </w:r>
    </w:p>
    <w:p w14:paraId="23E858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4304</w:t>
      </w:r>
    </w:p>
    <w:p w14:paraId="239199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4304</w:t>
      </w:r>
    </w:p>
    <w:p w14:paraId="23BAE7E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CA4F9C">
        <w:rPr>
          <w:rFonts w:ascii="Calibri" w:eastAsia="Calibri" w:hAnsi="Calibri"/>
        </w:rPr>
        <w:t>.</w:t>
      </w:r>
      <w:r>
        <w:t>1</w:t>
      </w:r>
      <w:r w:rsidRPr="00CA4F9C">
        <w:rPr>
          <w:rFonts w:ascii="Calibri" w:eastAsia="Calibri" w:hAnsi="Calibri"/>
        </w:rPr>
        <w:t>.</w:t>
      </w:r>
      <w:r>
        <w:t>1</w:t>
      </w:r>
      <w:r w:rsidRPr="00CA4F9C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4305</w:t>
      </w:r>
    </w:p>
    <w:p w14:paraId="545F039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4308</w:t>
      </w:r>
    </w:p>
    <w:p w14:paraId="5C19E26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13.1.1.3_1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 for GSO and NGSO</w:t>
      </w:r>
      <w:r>
        <w:tab/>
        <w:t>4310</w:t>
      </w:r>
    </w:p>
    <w:p w14:paraId="680F00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4310</w:t>
      </w:r>
    </w:p>
    <w:p w14:paraId="2281D7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4310</w:t>
      </w:r>
    </w:p>
    <w:p w14:paraId="6A438E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4310</w:t>
      </w:r>
    </w:p>
    <w:p w14:paraId="3CBCEF6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4310</w:t>
      </w:r>
    </w:p>
    <w:p w14:paraId="373A09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4313</w:t>
      </w:r>
    </w:p>
    <w:p w14:paraId="487948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13.1.1.4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Inter frequency case for UE Category NB1 Standalone mode in normal coverage</w:t>
      </w:r>
      <w:r>
        <w:tab/>
        <w:t>4313</w:t>
      </w:r>
    </w:p>
    <w:p w14:paraId="6FF18D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4313</w:t>
      </w:r>
    </w:p>
    <w:p w14:paraId="20C259A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4313</w:t>
      </w:r>
    </w:p>
    <w:p w14:paraId="5AF564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</w:t>
      </w:r>
      <w:r w:rsidRPr="00CA4F9C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CA4F9C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CA4F9C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4313</w:t>
      </w:r>
    </w:p>
    <w:p w14:paraId="132176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4314</w:t>
      </w:r>
    </w:p>
    <w:p w14:paraId="05CA52C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4316</w:t>
      </w:r>
    </w:p>
    <w:p w14:paraId="3DD661D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13.1.1.5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enhanced coverage, location-based cell reselection for NGSO</w:t>
      </w:r>
      <w:r>
        <w:tab/>
        <w:t>4318</w:t>
      </w:r>
    </w:p>
    <w:p w14:paraId="6473CB1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4318</w:t>
      </w:r>
    </w:p>
    <w:p w14:paraId="49424F3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4318</w:t>
      </w:r>
    </w:p>
    <w:p w14:paraId="0FE5335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4318</w:t>
      </w:r>
    </w:p>
    <w:p w14:paraId="66EE717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4319</w:t>
      </w:r>
    </w:p>
    <w:p w14:paraId="648376D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4320</w:t>
      </w:r>
    </w:p>
    <w:p w14:paraId="2272C7B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13.1.1.6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Inter frequency case for UE Category NB1 Standalone mode in enhanced coverage, time-based cell reselection for NGSO</w:t>
      </w:r>
      <w:r>
        <w:tab/>
        <w:t>4322</w:t>
      </w:r>
    </w:p>
    <w:p w14:paraId="28644E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4322</w:t>
      </w:r>
    </w:p>
    <w:p w14:paraId="2B127C9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4322</w:t>
      </w:r>
    </w:p>
    <w:p w14:paraId="7F42BE7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4322</w:t>
      </w:r>
    </w:p>
    <w:p w14:paraId="3E90CC1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4323</w:t>
      </w:r>
    </w:p>
    <w:p w14:paraId="53F3776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4325</w:t>
      </w:r>
    </w:p>
    <w:p w14:paraId="3E39C3A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13.3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 for satellite access</w:t>
      </w:r>
      <w:r>
        <w:tab/>
        <w:t>4327</w:t>
      </w:r>
    </w:p>
    <w:p w14:paraId="4914A25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13.3.1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 for satellite access</w:t>
      </w:r>
      <w:r>
        <w:tab/>
        <w:t>4327</w:t>
      </w:r>
    </w:p>
    <w:p w14:paraId="37A47298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13.3.1.1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</w:t>
      </w:r>
      <w:r>
        <w:tab/>
        <w:t>4327</w:t>
      </w:r>
    </w:p>
    <w:p w14:paraId="3ACCF14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4327</w:t>
      </w:r>
    </w:p>
    <w:p w14:paraId="63513C9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4327</w:t>
      </w:r>
    </w:p>
    <w:p w14:paraId="3E8F044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13.3.1.1.3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4327</w:t>
      </w:r>
    </w:p>
    <w:p w14:paraId="0FA3652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4327</w:t>
      </w:r>
    </w:p>
    <w:p w14:paraId="0A6BF80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4328</w:t>
      </w:r>
    </w:p>
    <w:p w14:paraId="6B164E1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4329</w:t>
      </w:r>
    </w:p>
    <w:p w14:paraId="51BE179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4329</w:t>
      </w:r>
    </w:p>
    <w:p w14:paraId="049B592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4329</w:t>
      </w:r>
    </w:p>
    <w:p w14:paraId="56B8764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13.3.1.1_1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HD-FDD Intra-frequency RRC Re-establishment for UE category NB1 in Standalone mode under normal coverage for GSO and NGSO</w:t>
      </w:r>
      <w:r>
        <w:tab/>
        <w:t>4330</w:t>
      </w:r>
    </w:p>
    <w:p w14:paraId="7D9E49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4331</w:t>
      </w:r>
    </w:p>
    <w:p w14:paraId="3C70C7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4331</w:t>
      </w:r>
    </w:p>
    <w:p w14:paraId="4D922BE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4331</w:t>
      </w:r>
    </w:p>
    <w:p w14:paraId="7BAAE40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4331</w:t>
      </w:r>
    </w:p>
    <w:p w14:paraId="65FAD9B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4331</w:t>
      </w:r>
    </w:p>
    <w:p w14:paraId="637E9D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4332</w:t>
      </w:r>
    </w:p>
    <w:p w14:paraId="0B6503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4332</w:t>
      </w:r>
    </w:p>
    <w:p w14:paraId="3D56CE2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4332</w:t>
      </w:r>
    </w:p>
    <w:p w14:paraId="462FDF2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4332</w:t>
      </w:r>
    </w:p>
    <w:p w14:paraId="35908F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4332</w:t>
      </w:r>
    </w:p>
    <w:p w14:paraId="05F0DF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4332</w:t>
      </w:r>
    </w:p>
    <w:p w14:paraId="04B2CF7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4332</w:t>
      </w:r>
    </w:p>
    <w:p w14:paraId="5ACD90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4333</w:t>
      </w:r>
    </w:p>
    <w:p w14:paraId="1B2C4B0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4333</w:t>
      </w:r>
    </w:p>
    <w:p w14:paraId="0D47E41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4334</w:t>
      </w:r>
    </w:p>
    <w:p w14:paraId="1A05892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4334</w:t>
      </w:r>
    </w:p>
    <w:p w14:paraId="616AF48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4335</w:t>
      </w:r>
    </w:p>
    <w:p w14:paraId="5F34DA8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2_1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enhanced coverage for GSO and NGSO</w:t>
      </w:r>
      <w:r>
        <w:tab/>
        <w:t>4336</w:t>
      </w:r>
    </w:p>
    <w:p w14:paraId="09B153C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4336</w:t>
      </w:r>
    </w:p>
    <w:p w14:paraId="72E8AD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4336</w:t>
      </w:r>
    </w:p>
    <w:p w14:paraId="635997E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4336</w:t>
      </w:r>
    </w:p>
    <w:p w14:paraId="7F2595E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4336</w:t>
      </w:r>
    </w:p>
    <w:p w14:paraId="5FF43A4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4336</w:t>
      </w:r>
    </w:p>
    <w:p w14:paraId="376C5F6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4337</w:t>
      </w:r>
    </w:p>
    <w:p w14:paraId="5393DE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4337</w:t>
      </w:r>
    </w:p>
    <w:p w14:paraId="6AD78B7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4337</w:t>
      </w:r>
    </w:p>
    <w:p w14:paraId="6A0ED7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13.3.1.3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HD-FDD Int</w:t>
      </w:r>
      <w:r>
        <w:rPr>
          <w:lang w:eastAsia="zh-TW"/>
        </w:rPr>
        <w:t>er</w:t>
      </w:r>
      <w:r w:rsidRPr="00CA4F9C">
        <w:rPr>
          <w:rFonts w:eastAsia="SimSun"/>
        </w:rPr>
        <w:t xml:space="preserve">-frequency RRC Re-establishment for UE category NB1 in Standalone mode under </w:t>
      </w:r>
      <w:r w:rsidRPr="00CA4F9C">
        <w:rPr>
          <w:rFonts w:eastAsia="SimSun"/>
          <w:lang w:eastAsia="zh-TW"/>
        </w:rPr>
        <w:t>enhanced</w:t>
      </w:r>
      <w:r w:rsidRPr="00CA4F9C">
        <w:rPr>
          <w:rFonts w:eastAsia="SimSun"/>
        </w:rPr>
        <w:t xml:space="preserve"> coverage</w:t>
      </w:r>
      <w:r>
        <w:tab/>
        <w:t>4337</w:t>
      </w:r>
    </w:p>
    <w:p w14:paraId="5661F65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4337</w:t>
      </w:r>
    </w:p>
    <w:p w14:paraId="0733963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4337</w:t>
      </w:r>
    </w:p>
    <w:p w14:paraId="61174B9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4337</w:t>
      </w:r>
    </w:p>
    <w:p w14:paraId="55BBF13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4338</w:t>
      </w:r>
    </w:p>
    <w:p w14:paraId="2621B38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4338</w:t>
      </w:r>
    </w:p>
    <w:p w14:paraId="75F0449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4339</w:t>
      </w:r>
    </w:p>
    <w:p w14:paraId="1D85125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13.3.</w:t>
      </w:r>
      <w:r w:rsidRPr="00CA4F9C">
        <w:rPr>
          <w:rFonts w:eastAsia="SimSun"/>
          <w:lang w:eastAsia="zh-CN"/>
        </w:rPr>
        <w:t>1</w:t>
      </w:r>
      <w:r w:rsidRPr="00CA4F9C">
        <w:rPr>
          <w:rFonts w:eastAsia="SimSun"/>
        </w:rPr>
        <w:t>.3.4.3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Message contents</w:t>
      </w:r>
      <w:r>
        <w:tab/>
        <w:t>4340</w:t>
      </w:r>
    </w:p>
    <w:p w14:paraId="151CEB8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13.3.</w:t>
      </w:r>
      <w:r w:rsidRPr="00CA4F9C">
        <w:rPr>
          <w:rFonts w:eastAsia="SimSun"/>
          <w:lang w:eastAsia="zh-CN"/>
        </w:rPr>
        <w:t>1</w:t>
      </w:r>
      <w:r w:rsidRPr="00CA4F9C">
        <w:rPr>
          <w:rFonts w:eastAsia="SimSun"/>
        </w:rPr>
        <w:t>.3.5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requirement</w:t>
      </w:r>
      <w:r>
        <w:tab/>
        <w:t>4340</w:t>
      </w:r>
    </w:p>
    <w:p w14:paraId="1184205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13.3.2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 for Satellite Access</w:t>
      </w:r>
      <w:r>
        <w:tab/>
        <w:t>4341</w:t>
      </w:r>
    </w:p>
    <w:p w14:paraId="14D966FA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13.3.2.1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normal coverage</w:t>
      </w:r>
      <w:r>
        <w:tab/>
        <w:t>4341</w:t>
      </w:r>
    </w:p>
    <w:p w14:paraId="73502F3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13.3.2.1.1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4341</w:t>
      </w:r>
    </w:p>
    <w:p w14:paraId="6630BCE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4341</w:t>
      </w:r>
    </w:p>
    <w:p w14:paraId="76CCCFD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4341</w:t>
      </w:r>
    </w:p>
    <w:p w14:paraId="2A4EAC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4342</w:t>
      </w:r>
    </w:p>
    <w:p w14:paraId="273976F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13.3.2.2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Enhanced Coverage</w:t>
      </w:r>
      <w:r>
        <w:tab/>
        <w:t>4350</w:t>
      </w:r>
    </w:p>
    <w:p w14:paraId="629693E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13.3.2.2.1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4350</w:t>
      </w:r>
    </w:p>
    <w:p w14:paraId="45B44C5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4350</w:t>
      </w:r>
    </w:p>
    <w:p w14:paraId="30E1C6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4350</w:t>
      </w:r>
    </w:p>
    <w:p w14:paraId="60966ED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4351</w:t>
      </w:r>
    </w:p>
    <w:p w14:paraId="0626F9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4356</w:t>
      </w:r>
    </w:p>
    <w:p w14:paraId="20325A1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13.3.2.3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Standalone mode in Enhanced Coverage</w:t>
      </w:r>
      <w:r>
        <w:tab/>
        <w:t>4359</w:t>
      </w:r>
    </w:p>
    <w:p w14:paraId="46B5F76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13.3.2.3.1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purpose</w:t>
      </w:r>
      <w:r>
        <w:tab/>
        <w:t>4359</w:t>
      </w:r>
    </w:p>
    <w:p w14:paraId="4DE1BB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4359</w:t>
      </w:r>
    </w:p>
    <w:p w14:paraId="67DE6D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4359</w:t>
      </w:r>
    </w:p>
    <w:p w14:paraId="5B1E8B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4360</w:t>
      </w:r>
    </w:p>
    <w:p w14:paraId="3DD990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4364</w:t>
      </w:r>
    </w:p>
    <w:p w14:paraId="5E87706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13.4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characteristics for satellite access</w:t>
      </w:r>
      <w:r>
        <w:tab/>
        <w:t>4367</w:t>
      </w:r>
    </w:p>
    <w:p w14:paraId="0CF01D7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 for satellite access</w:t>
      </w:r>
      <w:r>
        <w:tab/>
        <w:t>4367</w:t>
      </w:r>
    </w:p>
    <w:p w14:paraId="72A68C2E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13.4.1.1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normal coverage for Satellite Access</w:t>
      </w:r>
      <w:r>
        <w:tab/>
        <w:t>4367</w:t>
      </w:r>
    </w:p>
    <w:p w14:paraId="7A5CC4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4367</w:t>
      </w:r>
    </w:p>
    <w:p w14:paraId="53F9FB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4367</w:t>
      </w:r>
    </w:p>
    <w:p w14:paraId="383EB2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4367</w:t>
      </w:r>
    </w:p>
    <w:p w14:paraId="58614AC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4368</w:t>
      </w:r>
    </w:p>
    <w:p w14:paraId="277EF43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4371</w:t>
      </w:r>
    </w:p>
    <w:p w14:paraId="4C6A8FE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13.4.1.2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for Satellite Access</w:t>
      </w:r>
      <w:r>
        <w:tab/>
        <w:t>4372</w:t>
      </w:r>
    </w:p>
    <w:p w14:paraId="2F1E9EA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4372</w:t>
      </w:r>
    </w:p>
    <w:p w14:paraId="44B9466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4372</w:t>
      </w:r>
    </w:p>
    <w:p w14:paraId="12CFDB0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4372</w:t>
      </w:r>
    </w:p>
    <w:p w14:paraId="4B12790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4373</w:t>
      </w:r>
    </w:p>
    <w:p w14:paraId="1EBADB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4376</w:t>
      </w:r>
    </w:p>
    <w:p w14:paraId="0194557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13.4.1.3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4377</w:t>
      </w:r>
    </w:p>
    <w:p w14:paraId="329F70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4377</w:t>
      </w:r>
    </w:p>
    <w:p w14:paraId="29A9CAC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4377</w:t>
      </w:r>
    </w:p>
    <w:p w14:paraId="71D572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4377</w:t>
      </w:r>
    </w:p>
    <w:p w14:paraId="249C22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4378</w:t>
      </w:r>
    </w:p>
    <w:p w14:paraId="14E5A3E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4380</w:t>
      </w:r>
    </w:p>
    <w:p w14:paraId="48CECA3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 for satellite access</w:t>
      </w:r>
      <w:r>
        <w:tab/>
        <w:t>4381</w:t>
      </w:r>
    </w:p>
    <w:p w14:paraId="403050E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13.4.2.1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UE Category NB1 in Standalone Mode under Normal Coverage for Satellite Access</w:t>
      </w:r>
      <w:r>
        <w:tab/>
        <w:t>4381</w:t>
      </w:r>
    </w:p>
    <w:p w14:paraId="189CC5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4381</w:t>
      </w:r>
    </w:p>
    <w:p w14:paraId="5154647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4381</w:t>
      </w:r>
    </w:p>
    <w:p w14:paraId="2D9E9DF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4381</w:t>
      </w:r>
    </w:p>
    <w:p w14:paraId="391FE9A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4382</w:t>
      </w:r>
    </w:p>
    <w:p w14:paraId="1854418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4385</w:t>
      </w:r>
    </w:p>
    <w:p w14:paraId="7361B96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13.4.2.2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4386</w:t>
      </w:r>
    </w:p>
    <w:p w14:paraId="071329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en-US"/>
        </w:rPr>
        <w:t>Test purpose</w:t>
      </w:r>
      <w:r>
        <w:tab/>
        <w:t>4386</w:t>
      </w:r>
    </w:p>
    <w:p w14:paraId="053074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en-US"/>
        </w:rPr>
        <w:t>Test applicability</w:t>
      </w:r>
      <w:r>
        <w:tab/>
        <w:t>4386</w:t>
      </w:r>
    </w:p>
    <w:p w14:paraId="2EE0246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en-US"/>
        </w:rPr>
        <w:t>Minimum conformance requirements</w:t>
      </w:r>
      <w:r>
        <w:tab/>
        <w:t>4386</w:t>
      </w:r>
    </w:p>
    <w:p w14:paraId="67E0966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en-US"/>
        </w:rPr>
        <w:t>Test description</w:t>
      </w:r>
      <w:r>
        <w:tab/>
        <w:t>4386</w:t>
      </w:r>
    </w:p>
    <w:p w14:paraId="2DF695E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en-US"/>
        </w:rPr>
        <w:t>Test requirement</w:t>
      </w:r>
      <w:r>
        <w:tab/>
        <w:t>4389</w:t>
      </w:r>
    </w:p>
    <w:p w14:paraId="67E0B5D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13.4.3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 for satellite access</w:t>
      </w:r>
      <w:r>
        <w:tab/>
        <w:t>4390</w:t>
      </w:r>
    </w:p>
    <w:p w14:paraId="32AE23C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4390</w:t>
      </w:r>
    </w:p>
    <w:p w14:paraId="5D9E3A4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4390</w:t>
      </w:r>
    </w:p>
    <w:p w14:paraId="1A2E216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4390</w:t>
      </w:r>
    </w:p>
    <w:p w14:paraId="76C4A9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4390</w:t>
      </w:r>
    </w:p>
    <w:p w14:paraId="71B177E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4391</w:t>
      </w:r>
    </w:p>
    <w:p w14:paraId="4051BF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4395</w:t>
      </w:r>
    </w:p>
    <w:p w14:paraId="1B31F7F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4396</w:t>
      </w:r>
    </w:p>
    <w:p w14:paraId="6703264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4396</w:t>
      </w:r>
    </w:p>
    <w:p w14:paraId="7EDF96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4396</w:t>
      </w:r>
    </w:p>
    <w:p w14:paraId="629050C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4396</w:t>
      </w:r>
    </w:p>
    <w:p w14:paraId="5576B5E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4397</w:t>
      </w:r>
    </w:p>
    <w:p w14:paraId="462C7AA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4401</w:t>
      </w:r>
    </w:p>
    <w:p w14:paraId="336AA44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lastRenderedPageBreak/>
        <w:t>13.4.3.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4402</w:t>
      </w:r>
    </w:p>
    <w:p w14:paraId="1D2BF29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4402</w:t>
      </w:r>
    </w:p>
    <w:p w14:paraId="3A0614F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4402</w:t>
      </w:r>
    </w:p>
    <w:p w14:paraId="165F5BF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4402</w:t>
      </w:r>
    </w:p>
    <w:p w14:paraId="6356EAF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4403</w:t>
      </w:r>
    </w:p>
    <w:p w14:paraId="1880EB5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4407</w:t>
      </w:r>
    </w:p>
    <w:p w14:paraId="24D1016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4408</w:t>
      </w:r>
    </w:p>
    <w:p w14:paraId="012FD1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4408</w:t>
      </w:r>
    </w:p>
    <w:p w14:paraId="227ED94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4408</w:t>
      </w:r>
    </w:p>
    <w:p w14:paraId="7762A7D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4408</w:t>
      </w:r>
    </w:p>
    <w:p w14:paraId="1ECD3AF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4408</w:t>
      </w:r>
    </w:p>
    <w:p w14:paraId="425C920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4412</w:t>
      </w:r>
    </w:p>
    <w:p w14:paraId="745A6D54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4414</w:t>
      </w:r>
    </w:p>
    <w:p w14:paraId="4C21337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4414</w:t>
      </w:r>
    </w:p>
    <w:p w14:paraId="30C0312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4414</w:t>
      </w:r>
    </w:p>
    <w:p w14:paraId="58296AB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4414</w:t>
      </w:r>
    </w:p>
    <w:p w14:paraId="47F0FE3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4414</w:t>
      </w:r>
    </w:p>
    <w:p w14:paraId="0355AC9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4417</w:t>
      </w:r>
    </w:p>
    <w:p w14:paraId="08CA2B0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4418</w:t>
      </w:r>
    </w:p>
    <w:p w14:paraId="4EE1FBD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4418</w:t>
      </w:r>
    </w:p>
    <w:p w14:paraId="4E8765C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4418</w:t>
      </w:r>
    </w:p>
    <w:p w14:paraId="3B5995F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4419</w:t>
      </w:r>
    </w:p>
    <w:p w14:paraId="76DAB71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4419</w:t>
      </w:r>
    </w:p>
    <w:p w14:paraId="3FAEB41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4422</w:t>
      </w:r>
    </w:p>
    <w:p w14:paraId="2C3F9B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4423</w:t>
      </w:r>
    </w:p>
    <w:p w14:paraId="1F49630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4423</w:t>
      </w:r>
    </w:p>
    <w:p w14:paraId="5D684BD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4424</w:t>
      </w:r>
    </w:p>
    <w:p w14:paraId="0533856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4424</w:t>
      </w:r>
    </w:p>
    <w:p w14:paraId="2492712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4424</w:t>
      </w:r>
    </w:p>
    <w:p w14:paraId="210BB4B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4427</w:t>
      </w:r>
    </w:p>
    <w:p w14:paraId="5921B31D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4428</w:t>
      </w:r>
    </w:p>
    <w:p w14:paraId="7CE154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4428</w:t>
      </w:r>
    </w:p>
    <w:p w14:paraId="6B709AD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4428</w:t>
      </w:r>
    </w:p>
    <w:p w14:paraId="59F1CBD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4429</w:t>
      </w:r>
    </w:p>
    <w:p w14:paraId="2C26539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4429</w:t>
      </w:r>
    </w:p>
    <w:p w14:paraId="5562C40A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4432</w:t>
      </w:r>
    </w:p>
    <w:p w14:paraId="4907A63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</w:t>
      </w:r>
      <w:r w:rsidRPr="00CA4F9C">
        <w:rPr>
          <w:rFonts w:eastAsia="SimSun"/>
          <w:lang w:eastAsia="zh-CN"/>
        </w:rPr>
        <w:t>3</w:t>
      </w:r>
      <w:r>
        <w:t>.</w:t>
      </w:r>
      <w:r w:rsidRPr="00CA4F9C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 procedures in RRC_CONNECTED state for UE category NB1 for satellite access</w:t>
      </w:r>
      <w:r>
        <w:tab/>
        <w:t>4433</w:t>
      </w:r>
    </w:p>
    <w:p w14:paraId="457FC1F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CA4F9C">
        <w:rPr>
          <w:rFonts w:eastAsia="SimSun"/>
          <w:lang w:eastAsia="zh-CN"/>
        </w:rPr>
        <w:t>3</w:t>
      </w:r>
      <w:r>
        <w:t>.</w:t>
      </w:r>
      <w:r w:rsidRPr="00CA4F9C">
        <w:rPr>
          <w:rFonts w:eastAsia="SimSun"/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neighbour cell measurement for UE category NB1 in standalone mode under normal coverage for Satellite Access</w:t>
      </w:r>
      <w:r>
        <w:tab/>
        <w:t>4433</w:t>
      </w:r>
    </w:p>
    <w:p w14:paraId="514075C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CA4F9C">
        <w:rPr>
          <w:rFonts w:eastAsia="SimSun"/>
          <w:lang w:eastAsia="zh-CN"/>
        </w:rPr>
        <w:t>3</w:t>
      </w:r>
      <w:r>
        <w:t>.</w:t>
      </w:r>
      <w:r w:rsidRPr="00CA4F9C">
        <w:rPr>
          <w:rFonts w:eastAsia="SimSun"/>
          <w:lang w:eastAsia="zh-CN"/>
        </w:rPr>
        <w:t>5</w:t>
      </w:r>
      <w:r>
        <w:t>.</w:t>
      </w:r>
      <w:r w:rsidRPr="00CA4F9C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HD-FDD Inter-frequency neighbour cell measurement for UE category NB1 in standalone mode under normal coverage for Satellite Access</w:t>
      </w:r>
      <w:r>
        <w:tab/>
        <w:t>4438</w:t>
      </w:r>
    </w:p>
    <w:p w14:paraId="30F3E9E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CA4F9C">
        <w:rPr>
          <w:rFonts w:eastAsia="SimSun"/>
          <w:lang w:eastAsia="zh-CN"/>
        </w:rPr>
        <w:t>3</w:t>
      </w:r>
      <w:r>
        <w:t>.</w:t>
      </w:r>
      <w:r w:rsidRPr="00CA4F9C">
        <w:rPr>
          <w:rFonts w:eastAsia="SimSun"/>
          <w:lang w:eastAsia="zh-CN"/>
        </w:rPr>
        <w:t>5</w:t>
      </w:r>
      <w:r>
        <w:t>.</w:t>
      </w:r>
      <w:r w:rsidRPr="00CA4F9C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location-based neighbour cell measurement for UE category NB1 in standalone mode under normal coverage for Satellite Access</w:t>
      </w:r>
      <w:r>
        <w:tab/>
        <w:t>4443</w:t>
      </w:r>
    </w:p>
    <w:p w14:paraId="18601D4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13.6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 for UE for satellite access</w:t>
      </w:r>
      <w:r>
        <w:tab/>
        <w:t>4447</w:t>
      </w:r>
    </w:p>
    <w:p w14:paraId="3A4F092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13.6.1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4447</w:t>
      </w:r>
    </w:p>
    <w:p w14:paraId="051EDC09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13.6.2</w:t>
      </w:r>
      <w:r>
        <w:rPr>
          <w:rFonts w:ascii="Calibri" w:hAnsi="Calibri"/>
          <w:kern w:val="2"/>
          <w:sz w:val="24"/>
          <w:szCs w:val="24"/>
        </w:rPr>
        <w:tab/>
      </w:r>
      <w:r>
        <w:t>Channel quality reporting accuracy for satellite access</w:t>
      </w:r>
      <w:r>
        <w:tab/>
        <w:t>4447</w:t>
      </w:r>
    </w:p>
    <w:p w14:paraId="0BEC07F6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normal coverage</w:t>
      </w:r>
      <w:r>
        <w:tab/>
        <w:t>4447</w:t>
      </w:r>
    </w:p>
    <w:p w14:paraId="78FA0EC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4447</w:t>
      </w:r>
    </w:p>
    <w:p w14:paraId="2C16D5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13.6.2.1.2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4447</w:t>
      </w:r>
    </w:p>
    <w:p w14:paraId="030EE87F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4447</w:t>
      </w:r>
    </w:p>
    <w:p w14:paraId="6DFA038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4448</w:t>
      </w:r>
    </w:p>
    <w:p w14:paraId="2B668FD7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4449</w:t>
      </w:r>
    </w:p>
    <w:p w14:paraId="18A8F94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enhanced coverage</w:t>
      </w:r>
      <w:r>
        <w:tab/>
        <w:t>4450</w:t>
      </w:r>
    </w:p>
    <w:p w14:paraId="256F1DC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lastRenderedPageBreak/>
        <w:t>13.6.2.2.1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4450</w:t>
      </w:r>
    </w:p>
    <w:p w14:paraId="32D591F0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4450</w:t>
      </w:r>
    </w:p>
    <w:p w14:paraId="464C84B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4450</w:t>
      </w:r>
    </w:p>
    <w:p w14:paraId="008B78B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4451</w:t>
      </w:r>
    </w:p>
    <w:p w14:paraId="01A27BA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4453</w:t>
      </w:r>
    </w:p>
    <w:p w14:paraId="516E0BC9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normal coverage</w:t>
      </w:r>
      <w:r>
        <w:tab/>
        <w:t>4454</w:t>
      </w:r>
    </w:p>
    <w:p w14:paraId="05C6EEC2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  <w:lang w:eastAsia="en-US"/>
        </w:rPr>
        <w:t>Test purpose</w:t>
      </w:r>
      <w:r>
        <w:tab/>
        <w:t>4454</w:t>
      </w:r>
    </w:p>
    <w:p w14:paraId="3BC22D5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6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applicability</w:t>
      </w:r>
      <w:r>
        <w:tab/>
        <w:t>4454</w:t>
      </w:r>
    </w:p>
    <w:p w14:paraId="23524A88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6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4454</w:t>
      </w:r>
    </w:p>
    <w:p w14:paraId="27021AC6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6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4454</w:t>
      </w:r>
    </w:p>
    <w:p w14:paraId="16C9EFD4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13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6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2</w:t>
      </w:r>
      <w:r w:rsidRPr="00CA4F9C">
        <w:rPr>
          <w:rFonts w:ascii="Calibri" w:hAnsi="Calibri"/>
        </w:rPr>
        <w:t>.</w:t>
      </w:r>
      <w:r w:rsidRPr="00CA4F9C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4458</w:t>
      </w:r>
    </w:p>
    <w:p w14:paraId="5C025FF2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4460</w:t>
      </w:r>
    </w:p>
    <w:p w14:paraId="6227AF2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4460</w:t>
      </w:r>
    </w:p>
    <w:p w14:paraId="2776C4F5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4460</w:t>
      </w:r>
    </w:p>
    <w:p w14:paraId="126EAC6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4460</w:t>
      </w:r>
    </w:p>
    <w:p w14:paraId="3AD94E4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4460</w:t>
      </w:r>
    </w:p>
    <w:p w14:paraId="3D9DBA1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4465</w:t>
      </w:r>
    </w:p>
    <w:p w14:paraId="66F9B1B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normal coverage</w:t>
      </w:r>
      <w:r>
        <w:tab/>
        <w:t>4467</w:t>
      </w:r>
    </w:p>
    <w:p w14:paraId="1423A8C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4467</w:t>
      </w:r>
    </w:p>
    <w:p w14:paraId="370D9D7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4467</w:t>
      </w:r>
    </w:p>
    <w:p w14:paraId="205F0EFD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4467</w:t>
      </w:r>
    </w:p>
    <w:p w14:paraId="79CEC631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4467</w:t>
      </w:r>
    </w:p>
    <w:p w14:paraId="0C962E2E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4469</w:t>
      </w:r>
    </w:p>
    <w:p w14:paraId="78764F3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13.6.2.6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enhanced coverage</w:t>
      </w:r>
      <w:r>
        <w:tab/>
        <w:t>4470</w:t>
      </w:r>
    </w:p>
    <w:p w14:paraId="6DCA974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4470</w:t>
      </w:r>
    </w:p>
    <w:p w14:paraId="101B2B09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4470</w:t>
      </w:r>
    </w:p>
    <w:p w14:paraId="7D4EA573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13.6.2.6.3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4470</w:t>
      </w:r>
    </w:p>
    <w:p w14:paraId="4D2E1AEC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4471</w:t>
      </w:r>
    </w:p>
    <w:p w14:paraId="7CCBAA2B" w14:textId="77777777" w:rsidR="005F4A17" w:rsidRDefault="005F4A17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4472</w:t>
      </w:r>
    </w:p>
    <w:p w14:paraId="2C4C3D0B" w14:textId="77777777" w:rsidR="005F4A17" w:rsidRDefault="005F4A17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A (normative): Reference Measurement Channels</w:t>
      </w:r>
      <w:r>
        <w:tab/>
        <w:t>4455</w:t>
      </w:r>
    </w:p>
    <w:p w14:paraId="03CE8792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 w:rsidRPr="00CA4F9C">
        <w:rPr>
          <w:rFonts w:cs="v5.0.0"/>
        </w:rPr>
        <w:t>A.1</w:t>
      </w:r>
      <w:r>
        <w:rPr>
          <w:rFonts w:ascii="Calibri" w:hAnsi="Calibri"/>
          <w:kern w:val="2"/>
          <w:sz w:val="24"/>
          <w:szCs w:val="24"/>
        </w:rPr>
        <w:tab/>
      </w:r>
      <w:r>
        <w:t>PDSCH</w:t>
      </w:r>
      <w:r>
        <w:tab/>
        <w:t>4455</w:t>
      </w:r>
    </w:p>
    <w:p w14:paraId="2533A4D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A.1.1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4455</w:t>
      </w:r>
    </w:p>
    <w:p w14:paraId="4947737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A.1.2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4458</w:t>
      </w:r>
    </w:p>
    <w:p w14:paraId="55249DC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A.1.3</w:t>
      </w:r>
      <w:r>
        <w:rPr>
          <w:rFonts w:ascii="Calibri" w:hAnsi="Calibri"/>
          <w:kern w:val="2"/>
          <w:sz w:val="24"/>
          <w:szCs w:val="24"/>
        </w:rPr>
        <w:tab/>
      </w:r>
      <w:r>
        <w:t>FDD for UE Category 0</w:t>
      </w:r>
      <w:r>
        <w:tab/>
        <w:t>4461</w:t>
      </w:r>
    </w:p>
    <w:p w14:paraId="78C4B79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A.1.4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4461</w:t>
      </w:r>
    </w:p>
    <w:p w14:paraId="2DC360A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A.1.5</w:t>
      </w:r>
      <w:r>
        <w:rPr>
          <w:rFonts w:ascii="Calibri" w:hAnsi="Calibri"/>
          <w:kern w:val="2"/>
          <w:sz w:val="24"/>
          <w:szCs w:val="24"/>
        </w:rPr>
        <w:tab/>
      </w:r>
      <w:r>
        <w:t>TDD for UE Category 0</w:t>
      </w:r>
      <w:r>
        <w:tab/>
        <w:t>4462</w:t>
      </w:r>
    </w:p>
    <w:p w14:paraId="3B6020B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A.1.6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</w:t>
      </w:r>
      <w:r>
        <w:tab/>
        <w:t>4463</w:t>
      </w:r>
    </w:p>
    <w:p w14:paraId="71D3E6D7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 w:rsidRPr="00CA4F9C">
        <w:rPr>
          <w:rFonts w:cs="v5.0.0"/>
        </w:rPr>
        <w:t>A.2</w:t>
      </w:r>
      <w:r>
        <w:rPr>
          <w:rFonts w:ascii="Calibri" w:hAnsi="Calibri"/>
          <w:kern w:val="2"/>
          <w:sz w:val="24"/>
          <w:szCs w:val="24"/>
        </w:rPr>
        <w:tab/>
      </w:r>
      <w:r>
        <w:t>PCFICH/PDCCH/PHICH</w:t>
      </w:r>
      <w:r>
        <w:tab/>
        <w:t>4464</w:t>
      </w:r>
    </w:p>
    <w:p w14:paraId="694BC88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A.2.1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4464</w:t>
      </w:r>
    </w:p>
    <w:p w14:paraId="1B59D29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A.2.2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4464</w:t>
      </w:r>
    </w:p>
    <w:p w14:paraId="5FEFDC7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A.2.3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4465</w:t>
      </w:r>
    </w:p>
    <w:p w14:paraId="0FEAA31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A.2.4</w:t>
      </w:r>
      <w:r>
        <w:rPr>
          <w:rFonts w:ascii="Calibri" w:hAnsi="Calibri"/>
          <w:kern w:val="2"/>
          <w:sz w:val="24"/>
          <w:szCs w:val="24"/>
        </w:rPr>
        <w:tab/>
      </w:r>
      <w:r>
        <w:t>F</w:t>
      </w:r>
      <w:r>
        <w:rPr>
          <w:lang w:eastAsia="ko-KR"/>
        </w:rPr>
        <w:t>S 3</w:t>
      </w:r>
      <w:r>
        <w:tab/>
        <w:t>4465</w:t>
      </w:r>
    </w:p>
    <w:p w14:paraId="37808B78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 w:rsidRPr="00CA4F9C">
        <w:rPr>
          <w:rFonts w:cs="v5.0.0"/>
        </w:rPr>
        <w:t>A.3</w:t>
      </w:r>
      <w:r>
        <w:rPr>
          <w:rFonts w:ascii="Calibri" w:hAnsi="Calibri"/>
          <w:kern w:val="2"/>
          <w:sz w:val="24"/>
          <w:szCs w:val="24"/>
        </w:rPr>
        <w:tab/>
      </w:r>
      <w:r>
        <w:t>PUSCH</w:t>
      </w:r>
      <w:r>
        <w:tab/>
        <w:t>4465</w:t>
      </w:r>
    </w:p>
    <w:p w14:paraId="59733EB4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Measurement Channels for ProSe Direct Discovery</w:t>
      </w:r>
      <w:r>
        <w:tab/>
        <w:t>4466</w:t>
      </w:r>
    </w:p>
    <w:p w14:paraId="35395D8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A.4.1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4466</w:t>
      </w:r>
    </w:p>
    <w:p w14:paraId="74C4D6BB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A.5</w:t>
      </w:r>
      <w:r>
        <w:rPr>
          <w:rFonts w:ascii="Calibri" w:hAnsi="Calibri"/>
          <w:kern w:val="2"/>
          <w:sz w:val="24"/>
          <w:szCs w:val="24"/>
        </w:rPr>
        <w:tab/>
      </w:r>
      <w:r>
        <w:t>Reference measurement channels for ProSe Direct Communication</w:t>
      </w:r>
      <w:r>
        <w:tab/>
        <w:t>4466</w:t>
      </w:r>
    </w:p>
    <w:p w14:paraId="3E6EBEF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A.5.1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4466</w:t>
      </w:r>
    </w:p>
    <w:p w14:paraId="39A0ED76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A.6</w:t>
      </w:r>
      <w:r>
        <w:rPr>
          <w:rFonts w:ascii="Calibri" w:hAnsi="Calibri"/>
          <w:kern w:val="2"/>
          <w:sz w:val="24"/>
          <w:szCs w:val="24"/>
        </w:rPr>
        <w:tab/>
      </w:r>
      <w:r>
        <w:t>ProSe Receive Traffic Generator</w:t>
      </w:r>
      <w:r>
        <w:tab/>
        <w:t>4467</w:t>
      </w:r>
    </w:p>
    <w:p w14:paraId="6DC298A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A.6.1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Communication Receive Traffic Generator for FDD</w:t>
      </w:r>
      <w:r>
        <w:tab/>
        <w:t>4467</w:t>
      </w:r>
    </w:p>
    <w:p w14:paraId="5D669E1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A.6.2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Discovery Receive Traffic Generator for FDD</w:t>
      </w:r>
      <w:r>
        <w:tab/>
        <w:t>4468</w:t>
      </w:r>
    </w:p>
    <w:p w14:paraId="44CB184B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 w:val="24"/>
          <w:szCs w:val="24"/>
        </w:rPr>
        <w:tab/>
      </w:r>
      <w:r>
        <w:t>MPDCCH Reference Channels for Cat-M1 UEs</w:t>
      </w:r>
      <w:r>
        <w:tab/>
        <w:t>4468</w:t>
      </w:r>
    </w:p>
    <w:p w14:paraId="3E6FC379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A.7.1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4468</w:t>
      </w:r>
    </w:p>
    <w:p w14:paraId="60AAC4B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lastRenderedPageBreak/>
        <w:t>A.7.2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4469</w:t>
      </w:r>
    </w:p>
    <w:p w14:paraId="12494619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A.7.3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4469</w:t>
      </w:r>
    </w:p>
    <w:p w14:paraId="2012E79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A.7.4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4470</w:t>
      </w:r>
    </w:p>
    <w:p w14:paraId="104BD37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A.7.5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4470</w:t>
      </w:r>
    </w:p>
    <w:p w14:paraId="47FC51E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A.7.6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4471</w:t>
      </w:r>
    </w:p>
    <w:p w14:paraId="35DDC974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 w:val="24"/>
          <w:szCs w:val="24"/>
        </w:rPr>
        <w:tab/>
      </w:r>
      <w:r>
        <w:t>PDSCH Reference Channels for Cat-M1 UEs</w:t>
      </w:r>
      <w:r>
        <w:tab/>
        <w:t>4471</w:t>
      </w:r>
    </w:p>
    <w:p w14:paraId="1886412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A.8.1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4471</w:t>
      </w:r>
    </w:p>
    <w:p w14:paraId="717D6E9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A.8.2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4472</w:t>
      </w:r>
    </w:p>
    <w:p w14:paraId="7408B4B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A.8.3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4472</w:t>
      </w:r>
    </w:p>
    <w:p w14:paraId="0D0A38F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A.8.4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4473</w:t>
      </w:r>
    </w:p>
    <w:p w14:paraId="5C38E74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A.8.5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4473</w:t>
      </w:r>
    </w:p>
    <w:p w14:paraId="0E0E40F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A.8.6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4474</w:t>
      </w:r>
    </w:p>
    <w:p w14:paraId="53DE8B29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Configurations for satellites for Cat-M1 UEs</w:t>
      </w:r>
      <w:r>
        <w:tab/>
        <w:t>4475</w:t>
      </w:r>
    </w:p>
    <w:p w14:paraId="1B8D786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A.8a.1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SIB31</w:t>
      </w:r>
      <w:r>
        <w:tab/>
        <w:t>4475</w:t>
      </w:r>
    </w:p>
    <w:p w14:paraId="1D51502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A.8a.2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4475</w:t>
      </w:r>
    </w:p>
    <w:p w14:paraId="537CB33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A.8a.3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4475</w:t>
      </w:r>
    </w:p>
    <w:p w14:paraId="71F551DF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 w:val="24"/>
          <w:szCs w:val="24"/>
        </w:rPr>
        <w:tab/>
      </w:r>
      <w:r>
        <w:t>Reference PRACH Configurations</w:t>
      </w:r>
      <w:r>
        <w:tab/>
        <w:t>4476</w:t>
      </w:r>
    </w:p>
    <w:p w14:paraId="6B52DDFB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General configuration for NB-IoT</w:t>
      </w:r>
      <w:r>
        <w:tab/>
        <w:t>4477</w:t>
      </w:r>
    </w:p>
    <w:p w14:paraId="651ADDB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4477</w:t>
      </w:r>
    </w:p>
    <w:p w14:paraId="52B7C4B6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A.10.1.1</w:t>
      </w:r>
      <w:r>
        <w:rPr>
          <w:rFonts w:ascii="Calibri" w:hAnsi="Calibri"/>
          <w:kern w:val="2"/>
          <w:sz w:val="24"/>
          <w:szCs w:val="24"/>
        </w:rPr>
        <w:tab/>
      </w:r>
      <w:r>
        <w:t>I</w:t>
      </w:r>
      <w:r w:rsidRPr="00CA4F9C">
        <w:rPr>
          <w:rFonts w:eastAsia="PMingLiU"/>
        </w:rPr>
        <w:t>n-band operation</w:t>
      </w:r>
      <w:r>
        <w:tab/>
        <w:t>4477</w:t>
      </w:r>
    </w:p>
    <w:p w14:paraId="6F026C2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A.10.</w:t>
      </w:r>
      <w:r w:rsidRPr="00CA4F9C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Standalone </w:t>
      </w:r>
      <w:r w:rsidRPr="00CA4F9C">
        <w:rPr>
          <w:rFonts w:eastAsia="PMingLiU"/>
        </w:rPr>
        <w:t>operation</w:t>
      </w:r>
      <w:r>
        <w:tab/>
        <w:t>4478</w:t>
      </w:r>
    </w:p>
    <w:p w14:paraId="4AFC25E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A.</w:t>
      </w:r>
      <w:r w:rsidRPr="00CA4F9C">
        <w:rPr>
          <w:rFonts w:eastAsia="PMingLiU"/>
          <w:lang w:eastAsia="zh-TW"/>
        </w:rPr>
        <w:t>10.1</w:t>
      </w:r>
      <w:r w:rsidRPr="00CA4F9C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Guard </w:t>
      </w:r>
      <w:r w:rsidRPr="00CA4F9C">
        <w:rPr>
          <w:rFonts w:eastAsia="PMingLiU"/>
        </w:rPr>
        <w:t>band operation</w:t>
      </w:r>
      <w:r>
        <w:tab/>
        <w:t>4478</w:t>
      </w:r>
    </w:p>
    <w:p w14:paraId="4646F3F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N</w:t>
      </w:r>
      <w:r>
        <w:t>PD</w:t>
      </w:r>
      <w:r w:rsidRPr="00CA4F9C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4478</w:t>
      </w:r>
    </w:p>
    <w:p w14:paraId="2B0B58C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A.</w:t>
      </w:r>
      <w:r w:rsidRPr="00CA4F9C">
        <w:rPr>
          <w:rFonts w:eastAsia="PMingLiU"/>
          <w:lang w:eastAsia="zh-CN"/>
        </w:rPr>
        <w:t>1</w:t>
      </w:r>
      <w:r w:rsidRPr="00CA4F9C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HD-FDD in-band operation</w:t>
      </w:r>
      <w:r>
        <w:tab/>
        <w:t>4478</w:t>
      </w:r>
    </w:p>
    <w:p w14:paraId="6D5892C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A.</w:t>
      </w:r>
      <w:r w:rsidRPr="00CA4F9C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HD-FDD</w:t>
      </w:r>
      <w:r w:rsidRPr="00CA4F9C">
        <w:rPr>
          <w:rFonts w:eastAsia="PMingLiU"/>
          <w:lang w:eastAsia="zh-CN"/>
        </w:rPr>
        <w:t xml:space="preserve"> standalone operation</w:t>
      </w:r>
      <w:r>
        <w:tab/>
        <w:t>4479</w:t>
      </w:r>
    </w:p>
    <w:p w14:paraId="7A0455CD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</w:rPr>
        <w:t>A.</w:t>
      </w:r>
      <w:r w:rsidRPr="00CA4F9C">
        <w:rPr>
          <w:rFonts w:eastAsia="PMingLiU"/>
          <w:lang w:eastAsia="zh-CN"/>
        </w:rPr>
        <w:t>1</w:t>
      </w:r>
      <w:r w:rsidRPr="00CA4F9C">
        <w:rPr>
          <w:rFonts w:eastAsia="PMingLiU"/>
          <w:lang w:eastAsia="zh-TW"/>
        </w:rPr>
        <w:t>0</w:t>
      </w:r>
      <w:r w:rsidRPr="00CA4F9C">
        <w:rPr>
          <w:rFonts w:eastAsia="PMingLiU"/>
          <w:lang w:eastAsia="zh-CN"/>
        </w:rPr>
        <w:t>.</w:t>
      </w:r>
      <w:r w:rsidRPr="00CA4F9C">
        <w:rPr>
          <w:rFonts w:eastAsia="PMingLiU"/>
          <w:lang w:eastAsia="zh-TW"/>
        </w:rPr>
        <w:t>2</w:t>
      </w:r>
      <w:r w:rsidRPr="00CA4F9C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</w:rPr>
        <w:t>HD-FDD</w:t>
      </w:r>
      <w:r w:rsidRPr="00CA4F9C">
        <w:rPr>
          <w:rFonts w:eastAsia="PMingLiU"/>
          <w:lang w:eastAsia="zh-CN"/>
        </w:rPr>
        <w:t xml:space="preserve"> guard band operation</w:t>
      </w:r>
      <w:r>
        <w:tab/>
        <w:t>4480</w:t>
      </w:r>
    </w:p>
    <w:p w14:paraId="135C949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TDD in-band operation</w:t>
      </w:r>
      <w:r>
        <w:tab/>
        <w:t>4480</w:t>
      </w:r>
    </w:p>
    <w:p w14:paraId="61BCDC6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4481</w:t>
      </w:r>
    </w:p>
    <w:p w14:paraId="255FAE0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4481</w:t>
      </w:r>
    </w:p>
    <w:p w14:paraId="62A3801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Reference NPRACH Configurations</w:t>
      </w:r>
      <w:r>
        <w:tab/>
        <w:t>4481</w:t>
      </w:r>
    </w:p>
    <w:p w14:paraId="35757B0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A.10.4.1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SIB-31-NB</w:t>
      </w:r>
      <w:r>
        <w:tab/>
        <w:t>4483</w:t>
      </w:r>
    </w:p>
    <w:p w14:paraId="76FE57E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A.10.4.2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4483</w:t>
      </w:r>
    </w:p>
    <w:p w14:paraId="167ED28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A.10.4.3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4484</w:t>
      </w:r>
    </w:p>
    <w:p w14:paraId="1A5FFD22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V2V Sidelink Communication on Dedicated V2V Carrier</w:t>
      </w:r>
      <w:r>
        <w:tab/>
        <w:t>4484</w:t>
      </w:r>
    </w:p>
    <w:p w14:paraId="6F7EC4A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Introduction</w:t>
      </w:r>
      <w:r>
        <w:tab/>
        <w:t>4484</w:t>
      </w:r>
    </w:p>
    <w:p w14:paraId="6D4A7F6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Reference resource pool configurations for V2V Sidelink Communication</w:t>
      </w:r>
      <w:r>
        <w:tab/>
        <w:t>4484</w:t>
      </w:r>
    </w:p>
    <w:p w14:paraId="5E06525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Reference measurement channels for V2V Sidelink Communication</w:t>
      </w:r>
      <w:r>
        <w:tab/>
        <w:t>4485</w:t>
      </w:r>
    </w:p>
    <w:p w14:paraId="33915E79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V2X sidelink communication</w:t>
      </w:r>
      <w:r>
        <w:tab/>
        <w:t>4486</w:t>
      </w:r>
    </w:p>
    <w:p w14:paraId="6AE2086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Introduction</w:t>
      </w:r>
      <w:r>
        <w:tab/>
        <w:t>4486</w:t>
      </w:r>
    </w:p>
    <w:p w14:paraId="7C68EC9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Reference resource pool configurations for V2X Sidelink Communication</w:t>
      </w:r>
      <w:r>
        <w:tab/>
        <w:t>4486</w:t>
      </w:r>
    </w:p>
    <w:p w14:paraId="604A792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PMingLiU"/>
          <w:lang w:eastAsia="zh-TW"/>
        </w:rPr>
        <w:t>Reference measurement channels for V2X Sidelink Communication</w:t>
      </w:r>
      <w:r>
        <w:tab/>
        <w:t>4489</w:t>
      </w:r>
    </w:p>
    <w:p w14:paraId="2417EFCB" w14:textId="77777777" w:rsidR="005F4A17" w:rsidRDefault="005F4A17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B (normative): Propagation Conditions</w:t>
      </w:r>
      <w:r>
        <w:tab/>
        <w:t>4491</w:t>
      </w:r>
    </w:p>
    <w:p w14:paraId="455711EB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B.0</w:t>
      </w:r>
      <w:r>
        <w:rPr>
          <w:rFonts w:ascii="Calibri" w:hAnsi="Calibri"/>
          <w:kern w:val="2"/>
          <w:sz w:val="24"/>
          <w:szCs w:val="24"/>
        </w:rPr>
        <w:tab/>
      </w:r>
      <w:r>
        <w:t>No interference</w:t>
      </w:r>
      <w:r>
        <w:tab/>
        <w:t>4491</w:t>
      </w:r>
    </w:p>
    <w:p w14:paraId="38572FAD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B.1</w:t>
      </w:r>
      <w:r>
        <w:rPr>
          <w:rFonts w:ascii="Calibri" w:hAnsi="Calibri"/>
          <w:kern w:val="2"/>
          <w:sz w:val="24"/>
          <w:szCs w:val="24"/>
        </w:rPr>
        <w:tab/>
      </w:r>
      <w:r>
        <w:t>Static propagation condition</w:t>
      </w:r>
      <w:r>
        <w:tab/>
        <w:t>4491</w:t>
      </w:r>
    </w:p>
    <w:p w14:paraId="03CCC862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B.2</w:t>
      </w:r>
      <w:r>
        <w:rPr>
          <w:rFonts w:ascii="Calibri" w:hAnsi="Calibri"/>
          <w:kern w:val="2"/>
          <w:sz w:val="24"/>
          <w:szCs w:val="24"/>
        </w:rPr>
        <w:tab/>
      </w:r>
      <w:r>
        <w:t>Multi-path fading Propagation Conditions</w:t>
      </w:r>
      <w:r>
        <w:tab/>
        <w:t>4491</w:t>
      </w:r>
    </w:p>
    <w:p w14:paraId="6230047B" w14:textId="77777777" w:rsidR="005F4A17" w:rsidRDefault="005F4A17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C (normative): Downlink Physical Channels</w:t>
      </w:r>
      <w:r>
        <w:tab/>
        <w:t>4492</w:t>
      </w:r>
    </w:p>
    <w:p w14:paraId="6728DB51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C.0</w:t>
      </w:r>
      <w:r>
        <w:rPr>
          <w:rFonts w:ascii="Calibri" w:hAnsi="Calibri"/>
          <w:kern w:val="2"/>
          <w:sz w:val="24"/>
          <w:szCs w:val="24"/>
        </w:rPr>
        <w:tab/>
      </w:r>
      <w:r>
        <w:t>Downlink signal</w:t>
      </w:r>
      <w:r>
        <w:tab/>
        <w:t>4492</w:t>
      </w:r>
    </w:p>
    <w:p w14:paraId="25729D33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C.1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4492</w:t>
      </w:r>
    </w:p>
    <w:p w14:paraId="39058126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C.2</w:t>
      </w:r>
      <w:r>
        <w:rPr>
          <w:rFonts w:ascii="Calibri" w:hAnsi="Calibri"/>
          <w:kern w:val="2"/>
          <w:sz w:val="24"/>
          <w:szCs w:val="24"/>
        </w:rPr>
        <w:tab/>
      </w:r>
      <w:r>
        <w:t>Set-up</w:t>
      </w:r>
      <w:r>
        <w:tab/>
        <w:t>4492</w:t>
      </w:r>
    </w:p>
    <w:p w14:paraId="23385D8E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C.3</w:t>
      </w:r>
      <w:r>
        <w:rPr>
          <w:rFonts w:ascii="Calibri" w:hAnsi="Calibri"/>
          <w:kern w:val="2"/>
          <w:sz w:val="24"/>
          <w:szCs w:val="24"/>
        </w:rPr>
        <w:tab/>
      </w:r>
      <w:r>
        <w:t>Test specific scenarios</w:t>
      </w:r>
      <w:r>
        <w:tab/>
        <w:t>4492</w:t>
      </w:r>
    </w:p>
    <w:p w14:paraId="4469E6C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C.3.1</w:t>
      </w:r>
      <w:r>
        <w:rPr>
          <w:rFonts w:ascii="Calibri" w:hAnsi="Calibri"/>
          <w:kern w:val="2"/>
          <w:sz w:val="24"/>
          <w:szCs w:val="24"/>
        </w:rPr>
        <w:tab/>
      </w:r>
      <w:r>
        <w:t>ABS Transmission Configurations</w:t>
      </w:r>
      <w:r>
        <w:tab/>
        <w:t>4492</w:t>
      </w:r>
    </w:p>
    <w:p w14:paraId="2DC64F9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C.3.1.1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 Configurations</w:t>
      </w:r>
      <w:r>
        <w:tab/>
        <w:t>4492</w:t>
      </w:r>
    </w:p>
    <w:p w14:paraId="2BE8D0D1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C.3.1.1.1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1x2 antenna with PBCH</w:t>
      </w:r>
      <w:r>
        <w:tab/>
        <w:t>4492</w:t>
      </w:r>
    </w:p>
    <w:p w14:paraId="1D9F9DCC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C.3.1.1.2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2x2 antenna without PBCH</w:t>
      </w:r>
      <w:r>
        <w:tab/>
        <w:t>4493</w:t>
      </w:r>
    </w:p>
    <w:p w14:paraId="0F75539C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C.3.1.2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 Configurations</w:t>
      </w:r>
      <w:r>
        <w:tab/>
        <w:t>4494</w:t>
      </w:r>
    </w:p>
    <w:p w14:paraId="23153980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C.3.1.2.1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1x2 antenna</w:t>
      </w:r>
      <w:r>
        <w:tab/>
        <w:t>4494</w:t>
      </w:r>
    </w:p>
    <w:p w14:paraId="004BB553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t>C.3.1.2.2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2x2 antenna</w:t>
      </w:r>
      <w:r>
        <w:tab/>
        <w:t>4494</w:t>
      </w:r>
    </w:p>
    <w:p w14:paraId="7377F21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with Carrier Aggregation on Test Cases</w:t>
      </w:r>
      <w:r>
        <w:tab/>
        <w:t>4495</w:t>
      </w:r>
    </w:p>
    <w:p w14:paraId="5B902EE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due to Insertion Loss</w:t>
      </w:r>
      <w:r>
        <w:tab/>
        <w:t>4495</w:t>
      </w:r>
    </w:p>
    <w:p w14:paraId="45636EF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C.3.3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Test Cases with Different Channel Bandwidth Combinations</w:t>
      </w:r>
      <w:r>
        <w:tab/>
        <w:t>4495</w:t>
      </w:r>
    </w:p>
    <w:p w14:paraId="12A5C66A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C.3.3.1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4495</w:t>
      </w:r>
    </w:p>
    <w:p w14:paraId="7CB9969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C.3.4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4495</w:t>
      </w:r>
    </w:p>
    <w:p w14:paraId="76D20C2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4495</w:t>
      </w:r>
    </w:p>
    <w:p w14:paraId="7328CEC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DRX configurations for ProSe tests</w:t>
      </w:r>
      <w:r>
        <w:tab/>
        <w:t>4496</w:t>
      </w:r>
    </w:p>
    <w:p w14:paraId="7F91219F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Cases with Different Channel Bandwidths</w:t>
      </w:r>
      <w:r>
        <w:tab/>
        <w:t>4496</w:t>
      </w:r>
    </w:p>
    <w:p w14:paraId="7DC3CAAB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4496</w:t>
      </w:r>
    </w:p>
    <w:p w14:paraId="5B42F057" w14:textId="77777777" w:rsidR="005F4A17" w:rsidRDefault="005F4A17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Principle of testing</w:t>
      </w:r>
      <w:r>
        <w:tab/>
        <w:t>4496</w:t>
      </w:r>
    </w:p>
    <w:p w14:paraId="320B1AF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C.3.5</w:t>
      </w:r>
      <w:r>
        <w:rPr>
          <w:rFonts w:ascii="Calibri" w:hAnsi="Calibri"/>
          <w:kern w:val="2"/>
          <w:sz w:val="24"/>
          <w:szCs w:val="24"/>
        </w:rPr>
        <w:tab/>
      </w:r>
      <w:r>
        <w:t>Listen before talk model</w:t>
      </w:r>
      <w:r>
        <w:tab/>
        <w:t>4496</w:t>
      </w:r>
    </w:p>
    <w:p w14:paraId="6F154127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t>C.3.5.1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4496</w:t>
      </w:r>
    </w:p>
    <w:p w14:paraId="1D71587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Definition</w:t>
      </w:r>
      <w:r>
        <w:tab/>
        <w:t>4496</w:t>
      </w:r>
    </w:p>
    <w:p w14:paraId="205B012E" w14:textId="77777777" w:rsidR="005F4A17" w:rsidRDefault="005F4A17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D (normative): OFDMA Channel Noise Generator (OCNG)</w:t>
      </w:r>
      <w:r>
        <w:tab/>
        <w:t>4497</w:t>
      </w:r>
    </w:p>
    <w:p w14:paraId="5E490D89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D.1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FDD</w:t>
      </w:r>
      <w:r>
        <w:tab/>
        <w:t>4497</w:t>
      </w:r>
    </w:p>
    <w:p w14:paraId="33993A1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D.0</w:t>
      </w:r>
      <w:r>
        <w:tab/>
        <w:t>4497</w:t>
      </w:r>
    </w:p>
    <w:p w14:paraId="1855EE0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1: outer resource blocks allocation in 10 MHz</w:t>
      </w:r>
      <w:r>
        <w:tab/>
        <w:t>4498</w:t>
      </w:r>
    </w:p>
    <w:p w14:paraId="3399577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D.1.2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2: full bandwidth allocation in 10 MHz</w:t>
      </w:r>
      <w:r>
        <w:tab/>
        <w:t>4499</w:t>
      </w:r>
    </w:p>
    <w:p w14:paraId="1CBC35D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D.1.3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3: outer resource blocks allocation in 1.4 MHz</w:t>
      </w:r>
      <w:r>
        <w:tab/>
        <w:t>4500</w:t>
      </w:r>
    </w:p>
    <w:p w14:paraId="7B69230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D.1.4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4: full bandwidth allocation in 1.4 MHz</w:t>
      </w:r>
      <w:r>
        <w:tab/>
        <w:t>4501</w:t>
      </w:r>
    </w:p>
    <w:p w14:paraId="0B71EC2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5: outer resource blocks allocation in 10 MHz (without MBSFN)</w:t>
      </w:r>
      <w:r>
        <w:tab/>
        <w:t>4501</w:t>
      </w:r>
    </w:p>
    <w:p w14:paraId="2C7CA28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D.1.6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6: full bandwidth allocation in 10 MHz (without MBSFN)</w:t>
      </w:r>
      <w:r>
        <w:tab/>
        <w:t>4502</w:t>
      </w:r>
    </w:p>
    <w:p w14:paraId="4472F3A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D.1.7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7: full bandwidth allocation in 1.4 MHz (without MBSFN)</w:t>
      </w:r>
      <w:r>
        <w:tab/>
        <w:t>4502</w:t>
      </w:r>
    </w:p>
    <w:p w14:paraId="08F9F76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8: outer resource blocks allocation in 10 MHz for MBSFN ABS</w:t>
      </w:r>
      <w:r>
        <w:tab/>
        <w:t>4503</w:t>
      </w:r>
    </w:p>
    <w:p w14:paraId="78950AE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9: full bandwidth allocation in 10 MHz for MBSFN ABS</w:t>
      </w:r>
      <w:r>
        <w:tab/>
        <w:t>4503</w:t>
      </w:r>
    </w:p>
    <w:p w14:paraId="08D0FE2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D.1.10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10: outer resource blocks allocation in 10 MHz with user data in every SF (without MBSFN)</w:t>
      </w:r>
      <w:r>
        <w:tab/>
        <w:t>4503</w:t>
      </w:r>
    </w:p>
    <w:p w14:paraId="54B26F0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4504</w:t>
      </w:r>
    </w:p>
    <w:p w14:paraId="5C5AA2C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4504</w:t>
      </w:r>
    </w:p>
    <w:p w14:paraId="1C24A05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4505</w:t>
      </w:r>
    </w:p>
    <w:p w14:paraId="4426F0F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4505</w:t>
      </w:r>
    </w:p>
    <w:p w14:paraId="24F7B7C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4506</w:t>
      </w:r>
    </w:p>
    <w:p w14:paraId="4E5345E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4506</w:t>
      </w:r>
    </w:p>
    <w:p w14:paraId="6BACC61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4507</w:t>
      </w:r>
    </w:p>
    <w:p w14:paraId="5E385C2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D.1.18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18: outer resource blocks allocation in 5 MHz (without MBSFN)</w:t>
      </w:r>
      <w:r>
        <w:tab/>
        <w:t>4507</w:t>
      </w:r>
    </w:p>
    <w:p w14:paraId="3333874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19: full bandwidth allocation in 5 MHz (without MBSFN)</w:t>
      </w:r>
      <w:r>
        <w:tab/>
        <w:t>4508</w:t>
      </w:r>
    </w:p>
    <w:p w14:paraId="5AD8889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4508</w:t>
      </w:r>
    </w:p>
    <w:p w14:paraId="3FFD5A6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4509</w:t>
      </w:r>
    </w:p>
    <w:p w14:paraId="758309AC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D.2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TDD</w:t>
      </w:r>
      <w:r>
        <w:tab/>
        <w:t>4509</w:t>
      </w:r>
    </w:p>
    <w:p w14:paraId="3F16F1E9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D.2.0</w:t>
      </w:r>
      <w:r>
        <w:tab/>
        <w:t>4509</w:t>
      </w:r>
    </w:p>
    <w:p w14:paraId="6E4B5D2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D.2.1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1: outer resource blocks allocation in 10 MHz</w:t>
      </w:r>
      <w:r>
        <w:tab/>
        <w:t>4510</w:t>
      </w:r>
    </w:p>
    <w:p w14:paraId="5C423F8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D.2.2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2: full bandwidth allocation in 10 MHz</w:t>
      </w:r>
      <w:r>
        <w:tab/>
        <w:t>4510</w:t>
      </w:r>
    </w:p>
    <w:p w14:paraId="748C9A5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D.2.3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3: outer resource blocks allocation in 1.4 MHz</w:t>
      </w:r>
      <w:r>
        <w:tab/>
        <w:t>4511</w:t>
      </w:r>
    </w:p>
    <w:p w14:paraId="5109526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D.2.4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4: full bandwidth allocation in 1.4 MHz</w:t>
      </w:r>
      <w:r>
        <w:tab/>
        <w:t>4511</w:t>
      </w:r>
    </w:p>
    <w:p w14:paraId="6DAACA6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D.2.5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5: outer resource blocks allocation in 10 MHz for MBSFN ABS</w:t>
      </w:r>
      <w:r>
        <w:tab/>
        <w:t>4512</w:t>
      </w:r>
    </w:p>
    <w:p w14:paraId="4C249A5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D.2.6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6: full bandwidth allocation in 10 MHz for MBSFN ABS</w:t>
      </w:r>
      <w:r>
        <w:tab/>
        <w:t>4513</w:t>
      </w:r>
    </w:p>
    <w:p w14:paraId="3342581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4514</w:t>
      </w:r>
    </w:p>
    <w:p w14:paraId="133B668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4515</w:t>
      </w:r>
    </w:p>
    <w:p w14:paraId="68D9AEB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9: outer resource blocks allocation in 5 MHz</w:t>
      </w:r>
      <w:r>
        <w:tab/>
        <w:t>4515</w:t>
      </w:r>
    </w:p>
    <w:p w14:paraId="020FD87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10: full bandwidth allocation in 5 MHz</w:t>
      </w:r>
      <w:r>
        <w:tab/>
        <w:t>4516</w:t>
      </w:r>
    </w:p>
    <w:p w14:paraId="34EFA24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4517</w:t>
      </w:r>
    </w:p>
    <w:p w14:paraId="68321460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4517</w:t>
      </w:r>
    </w:p>
    <w:p w14:paraId="6444A4C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D.3.0</w:t>
      </w:r>
      <w:r>
        <w:tab/>
        <w:t>4517</w:t>
      </w:r>
    </w:p>
    <w:p w14:paraId="38715FF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1: In-band NB-IoT in 10 MHz EUTRAN cell</w:t>
      </w:r>
      <w:r>
        <w:tab/>
        <w:t>4518</w:t>
      </w:r>
    </w:p>
    <w:p w14:paraId="707AACF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4519</w:t>
      </w:r>
    </w:p>
    <w:p w14:paraId="2D4A68B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4520</w:t>
      </w:r>
    </w:p>
    <w:p w14:paraId="1A9FADA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D.3.4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4: In-band NB-IoT in 5 MHz EUTRAN cell</w:t>
      </w:r>
      <w:r>
        <w:tab/>
        <w:t>4521</w:t>
      </w:r>
    </w:p>
    <w:p w14:paraId="7AD6184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4522</w:t>
      </w:r>
    </w:p>
    <w:p w14:paraId="026EBE4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D.3.6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1: In-band NB-IoT in 10 MHz EUTRAN cell</w:t>
      </w:r>
      <w:r>
        <w:tab/>
        <w:t>4523</w:t>
      </w:r>
    </w:p>
    <w:p w14:paraId="6D876DB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D.3.7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2: guard band NB-IoT in 10 MHz EUTRAN cell</w:t>
      </w:r>
      <w:r>
        <w:tab/>
        <w:t>4524</w:t>
      </w:r>
    </w:p>
    <w:p w14:paraId="7F889B8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4525</w:t>
      </w:r>
    </w:p>
    <w:p w14:paraId="36C2CA94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D.4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V2X sidelink</w:t>
      </w:r>
      <w:r>
        <w:tab/>
        <w:t>4525</w:t>
      </w:r>
    </w:p>
    <w:p w14:paraId="69E26F7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D.4.0</w:t>
      </w:r>
      <w:r>
        <w:tab/>
        <w:t>4525</w:t>
      </w:r>
    </w:p>
    <w:p w14:paraId="2EDA66E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4526</w:t>
      </w:r>
    </w:p>
    <w:p w14:paraId="0BAA2A0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4526</w:t>
      </w:r>
    </w:p>
    <w:p w14:paraId="1A1BD372" w14:textId="77777777" w:rsidR="005F4A17" w:rsidRDefault="005F4A17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E (normative): Cell configuration mapping</w:t>
      </w:r>
      <w:r>
        <w:tab/>
        <w:t>4527</w:t>
      </w:r>
    </w:p>
    <w:p w14:paraId="388B8206" w14:textId="77777777" w:rsidR="005F4A17" w:rsidRDefault="005F4A17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F (normative): Measurement uncertainties and Test Tolerances</w:t>
      </w:r>
      <w:r>
        <w:tab/>
        <w:t>4580</w:t>
      </w:r>
    </w:p>
    <w:p w14:paraId="5B07F034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F.0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4580</w:t>
      </w:r>
    </w:p>
    <w:p w14:paraId="5A96D46E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F.1</w:t>
      </w:r>
      <w:r>
        <w:rPr>
          <w:rFonts w:ascii="Calibri" w:hAnsi="Calibri"/>
          <w:kern w:val="2"/>
          <w:sz w:val="24"/>
          <w:szCs w:val="24"/>
        </w:rPr>
        <w:tab/>
      </w:r>
      <w:r>
        <w:t>Acceptable uncertainty of Test System (normative)</w:t>
      </w:r>
      <w:r>
        <w:tab/>
        <w:t>4580</w:t>
      </w:r>
    </w:p>
    <w:p w14:paraId="67605C1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F.1.1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4580</w:t>
      </w:r>
    </w:p>
    <w:p w14:paraId="76BAFB2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F.1.2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4580</w:t>
      </w:r>
    </w:p>
    <w:p w14:paraId="7E413A70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F.2</w:t>
      </w:r>
      <w:r>
        <w:rPr>
          <w:rFonts w:ascii="Calibri" w:hAnsi="Calibri"/>
          <w:kern w:val="2"/>
          <w:sz w:val="24"/>
          <w:szCs w:val="24"/>
        </w:rPr>
        <w:tab/>
      </w:r>
      <w:r>
        <w:t>Interpretation of measurement results (normative)</w:t>
      </w:r>
      <w:r>
        <w:tab/>
        <w:t>4681</w:t>
      </w:r>
    </w:p>
    <w:p w14:paraId="276BDAE4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F.3</w:t>
      </w:r>
      <w:r>
        <w:rPr>
          <w:rFonts w:ascii="Calibri" w:hAnsi="Calibri"/>
          <w:kern w:val="2"/>
          <w:sz w:val="24"/>
          <w:szCs w:val="24"/>
        </w:rPr>
        <w:tab/>
      </w:r>
      <w:r>
        <w:t>Test Tolerance and Derivation of Test Requirements (informative)</w:t>
      </w:r>
      <w:r>
        <w:tab/>
        <w:t>4681</w:t>
      </w:r>
    </w:p>
    <w:p w14:paraId="6FB92E9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F.3.0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4681</w:t>
      </w:r>
    </w:p>
    <w:p w14:paraId="2E3C9DC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F.3.1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4681</w:t>
      </w:r>
    </w:p>
    <w:p w14:paraId="667D0C1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F.3.2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4681</w:t>
      </w:r>
    </w:p>
    <w:p w14:paraId="6645CEC8" w14:textId="77777777" w:rsidR="005F4A17" w:rsidRDefault="005F4A17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G (normative): Statistical Testing</w:t>
      </w:r>
      <w:r>
        <w:tab/>
        <w:t>4824</w:t>
      </w:r>
    </w:p>
    <w:p w14:paraId="1F1AB53C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G.1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4824</w:t>
      </w:r>
    </w:p>
    <w:p w14:paraId="5EA78BD2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G.2</w:t>
      </w:r>
      <w:r>
        <w:rPr>
          <w:rFonts w:ascii="Calibri" w:hAnsi="Calibri"/>
          <w:kern w:val="2"/>
          <w:sz w:val="24"/>
          <w:szCs w:val="24"/>
        </w:rPr>
        <w:tab/>
      </w:r>
      <w:r>
        <w:t>Statistical testing of delay and UE measurement performance in RRM tests</w:t>
      </w:r>
      <w:r>
        <w:tab/>
        <w:t>4824</w:t>
      </w:r>
    </w:p>
    <w:p w14:paraId="5CABED0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G.2.1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4824</w:t>
      </w:r>
    </w:p>
    <w:p w14:paraId="4AB0008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G.2.2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Design of the test</w:t>
      </w:r>
      <w:r>
        <w:tab/>
        <w:t>4824</w:t>
      </w:r>
    </w:p>
    <w:p w14:paraId="5D11FC1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G.2.3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Numerical definition of the pass fail limits</w:t>
      </w:r>
      <w:r>
        <w:tab/>
        <w:t>4824</w:t>
      </w:r>
    </w:p>
    <w:p w14:paraId="1601A4A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G.2.4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Pass fail decision rules</w:t>
      </w:r>
      <w:r>
        <w:tab/>
        <w:t>4825</w:t>
      </w:r>
    </w:p>
    <w:p w14:paraId="581746E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G.2.5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Void</w:t>
      </w:r>
      <w:r>
        <w:tab/>
        <w:t>4825</w:t>
      </w:r>
    </w:p>
    <w:p w14:paraId="100805C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 w:rsidRPr="00CA4F9C">
        <w:rPr>
          <w:rFonts w:eastAsia="SimSun"/>
        </w:rPr>
        <w:t>G.2.6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SimSun"/>
        </w:rPr>
        <w:t>Test conditions for delay tests and UE measurement performance</w:t>
      </w:r>
      <w:r>
        <w:tab/>
        <w:t>4826</w:t>
      </w:r>
    </w:p>
    <w:p w14:paraId="1ED17DEE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G.X</w:t>
      </w:r>
      <w:r>
        <w:rPr>
          <w:rFonts w:ascii="Calibri" w:hAnsi="Calibri"/>
          <w:kern w:val="2"/>
          <w:sz w:val="24"/>
          <w:szCs w:val="24"/>
        </w:rPr>
        <w:tab/>
      </w:r>
      <w:r>
        <w:t>Theory to derive the numbers in Table G.2.3-1 (informative)</w:t>
      </w:r>
      <w:r>
        <w:tab/>
        <w:t>4826</w:t>
      </w:r>
    </w:p>
    <w:p w14:paraId="65D8CB81" w14:textId="77777777" w:rsidR="005F4A17" w:rsidRDefault="005F4A17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H (normative): Default Message Contents</w:t>
      </w:r>
      <w:r>
        <w:tab/>
        <w:t>4827</w:t>
      </w:r>
    </w:p>
    <w:p w14:paraId="49040EF8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H.1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messages exceptions</w:t>
      </w:r>
      <w:r>
        <w:tab/>
        <w:t>4827</w:t>
      </w:r>
    </w:p>
    <w:p w14:paraId="3BBF2AA4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H.2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blocks exceptions</w:t>
      </w:r>
      <w:r>
        <w:tab/>
        <w:t>4827</w:t>
      </w:r>
    </w:p>
    <w:p w14:paraId="2FD3BAA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H.2.1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intra frequency cell re-selection</w:t>
      </w:r>
      <w:r>
        <w:tab/>
        <w:t>4827</w:t>
      </w:r>
    </w:p>
    <w:p w14:paraId="68AC9A2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H.2.2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 frequency cell re-selection</w:t>
      </w:r>
      <w:r>
        <w:tab/>
        <w:t>4828</w:t>
      </w:r>
    </w:p>
    <w:p w14:paraId="40A2527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H.2.3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inter-RAT cell re-selection</w:t>
      </w:r>
      <w:r>
        <w:tab/>
        <w:t>4829</w:t>
      </w:r>
    </w:p>
    <w:p w14:paraId="2E433F1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H.2.4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radio link monitoring (RLM)</w:t>
      </w:r>
      <w:r>
        <w:tab/>
        <w:t>4834</w:t>
      </w:r>
    </w:p>
    <w:p w14:paraId="64D8C36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H.2.5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RRC Re-establishment</w:t>
      </w:r>
      <w:r>
        <w:tab/>
        <w:t>4835</w:t>
      </w:r>
    </w:p>
    <w:p w14:paraId="6ACD230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4836</w:t>
      </w:r>
    </w:p>
    <w:p w14:paraId="5AC5B0D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H.2.7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eICIC/feICIC</w:t>
      </w:r>
      <w:r>
        <w:tab/>
        <w:t>4837</w:t>
      </w:r>
    </w:p>
    <w:p w14:paraId="6D1EE8B9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H.2.8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eMTC</w:t>
      </w:r>
      <w:r>
        <w:tab/>
        <w:t>4837</w:t>
      </w:r>
    </w:p>
    <w:p w14:paraId="55D2E44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H.2.9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HD-FDD radio link monitoring (RLM) for UE Category NB1</w:t>
      </w:r>
      <w:r>
        <w:tab/>
        <w:t>4838</w:t>
      </w:r>
    </w:p>
    <w:p w14:paraId="168BBD47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H.3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</w:t>
      </w:r>
      <w:r>
        <w:tab/>
        <w:t>4838</w:t>
      </w:r>
    </w:p>
    <w:p w14:paraId="09E9059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H.3.1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</w:t>
      </w:r>
      <w:r>
        <w:tab/>
        <w:t>4839</w:t>
      </w:r>
    </w:p>
    <w:p w14:paraId="4B883F8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H.3.2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cell re-selection and handover</w:t>
      </w:r>
      <w:r>
        <w:tab/>
        <w:t>4849</w:t>
      </w:r>
    </w:p>
    <w:p w14:paraId="44FB1249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H.3.3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inter-RAT handover</w:t>
      </w:r>
      <w:r>
        <w:tab/>
        <w:t>4850</w:t>
      </w:r>
    </w:p>
    <w:p w14:paraId="6EF9635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H.3.4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exceptions for E-UTRAN UE transmit timing accuracy and UE timing advance adjustment accuracy</w:t>
      </w:r>
      <w:r>
        <w:tab/>
        <w:t>4851</w:t>
      </w:r>
    </w:p>
    <w:p w14:paraId="7065053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H.3.5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</w:t>
      </w:r>
      <w:r>
        <w:tab/>
        <w:t>4852</w:t>
      </w:r>
    </w:p>
    <w:p w14:paraId="6E866F6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H.3.6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handover and E-UTRAN intra frequency cell search</w:t>
      </w:r>
      <w:r>
        <w:tab/>
        <w:t>4856</w:t>
      </w:r>
    </w:p>
    <w:p w14:paraId="366C29C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H.3.7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and E-UTRAN inter-RAT cell search when DRX is used</w:t>
      </w:r>
      <w:r>
        <w:tab/>
        <w:t>4857</w:t>
      </w:r>
    </w:p>
    <w:p w14:paraId="6E8B275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H.3.8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CSI-RSRP Accuracy</w:t>
      </w:r>
      <w:r>
        <w:tab/>
        <w:t>4858</w:t>
      </w:r>
    </w:p>
    <w:p w14:paraId="6B70CDA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H.3.9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RSSI Accuracy</w:t>
      </w:r>
      <w:r>
        <w:tab/>
        <w:t>4862</w:t>
      </w:r>
    </w:p>
    <w:p w14:paraId="618D8D1A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H.4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Carrier Aggregation</w:t>
      </w:r>
      <w:r>
        <w:tab/>
        <w:t>4863</w:t>
      </w:r>
    </w:p>
    <w:p w14:paraId="0E6B02C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H.4.1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CA</w:t>
      </w:r>
      <w:r>
        <w:tab/>
        <w:t>4863</w:t>
      </w:r>
    </w:p>
    <w:p w14:paraId="3A56481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H.4.2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CA</w:t>
      </w:r>
      <w:r>
        <w:tab/>
        <w:t>4868</w:t>
      </w:r>
    </w:p>
    <w:p w14:paraId="1B184BE3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H.5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FeICIC</w:t>
      </w:r>
      <w:r>
        <w:tab/>
        <w:t>4871</w:t>
      </w:r>
    </w:p>
    <w:p w14:paraId="0E23F96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H.5.1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FeICIC</w:t>
      </w:r>
      <w:r>
        <w:tab/>
        <w:t>4872</w:t>
      </w:r>
    </w:p>
    <w:p w14:paraId="152428F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H.5.2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FeICIC</w:t>
      </w:r>
      <w:r>
        <w:tab/>
        <w:t>4873</w:t>
      </w:r>
    </w:p>
    <w:p w14:paraId="2744037D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H.6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Proximity based services</w:t>
      </w:r>
      <w:r>
        <w:tab/>
        <w:t>4874</w:t>
      </w:r>
    </w:p>
    <w:p w14:paraId="7746ACF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H.6.1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Proximity based services</w:t>
      </w:r>
      <w:r>
        <w:tab/>
        <w:t>4874</w:t>
      </w:r>
    </w:p>
    <w:p w14:paraId="6D67A3A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Discovery</w:t>
      </w:r>
      <w:r>
        <w:tab/>
        <w:t>4874</w:t>
      </w:r>
    </w:p>
    <w:p w14:paraId="3BFD2E0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4876</w:t>
      </w:r>
    </w:p>
    <w:p w14:paraId="7ADBBAF3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H.7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eMTC</w:t>
      </w:r>
      <w:r>
        <w:tab/>
        <w:t>4878</w:t>
      </w:r>
    </w:p>
    <w:p w14:paraId="5A9FF88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H.7.1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eMTC</w:t>
      </w:r>
      <w:r>
        <w:tab/>
        <w:t>4878</w:t>
      </w:r>
    </w:p>
    <w:p w14:paraId="460D735C" w14:textId="77777777" w:rsidR="005F4A17" w:rsidRDefault="005F4A17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I (normative): Conditions for RRM requirements applicability for operating bands</w:t>
      </w:r>
      <w:r>
        <w:tab/>
        <w:t>4880</w:t>
      </w:r>
    </w:p>
    <w:p w14:paraId="0D0F6BFD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I.1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RRC_IDLE state mobility</w:t>
      </w:r>
      <w:r>
        <w:tab/>
        <w:t>4880</w:t>
      </w:r>
    </w:p>
    <w:p w14:paraId="23AE7B0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intra-frequency E-UTRAN cells for cell re-selection</w:t>
      </w:r>
      <w:r>
        <w:tab/>
        <w:t>4880</w:t>
      </w:r>
    </w:p>
    <w:p w14:paraId="77B2F5F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inter-frequency E-UTRAN cells for cell re-selection</w:t>
      </w:r>
      <w:r>
        <w:tab/>
        <w:t>4880</w:t>
      </w:r>
    </w:p>
    <w:p w14:paraId="2792DB9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4880</w:t>
      </w:r>
    </w:p>
    <w:p w14:paraId="47FE5DF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4880</w:t>
      </w:r>
    </w:p>
    <w:p w14:paraId="04676BC1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4881</w:t>
      </w:r>
    </w:p>
    <w:p w14:paraId="0E9D863C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I.2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UE Measurements Procedures in RRC_CONNECTED State</w:t>
      </w:r>
      <w:r>
        <w:tab/>
        <w:t>4882</w:t>
      </w:r>
    </w:p>
    <w:p w14:paraId="4C336B5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</w:t>
      </w:r>
      <w:r>
        <w:tab/>
        <w:t>4882</w:t>
      </w:r>
    </w:p>
    <w:p w14:paraId="6BA99D4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with autonomous gaps</w:t>
      </w:r>
      <w:r>
        <w:tab/>
        <w:t>4882</w:t>
      </w:r>
    </w:p>
    <w:p w14:paraId="6503A13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</w:t>
      </w:r>
      <w:r>
        <w:tab/>
        <w:t>4882</w:t>
      </w:r>
    </w:p>
    <w:p w14:paraId="574D38C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 with autonomous gaps</w:t>
      </w:r>
      <w:r>
        <w:tab/>
        <w:t>4883</w:t>
      </w:r>
    </w:p>
    <w:p w14:paraId="488772F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4883</w:t>
      </w:r>
    </w:p>
    <w:p w14:paraId="0F53788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I.2.6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4883</w:t>
      </w:r>
    </w:p>
    <w:p w14:paraId="1043AF5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the secondary component carrier with deactivated SCell</w:t>
      </w:r>
      <w:r>
        <w:tab/>
        <w:t>4883</w:t>
      </w:r>
    </w:p>
    <w:p w14:paraId="0FAB078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</w:t>
      </w:r>
      <w:r>
        <w:tab/>
        <w:t>4884</w:t>
      </w:r>
    </w:p>
    <w:p w14:paraId="2F4BCAB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 with CRS Assistance Information</w:t>
      </w:r>
      <w:r>
        <w:tab/>
        <w:t>4884</w:t>
      </w:r>
    </w:p>
    <w:p w14:paraId="09AC82B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discovery signal measurements</w:t>
      </w:r>
      <w:r>
        <w:tab/>
        <w:t>4885</w:t>
      </w:r>
    </w:p>
    <w:p w14:paraId="3A1F246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discovery signal measurements</w:t>
      </w:r>
      <w:r>
        <w:tab/>
        <w:t>4885</w:t>
      </w:r>
    </w:p>
    <w:p w14:paraId="57C39A25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I</w:t>
      </w:r>
      <w:r>
        <w:t>.2.11.1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CRS-based measurements</w:t>
      </w:r>
      <w:r>
        <w:tab/>
        <w:t>4885</w:t>
      </w:r>
    </w:p>
    <w:p w14:paraId="05FD4F6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4886</w:t>
      </w:r>
    </w:p>
    <w:p w14:paraId="61DC6468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I.2.12 to I.2.14 Void</w:t>
      </w:r>
      <w:r>
        <w:tab/>
        <w:t>4886</w:t>
      </w:r>
    </w:p>
    <w:p w14:paraId="5F04CDE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4886</w:t>
      </w:r>
    </w:p>
    <w:p w14:paraId="565B4AB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4887</w:t>
      </w:r>
    </w:p>
    <w:p w14:paraId="074E32BD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I.2.17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4888</w:t>
      </w:r>
    </w:p>
    <w:p w14:paraId="5DFD317C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I.3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performance requirements for UE</w:t>
      </w:r>
      <w:r>
        <w:tab/>
        <w:t>4889</w:t>
      </w:r>
    </w:p>
    <w:p w14:paraId="55603E0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I.3.1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RSRP and RSRQ Accuracy Requirements</w:t>
      </w:r>
      <w:r>
        <w:tab/>
        <w:t>4889</w:t>
      </w:r>
    </w:p>
    <w:p w14:paraId="6839A16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I.3.2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4889</w:t>
      </w:r>
    </w:p>
    <w:p w14:paraId="05F127F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I.3.3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RSRP and RSRQ Accuracy Requirements</w:t>
      </w:r>
      <w:r>
        <w:tab/>
        <w:t>4889</w:t>
      </w:r>
    </w:p>
    <w:p w14:paraId="0F95D4E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I.3.4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relative RSRP and RSRQ Accuracy Requirements</w:t>
      </w:r>
      <w:r>
        <w:tab/>
        <w:t>4889</w:t>
      </w:r>
    </w:p>
    <w:p w14:paraId="0215EDBA" w14:textId="77777777" w:rsidR="005F4A17" w:rsidRDefault="005F4A17">
      <w:pPr>
        <w:pStyle w:val="TOC2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>
        <w:t>I.3.5 to I.3.7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4889</w:t>
      </w:r>
    </w:p>
    <w:p w14:paraId="1E4DAE7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I.3.8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</w:t>
      </w:r>
      <w:r>
        <w:tab/>
        <w:t>4889</w:t>
      </w:r>
    </w:p>
    <w:p w14:paraId="252A15E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I.3.9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</w:t>
      </w:r>
      <w:r>
        <w:tab/>
        <w:t>4890</w:t>
      </w:r>
    </w:p>
    <w:p w14:paraId="5A96D1C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I.3.10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</w:t>
      </w:r>
      <w:r>
        <w:tab/>
        <w:t>4890</w:t>
      </w:r>
    </w:p>
    <w:p w14:paraId="66FB769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I.3.11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4890</w:t>
      </w:r>
    </w:p>
    <w:p w14:paraId="580280B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I.3.12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4890</w:t>
      </w:r>
    </w:p>
    <w:p w14:paraId="7311975E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I.3.13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4891</w:t>
      </w:r>
    </w:p>
    <w:p w14:paraId="04E8E0A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Discovery Signal Measurement Accuracy Requirements</w:t>
      </w:r>
      <w:r>
        <w:tab/>
        <w:t>4891</w:t>
      </w:r>
    </w:p>
    <w:p w14:paraId="74FED83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4891</w:t>
      </w:r>
    </w:p>
    <w:p w14:paraId="6FB940E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4891</w:t>
      </w:r>
    </w:p>
    <w:p w14:paraId="30FC654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Discovery Signal Measurement Accuracy Requirements</w:t>
      </w:r>
      <w:r>
        <w:tab/>
        <w:t>4891</w:t>
      </w:r>
    </w:p>
    <w:p w14:paraId="5DC6B3B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4891</w:t>
      </w:r>
    </w:p>
    <w:p w14:paraId="2AE8E8D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4891</w:t>
      </w:r>
    </w:p>
    <w:p w14:paraId="443961E3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4892</w:t>
      </w:r>
    </w:p>
    <w:p w14:paraId="686D1CE0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4892</w:t>
      </w:r>
    </w:p>
    <w:p w14:paraId="3CF9AE4B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4892</w:t>
      </w:r>
    </w:p>
    <w:p w14:paraId="51A042D2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4892</w:t>
      </w:r>
    </w:p>
    <w:p w14:paraId="0C304863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4892</w:t>
      </w:r>
    </w:p>
    <w:p w14:paraId="3355A621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4892</w:t>
      </w:r>
    </w:p>
    <w:p w14:paraId="77D3013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I.3.18 to I.3.24 Void</w:t>
      </w:r>
      <w:r>
        <w:tab/>
        <w:t>4893</w:t>
      </w:r>
    </w:p>
    <w:p w14:paraId="74E3D61A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4893</w:t>
      </w:r>
    </w:p>
    <w:p w14:paraId="6399AC5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4893</w:t>
      </w:r>
    </w:p>
    <w:p w14:paraId="19755A0D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RRM Requirements Exceptions</w:t>
      </w:r>
      <w:r>
        <w:tab/>
        <w:t>4893</w:t>
      </w:r>
    </w:p>
    <w:p w14:paraId="460C7366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4893</w:t>
      </w:r>
    </w:p>
    <w:p w14:paraId="66B3DF4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supporting CA</w:t>
      </w:r>
      <w:r>
        <w:tab/>
        <w:t>4893</w:t>
      </w:r>
    </w:p>
    <w:p w14:paraId="1D889A3B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configured with CA</w:t>
      </w:r>
      <w:r>
        <w:tab/>
        <w:t>4894</w:t>
      </w:r>
    </w:p>
    <w:p w14:paraId="1C918634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 w:rsidRPr="00CA4F9C">
        <w:rPr>
          <w:rFonts w:eastAsia="MS Mincho"/>
        </w:rPr>
        <w:t>.4.3.1</w:t>
      </w:r>
      <w:r>
        <w:rPr>
          <w:rFonts w:ascii="Calibri" w:hAnsi="Calibri"/>
          <w:kern w:val="2"/>
          <w:sz w:val="24"/>
          <w:szCs w:val="24"/>
        </w:rPr>
        <w:tab/>
      </w:r>
      <w:r w:rsidRPr="00CA4F9C">
        <w:rPr>
          <w:rFonts w:eastAsia="MS Mincho"/>
        </w:rPr>
        <w:t>Inter-band carrier aggregation</w:t>
      </w:r>
      <w:r>
        <w:tab/>
        <w:t>4894</w:t>
      </w:r>
    </w:p>
    <w:p w14:paraId="15D63848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4"/>
          <w:szCs w:val="24"/>
        </w:rPr>
        <w:tab/>
      </w:r>
      <w:r>
        <w:t>Intra-band non-contiguous carrier aggregation</w:t>
      </w:r>
      <w:r>
        <w:tab/>
        <w:t>4894</w:t>
      </w:r>
    </w:p>
    <w:p w14:paraId="5639EF42" w14:textId="77777777" w:rsidR="005F4A17" w:rsidRDefault="005F4A17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4"/>
          <w:szCs w:val="24"/>
        </w:rPr>
        <w:tab/>
      </w:r>
      <w:r>
        <w:t>Inter-band carrier aggregation with operating bands without uplink band</w:t>
      </w:r>
      <w:r>
        <w:tab/>
        <w:t>4894</w:t>
      </w:r>
    </w:p>
    <w:p w14:paraId="079C8D4C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I.5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4894</w:t>
      </w:r>
    </w:p>
    <w:p w14:paraId="1BE559AE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I.6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V2X</w:t>
      </w:r>
      <w:r>
        <w:tab/>
        <w:t>4895</w:t>
      </w:r>
    </w:p>
    <w:p w14:paraId="48AE1D1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4895</w:t>
      </w:r>
    </w:p>
    <w:p w14:paraId="5A9F9E27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I.6.2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S-RSRP Accuracy Requirements</w:t>
      </w:r>
      <w:r>
        <w:tab/>
        <w:t>4895</w:t>
      </w:r>
    </w:p>
    <w:p w14:paraId="388315FC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I.6.3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Relative S-RSRP Accuracy Requirements</w:t>
      </w:r>
      <w:r>
        <w:tab/>
        <w:t>4895</w:t>
      </w:r>
    </w:p>
    <w:p w14:paraId="17EF39E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I.6.4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Selection/Reselection to Intra-frequency SyncRef UE</w:t>
      </w:r>
      <w:r>
        <w:tab/>
        <w:t>4895</w:t>
      </w:r>
    </w:p>
    <w:p w14:paraId="4F8CB565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I.6.5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PSSCH-RSRP Accuracy Requirements</w:t>
      </w:r>
      <w:r>
        <w:tab/>
        <w:t>4896</w:t>
      </w:r>
    </w:p>
    <w:p w14:paraId="6417CE2A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I.7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sTTI and 1ms-TTI with 3 Subframe HARQ Processing</w:t>
      </w:r>
      <w:r>
        <w:tab/>
        <w:t>4896</w:t>
      </w:r>
    </w:p>
    <w:p w14:paraId="004CFF5F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I.7.1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Maximum Timing Difference Between Uplink and Downlink Carriers in Carrier Aggregation</w:t>
      </w:r>
      <w:r>
        <w:tab/>
        <w:t>4896</w:t>
      </w:r>
    </w:p>
    <w:p w14:paraId="24ED9862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I.8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4897</w:t>
      </w:r>
    </w:p>
    <w:p w14:paraId="49FBBC46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J.1</w:t>
      </w:r>
      <w:r>
        <w:rPr>
          <w:rFonts w:ascii="Calibri" w:hAnsi="Calibri"/>
          <w:kern w:val="2"/>
          <w:sz w:val="24"/>
          <w:szCs w:val="24"/>
        </w:rPr>
        <w:tab/>
      </w:r>
      <w:r>
        <w:t>General considerations</w:t>
      </w:r>
      <w:r>
        <w:tab/>
        <w:t>4898</w:t>
      </w:r>
    </w:p>
    <w:p w14:paraId="59729508" w14:textId="77777777" w:rsidR="005F4A17" w:rsidRDefault="005F4A17">
      <w:pPr>
        <w:pStyle w:val="TOC1"/>
        <w:rPr>
          <w:rFonts w:ascii="Calibri" w:hAnsi="Calibri"/>
          <w:kern w:val="2"/>
          <w:sz w:val="24"/>
          <w:szCs w:val="24"/>
        </w:rPr>
      </w:pPr>
      <w:r>
        <w:t>J.2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de-DE"/>
        </w:rPr>
        <w:t>Concrete scenarios</w:t>
      </w:r>
      <w:r>
        <w:tab/>
        <w:t>4898</w:t>
      </w:r>
    </w:p>
    <w:p w14:paraId="1BCC3850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J.2.1</w:t>
      </w:r>
      <w:r>
        <w:rPr>
          <w:rFonts w:ascii="Calibri" w:hAnsi="Calibri"/>
          <w:kern w:val="2"/>
          <w:sz w:val="24"/>
          <w:szCs w:val="24"/>
        </w:rPr>
        <w:tab/>
      </w:r>
      <w:r>
        <w:t>Tests for minimum requirements varying between releases, without introduction of new features</w:t>
      </w:r>
      <w:r>
        <w:tab/>
        <w:t>4898</w:t>
      </w:r>
    </w:p>
    <w:p w14:paraId="049917D4" w14:textId="77777777" w:rsidR="005F4A17" w:rsidRDefault="005F4A17">
      <w:pPr>
        <w:pStyle w:val="TOC2"/>
        <w:rPr>
          <w:rFonts w:ascii="Calibri" w:hAnsi="Calibri"/>
          <w:kern w:val="2"/>
          <w:sz w:val="24"/>
          <w:szCs w:val="24"/>
        </w:rPr>
      </w:pPr>
      <w:r>
        <w:t>J.2.2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4898</w:t>
      </w:r>
    </w:p>
    <w:p w14:paraId="0033CD6D" w14:textId="77777777" w:rsidR="005F4A17" w:rsidRDefault="005F4A17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K (informative): Change history</w:t>
      </w:r>
      <w:r>
        <w:tab/>
        <w:t>4899</w:t>
      </w:r>
    </w:p>
    <w:p w14:paraId="061BB06C" w14:textId="5E5C84EB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490D4088" w14:textId="77777777" w:rsidR="005F4A17" w:rsidRDefault="005F4A17" w:rsidP="00405A0C"/>
    <w:p w14:paraId="08810991" w14:textId="4EA909B8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A72E83">
        <w:instrText>i90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A72E83">
        <w:instrText>i90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A72E83">
        <w:instrText>i90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A72E83">
        <w:instrText>i90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A72E83">
        <w:instrText>i90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E466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6CDD0" w14:textId="77777777" w:rsidR="00A06BB6" w:rsidRDefault="00A06BB6">
      <w:r>
        <w:separator/>
      </w:r>
    </w:p>
  </w:endnote>
  <w:endnote w:type="continuationSeparator" w:id="0">
    <w:p w14:paraId="17B20B4A" w14:textId="77777777" w:rsidR="00A06BB6" w:rsidRDefault="00A06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mbria"/>
    <w:charset w:val="00"/>
    <w:family w:val="auto"/>
    <w:pitch w:val="default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17432" w14:textId="77777777" w:rsidR="00A06BB6" w:rsidRDefault="00A06BB6">
      <w:r>
        <w:separator/>
      </w:r>
    </w:p>
  </w:footnote>
  <w:footnote w:type="continuationSeparator" w:id="0">
    <w:p w14:paraId="66A06653" w14:textId="77777777" w:rsidR="00A06BB6" w:rsidRDefault="00A06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1A3F" w14:textId="039D8389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 w:rsidR="00863600">
      <w:rPr>
        <w:rFonts w:ascii="Arial" w:hAnsi="Arial" w:cs="Arial"/>
        <w:b/>
        <w:bCs/>
        <w:sz w:val="18"/>
        <w:szCs w:val="18"/>
      </w:rPr>
      <w:t>.</w:t>
    </w:r>
    <w:r w:rsidR="00A72E83">
      <w:rPr>
        <w:rFonts w:ascii="Arial" w:hAnsi="Arial" w:cs="Arial"/>
        <w:b/>
        <w:bCs/>
        <w:sz w:val="18"/>
        <w:szCs w:val="18"/>
      </w:rPr>
      <w:t>9</w:t>
    </w:r>
    <w:r>
      <w:rPr>
        <w:rFonts w:ascii="Arial" w:hAnsi="Arial" w:cs="Arial"/>
        <w:b/>
        <w:bCs/>
        <w:sz w:val="18"/>
        <w:szCs w:val="18"/>
      </w:rPr>
      <w:t>.0 (202</w:t>
    </w:r>
    <w:r w:rsidR="00D67631">
      <w:rPr>
        <w:rFonts w:ascii="Arial" w:hAnsi="Arial" w:cs="Arial"/>
        <w:b/>
        <w:bCs/>
        <w:sz w:val="18"/>
        <w:szCs w:val="18"/>
      </w:rPr>
      <w:t>5</w:t>
    </w:r>
    <w:r>
      <w:rPr>
        <w:rFonts w:ascii="Arial" w:hAnsi="Arial" w:cs="Arial"/>
        <w:b/>
        <w:bCs/>
        <w:sz w:val="18"/>
        <w:szCs w:val="18"/>
      </w:rPr>
      <w:t>-</w:t>
    </w:r>
    <w:r w:rsidR="00D67631">
      <w:rPr>
        <w:rFonts w:ascii="Arial" w:hAnsi="Arial" w:cs="Arial"/>
        <w:b/>
        <w:bCs/>
        <w:sz w:val="18"/>
        <w:szCs w:val="18"/>
      </w:rPr>
      <w:t>0</w:t>
    </w:r>
    <w:r w:rsidR="00A72E83">
      <w:rPr>
        <w:rFonts w:ascii="Arial" w:hAnsi="Arial" w:cs="Arial"/>
        <w:b/>
        <w:bCs/>
        <w:sz w:val="18"/>
        <w:szCs w:val="18"/>
      </w:rPr>
      <w:t>6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3BA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5C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3C4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967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6E2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3327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8B7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50D7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57CC6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56A8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875D8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4CD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5F2C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32C3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A17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4E1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600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2832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6BB6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4538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83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5E1F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4A80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3A2D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48FB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3AAE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631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644D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657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7AE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BE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E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A72E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72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72E83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72E8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A72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72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72E8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72E8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72E83"/>
    <w:pPr>
      <w:outlineLvl w:val="8"/>
    </w:pPr>
  </w:style>
  <w:style w:type="character" w:default="1" w:styleId="DefaultParagraphFont">
    <w:name w:val="Default Paragraph Font"/>
    <w:semiHidden/>
    <w:rsid w:val="00A72E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2E83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A72E8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A72E83"/>
    <w:pPr>
      <w:ind w:left="1418" w:hanging="1418"/>
    </w:pPr>
  </w:style>
  <w:style w:type="paragraph" w:styleId="TOC8">
    <w:name w:val="toc 8"/>
    <w:basedOn w:val="TOC1"/>
    <w:rsid w:val="00A72E83"/>
    <w:pPr>
      <w:spacing w:before="180"/>
      <w:ind w:left="2693" w:hanging="2693"/>
    </w:pPr>
    <w:rPr>
      <w:b/>
    </w:rPr>
  </w:style>
  <w:style w:type="paragraph" w:styleId="TOC1">
    <w:name w:val="toc 1"/>
    <w:rsid w:val="00A72E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A72E8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72E83"/>
  </w:style>
  <w:style w:type="paragraph" w:customStyle="1" w:styleId="ZD">
    <w:name w:val="ZD"/>
    <w:rsid w:val="00A72E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A72E83"/>
    <w:pPr>
      <w:ind w:left="1701" w:hanging="1701"/>
    </w:pPr>
  </w:style>
  <w:style w:type="paragraph" w:styleId="TOC4">
    <w:name w:val="toc 4"/>
    <w:basedOn w:val="TOC3"/>
    <w:rsid w:val="00A72E83"/>
    <w:pPr>
      <w:ind w:left="1418" w:hanging="1418"/>
    </w:pPr>
  </w:style>
  <w:style w:type="paragraph" w:styleId="TOC3">
    <w:name w:val="toc 3"/>
    <w:basedOn w:val="TOC2"/>
    <w:rsid w:val="00A72E83"/>
    <w:pPr>
      <w:ind w:left="1134" w:hanging="1134"/>
    </w:pPr>
  </w:style>
  <w:style w:type="paragraph" w:styleId="TOC2">
    <w:name w:val="toc 2"/>
    <w:basedOn w:val="TOC1"/>
    <w:rsid w:val="00A72E83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72E83"/>
    <w:pPr>
      <w:outlineLvl w:val="9"/>
    </w:pPr>
  </w:style>
  <w:style w:type="paragraph" w:styleId="Footer">
    <w:name w:val="footer"/>
    <w:basedOn w:val="Header"/>
    <w:link w:val="FooterChar"/>
    <w:rsid w:val="00A72E83"/>
    <w:pPr>
      <w:jc w:val="center"/>
    </w:pPr>
    <w:rPr>
      <w:i/>
    </w:rPr>
  </w:style>
  <w:style w:type="character" w:styleId="FootnoteReference">
    <w:name w:val="footnote reference"/>
    <w:rsid w:val="00A72E83"/>
    <w:rPr>
      <w:b/>
      <w:position w:val="6"/>
      <w:sz w:val="16"/>
    </w:rPr>
  </w:style>
  <w:style w:type="paragraph" w:customStyle="1" w:styleId="NF">
    <w:name w:val="NF"/>
    <w:basedOn w:val="NO"/>
    <w:rsid w:val="00A72E8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72E83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A72E83"/>
    <w:pPr>
      <w:jc w:val="right"/>
    </w:pPr>
  </w:style>
  <w:style w:type="paragraph" w:customStyle="1" w:styleId="TAL">
    <w:name w:val="TAL"/>
    <w:basedOn w:val="Normal"/>
    <w:link w:val="TALChar"/>
    <w:rsid w:val="00A72E8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72E83"/>
    <w:rPr>
      <w:b/>
    </w:rPr>
  </w:style>
  <w:style w:type="paragraph" w:customStyle="1" w:styleId="TAC">
    <w:name w:val="TAC"/>
    <w:basedOn w:val="TAL"/>
    <w:link w:val="TACChar"/>
    <w:rsid w:val="00A72E83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A72E83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A72E83"/>
    <w:pPr>
      <w:spacing w:after="0"/>
    </w:pPr>
  </w:style>
  <w:style w:type="paragraph" w:customStyle="1" w:styleId="NW">
    <w:name w:val="NW"/>
    <w:basedOn w:val="NO"/>
    <w:rsid w:val="00A72E83"/>
    <w:pPr>
      <w:spacing w:after="0"/>
    </w:pPr>
  </w:style>
  <w:style w:type="paragraph" w:customStyle="1" w:styleId="EW">
    <w:name w:val="EW"/>
    <w:basedOn w:val="EX"/>
    <w:rsid w:val="00A72E83"/>
    <w:pPr>
      <w:spacing w:after="0"/>
    </w:pPr>
  </w:style>
  <w:style w:type="paragraph" w:customStyle="1" w:styleId="B1">
    <w:name w:val="B1"/>
    <w:basedOn w:val="List"/>
    <w:link w:val="B1Char"/>
    <w:rsid w:val="00A72E83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A72E83"/>
    <w:pPr>
      <w:ind w:left="1985" w:hanging="1985"/>
    </w:pPr>
  </w:style>
  <w:style w:type="paragraph" w:styleId="TOC7">
    <w:name w:val="toc 7"/>
    <w:basedOn w:val="TOC6"/>
    <w:next w:val="Normal"/>
    <w:rsid w:val="00A72E83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A72E83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A72E8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A72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72E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A72E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A72E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A72E83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A72E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A72E83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A72E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A72E83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A72E83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A72E83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A72E83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A72E8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72E83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A72E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A72E83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A72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A72E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A72E83"/>
    <w:pPr>
      <w:ind w:left="284"/>
    </w:pPr>
  </w:style>
  <w:style w:type="paragraph" w:styleId="Index1">
    <w:name w:val="index 1"/>
    <w:basedOn w:val="Normal"/>
    <w:rsid w:val="00A72E83"/>
    <w:pPr>
      <w:keepLines/>
      <w:spacing w:after="0"/>
    </w:pPr>
  </w:style>
  <w:style w:type="paragraph" w:styleId="ListNumber2">
    <w:name w:val="List Number 2"/>
    <w:basedOn w:val="ListNumber"/>
    <w:rsid w:val="00A72E83"/>
    <w:pPr>
      <w:ind w:left="851"/>
    </w:pPr>
  </w:style>
  <w:style w:type="paragraph" w:styleId="ListBullet2">
    <w:name w:val="List Bullet 2"/>
    <w:basedOn w:val="ListBullet"/>
    <w:rsid w:val="00A72E83"/>
    <w:pPr>
      <w:ind w:left="851"/>
    </w:pPr>
  </w:style>
  <w:style w:type="paragraph" w:styleId="ListBullet3">
    <w:name w:val="List Bullet 3"/>
    <w:basedOn w:val="ListBullet2"/>
    <w:rsid w:val="00A72E83"/>
    <w:pPr>
      <w:ind w:left="1135"/>
    </w:pPr>
  </w:style>
  <w:style w:type="paragraph" w:styleId="ListNumber">
    <w:name w:val="List Number"/>
    <w:basedOn w:val="List"/>
    <w:rsid w:val="00A72E83"/>
  </w:style>
  <w:style w:type="paragraph" w:styleId="List2">
    <w:name w:val="List 2"/>
    <w:basedOn w:val="List"/>
    <w:link w:val="List2Char"/>
    <w:rsid w:val="00A72E83"/>
    <w:pPr>
      <w:ind w:left="851"/>
    </w:pPr>
  </w:style>
  <w:style w:type="paragraph" w:styleId="List3">
    <w:name w:val="List 3"/>
    <w:basedOn w:val="List2"/>
    <w:link w:val="List3Char"/>
    <w:rsid w:val="00A72E83"/>
    <w:pPr>
      <w:ind w:left="1135"/>
    </w:pPr>
  </w:style>
  <w:style w:type="paragraph" w:styleId="List4">
    <w:name w:val="List 4"/>
    <w:basedOn w:val="List3"/>
    <w:rsid w:val="00A72E83"/>
    <w:pPr>
      <w:ind w:left="1418"/>
    </w:pPr>
  </w:style>
  <w:style w:type="paragraph" w:styleId="List5">
    <w:name w:val="List 5"/>
    <w:basedOn w:val="List4"/>
    <w:rsid w:val="00A72E83"/>
    <w:pPr>
      <w:ind w:left="1702"/>
    </w:pPr>
  </w:style>
  <w:style w:type="paragraph" w:styleId="List">
    <w:name w:val="List"/>
    <w:basedOn w:val="Normal"/>
    <w:link w:val="ListChar3"/>
    <w:rsid w:val="00A72E83"/>
    <w:pPr>
      <w:ind w:left="568" w:hanging="284"/>
    </w:pPr>
  </w:style>
  <w:style w:type="paragraph" w:styleId="ListBullet">
    <w:name w:val="List Bullet"/>
    <w:basedOn w:val="List"/>
    <w:rsid w:val="00A72E83"/>
  </w:style>
  <w:style w:type="paragraph" w:styleId="ListBullet4">
    <w:name w:val="List Bullet 4"/>
    <w:basedOn w:val="ListBullet3"/>
    <w:rsid w:val="00A72E83"/>
    <w:pPr>
      <w:ind w:left="1418"/>
    </w:pPr>
  </w:style>
  <w:style w:type="paragraph" w:styleId="ListBullet5">
    <w:name w:val="List Bullet 5"/>
    <w:basedOn w:val="ListBullet4"/>
    <w:rsid w:val="00A72E83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2545</TotalTime>
  <Pages>1</Pages>
  <Words>47805</Words>
  <Characters>272493</Characters>
  <Application>Microsoft Office Word</Application>
  <DocSecurity>0</DocSecurity>
  <Lines>2270</Lines>
  <Paragraphs>639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319659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IS</cp:lastModifiedBy>
  <cp:revision>59</cp:revision>
  <dcterms:created xsi:type="dcterms:W3CDTF">2021-04-11T17:19:00Z</dcterms:created>
  <dcterms:modified xsi:type="dcterms:W3CDTF">2025-04-29T11:24:00Z</dcterms:modified>
</cp:coreProperties>
</file>