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52E6016C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292D22">
              <w:rPr>
                <w:noProof w:val="0"/>
              </w:rPr>
              <w:t>9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FA0792">
              <w:rPr>
                <w:noProof w:val="0"/>
                <w:sz w:val="32"/>
              </w:rPr>
              <w:t>5</w:t>
            </w:r>
            <w:r w:rsidRPr="00894B12">
              <w:rPr>
                <w:noProof w:val="0"/>
                <w:sz w:val="32"/>
              </w:rPr>
              <w:t>-</w:t>
            </w:r>
            <w:r w:rsidR="00FA0792">
              <w:rPr>
                <w:noProof w:val="0"/>
                <w:sz w:val="32"/>
              </w:rPr>
              <w:t>0</w:t>
            </w:r>
            <w:r w:rsidR="00292D22">
              <w:rPr>
                <w:noProof w:val="0"/>
                <w:sz w:val="32"/>
              </w:rPr>
              <w:t>6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62.5pt" o:ole="">
                  <v:imagedata r:id="rId7" o:title=""/>
                </v:shape>
                <o:OLEObject Type="Embed" ProgID="Word.Picture.8" ShapeID="_x0000_i1025" DrawAspect="Content" ObjectID="_1807437683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9F0E8F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6FEED9D8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FA0792">
              <w:rPr>
                <w:noProof/>
                <w:sz w:val="18"/>
              </w:rPr>
              <w:t>5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63106878" w14:textId="77777777" w:rsidR="00542535" w:rsidRDefault="0064622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fldChar w:fldCharType="begin"/>
      </w:r>
      <w:r>
        <w:instrText xml:space="preserve"> TOC \o "1-9" </w:instrText>
      </w:r>
      <w:r>
        <w:rPr>
          <w:noProof/>
        </w:rPr>
        <w:fldChar w:fldCharType="separate"/>
      </w:r>
      <w:r w:rsidR="00542535">
        <w:rPr>
          <w:noProof/>
        </w:rPr>
        <w:t>Foreword</w:t>
      </w:r>
      <w:r w:rsidR="00542535">
        <w:rPr>
          <w:noProof/>
        </w:rPr>
        <w:tab/>
        <w:t>123</w:t>
      </w:r>
    </w:p>
    <w:p w14:paraId="0784B5D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094192D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33AAF462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406E28D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127</w:t>
      </w:r>
    </w:p>
    <w:p w14:paraId="5D22C19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127</w:t>
      </w:r>
    </w:p>
    <w:p w14:paraId="196A6C4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129</w:t>
      </w:r>
    </w:p>
    <w:p w14:paraId="22C84A7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131</w:t>
      </w:r>
    </w:p>
    <w:p w14:paraId="78DC8D71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402B115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Categorization of test requirements in CA, UL-MIMO, </w:t>
      </w:r>
      <w:r w:rsidRPr="00CC25D0">
        <w:rPr>
          <w:rFonts w:eastAsia="PMingLiU"/>
          <w:noProof/>
          <w:snapToGrid w:val="0"/>
          <w:lang w:eastAsia="zh-TW"/>
        </w:rPr>
        <w:t xml:space="preserve">ProSe, </w:t>
      </w:r>
      <w:r w:rsidRPr="00CC25D0">
        <w:rPr>
          <w:noProof/>
          <w:snapToGrid w:val="0"/>
        </w:rPr>
        <w:t>Dual Connectivity</w:t>
      </w:r>
      <w:r w:rsidRPr="00CC25D0">
        <w:rPr>
          <w:noProof/>
          <w:snapToGrid w:val="0"/>
          <w:lang w:eastAsia="zh-CN"/>
        </w:rPr>
        <w:t>,</w:t>
      </w:r>
      <w:r w:rsidRPr="00CC25D0">
        <w:rPr>
          <w:noProof/>
          <w:snapToGrid w:val="0"/>
        </w:rPr>
        <w:t xml:space="preserve"> UE category 0</w:t>
      </w:r>
      <w:r w:rsidRPr="00CC25D0">
        <w:rPr>
          <w:rFonts w:eastAsia="PMingLiU"/>
          <w:noProof/>
          <w:snapToGrid w:val="0"/>
          <w:lang w:eastAsia="zh-TW"/>
        </w:rPr>
        <w:t>,</w:t>
      </w:r>
      <w:r w:rsidRPr="00CC25D0">
        <w:rPr>
          <w:noProof/>
          <w:snapToGrid w:val="0"/>
          <w:lang w:eastAsia="zh-CN"/>
        </w:rPr>
        <w:t xml:space="preserve"> </w:t>
      </w:r>
      <w:r w:rsidRPr="00CC25D0">
        <w:rPr>
          <w:rFonts w:eastAsia="PMingLiU"/>
          <w:noProof/>
          <w:snapToGrid w:val="0"/>
          <w:lang w:eastAsia="zh-TW"/>
        </w:rPr>
        <w:t xml:space="preserve">UE category M1, </w:t>
      </w:r>
      <w:r w:rsidRPr="00CC25D0">
        <w:rPr>
          <w:noProof/>
          <w:snapToGrid w:val="0"/>
          <w:lang w:eastAsia="zh-TW"/>
        </w:rPr>
        <w:t xml:space="preserve">UE category M2, </w:t>
      </w:r>
      <w:r w:rsidRPr="00CC25D0">
        <w:rPr>
          <w:rFonts w:eastAsia="PMingLiU"/>
          <w:noProof/>
          <w:snapToGrid w:val="0"/>
          <w:lang w:eastAsia="zh-TW"/>
        </w:rPr>
        <w:t xml:space="preserve">UE category 1bis, </w:t>
      </w:r>
      <w:r w:rsidRPr="00CC25D0">
        <w:rPr>
          <w:noProof/>
          <w:snapToGrid w:val="0"/>
          <w:lang w:eastAsia="x-none"/>
        </w:rPr>
        <w:t>UE category NB1</w:t>
      </w:r>
      <w:r w:rsidRPr="00CC25D0">
        <w:rPr>
          <w:rFonts w:eastAsia="SimSun"/>
          <w:noProof/>
          <w:snapToGrid w:val="0"/>
          <w:lang w:eastAsia="zh-CN"/>
        </w:rPr>
        <w:t>,</w:t>
      </w:r>
      <w:r w:rsidRPr="00CC25D0">
        <w:rPr>
          <w:noProof/>
          <w:snapToGrid w:val="0"/>
          <w:lang w:eastAsia="x-none"/>
        </w:rPr>
        <w:t xml:space="preserve"> UE category</w:t>
      </w:r>
      <w:r w:rsidRPr="00CC25D0">
        <w:rPr>
          <w:noProof/>
          <w:snapToGrid w:val="0"/>
        </w:rPr>
        <w:t xml:space="preserve"> NB2, V2X Communication</w:t>
      </w:r>
      <w:r>
        <w:rPr>
          <w:noProof/>
        </w:rPr>
        <w:tab/>
        <w:t>135</w:t>
      </w:r>
    </w:p>
    <w:p w14:paraId="4F447EE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RF requirements in later releases</w:t>
      </w:r>
      <w:r>
        <w:rPr>
          <w:noProof/>
        </w:rPr>
        <w:tab/>
        <w:t>136</w:t>
      </w:r>
    </w:p>
    <w:p w14:paraId="11C6723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137</w:t>
      </w:r>
    </w:p>
    <w:p w14:paraId="051958B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86D340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137</w:t>
      </w:r>
    </w:p>
    <w:p w14:paraId="5072D32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139</w:t>
      </w:r>
    </w:p>
    <w:p w14:paraId="601C5A3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UL-MIMO</w:t>
      </w:r>
      <w:r>
        <w:rPr>
          <w:noProof/>
        </w:rPr>
        <w:tab/>
        <w:t>155</w:t>
      </w:r>
    </w:p>
    <w:p w14:paraId="3ABE976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155</w:t>
      </w:r>
    </w:p>
    <w:p w14:paraId="3CC3EC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155</w:t>
      </w:r>
    </w:p>
    <w:p w14:paraId="434510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CC25D0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CC25D0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156</w:t>
      </w:r>
    </w:p>
    <w:p w14:paraId="4B9FE91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156</w:t>
      </w:r>
    </w:p>
    <w:p w14:paraId="50BE0DA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157</w:t>
      </w:r>
    </w:p>
    <w:p w14:paraId="261F2BB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158</w:t>
      </w:r>
    </w:p>
    <w:p w14:paraId="14DC059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159</w:t>
      </w:r>
    </w:p>
    <w:p w14:paraId="57CF0E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159</w:t>
      </w:r>
    </w:p>
    <w:p w14:paraId="3D7106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</w:t>
      </w:r>
      <w:r>
        <w:rPr>
          <w:noProof/>
        </w:rPr>
        <w:tab/>
        <w:t>159</w:t>
      </w:r>
    </w:p>
    <w:p w14:paraId="341C48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</w:t>
      </w:r>
      <w:r>
        <w:rPr>
          <w:noProof/>
        </w:rPr>
        <w:tab/>
        <w:t>159</w:t>
      </w:r>
    </w:p>
    <w:p w14:paraId="3C1F70D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CA</w:t>
      </w:r>
      <w:r>
        <w:rPr>
          <w:noProof/>
        </w:rPr>
        <w:tab/>
        <w:t>159</w:t>
      </w:r>
    </w:p>
    <w:p w14:paraId="1D38134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159</w:t>
      </w:r>
    </w:p>
    <w:p w14:paraId="0B48C0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</w:t>
      </w:r>
      <w:r>
        <w:rPr>
          <w:noProof/>
        </w:rPr>
        <w:tab/>
        <w:t>159</w:t>
      </w:r>
    </w:p>
    <w:p w14:paraId="00FC4E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160</w:t>
      </w:r>
    </w:p>
    <w:p w14:paraId="6A65CCA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</w:t>
      </w:r>
      <w:r>
        <w:rPr>
          <w:noProof/>
        </w:rPr>
        <w:tab/>
        <w:t>162</w:t>
      </w:r>
    </w:p>
    <w:p w14:paraId="5E69FA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164</w:t>
      </w:r>
    </w:p>
    <w:p w14:paraId="22AE0E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257</w:t>
      </w:r>
    </w:p>
    <w:p w14:paraId="0A72BD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257</w:t>
      </w:r>
    </w:p>
    <w:p w14:paraId="6ECB81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257</w:t>
      </w:r>
    </w:p>
    <w:p w14:paraId="103E71E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ProSe</w:t>
      </w:r>
      <w:r>
        <w:rPr>
          <w:noProof/>
        </w:rPr>
        <w:tab/>
        <w:t>257</w:t>
      </w:r>
    </w:p>
    <w:p w14:paraId="46A497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257</w:t>
      </w:r>
    </w:p>
    <w:p w14:paraId="3348F85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258</w:t>
      </w:r>
    </w:p>
    <w:p w14:paraId="116BC4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258</w:t>
      </w:r>
    </w:p>
    <w:p w14:paraId="6E5675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258</w:t>
      </w:r>
    </w:p>
    <w:p w14:paraId="05DDB3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</w:t>
      </w:r>
      <w:r>
        <w:rPr>
          <w:noProof/>
        </w:rPr>
        <w:tab/>
        <w:t>260</w:t>
      </w:r>
    </w:p>
    <w:p w14:paraId="25499FA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raster for CA</w:t>
      </w:r>
      <w:r>
        <w:rPr>
          <w:noProof/>
        </w:rPr>
        <w:tab/>
        <w:t>260</w:t>
      </w:r>
    </w:p>
    <w:p w14:paraId="147F25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260</w:t>
      </w:r>
    </w:p>
    <w:p w14:paraId="6CBD84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</w:t>
      </w:r>
      <w:r>
        <w:rPr>
          <w:noProof/>
        </w:rPr>
        <w:tab/>
        <w:t>260</w:t>
      </w:r>
    </w:p>
    <w:p w14:paraId="3D8914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262</w:t>
      </w:r>
    </w:p>
    <w:p w14:paraId="4EF3ABD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</w:rPr>
        <w:tab/>
        <w:t>262</w:t>
      </w:r>
    </w:p>
    <w:p w14:paraId="75156E9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LTE based 5G terrestrial broadcast</w:t>
      </w:r>
      <w:r>
        <w:rPr>
          <w:noProof/>
        </w:rPr>
        <w:tab/>
        <w:t>262</w:t>
      </w:r>
    </w:p>
    <w:p w14:paraId="523F815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noProof/>
        </w:rPr>
        <w:tab/>
        <w:t>263</w:t>
      </w:r>
    </w:p>
    <w:p w14:paraId="69530B7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 for LTE based 5G terrestrial broadcast</w:t>
      </w:r>
      <w:r>
        <w:rPr>
          <w:noProof/>
        </w:rPr>
        <w:tab/>
        <w:t>263</w:t>
      </w:r>
    </w:p>
    <w:p w14:paraId="31EC2B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PMCH bandwidths per operating band for LTE based 5G terrestrial broadcast</w:t>
      </w:r>
      <w:r>
        <w:rPr>
          <w:noProof/>
        </w:rPr>
        <w:tab/>
        <w:t>263</w:t>
      </w:r>
    </w:p>
    <w:p w14:paraId="4C56415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noProof/>
        </w:rPr>
        <w:tab/>
        <w:t>263</w:t>
      </w:r>
    </w:p>
    <w:p w14:paraId="24152DA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noProof/>
        </w:rPr>
        <w:tab/>
        <w:t>263</w:t>
      </w:r>
    </w:p>
    <w:p w14:paraId="5B8515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5.7.1H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LTE based 5G terrestrial broadcast</w:t>
      </w:r>
      <w:r>
        <w:rPr>
          <w:noProof/>
        </w:rPr>
        <w:tab/>
        <w:t>263</w:t>
      </w:r>
    </w:p>
    <w:p w14:paraId="1BA97F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noProof/>
        </w:rPr>
        <w:tab/>
        <w:t>264</w:t>
      </w:r>
    </w:p>
    <w:p w14:paraId="50819D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noProof/>
        </w:rPr>
        <w:tab/>
        <w:t>264</w:t>
      </w:r>
    </w:p>
    <w:p w14:paraId="178E6B0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frequency and EARFCN for LTE based 5G terrestrial broadcast</w:t>
      </w:r>
      <w:r>
        <w:rPr>
          <w:noProof/>
        </w:rPr>
        <w:tab/>
        <w:t>264</w:t>
      </w:r>
    </w:p>
    <w:p w14:paraId="4DACCAE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265</w:t>
      </w:r>
    </w:p>
    <w:p w14:paraId="78F1C8B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6EAD7CB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power</w:t>
      </w:r>
      <w:r>
        <w:rPr>
          <w:noProof/>
        </w:rPr>
        <w:tab/>
        <w:t>266</w:t>
      </w:r>
    </w:p>
    <w:p w14:paraId="1096D5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058D02F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</w:t>
      </w:r>
      <w:r>
        <w:rPr>
          <w:noProof/>
        </w:rPr>
        <w:tab/>
        <w:t>266</w:t>
      </w:r>
    </w:p>
    <w:p w14:paraId="0DB749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266</w:t>
      </w:r>
    </w:p>
    <w:p w14:paraId="4B8E34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266</w:t>
      </w:r>
    </w:p>
    <w:p w14:paraId="297AC0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266</w:t>
      </w:r>
    </w:p>
    <w:p w14:paraId="65311E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286703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269</w:t>
      </w:r>
    </w:p>
    <w:p w14:paraId="13086D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270</w:t>
      </w:r>
    </w:p>
    <w:p w14:paraId="456014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271</w:t>
      </w:r>
    </w:p>
    <w:p w14:paraId="12077D6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4463D3B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274</w:t>
      </w:r>
    </w:p>
    <w:p w14:paraId="44BD8C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36B31C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105286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48F247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119B0F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</w:t>
      </w:r>
    </w:p>
    <w:p w14:paraId="04B5A55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277</w:t>
      </w:r>
    </w:p>
    <w:p w14:paraId="47958CC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</w:t>
      </w:r>
    </w:p>
    <w:p w14:paraId="4F462C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280</w:t>
      </w:r>
    </w:p>
    <w:p w14:paraId="52370F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280</w:t>
      </w:r>
    </w:p>
    <w:p w14:paraId="255724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280</w:t>
      </w:r>
    </w:p>
    <w:p w14:paraId="1B252D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280</w:t>
      </w:r>
    </w:p>
    <w:p w14:paraId="7C4F48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281</w:t>
      </w:r>
    </w:p>
    <w:p w14:paraId="0898E3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</w:t>
      </w:r>
    </w:p>
    <w:p w14:paraId="6C5677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284</w:t>
      </w:r>
    </w:p>
    <w:p w14:paraId="4C39A6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5ABB0B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54BE3E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21801D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4AFF56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</w:t>
      </w:r>
    </w:p>
    <w:p w14:paraId="409539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284</w:t>
      </w:r>
    </w:p>
    <w:p w14:paraId="37D036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49D1EB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</w:t>
      </w:r>
    </w:p>
    <w:p w14:paraId="153BAF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</w:t>
      </w:r>
    </w:p>
    <w:p w14:paraId="2DD231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</w:t>
      </w:r>
    </w:p>
    <w:p w14:paraId="73D49D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</w:t>
      </w:r>
    </w:p>
    <w:p w14:paraId="3EAD71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290</w:t>
      </w:r>
    </w:p>
    <w:p w14:paraId="1EE0AF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290</w:t>
      </w:r>
    </w:p>
    <w:p w14:paraId="2CA681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0AD201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358DF7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226E5C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7EEA11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</w:t>
      </w:r>
    </w:p>
    <w:p w14:paraId="74BE0C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296</w:t>
      </w:r>
    </w:p>
    <w:p w14:paraId="39FC44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296</w:t>
      </w:r>
    </w:p>
    <w:p w14:paraId="1DE523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296</w:t>
      </w:r>
    </w:p>
    <w:p w14:paraId="7A8B26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296</w:t>
      </w:r>
    </w:p>
    <w:p w14:paraId="47544D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296</w:t>
      </w:r>
    </w:p>
    <w:p w14:paraId="0827DE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296</w:t>
      </w:r>
    </w:p>
    <w:p w14:paraId="7C8B8F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11158D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</w:t>
      </w:r>
    </w:p>
    <w:p w14:paraId="02E3BF2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300</w:t>
      </w:r>
    </w:p>
    <w:p w14:paraId="7629E5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300</w:t>
      </w:r>
    </w:p>
    <w:p w14:paraId="404BF8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300</w:t>
      </w:r>
    </w:p>
    <w:p w14:paraId="3D761A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300</w:t>
      </w:r>
    </w:p>
    <w:p w14:paraId="76E750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23052E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303</w:t>
      </w:r>
    </w:p>
    <w:p w14:paraId="18CA5B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304</w:t>
      </w:r>
    </w:p>
    <w:p w14:paraId="2618C8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305</w:t>
      </w:r>
    </w:p>
    <w:p w14:paraId="1FDD54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</w:t>
      </w:r>
    </w:p>
    <w:p w14:paraId="08EDFA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HPUE Maximum Output Power for UL-MIMO</w:t>
      </w:r>
      <w:r>
        <w:rPr>
          <w:noProof/>
        </w:rPr>
        <w:tab/>
        <w:t>307</w:t>
      </w:r>
    </w:p>
    <w:p w14:paraId="2CAEAA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307</w:t>
      </w:r>
    </w:p>
    <w:p w14:paraId="43D2D9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307</w:t>
      </w:r>
    </w:p>
    <w:p w14:paraId="0AF155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307</w:t>
      </w:r>
    </w:p>
    <w:p w14:paraId="676761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308</w:t>
      </w:r>
    </w:p>
    <w:p w14:paraId="040BFED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requirements</w:t>
      </w:r>
      <w:r>
        <w:rPr>
          <w:noProof/>
        </w:rPr>
        <w:tab/>
        <w:t>308</w:t>
      </w:r>
    </w:p>
    <w:p w14:paraId="5B3B74D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12FE18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309</w:t>
      </w:r>
    </w:p>
    <w:p w14:paraId="390189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0AFC6C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309</w:t>
      </w:r>
    </w:p>
    <w:p w14:paraId="10E489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2A88EE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62372A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</w:t>
      </w:r>
    </w:p>
    <w:p w14:paraId="796EB0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</w:t>
      </w:r>
    </w:p>
    <w:p w14:paraId="266F7E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</w:t>
      </w:r>
    </w:p>
    <w:p w14:paraId="1E5100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311</w:t>
      </w:r>
    </w:p>
    <w:p w14:paraId="249B41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311</w:t>
      </w:r>
    </w:p>
    <w:p w14:paraId="732BD6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311</w:t>
      </w:r>
    </w:p>
    <w:p w14:paraId="73D7F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3E43C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49C55F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312</w:t>
      </w:r>
    </w:p>
    <w:p w14:paraId="33DFE7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2FD084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6D7703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09DF73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5C71B4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313</w:t>
      </w:r>
    </w:p>
    <w:p w14:paraId="112E71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</w:t>
      </w:r>
    </w:p>
    <w:p w14:paraId="3DB1E0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315</w:t>
      </w:r>
    </w:p>
    <w:p w14:paraId="6BFA62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315</w:t>
      </w:r>
    </w:p>
    <w:p w14:paraId="7FB0F41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315</w:t>
      </w:r>
    </w:p>
    <w:p w14:paraId="4290C4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315</w:t>
      </w:r>
    </w:p>
    <w:p w14:paraId="46CCCB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316</w:t>
      </w:r>
    </w:p>
    <w:p w14:paraId="39A55D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318</w:t>
      </w:r>
    </w:p>
    <w:p w14:paraId="180E70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</w:t>
      </w:r>
    </w:p>
    <w:p w14:paraId="7CED86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UE Maximum Output Power for UE category 1bis</w:t>
      </w:r>
      <w:r>
        <w:rPr>
          <w:noProof/>
        </w:rPr>
        <w:tab/>
        <w:t>319</w:t>
      </w:r>
    </w:p>
    <w:p w14:paraId="3F4341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319</w:t>
      </w:r>
    </w:p>
    <w:p w14:paraId="122D05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319</w:t>
      </w:r>
    </w:p>
    <w:p w14:paraId="644874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4AA7E0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25660D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571EDD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56283B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320</w:t>
      </w:r>
    </w:p>
    <w:p w14:paraId="607427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</w:t>
      </w:r>
    </w:p>
    <w:p w14:paraId="630B5D3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321</w:t>
      </w:r>
    </w:p>
    <w:p w14:paraId="4604D1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321</w:t>
      </w:r>
    </w:p>
    <w:p w14:paraId="41E58A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321</w:t>
      </w:r>
    </w:p>
    <w:p w14:paraId="1E01B4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4278FA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321</w:t>
      </w:r>
    </w:p>
    <w:p w14:paraId="36418D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321</w:t>
      </w:r>
    </w:p>
    <w:p w14:paraId="0BD8C6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322</w:t>
      </w:r>
    </w:p>
    <w:p w14:paraId="16538C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322</w:t>
      </w:r>
    </w:p>
    <w:p w14:paraId="1E5011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</w:t>
      </w:r>
    </w:p>
    <w:p w14:paraId="00C197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323</w:t>
      </w:r>
    </w:p>
    <w:p w14:paraId="1DCF52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359296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324</w:t>
      </w:r>
    </w:p>
    <w:p w14:paraId="53AC1A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</w:t>
      </w:r>
    </w:p>
    <w:p w14:paraId="0C78A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325</w:t>
      </w:r>
    </w:p>
    <w:p w14:paraId="0B5C0C7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</w:t>
      </w:r>
    </w:p>
    <w:p w14:paraId="6556E8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326</w:t>
      </w:r>
    </w:p>
    <w:p w14:paraId="52121F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1C535D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</w:t>
      </w:r>
    </w:p>
    <w:p w14:paraId="4526344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328</w:t>
      </w:r>
    </w:p>
    <w:p w14:paraId="65AFB5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328</w:t>
      </w:r>
    </w:p>
    <w:p w14:paraId="20C25F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5BD134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03E630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30EAB7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</w:t>
      </w:r>
    </w:p>
    <w:p w14:paraId="37816A7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</w:t>
      </w:r>
    </w:p>
    <w:p w14:paraId="7ADD8D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</w:t>
      </w:r>
    </w:p>
    <w:p w14:paraId="20848B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</w:t>
      </w:r>
    </w:p>
    <w:p w14:paraId="17F392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</w:t>
      </w:r>
    </w:p>
    <w:p w14:paraId="765A95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CC25D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330</w:t>
      </w:r>
    </w:p>
    <w:p w14:paraId="0C30D1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</w:t>
      </w:r>
    </w:p>
    <w:p w14:paraId="47CFDC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</w:t>
      </w:r>
    </w:p>
    <w:p w14:paraId="0C4618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</w:t>
      </w:r>
    </w:p>
    <w:p w14:paraId="783081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</w:t>
      </w:r>
    </w:p>
    <w:p w14:paraId="77EC84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</w:t>
      </w:r>
    </w:p>
    <w:p w14:paraId="47B143F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7689FB9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26853F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</w:t>
      </w:r>
    </w:p>
    <w:p w14:paraId="60D73B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</w:t>
      </w:r>
      <w:r w:rsidRPr="00CC25D0">
        <w:rPr>
          <w:noProof/>
          <w:color w:val="000000"/>
        </w:rPr>
        <w:t xml:space="preserve"> / </w:t>
      </w:r>
      <w:r w:rsidRPr="00CC25D0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332</w:t>
      </w:r>
    </w:p>
    <w:p w14:paraId="3C092C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47063F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55C7A0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</w:t>
      </w:r>
    </w:p>
    <w:p w14:paraId="665513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68D924F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6D6BAB9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</w:t>
      </w:r>
    </w:p>
    <w:p w14:paraId="56A278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333</w:t>
      </w:r>
    </w:p>
    <w:p w14:paraId="31F5AC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</w:t>
      </w:r>
    </w:p>
    <w:p w14:paraId="38EC66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334</w:t>
      </w:r>
    </w:p>
    <w:p w14:paraId="601482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334</w:t>
      </w:r>
    </w:p>
    <w:p w14:paraId="0DD5B6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</w:t>
      </w:r>
    </w:p>
    <w:p w14:paraId="5AC92F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</w:t>
      </w:r>
    </w:p>
    <w:p w14:paraId="7326263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</w:t>
      </w:r>
    </w:p>
    <w:p w14:paraId="19947A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701BF5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7B9319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335</w:t>
      </w:r>
    </w:p>
    <w:p w14:paraId="5553AF0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</w:t>
      </w:r>
    </w:p>
    <w:p w14:paraId="066DF8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</w:t>
      </w:r>
    </w:p>
    <w:p w14:paraId="43EED4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6.2.2</w:t>
      </w:r>
      <w:r w:rsidRPr="00CC25D0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UE Maximum Output Power for subslot/slot TTI</w:t>
      </w:r>
      <w:r>
        <w:rPr>
          <w:noProof/>
        </w:rPr>
        <w:tab/>
        <w:t>335</w:t>
      </w:r>
    </w:p>
    <w:p w14:paraId="3C4F687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340</w:t>
      </w:r>
    </w:p>
    <w:p w14:paraId="4D668E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</w:t>
      </w:r>
    </w:p>
    <w:p w14:paraId="727830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</w:t>
      </w:r>
    </w:p>
    <w:p w14:paraId="07E9D1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300E79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</w:t>
      </w:r>
    </w:p>
    <w:p w14:paraId="366800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341</w:t>
      </w:r>
    </w:p>
    <w:p w14:paraId="4EDA41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342</w:t>
      </w:r>
    </w:p>
    <w:p w14:paraId="2619CA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343</w:t>
      </w:r>
    </w:p>
    <w:p w14:paraId="466C2A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</w:t>
      </w:r>
    </w:p>
    <w:p w14:paraId="3E9CF5E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346</w:t>
      </w:r>
    </w:p>
    <w:p w14:paraId="269231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</w:t>
      </w:r>
    </w:p>
    <w:p w14:paraId="5184B7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</w:t>
      </w:r>
    </w:p>
    <w:p w14:paraId="6B6DA3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</w:t>
      </w:r>
    </w:p>
    <w:p w14:paraId="681586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</w:t>
      </w:r>
    </w:p>
    <w:p w14:paraId="1CDFBA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</w:t>
      </w:r>
    </w:p>
    <w:p w14:paraId="4E09AF3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348</w:t>
      </w:r>
    </w:p>
    <w:p w14:paraId="649434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348</w:t>
      </w:r>
    </w:p>
    <w:p w14:paraId="24A4DE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348</w:t>
      </w:r>
    </w:p>
    <w:p w14:paraId="640351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348</w:t>
      </w:r>
    </w:p>
    <w:p w14:paraId="6E5035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</w:t>
      </w:r>
    </w:p>
    <w:p w14:paraId="16242C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349</w:t>
      </w:r>
    </w:p>
    <w:p w14:paraId="04DAA3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350</w:t>
      </w:r>
    </w:p>
    <w:p w14:paraId="52CED1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350</w:t>
      </w:r>
    </w:p>
    <w:p w14:paraId="63573D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</w:t>
      </w:r>
    </w:p>
    <w:p w14:paraId="24DEFB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353</w:t>
      </w:r>
    </w:p>
    <w:p w14:paraId="197324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</w:t>
      </w:r>
    </w:p>
    <w:p w14:paraId="714B99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7C3EC9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</w:t>
      </w:r>
    </w:p>
    <w:p w14:paraId="0FCDC1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</w:t>
      </w:r>
    </w:p>
    <w:p w14:paraId="638D0E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353</w:t>
      </w:r>
    </w:p>
    <w:p w14:paraId="3566A5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3DE32E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354</w:t>
      </w:r>
    </w:p>
    <w:p w14:paraId="4F7A55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</w:t>
      </w:r>
    </w:p>
    <w:p w14:paraId="233CAF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358</w:t>
      </w:r>
    </w:p>
    <w:p w14:paraId="6A243A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358</w:t>
      </w:r>
    </w:p>
    <w:p w14:paraId="0AD9AB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359</w:t>
      </w:r>
    </w:p>
    <w:p w14:paraId="5BA048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</w:t>
      </w:r>
    </w:p>
    <w:p w14:paraId="2F09B0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</w:t>
      </w:r>
    </w:p>
    <w:p w14:paraId="21CB27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359</w:t>
      </w:r>
    </w:p>
    <w:p w14:paraId="09BCE6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</w:t>
      </w:r>
    </w:p>
    <w:p w14:paraId="2EE34B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</w:t>
      </w:r>
    </w:p>
    <w:p w14:paraId="60DF39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</w:t>
      </w:r>
    </w:p>
    <w:p w14:paraId="6EBF40F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361</w:t>
      </w:r>
    </w:p>
    <w:p w14:paraId="3A2C698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54D9F8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4924DB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2605F6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</w:t>
      </w:r>
    </w:p>
    <w:p w14:paraId="4DDF91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362</w:t>
      </w:r>
    </w:p>
    <w:p w14:paraId="14D467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363</w:t>
      </w:r>
    </w:p>
    <w:p w14:paraId="3399EB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363</w:t>
      </w:r>
    </w:p>
    <w:p w14:paraId="32DA58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</w:t>
      </w:r>
    </w:p>
    <w:p w14:paraId="7D8471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366</w:t>
      </w:r>
    </w:p>
    <w:p w14:paraId="5CF644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366</w:t>
      </w:r>
    </w:p>
    <w:p w14:paraId="6EBB5A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367</w:t>
      </w:r>
    </w:p>
    <w:p w14:paraId="248BA0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367</w:t>
      </w:r>
    </w:p>
    <w:p w14:paraId="1B877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</w:t>
      </w:r>
    </w:p>
    <w:p w14:paraId="3779E6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367</w:t>
      </w:r>
    </w:p>
    <w:p w14:paraId="5A8EE0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</w:t>
      </w:r>
    </w:p>
    <w:p w14:paraId="363926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</w:t>
      </w:r>
    </w:p>
    <w:p w14:paraId="497B9F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</w:t>
      </w:r>
    </w:p>
    <w:p w14:paraId="269E748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369</w:t>
      </w:r>
    </w:p>
    <w:p w14:paraId="27E9378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369</w:t>
      </w:r>
    </w:p>
    <w:p w14:paraId="39044A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</w:t>
      </w:r>
    </w:p>
    <w:p w14:paraId="749B9E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370</w:t>
      </w:r>
    </w:p>
    <w:p w14:paraId="111444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370</w:t>
      </w:r>
    </w:p>
    <w:p w14:paraId="518F88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</w:t>
      </w:r>
    </w:p>
    <w:p w14:paraId="0A7CA1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</w:t>
      </w:r>
    </w:p>
    <w:p w14:paraId="6A5287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381</w:t>
      </w:r>
    </w:p>
    <w:p w14:paraId="7B1E0D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</w:t>
      </w:r>
    </w:p>
    <w:p w14:paraId="4B01C0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</w:t>
      </w:r>
    </w:p>
    <w:p w14:paraId="1D5370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</w:t>
      </w:r>
    </w:p>
    <w:p w14:paraId="250A43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</w:t>
      </w:r>
    </w:p>
    <w:p w14:paraId="15D03E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</w:t>
      </w:r>
    </w:p>
    <w:p w14:paraId="70E8F0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385</w:t>
      </w:r>
    </w:p>
    <w:p w14:paraId="3358B9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6DD269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3C207E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45A023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386</w:t>
      </w:r>
    </w:p>
    <w:p w14:paraId="2B8091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7E6AB8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388</w:t>
      </w:r>
    </w:p>
    <w:p w14:paraId="5F46B8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</w:t>
      </w:r>
    </w:p>
    <w:p w14:paraId="371ACE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</w:t>
      </w:r>
    </w:p>
    <w:p w14:paraId="1A813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</w:t>
      </w:r>
    </w:p>
    <w:p w14:paraId="69C66E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7C9B6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</w:t>
      </w:r>
    </w:p>
    <w:p w14:paraId="712CF0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395</w:t>
      </w:r>
    </w:p>
    <w:p w14:paraId="641B29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395</w:t>
      </w:r>
    </w:p>
    <w:p w14:paraId="010BFE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395</w:t>
      </w:r>
    </w:p>
    <w:p w14:paraId="442EA5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</w:t>
      </w:r>
    </w:p>
    <w:p w14:paraId="4C90F4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</w:t>
      </w:r>
    </w:p>
    <w:p w14:paraId="700669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</w:t>
      </w:r>
    </w:p>
    <w:p w14:paraId="411CAE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406</w:t>
      </w:r>
    </w:p>
    <w:p w14:paraId="046623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5D727A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0BCCFA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51A794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407</w:t>
      </w:r>
    </w:p>
    <w:p w14:paraId="24F7E2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</w:t>
      </w:r>
    </w:p>
    <w:p w14:paraId="54B00B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410</w:t>
      </w:r>
    </w:p>
    <w:p w14:paraId="00AE05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410</w:t>
      </w:r>
    </w:p>
    <w:p w14:paraId="2F1F7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410</w:t>
      </w:r>
    </w:p>
    <w:p w14:paraId="6545F5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410</w:t>
      </w:r>
    </w:p>
    <w:p w14:paraId="47FA99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410</w:t>
      </w:r>
    </w:p>
    <w:p w14:paraId="73D906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412</w:t>
      </w:r>
    </w:p>
    <w:p w14:paraId="67D4A40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413</w:t>
      </w:r>
    </w:p>
    <w:p w14:paraId="63A650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7E7D60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2AFAA4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6C8C74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6356F7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</w:t>
      </w:r>
    </w:p>
    <w:p w14:paraId="1A5D27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416</w:t>
      </w:r>
    </w:p>
    <w:p w14:paraId="02C7A6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416</w:t>
      </w:r>
    </w:p>
    <w:p w14:paraId="4046E0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416</w:t>
      </w:r>
    </w:p>
    <w:p w14:paraId="7A228B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416</w:t>
      </w:r>
    </w:p>
    <w:p w14:paraId="1A5FAF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416</w:t>
      </w:r>
    </w:p>
    <w:p w14:paraId="63D369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</w:t>
      </w:r>
    </w:p>
    <w:p w14:paraId="409608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418</w:t>
      </w:r>
    </w:p>
    <w:p w14:paraId="56C349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418</w:t>
      </w:r>
    </w:p>
    <w:p w14:paraId="1CDD5B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418</w:t>
      </w:r>
    </w:p>
    <w:p w14:paraId="73180C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418</w:t>
      </w:r>
    </w:p>
    <w:p w14:paraId="7C9D13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418</w:t>
      </w:r>
    </w:p>
    <w:p w14:paraId="30F0F0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</w:t>
      </w:r>
    </w:p>
    <w:p w14:paraId="264F03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419</w:t>
      </w:r>
    </w:p>
    <w:p w14:paraId="40473F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085F4C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420</w:t>
      </w:r>
    </w:p>
    <w:p w14:paraId="4B10A4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420</w:t>
      </w:r>
    </w:p>
    <w:p w14:paraId="58860C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422</w:t>
      </w:r>
    </w:p>
    <w:p w14:paraId="2994524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422</w:t>
      </w:r>
    </w:p>
    <w:p w14:paraId="3A2449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</w:t>
      </w:r>
    </w:p>
    <w:p w14:paraId="1D2959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438</w:t>
      </w:r>
    </w:p>
    <w:p w14:paraId="566C2B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439</w:t>
      </w:r>
    </w:p>
    <w:p w14:paraId="0ED62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439</w:t>
      </w:r>
    </w:p>
    <w:p w14:paraId="47F203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439</w:t>
      </w:r>
    </w:p>
    <w:p w14:paraId="2A6C41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160C1B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</w:t>
      </w:r>
    </w:p>
    <w:p w14:paraId="69862A5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443</w:t>
      </w:r>
    </w:p>
    <w:p w14:paraId="5B147A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3BB2CB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5527CF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734EC23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443</w:t>
      </w:r>
    </w:p>
    <w:p w14:paraId="2F7DF5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443</w:t>
      </w:r>
    </w:p>
    <w:p w14:paraId="0E338B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444</w:t>
      </w:r>
    </w:p>
    <w:p w14:paraId="6A7D6F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445</w:t>
      </w:r>
    </w:p>
    <w:p w14:paraId="6930FB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</w:t>
      </w:r>
    </w:p>
    <w:p w14:paraId="172BB4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449</w:t>
      </w:r>
    </w:p>
    <w:p w14:paraId="02BD91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</w:t>
      </w:r>
    </w:p>
    <w:p w14:paraId="3D8C75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449</w:t>
      </w:r>
    </w:p>
    <w:p w14:paraId="508361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450</w:t>
      </w:r>
    </w:p>
    <w:p w14:paraId="5B4CB5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450</w:t>
      </w:r>
    </w:p>
    <w:p w14:paraId="28D5B4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</w:t>
      </w:r>
    </w:p>
    <w:p w14:paraId="29823F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450</w:t>
      </w:r>
    </w:p>
    <w:p w14:paraId="04B896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450</w:t>
      </w:r>
    </w:p>
    <w:p w14:paraId="38787D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451</w:t>
      </w:r>
    </w:p>
    <w:p w14:paraId="017FFC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451</w:t>
      </w:r>
    </w:p>
    <w:p w14:paraId="2613A1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</w:t>
      </w:r>
    </w:p>
    <w:p w14:paraId="5A1D98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454</w:t>
      </w:r>
    </w:p>
    <w:p w14:paraId="3C7F78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454</w:t>
      </w:r>
    </w:p>
    <w:p w14:paraId="014166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454</w:t>
      </w:r>
    </w:p>
    <w:p w14:paraId="450391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</w:t>
      </w:r>
    </w:p>
    <w:p w14:paraId="34F7B2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454</w:t>
      </w:r>
    </w:p>
    <w:p w14:paraId="1D7472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454</w:t>
      </w:r>
    </w:p>
    <w:p w14:paraId="1754DE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CC25D0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454</w:t>
      </w:r>
    </w:p>
    <w:p w14:paraId="2DF86B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 w:rsidRPr="00CC25D0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454</w:t>
      </w:r>
    </w:p>
    <w:p w14:paraId="2E33C7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</w:t>
      </w:r>
    </w:p>
    <w:p w14:paraId="137B6D4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454</w:t>
      </w:r>
    </w:p>
    <w:p w14:paraId="011B01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454</w:t>
      </w:r>
    </w:p>
    <w:p w14:paraId="0422B4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454</w:t>
      </w:r>
    </w:p>
    <w:p w14:paraId="4269F3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</w:t>
      </w:r>
    </w:p>
    <w:p w14:paraId="75C0FB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455</w:t>
      </w:r>
    </w:p>
    <w:p w14:paraId="077350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455</w:t>
      </w:r>
    </w:p>
    <w:p w14:paraId="6DD36E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455</w:t>
      </w:r>
    </w:p>
    <w:p w14:paraId="633856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455</w:t>
      </w:r>
    </w:p>
    <w:p w14:paraId="035E25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</w:t>
      </w:r>
    </w:p>
    <w:p w14:paraId="4DD2D4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456</w:t>
      </w:r>
    </w:p>
    <w:p w14:paraId="2C2899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2C9098D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42446D5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56225D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7F6B82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457</w:t>
      </w:r>
    </w:p>
    <w:p w14:paraId="5A719D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3A221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459</w:t>
      </w:r>
    </w:p>
    <w:p w14:paraId="0DE97D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</w:t>
      </w:r>
    </w:p>
    <w:p w14:paraId="518F29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Power Reduction (MPR)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466</w:t>
      </w:r>
    </w:p>
    <w:p w14:paraId="7C42BF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</w:t>
      </w:r>
    </w:p>
    <w:p w14:paraId="27CB26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</w:t>
      </w:r>
    </w:p>
    <w:p w14:paraId="378520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</w:t>
      </w:r>
    </w:p>
    <w:p w14:paraId="09354F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</w:t>
      </w:r>
    </w:p>
    <w:p w14:paraId="5D45B0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</w:t>
      </w:r>
    </w:p>
    <w:p w14:paraId="55A2F2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6732CC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22DB03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471082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468</w:t>
      </w:r>
    </w:p>
    <w:p w14:paraId="5F6F44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468</w:t>
      </w:r>
    </w:p>
    <w:p w14:paraId="4A9D4A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469</w:t>
      </w:r>
    </w:p>
    <w:p w14:paraId="0F3CC7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29AC67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</w:t>
      </w:r>
    </w:p>
    <w:p w14:paraId="561630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470</w:t>
      </w:r>
    </w:p>
    <w:p w14:paraId="2C4AF9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</w:t>
      </w:r>
    </w:p>
    <w:p w14:paraId="535035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475</w:t>
      </w:r>
    </w:p>
    <w:p w14:paraId="4729D3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</w:t>
      </w:r>
    </w:p>
    <w:p w14:paraId="2AA762C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484</w:t>
      </w:r>
    </w:p>
    <w:p w14:paraId="72866A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485</w:t>
      </w:r>
    </w:p>
    <w:p w14:paraId="29C1DE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485</w:t>
      </w:r>
    </w:p>
    <w:p w14:paraId="0D8634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486</w:t>
      </w:r>
    </w:p>
    <w:p w14:paraId="709642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486</w:t>
      </w:r>
    </w:p>
    <w:p w14:paraId="4F7ED0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486</w:t>
      </w:r>
    </w:p>
    <w:p w14:paraId="4F08D9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487</w:t>
      </w:r>
    </w:p>
    <w:p w14:paraId="21866B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3CE223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488</w:t>
      </w:r>
    </w:p>
    <w:p w14:paraId="4A74623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489</w:t>
      </w:r>
    </w:p>
    <w:p w14:paraId="6DE9666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489</w:t>
      </w:r>
    </w:p>
    <w:p w14:paraId="2E0A1F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489</w:t>
      </w:r>
    </w:p>
    <w:p w14:paraId="555F11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491</w:t>
      </w:r>
    </w:p>
    <w:p w14:paraId="3B25CD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491</w:t>
      </w:r>
    </w:p>
    <w:p w14:paraId="3444786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491</w:t>
      </w:r>
    </w:p>
    <w:p w14:paraId="41CCA8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491</w:t>
      </w:r>
    </w:p>
    <w:p w14:paraId="6379F9F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491</w:t>
      </w:r>
    </w:p>
    <w:p w14:paraId="59787A4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492</w:t>
      </w:r>
    </w:p>
    <w:p w14:paraId="7DF91E4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590AC9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</w:t>
      </w:r>
    </w:p>
    <w:p w14:paraId="0DF278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493</w:t>
      </w:r>
    </w:p>
    <w:p w14:paraId="2A1003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</w:t>
      </w:r>
    </w:p>
    <w:p w14:paraId="435C2D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</w:t>
      </w:r>
    </w:p>
    <w:p w14:paraId="42595A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78E420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494</w:t>
      </w:r>
    </w:p>
    <w:p w14:paraId="62CDE64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494</w:t>
      </w:r>
    </w:p>
    <w:p w14:paraId="1007EE9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495</w:t>
      </w:r>
    </w:p>
    <w:p w14:paraId="1B57C9B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495</w:t>
      </w:r>
    </w:p>
    <w:p w14:paraId="11E1CB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1E4877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496</w:t>
      </w:r>
    </w:p>
    <w:p w14:paraId="5D0D90C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6C784A4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5DC68F2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256E09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09735BA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298EB4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62A4401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497</w:t>
      </w:r>
    </w:p>
    <w:p w14:paraId="523C00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498</w:t>
      </w:r>
    </w:p>
    <w:p w14:paraId="62DA23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498</w:t>
      </w:r>
    </w:p>
    <w:p w14:paraId="65A0051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46F062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0EEE81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6EFD84A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499</w:t>
      </w:r>
    </w:p>
    <w:p w14:paraId="0ED6C7E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</w:t>
      </w:r>
    </w:p>
    <w:p w14:paraId="60C066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500</w:t>
      </w:r>
    </w:p>
    <w:p w14:paraId="5030C3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500</w:t>
      </w:r>
    </w:p>
    <w:p w14:paraId="79BCB9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583715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542F18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501</w:t>
      </w:r>
    </w:p>
    <w:p w14:paraId="2DC991E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501</w:t>
      </w:r>
    </w:p>
    <w:p w14:paraId="28EEFF2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501</w:t>
      </w:r>
    </w:p>
    <w:p w14:paraId="73BEF91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0065FE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63D13DA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UE Maximum Power Reduction </w:t>
      </w:r>
      <w:r w:rsidRPr="00CC25D0">
        <w:rPr>
          <w:rFonts w:eastAsia="Calibri Light" w:cs="Arial"/>
          <w:noProof/>
          <w:lang w:eastAsia="zh-CN"/>
        </w:rPr>
        <w:t xml:space="preserve">(MPR) </w:t>
      </w:r>
      <w:r w:rsidRPr="00CC25D0">
        <w:rPr>
          <w:rFonts w:cs="Arial"/>
          <w:noProof/>
        </w:rPr>
        <w:t>for subslot/slot TTI</w:t>
      </w:r>
      <w:r>
        <w:rPr>
          <w:noProof/>
        </w:rPr>
        <w:tab/>
        <w:t>502</w:t>
      </w:r>
    </w:p>
    <w:p w14:paraId="6D37EB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505</w:t>
      </w:r>
    </w:p>
    <w:p w14:paraId="155AB9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</w:t>
      </w:r>
    </w:p>
    <w:p w14:paraId="5498A9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</w:t>
      </w:r>
    </w:p>
    <w:p w14:paraId="7F9C1A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22A4C7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</w:t>
      </w:r>
    </w:p>
    <w:p w14:paraId="268C18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521</w:t>
      </w:r>
    </w:p>
    <w:p w14:paraId="67828D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167C24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562</w:t>
      </w:r>
    </w:p>
    <w:p w14:paraId="338C30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</w:t>
      </w:r>
    </w:p>
    <w:p w14:paraId="242A65E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607</w:t>
      </w:r>
    </w:p>
    <w:p w14:paraId="0993C0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607</w:t>
      </w:r>
    </w:p>
    <w:p w14:paraId="0453BF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607</w:t>
      </w:r>
    </w:p>
    <w:p w14:paraId="1BF13D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10C06D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613</w:t>
      </w:r>
    </w:p>
    <w:p w14:paraId="413F178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616</w:t>
      </w:r>
    </w:p>
    <w:p w14:paraId="2C7723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616</w:t>
      </w:r>
    </w:p>
    <w:p w14:paraId="719C0C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616</w:t>
      </w:r>
    </w:p>
    <w:p w14:paraId="0A9E25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616</w:t>
      </w:r>
    </w:p>
    <w:p w14:paraId="700341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47EDDA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616</w:t>
      </w:r>
    </w:p>
    <w:p w14:paraId="0AF4A4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637</w:t>
      </w:r>
    </w:p>
    <w:p w14:paraId="666797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637</w:t>
      </w:r>
    </w:p>
    <w:p w14:paraId="2F3191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637</w:t>
      </w:r>
    </w:p>
    <w:p w14:paraId="1BAF44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651</w:t>
      </w:r>
    </w:p>
    <w:p w14:paraId="2DD2F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651</w:t>
      </w:r>
    </w:p>
    <w:p w14:paraId="1072A4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</w:t>
      </w:r>
    </w:p>
    <w:p w14:paraId="190A41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</w:t>
      </w:r>
    </w:p>
    <w:p w14:paraId="39902E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</w:t>
      </w:r>
    </w:p>
    <w:p w14:paraId="6B5721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654</w:t>
      </w:r>
    </w:p>
    <w:p w14:paraId="08B6C1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655</w:t>
      </w:r>
    </w:p>
    <w:p w14:paraId="663C7E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</w:t>
      </w:r>
    </w:p>
    <w:p w14:paraId="39C021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</w:t>
      </w:r>
    </w:p>
    <w:p w14:paraId="1AD66B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</w:t>
      </w:r>
    </w:p>
    <w:p w14:paraId="2EE754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</w:t>
      </w:r>
    </w:p>
    <w:p w14:paraId="7BA1E9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655</w:t>
      </w:r>
    </w:p>
    <w:p w14:paraId="0D9515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671</w:t>
      </w:r>
    </w:p>
    <w:p w14:paraId="2B752F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671</w:t>
      </w:r>
    </w:p>
    <w:p w14:paraId="49BAAE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671</w:t>
      </w:r>
    </w:p>
    <w:p w14:paraId="19B5A3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681</w:t>
      </w:r>
    </w:p>
    <w:p w14:paraId="683B91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681</w:t>
      </w:r>
    </w:p>
    <w:p w14:paraId="503DDC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</w:t>
      </w:r>
    </w:p>
    <w:p w14:paraId="70370F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</w:t>
      </w:r>
    </w:p>
    <w:p w14:paraId="0B5633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682</w:t>
      </w:r>
    </w:p>
    <w:p w14:paraId="04F4AE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5 for CA_38C</w:t>
      </w:r>
      <w:r>
        <w:rPr>
          <w:noProof/>
        </w:rPr>
        <w:tab/>
        <w:t>685</w:t>
      </w:r>
    </w:p>
    <w:p w14:paraId="39D302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6 for CA_7C</w:t>
      </w:r>
      <w:r>
        <w:rPr>
          <w:noProof/>
        </w:rPr>
        <w:tab/>
        <w:t>686</w:t>
      </w:r>
    </w:p>
    <w:p w14:paraId="6F198F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7 for CA_39C</w:t>
      </w:r>
      <w:r>
        <w:rPr>
          <w:noProof/>
        </w:rPr>
        <w:tab/>
        <w:t>687</w:t>
      </w:r>
    </w:p>
    <w:p w14:paraId="42AB51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CA_NS_10</w:t>
      </w:r>
      <w:r>
        <w:rPr>
          <w:noProof/>
        </w:rPr>
        <w:tab/>
        <w:t>687</w:t>
      </w:r>
    </w:p>
    <w:p w14:paraId="416346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692</w:t>
      </w:r>
    </w:p>
    <w:p w14:paraId="18A172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698</w:t>
      </w:r>
    </w:p>
    <w:p w14:paraId="04B96F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705</w:t>
      </w:r>
    </w:p>
    <w:p w14:paraId="58F675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01FC57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48B338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1E9CDD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5 for CA_38C</w:t>
      </w:r>
      <w:r>
        <w:rPr>
          <w:noProof/>
        </w:rPr>
        <w:tab/>
        <w:t>709</w:t>
      </w:r>
    </w:p>
    <w:p w14:paraId="02EE628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6 for CA_7C</w:t>
      </w:r>
      <w:r>
        <w:rPr>
          <w:noProof/>
        </w:rPr>
        <w:tab/>
        <w:t>710</w:t>
      </w:r>
    </w:p>
    <w:p w14:paraId="0E4743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7 for CA_39C</w:t>
      </w:r>
      <w:r>
        <w:rPr>
          <w:noProof/>
        </w:rPr>
        <w:tab/>
        <w:t>711</w:t>
      </w:r>
    </w:p>
    <w:p w14:paraId="5EE885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CC25D0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eastAsia="PMingLiU" w:cs="Arial"/>
          <w:noProof/>
          <w:lang w:eastAsia="zh-TW"/>
        </w:rPr>
        <w:t>8</w:t>
      </w:r>
      <w:r w:rsidRPr="00CC25D0">
        <w:rPr>
          <w:rFonts w:cs="Arial"/>
          <w:noProof/>
          <w:lang w:eastAsia="zh-CN"/>
        </w:rPr>
        <w:t xml:space="preserve"> for CA_</w:t>
      </w:r>
      <w:r w:rsidRPr="00CC25D0">
        <w:rPr>
          <w:rFonts w:eastAsia="PMingLiU" w:cs="Arial"/>
          <w:noProof/>
          <w:lang w:eastAsia="zh-TW"/>
        </w:rPr>
        <w:t>42</w:t>
      </w:r>
      <w:r w:rsidRPr="00CC25D0">
        <w:rPr>
          <w:rFonts w:cs="Arial"/>
          <w:noProof/>
          <w:lang w:eastAsia="zh-CN"/>
        </w:rPr>
        <w:t>C</w:t>
      </w:r>
      <w:r>
        <w:rPr>
          <w:noProof/>
        </w:rPr>
        <w:tab/>
        <w:t>712</w:t>
      </w:r>
    </w:p>
    <w:p w14:paraId="196362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712</w:t>
      </w:r>
    </w:p>
    <w:p w14:paraId="14D7AF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717</w:t>
      </w:r>
    </w:p>
    <w:p w14:paraId="3177E6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</w:t>
      </w:r>
      <w:r w:rsidRPr="00CC25D0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723</w:t>
      </w:r>
    </w:p>
    <w:p w14:paraId="5FE13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723</w:t>
      </w:r>
    </w:p>
    <w:p w14:paraId="5E8774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723</w:t>
      </w:r>
    </w:p>
    <w:p w14:paraId="0D8447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724</w:t>
      </w:r>
    </w:p>
    <w:p w14:paraId="26A651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5 for CA_38C</w:t>
      </w:r>
      <w:r>
        <w:rPr>
          <w:noProof/>
        </w:rPr>
        <w:tab/>
        <w:t>727</w:t>
      </w:r>
    </w:p>
    <w:p w14:paraId="559FF9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6 for CA_7C</w:t>
      </w:r>
      <w:r>
        <w:rPr>
          <w:noProof/>
        </w:rPr>
        <w:tab/>
        <w:t>728</w:t>
      </w:r>
    </w:p>
    <w:p w14:paraId="752A2E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CA_NS_</w:t>
      </w:r>
      <w:r w:rsidRPr="00CC25D0">
        <w:rPr>
          <w:rFonts w:cs="Arial"/>
          <w:noProof/>
        </w:rPr>
        <w:t>0</w:t>
      </w:r>
      <w:r w:rsidRPr="00CC25D0">
        <w:rPr>
          <w:rFonts w:cs="Arial"/>
          <w:noProof/>
          <w:lang w:eastAsia="zh-CN"/>
        </w:rPr>
        <w:t>7 for CA_39C</w:t>
      </w:r>
      <w:r>
        <w:rPr>
          <w:noProof/>
        </w:rPr>
        <w:tab/>
        <w:t>729</w:t>
      </w:r>
    </w:p>
    <w:p w14:paraId="6E4B54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732</w:t>
      </w:r>
    </w:p>
    <w:p w14:paraId="5B0296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738</w:t>
      </w:r>
    </w:p>
    <w:p w14:paraId="0D4AB62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744</w:t>
      </w:r>
    </w:p>
    <w:p w14:paraId="063A79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744</w:t>
      </w:r>
    </w:p>
    <w:p w14:paraId="0C4CE4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744</w:t>
      </w:r>
    </w:p>
    <w:p w14:paraId="7CD4C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099461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1C5B90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750</w:t>
      </w:r>
    </w:p>
    <w:p w14:paraId="7FC27B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756</w:t>
      </w:r>
    </w:p>
    <w:p w14:paraId="631AEF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756</w:t>
      </w:r>
    </w:p>
    <w:p w14:paraId="1B67A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757</w:t>
      </w:r>
    </w:p>
    <w:p w14:paraId="720468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 w:rsidRPr="00CC25D0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757</w:t>
      </w:r>
    </w:p>
    <w:p w14:paraId="2E36A0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757</w:t>
      </w:r>
    </w:p>
    <w:p w14:paraId="00B44D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757</w:t>
      </w:r>
    </w:p>
    <w:p w14:paraId="202089B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779</w:t>
      </w:r>
    </w:p>
    <w:p w14:paraId="1B505B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780</w:t>
      </w:r>
    </w:p>
    <w:p w14:paraId="74D2DB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785</w:t>
      </w:r>
    </w:p>
    <w:p w14:paraId="583ECD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796</w:t>
      </w:r>
    </w:p>
    <w:p w14:paraId="7C5B3B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796</w:t>
      </w:r>
    </w:p>
    <w:p w14:paraId="53061E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796</w:t>
      </w:r>
    </w:p>
    <w:p w14:paraId="2CC90F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797</w:t>
      </w:r>
    </w:p>
    <w:p w14:paraId="386F7E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797</w:t>
      </w:r>
    </w:p>
    <w:p w14:paraId="2866A7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797</w:t>
      </w:r>
    </w:p>
    <w:p w14:paraId="053922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811</w:t>
      </w:r>
    </w:p>
    <w:p w14:paraId="7BF61A9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812</w:t>
      </w:r>
    </w:p>
    <w:p w14:paraId="2B6768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812</w:t>
      </w:r>
    </w:p>
    <w:p w14:paraId="391D04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818</w:t>
      </w:r>
    </w:p>
    <w:p w14:paraId="29547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818</w:t>
      </w:r>
    </w:p>
    <w:p w14:paraId="2886FD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818</w:t>
      </w:r>
    </w:p>
    <w:p w14:paraId="5DBCC0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818</w:t>
      </w:r>
    </w:p>
    <w:p w14:paraId="2D36FB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819</w:t>
      </w:r>
    </w:p>
    <w:p w14:paraId="314A8A7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819</w:t>
      </w:r>
    </w:p>
    <w:p w14:paraId="13AE3E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832</w:t>
      </w:r>
    </w:p>
    <w:p w14:paraId="1E9B2E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833</w:t>
      </w:r>
    </w:p>
    <w:p w14:paraId="425118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833</w:t>
      </w:r>
    </w:p>
    <w:p w14:paraId="3C15F3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837</w:t>
      </w:r>
    </w:p>
    <w:p w14:paraId="313BFF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837</w:t>
      </w:r>
    </w:p>
    <w:p w14:paraId="65D4FF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376864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838</w:t>
      </w:r>
    </w:p>
    <w:p w14:paraId="3AE74A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561FD8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1EC52F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838</w:t>
      </w:r>
    </w:p>
    <w:p w14:paraId="0DC05F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2810CD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27B1BD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843</w:t>
      </w:r>
    </w:p>
    <w:p w14:paraId="68D007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844</w:t>
      </w:r>
    </w:p>
    <w:p w14:paraId="0FA9D6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844</w:t>
      </w:r>
    </w:p>
    <w:p w14:paraId="019F99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845</w:t>
      </w:r>
    </w:p>
    <w:p w14:paraId="62C52E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845</w:t>
      </w:r>
    </w:p>
    <w:p w14:paraId="419560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845</w:t>
      </w:r>
    </w:p>
    <w:p w14:paraId="1A90EF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847</w:t>
      </w:r>
    </w:p>
    <w:p w14:paraId="4543420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847</w:t>
      </w:r>
    </w:p>
    <w:p w14:paraId="4049C5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692276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847</w:t>
      </w:r>
    </w:p>
    <w:p w14:paraId="6A1CBB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847</w:t>
      </w:r>
    </w:p>
    <w:p w14:paraId="6B5D48F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847</w:t>
      </w:r>
    </w:p>
    <w:p w14:paraId="74C50C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847</w:t>
      </w:r>
    </w:p>
    <w:p w14:paraId="469017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878</w:t>
      </w:r>
    </w:p>
    <w:p w14:paraId="20D169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878</w:t>
      </w:r>
    </w:p>
    <w:p w14:paraId="1CC91F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878</w:t>
      </w:r>
    </w:p>
    <w:p w14:paraId="6ABDEC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909</w:t>
      </w:r>
    </w:p>
    <w:p w14:paraId="132F33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909</w:t>
      </w:r>
    </w:p>
    <w:p w14:paraId="14E4DF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909</w:t>
      </w:r>
    </w:p>
    <w:p w14:paraId="2B7152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910</w:t>
      </w:r>
    </w:p>
    <w:p w14:paraId="35896D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910</w:t>
      </w:r>
    </w:p>
    <w:p w14:paraId="743048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910</w:t>
      </w:r>
    </w:p>
    <w:p w14:paraId="7B5C14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913</w:t>
      </w:r>
    </w:p>
    <w:p w14:paraId="167B08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913</w:t>
      </w:r>
    </w:p>
    <w:p w14:paraId="08FF0A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914</w:t>
      </w:r>
    </w:p>
    <w:p w14:paraId="3B390C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922</w:t>
      </w:r>
    </w:p>
    <w:p w14:paraId="1692D7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922</w:t>
      </w:r>
    </w:p>
    <w:p w14:paraId="1A510D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922</w:t>
      </w:r>
    </w:p>
    <w:p w14:paraId="327070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923</w:t>
      </w:r>
    </w:p>
    <w:p w14:paraId="1E8CE82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926</w:t>
      </w:r>
    </w:p>
    <w:p w14:paraId="1EB337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926</w:t>
      </w:r>
    </w:p>
    <w:p w14:paraId="5C51C7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942</w:t>
      </w:r>
    </w:p>
    <w:p w14:paraId="485105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943</w:t>
      </w:r>
    </w:p>
    <w:p w14:paraId="674AB2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943</w:t>
      </w:r>
    </w:p>
    <w:p w14:paraId="37B606B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Additional Maximum Power Reduction (A-MPR)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955</w:t>
      </w:r>
    </w:p>
    <w:p w14:paraId="5D2B9E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955</w:t>
      </w:r>
    </w:p>
    <w:p w14:paraId="6D7410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955</w:t>
      </w:r>
    </w:p>
    <w:p w14:paraId="189D24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955</w:t>
      </w:r>
    </w:p>
    <w:p w14:paraId="5FA05F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955</w:t>
      </w:r>
    </w:p>
    <w:p w14:paraId="267382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955</w:t>
      </w:r>
    </w:p>
    <w:p w14:paraId="385D92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955</w:t>
      </w:r>
    </w:p>
    <w:p w14:paraId="78C7AC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955</w:t>
      </w:r>
    </w:p>
    <w:p w14:paraId="1F29E9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955</w:t>
      </w:r>
    </w:p>
    <w:p w14:paraId="25E0704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956</w:t>
      </w:r>
    </w:p>
    <w:p w14:paraId="2E4001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956</w:t>
      </w:r>
    </w:p>
    <w:p w14:paraId="68865D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957</w:t>
      </w:r>
    </w:p>
    <w:p w14:paraId="05C559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957</w:t>
      </w:r>
    </w:p>
    <w:p w14:paraId="7F0628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962</w:t>
      </w:r>
    </w:p>
    <w:p w14:paraId="2A4639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962</w:t>
      </w:r>
    </w:p>
    <w:p w14:paraId="631D3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968</w:t>
      </w:r>
    </w:p>
    <w:p w14:paraId="739CC1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968</w:t>
      </w:r>
    </w:p>
    <w:p w14:paraId="5FC4E1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968</w:t>
      </w:r>
    </w:p>
    <w:p w14:paraId="1F1610D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973</w:t>
      </w:r>
    </w:p>
    <w:p w14:paraId="2C91E7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973</w:t>
      </w:r>
    </w:p>
    <w:p w14:paraId="7465EF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059CCA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6B0DC8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0AE221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975</w:t>
      </w:r>
    </w:p>
    <w:p w14:paraId="20298A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979</w:t>
      </w:r>
    </w:p>
    <w:p w14:paraId="74B4F3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5CFEA7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983</w:t>
      </w:r>
    </w:p>
    <w:p w14:paraId="306C18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983</w:t>
      </w:r>
    </w:p>
    <w:p w14:paraId="3DF62D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984</w:t>
      </w:r>
    </w:p>
    <w:p w14:paraId="283B05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6.2.4G.2.4.3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986</w:t>
      </w:r>
    </w:p>
    <w:p w14:paraId="7B3E71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2590A16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987</w:t>
      </w:r>
    </w:p>
    <w:p w14:paraId="388BEB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992</w:t>
      </w:r>
    </w:p>
    <w:p w14:paraId="6AE65C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992</w:t>
      </w:r>
    </w:p>
    <w:p w14:paraId="22779B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992</w:t>
      </w:r>
    </w:p>
    <w:p w14:paraId="618DBC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992</w:t>
      </w:r>
    </w:p>
    <w:p w14:paraId="157617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1023</w:t>
      </w:r>
    </w:p>
    <w:p w14:paraId="6E64CC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1023</w:t>
      </w:r>
    </w:p>
    <w:p w14:paraId="2C0B12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1023</w:t>
      </w:r>
    </w:p>
    <w:p w14:paraId="3FDD4C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1024</w:t>
      </w:r>
    </w:p>
    <w:p w14:paraId="27C3A7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1024</w:t>
      </w:r>
    </w:p>
    <w:p w14:paraId="180F91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6.2.5_s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1025</w:t>
      </w:r>
    </w:p>
    <w:p w14:paraId="2855CA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1026</w:t>
      </w:r>
    </w:p>
    <w:p w14:paraId="7E5708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1026</w:t>
      </w:r>
    </w:p>
    <w:p w14:paraId="6BE12F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38DC2F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72063E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1027</w:t>
      </w:r>
    </w:p>
    <w:p w14:paraId="749B44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1027</w:t>
      </w:r>
    </w:p>
    <w:p w14:paraId="03B2E2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1027</w:t>
      </w:r>
    </w:p>
    <w:p w14:paraId="00A61A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1027</w:t>
      </w:r>
    </w:p>
    <w:p w14:paraId="7F4D36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1028</w:t>
      </w:r>
    </w:p>
    <w:p w14:paraId="503C1C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1029</w:t>
      </w:r>
    </w:p>
    <w:p w14:paraId="2D30ABB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1029</w:t>
      </w:r>
    </w:p>
    <w:p w14:paraId="3F385F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1029</w:t>
      </w:r>
    </w:p>
    <w:p w14:paraId="70C1F5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1029</w:t>
      </w:r>
    </w:p>
    <w:p w14:paraId="5C0372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1029</w:t>
      </w:r>
    </w:p>
    <w:p w14:paraId="0B4267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1031</w:t>
      </w:r>
    </w:p>
    <w:p w14:paraId="0D859A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1033</w:t>
      </w:r>
    </w:p>
    <w:p w14:paraId="598CE5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1034</w:t>
      </w:r>
    </w:p>
    <w:p w14:paraId="0D56C1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1034</w:t>
      </w:r>
    </w:p>
    <w:p w14:paraId="545C7B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1034</w:t>
      </w:r>
    </w:p>
    <w:p w14:paraId="7B0425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1034</w:t>
      </w:r>
    </w:p>
    <w:p w14:paraId="69292F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1035</w:t>
      </w:r>
    </w:p>
    <w:p w14:paraId="6BFD4E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1038</w:t>
      </w:r>
    </w:p>
    <w:p w14:paraId="6FA9DD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62B322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1038</w:t>
      </w:r>
    </w:p>
    <w:p w14:paraId="0D497B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1038</w:t>
      </w:r>
    </w:p>
    <w:p w14:paraId="57030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1038</w:t>
      </w:r>
    </w:p>
    <w:p w14:paraId="2A58C2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1038</w:t>
      </w:r>
    </w:p>
    <w:p w14:paraId="2A2A71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1040</w:t>
      </w:r>
    </w:p>
    <w:p w14:paraId="39619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1043</w:t>
      </w:r>
    </w:p>
    <w:p w14:paraId="6F1B88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Output Power for CA (intra-band </w:t>
      </w:r>
      <w:r w:rsidRPr="00CC25D0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1043</w:t>
      </w:r>
    </w:p>
    <w:p w14:paraId="0E4222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1043</w:t>
      </w:r>
    </w:p>
    <w:p w14:paraId="1A417A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1043</w:t>
      </w:r>
    </w:p>
    <w:p w14:paraId="5D1826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1043</w:t>
      </w:r>
    </w:p>
    <w:p w14:paraId="02997A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1045</w:t>
      </w:r>
    </w:p>
    <w:p w14:paraId="550919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1047</w:t>
      </w:r>
    </w:p>
    <w:p w14:paraId="592766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1047</w:t>
      </w:r>
    </w:p>
    <w:p w14:paraId="579F0E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0C0D69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799A07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252A13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1051</w:t>
      </w:r>
    </w:p>
    <w:p w14:paraId="5A4648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1054</w:t>
      </w:r>
    </w:p>
    <w:p w14:paraId="554B18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1055</w:t>
      </w:r>
    </w:p>
    <w:p w14:paraId="3CFA84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1055</w:t>
      </w:r>
    </w:p>
    <w:p w14:paraId="71B695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1055</w:t>
      </w:r>
    </w:p>
    <w:p w14:paraId="0484A6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1055</w:t>
      </w:r>
    </w:p>
    <w:p w14:paraId="700591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1055</w:t>
      </w:r>
    </w:p>
    <w:p w14:paraId="20AC5B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1058</w:t>
      </w:r>
    </w:p>
    <w:p w14:paraId="0F431D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1058</w:t>
      </w:r>
    </w:p>
    <w:p w14:paraId="1CCDC4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1058</w:t>
      </w:r>
    </w:p>
    <w:p w14:paraId="1CF0C4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1058</w:t>
      </w:r>
    </w:p>
    <w:p w14:paraId="5B9CCB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1058</w:t>
      </w:r>
    </w:p>
    <w:p w14:paraId="29485A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57CB8A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36854B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32A373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438DB6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1061</w:t>
      </w:r>
    </w:p>
    <w:p w14:paraId="2EA65A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1061</w:t>
      </w:r>
    </w:p>
    <w:p w14:paraId="3EDB5A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1061</w:t>
      </w:r>
    </w:p>
    <w:p w14:paraId="003D35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1061</w:t>
      </w:r>
    </w:p>
    <w:p w14:paraId="474320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1062</w:t>
      </w:r>
    </w:p>
    <w:p w14:paraId="754D1D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2A7584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797176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1062</w:t>
      </w:r>
    </w:p>
    <w:p w14:paraId="10E405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1062</w:t>
      </w:r>
    </w:p>
    <w:p w14:paraId="16A945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1062</w:t>
      </w:r>
    </w:p>
    <w:p w14:paraId="76CDF2A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1063</w:t>
      </w:r>
    </w:p>
    <w:p w14:paraId="55E1FD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1063</w:t>
      </w:r>
    </w:p>
    <w:p w14:paraId="59B5D1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1063</w:t>
      </w:r>
    </w:p>
    <w:p w14:paraId="2F3636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1063</w:t>
      </w:r>
    </w:p>
    <w:p w14:paraId="4DDA1E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1064</w:t>
      </w:r>
    </w:p>
    <w:p w14:paraId="43BF73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1064</w:t>
      </w:r>
    </w:p>
    <w:p w14:paraId="22B51D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1065</w:t>
      </w:r>
    </w:p>
    <w:p w14:paraId="19308A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1065</w:t>
      </w:r>
    </w:p>
    <w:p w14:paraId="76377D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49C623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UE transmitted Power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1067</w:t>
      </w:r>
    </w:p>
    <w:p w14:paraId="514B2C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1067</w:t>
      </w:r>
    </w:p>
    <w:p w14:paraId="4BF7F5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1067</w:t>
      </w:r>
    </w:p>
    <w:p w14:paraId="02934E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1067</w:t>
      </w:r>
    </w:p>
    <w:p w14:paraId="6849AE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1067</w:t>
      </w:r>
    </w:p>
    <w:p w14:paraId="6DADC6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1067</w:t>
      </w:r>
    </w:p>
    <w:p w14:paraId="3E920A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1067</w:t>
      </w:r>
    </w:p>
    <w:p w14:paraId="03AAA1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1067</w:t>
      </w:r>
    </w:p>
    <w:p w14:paraId="440C323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1068</w:t>
      </w:r>
    </w:p>
    <w:p w14:paraId="22F059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1068</w:t>
      </w:r>
    </w:p>
    <w:p w14:paraId="799904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1068</w:t>
      </w:r>
    </w:p>
    <w:p w14:paraId="7E5B4D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1068</w:t>
      </w:r>
    </w:p>
    <w:p w14:paraId="0FAB88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1068</w:t>
      </w:r>
    </w:p>
    <w:p w14:paraId="42A7B8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1068</w:t>
      </w:r>
    </w:p>
    <w:p w14:paraId="3765B9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1068</w:t>
      </w:r>
    </w:p>
    <w:p w14:paraId="54860F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1069</w:t>
      </w:r>
    </w:p>
    <w:p w14:paraId="3613BA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1069</w:t>
      </w:r>
    </w:p>
    <w:p w14:paraId="2DE7E2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33D8D7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1069</w:t>
      </w:r>
    </w:p>
    <w:p w14:paraId="20D433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1070</w:t>
      </w:r>
    </w:p>
    <w:p w14:paraId="07D98E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1070</w:t>
      </w:r>
    </w:p>
    <w:p w14:paraId="403118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1071</w:t>
      </w:r>
    </w:p>
    <w:p w14:paraId="368DE4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1071</w:t>
      </w:r>
    </w:p>
    <w:p w14:paraId="7C7CEE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1072</w:t>
      </w:r>
    </w:p>
    <w:p w14:paraId="5FD03D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1073</w:t>
      </w:r>
    </w:p>
    <w:p w14:paraId="52C88C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1073</w:t>
      </w:r>
    </w:p>
    <w:p w14:paraId="72D5C0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1073</w:t>
      </w:r>
    </w:p>
    <w:p w14:paraId="0D40C2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1074</w:t>
      </w:r>
    </w:p>
    <w:p w14:paraId="0865A9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1074</w:t>
      </w:r>
    </w:p>
    <w:p w14:paraId="3F1682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1074</w:t>
      </w:r>
    </w:p>
    <w:p w14:paraId="5D9659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1074</w:t>
      </w:r>
    </w:p>
    <w:p w14:paraId="6C01DA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1074</w:t>
      </w:r>
    </w:p>
    <w:p w14:paraId="1E1EFC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1074</w:t>
      </w:r>
    </w:p>
    <w:p w14:paraId="25CBA0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1074</w:t>
      </w:r>
    </w:p>
    <w:p w14:paraId="0FE056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6.2.5G.1.3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1075</w:t>
      </w:r>
    </w:p>
    <w:p w14:paraId="2C59DF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1075</w:t>
      </w:r>
    </w:p>
    <w:p w14:paraId="0ECE84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23B4BA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>Configured UE transmitted Output Power for V2X Communication</w:t>
      </w:r>
      <w:r w:rsidRPr="00CC25D0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1077</w:t>
      </w:r>
    </w:p>
    <w:p w14:paraId="677520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1077</w:t>
      </w:r>
    </w:p>
    <w:p w14:paraId="1378ED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1077</w:t>
      </w:r>
    </w:p>
    <w:p w14:paraId="214135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1077</w:t>
      </w:r>
    </w:p>
    <w:p w14:paraId="5DAB34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1079</w:t>
      </w:r>
    </w:p>
    <w:p w14:paraId="0C03F21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1079</w:t>
      </w:r>
    </w:p>
    <w:p w14:paraId="0E6AC88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319AAB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15A574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1081</w:t>
      </w:r>
    </w:p>
    <w:p w14:paraId="0767B1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1082</w:t>
      </w:r>
    </w:p>
    <w:p w14:paraId="301A07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71973A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51A311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77D026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1082</w:t>
      </w:r>
    </w:p>
    <w:p w14:paraId="0754C1B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1082</w:t>
      </w:r>
    </w:p>
    <w:p w14:paraId="59988CF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1083</w:t>
      </w:r>
    </w:p>
    <w:p w14:paraId="4C654A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1083</w:t>
      </w:r>
    </w:p>
    <w:p w14:paraId="64EA0D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02136CF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1084</w:t>
      </w:r>
    </w:p>
    <w:p w14:paraId="3E4723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4A356F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</w:t>
      </w:r>
      <w:r>
        <w:rPr>
          <w:noProof/>
        </w:rPr>
        <w:tab/>
        <w:t>1084</w:t>
      </w:r>
    </w:p>
    <w:p w14:paraId="7F12C8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1084</w:t>
      </w:r>
    </w:p>
    <w:p w14:paraId="0E94AA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1084</w:t>
      </w:r>
    </w:p>
    <w:p w14:paraId="78647F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1084</w:t>
      </w:r>
    </w:p>
    <w:p w14:paraId="426CAA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1085</w:t>
      </w:r>
    </w:p>
    <w:p w14:paraId="5DC8DD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1085</w:t>
      </w:r>
    </w:p>
    <w:p w14:paraId="7DDB0C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1085</w:t>
      </w:r>
    </w:p>
    <w:p w14:paraId="5787DA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1086</w:t>
      </w:r>
    </w:p>
    <w:p w14:paraId="11E6EC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1086</w:t>
      </w:r>
    </w:p>
    <w:p w14:paraId="6307DC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</w:t>
      </w:r>
      <w:r>
        <w:rPr>
          <w:noProof/>
        </w:rPr>
        <w:tab/>
        <w:t>1086</w:t>
      </w:r>
    </w:p>
    <w:p w14:paraId="3F9A2D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18CC25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1087</w:t>
      </w:r>
    </w:p>
    <w:p w14:paraId="6AC786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1087</w:t>
      </w:r>
    </w:p>
    <w:p w14:paraId="0391F8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1087</w:t>
      </w:r>
    </w:p>
    <w:p w14:paraId="120055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1087</w:t>
      </w:r>
    </w:p>
    <w:p w14:paraId="31D497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1087</w:t>
      </w:r>
    </w:p>
    <w:p w14:paraId="43B97C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1087</w:t>
      </w:r>
    </w:p>
    <w:p w14:paraId="3DF8BF8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1088</w:t>
      </w:r>
    </w:p>
    <w:p w14:paraId="0AD82D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2263EA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6E29DB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1089</w:t>
      </w:r>
    </w:p>
    <w:p w14:paraId="56D09A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1089</w:t>
      </w:r>
    </w:p>
    <w:p w14:paraId="1BCAEB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1089</w:t>
      </w:r>
    </w:p>
    <w:p w14:paraId="52BEB1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1089</w:t>
      </w:r>
    </w:p>
    <w:p w14:paraId="78B2C4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1089</w:t>
      </w:r>
    </w:p>
    <w:p w14:paraId="7D3160E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1089</w:t>
      </w:r>
    </w:p>
    <w:p w14:paraId="6A5FF9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1091</w:t>
      </w:r>
    </w:p>
    <w:p w14:paraId="7EEBE8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1091</w:t>
      </w:r>
    </w:p>
    <w:p w14:paraId="3B3F5A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087961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1091</w:t>
      </w:r>
    </w:p>
    <w:p w14:paraId="33A1E1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6457D1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17FB6A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1091</w:t>
      </w:r>
    </w:p>
    <w:p w14:paraId="233203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1092</w:t>
      </w:r>
    </w:p>
    <w:p w14:paraId="50BA2C4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1092</w:t>
      </w:r>
    </w:p>
    <w:p w14:paraId="1141D5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25A82EF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401EC5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777944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1093</w:t>
      </w:r>
    </w:p>
    <w:p w14:paraId="024034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7424F3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4898A6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1093</w:t>
      </w:r>
    </w:p>
    <w:p w14:paraId="2330CA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1094</w:t>
      </w:r>
    </w:p>
    <w:p w14:paraId="21D11F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1094</w:t>
      </w:r>
    </w:p>
    <w:p w14:paraId="6EBE65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1095</w:t>
      </w:r>
    </w:p>
    <w:p w14:paraId="1941F7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1096</w:t>
      </w:r>
    </w:p>
    <w:p w14:paraId="12B41A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1096</w:t>
      </w:r>
    </w:p>
    <w:p w14:paraId="226B0B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1096</w:t>
      </w:r>
    </w:p>
    <w:p w14:paraId="7FB398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1096</w:t>
      </w:r>
    </w:p>
    <w:p w14:paraId="27E382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1096</w:t>
      </w:r>
    </w:p>
    <w:p w14:paraId="5E0885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1096</w:t>
      </w:r>
    </w:p>
    <w:p w14:paraId="0806A3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01AEB3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261C267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1098</w:t>
      </w:r>
    </w:p>
    <w:p w14:paraId="20FCF6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1098</w:t>
      </w:r>
    </w:p>
    <w:p w14:paraId="2387B2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27DF99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1099</w:t>
      </w:r>
    </w:p>
    <w:p w14:paraId="480441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1099</w:t>
      </w:r>
    </w:p>
    <w:p w14:paraId="665FB8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1099</w:t>
      </w:r>
    </w:p>
    <w:p w14:paraId="0132A1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1100</w:t>
      </w:r>
    </w:p>
    <w:p w14:paraId="0E6615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1100</w:t>
      </w:r>
    </w:p>
    <w:p w14:paraId="7D53B4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1100</w:t>
      </w:r>
    </w:p>
    <w:p w14:paraId="0F4938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1100</w:t>
      </w:r>
    </w:p>
    <w:p w14:paraId="06FAD8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1100</w:t>
      </w:r>
    </w:p>
    <w:p w14:paraId="605A0F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1100</w:t>
      </w:r>
    </w:p>
    <w:p w14:paraId="7A08BB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3C1CA3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1101</w:t>
      </w:r>
    </w:p>
    <w:p w14:paraId="31BBE3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1101</w:t>
      </w:r>
    </w:p>
    <w:p w14:paraId="1007AF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1101</w:t>
      </w:r>
    </w:p>
    <w:p w14:paraId="11EE80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1101</w:t>
      </w:r>
    </w:p>
    <w:p w14:paraId="05D655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0A916A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1102</w:t>
      </w:r>
    </w:p>
    <w:p w14:paraId="079EE4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1102</w:t>
      </w:r>
    </w:p>
    <w:p w14:paraId="75B658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1102</w:t>
      </w:r>
    </w:p>
    <w:p w14:paraId="6F7F0EE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1102</w:t>
      </w:r>
    </w:p>
    <w:p w14:paraId="786CCA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1102</w:t>
      </w:r>
    </w:p>
    <w:p w14:paraId="00A37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1102</w:t>
      </w:r>
    </w:p>
    <w:p w14:paraId="1A9CCD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1103</w:t>
      </w:r>
    </w:p>
    <w:p w14:paraId="0C9273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1103</w:t>
      </w:r>
    </w:p>
    <w:p w14:paraId="6963D1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35740DC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Output Power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1104</w:t>
      </w:r>
    </w:p>
    <w:p w14:paraId="4040A5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0B2145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167237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36D84F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236311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1104</w:t>
      </w:r>
    </w:p>
    <w:p w14:paraId="2AA9CB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4EF1BD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1104</w:t>
      </w:r>
    </w:p>
    <w:p w14:paraId="2B101C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1104</w:t>
      </w:r>
    </w:p>
    <w:p w14:paraId="2428915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1105</w:t>
      </w:r>
    </w:p>
    <w:p w14:paraId="435D23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672BB9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136881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2B426C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2E3862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1105</w:t>
      </w:r>
    </w:p>
    <w:p w14:paraId="4426B2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1105</w:t>
      </w:r>
    </w:p>
    <w:p w14:paraId="1BA5F2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1105</w:t>
      </w:r>
    </w:p>
    <w:p w14:paraId="485DD9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5376C70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1106</w:t>
      </w:r>
    </w:p>
    <w:p w14:paraId="0EBF42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1106</w:t>
      </w:r>
    </w:p>
    <w:p w14:paraId="5A5597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1107</w:t>
      </w:r>
    </w:p>
    <w:p w14:paraId="20A7E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1107</w:t>
      </w:r>
    </w:p>
    <w:p w14:paraId="6406D4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750E7D7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1108</w:t>
      </w:r>
    </w:p>
    <w:p w14:paraId="47F0B5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 xml:space="preserve">Minimum output power for V2X Communication / </w:t>
      </w:r>
      <w:r w:rsidRPr="00CC25D0">
        <w:rPr>
          <w:noProof/>
          <w:color w:val="000000"/>
        </w:rPr>
        <w:t>Non-concurrent with E-UTRA uplink transmissions</w:t>
      </w:r>
      <w:r>
        <w:rPr>
          <w:noProof/>
        </w:rPr>
        <w:tab/>
        <w:t>1108</w:t>
      </w:r>
    </w:p>
    <w:p w14:paraId="7866E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1F9D6B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75317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1108</w:t>
      </w:r>
    </w:p>
    <w:p w14:paraId="05B887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1108</w:t>
      </w:r>
    </w:p>
    <w:p w14:paraId="133C9E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1108</w:t>
      </w:r>
    </w:p>
    <w:p w14:paraId="17A8C8B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1109</w:t>
      </w:r>
    </w:p>
    <w:p w14:paraId="4128717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1109</w:t>
      </w:r>
    </w:p>
    <w:p w14:paraId="4796A8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79DB17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 xml:space="preserve">Minimum output power for V2X Communication / </w:t>
      </w:r>
      <w:r w:rsidRPr="00CC25D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1110</w:t>
      </w:r>
    </w:p>
    <w:p w14:paraId="651E0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1110</w:t>
      </w:r>
    </w:p>
    <w:p w14:paraId="4B2849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1110</w:t>
      </w:r>
    </w:p>
    <w:p w14:paraId="638724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1110</w:t>
      </w:r>
    </w:p>
    <w:p w14:paraId="529140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1110</w:t>
      </w:r>
    </w:p>
    <w:p w14:paraId="296C4EA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1110</w:t>
      </w:r>
    </w:p>
    <w:p w14:paraId="3B1209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1111</w:t>
      </w:r>
    </w:p>
    <w:p w14:paraId="3E0538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1111</w:t>
      </w:r>
    </w:p>
    <w:p w14:paraId="695524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0267E2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  <w:lang w:eastAsia="ko-KR"/>
        </w:rPr>
        <w:t>Minimum output power for V2X Communication / I</w:t>
      </w:r>
      <w:r w:rsidRPr="00CC25D0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1112</w:t>
      </w:r>
    </w:p>
    <w:p w14:paraId="666857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1112</w:t>
      </w:r>
    </w:p>
    <w:p w14:paraId="4BEF13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1112</w:t>
      </w:r>
    </w:p>
    <w:p w14:paraId="2DCBB5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1112</w:t>
      </w:r>
    </w:p>
    <w:p w14:paraId="7AF5F2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1113</w:t>
      </w:r>
    </w:p>
    <w:p w14:paraId="486521E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1113</w:t>
      </w:r>
    </w:p>
    <w:p w14:paraId="6AD313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1114</w:t>
      </w:r>
    </w:p>
    <w:p w14:paraId="3E9876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1114</w:t>
      </w:r>
    </w:p>
    <w:p w14:paraId="7A06B3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6E33C0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</w:t>
      </w:r>
      <w:r>
        <w:rPr>
          <w:noProof/>
        </w:rPr>
        <w:tab/>
        <w:t>1114</w:t>
      </w:r>
    </w:p>
    <w:p w14:paraId="5260AB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1114</w:t>
      </w:r>
    </w:p>
    <w:p w14:paraId="61ABEA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1114</w:t>
      </w:r>
    </w:p>
    <w:p w14:paraId="1B5DB8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1114</w:t>
      </w:r>
    </w:p>
    <w:p w14:paraId="757880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1115</w:t>
      </w:r>
    </w:p>
    <w:p w14:paraId="2AEECD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1115</w:t>
      </w:r>
    </w:p>
    <w:p w14:paraId="265D5C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</w:t>
      </w:r>
      <w:r>
        <w:rPr>
          <w:noProof/>
        </w:rPr>
        <w:tab/>
        <w:t>1115</w:t>
      </w:r>
    </w:p>
    <w:p w14:paraId="66AE94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1115</w:t>
      </w:r>
    </w:p>
    <w:p w14:paraId="5278CF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1116</w:t>
      </w:r>
    </w:p>
    <w:p w14:paraId="7FC42D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24222C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1116</w:t>
      </w:r>
    </w:p>
    <w:p w14:paraId="4E10D5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1116</w:t>
      </w:r>
    </w:p>
    <w:p w14:paraId="76EBD9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1116</w:t>
      </w:r>
    </w:p>
    <w:p w14:paraId="50F9C1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187FD7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1116</w:t>
      </w:r>
    </w:p>
    <w:p w14:paraId="7B684D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1116</w:t>
      </w:r>
    </w:p>
    <w:p w14:paraId="6B6B75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147605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0EC2DB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64608B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66DEE6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1117</w:t>
      </w:r>
    </w:p>
    <w:p w14:paraId="10433F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1117</w:t>
      </w:r>
    </w:p>
    <w:p w14:paraId="7EDD74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1117</w:t>
      </w:r>
    </w:p>
    <w:p w14:paraId="10CB49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1117</w:t>
      </w:r>
    </w:p>
    <w:p w14:paraId="61E044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1117</w:t>
      </w:r>
    </w:p>
    <w:p w14:paraId="73AAB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77CAA5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1118</w:t>
      </w:r>
    </w:p>
    <w:p w14:paraId="342F71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1B33B0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28FE59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40B5B4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15DD22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5F8908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UE Transmit OFF power for CA (4UL CA)</w:t>
      </w:r>
      <w:r>
        <w:rPr>
          <w:noProof/>
        </w:rPr>
        <w:tab/>
        <w:t>1119</w:t>
      </w:r>
    </w:p>
    <w:p w14:paraId="272400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1119</w:t>
      </w:r>
    </w:p>
    <w:p w14:paraId="2B4598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1119</w:t>
      </w:r>
    </w:p>
    <w:p w14:paraId="27F1F3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1119</w:t>
      </w:r>
    </w:p>
    <w:p w14:paraId="080C1B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1119</w:t>
      </w:r>
    </w:p>
    <w:p w14:paraId="538924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Requirements</w:t>
      </w:r>
      <w:r>
        <w:rPr>
          <w:noProof/>
        </w:rPr>
        <w:tab/>
        <w:t>1119</w:t>
      </w:r>
    </w:p>
    <w:p w14:paraId="4F3A97F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1119</w:t>
      </w:r>
    </w:p>
    <w:p w14:paraId="15E3CF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1119</w:t>
      </w:r>
    </w:p>
    <w:p w14:paraId="5FA0BC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1119</w:t>
      </w:r>
    </w:p>
    <w:p w14:paraId="347743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1119</w:t>
      </w:r>
    </w:p>
    <w:p w14:paraId="5E62E0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123A2D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1120</w:t>
      </w:r>
    </w:p>
    <w:p w14:paraId="5CF7800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1120</w:t>
      </w:r>
    </w:p>
    <w:p w14:paraId="1DF80E4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1120</w:t>
      </w:r>
    </w:p>
    <w:p w14:paraId="50494D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1120</w:t>
      </w:r>
    </w:p>
    <w:p w14:paraId="272D3E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1121</w:t>
      </w:r>
    </w:p>
    <w:p w14:paraId="0DCEE1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1121</w:t>
      </w:r>
    </w:p>
    <w:p w14:paraId="54BDA4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1121</w:t>
      </w:r>
    </w:p>
    <w:p w14:paraId="0A6167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1121</w:t>
      </w:r>
    </w:p>
    <w:p w14:paraId="55BBC1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1121</w:t>
      </w:r>
    </w:p>
    <w:p w14:paraId="1F0C92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404E78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1123</w:t>
      </w:r>
    </w:p>
    <w:p w14:paraId="1D8477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7DF975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6628DD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1123</w:t>
      </w:r>
    </w:p>
    <w:p w14:paraId="48C6D2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1123</w:t>
      </w:r>
    </w:p>
    <w:p w14:paraId="0E8CA9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1123</w:t>
      </w:r>
    </w:p>
    <w:p w14:paraId="453E947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1123</w:t>
      </w:r>
    </w:p>
    <w:p w14:paraId="0CD288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1123</w:t>
      </w:r>
    </w:p>
    <w:p w14:paraId="03C2C6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1123</w:t>
      </w:r>
    </w:p>
    <w:p w14:paraId="624A3F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1124</w:t>
      </w:r>
    </w:p>
    <w:p w14:paraId="556234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1124</w:t>
      </w:r>
    </w:p>
    <w:p w14:paraId="337E93D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19F9AB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Transmit OFF power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1124</w:t>
      </w:r>
    </w:p>
    <w:p w14:paraId="1A2950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1124</w:t>
      </w:r>
    </w:p>
    <w:p w14:paraId="3E0A55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1124</w:t>
      </w:r>
    </w:p>
    <w:p w14:paraId="2D705B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1124</w:t>
      </w:r>
    </w:p>
    <w:p w14:paraId="4A743F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68A1F7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1125</w:t>
      </w:r>
    </w:p>
    <w:p w14:paraId="28B24F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1125</w:t>
      </w:r>
    </w:p>
    <w:p w14:paraId="5BA9E8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1125</w:t>
      </w:r>
    </w:p>
    <w:p w14:paraId="204613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1125</w:t>
      </w:r>
    </w:p>
    <w:p w14:paraId="3B71C1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1125</w:t>
      </w:r>
    </w:p>
    <w:p w14:paraId="1613E1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1125</w:t>
      </w:r>
    </w:p>
    <w:p w14:paraId="13B463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0A4AF86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1125</w:t>
      </w:r>
    </w:p>
    <w:p w14:paraId="79272E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6F2164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CC25D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1126</w:t>
      </w:r>
    </w:p>
    <w:p w14:paraId="6F2325F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1126</w:t>
      </w:r>
    </w:p>
    <w:p w14:paraId="327362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1126</w:t>
      </w:r>
    </w:p>
    <w:p w14:paraId="0F9E1F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1126</w:t>
      </w:r>
    </w:p>
    <w:p w14:paraId="403AC7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1126</w:t>
      </w:r>
    </w:p>
    <w:p w14:paraId="2A0700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1126</w:t>
      </w:r>
    </w:p>
    <w:p w14:paraId="699924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1126</w:t>
      </w:r>
    </w:p>
    <w:p w14:paraId="331A04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1126</w:t>
      </w:r>
    </w:p>
    <w:p w14:paraId="081AB1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1127</w:t>
      </w:r>
    </w:p>
    <w:p w14:paraId="030C03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7EF33F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54DBDF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1127</w:t>
      </w:r>
    </w:p>
    <w:p w14:paraId="120D7E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1127</w:t>
      </w:r>
    </w:p>
    <w:p w14:paraId="2AC8C2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72ED7A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1127</w:t>
      </w:r>
    </w:p>
    <w:p w14:paraId="1B9056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1127</w:t>
      </w:r>
    </w:p>
    <w:p w14:paraId="0B624F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1127</w:t>
      </w:r>
    </w:p>
    <w:p w14:paraId="5592D5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1128</w:t>
      </w:r>
    </w:p>
    <w:p w14:paraId="7D1749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1128</w:t>
      </w:r>
    </w:p>
    <w:p w14:paraId="01650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1128</w:t>
      </w:r>
    </w:p>
    <w:p w14:paraId="1B503C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</w:t>
      </w:r>
      <w:r>
        <w:rPr>
          <w:noProof/>
        </w:rPr>
        <w:tab/>
        <w:t>1128</w:t>
      </w:r>
    </w:p>
    <w:p w14:paraId="703835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</w:t>
      </w:r>
      <w:r>
        <w:rPr>
          <w:noProof/>
        </w:rPr>
        <w:tab/>
        <w:t>1128</w:t>
      </w:r>
    </w:p>
    <w:p w14:paraId="375EA1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1128</w:t>
      </w:r>
    </w:p>
    <w:p w14:paraId="4453D5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1128</w:t>
      </w:r>
    </w:p>
    <w:p w14:paraId="5F312D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1128</w:t>
      </w:r>
    </w:p>
    <w:p w14:paraId="7CA081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1129</w:t>
      </w:r>
    </w:p>
    <w:p w14:paraId="34A45C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1131</w:t>
      </w:r>
    </w:p>
    <w:p w14:paraId="207C7A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General ON/OFF time mask for subslot/slot TTI</w:t>
      </w:r>
      <w:r>
        <w:rPr>
          <w:noProof/>
        </w:rPr>
        <w:tab/>
        <w:t>1131</w:t>
      </w:r>
    </w:p>
    <w:p w14:paraId="6286AD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</w:t>
      </w:r>
      <w:r>
        <w:rPr>
          <w:noProof/>
        </w:rPr>
        <w:tab/>
        <w:t>1135</w:t>
      </w:r>
    </w:p>
    <w:p w14:paraId="63C18C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</w:t>
      </w:r>
      <w:r>
        <w:rPr>
          <w:noProof/>
        </w:rPr>
        <w:tab/>
        <w:t>1135</w:t>
      </w:r>
    </w:p>
    <w:p w14:paraId="1326D6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</w:t>
      </w:r>
      <w:r>
        <w:rPr>
          <w:noProof/>
        </w:rPr>
        <w:tab/>
        <w:t>1138</w:t>
      </w:r>
    </w:p>
    <w:p w14:paraId="53FF7EB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CA</w:t>
      </w:r>
      <w:r>
        <w:rPr>
          <w:noProof/>
        </w:rPr>
        <w:tab/>
        <w:t>1143</w:t>
      </w:r>
    </w:p>
    <w:p w14:paraId="0BACC4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1143</w:t>
      </w:r>
    </w:p>
    <w:p w14:paraId="7E0B12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1143</w:t>
      </w:r>
    </w:p>
    <w:p w14:paraId="09D991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1143</w:t>
      </w:r>
    </w:p>
    <w:p w14:paraId="7AADF7F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1145</w:t>
      </w:r>
    </w:p>
    <w:p w14:paraId="7F0E9C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1146</w:t>
      </w:r>
    </w:p>
    <w:p w14:paraId="6EA983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1147</w:t>
      </w:r>
    </w:p>
    <w:p w14:paraId="781C48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1147</w:t>
      </w:r>
    </w:p>
    <w:p w14:paraId="702476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1148</w:t>
      </w:r>
    </w:p>
    <w:p w14:paraId="41D528E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1148</w:t>
      </w:r>
    </w:p>
    <w:p w14:paraId="298F20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72DBCE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1149</w:t>
      </w:r>
    </w:p>
    <w:p w14:paraId="7597EE8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1150</w:t>
      </w:r>
    </w:p>
    <w:p w14:paraId="60A662D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1150</w:t>
      </w:r>
    </w:p>
    <w:p w14:paraId="6A2BD6E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1150</w:t>
      </w:r>
    </w:p>
    <w:p w14:paraId="2EE070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1151</w:t>
      </w:r>
    </w:p>
    <w:p w14:paraId="734B9FA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1152</w:t>
      </w:r>
    </w:p>
    <w:p w14:paraId="3737B05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6E75C7B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1153</w:t>
      </w:r>
    </w:p>
    <w:p w14:paraId="377B68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1153</w:t>
      </w:r>
    </w:p>
    <w:p w14:paraId="14642F1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1156</w:t>
      </w:r>
    </w:p>
    <w:p w14:paraId="626F81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1156</w:t>
      </w:r>
    </w:p>
    <w:p w14:paraId="6ACB37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1156</w:t>
      </w:r>
    </w:p>
    <w:p w14:paraId="111C10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1156</w:t>
      </w:r>
    </w:p>
    <w:p w14:paraId="7CC2F4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1156</w:t>
      </w:r>
    </w:p>
    <w:p w14:paraId="5E304A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1156</w:t>
      </w:r>
    </w:p>
    <w:p w14:paraId="7DB5C4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1158</w:t>
      </w:r>
    </w:p>
    <w:p w14:paraId="41403AC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DC</w:t>
      </w:r>
      <w:r>
        <w:rPr>
          <w:noProof/>
        </w:rPr>
        <w:tab/>
        <w:t>1159</w:t>
      </w:r>
    </w:p>
    <w:p w14:paraId="581B4A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1159</w:t>
      </w:r>
    </w:p>
    <w:p w14:paraId="29F838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1159</w:t>
      </w:r>
    </w:p>
    <w:p w14:paraId="3291A0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1159</w:t>
      </w:r>
    </w:p>
    <w:p w14:paraId="17D388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1159</w:t>
      </w:r>
    </w:p>
    <w:p w14:paraId="2923E7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616B5F4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6F344A7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1160</w:t>
      </w:r>
    </w:p>
    <w:p w14:paraId="44199F3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1161</w:t>
      </w:r>
    </w:p>
    <w:p w14:paraId="25FE78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2E6BEB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1162</w:t>
      </w:r>
    </w:p>
    <w:p w14:paraId="7D3057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1162</w:t>
      </w:r>
    </w:p>
    <w:p w14:paraId="4290FD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6.3.4C.1_1.2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1162</w:t>
      </w:r>
    </w:p>
    <w:p w14:paraId="4F4BDF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1162</w:t>
      </w:r>
    </w:p>
    <w:p w14:paraId="2CDCB0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1163</w:t>
      </w:r>
    </w:p>
    <w:p w14:paraId="29604C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1163</w:t>
      </w:r>
    </w:p>
    <w:p w14:paraId="6E5DD88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1164</w:t>
      </w:r>
    </w:p>
    <w:p w14:paraId="2148D0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1164</w:t>
      </w:r>
    </w:p>
    <w:p w14:paraId="016C97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1166</w:t>
      </w:r>
    </w:p>
    <w:p w14:paraId="3DFB29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1167</w:t>
      </w:r>
    </w:p>
    <w:p w14:paraId="677EEC6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1167</w:t>
      </w:r>
    </w:p>
    <w:p w14:paraId="0B3FC4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1167</w:t>
      </w:r>
    </w:p>
    <w:p w14:paraId="287435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1167</w:t>
      </w:r>
    </w:p>
    <w:p w14:paraId="0D3981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722A17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53E454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1168</w:t>
      </w:r>
    </w:p>
    <w:p w14:paraId="799D0D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1169</w:t>
      </w:r>
    </w:p>
    <w:p w14:paraId="191A07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1169</w:t>
      </w:r>
    </w:p>
    <w:p w14:paraId="168CD3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1170</w:t>
      </w:r>
    </w:p>
    <w:p w14:paraId="33A1E4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1171</w:t>
      </w:r>
    </w:p>
    <w:p w14:paraId="64CB9D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1171</w:t>
      </w:r>
    </w:p>
    <w:p w14:paraId="72610C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1171</w:t>
      </w:r>
    </w:p>
    <w:p w14:paraId="102B11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1171</w:t>
      </w:r>
    </w:p>
    <w:p w14:paraId="5F57CA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1171</w:t>
      </w:r>
    </w:p>
    <w:p w14:paraId="45EF65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1171</w:t>
      </w:r>
    </w:p>
    <w:p w14:paraId="0C0F5D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1173</w:t>
      </w:r>
    </w:p>
    <w:p w14:paraId="4480CA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1173</w:t>
      </w:r>
    </w:p>
    <w:p w14:paraId="1BD2A8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1173</w:t>
      </w:r>
    </w:p>
    <w:p w14:paraId="7B9C3C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1175</w:t>
      </w:r>
    </w:p>
    <w:p w14:paraId="33DCDCE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1177</w:t>
      </w:r>
    </w:p>
    <w:p w14:paraId="3B1445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1177</w:t>
      </w:r>
    </w:p>
    <w:p w14:paraId="13B315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1177</w:t>
      </w:r>
    </w:p>
    <w:p w14:paraId="585B25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1177</w:t>
      </w:r>
    </w:p>
    <w:p w14:paraId="3BAAC0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1177</w:t>
      </w:r>
    </w:p>
    <w:p w14:paraId="20B012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1177</w:t>
      </w:r>
    </w:p>
    <w:p w14:paraId="1DCC73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1178</w:t>
      </w:r>
    </w:p>
    <w:p w14:paraId="478AB7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1178</w:t>
      </w:r>
    </w:p>
    <w:p w14:paraId="2F9F6C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1178</w:t>
      </w:r>
    </w:p>
    <w:p w14:paraId="12201C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750169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5234DF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1178</w:t>
      </w:r>
    </w:p>
    <w:p w14:paraId="517E21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1178</w:t>
      </w:r>
    </w:p>
    <w:p w14:paraId="6ED5D04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1178</w:t>
      </w:r>
    </w:p>
    <w:p w14:paraId="1BA51B8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281DBFC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1179</w:t>
      </w:r>
    </w:p>
    <w:p w14:paraId="1852A5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1179</w:t>
      </w:r>
    </w:p>
    <w:p w14:paraId="3594F4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1179</w:t>
      </w:r>
    </w:p>
    <w:p w14:paraId="2E623D4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09D5C8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6973EC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1179</w:t>
      </w:r>
    </w:p>
    <w:p w14:paraId="1F3E1E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2D33080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19C71B0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1179</w:t>
      </w:r>
    </w:p>
    <w:p w14:paraId="0663CCE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3DB7B3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1180</w:t>
      </w:r>
    </w:p>
    <w:p w14:paraId="4B70CE1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1180</w:t>
      </w:r>
    </w:p>
    <w:p w14:paraId="419F31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1180</w:t>
      </w:r>
    </w:p>
    <w:p w14:paraId="13344F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1180</w:t>
      </w:r>
    </w:p>
    <w:p w14:paraId="58E2DE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1180</w:t>
      </w:r>
    </w:p>
    <w:p w14:paraId="126D3F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1180</w:t>
      </w:r>
    </w:p>
    <w:p w14:paraId="042B48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0B7820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1A7F9E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1181</w:t>
      </w:r>
    </w:p>
    <w:p w14:paraId="2CE9DB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1181</w:t>
      </w:r>
    </w:p>
    <w:p w14:paraId="22A8C9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1183</w:t>
      </w:r>
    </w:p>
    <w:p w14:paraId="40350F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 w:rsidRPr="00CC25D0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1184</w:t>
      </w:r>
    </w:p>
    <w:p w14:paraId="4E9202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1184</w:t>
      </w:r>
    </w:p>
    <w:p w14:paraId="527A04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1186</w:t>
      </w:r>
    </w:p>
    <w:p w14:paraId="2E11D5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1187</w:t>
      </w:r>
    </w:p>
    <w:p w14:paraId="7D2E32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1187</w:t>
      </w:r>
    </w:p>
    <w:p w14:paraId="705C8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CC25D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1189</w:t>
      </w:r>
    </w:p>
    <w:p w14:paraId="27D1AE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1189</w:t>
      </w:r>
    </w:p>
    <w:p w14:paraId="3222CE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1189</w:t>
      </w:r>
    </w:p>
    <w:p w14:paraId="7C60F4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1189</w:t>
      </w:r>
    </w:p>
    <w:p w14:paraId="2E8C2C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1189</w:t>
      </w:r>
    </w:p>
    <w:p w14:paraId="528FDB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1189</w:t>
      </w:r>
    </w:p>
    <w:p w14:paraId="73E8BC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1189</w:t>
      </w:r>
    </w:p>
    <w:p w14:paraId="42A76DD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1189</w:t>
      </w:r>
    </w:p>
    <w:p w14:paraId="2C2E68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1190</w:t>
      </w:r>
    </w:p>
    <w:p w14:paraId="0B5B11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1190</w:t>
      </w:r>
    </w:p>
    <w:p w14:paraId="3FAE72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1191</w:t>
      </w:r>
    </w:p>
    <w:p w14:paraId="227B62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1191</w:t>
      </w:r>
    </w:p>
    <w:p w14:paraId="726FA3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1191</w:t>
      </w:r>
    </w:p>
    <w:p w14:paraId="3FE496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1191</w:t>
      </w:r>
    </w:p>
    <w:p w14:paraId="3F7DDF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1191</w:t>
      </w:r>
    </w:p>
    <w:p w14:paraId="5B028A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1191</w:t>
      </w:r>
    </w:p>
    <w:p w14:paraId="0B97F4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CC25D0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1191</w:t>
      </w:r>
    </w:p>
    <w:p w14:paraId="5F7D1D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CC25D0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1192</w:t>
      </w:r>
    </w:p>
    <w:p w14:paraId="5DD558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 w:rsidRPr="00CC25D0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1193</w:t>
      </w:r>
    </w:p>
    <w:p w14:paraId="5CAAA0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1194</w:t>
      </w:r>
    </w:p>
    <w:p w14:paraId="18EC7B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1194</w:t>
      </w:r>
    </w:p>
    <w:p w14:paraId="433AF6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1194</w:t>
      </w:r>
    </w:p>
    <w:p w14:paraId="4819E6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1194</w:t>
      </w:r>
    </w:p>
    <w:p w14:paraId="24AB49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1194</w:t>
      </w:r>
    </w:p>
    <w:p w14:paraId="5A32B7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1194</w:t>
      </w:r>
    </w:p>
    <w:p w14:paraId="66BADD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1194</w:t>
      </w:r>
    </w:p>
    <w:p w14:paraId="29D9CE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1195</w:t>
      </w:r>
    </w:p>
    <w:p w14:paraId="23DFE7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1195</w:t>
      </w:r>
    </w:p>
    <w:p w14:paraId="5FAE5C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1196</w:t>
      </w:r>
    </w:p>
    <w:p w14:paraId="3F0DF8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1196</w:t>
      </w:r>
    </w:p>
    <w:p w14:paraId="160E8C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1196</w:t>
      </w:r>
    </w:p>
    <w:p w14:paraId="471F44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1196</w:t>
      </w:r>
    </w:p>
    <w:p w14:paraId="15A639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1196</w:t>
      </w:r>
    </w:p>
    <w:p w14:paraId="25067D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1197</w:t>
      </w:r>
    </w:p>
    <w:p w14:paraId="04FFA8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1197</w:t>
      </w:r>
    </w:p>
    <w:p w14:paraId="5F00CAD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1198</w:t>
      </w:r>
    </w:p>
    <w:p w14:paraId="3C736B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1198</w:t>
      </w:r>
    </w:p>
    <w:p w14:paraId="32F5F1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1198</w:t>
      </w:r>
    </w:p>
    <w:p w14:paraId="202CBA6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</w:rPr>
        <w:tab/>
        <w:t>1198</w:t>
      </w:r>
    </w:p>
    <w:p w14:paraId="6EF84D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1199</w:t>
      </w:r>
    </w:p>
    <w:p w14:paraId="46C89F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1199</w:t>
      </w:r>
    </w:p>
    <w:p w14:paraId="198F0C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1199</w:t>
      </w:r>
    </w:p>
    <w:p w14:paraId="1FEB59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1199</w:t>
      </w:r>
    </w:p>
    <w:p w14:paraId="22D0EB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1199</w:t>
      </w:r>
    </w:p>
    <w:p w14:paraId="43F7CF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1201</w:t>
      </w:r>
    </w:p>
    <w:p w14:paraId="14DE14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1202</w:t>
      </w:r>
    </w:p>
    <w:p w14:paraId="26D540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1202</w:t>
      </w:r>
    </w:p>
    <w:p w14:paraId="5E10CE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1202</w:t>
      </w:r>
    </w:p>
    <w:p w14:paraId="45C9EA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1202</w:t>
      </w:r>
    </w:p>
    <w:p w14:paraId="6E40A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1203</w:t>
      </w:r>
    </w:p>
    <w:p w14:paraId="423CE1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1210</w:t>
      </w:r>
    </w:p>
    <w:p w14:paraId="34B095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1221</w:t>
      </w:r>
    </w:p>
    <w:p w14:paraId="7554CF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1221</w:t>
      </w:r>
    </w:p>
    <w:p w14:paraId="51A65F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1221</w:t>
      </w:r>
    </w:p>
    <w:p w14:paraId="76A279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1221</w:t>
      </w:r>
    </w:p>
    <w:p w14:paraId="522A0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1221</w:t>
      </w:r>
    </w:p>
    <w:p w14:paraId="3165E9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1224</w:t>
      </w:r>
    </w:p>
    <w:p w14:paraId="2DAEB6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HPUE</w:t>
      </w:r>
      <w:r>
        <w:rPr>
          <w:noProof/>
        </w:rPr>
        <w:tab/>
        <w:t>1224</w:t>
      </w:r>
    </w:p>
    <w:p w14:paraId="22A933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1224</w:t>
      </w:r>
    </w:p>
    <w:p w14:paraId="503C6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1224</w:t>
      </w:r>
    </w:p>
    <w:p w14:paraId="377931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1224</w:t>
      </w:r>
    </w:p>
    <w:p w14:paraId="3F7F26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1224</w:t>
      </w:r>
    </w:p>
    <w:p w14:paraId="0BEC3F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1224</w:t>
      </w:r>
    </w:p>
    <w:p w14:paraId="01412C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1225</w:t>
      </w:r>
    </w:p>
    <w:p w14:paraId="3C67DF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1226</w:t>
      </w:r>
    </w:p>
    <w:p w14:paraId="77EB44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1226</w:t>
      </w:r>
    </w:p>
    <w:p w14:paraId="17A0A0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1226</w:t>
      </w:r>
    </w:p>
    <w:p w14:paraId="082D5B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1226</w:t>
      </w:r>
    </w:p>
    <w:p w14:paraId="4F2A7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1226</w:t>
      </w:r>
    </w:p>
    <w:p w14:paraId="2BA801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1226</w:t>
      </w:r>
    </w:p>
    <w:p w14:paraId="67455A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1226</w:t>
      </w:r>
    </w:p>
    <w:p w14:paraId="6AB687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1226</w:t>
      </w:r>
    </w:p>
    <w:p w14:paraId="7770BC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1226</w:t>
      </w:r>
    </w:p>
    <w:p w14:paraId="3B0446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1227</w:t>
      </w:r>
    </w:p>
    <w:p w14:paraId="2E16E8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1227</w:t>
      </w:r>
    </w:p>
    <w:p w14:paraId="3FD513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C5C244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</w:t>
      </w:r>
      <w:r>
        <w:rPr>
          <w:noProof/>
        </w:rPr>
        <w:tab/>
        <w:t>1227</w:t>
      </w:r>
    </w:p>
    <w:p w14:paraId="25E95F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1227</w:t>
      </w:r>
    </w:p>
    <w:p w14:paraId="04F482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CC25D0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1227</w:t>
      </w:r>
    </w:p>
    <w:p w14:paraId="334FD8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1227</w:t>
      </w:r>
    </w:p>
    <w:p w14:paraId="1940D3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1231</w:t>
      </w:r>
    </w:p>
    <w:p w14:paraId="6707A7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1236</w:t>
      </w:r>
    </w:p>
    <w:p w14:paraId="2BB253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1240</w:t>
      </w:r>
    </w:p>
    <w:p w14:paraId="732A4E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1240</w:t>
      </w:r>
    </w:p>
    <w:p w14:paraId="391476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1240</w:t>
      </w:r>
    </w:p>
    <w:p w14:paraId="6102A4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1240</w:t>
      </w:r>
    </w:p>
    <w:p w14:paraId="3D7438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1240</w:t>
      </w:r>
    </w:p>
    <w:p w14:paraId="2EA07E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5E33D5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1245</w:t>
      </w:r>
    </w:p>
    <w:p w14:paraId="0588B3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1249</w:t>
      </w:r>
    </w:p>
    <w:p w14:paraId="686D02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1254</w:t>
      </w:r>
    </w:p>
    <w:p w14:paraId="38F333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</w:t>
      </w:r>
      <w:r w:rsidRPr="00CC25D0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1254</w:t>
      </w:r>
    </w:p>
    <w:p w14:paraId="651A5C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1256</w:t>
      </w:r>
    </w:p>
    <w:p w14:paraId="3F5CE2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1266</w:t>
      </w:r>
    </w:p>
    <w:p w14:paraId="695C47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1288</w:t>
      </w:r>
    </w:p>
    <w:p w14:paraId="143F7E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1291</w:t>
      </w:r>
    </w:p>
    <w:p w14:paraId="62E0F7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1291</w:t>
      </w:r>
    </w:p>
    <w:p w14:paraId="6B7872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1291</w:t>
      </w:r>
    </w:p>
    <w:p w14:paraId="06C07A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1291</w:t>
      </w:r>
    </w:p>
    <w:p w14:paraId="213386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requirements</w:t>
      </w:r>
      <w:r>
        <w:rPr>
          <w:noProof/>
        </w:rPr>
        <w:tab/>
        <w:t>1291</w:t>
      </w:r>
    </w:p>
    <w:p w14:paraId="50C7442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1291</w:t>
      </w:r>
    </w:p>
    <w:p w14:paraId="078DA8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1291</w:t>
      </w:r>
    </w:p>
    <w:p w14:paraId="6078341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procedure</w:t>
      </w:r>
      <w:r>
        <w:rPr>
          <w:noProof/>
        </w:rPr>
        <w:tab/>
        <w:t>1293</w:t>
      </w:r>
    </w:p>
    <w:p w14:paraId="7E73F78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Message contents</w:t>
      </w:r>
      <w:r>
        <w:rPr>
          <w:noProof/>
        </w:rPr>
        <w:tab/>
        <w:t>1300</w:t>
      </w:r>
    </w:p>
    <w:p w14:paraId="41EAE7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Requirements</w:t>
      </w:r>
      <w:r>
        <w:rPr>
          <w:noProof/>
        </w:rPr>
        <w:tab/>
        <w:t>1300</w:t>
      </w:r>
    </w:p>
    <w:p w14:paraId="6BCC93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</w:t>
      </w:r>
      <w:r w:rsidRPr="00CC25D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 (int</w:t>
      </w:r>
      <w:r w:rsidRPr="00CC25D0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1301</w:t>
      </w:r>
    </w:p>
    <w:p w14:paraId="224157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purpose</w:t>
      </w:r>
      <w:r>
        <w:rPr>
          <w:noProof/>
        </w:rPr>
        <w:tab/>
        <w:t>1301</w:t>
      </w:r>
    </w:p>
    <w:p w14:paraId="3FCD6AF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1301</w:t>
      </w:r>
    </w:p>
    <w:p w14:paraId="468DDE9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</w:t>
      </w:r>
      <w:r>
        <w:rPr>
          <w:noProof/>
        </w:rPr>
        <w:tab/>
        <w:t>1301</w:t>
      </w:r>
    </w:p>
    <w:p w14:paraId="4BA07A8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1301</w:t>
      </w:r>
    </w:p>
    <w:p w14:paraId="66887D2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1301</w:t>
      </w:r>
    </w:p>
    <w:p w14:paraId="1D37312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lastRenderedPageBreak/>
        <w:t>6.3.5A.2.4.2.4.2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procedure</w:t>
      </w:r>
      <w:r>
        <w:rPr>
          <w:noProof/>
        </w:rPr>
        <w:tab/>
        <w:t>1305</w:t>
      </w:r>
    </w:p>
    <w:p w14:paraId="69650D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Message contents</w:t>
      </w:r>
      <w:r>
        <w:rPr>
          <w:noProof/>
        </w:rPr>
        <w:tab/>
        <w:t>1310</w:t>
      </w:r>
    </w:p>
    <w:p w14:paraId="64BDA59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requirement</w:t>
      </w:r>
      <w:r>
        <w:rPr>
          <w:noProof/>
        </w:rPr>
        <w:tab/>
        <w:t>1310</w:t>
      </w:r>
    </w:p>
    <w:p w14:paraId="5A8643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CA (intra-band non-contiguous </w:t>
      </w:r>
      <w:r w:rsidRPr="00CC25D0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CC25D0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1317</w:t>
      </w:r>
    </w:p>
    <w:p w14:paraId="6BD103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purpose</w:t>
      </w:r>
      <w:r>
        <w:rPr>
          <w:noProof/>
        </w:rPr>
        <w:tab/>
        <w:t>1317</w:t>
      </w:r>
    </w:p>
    <w:p w14:paraId="4C6E92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1317</w:t>
      </w:r>
    </w:p>
    <w:p w14:paraId="48F988E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</w:t>
      </w:r>
      <w:r>
        <w:rPr>
          <w:noProof/>
        </w:rPr>
        <w:tab/>
        <w:t>1317</w:t>
      </w:r>
    </w:p>
    <w:p w14:paraId="280724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1318</w:t>
      </w:r>
    </w:p>
    <w:p w14:paraId="351E56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1318</w:t>
      </w:r>
    </w:p>
    <w:p w14:paraId="67D639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procedure</w:t>
      </w:r>
      <w:r>
        <w:rPr>
          <w:noProof/>
        </w:rPr>
        <w:tab/>
        <w:t>1319</w:t>
      </w:r>
    </w:p>
    <w:p w14:paraId="20738A3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Message contents</w:t>
      </w:r>
      <w:r>
        <w:rPr>
          <w:noProof/>
        </w:rPr>
        <w:tab/>
        <w:t>1319</w:t>
      </w:r>
    </w:p>
    <w:p w14:paraId="0B8960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6.3.5A.2.4.3.5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requirement</w:t>
      </w:r>
      <w:r>
        <w:rPr>
          <w:noProof/>
        </w:rPr>
        <w:tab/>
        <w:t>1319</w:t>
      </w:r>
    </w:p>
    <w:p w14:paraId="303A96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1320</w:t>
      </w:r>
    </w:p>
    <w:p w14:paraId="52B260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1320</w:t>
      </w:r>
    </w:p>
    <w:p w14:paraId="20284F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1320</w:t>
      </w:r>
    </w:p>
    <w:p w14:paraId="458512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 w:rsidRPr="00CC25D0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(int</w:t>
      </w:r>
      <w:r w:rsidRPr="00CC25D0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1324</w:t>
      </w:r>
    </w:p>
    <w:p w14:paraId="1D1879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1326</w:t>
      </w:r>
    </w:p>
    <w:p w14:paraId="4EEECD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1328</w:t>
      </w:r>
    </w:p>
    <w:p w14:paraId="3A3D74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1328</w:t>
      </w:r>
    </w:p>
    <w:p w14:paraId="6298A6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1328</w:t>
      </w:r>
    </w:p>
    <w:p w14:paraId="1543EF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1328</w:t>
      </w:r>
    </w:p>
    <w:p w14:paraId="6A3A55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5AE0A2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1333</w:t>
      </w:r>
    </w:p>
    <w:p w14:paraId="76B525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1333</w:t>
      </w:r>
    </w:p>
    <w:p w14:paraId="1E6533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CC25D0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1338</w:t>
      </w:r>
    </w:p>
    <w:p w14:paraId="2B651E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1338</w:t>
      </w:r>
    </w:p>
    <w:p w14:paraId="61546E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1338</w:t>
      </w:r>
    </w:p>
    <w:p w14:paraId="7F206C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1338</w:t>
      </w:r>
    </w:p>
    <w:p w14:paraId="19F462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1338</w:t>
      </w:r>
    </w:p>
    <w:p w14:paraId="4F8359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1339</w:t>
      </w:r>
    </w:p>
    <w:p w14:paraId="7D0915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1340</w:t>
      </w:r>
    </w:p>
    <w:p w14:paraId="608B27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1341</w:t>
      </w:r>
    </w:p>
    <w:p w14:paraId="557DA6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1341</w:t>
      </w:r>
    </w:p>
    <w:p w14:paraId="506200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1341</w:t>
      </w:r>
    </w:p>
    <w:p w14:paraId="5AC222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1341</w:t>
      </w:r>
    </w:p>
    <w:p w14:paraId="64A14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1342</w:t>
      </w:r>
    </w:p>
    <w:p w14:paraId="1A561A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1348</w:t>
      </w:r>
    </w:p>
    <w:p w14:paraId="743709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1358</w:t>
      </w:r>
    </w:p>
    <w:p w14:paraId="7E6387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1358</w:t>
      </w:r>
    </w:p>
    <w:p w14:paraId="4B40C8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1358</w:t>
      </w:r>
    </w:p>
    <w:p w14:paraId="0F501B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1358</w:t>
      </w:r>
    </w:p>
    <w:p w14:paraId="0F399B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1358</w:t>
      </w:r>
    </w:p>
    <w:p w14:paraId="300071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1360</w:t>
      </w:r>
    </w:p>
    <w:p w14:paraId="1C1FEC3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DC</w:t>
      </w:r>
      <w:r>
        <w:rPr>
          <w:noProof/>
        </w:rPr>
        <w:tab/>
        <w:t>1361</w:t>
      </w:r>
    </w:p>
    <w:p w14:paraId="0FB4CB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1361</w:t>
      </w:r>
    </w:p>
    <w:p w14:paraId="25FA38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1361</w:t>
      </w:r>
    </w:p>
    <w:p w14:paraId="0B5E40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1361</w:t>
      </w:r>
    </w:p>
    <w:p w14:paraId="39CC64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1361</w:t>
      </w:r>
    </w:p>
    <w:p w14:paraId="712B0A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1361</w:t>
      </w:r>
    </w:p>
    <w:p w14:paraId="1B4A44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1361</w:t>
      </w:r>
    </w:p>
    <w:p w14:paraId="0B2437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1369</w:t>
      </w:r>
    </w:p>
    <w:p w14:paraId="0775B6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1378</w:t>
      </w:r>
    </w:p>
    <w:p w14:paraId="49E1AF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1378</w:t>
      </w:r>
    </w:p>
    <w:p w14:paraId="721F57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1378</w:t>
      </w:r>
    </w:p>
    <w:p w14:paraId="3763F7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1378</w:t>
      </w:r>
    </w:p>
    <w:p w14:paraId="110A0A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1379</w:t>
      </w:r>
    </w:p>
    <w:p w14:paraId="49430E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1388</w:t>
      </w:r>
    </w:p>
    <w:p w14:paraId="2CA055D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1397</w:t>
      </w:r>
    </w:p>
    <w:p w14:paraId="1E0903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CC25D0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1397</w:t>
      </w:r>
    </w:p>
    <w:p w14:paraId="5AE57C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1397</w:t>
      </w:r>
    </w:p>
    <w:p w14:paraId="30DD0D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1397</w:t>
      </w:r>
    </w:p>
    <w:p w14:paraId="2B6653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1397</w:t>
      </w:r>
    </w:p>
    <w:p w14:paraId="0F9679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1397</w:t>
      </w:r>
    </w:p>
    <w:p w14:paraId="1ACB9C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1398</w:t>
      </w:r>
    </w:p>
    <w:p w14:paraId="104335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1398</w:t>
      </w:r>
    </w:p>
    <w:p w14:paraId="7D5553A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1399</w:t>
      </w:r>
    </w:p>
    <w:p w14:paraId="4D7659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1399</w:t>
      </w:r>
    </w:p>
    <w:p w14:paraId="505DE3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1399</w:t>
      </w:r>
    </w:p>
    <w:p w14:paraId="3CF933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1399</w:t>
      </w:r>
    </w:p>
    <w:p w14:paraId="3F396A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1399</w:t>
      </w:r>
    </w:p>
    <w:p w14:paraId="18C7CD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1408</w:t>
      </w:r>
    </w:p>
    <w:p w14:paraId="44154C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1409</w:t>
      </w:r>
    </w:p>
    <w:p w14:paraId="001DBD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1409</w:t>
      </w:r>
    </w:p>
    <w:p w14:paraId="100578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1409</w:t>
      </w:r>
    </w:p>
    <w:p w14:paraId="3CE888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1409</w:t>
      </w:r>
    </w:p>
    <w:p w14:paraId="3FB6FB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1409</w:t>
      </w:r>
    </w:p>
    <w:p w14:paraId="69C9AF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1421</w:t>
      </w:r>
    </w:p>
    <w:p w14:paraId="795098E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 w:rsidRPr="00CC25D0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1421</w:t>
      </w:r>
    </w:p>
    <w:p w14:paraId="240678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1421</w:t>
      </w:r>
    </w:p>
    <w:p w14:paraId="274816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 w:rsidRPr="00CC25D0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1421</w:t>
      </w:r>
    </w:p>
    <w:p w14:paraId="139A62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CC25D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1421</w:t>
      </w:r>
    </w:p>
    <w:p w14:paraId="24CB6E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</w:t>
      </w:r>
      <w:r w:rsidRPr="00CC25D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1421</w:t>
      </w:r>
    </w:p>
    <w:p w14:paraId="2B604B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1422</w:t>
      </w:r>
    </w:p>
    <w:p w14:paraId="284F1A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CC25D0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1423</w:t>
      </w:r>
    </w:p>
    <w:p w14:paraId="7DA623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Relative power tolerance for UE category </w:t>
      </w:r>
      <w:r w:rsidRPr="00CC25D0">
        <w:rPr>
          <w:rFonts w:eastAsia="PMingLiU"/>
          <w:noProof/>
          <w:lang w:eastAsia="zh-TW"/>
        </w:rPr>
        <w:t>M1</w:t>
      </w:r>
      <w:r>
        <w:rPr>
          <w:noProof/>
        </w:rPr>
        <w:tab/>
        <w:t>1424</w:t>
      </w:r>
    </w:p>
    <w:p w14:paraId="699DB5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1424</w:t>
      </w:r>
    </w:p>
    <w:p w14:paraId="623E33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1424</w:t>
      </w:r>
    </w:p>
    <w:p w14:paraId="074FA5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1424</w:t>
      </w:r>
    </w:p>
    <w:p w14:paraId="15822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1425</w:t>
      </w:r>
    </w:p>
    <w:p w14:paraId="3D283D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1434</w:t>
      </w:r>
    </w:p>
    <w:p w14:paraId="4BCA73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1437</w:t>
      </w:r>
    </w:p>
    <w:p w14:paraId="30B8AA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1437</w:t>
      </w:r>
    </w:p>
    <w:p w14:paraId="375F8F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1437</w:t>
      </w:r>
    </w:p>
    <w:p w14:paraId="682273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1437</w:t>
      </w:r>
    </w:p>
    <w:p w14:paraId="0CB343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1437</w:t>
      </w:r>
    </w:p>
    <w:p w14:paraId="542FF3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1440</w:t>
      </w:r>
    </w:p>
    <w:p w14:paraId="4E99F2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1441</w:t>
      </w:r>
    </w:p>
    <w:p w14:paraId="02F59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1441</w:t>
      </w:r>
    </w:p>
    <w:p w14:paraId="237767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1441</w:t>
      </w:r>
    </w:p>
    <w:p w14:paraId="36C906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1441</w:t>
      </w:r>
    </w:p>
    <w:p w14:paraId="590BCE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350FD1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1443</w:t>
      </w:r>
    </w:p>
    <w:p w14:paraId="3AF205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for UE category </w:t>
      </w:r>
      <w:r w:rsidRPr="00CC25D0">
        <w:rPr>
          <w:rFonts w:eastAsia="SimSun"/>
          <w:noProof/>
        </w:rPr>
        <w:t>1bis</w:t>
      </w:r>
      <w:r>
        <w:rPr>
          <w:noProof/>
        </w:rPr>
        <w:tab/>
        <w:t>1443</w:t>
      </w:r>
    </w:p>
    <w:p w14:paraId="71C870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1443</w:t>
      </w:r>
    </w:p>
    <w:p w14:paraId="318A5F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1443</w:t>
      </w:r>
    </w:p>
    <w:p w14:paraId="247987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1443</w:t>
      </w:r>
    </w:p>
    <w:p w14:paraId="656201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1443</w:t>
      </w:r>
    </w:p>
    <w:p w14:paraId="7BDB6F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1443</w:t>
      </w:r>
    </w:p>
    <w:p w14:paraId="2C60DB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1443</w:t>
      </w:r>
    </w:p>
    <w:p w14:paraId="1ACA89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1443</w:t>
      </w:r>
    </w:p>
    <w:p w14:paraId="670C63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613FFE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1443</w:t>
      </w:r>
    </w:p>
    <w:p w14:paraId="6F07D1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1444</w:t>
      </w:r>
    </w:p>
    <w:p w14:paraId="1A01E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55B857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1BFDD5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1444</w:t>
      </w:r>
    </w:p>
    <w:p w14:paraId="73E8C3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43A65A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1445</w:t>
      </w:r>
    </w:p>
    <w:p w14:paraId="5FF1482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1445</w:t>
      </w:r>
    </w:p>
    <w:p w14:paraId="46691D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1445</w:t>
      </w:r>
    </w:p>
    <w:p w14:paraId="499A35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1445</w:t>
      </w:r>
    </w:p>
    <w:p w14:paraId="3C1313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1445</w:t>
      </w:r>
    </w:p>
    <w:p w14:paraId="42E57F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1445</w:t>
      </w:r>
    </w:p>
    <w:p w14:paraId="795094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6.3.5EB.3.2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1445</w:t>
      </w:r>
    </w:p>
    <w:p w14:paraId="23606D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1445</w:t>
      </w:r>
    </w:p>
    <w:p w14:paraId="454FAD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1CC95D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1445</w:t>
      </w:r>
    </w:p>
    <w:p w14:paraId="742798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1445</w:t>
      </w:r>
    </w:p>
    <w:p w14:paraId="2E0FDF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1445</w:t>
      </w:r>
    </w:p>
    <w:p w14:paraId="31F456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1445</w:t>
      </w:r>
    </w:p>
    <w:p w14:paraId="05AF9A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1446</w:t>
      </w:r>
    </w:p>
    <w:p w14:paraId="3CCF88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1446</w:t>
      </w:r>
    </w:p>
    <w:p w14:paraId="00BFA8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1446</w:t>
      </w:r>
    </w:p>
    <w:p w14:paraId="53B28D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1446</w:t>
      </w:r>
    </w:p>
    <w:p w14:paraId="03F7DE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1446</w:t>
      </w:r>
    </w:p>
    <w:p w14:paraId="5731DD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2F07CE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1446</w:t>
      </w:r>
    </w:p>
    <w:p w14:paraId="598F97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1447</w:t>
      </w:r>
    </w:p>
    <w:p w14:paraId="74B080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1447</w:t>
      </w:r>
    </w:p>
    <w:p w14:paraId="32412A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1447</w:t>
      </w:r>
    </w:p>
    <w:p w14:paraId="090158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1447</w:t>
      </w:r>
    </w:p>
    <w:p w14:paraId="139F3A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1447</w:t>
      </w:r>
    </w:p>
    <w:p w14:paraId="5E91C0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18A49B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1449</w:t>
      </w:r>
    </w:p>
    <w:p w14:paraId="7DE49F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1449</w:t>
      </w:r>
    </w:p>
    <w:p w14:paraId="46D03B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1450</w:t>
      </w:r>
    </w:p>
    <w:p w14:paraId="3D96A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1450</w:t>
      </w:r>
    </w:p>
    <w:p w14:paraId="57EA5C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1450</w:t>
      </w:r>
    </w:p>
    <w:p w14:paraId="54DFC6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1451</w:t>
      </w:r>
    </w:p>
    <w:p w14:paraId="27DC67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1451</w:t>
      </w:r>
    </w:p>
    <w:p w14:paraId="4D6CE6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1451</w:t>
      </w:r>
    </w:p>
    <w:p w14:paraId="65D3BF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1451</w:t>
      </w:r>
    </w:p>
    <w:p w14:paraId="075FB2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1451</w:t>
      </w:r>
    </w:p>
    <w:p w14:paraId="7D5114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1452</w:t>
      </w:r>
    </w:p>
    <w:p w14:paraId="2A8782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1453</w:t>
      </w:r>
    </w:p>
    <w:p w14:paraId="2B9B3B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1453</w:t>
      </w:r>
    </w:p>
    <w:p w14:paraId="7D4BDD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1453</w:t>
      </w:r>
    </w:p>
    <w:p w14:paraId="627365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1453</w:t>
      </w:r>
    </w:p>
    <w:p w14:paraId="7FFB28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1456</w:t>
      </w:r>
    </w:p>
    <w:p w14:paraId="615773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1456</w:t>
      </w:r>
    </w:p>
    <w:p w14:paraId="7301FA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1457</w:t>
      </w:r>
    </w:p>
    <w:p w14:paraId="2DE0C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1459</w:t>
      </w:r>
    </w:p>
    <w:p w14:paraId="236E97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1459</w:t>
      </w:r>
    </w:p>
    <w:p w14:paraId="64C6B7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1459</w:t>
      </w:r>
    </w:p>
    <w:p w14:paraId="368D1F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1460</w:t>
      </w:r>
    </w:p>
    <w:p w14:paraId="5EFB937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1463</w:t>
      </w:r>
    </w:p>
    <w:p w14:paraId="7455AB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1463</w:t>
      </w:r>
    </w:p>
    <w:p w14:paraId="159A80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1464</w:t>
      </w:r>
    </w:p>
    <w:p w14:paraId="634421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1464</w:t>
      </w:r>
    </w:p>
    <w:p w14:paraId="47C08D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Power Control </w:t>
      </w:r>
      <w:r w:rsidRPr="00CC25D0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1464</w:t>
      </w:r>
    </w:p>
    <w:p w14:paraId="41053C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1464</w:t>
      </w:r>
    </w:p>
    <w:p w14:paraId="00E3D9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1464</w:t>
      </w:r>
    </w:p>
    <w:p w14:paraId="4023B2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1465</w:t>
      </w:r>
    </w:p>
    <w:p w14:paraId="34809F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1465</w:t>
      </w:r>
    </w:p>
    <w:p w14:paraId="45747E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1465</w:t>
      </w:r>
    </w:p>
    <w:p w14:paraId="213104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708817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2FF381E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1466</w:t>
      </w:r>
    </w:p>
    <w:p w14:paraId="2BCC328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1466</w:t>
      </w:r>
    </w:p>
    <w:p w14:paraId="53BBE9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1469</w:t>
      </w:r>
    </w:p>
    <w:p w14:paraId="6AF3AF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1473</w:t>
      </w:r>
    </w:p>
    <w:p w14:paraId="21A2CB9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1476</w:t>
      </w:r>
    </w:p>
    <w:p w14:paraId="7D68C34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</w:t>
      </w:r>
      <w:r>
        <w:rPr>
          <w:noProof/>
        </w:rPr>
        <w:tab/>
        <w:t>1477</w:t>
      </w:r>
    </w:p>
    <w:p w14:paraId="37197FA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</w:t>
      </w:r>
      <w:r>
        <w:rPr>
          <w:noProof/>
        </w:rPr>
        <w:tab/>
        <w:t>1477</w:t>
      </w:r>
    </w:p>
    <w:p w14:paraId="6843B8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1477</w:t>
      </w:r>
    </w:p>
    <w:p w14:paraId="090B2B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1477</w:t>
      </w:r>
    </w:p>
    <w:p w14:paraId="0C8E9F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1477</w:t>
      </w:r>
    </w:p>
    <w:p w14:paraId="5694C7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1477</w:t>
      </w:r>
    </w:p>
    <w:p w14:paraId="24A405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1477</w:t>
      </w:r>
    </w:p>
    <w:p w14:paraId="436D1A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1478</w:t>
      </w:r>
    </w:p>
    <w:p w14:paraId="4B9775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1479</w:t>
      </w:r>
    </w:p>
    <w:p w14:paraId="0C748B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1479</w:t>
      </w:r>
    </w:p>
    <w:p w14:paraId="6E1060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</w:t>
      </w:r>
      <w:r>
        <w:rPr>
          <w:noProof/>
        </w:rPr>
        <w:tab/>
        <w:t>1479</w:t>
      </w:r>
    </w:p>
    <w:p w14:paraId="055BF7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1479</w:t>
      </w:r>
    </w:p>
    <w:p w14:paraId="343C20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1479</w:t>
      </w:r>
    </w:p>
    <w:p w14:paraId="01AA09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1479</w:t>
      </w:r>
    </w:p>
    <w:p w14:paraId="733785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1479</w:t>
      </w:r>
    </w:p>
    <w:p w14:paraId="34119A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1479</w:t>
      </w:r>
    </w:p>
    <w:p w14:paraId="225CDC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1479</w:t>
      </w:r>
    </w:p>
    <w:p w14:paraId="5F8B87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06E7CB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1481</w:t>
      </w:r>
    </w:p>
    <w:p w14:paraId="057D94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1481</w:t>
      </w:r>
    </w:p>
    <w:p w14:paraId="3DA389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1481</w:t>
      </w:r>
    </w:p>
    <w:p w14:paraId="45EE75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68122E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1C98F2D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1483</w:t>
      </w:r>
    </w:p>
    <w:p w14:paraId="32A9E4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1484</w:t>
      </w:r>
    </w:p>
    <w:p w14:paraId="3A9F73E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1484</w:t>
      </w:r>
    </w:p>
    <w:p w14:paraId="122F79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1484</w:t>
      </w:r>
    </w:p>
    <w:p w14:paraId="4247CB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1484</w:t>
      </w:r>
    </w:p>
    <w:p w14:paraId="5756AA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1484</w:t>
      </w:r>
    </w:p>
    <w:p w14:paraId="32D498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1484</w:t>
      </w:r>
    </w:p>
    <w:p w14:paraId="20DFA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5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E3F2A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1485</w:t>
      </w:r>
    </w:p>
    <w:p w14:paraId="183C51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1486</w:t>
      </w:r>
    </w:p>
    <w:p w14:paraId="5D0782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1486</w:t>
      </w:r>
    </w:p>
    <w:p w14:paraId="042C74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1486</w:t>
      </w:r>
    </w:p>
    <w:p w14:paraId="386FA4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1486</w:t>
      </w:r>
    </w:p>
    <w:p w14:paraId="2DFC0C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396C02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Frequency error for CA (4UL CA)</w:t>
      </w:r>
      <w:r>
        <w:rPr>
          <w:noProof/>
        </w:rPr>
        <w:tab/>
        <w:t>1489</w:t>
      </w:r>
    </w:p>
    <w:p w14:paraId="7FAE6E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1489</w:t>
      </w:r>
    </w:p>
    <w:p w14:paraId="61C48B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1489</w:t>
      </w:r>
    </w:p>
    <w:p w14:paraId="4C26F7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1489</w:t>
      </w:r>
    </w:p>
    <w:p w14:paraId="0DFE17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1489</w:t>
      </w:r>
    </w:p>
    <w:p w14:paraId="67E58A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Requirements</w:t>
      </w:r>
      <w:r>
        <w:rPr>
          <w:noProof/>
        </w:rPr>
        <w:tab/>
        <w:t>1492</w:t>
      </w:r>
    </w:p>
    <w:p w14:paraId="6BF25F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UL-MIMO</w:t>
      </w:r>
      <w:r>
        <w:rPr>
          <w:noProof/>
        </w:rPr>
        <w:tab/>
        <w:t>1492</w:t>
      </w:r>
    </w:p>
    <w:p w14:paraId="4C3912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447D9B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21C298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414FE0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1492</w:t>
      </w:r>
    </w:p>
    <w:p w14:paraId="306258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1492</w:t>
      </w:r>
    </w:p>
    <w:p w14:paraId="47E312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1493</w:t>
      </w:r>
    </w:p>
    <w:p w14:paraId="6D4ED0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1494</w:t>
      </w:r>
    </w:p>
    <w:p w14:paraId="03A878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1494</w:t>
      </w:r>
    </w:p>
    <w:p w14:paraId="711FF57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TBD</w:t>
      </w:r>
      <w:r>
        <w:rPr>
          <w:noProof/>
        </w:rPr>
        <w:tab/>
        <w:t>1494</w:t>
      </w:r>
    </w:p>
    <w:p w14:paraId="72198F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Frequency Error for </w:t>
      </w:r>
      <w:r w:rsidRPr="00CC25D0">
        <w:rPr>
          <w:rFonts w:eastAsia="SimSun"/>
          <w:noProof/>
        </w:rPr>
        <w:t>ProSe</w:t>
      </w:r>
      <w:r>
        <w:rPr>
          <w:noProof/>
        </w:rPr>
        <w:tab/>
        <w:t>1494</w:t>
      </w:r>
    </w:p>
    <w:p w14:paraId="59ABD2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1494</w:t>
      </w:r>
    </w:p>
    <w:p w14:paraId="2FAAC8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Frequency error for ProSe Direct Discovery</w:t>
      </w:r>
      <w:r>
        <w:rPr>
          <w:noProof/>
        </w:rPr>
        <w:tab/>
        <w:t>1494</w:t>
      </w:r>
    </w:p>
    <w:p w14:paraId="45E2C9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1494</w:t>
      </w:r>
    </w:p>
    <w:p w14:paraId="2848F1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1494</w:t>
      </w:r>
    </w:p>
    <w:p w14:paraId="116EA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1494</w:t>
      </w:r>
    </w:p>
    <w:p w14:paraId="5C3A3E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1495</w:t>
      </w:r>
    </w:p>
    <w:p w14:paraId="4179BF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1496</w:t>
      </w:r>
    </w:p>
    <w:p w14:paraId="76AAEA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1496</w:t>
      </w:r>
    </w:p>
    <w:p w14:paraId="15EFE1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lastRenderedPageBreak/>
        <w:t>6.5.1D.2.1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1497</w:t>
      </w:r>
    </w:p>
    <w:p w14:paraId="2EAA51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1497</w:t>
      </w:r>
    </w:p>
    <w:p w14:paraId="56FFB4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1497</w:t>
      </w:r>
    </w:p>
    <w:p w14:paraId="2ABB6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1497</w:t>
      </w:r>
    </w:p>
    <w:p w14:paraId="72EF14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requirements</w:t>
      </w:r>
      <w:r>
        <w:rPr>
          <w:noProof/>
        </w:rPr>
        <w:tab/>
        <w:t>1497</w:t>
      </w:r>
    </w:p>
    <w:p w14:paraId="58EF1C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1497</w:t>
      </w:r>
    </w:p>
    <w:p w14:paraId="6825F7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1392EE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06D4FB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1497</w:t>
      </w:r>
    </w:p>
    <w:p w14:paraId="33C009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6931BF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1498</w:t>
      </w:r>
    </w:p>
    <w:p w14:paraId="348FDD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1498</w:t>
      </w:r>
    </w:p>
    <w:p w14:paraId="0E4166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1498</w:t>
      </w:r>
    </w:p>
    <w:p w14:paraId="7E1745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1498</w:t>
      </w:r>
    </w:p>
    <w:p w14:paraId="5DCA90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1499</w:t>
      </w:r>
    </w:p>
    <w:p w14:paraId="3F1D71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1499</w:t>
      </w:r>
    </w:p>
    <w:p w14:paraId="678C93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1499</w:t>
      </w:r>
    </w:p>
    <w:p w14:paraId="16FEF8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1499</w:t>
      </w:r>
    </w:p>
    <w:p w14:paraId="4EA2A1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1499</w:t>
      </w:r>
    </w:p>
    <w:p w14:paraId="502CEA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1499</w:t>
      </w:r>
    </w:p>
    <w:p w14:paraId="661EEC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1500</w:t>
      </w:r>
    </w:p>
    <w:p w14:paraId="4B73FA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1500</w:t>
      </w:r>
    </w:p>
    <w:p w14:paraId="3B4B54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1500</w:t>
      </w:r>
    </w:p>
    <w:p w14:paraId="5406E4E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1500</w:t>
      </w:r>
    </w:p>
    <w:p w14:paraId="2787C6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1500</w:t>
      </w:r>
    </w:p>
    <w:p w14:paraId="1EE6A8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11D8E2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4864CE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1501</w:t>
      </w:r>
    </w:p>
    <w:p w14:paraId="5E619C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1501</w:t>
      </w:r>
    </w:p>
    <w:p w14:paraId="61CB2E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1502</w:t>
      </w:r>
    </w:p>
    <w:p w14:paraId="4AC33C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1502</w:t>
      </w:r>
    </w:p>
    <w:p w14:paraId="3EEEA1A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1502</w:t>
      </w:r>
    </w:p>
    <w:p w14:paraId="63BC91E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1502</w:t>
      </w:r>
    </w:p>
    <w:p w14:paraId="54355B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1502</w:t>
      </w:r>
    </w:p>
    <w:p w14:paraId="1E0413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1502</w:t>
      </w:r>
    </w:p>
    <w:p w14:paraId="1D6D9C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1502</w:t>
      </w:r>
    </w:p>
    <w:p w14:paraId="112802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1503</w:t>
      </w:r>
    </w:p>
    <w:p w14:paraId="46FEAD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1503</w:t>
      </w:r>
    </w:p>
    <w:p w14:paraId="336475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1503</w:t>
      </w:r>
    </w:p>
    <w:p w14:paraId="300C20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1503</w:t>
      </w:r>
    </w:p>
    <w:p w14:paraId="5C40B7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39DA7D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1503</w:t>
      </w:r>
    </w:p>
    <w:p w14:paraId="0E0C12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1503</w:t>
      </w:r>
    </w:p>
    <w:p w14:paraId="002CA5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1503</w:t>
      </w:r>
    </w:p>
    <w:p w14:paraId="4BE5B7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1503</w:t>
      </w:r>
    </w:p>
    <w:p w14:paraId="46B244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1503</w:t>
      </w:r>
    </w:p>
    <w:p w14:paraId="400429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1503</w:t>
      </w:r>
    </w:p>
    <w:p w14:paraId="7AA9C2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1504</w:t>
      </w:r>
    </w:p>
    <w:p w14:paraId="5DA521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1504</w:t>
      </w:r>
    </w:p>
    <w:p w14:paraId="230032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59A70B7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1504</w:t>
      </w:r>
    </w:p>
    <w:p w14:paraId="7870DF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1504</w:t>
      </w:r>
    </w:p>
    <w:p w14:paraId="1D3FEA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1504</w:t>
      </w:r>
    </w:p>
    <w:p w14:paraId="382051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1504</w:t>
      </w:r>
    </w:p>
    <w:p w14:paraId="4AD54C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1505</w:t>
      </w:r>
    </w:p>
    <w:p w14:paraId="73F16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1505</w:t>
      </w:r>
    </w:p>
    <w:p w14:paraId="0FCF20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1506</w:t>
      </w:r>
    </w:p>
    <w:p w14:paraId="18109D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1506</w:t>
      </w:r>
    </w:p>
    <w:p w14:paraId="50859F4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1506</w:t>
      </w:r>
    </w:p>
    <w:p w14:paraId="313D09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1506</w:t>
      </w:r>
    </w:p>
    <w:p w14:paraId="0D9A3E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1507</w:t>
      </w:r>
    </w:p>
    <w:p w14:paraId="71509D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1507</w:t>
      </w:r>
    </w:p>
    <w:p w14:paraId="3CAE0D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1508</w:t>
      </w:r>
    </w:p>
    <w:p w14:paraId="7C533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1508</w:t>
      </w:r>
    </w:p>
    <w:p w14:paraId="1F7C6A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1508</w:t>
      </w:r>
    </w:p>
    <w:p w14:paraId="0301E9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1508</w:t>
      </w:r>
    </w:p>
    <w:p w14:paraId="7B6CC8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1508</w:t>
      </w:r>
    </w:p>
    <w:p w14:paraId="1764836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1508</w:t>
      </w:r>
    </w:p>
    <w:p w14:paraId="06125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1508</w:t>
      </w:r>
    </w:p>
    <w:p w14:paraId="07E651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1508</w:t>
      </w:r>
    </w:p>
    <w:p w14:paraId="29C114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1509</w:t>
      </w:r>
    </w:p>
    <w:p w14:paraId="6F3C611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1509</w:t>
      </w:r>
    </w:p>
    <w:p w14:paraId="7A65B37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1509</w:t>
      </w:r>
    </w:p>
    <w:p w14:paraId="2AA24BF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1510</w:t>
      </w:r>
    </w:p>
    <w:p w14:paraId="2F4959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1510</w:t>
      </w:r>
    </w:p>
    <w:p w14:paraId="2BF7F5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1510</w:t>
      </w:r>
    </w:p>
    <w:p w14:paraId="6299A4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</w:t>
      </w:r>
      <w:r>
        <w:rPr>
          <w:noProof/>
        </w:rPr>
        <w:tab/>
        <w:t>1512</w:t>
      </w:r>
    </w:p>
    <w:p w14:paraId="3B513F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</w:t>
      </w:r>
      <w:r>
        <w:rPr>
          <w:noProof/>
        </w:rPr>
        <w:tab/>
        <w:t>1512</w:t>
      </w:r>
    </w:p>
    <w:p w14:paraId="36EE7F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1512</w:t>
      </w:r>
    </w:p>
    <w:p w14:paraId="769ED8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1512</w:t>
      </w:r>
    </w:p>
    <w:p w14:paraId="46D8EF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1512</w:t>
      </w:r>
    </w:p>
    <w:p w14:paraId="0B7911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1513</w:t>
      </w:r>
    </w:p>
    <w:p w14:paraId="3E8EAF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1517</w:t>
      </w:r>
    </w:p>
    <w:p w14:paraId="0300F3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1517</w:t>
      </w:r>
    </w:p>
    <w:p w14:paraId="569939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1517</w:t>
      </w:r>
    </w:p>
    <w:p w14:paraId="4F4F6F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1517</w:t>
      </w:r>
    </w:p>
    <w:p w14:paraId="357344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1518</w:t>
      </w:r>
    </w:p>
    <w:p w14:paraId="220686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1518</w:t>
      </w:r>
    </w:p>
    <w:p w14:paraId="6F567C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1519</w:t>
      </w:r>
    </w:p>
    <w:p w14:paraId="63EAD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1519</w:t>
      </w:r>
    </w:p>
    <w:p w14:paraId="42C9BD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1519</w:t>
      </w:r>
    </w:p>
    <w:p w14:paraId="507C4C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1520</w:t>
      </w:r>
    </w:p>
    <w:p w14:paraId="4BA054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1520</w:t>
      </w:r>
    </w:p>
    <w:p w14:paraId="60CEE1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1520</w:t>
      </w:r>
    </w:p>
    <w:p w14:paraId="7BBCD2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1521</w:t>
      </w:r>
    </w:p>
    <w:p w14:paraId="15E271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1521</w:t>
      </w:r>
    </w:p>
    <w:p w14:paraId="2B3582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1521</w:t>
      </w:r>
    </w:p>
    <w:p w14:paraId="3EE789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1521</w:t>
      </w:r>
    </w:p>
    <w:p w14:paraId="53837E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1522</w:t>
      </w:r>
    </w:p>
    <w:p w14:paraId="76A1FF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1522</w:t>
      </w:r>
    </w:p>
    <w:p w14:paraId="3FDDB3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1523</w:t>
      </w:r>
    </w:p>
    <w:p w14:paraId="3733AA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1524</w:t>
      </w:r>
    </w:p>
    <w:p w14:paraId="54114B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1524</w:t>
      </w:r>
    </w:p>
    <w:p w14:paraId="36981B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1526</w:t>
      </w:r>
    </w:p>
    <w:p w14:paraId="046008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1529</w:t>
      </w:r>
    </w:p>
    <w:p w14:paraId="732569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1529</w:t>
      </w:r>
    </w:p>
    <w:p w14:paraId="7D4B64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1532</w:t>
      </w:r>
    </w:p>
    <w:p w14:paraId="504FE9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1537</w:t>
      </w:r>
    </w:p>
    <w:p w14:paraId="24BB8A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1537</w:t>
      </w:r>
    </w:p>
    <w:p w14:paraId="49AC64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1537</w:t>
      </w:r>
    </w:p>
    <w:p w14:paraId="75A6AF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1537</w:t>
      </w:r>
    </w:p>
    <w:p w14:paraId="16B24D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1537</w:t>
      </w:r>
    </w:p>
    <w:p w14:paraId="514C14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1537</w:t>
      </w:r>
    </w:p>
    <w:p w14:paraId="6EBE65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1537</w:t>
      </w:r>
    </w:p>
    <w:p w14:paraId="19583D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1537</w:t>
      </w:r>
    </w:p>
    <w:p w14:paraId="693F88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1539</w:t>
      </w:r>
    </w:p>
    <w:p w14:paraId="455BA4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1542</w:t>
      </w:r>
    </w:p>
    <w:p w14:paraId="67C919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1543</w:t>
      </w:r>
    </w:p>
    <w:p w14:paraId="28E9D3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1545</w:t>
      </w:r>
    </w:p>
    <w:p w14:paraId="2D71A7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1546</w:t>
      </w:r>
    </w:p>
    <w:p w14:paraId="7C4591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13D9EC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1546</w:t>
      </w:r>
    </w:p>
    <w:p w14:paraId="2A434F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1546</w:t>
      </w:r>
    </w:p>
    <w:p w14:paraId="73433D3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1546</w:t>
      </w:r>
    </w:p>
    <w:p w14:paraId="7591067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57B274E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1546</w:t>
      </w:r>
    </w:p>
    <w:p w14:paraId="743A874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1546</w:t>
      </w:r>
    </w:p>
    <w:p w14:paraId="0464505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1547</w:t>
      </w:r>
    </w:p>
    <w:p w14:paraId="176BC1A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1548</w:t>
      </w:r>
    </w:p>
    <w:p w14:paraId="1BF0CA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1549</w:t>
      </w:r>
    </w:p>
    <w:p w14:paraId="7F892E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1549</w:t>
      </w:r>
    </w:p>
    <w:p w14:paraId="4CC93A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1549</w:t>
      </w:r>
    </w:p>
    <w:p w14:paraId="5EE3243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1549</w:t>
      </w:r>
    </w:p>
    <w:p w14:paraId="4AF24C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1549</w:t>
      </w:r>
    </w:p>
    <w:p w14:paraId="4C5D17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1550</w:t>
      </w:r>
    </w:p>
    <w:p w14:paraId="2A5940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1550</w:t>
      </w:r>
    </w:p>
    <w:p w14:paraId="3CFE62B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1551</w:t>
      </w:r>
    </w:p>
    <w:p w14:paraId="061EFFA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1552</w:t>
      </w:r>
    </w:p>
    <w:p w14:paraId="6E432B7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21E881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1554</w:t>
      </w:r>
    </w:p>
    <w:p w14:paraId="6FCE26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1554</w:t>
      </w:r>
    </w:p>
    <w:p w14:paraId="52B3C3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1554</w:t>
      </w:r>
    </w:p>
    <w:p w14:paraId="556923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3D7AE05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2DFD2E0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1554</w:t>
      </w:r>
    </w:p>
    <w:p w14:paraId="64DB231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1555</w:t>
      </w:r>
    </w:p>
    <w:p w14:paraId="45DD5EA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1556</w:t>
      </w:r>
    </w:p>
    <w:p w14:paraId="588502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1557</w:t>
      </w:r>
    </w:p>
    <w:p w14:paraId="01CAA1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1557</w:t>
      </w:r>
    </w:p>
    <w:p w14:paraId="55985E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</w:t>
      </w:r>
      <w:r>
        <w:rPr>
          <w:noProof/>
        </w:rPr>
        <w:tab/>
        <w:t>1562</w:t>
      </w:r>
    </w:p>
    <w:p w14:paraId="516692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1562</w:t>
      </w:r>
    </w:p>
    <w:p w14:paraId="6703CA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1562</w:t>
      </w:r>
    </w:p>
    <w:p w14:paraId="17861D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1562</w:t>
      </w:r>
    </w:p>
    <w:p w14:paraId="0F1C7F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1562</w:t>
      </w:r>
    </w:p>
    <w:p w14:paraId="535FE9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1564</w:t>
      </w:r>
    </w:p>
    <w:p w14:paraId="217DD6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UE category 0</w:t>
      </w:r>
      <w:r>
        <w:rPr>
          <w:noProof/>
        </w:rPr>
        <w:tab/>
        <w:t>1564</w:t>
      </w:r>
    </w:p>
    <w:p w14:paraId="7395CB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1564</w:t>
      </w:r>
    </w:p>
    <w:p w14:paraId="549EC2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1565</w:t>
      </w:r>
    </w:p>
    <w:p w14:paraId="698FD9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1565</w:t>
      </w:r>
    </w:p>
    <w:p w14:paraId="4E8708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1565</w:t>
      </w:r>
    </w:p>
    <w:p w14:paraId="2D55D1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5059CF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UE category M1</w:t>
      </w:r>
      <w:r>
        <w:rPr>
          <w:noProof/>
        </w:rPr>
        <w:tab/>
        <w:t>1566</w:t>
      </w:r>
    </w:p>
    <w:p w14:paraId="206869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1566</w:t>
      </w:r>
    </w:p>
    <w:p w14:paraId="60A08C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1566</w:t>
      </w:r>
    </w:p>
    <w:p w14:paraId="0A2D9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1566</w:t>
      </w:r>
    </w:p>
    <w:p w14:paraId="122EE3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1566</w:t>
      </w:r>
    </w:p>
    <w:p w14:paraId="2BC9F3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1568</w:t>
      </w:r>
    </w:p>
    <w:p w14:paraId="7D9A8C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1568</w:t>
      </w:r>
    </w:p>
    <w:p w14:paraId="2D18C7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1568</w:t>
      </w:r>
    </w:p>
    <w:p w14:paraId="2AB4EA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1568</w:t>
      </w:r>
    </w:p>
    <w:p w14:paraId="7990FB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1568</w:t>
      </w:r>
    </w:p>
    <w:p w14:paraId="49FA5F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1568</w:t>
      </w:r>
    </w:p>
    <w:p w14:paraId="25215C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1569</w:t>
      </w:r>
    </w:p>
    <w:p w14:paraId="0BF49A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UE category M2</w:t>
      </w:r>
      <w:r>
        <w:rPr>
          <w:noProof/>
        </w:rPr>
        <w:tab/>
        <w:t>1569</w:t>
      </w:r>
    </w:p>
    <w:p w14:paraId="41DBB3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247980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6443F3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1DE68A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1569</w:t>
      </w:r>
    </w:p>
    <w:p w14:paraId="304C27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1571</w:t>
      </w:r>
    </w:p>
    <w:p w14:paraId="74987F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1571</w:t>
      </w:r>
    </w:p>
    <w:p w14:paraId="196657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1573</w:t>
      </w:r>
    </w:p>
    <w:p w14:paraId="062953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1573</w:t>
      </w:r>
    </w:p>
    <w:p w14:paraId="7A7AC5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1573</w:t>
      </w:r>
    </w:p>
    <w:p w14:paraId="5302E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1573</w:t>
      </w:r>
    </w:p>
    <w:p w14:paraId="31BDA9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1573</w:t>
      </w:r>
    </w:p>
    <w:p w14:paraId="542C0F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1573</w:t>
      </w:r>
    </w:p>
    <w:p w14:paraId="394F59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341A7B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1574</w:t>
      </w:r>
    </w:p>
    <w:p w14:paraId="7704F3D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1574</w:t>
      </w:r>
    </w:p>
    <w:p w14:paraId="140BC66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1574</w:t>
      </w:r>
    </w:p>
    <w:p w14:paraId="22C7B0A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1575</w:t>
      </w:r>
    </w:p>
    <w:p w14:paraId="61D05F2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1575</w:t>
      </w:r>
    </w:p>
    <w:p w14:paraId="11DEC0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1576</w:t>
      </w:r>
    </w:p>
    <w:p w14:paraId="298E68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5746DB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5459F9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1AC707E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60875B3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1576</w:t>
      </w:r>
    </w:p>
    <w:p w14:paraId="43C4656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1577</w:t>
      </w:r>
    </w:p>
    <w:p w14:paraId="6073721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1577</w:t>
      </w:r>
    </w:p>
    <w:p w14:paraId="47EBD8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1578</w:t>
      </w:r>
    </w:p>
    <w:p w14:paraId="3DEB2B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1578</w:t>
      </w:r>
    </w:p>
    <w:p w14:paraId="01FEA31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1578</w:t>
      </w:r>
    </w:p>
    <w:p w14:paraId="20C463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292E03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654966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1578</w:t>
      </w:r>
    </w:p>
    <w:p w14:paraId="4BF4A32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1578</w:t>
      </w:r>
    </w:p>
    <w:p w14:paraId="03242B1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1579</w:t>
      </w:r>
    </w:p>
    <w:p w14:paraId="1D96115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1579</w:t>
      </w:r>
    </w:p>
    <w:p w14:paraId="2123CD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1581</w:t>
      </w:r>
    </w:p>
    <w:p w14:paraId="757CC2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1581</w:t>
      </w:r>
    </w:p>
    <w:p w14:paraId="4E3DD3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1581</w:t>
      </w:r>
    </w:p>
    <w:p w14:paraId="34D7A3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1581</w:t>
      </w:r>
    </w:p>
    <w:p w14:paraId="4FB29F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1581</w:t>
      </w:r>
    </w:p>
    <w:p w14:paraId="12ADF5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1583</w:t>
      </w:r>
    </w:p>
    <w:p w14:paraId="369DF4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64BF35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1587</w:t>
      </w:r>
    </w:p>
    <w:p w14:paraId="166FC9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1587</w:t>
      </w:r>
    </w:p>
    <w:p w14:paraId="5990C4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1587</w:t>
      </w:r>
    </w:p>
    <w:p w14:paraId="21CB8C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1587</w:t>
      </w:r>
    </w:p>
    <w:p w14:paraId="18C765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34811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1588</w:t>
      </w:r>
    </w:p>
    <w:p w14:paraId="5821F5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1589</w:t>
      </w:r>
    </w:p>
    <w:p w14:paraId="29E0DB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1589</w:t>
      </w:r>
    </w:p>
    <w:p w14:paraId="3248DF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1589</w:t>
      </w:r>
    </w:p>
    <w:p w14:paraId="30B9C2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1589</w:t>
      </w:r>
    </w:p>
    <w:p w14:paraId="6158E3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2A2311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1594</w:t>
      </w:r>
    </w:p>
    <w:p w14:paraId="1E5407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1596</w:t>
      </w:r>
    </w:p>
    <w:p w14:paraId="18B2CF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1596</w:t>
      </w:r>
    </w:p>
    <w:p w14:paraId="1EC087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1596</w:t>
      </w:r>
    </w:p>
    <w:p w14:paraId="5B16EA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1596</w:t>
      </w:r>
    </w:p>
    <w:p w14:paraId="193BCF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1596</w:t>
      </w:r>
    </w:p>
    <w:p w14:paraId="269872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1597</w:t>
      </w:r>
    </w:p>
    <w:p w14:paraId="416EA3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1597</w:t>
      </w:r>
    </w:p>
    <w:p w14:paraId="4C86F6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1597</w:t>
      </w:r>
    </w:p>
    <w:p w14:paraId="70A7B4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1598</w:t>
      </w:r>
    </w:p>
    <w:p w14:paraId="6CCDC9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1598</w:t>
      </w:r>
    </w:p>
    <w:p w14:paraId="2DB30E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1599</w:t>
      </w:r>
    </w:p>
    <w:p w14:paraId="493334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1601</w:t>
      </w:r>
    </w:p>
    <w:p w14:paraId="4C668B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1602</w:t>
      </w:r>
    </w:p>
    <w:p w14:paraId="15085A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1603</w:t>
      </w:r>
    </w:p>
    <w:p w14:paraId="7C8718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6.5.2.3F.4.1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1603</w:t>
      </w:r>
    </w:p>
    <w:p w14:paraId="65C137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1604</w:t>
      </w:r>
    </w:p>
    <w:p w14:paraId="406DFB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1604</w:t>
      </w:r>
    </w:p>
    <w:p w14:paraId="5662EF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1605</w:t>
      </w:r>
    </w:p>
    <w:p w14:paraId="2C8502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1606</w:t>
      </w:r>
    </w:p>
    <w:p w14:paraId="05BAC1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1606</w:t>
      </w:r>
    </w:p>
    <w:p w14:paraId="68AF63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1606</w:t>
      </w:r>
    </w:p>
    <w:p w14:paraId="2B8989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1606</w:t>
      </w:r>
    </w:p>
    <w:p w14:paraId="566A2F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1606</w:t>
      </w:r>
    </w:p>
    <w:p w14:paraId="42BD97A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1608</w:t>
      </w:r>
    </w:p>
    <w:p w14:paraId="7E7095F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1608</w:t>
      </w:r>
    </w:p>
    <w:p w14:paraId="403742C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1609</w:t>
      </w:r>
    </w:p>
    <w:p w14:paraId="2309E94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1610</w:t>
      </w:r>
    </w:p>
    <w:p w14:paraId="4E46C42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1612</w:t>
      </w:r>
    </w:p>
    <w:p w14:paraId="0BDFB5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1613</w:t>
      </w:r>
    </w:p>
    <w:p w14:paraId="2046BF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1621</w:t>
      </w:r>
    </w:p>
    <w:p w14:paraId="553E69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1621</w:t>
      </w:r>
    </w:p>
    <w:p w14:paraId="5651E6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1621</w:t>
      </w:r>
    </w:p>
    <w:p w14:paraId="1F0A6B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1624</w:t>
      </w:r>
    </w:p>
    <w:p w14:paraId="6DDC87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403F3A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</w:t>
      </w:r>
      <w:r>
        <w:rPr>
          <w:noProof/>
        </w:rPr>
        <w:tab/>
        <w:t>1627</w:t>
      </w:r>
    </w:p>
    <w:p w14:paraId="54BA4D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1627</w:t>
      </w:r>
    </w:p>
    <w:p w14:paraId="0A351A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1627</w:t>
      </w:r>
    </w:p>
    <w:p w14:paraId="323942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1627</w:t>
      </w:r>
    </w:p>
    <w:p w14:paraId="59B63D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1628</w:t>
      </w:r>
    </w:p>
    <w:p w14:paraId="3F713C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1629</w:t>
      </w:r>
    </w:p>
    <w:p w14:paraId="7619B1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1630</w:t>
      </w:r>
    </w:p>
    <w:p w14:paraId="52CD12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1630</w:t>
      </w:r>
    </w:p>
    <w:p w14:paraId="203DDE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1630</w:t>
      </w:r>
    </w:p>
    <w:p w14:paraId="009ECB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1630</w:t>
      </w:r>
    </w:p>
    <w:p w14:paraId="66DF6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1630</w:t>
      </w:r>
    </w:p>
    <w:p w14:paraId="23AEDB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1631</w:t>
      </w:r>
    </w:p>
    <w:p w14:paraId="063345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1632</w:t>
      </w:r>
    </w:p>
    <w:p w14:paraId="77FE2D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6D1B8D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551EB4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15F008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1632</w:t>
      </w:r>
    </w:p>
    <w:p w14:paraId="347BA7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1633</w:t>
      </w:r>
    </w:p>
    <w:p w14:paraId="06DF3D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1634</w:t>
      </w:r>
    </w:p>
    <w:p w14:paraId="3D492B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1634</w:t>
      </w:r>
    </w:p>
    <w:p w14:paraId="3B049F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1634</w:t>
      </w:r>
    </w:p>
    <w:p w14:paraId="3B6625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1634</w:t>
      </w:r>
    </w:p>
    <w:p w14:paraId="58B092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1635</w:t>
      </w:r>
    </w:p>
    <w:p w14:paraId="08FB6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1635</w:t>
      </w:r>
    </w:p>
    <w:p w14:paraId="309466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1636</w:t>
      </w:r>
    </w:p>
    <w:p w14:paraId="481E5C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1636</w:t>
      </w:r>
    </w:p>
    <w:p w14:paraId="4FC2E4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1636</w:t>
      </w:r>
    </w:p>
    <w:p w14:paraId="02C76D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1636</w:t>
      </w:r>
    </w:p>
    <w:p w14:paraId="37C7B8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1636</w:t>
      </w:r>
    </w:p>
    <w:p w14:paraId="04059A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1637</w:t>
      </w:r>
    </w:p>
    <w:p w14:paraId="66171B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1637</w:t>
      </w:r>
    </w:p>
    <w:p w14:paraId="1F7A43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1637</w:t>
      </w:r>
    </w:p>
    <w:p w14:paraId="3071AC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1637</w:t>
      </w:r>
    </w:p>
    <w:p w14:paraId="13E7760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1638</w:t>
      </w:r>
    </w:p>
    <w:p w14:paraId="31A85E3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1638</w:t>
      </w:r>
    </w:p>
    <w:p w14:paraId="23330BC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1639</w:t>
      </w:r>
    </w:p>
    <w:p w14:paraId="7857495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1639</w:t>
      </w:r>
    </w:p>
    <w:p w14:paraId="47A5D1C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1640</w:t>
      </w:r>
    </w:p>
    <w:p w14:paraId="3F6E395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6.5.2.4G.1.4.3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1640</w:t>
      </w:r>
    </w:p>
    <w:p w14:paraId="029A2A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1642</w:t>
      </w:r>
    </w:p>
    <w:p w14:paraId="6F5E3C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1643</w:t>
      </w:r>
    </w:p>
    <w:p w14:paraId="0D4F9A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1643</w:t>
      </w:r>
    </w:p>
    <w:p w14:paraId="41F1C3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1643</w:t>
      </w:r>
    </w:p>
    <w:p w14:paraId="72E3CF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1643</w:t>
      </w:r>
    </w:p>
    <w:p w14:paraId="28A0CD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1643</w:t>
      </w:r>
    </w:p>
    <w:p w14:paraId="3BE9E75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1643</w:t>
      </w:r>
    </w:p>
    <w:p w14:paraId="175BEC1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1644</w:t>
      </w:r>
    </w:p>
    <w:p w14:paraId="3C7CE3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1644</w:t>
      </w:r>
    </w:p>
    <w:p w14:paraId="1E3B36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1644</w:t>
      </w:r>
    </w:p>
    <w:p w14:paraId="60ADDF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CA</w:t>
      </w:r>
      <w:r>
        <w:rPr>
          <w:noProof/>
        </w:rPr>
        <w:tab/>
        <w:t>1645</w:t>
      </w:r>
    </w:p>
    <w:p w14:paraId="095B32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1645</w:t>
      </w:r>
    </w:p>
    <w:p w14:paraId="0A9B40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1645</w:t>
      </w:r>
    </w:p>
    <w:p w14:paraId="00FA3E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1646</w:t>
      </w:r>
    </w:p>
    <w:p w14:paraId="1B46AA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1649</w:t>
      </w:r>
    </w:p>
    <w:p w14:paraId="00F6FE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1650</w:t>
      </w:r>
    </w:p>
    <w:p w14:paraId="1E9CE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1652</w:t>
      </w:r>
    </w:p>
    <w:p w14:paraId="042212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1657</w:t>
      </w:r>
    </w:p>
    <w:p w14:paraId="2A20AE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1660</w:t>
      </w:r>
    </w:p>
    <w:p w14:paraId="42C30B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</w:t>
      </w:r>
      <w:r w:rsidRPr="00CC25D0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CC25D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CC25D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1662</w:t>
      </w:r>
    </w:p>
    <w:p w14:paraId="4FA316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</w:t>
      </w:r>
      <w:r w:rsidRPr="00CC25D0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CC25D0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1664</w:t>
      </w:r>
    </w:p>
    <w:p w14:paraId="3EA05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1667</w:t>
      </w:r>
    </w:p>
    <w:p w14:paraId="275435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1669</w:t>
      </w:r>
    </w:p>
    <w:p w14:paraId="64A0CD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1673</w:t>
      </w:r>
    </w:p>
    <w:p w14:paraId="0802BF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Carrier leakage for CA</w:t>
      </w:r>
      <w:r>
        <w:rPr>
          <w:noProof/>
        </w:rPr>
        <w:tab/>
        <w:t>1678</w:t>
      </w:r>
    </w:p>
    <w:p w14:paraId="6C71EA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1678</w:t>
      </w:r>
    </w:p>
    <w:p w14:paraId="6948AD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1679</w:t>
      </w:r>
    </w:p>
    <w:p w14:paraId="2427C1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CC25D0">
        <w:rPr>
          <w:rFonts w:eastAsia="Malgun Gothic"/>
          <w:noProof/>
        </w:rPr>
        <w:t>-band DL CA and UL CA)</w:t>
      </w:r>
      <w:r>
        <w:rPr>
          <w:noProof/>
        </w:rPr>
        <w:tab/>
        <w:t>1681</w:t>
      </w:r>
    </w:p>
    <w:p w14:paraId="2444BE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1684</w:t>
      </w:r>
    </w:p>
    <w:p w14:paraId="7C55F3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1686</w:t>
      </w:r>
    </w:p>
    <w:p w14:paraId="0867D7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1690</w:t>
      </w:r>
    </w:p>
    <w:p w14:paraId="12B26B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1693</w:t>
      </w:r>
    </w:p>
    <w:p w14:paraId="61D06D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1693</w:t>
      </w:r>
    </w:p>
    <w:p w14:paraId="1400AC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1695</w:t>
      </w:r>
    </w:p>
    <w:p w14:paraId="78E6A6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1701</w:t>
      </w:r>
    </w:p>
    <w:p w14:paraId="4385F4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1706</w:t>
      </w:r>
    </w:p>
    <w:p w14:paraId="050910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1709</w:t>
      </w:r>
    </w:p>
    <w:p w14:paraId="47D395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1715</w:t>
      </w:r>
    </w:p>
    <w:p w14:paraId="1B08DE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1721</w:t>
      </w:r>
    </w:p>
    <w:p w14:paraId="3E5712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1721</w:t>
      </w:r>
    </w:p>
    <w:p w14:paraId="2D6882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1721</w:t>
      </w:r>
    </w:p>
    <w:p w14:paraId="1D5322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1722</w:t>
      </w:r>
    </w:p>
    <w:p w14:paraId="1963C9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1722</w:t>
      </w:r>
    </w:p>
    <w:p w14:paraId="243E1B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1722</w:t>
      </w:r>
    </w:p>
    <w:p w14:paraId="7DAF8D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1724</w:t>
      </w:r>
    </w:p>
    <w:p w14:paraId="52C4EA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 for UL-MIMO</w:t>
      </w:r>
      <w:r>
        <w:rPr>
          <w:noProof/>
        </w:rPr>
        <w:tab/>
        <w:t>1725</w:t>
      </w:r>
    </w:p>
    <w:p w14:paraId="675692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1725</w:t>
      </w:r>
    </w:p>
    <w:p w14:paraId="7F49F5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1725</w:t>
      </w:r>
    </w:p>
    <w:p w14:paraId="535FBA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1725</w:t>
      </w:r>
    </w:p>
    <w:p w14:paraId="1A8201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1725</w:t>
      </w:r>
    </w:p>
    <w:p w14:paraId="086E95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1726</w:t>
      </w:r>
    </w:p>
    <w:p w14:paraId="1578A9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1727</w:t>
      </w:r>
    </w:p>
    <w:p w14:paraId="511A38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75F40B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2E7400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33560E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1728</w:t>
      </w:r>
    </w:p>
    <w:p w14:paraId="077FA6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1730</w:t>
      </w:r>
    </w:p>
    <w:p w14:paraId="4731A6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1731</w:t>
      </w:r>
    </w:p>
    <w:p w14:paraId="56D82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1731</w:t>
      </w:r>
    </w:p>
    <w:p w14:paraId="3CFBD2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1731</w:t>
      </w:r>
    </w:p>
    <w:p w14:paraId="23D8BF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1732</w:t>
      </w:r>
    </w:p>
    <w:p w14:paraId="4D42B0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1732</w:t>
      </w:r>
    </w:p>
    <w:p w14:paraId="128685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1733</w:t>
      </w:r>
    </w:p>
    <w:p w14:paraId="4DCD289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1734</w:t>
      </w:r>
    </w:p>
    <w:p w14:paraId="529C2CD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1735</w:t>
      </w:r>
    </w:p>
    <w:p w14:paraId="4C70D5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1735</w:t>
      </w:r>
    </w:p>
    <w:p w14:paraId="1FC4EF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1735</w:t>
      </w:r>
    </w:p>
    <w:p w14:paraId="6127EF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1735</w:t>
      </w:r>
    </w:p>
    <w:p w14:paraId="542A99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1735</w:t>
      </w:r>
    </w:p>
    <w:p w14:paraId="014618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1735</w:t>
      </w:r>
    </w:p>
    <w:p w14:paraId="792792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1736</w:t>
      </w:r>
    </w:p>
    <w:p w14:paraId="7E2111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1736</w:t>
      </w:r>
    </w:p>
    <w:p w14:paraId="55976F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1736</w:t>
      </w:r>
    </w:p>
    <w:p w14:paraId="2D9F094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1736</w:t>
      </w:r>
    </w:p>
    <w:p w14:paraId="4933C4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61FAEF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1737</w:t>
      </w:r>
    </w:p>
    <w:p w14:paraId="72CEA7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1737</w:t>
      </w:r>
    </w:p>
    <w:p w14:paraId="7D072D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1737</w:t>
      </w:r>
    </w:p>
    <w:p w14:paraId="17570D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1737</w:t>
      </w:r>
    </w:p>
    <w:p w14:paraId="01B879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1737</w:t>
      </w:r>
    </w:p>
    <w:p w14:paraId="1D2BB7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311B0C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1739</w:t>
      </w:r>
    </w:p>
    <w:p w14:paraId="75AEF4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1739</w:t>
      </w:r>
    </w:p>
    <w:p w14:paraId="53EBE6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1739</w:t>
      </w:r>
    </w:p>
    <w:p w14:paraId="1BF031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1739</w:t>
      </w:r>
    </w:p>
    <w:p w14:paraId="68B761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5E2E06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1742</w:t>
      </w:r>
    </w:p>
    <w:p w14:paraId="26ACD6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1742</w:t>
      </w:r>
    </w:p>
    <w:p w14:paraId="4FBC61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1742</w:t>
      </w:r>
    </w:p>
    <w:p w14:paraId="090312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1742</w:t>
      </w:r>
    </w:p>
    <w:p w14:paraId="55F839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1742</w:t>
      </w:r>
    </w:p>
    <w:p w14:paraId="2EBEDA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6AE318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MS Mincho"/>
          <w:noProof/>
        </w:rPr>
        <w:t>6</w:t>
      </w:r>
      <w:r>
        <w:rPr>
          <w:noProof/>
        </w:rPr>
        <w:t>.</w:t>
      </w:r>
      <w:r w:rsidRPr="00CC25D0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253216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1744</w:t>
      </w:r>
    </w:p>
    <w:p w14:paraId="0D8A33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1744</w:t>
      </w:r>
    </w:p>
    <w:p w14:paraId="09E7F1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1744</w:t>
      </w:r>
    </w:p>
    <w:p w14:paraId="22298A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1744</w:t>
      </w:r>
    </w:p>
    <w:p w14:paraId="2EC494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1744</w:t>
      </w:r>
    </w:p>
    <w:p w14:paraId="467BEE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1747</w:t>
      </w:r>
    </w:p>
    <w:p w14:paraId="1B8416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1747</w:t>
      </w:r>
    </w:p>
    <w:p w14:paraId="3571F7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1747</w:t>
      </w:r>
    </w:p>
    <w:p w14:paraId="7028D1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1747</w:t>
      </w:r>
    </w:p>
    <w:p w14:paraId="6907C8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1747</w:t>
      </w:r>
    </w:p>
    <w:p w14:paraId="6A9280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115A75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1750</w:t>
      </w:r>
    </w:p>
    <w:p w14:paraId="5652907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1750</w:t>
      </w:r>
    </w:p>
    <w:p w14:paraId="387C22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1750</w:t>
      </w:r>
    </w:p>
    <w:p w14:paraId="0D5203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1750</w:t>
      </w:r>
    </w:p>
    <w:p w14:paraId="1E556F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1750</w:t>
      </w:r>
    </w:p>
    <w:p w14:paraId="4E9D830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1751</w:t>
      </w:r>
    </w:p>
    <w:p w14:paraId="0BB840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1751</w:t>
      </w:r>
    </w:p>
    <w:p w14:paraId="369F32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1752</w:t>
      </w:r>
    </w:p>
    <w:p w14:paraId="14668B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1752</w:t>
      </w:r>
    </w:p>
    <w:p w14:paraId="3CF16AE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1752</w:t>
      </w:r>
    </w:p>
    <w:p w14:paraId="149E2E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1752</w:t>
      </w:r>
    </w:p>
    <w:p w14:paraId="137B17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1752</w:t>
      </w:r>
    </w:p>
    <w:p w14:paraId="74372A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035997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1753</w:t>
      </w:r>
    </w:p>
    <w:p w14:paraId="1F15E8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1753</w:t>
      </w:r>
    </w:p>
    <w:p w14:paraId="267D09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1753</w:t>
      </w:r>
    </w:p>
    <w:p w14:paraId="25EB93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1753</w:t>
      </w:r>
    </w:p>
    <w:p w14:paraId="599851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1753</w:t>
      </w:r>
    </w:p>
    <w:p w14:paraId="4382701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1754</w:t>
      </w:r>
    </w:p>
    <w:p w14:paraId="7E1290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1754</w:t>
      </w:r>
    </w:p>
    <w:p w14:paraId="293975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1754</w:t>
      </w:r>
    </w:p>
    <w:p w14:paraId="1C6E41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1754</w:t>
      </w:r>
    </w:p>
    <w:p w14:paraId="4CD544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1754</w:t>
      </w:r>
    </w:p>
    <w:p w14:paraId="2CB81F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1754</w:t>
      </w:r>
    </w:p>
    <w:p w14:paraId="2E9A61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1755</w:t>
      </w:r>
    </w:p>
    <w:p w14:paraId="738D02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1755</w:t>
      </w:r>
    </w:p>
    <w:p w14:paraId="039B8A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1755</w:t>
      </w:r>
    </w:p>
    <w:p w14:paraId="010C99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1755</w:t>
      </w:r>
    </w:p>
    <w:p w14:paraId="5B5A35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1755</w:t>
      </w:r>
    </w:p>
    <w:p w14:paraId="2EC89B1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1755</w:t>
      </w:r>
    </w:p>
    <w:p w14:paraId="60F27D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1755</w:t>
      </w:r>
    </w:p>
    <w:p w14:paraId="51C092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1756</w:t>
      </w:r>
    </w:p>
    <w:p w14:paraId="63B9B0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1756</w:t>
      </w:r>
    </w:p>
    <w:p w14:paraId="65BAA2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1756</w:t>
      </w:r>
    </w:p>
    <w:p w14:paraId="44074B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1756</w:t>
      </w:r>
    </w:p>
    <w:p w14:paraId="66EE55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1756</w:t>
      </w:r>
    </w:p>
    <w:p w14:paraId="605412A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1756</w:t>
      </w:r>
    </w:p>
    <w:p w14:paraId="145C7F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1756</w:t>
      </w:r>
    </w:p>
    <w:p w14:paraId="3B854B5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1756</w:t>
      </w:r>
    </w:p>
    <w:p w14:paraId="03A7E6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1756</w:t>
      </w:r>
    </w:p>
    <w:p w14:paraId="5B5107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1756</w:t>
      </w:r>
    </w:p>
    <w:p w14:paraId="4EA8EB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1756</w:t>
      </w:r>
    </w:p>
    <w:p w14:paraId="4157E6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1757</w:t>
      </w:r>
    </w:p>
    <w:p w14:paraId="643779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1758</w:t>
      </w:r>
    </w:p>
    <w:p w14:paraId="3F39C9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27044A9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1758</w:t>
      </w:r>
    </w:p>
    <w:p w14:paraId="6AAE2C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1758</w:t>
      </w:r>
    </w:p>
    <w:p w14:paraId="36FCFCD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1758</w:t>
      </w:r>
    </w:p>
    <w:p w14:paraId="227CD8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2A8639B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1758</w:t>
      </w:r>
    </w:p>
    <w:p w14:paraId="7A60DC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1758</w:t>
      </w:r>
    </w:p>
    <w:p w14:paraId="70FBBF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1759</w:t>
      </w:r>
    </w:p>
    <w:p w14:paraId="04EDD3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1759</w:t>
      </w:r>
    </w:p>
    <w:p w14:paraId="32C7C1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1760</w:t>
      </w:r>
    </w:p>
    <w:p w14:paraId="34496D3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</w:t>
      </w:r>
      <w:r>
        <w:rPr>
          <w:noProof/>
        </w:rPr>
        <w:t>.</w:t>
      </w:r>
      <w:r w:rsidRPr="00CC25D0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1760</w:t>
      </w:r>
    </w:p>
    <w:p w14:paraId="7FF01A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</w:t>
      </w:r>
      <w:r>
        <w:rPr>
          <w:noProof/>
        </w:rPr>
        <w:t>.</w:t>
      </w:r>
      <w:r w:rsidRPr="00CC25D0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1760</w:t>
      </w:r>
    </w:p>
    <w:p w14:paraId="3928C4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1760</w:t>
      </w:r>
    </w:p>
    <w:p w14:paraId="6BF8FE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1760</w:t>
      </w:r>
    </w:p>
    <w:p w14:paraId="4A363C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1760</w:t>
      </w:r>
    </w:p>
    <w:p w14:paraId="1DC70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1760</w:t>
      </w:r>
    </w:p>
    <w:p w14:paraId="768215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1760</w:t>
      </w:r>
    </w:p>
    <w:p w14:paraId="778419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1761</w:t>
      </w:r>
    </w:p>
    <w:p w14:paraId="21DAD7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1761</w:t>
      </w:r>
    </w:p>
    <w:p w14:paraId="6376CE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5FED2F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</w:t>
      </w:r>
      <w:r>
        <w:rPr>
          <w:noProof/>
        </w:rPr>
        <w:t>.</w:t>
      </w:r>
      <w:r w:rsidRPr="00CC25D0">
        <w:rPr>
          <w:rFonts w:eastAsia="SimSun"/>
          <w:noProof/>
        </w:rPr>
        <w:t>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1761</w:t>
      </w:r>
    </w:p>
    <w:p w14:paraId="293938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132675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456B02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1762</w:t>
      </w:r>
    </w:p>
    <w:p w14:paraId="354C45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1762</w:t>
      </w:r>
    </w:p>
    <w:p w14:paraId="4A0ED3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1762</w:t>
      </w:r>
    </w:p>
    <w:p w14:paraId="35C4D0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1762</w:t>
      </w:r>
    </w:p>
    <w:p w14:paraId="5A90F1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1763</w:t>
      </w:r>
    </w:p>
    <w:p w14:paraId="059E6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CC25D0">
        <w:rPr>
          <w:rFonts w:eastAsia="SimSun"/>
          <w:noProof/>
        </w:rPr>
        <w:t>6.1</w:t>
      </w:r>
      <w:r>
        <w:rPr>
          <w:noProof/>
        </w:rPr>
        <w:t>G.</w:t>
      </w:r>
      <w:r w:rsidRPr="00CC25D0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1763</w:t>
      </w:r>
    </w:p>
    <w:p w14:paraId="27FFDE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1763</w:t>
      </w:r>
    </w:p>
    <w:p w14:paraId="1E1780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1763</w:t>
      </w:r>
    </w:p>
    <w:p w14:paraId="06B862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1763</w:t>
      </w:r>
    </w:p>
    <w:p w14:paraId="6A9661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1763</w:t>
      </w:r>
    </w:p>
    <w:p w14:paraId="2628DC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1764</w:t>
      </w:r>
    </w:p>
    <w:p w14:paraId="08A5AD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1764</w:t>
      </w:r>
    </w:p>
    <w:p w14:paraId="56F4BE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1764</w:t>
      </w:r>
    </w:p>
    <w:p w14:paraId="06499C8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1765</w:t>
      </w:r>
    </w:p>
    <w:p w14:paraId="510725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1A39C1F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 of band emission</w:t>
      </w:r>
      <w:r>
        <w:rPr>
          <w:noProof/>
        </w:rPr>
        <w:tab/>
        <w:t>1765</w:t>
      </w:r>
    </w:p>
    <w:p w14:paraId="34D2C5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>
        <w:rPr>
          <w:noProof/>
        </w:rPr>
        <w:tab/>
        <w:t>1765</w:t>
      </w:r>
    </w:p>
    <w:p w14:paraId="14EAA0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1765</w:t>
      </w:r>
    </w:p>
    <w:p w14:paraId="081D65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1765</w:t>
      </w:r>
    </w:p>
    <w:p w14:paraId="6ABDC0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1765</w:t>
      </w:r>
    </w:p>
    <w:p w14:paraId="0C8E4D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1766</w:t>
      </w:r>
    </w:p>
    <w:p w14:paraId="4A4F96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1768</w:t>
      </w:r>
    </w:p>
    <w:p w14:paraId="6A5132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1769</w:t>
      </w:r>
    </w:p>
    <w:p w14:paraId="481831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1769</w:t>
      </w:r>
    </w:p>
    <w:p w14:paraId="634235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1769</w:t>
      </w:r>
    </w:p>
    <w:p w14:paraId="7E1644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1769</w:t>
      </w:r>
    </w:p>
    <w:p w14:paraId="374BCC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1770</w:t>
      </w:r>
    </w:p>
    <w:p w14:paraId="71EBB9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1771</w:t>
      </w:r>
    </w:p>
    <w:p w14:paraId="7B2F49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</w:t>
      </w:r>
      <w:r w:rsidRPr="00CC25D0">
        <w:rPr>
          <w:rFonts w:cs="v5.0.0"/>
          <w:noProof/>
        </w:rPr>
        <w:t xml:space="preserve"> for CA</w:t>
      </w:r>
      <w:r>
        <w:rPr>
          <w:noProof/>
        </w:rPr>
        <w:tab/>
        <w:t>1772</w:t>
      </w:r>
    </w:p>
    <w:p w14:paraId="601E18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1772</w:t>
      </w:r>
    </w:p>
    <w:p w14:paraId="7D99FF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1773</w:t>
      </w:r>
    </w:p>
    <w:p w14:paraId="17EBCF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1780</w:t>
      </w:r>
    </w:p>
    <w:p w14:paraId="4C855B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1786</w:t>
      </w:r>
    </w:p>
    <w:p w14:paraId="3325D8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1789</w:t>
      </w:r>
    </w:p>
    <w:p w14:paraId="4DE0B2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1800</w:t>
      </w:r>
    </w:p>
    <w:p w14:paraId="401A29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1805</w:t>
      </w:r>
    </w:p>
    <w:p w14:paraId="46B163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1E3384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1805</w:t>
      </w:r>
    </w:p>
    <w:p w14:paraId="3961D6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1805</w:t>
      </w:r>
    </w:p>
    <w:p w14:paraId="7976D8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1805</w:t>
      </w:r>
    </w:p>
    <w:p w14:paraId="5F563B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1807</w:t>
      </w:r>
    </w:p>
    <w:p w14:paraId="0A30AD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1808</w:t>
      </w:r>
    </w:p>
    <w:p w14:paraId="087D5A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1808</w:t>
      </w:r>
    </w:p>
    <w:p w14:paraId="4BF467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1808</w:t>
      </w:r>
    </w:p>
    <w:p w14:paraId="7A4413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1808</w:t>
      </w:r>
    </w:p>
    <w:p w14:paraId="209B5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1808</w:t>
      </w:r>
    </w:p>
    <w:p w14:paraId="017D97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1809</w:t>
      </w:r>
    </w:p>
    <w:p w14:paraId="4A2060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1810</w:t>
      </w:r>
    </w:p>
    <w:p w14:paraId="572A5C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1810</w:t>
      </w:r>
    </w:p>
    <w:p w14:paraId="0F2A11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1810</w:t>
      </w:r>
    </w:p>
    <w:p w14:paraId="5BE7A4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1811</w:t>
      </w:r>
    </w:p>
    <w:p w14:paraId="608C52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1811</w:t>
      </w:r>
    </w:p>
    <w:p w14:paraId="023B18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1814</w:t>
      </w:r>
    </w:p>
    <w:p w14:paraId="302B48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1815</w:t>
      </w:r>
    </w:p>
    <w:p w14:paraId="07864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1815</w:t>
      </w:r>
    </w:p>
    <w:p w14:paraId="44BECF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1815</w:t>
      </w:r>
    </w:p>
    <w:p w14:paraId="673B9C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1815</w:t>
      </w:r>
    </w:p>
    <w:p w14:paraId="74E345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1815</w:t>
      </w:r>
    </w:p>
    <w:p w14:paraId="4DEC94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1816</w:t>
      </w:r>
    </w:p>
    <w:p w14:paraId="08198E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1816</w:t>
      </w:r>
    </w:p>
    <w:p w14:paraId="578743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1816</w:t>
      </w:r>
    </w:p>
    <w:p w14:paraId="7B4301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1817</w:t>
      </w:r>
    </w:p>
    <w:p w14:paraId="548C17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1817</w:t>
      </w:r>
    </w:p>
    <w:p w14:paraId="1D5D4A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1817</w:t>
      </w:r>
    </w:p>
    <w:p w14:paraId="1F1053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1822</w:t>
      </w:r>
    </w:p>
    <w:p w14:paraId="507129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1822</w:t>
      </w:r>
    </w:p>
    <w:p w14:paraId="204B61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1823</w:t>
      </w:r>
    </w:p>
    <w:p w14:paraId="06D9A1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1825</w:t>
      </w:r>
    </w:p>
    <w:p w14:paraId="6612B1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1825</w:t>
      </w:r>
    </w:p>
    <w:p w14:paraId="76232E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1825</w:t>
      </w:r>
    </w:p>
    <w:p w14:paraId="3EB0AFE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1825</w:t>
      </w:r>
    </w:p>
    <w:p w14:paraId="1B59D69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1825</w:t>
      </w:r>
    </w:p>
    <w:p w14:paraId="6089266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1825</w:t>
      </w:r>
    </w:p>
    <w:p w14:paraId="08924FC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1826</w:t>
      </w:r>
    </w:p>
    <w:p w14:paraId="700C28E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1826</w:t>
      </w:r>
    </w:p>
    <w:p w14:paraId="1D8A70C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1827</w:t>
      </w:r>
    </w:p>
    <w:p w14:paraId="6314443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1827</w:t>
      </w:r>
    </w:p>
    <w:p w14:paraId="1B8939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1829</w:t>
      </w:r>
    </w:p>
    <w:p w14:paraId="7A63A6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1830</w:t>
      </w:r>
    </w:p>
    <w:p w14:paraId="5BE622B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1830</w:t>
      </w:r>
    </w:p>
    <w:p w14:paraId="26CF29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1830</w:t>
      </w:r>
    </w:p>
    <w:p w14:paraId="7486CE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1830</w:t>
      </w:r>
    </w:p>
    <w:p w14:paraId="729A66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1830</w:t>
      </w:r>
    </w:p>
    <w:p w14:paraId="285BA18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requirements</w:t>
      </w:r>
      <w:r>
        <w:rPr>
          <w:noProof/>
        </w:rPr>
        <w:tab/>
        <w:t>1832</w:t>
      </w:r>
    </w:p>
    <w:p w14:paraId="5E51A9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1833</w:t>
      </w:r>
    </w:p>
    <w:p w14:paraId="7DCFBA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1833</w:t>
      </w:r>
    </w:p>
    <w:p w14:paraId="254225E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1833</w:t>
      </w:r>
    </w:p>
    <w:p w14:paraId="75B5F8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1834</w:t>
      </w:r>
    </w:p>
    <w:p w14:paraId="610ED6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1834</w:t>
      </w:r>
    </w:p>
    <w:p w14:paraId="115932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Initial conditions</w:t>
      </w:r>
      <w:r>
        <w:rPr>
          <w:noProof/>
        </w:rPr>
        <w:tab/>
        <w:t>1834</w:t>
      </w:r>
    </w:p>
    <w:p w14:paraId="25F9B6C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procedure</w:t>
      </w:r>
      <w:r>
        <w:rPr>
          <w:noProof/>
        </w:rPr>
        <w:tab/>
        <w:t>1834</w:t>
      </w:r>
    </w:p>
    <w:p w14:paraId="77E5659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1835</w:t>
      </w:r>
    </w:p>
    <w:p w14:paraId="3676B9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1837</w:t>
      </w:r>
    </w:p>
    <w:p w14:paraId="03BA42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1840</w:t>
      </w:r>
    </w:p>
    <w:p w14:paraId="1B8E4E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1840</w:t>
      </w:r>
    </w:p>
    <w:p w14:paraId="3D5901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1840</w:t>
      </w:r>
    </w:p>
    <w:p w14:paraId="1A9252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1841</w:t>
      </w:r>
    </w:p>
    <w:p w14:paraId="7A6216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1843</w:t>
      </w:r>
    </w:p>
    <w:p w14:paraId="1FFDC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1860</w:t>
      </w:r>
    </w:p>
    <w:p w14:paraId="64F0EF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1865</w:t>
      </w:r>
    </w:p>
    <w:p w14:paraId="0A1811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1865</w:t>
      </w:r>
    </w:p>
    <w:p w14:paraId="5851B6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1865</w:t>
      </w:r>
    </w:p>
    <w:p w14:paraId="51CC48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1865</w:t>
      </w:r>
    </w:p>
    <w:p w14:paraId="251562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1865</w:t>
      </w:r>
    </w:p>
    <w:p w14:paraId="407510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1871</w:t>
      </w:r>
    </w:p>
    <w:p w14:paraId="660DAF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1871</w:t>
      </w:r>
    </w:p>
    <w:p w14:paraId="360F4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1871</w:t>
      </w:r>
    </w:p>
    <w:p w14:paraId="02D44C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1871</w:t>
      </w:r>
    </w:p>
    <w:p w14:paraId="259A0F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1872</w:t>
      </w:r>
    </w:p>
    <w:p w14:paraId="2262C4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1872</w:t>
      </w:r>
    </w:p>
    <w:p w14:paraId="420C0C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1878</w:t>
      </w:r>
    </w:p>
    <w:p w14:paraId="6337EA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1878</w:t>
      </w:r>
    </w:p>
    <w:p w14:paraId="7333BE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</w:t>
      </w:r>
      <w:r w:rsidRPr="00CC25D0">
        <w:rPr>
          <w:rFonts w:cs="v5.0.0"/>
          <w:noProof/>
        </w:rPr>
        <w:t xml:space="preserve"> for CA</w:t>
      </w:r>
      <w:r>
        <w:rPr>
          <w:noProof/>
        </w:rPr>
        <w:tab/>
        <w:t>1884</w:t>
      </w:r>
    </w:p>
    <w:p w14:paraId="232F70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1884</w:t>
      </w:r>
    </w:p>
    <w:p w14:paraId="6E0143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1887</w:t>
      </w:r>
    </w:p>
    <w:p w14:paraId="419221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1889</w:t>
      </w:r>
    </w:p>
    <w:p w14:paraId="1E156D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1890</w:t>
      </w:r>
    </w:p>
    <w:p w14:paraId="37058E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1907</w:t>
      </w:r>
    </w:p>
    <w:p w14:paraId="6B2EF0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1917</w:t>
      </w:r>
    </w:p>
    <w:p w14:paraId="02D735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1927</w:t>
      </w:r>
    </w:p>
    <w:p w14:paraId="152ED5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1931</w:t>
      </w:r>
    </w:p>
    <w:p w14:paraId="40C1FA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1933</w:t>
      </w:r>
    </w:p>
    <w:p w14:paraId="6CB8BC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1936</w:t>
      </w:r>
    </w:p>
    <w:p w14:paraId="0624FF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1936</w:t>
      </w:r>
    </w:p>
    <w:p w14:paraId="5469B7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1936</w:t>
      </w:r>
    </w:p>
    <w:p w14:paraId="76C39E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1936</w:t>
      </w:r>
    </w:p>
    <w:p w14:paraId="499DD2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1936</w:t>
      </w:r>
    </w:p>
    <w:p w14:paraId="4699F9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1945</w:t>
      </w:r>
    </w:p>
    <w:p w14:paraId="1C1093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1945</w:t>
      </w:r>
    </w:p>
    <w:p w14:paraId="42E802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1945</w:t>
      </w:r>
    </w:p>
    <w:p w14:paraId="59ADCE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1946</w:t>
      </w:r>
    </w:p>
    <w:p w14:paraId="7BCEF5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1946</w:t>
      </w:r>
    </w:p>
    <w:p w14:paraId="4DB3A1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1946</w:t>
      </w:r>
    </w:p>
    <w:p w14:paraId="7F4F1E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19458F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1953</w:t>
      </w:r>
    </w:p>
    <w:p w14:paraId="1C9ECB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1953</w:t>
      </w:r>
    </w:p>
    <w:p w14:paraId="12ED5D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1953</w:t>
      </w:r>
    </w:p>
    <w:p w14:paraId="371765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1953</w:t>
      </w:r>
    </w:p>
    <w:p w14:paraId="17909A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1954</w:t>
      </w:r>
    </w:p>
    <w:p w14:paraId="218515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099944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1962</w:t>
      </w:r>
    </w:p>
    <w:p w14:paraId="57E2E0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1962</w:t>
      </w:r>
    </w:p>
    <w:p w14:paraId="35DA55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1962</w:t>
      </w:r>
    </w:p>
    <w:p w14:paraId="1418BF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1962</w:t>
      </w:r>
    </w:p>
    <w:p w14:paraId="147885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1962</w:t>
      </w:r>
    </w:p>
    <w:p w14:paraId="6EB572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1963</w:t>
      </w:r>
    </w:p>
    <w:p w14:paraId="41F9E0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1967</w:t>
      </w:r>
    </w:p>
    <w:p w14:paraId="2A34B8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1967</w:t>
      </w:r>
    </w:p>
    <w:p w14:paraId="43A76E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1967</w:t>
      </w:r>
    </w:p>
    <w:p w14:paraId="093BC8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1967</w:t>
      </w:r>
    </w:p>
    <w:p w14:paraId="5590BA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1968</w:t>
      </w:r>
    </w:p>
    <w:p w14:paraId="2C4411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4A62B5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1975</w:t>
      </w:r>
    </w:p>
    <w:p w14:paraId="47E36A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Requirements</w:t>
      </w:r>
      <w:r>
        <w:rPr>
          <w:noProof/>
        </w:rPr>
        <w:tab/>
        <w:t>1975</w:t>
      </w:r>
    </w:p>
    <w:p w14:paraId="7A8A00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1976</w:t>
      </w:r>
    </w:p>
    <w:p w14:paraId="1B48F3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1976</w:t>
      </w:r>
    </w:p>
    <w:p w14:paraId="58AC52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1976</w:t>
      </w:r>
    </w:p>
    <w:p w14:paraId="65E9E3C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1976</w:t>
      </w:r>
    </w:p>
    <w:p w14:paraId="58D3BFC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1977</w:t>
      </w:r>
    </w:p>
    <w:p w14:paraId="4E710C8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1977</w:t>
      </w:r>
    </w:p>
    <w:p w14:paraId="61F9C18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1977</w:t>
      </w:r>
    </w:p>
    <w:p w14:paraId="45830E6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1977</w:t>
      </w:r>
    </w:p>
    <w:p w14:paraId="4FCC20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1977</w:t>
      </w:r>
    </w:p>
    <w:p w14:paraId="64FAE5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1978</w:t>
      </w:r>
    </w:p>
    <w:p w14:paraId="0844C9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1978</w:t>
      </w:r>
    </w:p>
    <w:p w14:paraId="51FCDD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1978</w:t>
      </w:r>
    </w:p>
    <w:p w14:paraId="6CBD44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1978</w:t>
      </w:r>
    </w:p>
    <w:p w14:paraId="34088D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1978</w:t>
      </w:r>
    </w:p>
    <w:p w14:paraId="4737F3A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1978</w:t>
      </w:r>
    </w:p>
    <w:p w14:paraId="488A9A9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1979</w:t>
      </w:r>
    </w:p>
    <w:p w14:paraId="08588B2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1979</w:t>
      </w:r>
    </w:p>
    <w:p w14:paraId="47DF7F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1979</w:t>
      </w:r>
    </w:p>
    <w:p w14:paraId="642F4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1981</w:t>
      </w:r>
    </w:p>
    <w:p w14:paraId="044668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2003</w:t>
      </w:r>
    </w:p>
    <w:p w14:paraId="1C2D65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2003</w:t>
      </w:r>
    </w:p>
    <w:p w14:paraId="1495A1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2003</w:t>
      </w:r>
    </w:p>
    <w:p w14:paraId="4B5DF4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2003</w:t>
      </w:r>
    </w:p>
    <w:p w14:paraId="6E81D3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059A64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2006</w:t>
      </w:r>
    </w:p>
    <w:p w14:paraId="0F1DE8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2007</w:t>
      </w:r>
    </w:p>
    <w:p w14:paraId="097431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2007</w:t>
      </w:r>
    </w:p>
    <w:p w14:paraId="49916B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2007</w:t>
      </w:r>
    </w:p>
    <w:p w14:paraId="6AE8B4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2007</w:t>
      </w:r>
    </w:p>
    <w:p w14:paraId="7C6772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2009</w:t>
      </w:r>
    </w:p>
    <w:p w14:paraId="27A0F1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2009</w:t>
      </w:r>
    </w:p>
    <w:p w14:paraId="646029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2010</w:t>
      </w:r>
    </w:p>
    <w:p w14:paraId="582EC8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2010</w:t>
      </w:r>
    </w:p>
    <w:p w14:paraId="15CAD1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2010</w:t>
      </w:r>
    </w:p>
    <w:p w14:paraId="20D379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2010</w:t>
      </w:r>
    </w:p>
    <w:p w14:paraId="6BE852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2011</w:t>
      </w:r>
    </w:p>
    <w:p w14:paraId="4AA0AB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2013</w:t>
      </w:r>
    </w:p>
    <w:p w14:paraId="10F01F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2014</w:t>
      </w:r>
    </w:p>
    <w:p w14:paraId="66E6F6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2014</w:t>
      </w:r>
    </w:p>
    <w:p w14:paraId="4595F6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2014</w:t>
      </w:r>
    </w:p>
    <w:p w14:paraId="2512EE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2014</w:t>
      </w:r>
    </w:p>
    <w:p w14:paraId="625194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2014</w:t>
      </w:r>
    </w:p>
    <w:p w14:paraId="6EC0A8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2015</w:t>
      </w:r>
    </w:p>
    <w:p w14:paraId="70067A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2016</w:t>
      </w:r>
    </w:p>
    <w:p w14:paraId="438EC9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2016</w:t>
      </w:r>
    </w:p>
    <w:p w14:paraId="57D2DC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2017</w:t>
      </w:r>
    </w:p>
    <w:p w14:paraId="4F5F1C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2017</w:t>
      </w:r>
    </w:p>
    <w:p w14:paraId="0ED1C7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2017</w:t>
      </w:r>
    </w:p>
    <w:p w14:paraId="20E628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2018</w:t>
      </w:r>
    </w:p>
    <w:p w14:paraId="38A857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2018</w:t>
      </w:r>
    </w:p>
    <w:p w14:paraId="2D2EB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2018</w:t>
      </w:r>
    </w:p>
    <w:p w14:paraId="73E001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2018</w:t>
      </w:r>
    </w:p>
    <w:p w14:paraId="73A578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2018</w:t>
      </w:r>
    </w:p>
    <w:p w14:paraId="2E00C5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2018</w:t>
      </w:r>
    </w:p>
    <w:p w14:paraId="6EAEF1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2019</w:t>
      </w:r>
    </w:p>
    <w:p w14:paraId="486250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2020</w:t>
      </w:r>
    </w:p>
    <w:p w14:paraId="7EAB6B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2020</w:t>
      </w:r>
    </w:p>
    <w:p w14:paraId="11403A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2020</w:t>
      </w:r>
    </w:p>
    <w:p w14:paraId="680B25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2020</w:t>
      </w:r>
    </w:p>
    <w:p w14:paraId="0EBD94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2021</w:t>
      </w:r>
    </w:p>
    <w:p w14:paraId="19EE76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2022</w:t>
      </w:r>
    </w:p>
    <w:p w14:paraId="6C461A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2022</w:t>
      </w:r>
    </w:p>
    <w:p w14:paraId="5868B5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2022</w:t>
      </w:r>
    </w:p>
    <w:p w14:paraId="441642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2022</w:t>
      </w:r>
    </w:p>
    <w:p w14:paraId="2514E45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2024</w:t>
      </w:r>
    </w:p>
    <w:p w14:paraId="2D889D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2025</w:t>
      </w:r>
    </w:p>
    <w:p w14:paraId="6D1B4E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2030</w:t>
      </w:r>
    </w:p>
    <w:p w14:paraId="4B9848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2034</w:t>
      </w:r>
    </w:p>
    <w:p w14:paraId="2C2CBB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2036</w:t>
      </w:r>
    </w:p>
    <w:p w14:paraId="4B2418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2040</w:t>
      </w:r>
    </w:p>
    <w:p w14:paraId="42CA89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2047</w:t>
      </w:r>
    </w:p>
    <w:p w14:paraId="6F072D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2049</w:t>
      </w:r>
    </w:p>
    <w:p w14:paraId="01733B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2051</w:t>
      </w:r>
    </w:p>
    <w:p w14:paraId="3CBB973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2051</w:t>
      </w:r>
    </w:p>
    <w:p w14:paraId="03A60C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2054</w:t>
      </w:r>
    </w:p>
    <w:p w14:paraId="1444F8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2056</w:t>
      </w:r>
    </w:p>
    <w:p w14:paraId="35088C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2057</w:t>
      </w:r>
    </w:p>
    <w:p w14:paraId="24043D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2066</w:t>
      </w:r>
    </w:p>
    <w:p w14:paraId="51CABA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2069</w:t>
      </w:r>
    </w:p>
    <w:p w14:paraId="696929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2069</w:t>
      </w:r>
    </w:p>
    <w:p w14:paraId="0275E0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2069</w:t>
      </w:r>
    </w:p>
    <w:p w14:paraId="7F3893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2069</w:t>
      </w:r>
    </w:p>
    <w:p w14:paraId="388EDC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5BBFA4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2073</w:t>
      </w:r>
    </w:p>
    <w:p w14:paraId="620D38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2074</w:t>
      </w:r>
    </w:p>
    <w:p w14:paraId="302E9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2074</w:t>
      </w:r>
    </w:p>
    <w:p w14:paraId="074836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2074</w:t>
      </w:r>
    </w:p>
    <w:p w14:paraId="785EA7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2074</w:t>
      </w:r>
    </w:p>
    <w:p w14:paraId="623EA1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2074</w:t>
      </w:r>
    </w:p>
    <w:p w14:paraId="17D08A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2075</w:t>
      </w:r>
    </w:p>
    <w:p w14:paraId="366160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2076</w:t>
      </w:r>
    </w:p>
    <w:p w14:paraId="50C6B1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2076</w:t>
      </w:r>
    </w:p>
    <w:p w14:paraId="71A4AC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2076</w:t>
      </w:r>
    </w:p>
    <w:p w14:paraId="556F68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2077</w:t>
      </w:r>
    </w:p>
    <w:p w14:paraId="2E0EFB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2078</w:t>
      </w:r>
    </w:p>
    <w:p w14:paraId="0FD445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2081</w:t>
      </w:r>
    </w:p>
    <w:p w14:paraId="5D7F23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2082</w:t>
      </w:r>
    </w:p>
    <w:p w14:paraId="718D36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517C53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29A301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6D87A7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0842F6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2083</w:t>
      </w:r>
    </w:p>
    <w:p w14:paraId="0C0156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2084</w:t>
      </w:r>
    </w:p>
    <w:p w14:paraId="2A5E82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2084</w:t>
      </w:r>
    </w:p>
    <w:p w14:paraId="06B3B5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2084</w:t>
      </w:r>
    </w:p>
    <w:p w14:paraId="3750B8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2084</w:t>
      </w:r>
    </w:p>
    <w:p w14:paraId="2EB0DB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2085</w:t>
      </w:r>
    </w:p>
    <w:p w14:paraId="51E594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2090</w:t>
      </w:r>
    </w:p>
    <w:p w14:paraId="6F8BB3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2091</w:t>
      </w:r>
    </w:p>
    <w:p w14:paraId="5D65B2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2092</w:t>
      </w:r>
    </w:p>
    <w:p w14:paraId="218144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2093</w:t>
      </w:r>
    </w:p>
    <w:p w14:paraId="7737DA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2094</w:t>
      </w:r>
    </w:p>
    <w:p w14:paraId="34D8CF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2094</w:t>
      </w:r>
    </w:p>
    <w:p w14:paraId="7CAA19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2094</w:t>
      </w:r>
    </w:p>
    <w:p w14:paraId="24B1D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2094</w:t>
      </w:r>
    </w:p>
    <w:p w14:paraId="5517EB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2094</w:t>
      </w:r>
    </w:p>
    <w:p w14:paraId="11B7CF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2095</w:t>
      </w:r>
    </w:p>
    <w:p w14:paraId="53B1107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2096</w:t>
      </w:r>
    </w:p>
    <w:p w14:paraId="4AD17C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2096</w:t>
      </w:r>
    </w:p>
    <w:p w14:paraId="61AB8B3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2096</w:t>
      </w:r>
    </w:p>
    <w:p w14:paraId="0D08C9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2096</w:t>
      </w:r>
    </w:p>
    <w:p w14:paraId="252310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2096</w:t>
      </w:r>
    </w:p>
    <w:p w14:paraId="4D4335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2096</w:t>
      </w:r>
    </w:p>
    <w:p w14:paraId="2679B69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2096</w:t>
      </w:r>
    </w:p>
    <w:p w14:paraId="265DCC3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2097</w:t>
      </w:r>
    </w:p>
    <w:p w14:paraId="7770374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2097</w:t>
      </w:r>
    </w:p>
    <w:p w14:paraId="27050B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07844D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2098</w:t>
      </w:r>
    </w:p>
    <w:p w14:paraId="79A6B8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0BEECE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63662C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61BA1EB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2099</w:t>
      </w:r>
    </w:p>
    <w:p w14:paraId="3C39B7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2099</w:t>
      </w:r>
    </w:p>
    <w:p w14:paraId="0D54266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2100</w:t>
      </w:r>
    </w:p>
    <w:p w14:paraId="7051E77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2101</w:t>
      </w:r>
    </w:p>
    <w:p w14:paraId="112923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7236A3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2102</w:t>
      </w:r>
    </w:p>
    <w:p w14:paraId="35295E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2102</w:t>
      </w:r>
    </w:p>
    <w:p w14:paraId="0F1C1C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2102</w:t>
      </w:r>
    </w:p>
    <w:p w14:paraId="4476F6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2102</w:t>
      </w:r>
    </w:p>
    <w:p w14:paraId="22DCDE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2102</w:t>
      </w:r>
    </w:p>
    <w:p w14:paraId="0E611F4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2102</w:t>
      </w:r>
    </w:p>
    <w:p w14:paraId="3EFA10A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2103</w:t>
      </w:r>
    </w:p>
    <w:p w14:paraId="1A5DCE6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2103</w:t>
      </w:r>
    </w:p>
    <w:p w14:paraId="1BC429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6.6.2.3G.3.5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4F7127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2104</w:t>
      </w:r>
    </w:p>
    <w:p w14:paraId="42FE3F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2108</w:t>
      </w:r>
    </w:p>
    <w:p w14:paraId="2EC563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2109</w:t>
      </w:r>
    </w:p>
    <w:p w14:paraId="65761D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2109</w:t>
      </w:r>
    </w:p>
    <w:p w14:paraId="7F4462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2109</w:t>
      </w:r>
    </w:p>
    <w:p w14:paraId="7D864A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2109</w:t>
      </w:r>
    </w:p>
    <w:p w14:paraId="23E09F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2109</w:t>
      </w:r>
    </w:p>
    <w:p w14:paraId="7B5745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2110</w:t>
      </w:r>
    </w:p>
    <w:p w14:paraId="5E1D19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2111</w:t>
      </w:r>
    </w:p>
    <w:p w14:paraId="1D6313F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2112</w:t>
      </w:r>
    </w:p>
    <w:p w14:paraId="7D0215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2112</w:t>
      </w:r>
    </w:p>
    <w:p w14:paraId="5407FA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2112</w:t>
      </w:r>
    </w:p>
    <w:p w14:paraId="5127A5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2112</w:t>
      </w:r>
    </w:p>
    <w:p w14:paraId="78F84D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2113</w:t>
      </w:r>
    </w:p>
    <w:p w14:paraId="68D20E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2114</w:t>
      </w:r>
    </w:p>
    <w:p w14:paraId="5D7F84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</w:t>
      </w:r>
      <w:r w:rsidRPr="00CC25D0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2115</w:t>
      </w:r>
    </w:p>
    <w:p w14:paraId="7FFC79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2115</w:t>
      </w:r>
    </w:p>
    <w:p w14:paraId="13BB93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2116</w:t>
      </w:r>
    </w:p>
    <w:p w14:paraId="1E25CB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2120</w:t>
      </w:r>
    </w:p>
    <w:p w14:paraId="2B056B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2133</w:t>
      </w:r>
    </w:p>
    <w:p w14:paraId="09E69C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2135</w:t>
      </w:r>
    </w:p>
    <w:p w14:paraId="6F2091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2135</w:t>
      </w:r>
    </w:p>
    <w:p w14:paraId="4F8989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2135</w:t>
      </w:r>
    </w:p>
    <w:p w14:paraId="6A6744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2135</w:t>
      </w:r>
    </w:p>
    <w:p w14:paraId="16B9A1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2135</w:t>
      </w:r>
    </w:p>
    <w:p w14:paraId="6A8228B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2135</w:t>
      </w:r>
    </w:p>
    <w:p w14:paraId="1E61DB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2135</w:t>
      </w:r>
    </w:p>
    <w:p w14:paraId="2B41400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2137</w:t>
      </w:r>
    </w:p>
    <w:p w14:paraId="0141C1C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2137</w:t>
      </w:r>
    </w:p>
    <w:p w14:paraId="52B2DCF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2137</w:t>
      </w:r>
    </w:p>
    <w:p w14:paraId="32D386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2137</w:t>
      </w:r>
    </w:p>
    <w:p w14:paraId="77E1D6A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2137</w:t>
      </w:r>
    </w:p>
    <w:p w14:paraId="2DF506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2138</w:t>
      </w:r>
    </w:p>
    <w:p w14:paraId="2C01BF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2138</w:t>
      </w:r>
    </w:p>
    <w:p w14:paraId="5A2527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2138</w:t>
      </w:r>
    </w:p>
    <w:p w14:paraId="5E60871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2138</w:t>
      </w:r>
    </w:p>
    <w:p w14:paraId="382A5A7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2141</w:t>
      </w:r>
    </w:p>
    <w:p w14:paraId="4BDD3F0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2142</w:t>
      </w:r>
    </w:p>
    <w:p w14:paraId="01C8BB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2142</w:t>
      </w:r>
    </w:p>
    <w:p w14:paraId="0CDE43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2142</w:t>
      </w:r>
    </w:p>
    <w:p w14:paraId="45D5F4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2142</w:t>
      </w:r>
    </w:p>
    <w:p w14:paraId="3C20F1D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2142</w:t>
      </w:r>
    </w:p>
    <w:p w14:paraId="56EB7F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2142</w:t>
      </w:r>
    </w:p>
    <w:p w14:paraId="2384782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2142</w:t>
      </w:r>
    </w:p>
    <w:p w14:paraId="2C01434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2142</w:t>
      </w:r>
    </w:p>
    <w:p w14:paraId="478005D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2143</w:t>
      </w:r>
    </w:p>
    <w:p w14:paraId="156BED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2144</w:t>
      </w:r>
    </w:p>
    <w:p w14:paraId="688DD6B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2144</w:t>
      </w:r>
    </w:p>
    <w:p w14:paraId="2473FC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2144</w:t>
      </w:r>
    </w:p>
    <w:p w14:paraId="10AFA2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2146</w:t>
      </w:r>
    </w:p>
    <w:p w14:paraId="3D0844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2146</w:t>
      </w:r>
    </w:p>
    <w:p w14:paraId="0148A1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2146</w:t>
      </w:r>
    </w:p>
    <w:p w14:paraId="5A5BD8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2146</w:t>
      </w:r>
    </w:p>
    <w:p w14:paraId="108D4C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2218</w:t>
      </w:r>
    </w:p>
    <w:p w14:paraId="17CA9F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2223</w:t>
      </w:r>
    </w:p>
    <w:p w14:paraId="53592D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2228</w:t>
      </w:r>
    </w:p>
    <w:p w14:paraId="1F33C3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2228</w:t>
      </w:r>
    </w:p>
    <w:p w14:paraId="1FD70F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2228</w:t>
      </w:r>
    </w:p>
    <w:p w14:paraId="1870D4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2287</w:t>
      </w:r>
    </w:p>
    <w:p w14:paraId="3B8C93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2290</w:t>
      </w:r>
    </w:p>
    <w:p w14:paraId="1AFC57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2307</w:t>
      </w:r>
    </w:p>
    <w:p w14:paraId="5DA28D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2309</w:t>
      </w:r>
    </w:p>
    <w:p w14:paraId="401243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2312</w:t>
      </w:r>
    </w:p>
    <w:p w14:paraId="17B8DD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2313</w:t>
      </w:r>
    </w:p>
    <w:p w14:paraId="2A049D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2314</w:t>
      </w:r>
    </w:p>
    <w:p w14:paraId="0E2A75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2314</w:t>
      </w:r>
    </w:p>
    <w:p w14:paraId="0DEB37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2314</w:t>
      </w:r>
    </w:p>
    <w:p w14:paraId="13BED3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2326</w:t>
      </w:r>
    </w:p>
    <w:p w14:paraId="1AC850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2373</w:t>
      </w:r>
    </w:p>
    <w:p w14:paraId="11D749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2384</w:t>
      </w:r>
    </w:p>
    <w:p w14:paraId="0B346C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2384</w:t>
      </w:r>
    </w:p>
    <w:p w14:paraId="7538A4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2385</w:t>
      </w:r>
    </w:p>
    <w:p w14:paraId="18F948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2385</w:t>
      </w:r>
    </w:p>
    <w:p w14:paraId="2E6CC8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2385</w:t>
      </w:r>
    </w:p>
    <w:p w14:paraId="1E6453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2401</w:t>
      </w:r>
    </w:p>
    <w:p w14:paraId="09F0ED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2401</w:t>
      </w:r>
    </w:p>
    <w:p w14:paraId="7ACB30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2401</w:t>
      </w:r>
    </w:p>
    <w:p w14:paraId="600527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2401</w:t>
      </w:r>
    </w:p>
    <w:p w14:paraId="40C1FB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2402</w:t>
      </w:r>
    </w:p>
    <w:p w14:paraId="6CDE57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2402</w:t>
      </w:r>
    </w:p>
    <w:p w14:paraId="28CDD7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2415</w:t>
      </w:r>
    </w:p>
    <w:p w14:paraId="7BCE6C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2415</w:t>
      </w:r>
    </w:p>
    <w:p w14:paraId="391802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2415</w:t>
      </w:r>
    </w:p>
    <w:p w14:paraId="6917D1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2418</w:t>
      </w:r>
    </w:p>
    <w:p w14:paraId="51D12B0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2418</w:t>
      </w:r>
    </w:p>
    <w:p w14:paraId="606CB8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2423</w:t>
      </w:r>
    </w:p>
    <w:p w14:paraId="45E2BA9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2424</w:t>
      </w:r>
    </w:p>
    <w:p w14:paraId="261D12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2425</w:t>
      </w:r>
    </w:p>
    <w:p w14:paraId="4462CF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2428</w:t>
      </w:r>
    </w:p>
    <w:p w14:paraId="1DD205E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2429</w:t>
      </w:r>
    </w:p>
    <w:p w14:paraId="1D389B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2429</w:t>
      </w:r>
    </w:p>
    <w:p w14:paraId="1FAA97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2433</w:t>
      </w:r>
    </w:p>
    <w:p w14:paraId="6E8456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2434</w:t>
      </w:r>
    </w:p>
    <w:p w14:paraId="65EFF1F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2434</w:t>
      </w:r>
    </w:p>
    <w:p w14:paraId="41232F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2434</w:t>
      </w:r>
    </w:p>
    <w:p w14:paraId="7DF2A01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2434</w:t>
      </w:r>
    </w:p>
    <w:p w14:paraId="5FF387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2434</w:t>
      </w:r>
    </w:p>
    <w:p w14:paraId="1CA296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2438</w:t>
      </w:r>
    </w:p>
    <w:p w14:paraId="2478DF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2438</w:t>
      </w:r>
    </w:p>
    <w:p w14:paraId="4C2AA7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2439</w:t>
      </w:r>
    </w:p>
    <w:p w14:paraId="1B6D77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</w:t>
      </w:r>
      <w:r w:rsidRPr="00CC25D0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2439</w:t>
      </w:r>
    </w:p>
    <w:p w14:paraId="5190083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2439</w:t>
      </w:r>
    </w:p>
    <w:p w14:paraId="1D97A4A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2439</w:t>
      </w:r>
    </w:p>
    <w:p w14:paraId="5D93AA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2450</w:t>
      </w:r>
    </w:p>
    <w:p w14:paraId="04FB0D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2450</w:t>
      </w:r>
    </w:p>
    <w:p w14:paraId="2E4E03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2450</w:t>
      </w:r>
    </w:p>
    <w:p w14:paraId="01F9CF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2450</w:t>
      </w:r>
    </w:p>
    <w:p w14:paraId="6789F14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2451</w:t>
      </w:r>
    </w:p>
    <w:p w14:paraId="31FA27C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2451</w:t>
      </w:r>
    </w:p>
    <w:p w14:paraId="64D4FF3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2456</w:t>
      </w:r>
    </w:p>
    <w:p w14:paraId="5A4FDF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2457</w:t>
      </w:r>
    </w:p>
    <w:p w14:paraId="454ADC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2457</w:t>
      </w:r>
    </w:p>
    <w:p w14:paraId="63E99B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2457</w:t>
      </w:r>
    </w:p>
    <w:p w14:paraId="1408B5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2457</w:t>
      </w:r>
    </w:p>
    <w:p w14:paraId="2D35EA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2457</w:t>
      </w:r>
    </w:p>
    <w:p w14:paraId="086F3D3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procedures</w:t>
      </w:r>
      <w:r>
        <w:rPr>
          <w:noProof/>
        </w:rPr>
        <w:tab/>
        <w:t>2460</w:t>
      </w:r>
    </w:p>
    <w:p w14:paraId="2E8BB3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2461</w:t>
      </w:r>
    </w:p>
    <w:p w14:paraId="4060FE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2461</w:t>
      </w:r>
    </w:p>
    <w:p w14:paraId="6415E2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6.6.3.3A.3</w:t>
      </w:r>
      <w:r>
        <w:rPr>
          <w:noProof/>
        </w:rPr>
        <w:tab/>
        <w:t>2461</w:t>
      </w:r>
    </w:p>
    <w:p w14:paraId="36A3D0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2461</w:t>
      </w:r>
    </w:p>
    <w:p w14:paraId="457202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2464</w:t>
      </w:r>
    </w:p>
    <w:p w14:paraId="41C3B4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2464</w:t>
      </w:r>
    </w:p>
    <w:p w14:paraId="0BEDD8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2464</w:t>
      </w:r>
    </w:p>
    <w:p w14:paraId="3E984A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2465</w:t>
      </w:r>
    </w:p>
    <w:p w14:paraId="73605F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2466</w:t>
      </w:r>
    </w:p>
    <w:p w14:paraId="532977B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2466</w:t>
      </w:r>
    </w:p>
    <w:p w14:paraId="78E3677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UL-MIMO</w:t>
      </w:r>
      <w:r>
        <w:rPr>
          <w:noProof/>
        </w:rPr>
        <w:tab/>
        <w:t>2466</w:t>
      </w:r>
    </w:p>
    <w:p w14:paraId="47066B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2466</w:t>
      </w:r>
    </w:p>
    <w:p w14:paraId="5C4A50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2466</w:t>
      </w:r>
    </w:p>
    <w:p w14:paraId="2A0000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2466</w:t>
      </w:r>
    </w:p>
    <w:p w14:paraId="5D2D21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2466</w:t>
      </w:r>
    </w:p>
    <w:p w14:paraId="277D66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2466</w:t>
      </w:r>
    </w:p>
    <w:p w14:paraId="10E1D2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2468</w:t>
      </w:r>
    </w:p>
    <w:p w14:paraId="4254B0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2468</w:t>
      </w:r>
    </w:p>
    <w:p w14:paraId="460C5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2468</w:t>
      </w:r>
    </w:p>
    <w:p w14:paraId="633B38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2468</w:t>
      </w:r>
    </w:p>
    <w:p w14:paraId="71E109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2468</w:t>
      </w:r>
    </w:p>
    <w:p w14:paraId="6146E1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2469</w:t>
      </w:r>
    </w:p>
    <w:p w14:paraId="775156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2471</w:t>
      </w:r>
    </w:p>
    <w:p w14:paraId="067075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2475</w:t>
      </w:r>
    </w:p>
    <w:p w14:paraId="235198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2475</w:t>
      </w:r>
    </w:p>
    <w:p w14:paraId="0C4E1B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2475</w:t>
      </w:r>
    </w:p>
    <w:p w14:paraId="2B7CD6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2475</w:t>
      </w:r>
    </w:p>
    <w:p w14:paraId="6F32D9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2475</w:t>
      </w:r>
    </w:p>
    <w:p w14:paraId="0CCE84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2505</w:t>
      </w:r>
    </w:p>
    <w:p w14:paraId="69C2BD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UE category 0</w:t>
      </w:r>
      <w:r>
        <w:rPr>
          <w:noProof/>
        </w:rPr>
        <w:tab/>
        <w:t>2505</w:t>
      </w:r>
    </w:p>
    <w:p w14:paraId="6EEBB2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2505</w:t>
      </w:r>
    </w:p>
    <w:p w14:paraId="632C00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2505</w:t>
      </w:r>
    </w:p>
    <w:p w14:paraId="2A0D3F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2505</w:t>
      </w:r>
    </w:p>
    <w:p w14:paraId="593B08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2505</w:t>
      </w:r>
    </w:p>
    <w:p w14:paraId="48C44B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2505</w:t>
      </w:r>
    </w:p>
    <w:p w14:paraId="2D9779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2506</w:t>
      </w:r>
    </w:p>
    <w:p w14:paraId="272E13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2507</w:t>
      </w:r>
    </w:p>
    <w:p w14:paraId="2DBA85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2507</w:t>
      </w:r>
    </w:p>
    <w:p w14:paraId="67B28D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2507</w:t>
      </w:r>
    </w:p>
    <w:p w14:paraId="47F9C4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2507</w:t>
      </w:r>
    </w:p>
    <w:p w14:paraId="53E90C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2535</w:t>
      </w:r>
    </w:p>
    <w:p w14:paraId="2E8EB6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2538</w:t>
      </w:r>
    </w:p>
    <w:p w14:paraId="33F72F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2539</w:t>
      </w:r>
    </w:p>
    <w:p w14:paraId="2CDCBB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2539</w:t>
      </w:r>
    </w:p>
    <w:p w14:paraId="2B04F8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2539</w:t>
      </w:r>
    </w:p>
    <w:p w14:paraId="78D043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2540</w:t>
      </w:r>
    </w:p>
    <w:p w14:paraId="68BD0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2540</w:t>
      </w:r>
    </w:p>
    <w:p w14:paraId="37ABBE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2541</w:t>
      </w:r>
    </w:p>
    <w:p w14:paraId="52C21A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UE category M1</w:t>
      </w:r>
      <w:r>
        <w:rPr>
          <w:noProof/>
        </w:rPr>
        <w:tab/>
        <w:t>2542</w:t>
      </w:r>
    </w:p>
    <w:p w14:paraId="7B7BB9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2542</w:t>
      </w:r>
    </w:p>
    <w:p w14:paraId="5497E6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2542</w:t>
      </w:r>
    </w:p>
    <w:p w14:paraId="6284DB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2542</w:t>
      </w:r>
    </w:p>
    <w:p w14:paraId="1DEBD0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2542</w:t>
      </w:r>
    </w:p>
    <w:p w14:paraId="7AA098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2542</w:t>
      </w:r>
    </w:p>
    <w:p w14:paraId="7E1814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2544</w:t>
      </w:r>
    </w:p>
    <w:p w14:paraId="7CE26E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2544</w:t>
      </w:r>
    </w:p>
    <w:p w14:paraId="15C5BF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5E47F0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08E2DD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2544</w:t>
      </w:r>
    </w:p>
    <w:p w14:paraId="024936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2587</w:t>
      </w:r>
    </w:p>
    <w:p w14:paraId="4DCB99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2591</w:t>
      </w:r>
    </w:p>
    <w:p w14:paraId="16D63B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2593</w:t>
      </w:r>
    </w:p>
    <w:p w14:paraId="33A96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2593</w:t>
      </w:r>
    </w:p>
    <w:p w14:paraId="042731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2593</w:t>
      </w:r>
    </w:p>
    <w:p w14:paraId="6E93C8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2593</w:t>
      </w:r>
    </w:p>
    <w:p w14:paraId="368C35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6.6.3EA.3.4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2597</w:t>
      </w:r>
    </w:p>
    <w:p w14:paraId="3BF4CE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2610</w:t>
      </w:r>
    </w:p>
    <w:p w14:paraId="39B5E4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UE category 1bis</w:t>
      </w:r>
      <w:r>
        <w:rPr>
          <w:noProof/>
        </w:rPr>
        <w:tab/>
        <w:t>2611</w:t>
      </w:r>
    </w:p>
    <w:p w14:paraId="120FCB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2611</w:t>
      </w:r>
    </w:p>
    <w:p w14:paraId="02F43D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2611</w:t>
      </w:r>
    </w:p>
    <w:p w14:paraId="6EE436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2611</w:t>
      </w:r>
    </w:p>
    <w:p w14:paraId="441B86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2611</w:t>
      </w:r>
    </w:p>
    <w:p w14:paraId="6EF37A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2611</w:t>
      </w:r>
    </w:p>
    <w:p w14:paraId="0DAA3E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2612</w:t>
      </w:r>
    </w:p>
    <w:p w14:paraId="572B3E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2612</w:t>
      </w:r>
    </w:p>
    <w:p w14:paraId="310FB4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2612</w:t>
      </w:r>
    </w:p>
    <w:p w14:paraId="429274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2612</w:t>
      </w:r>
    </w:p>
    <w:p w14:paraId="07796E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2612</w:t>
      </w:r>
    </w:p>
    <w:p w14:paraId="58A08F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2612</w:t>
      </w:r>
    </w:p>
    <w:p w14:paraId="22B2C2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2613</w:t>
      </w:r>
    </w:p>
    <w:p w14:paraId="3EE3EA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2613</w:t>
      </w:r>
    </w:p>
    <w:p w14:paraId="48B28C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2613</w:t>
      </w:r>
    </w:p>
    <w:p w14:paraId="04B33A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2613</w:t>
      </w:r>
    </w:p>
    <w:p w14:paraId="6AE62B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2613</w:t>
      </w:r>
    </w:p>
    <w:p w14:paraId="1B18A6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2613</w:t>
      </w:r>
    </w:p>
    <w:p w14:paraId="1BA55D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2613</w:t>
      </w:r>
    </w:p>
    <w:p w14:paraId="320617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emission for UE category M2</w:t>
      </w:r>
      <w:r>
        <w:rPr>
          <w:noProof/>
        </w:rPr>
        <w:tab/>
        <w:t>2618</w:t>
      </w:r>
    </w:p>
    <w:p w14:paraId="2ED08D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2618</w:t>
      </w:r>
    </w:p>
    <w:p w14:paraId="11C4EC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2618</w:t>
      </w:r>
    </w:p>
    <w:p w14:paraId="4AAD61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2618</w:t>
      </w:r>
    </w:p>
    <w:p w14:paraId="787561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2618</w:t>
      </w:r>
    </w:p>
    <w:p w14:paraId="4A388B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2618</w:t>
      </w:r>
    </w:p>
    <w:p w14:paraId="763EC9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2620</w:t>
      </w:r>
    </w:p>
    <w:p w14:paraId="61D49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2620</w:t>
      </w:r>
    </w:p>
    <w:p w14:paraId="34A558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2620</w:t>
      </w:r>
    </w:p>
    <w:p w14:paraId="462F69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2620</w:t>
      </w:r>
    </w:p>
    <w:p w14:paraId="23EA57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2621</w:t>
      </w:r>
    </w:p>
    <w:p w14:paraId="7026CC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2661</w:t>
      </w:r>
    </w:p>
    <w:p w14:paraId="1B934B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2664</w:t>
      </w:r>
    </w:p>
    <w:p w14:paraId="7CC9E0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2668</w:t>
      </w:r>
    </w:p>
    <w:p w14:paraId="67AD7D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CC25D0">
        <w:rPr>
          <w:rFonts w:eastAsia="SimSun"/>
          <w:noProof/>
        </w:rPr>
        <w:t xml:space="preserve"> for category NB1 and NB2</w:t>
      </w:r>
      <w:r>
        <w:rPr>
          <w:noProof/>
        </w:rPr>
        <w:tab/>
        <w:t>2673</w:t>
      </w:r>
    </w:p>
    <w:p w14:paraId="05A328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2673</w:t>
      </w:r>
    </w:p>
    <w:p w14:paraId="5F50BD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2674</w:t>
      </w:r>
    </w:p>
    <w:p w14:paraId="378C1E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2675</w:t>
      </w:r>
    </w:p>
    <w:p w14:paraId="156EA3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2675</w:t>
      </w:r>
    </w:p>
    <w:p w14:paraId="508BE8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2726</w:t>
      </w:r>
    </w:p>
    <w:p w14:paraId="225C4B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2728</w:t>
      </w:r>
    </w:p>
    <w:p w14:paraId="49D428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2730</w:t>
      </w:r>
    </w:p>
    <w:p w14:paraId="6B141F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2730</w:t>
      </w:r>
    </w:p>
    <w:p w14:paraId="7E12F7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2730</w:t>
      </w:r>
    </w:p>
    <w:p w14:paraId="38B068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2730</w:t>
      </w:r>
    </w:p>
    <w:p w14:paraId="62A1A1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2730</w:t>
      </w:r>
    </w:p>
    <w:p w14:paraId="6DC7A3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2730</w:t>
      </w:r>
    </w:p>
    <w:p w14:paraId="1EC8566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2730</w:t>
      </w:r>
    </w:p>
    <w:p w14:paraId="06A6F4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2731</w:t>
      </w:r>
    </w:p>
    <w:p w14:paraId="4DF4FE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2731</w:t>
      </w:r>
    </w:p>
    <w:p w14:paraId="4ACFEC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2733</w:t>
      </w:r>
    </w:p>
    <w:p w14:paraId="25A5C2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2733</w:t>
      </w:r>
    </w:p>
    <w:p w14:paraId="6312AF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2733</w:t>
      </w:r>
    </w:p>
    <w:p w14:paraId="5EE7DE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2734</w:t>
      </w:r>
    </w:p>
    <w:p w14:paraId="00562E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2734</w:t>
      </w:r>
    </w:p>
    <w:p w14:paraId="054858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2738</w:t>
      </w:r>
    </w:p>
    <w:p w14:paraId="437F55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2738</w:t>
      </w:r>
    </w:p>
    <w:p w14:paraId="070381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2739</w:t>
      </w:r>
    </w:p>
    <w:p w14:paraId="2C8CA2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2740</w:t>
      </w:r>
    </w:p>
    <w:p w14:paraId="2A32E6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6.6.3G.1_1.5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2740</w:t>
      </w:r>
    </w:p>
    <w:p w14:paraId="7DC1CB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2741</w:t>
      </w:r>
    </w:p>
    <w:p w14:paraId="0EB2DD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2741</w:t>
      </w:r>
    </w:p>
    <w:p w14:paraId="7ED7BE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2741</w:t>
      </w:r>
    </w:p>
    <w:p w14:paraId="35AC63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2741</w:t>
      </w:r>
    </w:p>
    <w:p w14:paraId="317B4C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2741</w:t>
      </w:r>
    </w:p>
    <w:p w14:paraId="62406FC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Initial conditions</w:t>
      </w:r>
      <w:r>
        <w:rPr>
          <w:noProof/>
        </w:rPr>
        <w:tab/>
        <w:t>2741</w:t>
      </w:r>
    </w:p>
    <w:p w14:paraId="5D0D40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procedure</w:t>
      </w:r>
      <w:r>
        <w:rPr>
          <w:noProof/>
        </w:rPr>
        <w:tab/>
        <w:t>2745</w:t>
      </w:r>
    </w:p>
    <w:p w14:paraId="605DDD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Message contents</w:t>
      </w:r>
      <w:r>
        <w:rPr>
          <w:noProof/>
        </w:rPr>
        <w:tab/>
        <w:t>2745</w:t>
      </w:r>
    </w:p>
    <w:p w14:paraId="0BF52D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6.6.3G.2.5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2745</w:t>
      </w:r>
    </w:p>
    <w:p w14:paraId="57EE1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2749</w:t>
      </w:r>
    </w:p>
    <w:p w14:paraId="63EFD5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2749</w:t>
      </w:r>
    </w:p>
    <w:p w14:paraId="02CB7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2749</w:t>
      </w:r>
    </w:p>
    <w:p w14:paraId="523F98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2749</w:t>
      </w:r>
    </w:p>
    <w:p w14:paraId="6CC39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2752</w:t>
      </w:r>
    </w:p>
    <w:p w14:paraId="258F5C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2752</w:t>
      </w:r>
    </w:p>
    <w:p w14:paraId="07E5444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2755</w:t>
      </w:r>
    </w:p>
    <w:p w14:paraId="0179498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2755</w:t>
      </w:r>
    </w:p>
    <w:p w14:paraId="2506DC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2755</w:t>
      </w:r>
    </w:p>
    <w:p w14:paraId="133D12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2758</w:t>
      </w:r>
    </w:p>
    <w:p w14:paraId="28EFBF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2758</w:t>
      </w:r>
    </w:p>
    <w:p w14:paraId="10A39C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2758</w:t>
      </w:r>
    </w:p>
    <w:p w14:paraId="6FC3BD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2759</w:t>
      </w:r>
    </w:p>
    <w:p w14:paraId="434409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2759</w:t>
      </w:r>
    </w:p>
    <w:p w14:paraId="242BDB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2759</w:t>
      </w:r>
    </w:p>
    <w:p w14:paraId="418A92E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2759</w:t>
      </w:r>
    </w:p>
    <w:p w14:paraId="7C31F9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2760</w:t>
      </w:r>
    </w:p>
    <w:p w14:paraId="242DAD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2760</w:t>
      </w:r>
    </w:p>
    <w:p w14:paraId="07542F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2762</w:t>
      </w:r>
    </w:p>
    <w:p w14:paraId="43B9A2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2762</w:t>
      </w:r>
    </w:p>
    <w:p w14:paraId="43939E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2762</w:t>
      </w:r>
    </w:p>
    <w:p w14:paraId="114078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2762</w:t>
      </w:r>
    </w:p>
    <w:p w14:paraId="7161E9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2762</w:t>
      </w:r>
    </w:p>
    <w:p w14:paraId="543C2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2763</w:t>
      </w:r>
    </w:p>
    <w:p w14:paraId="220040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2763</w:t>
      </w:r>
    </w:p>
    <w:p w14:paraId="7EBD16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2764</w:t>
      </w:r>
    </w:p>
    <w:p w14:paraId="37221D9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2764</w:t>
      </w:r>
    </w:p>
    <w:p w14:paraId="32D5B1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2764</w:t>
      </w:r>
    </w:p>
    <w:p w14:paraId="4AF8E3D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2764</w:t>
      </w:r>
    </w:p>
    <w:p w14:paraId="494A0A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2764</w:t>
      </w:r>
    </w:p>
    <w:p w14:paraId="38731EA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2764</w:t>
      </w:r>
    </w:p>
    <w:p w14:paraId="336AD86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2764</w:t>
      </w:r>
    </w:p>
    <w:p w14:paraId="24FC15E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2765</w:t>
      </w:r>
    </w:p>
    <w:p w14:paraId="75E0DA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2765</w:t>
      </w:r>
    </w:p>
    <w:p w14:paraId="4E2807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2765</w:t>
      </w:r>
    </w:p>
    <w:p w14:paraId="70BE12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2766</w:t>
      </w:r>
    </w:p>
    <w:p w14:paraId="46D15E6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2766</w:t>
      </w:r>
    </w:p>
    <w:p w14:paraId="692074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2766</w:t>
      </w:r>
    </w:p>
    <w:p w14:paraId="1D0F46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6E14153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2767</w:t>
      </w:r>
    </w:p>
    <w:p w14:paraId="137E39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2767</w:t>
      </w:r>
    </w:p>
    <w:p w14:paraId="6C715D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2767</w:t>
      </w:r>
    </w:p>
    <w:p w14:paraId="5423EF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2767</w:t>
      </w:r>
    </w:p>
    <w:p w14:paraId="01A89F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2767</w:t>
      </w:r>
    </w:p>
    <w:p w14:paraId="3CF617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2767</w:t>
      </w:r>
    </w:p>
    <w:p w14:paraId="480211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2768</w:t>
      </w:r>
    </w:p>
    <w:p w14:paraId="12591A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2769</w:t>
      </w:r>
    </w:p>
    <w:p w14:paraId="7F4EFB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2769</w:t>
      </w:r>
    </w:p>
    <w:p w14:paraId="1408E5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2769</w:t>
      </w:r>
    </w:p>
    <w:p w14:paraId="3448A6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2769</w:t>
      </w:r>
    </w:p>
    <w:p w14:paraId="6237AA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2770</w:t>
      </w:r>
    </w:p>
    <w:p w14:paraId="0C9CC3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2770</w:t>
      </w:r>
    </w:p>
    <w:p w14:paraId="7511B9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2770</w:t>
      </w:r>
    </w:p>
    <w:p w14:paraId="440C8F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2770</w:t>
      </w:r>
    </w:p>
    <w:p w14:paraId="30DE1B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2771</w:t>
      </w:r>
    </w:p>
    <w:p w14:paraId="53E308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2772</w:t>
      </w:r>
    </w:p>
    <w:p w14:paraId="47C06A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2772</w:t>
      </w:r>
    </w:p>
    <w:p w14:paraId="3BBBBB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6.7A.3</w:t>
      </w:r>
      <w:r>
        <w:rPr>
          <w:noProof/>
        </w:rPr>
        <w:tab/>
        <w:t>2773</w:t>
      </w:r>
    </w:p>
    <w:p w14:paraId="2C0C9D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2773</w:t>
      </w:r>
    </w:p>
    <w:p w14:paraId="7B0DFF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2773</w:t>
      </w:r>
    </w:p>
    <w:p w14:paraId="6316CA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2773</w:t>
      </w:r>
    </w:p>
    <w:p w14:paraId="7C5D6F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2773</w:t>
      </w:r>
    </w:p>
    <w:p w14:paraId="2798EE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2773</w:t>
      </w:r>
    </w:p>
    <w:p w14:paraId="31115B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2773</w:t>
      </w:r>
    </w:p>
    <w:p w14:paraId="01EFF9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2775</w:t>
      </w:r>
    </w:p>
    <w:p w14:paraId="6E4709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2776</w:t>
      </w:r>
    </w:p>
    <w:p w14:paraId="3648E4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2776</w:t>
      </w:r>
    </w:p>
    <w:p w14:paraId="25765E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2777</w:t>
      </w:r>
    </w:p>
    <w:p w14:paraId="4922B86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2780</w:t>
      </w:r>
    </w:p>
    <w:p w14:paraId="540919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2780</w:t>
      </w:r>
    </w:p>
    <w:p w14:paraId="7C1180D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2780</w:t>
      </w:r>
    </w:p>
    <w:p w14:paraId="4689E3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2780</w:t>
      </w:r>
    </w:p>
    <w:p w14:paraId="32F1FBA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2780</w:t>
      </w:r>
    </w:p>
    <w:p w14:paraId="085058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2780</w:t>
      </w:r>
    </w:p>
    <w:p w14:paraId="0D6DE1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2781</w:t>
      </w:r>
    </w:p>
    <w:p w14:paraId="4B68A6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08D7CFA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2782</w:t>
      </w:r>
    </w:p>
    <w:p w14:paraId="5A45E4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2782</w:t>
      </w:r>
    </w:p>
    <w:p w14:paraId="464BA5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2782</w:t>
      </w:r>
    </w:p>
    <w:p w14:paraId="5F2303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2782</w:t>
      </w:r>
    </w:p>
    <w:p w14:paraId="5D3CDC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2782</w:t>
      </w:r>
    </w:p>
    <w:p w14:paraId="02EF01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2782</w:t>
      </w:r>
    </w:p>
    <w:p w14:paraId="26100C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2782</w:t>
      </w:r>
    </w:p>
    <w:p w14:paraId="50BF6E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2782</w:t>
      </w:r>
    </w:p>
    <w:p w14:paraId="5AF267B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2782</w:t>
      </w:r>
    </w:p>
    <w:p w14:paraId="2082FB7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2783</w:t>
      </w:r>
    </w:p>
    <w:p w14:paraId="5BF56EA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2783</w:t>
      </w:r>
    </w:p>
    <w:p w14:paraId="71A2CA8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2783</w:t>
      </w:r>
    </w:p>
    <w:p w14:paraId="0D401F9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2783</w:t>
      </w:r>
    </w:p>
    <w:p w14:paraId="7008C49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2784</w:t>
      </w:r>
    </w:p>
    <w:p w14:paraId="1B6A9B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2784</w:t>
      </w:r>
    </w:p>
    <w:p w14:paraId="63D9F5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2784</w:t>
      </w:r>
    </w:p>
    <w:p w14:paraId="3BB492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2785</w:t>
      </w:r>
    </w:p>
    <w:p w14:paraId="196404C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2785</w:t>
      </w:r>
    </w:p>
    <w:p w14:paraId="2D16F69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2785</w:t>
      </w:r>
    </w:p>
    <w:p w14:paraId="64FEEB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2785</w:t>
      </w:r>
    </w:p>
    <w:p w14:paraId="22A055B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2785</w:t>
      </w:r>
    </w:p>
    <w:p w14:paraId="7C0657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2785</w:t>
      </w:r>
    </w:p>
    <w:p w14:paraId="1A477A2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2785</w:t>
      </w:r>
    </w:p>
    <w:p w14:paraId="4326D7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2785</w:t>
      </w:r>
    </w:p>
    <w:p w14:paraId="441326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2786</w:t>
      </w:r>
    </w:p>
    <w:p w14:paraId="2DADF8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2786</w:t>
      </w:r>
    </w:p>
    <w:p w14:paraId="06251A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2786</w:t>
      </w:r>
    </w:p>
    <w:p w14:paraId="587B716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2786</w:t>
      </w:r>
    </w:p>
    <w:p w14:paraId="12BB1B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2786</w:t>
      </w:r>
    </w:p>
    <w:p w14:paraId="2F16BF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2786</w:t>
      </w:r>
    </w:p>
    <w:p w14:paraId="16B9470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2786</w:t>
      </w:r>
    </w:p>
    <w:p w14:paraId="5CE6C05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2787</w:t>
      </w:r>
    </w:p>
    <w:p w14:paraId="1B6EB4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2787</w:t>
      </w:r>
    </w:p>
    <w:p w14:paraId="010BE6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2788</w:t>
      </w:r>
    </w:p>
    <w:p w14:paraId="40A7EB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2788</w:t>
      </w:r>
    </w:p>
    <w:p w14:paraId="04F1CF8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2788</w:t>
      </w:r>
    </w:p>
    <w:p w14:paraId="4BB2757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2788</w:t>
      </w:r>
    </w:p>
    <w:p w14:paraId="1851E5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2789</w:t>
      </w:r>
    </w:p>
    <w:p w14:paraId="18EE5A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2789</w:t>
      </w:r>
    </w:p>
    <w:p w14:paraId="0B0C79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2790</w:t>
      </w:r>
    </w:p>
    <w:p w14:paraId="78A398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2790</w:t>
      </w:r>
    </w:p>
    <w:p w14:paraId="370D97F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2790</w:t>
      </w:r>
    </w:p>
    <w:p w14:paraId="1F8AFBC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2791</w:t>
      </w:r>
    </w:p>
    <w:p w14:paraId="31E8D09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2791</w:t>
      </w:r>
    </w:p>
    <w:p w14:paraId="4B97E5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2791</w:t>
      </w:r>
    </w:p>
    <w:p w14:paraId="1D3A67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2791</w:t>
      </w:r>
    </w:p>
    <w:p w14:paraId="64A0B2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2791</w:t>
      </w:r>
    </w:p>
    <w:p w14:paraId="03DA6F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2791</w:t>
      </w:r>
    </w:p>
    <w:p w14:paraId="6E0529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2791</w:t>
      </w:r>
    </w:p>
    <w:p w14:paraId="570D29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2792</w:t>
      </w:r>
    </w:p>
    <w:p w14:paraId="2EF0F5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2792</w:t>
      </w:r>
    </w:p>
    <w:p w14:paraId="6D0F55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2792</w:t>
      </w:r>
    </w:p>
    <w:p w14:paraId="00606D3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2793</w:t>
      </w:r>
    </w:p>
    <w:p w14:paraId="0E4BBF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2793</w:t>
      </w:r>
    </w:p>
    <w:p w14:paraId="0AEBA7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2793</w:t>
      </w:r>
    </w:p>
    <w:p w14:paraId="0D8A0B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2793</w:t>
      </w:r>
    </w:p>
    <w:p w14:paraId="03F5AA1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2793</w:t>
      </w:r>
    </w:p>
    <w:p w14:paraId="028AA5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2793</w:t>
      </w:r>
    </w:p>
    <w:p w14:paraId="1BF362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2794</w:t>
      </w:r>
    </w:p>
    <w:p w14:paraId="6326EA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2795</w:t>
      </w:r>
    </w:p>
    <w:p w14:paraId="6707F9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800C16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2795</w:t>
      </w:r>
    </w:p>
    <w:p w14:paraId="10074D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2795</w:t>
      </w:r>
    </w:p>
    <w:p w14:paraId="0337E8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applicability.</w:t>
      </w:r>
      <w:r>
        <w:rPr>
          <w:noProof/>
        </w:rPr>
        <w:tab/>
        <w:t>2795</w:t>
      </w:r>
    </w:p>
    <w:p w14:paraId="12D016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2795</w:t>
      </w:r>
    </w:p>
    <w:p w14:paraId="53F333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2795</w:t>
      </w:r>
    </w:p>
    <w:p w14:paraId="3404FB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2795</w:t>
      </w:r>
    </w:p>
    <w:p w14:paraId="3E2A88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2796</w:t>
      </w:r>
    </w:p>
    <w:p w14:paraId="00D1DE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2796</w:t>
      </w:r>
    </w:p>
    <w:p w14:paraId="0E52C3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2797</w:t>
      </w:r>
    </w:p>
    <w:p w14:paraId="1814738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</w:t>
      </w:r>
      <w:r>
        <w:rPr>
          <w:noProof/>
        </w:rPr>
        <w:tab/>
        <w:t>2797</w:t>
      </w:r>
    </w:p>
    <w:p w14:paraId="63A1AD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2797</w:t>
      </w:r>
    </w:p>
    <w:p w14:paraId="4C95247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2797</w:t>
      </w:r>
    </w:p>
    <w:p w14:paraId="10A4D7F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2797</w:t>
      </w:r>
    </w:p>
    <w:p w14:paraId="1EFE572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2797</w:t>
      </w:r>
    </w:p>
    <w:p w14:paraId="1E61678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2797</w:t>
      </w:r>
    </w:p>
    <w:p w14:paraId="19CC838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2797</w:t>
      </w:r>
    </w:p>
    <w:p w14:paraId="55DE865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2798</w:t>
      </w:r>
    </w:p>
    <w:p w14:paraId="54D4AF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2798</w:t>
      </w:r>
    </w:p>
    <w:p w14:paraId="7E6020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2798</w:t>
      </w:r>
    </w:p>
    <w:p w14:paraId="48BC31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2798</w:t>
      </w:r>
    </w:p>
    <w:p w14:paraId="76C1146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6838FCF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2800</w:t>
      </w:r>
    </w:p>
    <w:p w14:paraId="6D4DCD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2800</w:t>
      </w:r>
    </w:p>
    <w:p w14:paraId="5CE3AA6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Diversity characteristics</w:t>
      </w:r>
      <w:r>
        <w:rPr>
          <w:noProof/>
        </w:rPr>
        <w:tab/>
        <w:t>2811</w:t>
      </w:r>
    </w:p>
    <w:p w14:paraId="250D802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>
        <w:rPr>
          <w:noProof/>
        </w:rPr>
        <w:tab/>
        <w:t>2811</w:t>
      </w:r>
    </w:p>
    <w:p w14:paraId="11F9EA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2811</w:t>
      </w:r>
    </w:p>
    <w:p w14:paraId="3BB5632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2811</w:t>
      </w:r>
    </w:p>
    <w:p w14:paraId="38A8C03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2811</w:t>
      </w:r>
    </w:p>
    <w:p w14:paraId="3CE2753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2846</w:t>
      </w:r>
    </w:p>
    <w:p w14:paraId="56B78F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2846</w:t>
      </w:r>
    </w:p>
    <w:p w14:paraId="5AFBB2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2847</w:t>
      </w:r>
    </w:p>
    <w:p w14:paraId="050137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2847</w:t>
      </w:r>
    </w:p>
    <w:p w14:paraId="1AC8DD8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2850</w:t>
      </w:r>
    </w:p>
    <w:p w14:paraId="26E8098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2856</w:t>
      </w:r>
    </w:p>
    <w:p w14:paraId="2EC2F07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2856</w:t>
      </w:r>
    </w:p>
    <w:p w14:paraId="0790C0D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2856</w:t>
      </w:r>
    </w:p>
    <w:p w14:paraId="5742618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2856</w:t>
      </w:r>
    </w:p>
    <w:p w14:paraId="28A544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2856</w:t>
      </w:r>
    </w:p>
    <w:p w14:paraId="674499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2856</w:t>
      </w:r>
    </w:p>
    <w:p w14:paraId="4DD075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2857</w:t>
      </w:r>
    </w:p>
    <w:p w14:paraId="512C25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2857</w:t>
      </w:r>
    </w:p>
    <w:p w14:paraId="25B2026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2858</w:t>
      </w:r>
    </w:p>
    <w:p w14:paraId="3912413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</w:t>
      </w:r>
      <w:r w:rsidRPr="00CC25D0">
        <w:rPr>
          <w:rFonts w:eastAsia="MS Mincho"/>
          <w:noProof/>
        </w:rPr>
        <w:t xml:space="preserve"> for CA</w:t>
      </w:r>
      <w:r>
        <w:rPr>
          <w:noProof/>
        </w:rPr>
        <w:tab/>
        <w:t>2858</w:t>
      </w:r>
    </w:p>
    <w:p w14:paraId="0C5BDB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2858</w:t>
      </w:r>
    </w:p>
    <w:p w14:paraId="3B0484E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2949</w:t>
      </w:r>
    </w:p>
    <w:p w14:paraId="376A6E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2949</w:t>
      </w:r>
    </w:p>
    <w:p w14:paraId="092697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2950</w:t>
      </w:r>
    </w:p>
    <w:p w14:paraId="289D89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2950</w:t>
      </w:r>
    </w:p>
    <w:p w14:paraId="3EADE9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2950</w:t>
      </w:r>
    </w:p>
    <w:p w14:paraId="30E950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2950</w:t>
      </w:r>
    </w:p>
    <w:p w14:paraId="01D498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2952</w:t>
      </w:r>
    </w:p>
    <w:p w14:paraId="53ED64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2952</w:t>
      </w:r>
    </w:p>
    <w:p w14:paraId="5538C9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2953</w:t>
      </w:r>
    </w:p>
    <w:p w14:paraId="7E83F5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2955</w:t>
      </w:r>
    </w:p>
    <w:p w14:paraId="276149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2955</w:t>
      </w:r>
    </w:p>
    <w:p w14:paraId="5A4382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2955</w:t>
      </w:r>
    </w:p>
    <w:p w14:paraId="6AE2EA3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2955</w:t>
      </w:r>
    </w:p>
    <w:p w14:paraId="1E4071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2955</w:t>
      </w:r>
    </w:p>
    <w:p w14:paraId="294308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2955</w:t>
      </w:r>
    </w:p>
    <w:p w14:paraId="0BA009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2956</w:t>
      </w:r>
    </w:p>
    <w:p w14:paraId="158B83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2957</w:t>
      </w:r>
    </w:p>
    <w:p w14:paraId="242E21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2957</w:t>
      </w:r>
    </w:p>
    <w:p w14:paraId="18CBA8B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2959</w:t>
      </w:r>
    </w:p>
    <w:p w14:paraId="5813A4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2959</w:t>
      </w:r>
    </w:p>
    <w:p w14:paraId="04A476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2959</w:t>
      </w:r>
    </w:p>
    <w:p w14:paraId="345486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2959</w:t>
      </w:r>
    </w:p>
    <w:p w14:paraId="29BFD85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2959</w:t>
      </w:r>
    </w:p>
    <w:p w14:paraId="3FDB69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2959</w:t>
      </w:r>
    </w:p>
    <w:p w14:paraId="5F6F3D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2976</w:t>
      </w:r>
    </w:p>
    <w:p w14:paraId="499CB0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2976</w:t>
      </w:r>
    </w:p>
    <w:p w14:paraId="1B344B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2977</w:t>
      </w:r>
    </w:p>
    <w:p w14:paraId="4033D5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2990</w:t>
      </w:r>
    </w:p>
    <w:p w14:paraId="1F92BA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2990</w:t>
      </w:r>
    </w:p>
    <w:p w14:paraId="5B1773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2990</w:t>
      </w:r>
    </w:p>
    <w:p w14:paraId="2DB986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2991</w:t>
      </w:r>
    </w:p>
    <w:p w14:paraId="415F1E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2991</w:t>
      </w:r>
    </w:p>
    <w:p w14:paraId="7931A1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2991</w:t>
      </w:r>
    </w:p>
    <w:p w14:paraId="0001B8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2995</w:t>
      </w:r>
    </w:p>
    <w:p w14:paraId="5D19A9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2995</w:t>
      </w:r>
    </w:p>
    <w:p w14:paraId="3C9956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2996</w:t>
      </w:r>
    </w:p>
    <w:p w14:paraId="619CF1D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2999</w:t>
      </w:r>
    </w:p>
    <w:p w14:paraId="5CF5D9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3000</w:t>
      </w:r>
    </w:p>
    <w:p w14:paraId="5EB48F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3000</w:t>
      </w:r>
    </w:p>
    <w:p w14:paraId="4FFA26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3000</w:t>
      </w:r>
    </w:p>
    <w:p w14:paraId="4AA171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3000</w:t>
      </w:r>
    </w:p>
    <w:p w14:paraId="2E7ADB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3000</w:t>
      </w:r>
    </w:p>
    <w:p w14:paraId="3A4F77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3061</w:t>
      </w:r>
    </w:p>
    <w:p w14:paraId="159917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3062</w:t>
      </w:r>
    </w:p>
    <w:p w14:paraId="2D2D61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3062</w:t>
      </w:r>
    </w:p>
    <w:p w14:paraId="41021A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3096</w:t>
      </w:r>
    </w:p>
    <w:p w14:paraId="08B8F6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3096</w:t>
      </w:r>
    </w:p>
    <w:p w14:paraId="3AD5CB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3096</w:t>
      </w:r>
    </w:p>
    <w:p w14:paraId="36FDB9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3096</w:t>
      </w:r>
    </w:p>
    <w:p w14:paraId="3ED205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3096</w:t>
      </w:r>
    </w:p>
    <w:p w14:paraId="1A3A06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3096</w:t>
      </w:r>
    </w:p>
    <w:p w14:paraId="3F0EA5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3100</w:t>
      </w:r>
    </w:p>
    <w:p w14:paraId="2FDFFC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3100</w:t>
      </w:r>
    </w:p>
    <w:p w14:paraId="3EED883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3100</w:t>
      </w:r>
    </w:p>
    <w:p w14:paraId="398E5F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3103</w:t>
      </w:r>
    </w:p>
    <w:p w14:paraId="25E9BE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3103</w:t>
      </w:r>
    </w:p>
    <w:p w14:paraId="135109D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3103</w:t>
      </w:r>
    </w:p>
    <w:p w14:paraId="26F24D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3103</w:t>
      </w:r>
    </w:p>
    <w:p w14:paraId="38A15D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3103</w:t>
      </w:r>
    </w:p>
    <w:p w14:paraId="217F09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3103</w:t>
      </w:r>
    </w:p>
    <w:p w14:paraId="21A490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3104</w:t>
      </w:r>
    </w:p>
    <w:p w14:paraId="415930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3104</w:t>
      </w:r>
    </w:p>
    <w:p w14:paraId="15B080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3104</w:t>
      </w:r>
    </w:p>
    <w:p w14:paraId="2F2D836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7.3A.8</w:t>
      </w:r>
      <w:r>
        <w:rPr>
          <w:noProof/>
        </w:rPr>
        <w:tab/>
        <w:t>3105</w:t>
      </w:r>
    </w:p>
    <w:p w14:paraId="001723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3106</w:t>
      </w:r>
    </w:p>
    <w:p w14:paraId="12B2C1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3106</w:t>
      </w:r>
    </w:p>
    <w:p w14:paraId="6EC58E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3106</w:t>
      </w:r>
    </w:p>
    <w:p w14:paraId="2C05A0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3106</w:t>
      </w:r>
    </w:p>
    <w:p w14:paraId="6ED8C6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3106</w:t>
      </w:r>
    </w:p>
    <w:p w14:paraId="0D3FDD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3106</w:t>
      </w:r>
    </w:p>
    <w:p w14:paraId="6629AB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3168</w:t>
      </w:r>
    </w:p>
    <w:p w14:paraId="67995E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3168</w:t>
      </w:r>
    </w:p>
    <w:p w14:paraId="01C57D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 w:rsidRPr="00CC25D0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3168</w:t>
      </w:r>
    </w:p>
    <w:p w14:paraId="106FA3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3189</w:t>
      </w:r>
    </w:p>
    <w:p w14:paraId="25E543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3189</w:t>
      </w:r>
    </w:p>
    <w:p w14:paraId="676B2C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3189</w:t>
      </w:r>
    </w:p>
    <w:p w14:paraId="158859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3190</w:t>
      </w:r>
    </w:p>
    <w:p w14:paraId="2ACB80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3190</w:t>
      </w:r>
    </w:p>
    <w:p w14:paraId="5C1F32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3190</w:t>
      </w:r>
    </w:p>
    <w:p w14:paraId="33CF66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3216</w:t>
      </w:r>
    </w:p>
    <w:p w14:paraId="36A97C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3216</w:t>
      </w:r>
    </w:p>
    <w:p w14:paraId="1F0819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3216</w:t>
      </w:r>
    </w:p>
    <w:p w14:paraId="14CCA7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3227</w:t>
      </w:r>
    </w:p>
    <w:p w14:paraId="0A42F4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3227</w:t>
      </w:r>
    </w:p>
    <w:p w14:paraId="45ABB1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3227</w:t>
      </w:r>
    </w:p>
    <w:p w14:paraId="66CF74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3227</w:t>
      </w:r>
    </w:p>
    <w:p w14:paraId="3FA444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3227</w:t>
      </w:r>
    </w:p>
    <w:p w14:paraId="1BECA4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3227</w:t>
      </w:r>
    </w:p>
    <w:p w14:paraId="607941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3240</w:t>
      </w:r>
    </w:p>
    <w:p w14:paraId="26C542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3240</w:t>
      </w:r>
    </w:p>
    <w:p w14:paraId="788667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3240</w:t>
      </w:r>
    </w:p>
    <w:p w14:paraId="5742EA4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3242</w:t>
      </w:r>
    </w:p>
    <w:p w14:paraId="3D2173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3242</w:t>
      </w:r>
    </w:p>
    <w:p w14:paraId="4765C9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3242</w:t>
      </w:r>
    </w:p>
    <w:p w14:paraId="26F907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3242</w:t>
      </w:r>
    </w:p>
    <w:p w14:paraId="3AAE951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3242</w:t>
      </w:r>
    </w:p>
    <w:p w14:paraId="5699EF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3242</w:t>
      </w:r>
    </w:p>
    <w:p w14:paraId="6A7902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3243</w:t>
      </w:r>
    </w:p>
    <w:p w14:paraId="3F5C77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3244</w:t>
      </w:r>
    </w:p>
    <w:p w14:paraId="594F78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3244</w:t>
      </w:r>
    </w:p>
    <w:p w14:paraId="58CF87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3244</w:t>
      </w:r>
    </w:p>
    <w:p w14:paraId="2C9C2B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3244</w:t>
      </w:r>
    </w:p>
    <w:p w14:paraId="7E43CE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3244</w:t>
      </w:r>
    </w:p>
    <w:p w14:paraId="0A4F67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 exceptions (network signalled value "NS_62")</w:t>
      </w:r>
      <w:r>
        <w:rPr>
          <w:noProof/>
        </w:rPr>
        <w:tab/>
        <w:t>3244</w:t>
      </w:r>
    </w:p>
    <w:p w14:paraId="234FC91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3245</w:t>
      </w:r>
    </w:p>
    <w:p w14:paraId="46E19E3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7.3C</w:t>
      </w:r>
      <w:r>
        <w:rPr>
          <w:noProof/>
        </w:rPr>
        <w:tab/>
        <w:t>3250</w:t>
      </w:r>
    </w:p>
    <w:p w14:paraId="587E91C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3250</w:t>
      </w:r>
    </w:p>
    <w:p w14:paraId="0AAC0A5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3250</w:t>
      </w:r>
    </w:p>
    <w:p w14:paraId="05156D2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3251</w:t>
      </w:r>
    </w:p>
    <w:p w14:paraId="2209E1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3251</w:t>
      </w:r>
    </w:p>
    <w:p w14:paraId="702F78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3251</w:t>
      </w:r>
    </w:p>
    <w:p w14:paraId="683A65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3251</w:t>
      </w:r>
    </w:p>
    <w:p w14:paraId="23468B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3252</w:t>
      </w:r>
    </w:p>
    <w:p w14:paraId="645789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3252</w:t>
      </w:r>
    </w:p>
    <w:p w14:paraId="0D507E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3252</w:t>
      </w:r>
    </w:p>
    <w:p w14:paraId="640B72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3253</w:t>
      </w:r>
    </w:p>
    <w:p w14:paraId="263B0A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3254</w:t>
      </w:r>
    </w:p>
    <w:p w14:paraId="4213634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3254</w:t>
      </w:r>
    </w:p>
    <w:p w14:paraId="7CD596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3254</w:t>
      </w:r>
    </w:p>
    <w:p w14:paraId="28FF88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3254</w:t>
      </w:r>
    </w:p>
    <w:p w14:paraId="6E127EE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3254</w:t>
      </w:r>
    </w:p>
    <w:p w14:paraId="569C83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3255</w:t>
      </w:r>
    </w:p>
    <w:p w14:paraId="4D6C7B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3255</w:t>
      </w:r>
    </w:p>
    <w:p w14:paraId="55BC16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3255</w:t>
      </w:r>
    </w:p>
    <w:p w14:paraId="2BBDB5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3255</w:t>
      </w:r>
    </w:p>
    <w:p w14:paraId="27EC79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3255</w:t>
      </w:r>
    </w:p>
    <w:p w14:paraId="35FE62A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3255</w:t>
      </w:r>
    </w:p>
    <w:p w14:paraId="7B1B156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3258</w:t>
      </w:r>
    </w:p>
    <w:p w14:paraId="5911ED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3258</w:t>
      </w:r>
    </w:p>
    <w:p w14:paraId="1FCBB8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3258</w:t>
      </w:r>
    </w:p>
    <w:p w14:paraId="65726E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3258</w:t>
      </w:r>
    </w:p>
    <w:p w14:paraId="720525F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3262</w:t>
      </w:r>
    </w:p>
    <w:p w14:paraId="4A8D96C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3262</w:t>
      </w:r>
    </w:p>
    <w:p w14:paraId="34DDE6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3263</w:t>
      </w:r>
    </w:p>
    <w:p w14:paraId="3FD121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3263</w:t>
      </w:r>
    </w:p>
    <w:p w14:paraId="54FD26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3263</w:t>
      </w:r>
    </w:p>
    <w:p w14:paraId="0EC826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3263</w:t>
      </w:r>
    </w:p>
    <w:p w14:paraId="2F6C7F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3263</w:t>
      </w:r>
    </w:p>
    <w:p w14:paraId="70609F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</w:t>
      </w:r>
      <w:r w:rsidRPr="00CC25D0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CC25D0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3264</w:t>
      </w:r>
    </w:p>
    <w:p w14:paraId="45D139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3264</w:t>
      </w:r>
    </w:p>
    <w:p w14:paraId="0690CA1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3264</w:t>
      </w:r>
    </w:p>
    <w:p w14:paraId="7BA5C33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3266</w:t>
      </w:r>
    </w:p>
    <w:p w14:paraId="2140417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3266</w:t>
      </w:r>
    </w:p>
    <w:p w14:paraId="391D777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3266</w:t>
      </w:r>
    </w:p>
    <w:p w14:paraId="3A7D9B6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3267</w:t>
      </w:r>
    </w:p>
    <w:p w14:paraId="7FC0741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3268</w:t>
      </w:r>
    </w:p>
    <w:p w14:paraId="1532B2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3268</w:t>
      </w:r>
    </w:p>
    <w:p w14:paraId="54EB6D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3269</w:t>
      </w:r>
    </w:p>
    <w:p w14:paraId="66E3F7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3270</w:t>
      </w:r>
    </w:p>
    <w:p w14:paraId="52A67F3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3270</w:t>
      </w:r>
    </w:p>
    <w:p w14:paraId="586B319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3271</w:t>
      </w:r>
    </w:p>
    <w:p w14:paraId="235ACB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3271</w:t>
      </w:r>
    </w:p>
    <w:p w14:paraId="6D4BE5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3271</w:t>
      </w:r>
    </w:p>
    <w:p w14:paraId="13A4E8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3271</w:t>
      </w:r>
    </w:p>
    <w:p w14:paraId="388257D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3275</w:t>
      </w:r>
    </w:p>
    <w:p w14:paraId="7B705B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3275</w:t>
      </w:r>
    </w:p>
    <w:p w14:paraId="207E7D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3276</w:t>
      </w:r>
    </w:p>
    <w:p w14:paraId="2FA709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3276</w:t>
      </w:r>
    </w:p>
    <w:p w14:paraId="361F40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3276</w:t>
      </w:r>
    </w:p>
    <w:p w14:paraId="67FE2B8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3278</w:t>
      </w:r>
    </w:p>
    <w:p w14:paraId="1CD90D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3278</w:t>
      </w:r>
    </w:p>
    <w:p w14:paraId="4DEA7B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description</w:t>
      </w:r>
      <w:r>
        <w:rPr>
          <w:noProof/>
        </w:rPr>
        <w:tab/>
        <w:t>3279</w:t>
      </w:r>
    </w:p>
    <w:p w14:paraId="37A2C2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3279</w:t>
      </w:r>
    </w:p>
    <w:p w14:paraId="7A0A51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3279</w:t>
      </w:r>
    </w:p>
    <w:p w14:paraId="78EE1C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3280</w:t>
      </w:r>
    </w:p>
    <w:p w14:paraId="61D74C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</w:t>
      </w:r>
      <w:r>
        <w:rPr>
          <w:noProof/>
        </w:rPr>
        <w:tab/>
        <w:t>3280</w:t>
      </w:r>
    </w:p>
    <w:p w14:paraId="1B94B24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Void</w:t>
      </w:r>
      <w:r>
        <w:rPr>
          <w:noProof/>
        </w:rPr>
        <w:tab/>
        <w:t>3280</w:t>
      </w:r>
    </w:p>
    <w:p w14:paraId="328819C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3280</w:t>
      </w:r>
    </w:p>
    <w:p w14:paraId="2A517B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3280</w:t>
      </w:r>
    </w:p>
    <w:p w14:paraId="12F9BF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3282</w:t>
      </w:r>
    </w:p>
    <w:p w14:paraId="122C9C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3282</w:t>
      </w:r>
    </w:p>
    <w:p w14:paraId="547334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3283</w:t>
      </w:r>
    </w:p>
    <w:p w14:paraId="62B944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3283</w:t>
      </w:r>
    </w:p>
    <w:p w14:paraId="787DAA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3283</w:t>
      </w:r>
    </w:p>
    <w:p w14:paraId="080274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3283</w:t>
      </w:r>
    </w:p>
    <w:p w14:paraId="614C50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3283</w:t>
      </w:r>
    </w:p>
    <w:p w14:paraId="47C3F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3284</w:t>
      </w:r>
    </w:p>
    <w:p w14:paraId="44756A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6771C0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3284</w:t>
      </w:r>
    </w:p>
    <w:p w14:paraId="11EA11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3284</w:t>
      </w:r>
    </w:p>
    <w:p w14:paraId="5BB10D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3284</w:t>
      </w:r>
    </w:p>
    <w:p w14:paraId="326253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3284</w:t>
      </w:r>
    </w:p>
    <w:p w14:paraId="0124C8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3284</w:t>
      </w:r>
    </w:p>
    <w:p w14:paraId="7B2E20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3284</w:t>
      </w:r>
    </w:p>
    <w:p w14:paraId="33B44E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3285</w:t>
      </w:r>
    </w:p>
    <w:p w14:paraId="27475D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77E5B6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42AA195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3286</w:t>
      </w:r>
    </w:p>
    <w:p w14:paraId="129B34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3286</w:t>
      </w:r>
    </w:p>
    <w:p w14:paraId="673B57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3286</w:t>
      </w:r>
    </w:p>
    <w:p w14:paraId="6A9384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3286</w:t>
      </w:r>
    </w:p>
    <w:p w14:paraId="385668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3287</w:t>
      </w:r>
    </w:p>
    <w:p w14:paraId="65F1B7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3287</w:t>
      </w:r>
    </w:p>
    <w:p w14:paraId="052149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3287</w:t>
      </w:r>
    </w:p>
    <w:p w14:paraId="690DE7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556D79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</w:t>
      </w:r>
      <w:r>
        <w:rPr>
          <w:noProof/>
        </w:rPr>
        <w:tab/>
        <w:t>3288</w:t>
      </w:r>
    </w:p>
    <w:p w14:paraId="63CB1D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3288</w:t>
      </w:r>
    </w:p>
    <w:p w14:paraId="0249E9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3288</w:t>
      </w:r>
    </w:p>
    <w:p w14:paraId="68943E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3288</w:t>
      </w:r>
    </w:p>
    <w:p w14:paraId="1A2F52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3289</w:t>
      </w:r>
    </w:p>
    <w:p w14:paraId="247456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3289</w:t>
      </w:r>
    </w:p>
    <w:p w14:paraId="1E17AA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3291</w:t>
      </w:r>
    </w:p>
    <w:p w14:paraId="0CF739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3291</w:t>
      </w:r>
    </w:p>
    <w:p w14:paraId="0377A8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3291</w:t>
      </w:r>
    </w:p>
    <w:p w14:paraId="2097562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3292</w:t>
      </w:r>
    </w:p>
    <w:p w14:paraId="68D1AE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3292</w:t>
      </w:r>
    </w:p>
    <w:p w14:paraId="4F3084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3292</w:t>
      </w:r>
    </w:p>
    <w:p w14:paraId="136669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3292</w:t>
      </w:r>
    </w:p>
    <w:p w14:paraId="5AF7C04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3292</w:t>
      </w:r>
    </w:p>
    <w:p w14:paraId="6D98A6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3292</w:t>
      </w:r>
    </w:p>
    <w:p w14:paraId="14398C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3293</w:t>
      </w:r>
    </w:p>
    <w:p w14:paraId="7ECEA2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3293</w:t>
      </w:r>
    </w:p>
    <w:p w14:paraId="582F5B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3293</w:t>
      </w:r>
    </w:p>
    <w:p w14:paraId="2BD16E7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3294</w:t>
      </w:r>
    </w:p>
    <w:p w14:paraId="1C88412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3294</w:t>
      </w:r>
    </w:p>
    <w:p w14:paraId="323807D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3294</w:t>
      </w:r>
    </w:p>
    <w:p w14:paraId="2A910C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3294</w:t>
      </w:r>
    </w:p>
    <w:p w14:paraId="19901B5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3294</w:t>
      </w:r>
    </w:p>
    <w:p w14:paraId="4874B6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3294</w:t>
      </w:r>
    </w:p>
    <w:p w14:paraId="407764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3295</w:t>
      </w:r>
    </w:p>
    <w:p w14:paraId="3F6248B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3295</w:t>
      </w:r>
    </w:p>
    <w:p w14:paraId="388D4CB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3295</w:t>
      </w:r>
    </w:p>
    <w:p w14:paraId="1FC491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3296</w:t>
      </w:r>
    </w:p>
    <w:p w14:paraId="531360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3297</w:t>
      </w:r>
    </w:p>
    <w:p w14:paraId="29734D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3297</w:t>
      </w:r>
    </w:p>
    <w:p w14:paraId="475E4CD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3297</w:t>
      </w:r>
    </w:p>
    <w:p w14:paraId="07B601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3298</w:t>
      </w:r>
    </w:p>
    <w:p w14:paraId="6C5A38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3298</w:t>
      </w:r>
    </w:p>
    <w:p w14:paraId="5C3D5B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3298</w:t>
      </w:r>
    </w:p>
    <w:p w14:paraId="38FB8D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3300</w:t>
      </w:r>
    </w:p>
    <w:p w14:paraId="258185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3300</w:t>
      </w:r>
    </w:p>
    <w:p w14:paraId="74F44A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3301</w:t>
      </w:r>
    </w:p>
    <w:p w14:paraId="5AE280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3302</w:t>
      </w:r>
    </w:p>
    <w:p w14:paraId="3E7624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3302</w:t>
      </w:r>
    </w:p>
    <w:p w14:paraId="556345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3302</w:t>
      </w:r>
    </w:p>
    <w:p w14:paraId="5C72E0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3302</w:t>
      </w:r>
    </w:p>
    <w:p w14:paraId="3E08F1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3302</w:t>
      </w:r>
    </w:p>
    <w:p w14:paraId="783661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3302</w:t>
      </w:r>
    </w:p>
    <w:p w14:paraId="5934FF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3303</w:t>
      </w:r>
    </w:p>
    <w:p w14:paraId="612917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3303</w:t>
      </w:r>
    </w:p>
    <w:p w14:paraId="0069D1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3303</w:t>
      </w:r>
    </w:p>
    <w:p w14:paraId="769A5DF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3303</w:t>
      </w:r>
    </w:p>
    <w:p w14:paraId="1B133A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3303</w:t>
      </w:r>
    </w:p>
    <w:p w14:paraId="4BAAAA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3303</w:t>
      </w:r>
    </w:p>
    <w:p w14:paraId="6D517E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3303</w:t>
      </w:r>
    </w:p>
    <w:p w14:paraId="6A7DA2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3303</w:t>
      </w:r>
    </w:p>
    <w:p w14:paraId="70BED9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3303</w:t>
      </w:r>
    </w:p>
    <w:p w14:paraId="64BC9B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3307</w:t>
      </w:r>
    </w:p>
    <w:p w14:paraId="329D64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3307</w:t>
      </w:r>
    </w:p>
    <w:p w14:paraId="5B35E7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3307</w:t>
      </w:r>
    </w:p>
    <w:p w14:paraId="3DFF59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3308</w:t>
      </w:r>
    </w:p>
    <w:p w14:paraId="081532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3308</w:t>
      </w:r>
    </w:p>
    <w:p w14:paraId="303136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3308</w:t>
      </w:r>
    </w:p>
    <w:p w14:paraId="6AFBA87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3308</w:t>
      </w:r>
    </w:p>
    <w:p w14:paraId="537ACE4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3308</w:t>
      </w:r>
    </w:p>
    <w:p w14:paraId="294917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3308</w:t>
      </w:r>
    </w:p>
    <w:p w14:paraId="740BAD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3308</w:t>
      </w:r>
    </w:p>
    <w:p w14:paraId="7F1E67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3308</w:t>
      </w:r>
    </w:p>
    <w:p w14:paraId="4C7D1F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3308</w:t>
      </w:r>
    </w:p>
    <w:p w14:paraId="771D64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3309</w:t>
      </w:r>
    </w:p>
    <w:p w14:paraId="3DB7C5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3309</w:t>
      </w:r>
    </w:p>
    <w:p w14:paraId="4E22A0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3309</w:t>
      </w:r>
    </w:p>
    <w:p w14:paraId="2171F0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3311</w:t>
      </w:r>
    </w:p>
    <w:p w14:paraId="2B1CD7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3311</w:t>
      </w:r>
    </w:p>
    <w:p w14:paraId="0C8BAF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3311</w:t>
      </w:r>
    </w:p>
    <w:p w14:paraId="65C7EC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3311</w:t>
      </w:r>
    </w:p>
    <w:p w14:paraId="41BA76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3312</w:t>
      </w:r>
    </w:p>
    <w:p w14:paraId="295BDF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3312</w:t>
      </w:r>
    </w:p>
    <w:p w14:paraId="44A655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3312</w:t>
      </w:r>
    </w:p>
    <w:p w14:paraId="3C3683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3312</w:t>
      </w:r>
    </w:p>
    <w:p w14:paraId="125F79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3312</w:t>
      </w:r>
    </w:p>
    <w:p w14:paraId="73D07F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3312</w:t>
      </w:r>
    </w:p>
    <w:p w14:paraId="20A7A7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3313</w:t>
      </w:r>
    </w:p>
    <w:p w14:paraId="5AE35A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3313</w:t>
      </w:r>
    </w:p>
    <w:p w14:paraId="5F1BE9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3313</w:t>
      </w:r>
    </w:p>
    <w:p w14:paraId="4CE76C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3313</w:t>
      </w:r>
    </w:p>
    <w:p w14:paraId="65373A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3313</w:t>
      </w:r>
    </w:p>
    <w:p w14:paraId="12C6AE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3314</w:t>
      </w:r>
    </w:p>
    <w:p w14:paraId="6B10A9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3314</w:t>
      </w:r>
    </w:p>
    <w:p w14:paraId="79409F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3314</w:t>
      </w:r>
    </w:p>
    <w:p w14:paraId="3F460A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3314</w:t>
      </w:r>
    </w:p>
    <w:p w14:paraId="7D0E5B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3315</w:t>
      </w:r>
    </w:p>
    <w:p w14:paraId="2AE92A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3315</w:t>
      </w:r>
    </w:p>
    <w:p w14:paraId="4E1AD70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3315</w:t>
      </w:r>
    </w:p>
    <w:p w14:paraId="76B907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3315</w:t>
      </w:r>
    </w:p>
    <w:p w14:paraId="336F39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3315</w:t>
      </w:r>
    </w:p>
    <w:p w14:paraId="4CF3F3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3315</w:t>
      </w:r>
    </w:p>
    <w:p w14:paraId="45E028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3316</w:t>
      </w:r>
    </w:p>
    <w:p w14:paraId="43854D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3316</w:t>
      </w:r>
    </w:p>
    <w:p w14:paraId="6BEF0A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3322</w:t>
      </w:r>
    </w:p>
    <w:p w14:paraId="4C66FF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3323</w:t>
      </w:r>
    </w:p>
    <w:p w14:paraId="265B01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3323</w:t>
      </w:r>
    </w:p>
    <w:p w14:paraId="0C4468E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3324</w:t>
      </w:r>
    </w:p>
    <w:p w14:paraId="37783D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3324</w:t>
      </w:r>
    </w:p>
    <w:p w14:paraId="1AE404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3324</w:t>
      </w:r>
    </w:p>
    <w:p w14:paraId="388F46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7.4A.5_H.3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3324</w:t>
      </w:r>
    </w:p>
    <w:p w14:paraId="6B9A10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3324</w:t>
      </w:r>
    </w:p>
    <w:p w14:paraId="106707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3324</w:t>
      </w:r>
    </w:p>
    <w:p w14:paraId="5B8E59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3325</w:t>
      </w:r>
    </w:p>
    <w:p w14:paraId="7F1BAE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3326</w:t>
      </w:r>
    </w:p>
    <w:p w14:paraId="63F355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3326</w:t>
      </w:r>
    </w:p>
    <w:p w14:paraId="09125D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7.4A.6</w:t>
      </w:r>
      <w:r>
        <w:rPr>
          <w:noProof/>
        </w:rPr>
        <w:tab/>
        <w:t>3327</w:t>
      </w:r>
    </w:p>
    <w:p w14:paraId="20AC88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3327</w:t>
      </w:r>
    </w:p>
    <w:p w14:paraId="15F6DB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3327</w:t>
      </w:r>
    </w:p>
    <w:p w14:paraId="3A3E681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3327</w:t>
      </w:r>
    </w:p>
    <w:p w14:paraId="072B7F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3327</w:t>
      </w:r>
    </w:p>
    <w:p w14:paraId="2AC2D4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3327</w:t>
      </w:r>
    </w:p>
    <w:p w14:paraId="0F65D7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3327</w:t>
      </w:r>
    </w:p>
    <w:p w14:paraId="51007D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3338</w:t>
      </w:r>
    </w:p>
    <w:p w14:paraId="1AEA1E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3340</w:t>
      </w:r>
    </w:p>
    <w:p w14:paraId="22A853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3340</w:t>
      </w:r>
    </w:p>
    <w:p w14:paraId="2E88EE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3340</w:t>
      </w:r>
    </w:p>
    <w:p w14:paraId="562DC23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3340</w:t>
      </w:r>
    </w:p>
    <w:p w14:paraId="3480ED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3340</w:t>
      </w:r>
    </w:p>
    <w:p w14:paraId="511F98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3341</w:t>
      </w:r>
    </w:p>
    <w:p w14:paraId="443A8B2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3341</w:t>
      </w:r>
    </w:p>
    <w:p w14:paraId="14F8FC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3341</w:t>
      </w:r>
    </w:p>
    <w:p w14:paraId="2EFAE6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3349</w:t>
      </w:r>
    </w:p>
    <w:p w14:paraId="6A588C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3351</w:t>
      </w:r>
    </w:p>
    <w:p w14:paraId="620322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2D4F61A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3351</w:t>
      </w:r>
    </w:p>
    <w:p w14:paraId="596296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3351</w:t>
      </w:r>
    </w:p>
    <w:p w14:paraId="363245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3352</w:t>
      </w:r>
    </w:p>
    <w:p w14:paraId="41944D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3352</w:t>
      </w:r>
    </w:p>
    <w:p w14:paraId="716D06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3352</w:t>
      </w:r>
    </w:p>
    <w:p w14:paraId="7E9B89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3352</w:t>
      </w:r>
    </w:p>
    <w:p w14:paraId="2FF291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3361</w:t>
      </w:r>
    </w:p>
    <w:p w14:paraId="07C1E3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3363</w:t>
      </w:r>
    </w:p>
    <w:p w14:paraId="34353A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3363</w:t>
      </w:r>
    </w:p>
    <w:p w14:paraId="791A8AF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3364</w:t>
      </w:r>
    </w:p>
    <w:p w14:paraId="0A523C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3364</w:t>
      </w:r>
    </w:p>
    <w:p w14:paraId="0FD60D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3364</w:t>
      </w:r>
    </w:p>
    <w:p w14:paraId="21D08E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3364</w:t>
      </w:r>
    </w:p>
    <w:p w14:paraId="58E4F0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3364</w:t>
      </w:r>
    </w:p>
    <w:p w14:paraId="61F93E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3364</w:t>
      </w:r>
    </w:p>
    <w:p w14:paraId="31CF5F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3374</w:t>
      </w:r>
    </w:p>
    <w:p w14:paraId="7B8BDF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3377</w:t>
      </w:r>
    </w:p>
    <w:p w14:paraId="401BCF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3377</w:t>
      </w:r>
    </w:p>
    <w:p w14:paraId="05F970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3378</w:t>
      </w:r>
    </w:p>
    <w:p w14:paraId="4D4B0E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3378</w:t>
      </w:r>
    </w:p>
    <w:p w14:paraId="53684A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3378</w:t>
      </w:r>
    </w:p>
    <w:p w14:paraId="62FF92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3378</w:t>
      </w:r>
    </w:p>
    <w:p w14:paraId="01ABDA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3379</w:t>
      </w:r>
    </w:p>
    <w:p w14:paraId="38F136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3379</w:t>
      </w:r>
    </w:p>
    <w:p w14:paraId="18C4BE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4EDD15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3390</w:t>
      </w:r>
    </w:p>
    <w:p w14:paraId="129C86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3390</w:t>
      </w:r>
    </w:p>
    <w:p w14:paraId="19E5323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3391</w:t>
      </w:r>
    </w:p>
    <w:p w14:paraId="08C53C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3391</w:t>
      </w:r>
    </w:p>
    <w:p w14:paraId="119BD72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3391</w:t>
      </w:r>
    </w:p>
    <w:p w14:paraId="229965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3391</w:t>
      </w:r>
    </w:p>
    <w:p w14:paraId="71DEA9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62296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77E9C5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3402</w:t>
      </w:r>
    </w:p>
    <w:p w14:paraId="5E3E19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3405</w:t>
      </w:r>
    </w:p>
    <w:p w14:paraId="0F5AA3C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3405</w:t>
      </w:r>
    </w:p>
    <w:p w14:paraId="234AF89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3406</w:t>
      </w:r>
    </w:p>
    <w:p w14:paraId="0E2FA22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3406</w:t>
      </w:r>
    </w:p>
    <w:p w14:paraId="546BADB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3406</w:t>
      </w:r>
    </w:p>
    <w:p w14:paraId="41F35A1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3406</w:t>
      </w:r>
    </w:p>
    <w:p w14:paraId="2FD4B2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3407</w:t>
      </w:r>
    </w:p>
    <w:p w14:paraId="0DDDFE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3407</w:t>
      </w:r>
    </w:p>
    <w:p w14:paraId="186752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3407</w:t>
      </w:r>
    </w:p>
    <w:p w14:paraId="4ED59B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3408</w:t>
      </w:r>
    </w:p>
    <w:p w14:paraId="73B94A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3408</w:t>
      </w:r>
    </w:p>
    <w:p w14:paraId="265F20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7.4C</w:t>
      </w:r>
      <w:r>
        <w:rPr>
          <w:noProof/>
        </w:rPr>
        <w:tab/>
        <w:t>3408</w:t>
      </w:r>
    </w:p>
    <w:p w14:paraId="2A772F9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3408</w:t>
      </w:r>
    </w:p>
    <w:p w14:paraId="3969EA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3408</w:t>
      </w:r>
    </w:p>
    <w:p w14:paraId="2F68765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3409</w:t>
      </w:r>
    </w:p>
    <w:p w14:paraId="559031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3409</w:t>
      </w:r>
    </w:p>
    <w:p w14:paraId="17C81C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applicability</w:t>
      </w:r>
      <w:r>
        <w:rPr>
          <w:noProof/>
        </w:rPr>
        <w:tab/>
        <w:t>3409</w:t>
      </w:r>
    </w:p>
    <w:p w14:paraId="72FB016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Minimum conformance requirements</w:t>
      </w:r>
      <w:r>
        <w:rPr>
          <w:noProof/>
        </w:rPr>
        <w:tab/>
        <w:t>3409</w:t>
      </w:r>
    </w:p>
    <w:p w14:paraId="22723D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description</w:t>
      </w:r>
      <w:r>
        <w:rPr>
          <w:noProof/>
        </w:rPr>
        <w:tab/>
        <w:t>3409</w:t>
      </w:r>
    </w:p>
    <w:p w14:paraId="13A6FF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Initial conditions</w:t>
      </w:r>
      <w:r>
        <w:rPr>
          <w:noProof/>
        </w:rPr>
        <w:tab/>
        <w:t>3409</w:t>
      </w:r>
    </w:p>
    <w:p w14:paraId="089194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3410</w:t>
      </w:r>
    </w:p>
    <w:p w14:paraId="53ED0D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 w:rsidRPr="00CC25D0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3411</w:t>
      </w:r>
    </w:p>
    <w:p w14:paraId="482DF0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</w:t>
      </w:r>
      <w:r>
        <w:rPr>
          <w:noProof/>
        </w:rPr>
        <w:tab/>
        <w:t>3411</w:t>
      </w:r>
    </w:p>
    <w:p w14:paraId="257712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3412</w:t>
      </w:r>
    </w:p>
    <w:p w14:paraId="641B5E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purpose</w:t>
      </w:r>
      <w:r>
        <w:rPr>
          <w:noProof/>
        </w:rPr>
        <w:tab/>
        <w:t>3412</w:t>
      </w:r>
    </w:p>
    <w:p w14:paraId="0917B3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applicability</w:t>
      </w:r>
      <w:r>
        <w:rPr>
          <w:noProof/>
        </w:rPr>
        <w:tab/>
        <w:t>3412</w:t>
      </w:r>
    </w:p>
    <w:p w14:paraId="6D5F59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Minimum conformance requirements</w:t>
      </w:r>
      <w:r>
        <w:rPr>
          <w:noProof/>
        </w:rPr>
        <w:tab/>
        <w:t>3412</w:t>
      </w:r>
    </w:p>
    <w:p w14:paraId="7DF0D7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description</w:t>
      </w:r>
      <w:r>
        <w:rPr>
          <w:noProof/>
        </w:rPr>
        <w:tab/>
        <w:t>3412</w:t>
      </w:r>
    </w:p>
    <w:p w14:paraId="1B79DA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</w:t>
      </w:r>
      <w:r w:rsidRPr="00CC25D0">
        <w:rPr>
          <w:rFonts w:eastAsia="MS Mincho"/>
          <w:noProof/>
        </w:rPr>
        <w:t>D</w:t>
      </w:r>
      <w:r w:rsidRPr="00CC25D0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Initial conditions</w:t>
      </w:r>
      <w:r>
        <w:rPr>
          <w:noProof/>
        </w:rPr>
        <w:tab/>
        <w:t>3412</w:t>
      </w:r>
    </w:p>
    <w:p w14:paraId="2CCD39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</w:t>
      </w:r>
      <w:r w:rsidRPr="00CC25D0">
        <w:rPr>
          <w:rFonts w:eastAsia="MS Mincho"/>
          <w:noProof/>
        </w:rPr>
        <w:t>D</w:t>
      </w:r>
      <w:r w:rsidRPr="00CC25D0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3412</w:t>
      </w:r>
    </w:p>
    <w:p w14:paraId="5821FE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</w:t>
      </w:r>
      <w:r w:rsidRPr="00CC25D0">
        <w:rPr>
          <w:rFonts w:eastAsia="MS Mincho"/>
          <w:noProof/>
        </w:rPr>
        <w:t>D</w:t>
      </w:r>
      <w:r w:rsidRPr="00CC25D0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3412</w:t>
      </w:r>
    </w:p>
    <w:p w14:paraId="2B34A7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Test requirements</w:t>
      </w:r>
      <w:r>
        <w:rPr>
          <w:noProof/>
        </w:rPr>
        <w:tab/>
        <w:t>3412</w:t>
      </w:r>
    </w:p>
    <w:p w14:paraId="1DFEC2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3412</w:t>
      </w:r>
    </w:p>
    <w:p w14:paraId="51895D9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3412</w:t>
      </w:r>
    </w:p>
    <w:p w14:paraId="1DD8FD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3412</w:t>
      </w:r>
    </w:p>
    <w:p w14:paraId="287435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3412</w:t>
      </w:r>
    </w:p>
    <w:p w14:paraId="0D2BDD0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3412</w:t>
      </w:r>
    </w:p>
    <w:p w14:paraId="66CB03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3412</w:t>
      </w:r>
    </w:p>
    <w:p w14:paraId="15625F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3413</w:t>
      </w:r>
    </w:p>
    <w:p w14:paraId="79EE32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3413</w:t>
      </w:r>
    </w:p>
    <w:p w14:paraId="420A02E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3413</w:t>
      </w:r>
    </w:p>
    <w:p w14:paraId="151E79B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3414</w:t>
      </w:r>
    </w:p>
    <w:p w14:paraId="4D2F34F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3414</w:t>
      </w:r>
    </w:p>
    <w:p w14:paraId="2710EF3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3414</w:t>
      </w:r>
    </w:p>
    <w:p w14:paraId="4FB6870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3414</w:t>
      </w:r>
    </w:p>
    <w:p w14:paraId="28679E5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3414</w:t>
      </w:r>
    </w:p>
    <w:p w14:paraId="2A3163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3414</w:t>
      </w:r>
    </w:p>
    <w:p w14:paraId="43CE18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3415</w:t>
      </w:r>
    </w:p>
    <w:p w14:paraId="548D96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3415</w:t>
      </w:r>
    </w:p>
    <w:p w14:paraId="56D37D5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3415</w:t>
      </w:r>
    </w:p>
    <w:p w14:paraId="0A7C98C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3416</w:t>
      </w:r>
    </w:p>
    <w:p w14:paraId="68FE9F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3416</w:t>
      </w:r>
    </w:p>
    <w:p w14:paraId="0B323AF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3416</w:t>
      </w:r>
    </w:p>
    <w:p w14:paraId="210D08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3416</w:t>
      </w:r>
    </w:p>
    <w:p w14:paraId="0C09DA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3416</w:t>
      </w:r>
    </w:p>
    <w:p w14:paraId="711AC4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3416</w:t>
      </w:r>
    </w:p>
    <w:p w14:paraId="2AE5FC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3416</w:t>
      </w:r>
    </w:p>
    <w:p w14:paraId="541EF16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3416</w:t>
      </w:r>
    </w:p>
    <w:p w14:paraId="421FBC1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3416</w:t>
      </w:r>
    </w:p>
    <w:p w14:paraId="568040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3417</w:t>
      </w:r>
    </w:p>
    <w:p w14:paraId="114224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3417</w:t>
      </w:r>
    </w:p>
    <w:p w14:paraId="318CA42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3417</w:t>
      </w:r>
    </w:p>
    <w:p w14:paraId="7B812CC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3417</w:t>
      </w:r>
    </w:p>
    <w:p w14:paraId="25A091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3417</w:t>
      </w:r>
    </w:p>
    <w:p w14:paraId="1C049E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3417</w:t>
      </w:r>
    </w:p>
    <w:p w14:paraId="784F40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7.4EC.4.2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3417</w:t>
      </w:r>
    </w:p>
    <w:p w14:paraId="136B56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3417</w:t>
      </w:r>
    </w:p>
    <w:p w14:paraId="17DDB14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3417</w:t>
      </w:r>
    </w:p>
    <w:p w14:paraId="2EE632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3418</w:t>
      </w:r>
    </w:p>
    <w:p w14:paraId="501921F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3419</w:t>
      </w:r>
    </w:p>
    <w:p w14:paraId="6F38AC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3419</w:t>
      </w:r>
    </w:p>
    <w:p w14:paraId="6C4993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3419</w:t>
      </w:r>
    </w:p>
    <w:p w14:paraId="5DB538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3419</w:t>
      </w:r>
    </w:p>
    <w:p w14:paraId="0C4104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3419</w:t>
      </w:r>
    </w:p>
    <w:p w14:paraId="3556C1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3420</w:t>
      </w:r>
    </w:p>
    <w:p w14:paraId="5C3E90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3420</w:t>
      </w:r>
    </w:p>
    <w:p w14:paraId="673789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3420</w:t>
      </w:r>
    </w:p>
    <w:p w14:paraId="58AA8B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3420</w:t>
      </w:r>
    </w:p>
    <w:p w14:paraId="21BBF6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42F9249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3421</w:t>
      </w:r>
    </w:p>
    <w:p w14:paraId="6AFCAA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3421</w:t>
      </w:r>
    </w:p>
    <w:p w14:paraId="7A2CFD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3421</w:t>
      </w:r>
    </w:p>
    <w:p w14:paraId="2B144F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3421</w:t>
      </w:r>
    </w:p>
    <w:p w14:paraId="45379C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3421</w:t>
      </w:r>
    </w:p>
    <w:p w14:paraId="0168AD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3421</w:t>
      </w:r>
    </w:p>
    <w:p w14:paraId="27E535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3422</w:t>
      </w:r>
    </w:p>
    <w:p w14:paraId="1F45A9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3423</w:t>
      </w:r>
    </w:p>
    <w:p w14:paraId="4E7878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3423</w:t>
      </w:r>
    </w:p>
    <w:p w14:paraId="7EBE66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3423</w:t>
      </w:r>
    </w:p>
    <w:p w14:paraId="697A12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3423</w:t>
      </w:r>
    </w:p>
    <w:p w14:paraId="0B1804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3423</w:t>
      </w:r>
    </w:p>
    <w:p w14:paraId="336690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3423</w:t>
      </w:r>
    </w:p>
    <w:p w14:paraId="00CF60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3424</w:t>
      </w:r>
    </w:p>
    <w:p w14:paraId="2EAE15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3424</w:t>
      </w:r>
    </w:p>
    <w:p w14:paraId="677904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3424</w:t>
      </w:r>
    </w:p>
    <w:p w14:paraId="28A65C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3425</w:t>
      </w:r>
    </w:p>
    <w:p w14:paraId="11325D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5430A86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3426</w:t>
      </w:r>
    </w:p>
    <w:p w14:paraId="69B897A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3426</w:t>
      </w:r>
    </w:p>
    <w:p w14:paraId="699F02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3426</w:t>
      </w:r>
    </w:p>
    <w:p w14:paraId="144280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3426</w:t>
      </w:r>
    </w:p>
    <w:p w14:paraId="56495B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3427</w:t>
      </w:r>
    </w:p>
    <w:p w14:paraId="574D56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3427</w:t>
      </w:r>
    </w:p>
    <w:p w14:paraId="4CFF47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3428</w:t>
      </w:r>
    </w:p>
    <w:p w14:paraId="787459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3429</w:t>
      </w:r>
    </w:p>
    <w:p w14:paraId="228B0B4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3429</w:t>
      </w:r>
    </w:p>
    <w:p w14:paraId="4B3D15C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3430</w:t>
      </w:r>
    </w:p>
    <w:p w14:paraId="01799C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3430</w:t>
      </w:r>
    </w:p>
    <w:p w14:paraId="31697A9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3430</w:t>
      </w:r>
    </w:p>
    <w:p w14:paraId="369099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3430</w:t>
      </w:r>
    </w:p>
    <w:p w14:paraId="6452DE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3430</w:t>
      </w:r>
    </w:p>
    <w:p w14:paraId="5A35BF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3430</w:t>
      </w:r>
    </w:p>
    <w:p w14:paraId="5B10FD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3431</w:t>
      </w:r>
    </w:p>
    <w:p w14:paraId="35EA5F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3431</w:t>
      </w:r>
    </w:p>
    <w:p w14:paraId="7B61EC4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3431</w:t>
      </w:r>
    </w:p>
    <w:p w14:paraId="76B3855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3432</w:t>
      </w:r>
    </w:p>
    <w:p w14:paraId="600F31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3436</w:t>
      </w:r>
    </w:p>
    <w:p w14:paraId="41DD50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3436</w:t>
      </w:r>
    </w:p>
    <w:p w14:paraId="627391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3436</w:t>
      </w:r>
    </w:p>
    <w:p w14:paraId="0690F2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3436</w:t>
      </w:r>
    </w:p>
    <w:p w14:paraId="01BF49B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3436</w:t>
      </w:r>
    </w:p>
    <w:p w14:paraId="227C9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3436</w:t>
      </w:r>
    </w:p>
    <w:p w14:paraId="1FFB03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3438</w:t>
      </w:r>
    </w:p>
    <w:p w14:paraId="7BC1C7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3439</w:t>
      </w:r>
    </w:p>
    <w:p w14:paraId="540796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421B5D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</w:t>
      </w:r>
      <w:r w:rsidRPr="00CC25D0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CC25D0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3441</w:t>
      </w:r>
    </w:p>
    <w:p w14:paraId="2EE791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3441</w:t>
      </w:r>
    </w:p>
    <w:p w14:paraId="04D5CD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3441</w:t>
      </w:r>
    </w:p>
    <w:p w14:paraId="192815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3442</w:t>
      </w:r>
    </w:p>
    <w:p w14:paraId="31D4A9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3443</w:t>
      </w:r>
    </w:p>
    <w:p w14:paraId="467C2A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2482E5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CC25D0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</w:t>
      </w:r>
      <w:r w:rsidRPr="00CC25D0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3444</w:t>
      </w:r>
    </w:p>
    <w:p w14:paraId="4CB874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3445</w:t>
      </w:r>
    </w:p>
    <w:p w14:paraId="5B591A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3445</w:t>
      </w:r>
    </w:p>
    <w:p w14:paraId="044B30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3446</w:t>
      </w:r>
    </w:p>
    <w:p w14:paraId="5394B0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3447</w:t>
      </w:r>
    </w:p>
    <w:p w14:paraId="0A3E6B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17A268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3449</w:t>
      </w:r>
    </w:p>
    <w:p w14:paraId="4C8457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3449</w:t>
      </w:r>
    </w:p>
    <w:p w14:paraId="0C2FD7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3449</w:t>
      </w:r>
    </w:p>
    <w:p w14:paraId="226866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3450</w:t>
      </w:r>
    </w:p>
    <w:p w14:paraId="1A43AB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3450</w:t>
      </w:r>
    </w:p>
    <w:p w14:paraId="310747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3451</w:t>
      </w:r>
    </w:p>
    <w:p w14:paraId="7F418D0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3451</w:t>
      </w:r>
    </w:p>
    <w:p w14:paraId="10CCAB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3451</w:t>
      </w:r>
    </w:p>
    <w:p w14:paraId="16E4B2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3452</w:t>
      </w:r>
    </w:p>
    <w:p w14:paraId="5E8F48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3452</w:t>
      </w:r>
    </w:p>
    <w:p w14:paraId="39CB344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3452</w:t>
      </w:r>
    </w:p>
    <w:p w14:paraId="43A215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3452</w:t>
      </w:r>
    </w:p>
    <w:p w14:paraId="3C2C7E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3457</w:t>
      </w:r>
    </w:p>
    <w:p w14:paraId="11FD9A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3459</w:t>
      </w:r>
    </w:p>
    <w:p w14:paraId="490E2B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3459</w:t>
      </w:r>
    </w:p>
    <w:p w14:paraId="3FA47C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7.5A.6</w:t>
      </w:r>
      <w:r>
        <w:rPr>
          <w:noProof/>
        </w:rPr>
        <w:tab/>
        <w:t>3463</w:t>
      </w:r>
    </w:p>
    <w:p w14:paraId="2444DDF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</w:t>
      </w:r>
      <w:r w:rsidRPr="00CC25D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3463</w:t>
      </w:r>
    </w:p>
    <w:p w14:paraId="010464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3463</w:t>
      </w:r>
    </w:p>
    <w:p w14:paraId="2091B5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3463</w:t>
      </w:r>
    </w:p>
    <w:p w14:paraId="10F6B31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3464</w:t>
      </w:r>
    </w:p>
    <w:p w14:paraId="63412F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3464</w:t>
      </w:r>
    </w:p>
    <w:p w14:paraId="56CD84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3464</w:t>
      </w:r>
    </w:p>
    <w:p w14:paraId="255583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3473</w:t>
      </w:r>
    </w:p>
    <w:p w14:paraId="5CB4D3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3475</w:t>
      </w:r>
    </w:p>
    <w:p w14:paraId="201FF2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3475</w:t>
      </w:r>
    </w:p>
    <w:p w14:paraId="04B9871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3479</w:t>
      </w:r>
    </w:p>
    <w:p w14:paraId="5C8033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3479</w:t>
      </w:r>
    </w:p>
    <w:p w14:paraId="3D3749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3479</w:t>
      </w:r>
    </w:p>
    <w:p w14:paraId="0CF9F7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3479</w:t>
      </w:r>
    </w:p>
    <w:p w14:paraId="6CA14E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3479</w:t>
      </w:r>
    </w:p>
    <w:p w14:paraId="033BF4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3479</w:t>
      </w:r>
    </w:p>
    <w:p w14:paraId="2E0DB0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3488</w:t>
      </w:r>
    </w:p>
    <w:p w14:paraId="5E36E1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3493</w:t>
      </w:r>
    </w:p>
    <w:p w14:paraId="7A78C5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3494</w:t>
      </w:r>
    </w:p>
    <w:p w14:paraId="06351ED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Adjacent Channel Selectivity (ACS) for </w:t>
      </w:r>
      <w:r w:rsidRPr="00CC25D0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3497</w:t>
      </w:r>
    </w:p>
    <w:p w14:paraId="3EEC12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3497</w:t>
      </w:r>
    </w:p>
    <w:p w14:paraId="0194DC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3498</w:t>
      </w:r>
    </w:p>
    <w:p w14:paraId="46D52A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3498</w:t>
      </w:r>
    </w:p>
    <w:p w14:paraId="7ACA7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3498</w:t>
      </w:r>
    </w:p>
    <w:p w14:paraId="443ECF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3498</w:t>
      </w:r>
    </w:p>
    <w:p w14:paraId="38AF46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3513</w:t>
      </w:r>
    </w:p>
    <w:p w14:paraId="37324F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3519</w:t>
      </w:r>
    </w:p>
    <w:p w14:paraId="202128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3519</w:t>
      </w:r>
    </w:p>
    <w:p w14:paraId="331ECD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3522</w:t>
      </w:r>
    </w:p>
    <w:p w14:paraId="3FC6F3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3522</w:t>
      </w:r>
    </w:p>
    <w:p w14:paraId="4E82A3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3523</w:t>
      </w:r>
    </w:p>
    <w:p w14:paraId="04D7D9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3523</w:t>
      </w:r>
    </w:p>
    <w:p w14:paraId="67C856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3523</w:t>
      </w:r>
    </w:p>
    <w:p w14:paraId="0B9D64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3523</w:t>
      </w:r>
    </w:p>
    <w:p w14:paraId="30363E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3524</w:t>
      </w:r>
    </w:p>
    <w:p w14:paraId="2C05C36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7.5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3524</w:t>
      </w:r>
    </w:p>
    <w:p w14:paraId="742503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3525</w:t>
      </w:r>
    </w:p>
    <w:p w14:paraId="4AFCA17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3526</w:t>
      </w:r>
    </w:p>
    <w:p w14:paraId="58CB8C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3526</w:t>
      </w:r>
    </w:p>
    <w:p w14:paraId="13DCD9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3527</w:t>
      </w:r>
    </w:p>
    <w:p w14:paraId="1A9634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3527</w:t>
      </w:r>
    </w:p>
    <w:p w14:paraId="0F5CAD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3527</w:t>
      </w:r>
    </w:p>
    <w:p w14:paraId="716A1AA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3527</w:t>
      </w:r>
    </w:p>
    <w:p w14:paraId="0E8D99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3527</w:t>
      </w:r>
    </w:p>
    <w:p w14:paraId="6939BD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3527</w:t>
      </w:r>
    </w:p>
    <w:p w14:paraId="67181D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3528</w:t>
      </w:r>
    </w:p>
    <w:p w14:paraId="2333AB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3529</w:t>
      </w:r>
    </w:p>
    <w:p w14:paraId="1038EE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3530</w:t>
      </w:r>
    </w:p>
    <w:p w14:paraId="7316F2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3531</w:t>
      </w:r>
    </w:p>
    <w:p w14:paraId="52700E6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3531</w:t>
      </w:r>
    </w:p>
    <w:p w14:paraId="2FE58B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3531</w:t>
      </w:r>
    </w:p>
    <w:p w14:paraId="1412ED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3531</w:t>
      </w:r>
    </w:p>
    <w:p w14:paraId="351FA1D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3531</w:t>
      </w:r>
    </w:p>
    <w:p w14:paraId="19909E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3531</w:t>
      </w:r>
    </w:p>
    <w:p w14:paraId="5C15F1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3531</w:t>
      </w:r>
    </w:p>
    <w:p w14:paraId="50CE3E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3531</w:t>
      </w:r>
    </w:p>
    <w:p w14:paraId="133F4F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3531</w:t>
      </w:r>
    </w:p>
    <w:p w14:paraId="7EE8D6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3531</w:t>
      </w:r>
    </w:p>
    <w:p w14:paraId="458996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3531</w:t>
      </w:r>
    </w:p>
    <w:p w14:paraId="4A6D7D9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3532</w:t>
      </w:r>
    </w:p>
    <w:p w14:paraId="6578EE5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3532</w:t>
      </w:r>
    </w:p>
    <w:p w14:paraId="6B5D49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3532</w:t>
      </w:r>
    </w:p>
    <w:p w14:paraId="74C8DE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3532</w:t>
      </w:r>
    </w:p>
    <w:p w14:paraId="590CBF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3532</w:t>
      </w:r>
    </w:p>
    <w:p w14:paraId="5923F3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3532</w:t>
      </w:r>
    </w:p>
    <w:p w14:paraId="533B80B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3533</w:t>
      </w:r>
    </w:p>
    <w:p w14:paraId="2CC4B43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3533</w:t>
      </w:r>
    </w:p>
    <w:p w14:paraId="1143228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3533</w:t>
      </w:r>
    </w:p>
    <w:p w14:paraId="5790B93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3534</w:t>
      </w:r>
    </w:p>
    <w:p w14:paraId="661E257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3534</w:t>
      </w:r>
    </w:p>
    <w:p w14:paraId="2D90C9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3535</w:t>
      </w:r>
    </w:p>
    <w:p w14:paraId="269CBF2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3535</w:t>
      </w:r>
    </w:p>
    <w:p w14:paraId="665E51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procedure</w:t>
      </w:r>
      <w:r>
        <w:rPr>
          <w:noProof/>
        </w:rPr>
        <w:tab/>
        <w:t>3536</w:t>
      </w:r>
    </w:p>
    <w:p w14:paraId="4B5FD7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3536</w:t>
      </w:r>
    </w:p>
    <w:p w14:paraId="36D8158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3537</w:t>
      </w:r>
    </w:p>
    <w:p w14:paraId="1ABF17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3538</w:t>
      </w:r>
    </w:p>
    <w:p w14:paraId="2FFBA80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3538</w:t>
      </w:r>
    </w:p>
    <w:p w14:paraId="646900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3538</w:t>
      </w:r>
    </w:p>
    <w:p w14:paraId="2B4A31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3538</w:t>
      </w:r>
    </w:p>
    <w:p w14:paraId="585E9A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3538</w:t>
      </w:r>
    </w:p>
    <w:p w14:paraId="406360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3538</w:t>
      </w:r>
    </w:p>
    <w:p w14:paraId="3F6BF4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procedure</w:t>
      </w:r>
      <w:r>
        <w:rPr>
          <w:noProof/>
        </w:rPr>
        <w:tab/>
        <w:t>3538</w:t>
      </w:r>
    </w:p>
    <w:p w14:paraId="2B9E57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Message contents</w:t>
      </w:r>
      <w:r>
        <w:rPr>
          <w:noProof/>
        </w:rPr>
        <w:tab/>
        <w:t>3538</w:t>
      </w:r>
    </w:p>
    <w:p w14:paraId="749345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3538</w:t>
      </w:r>
    </w:p>
    <w:p w14:paraId="50E6AC7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3539</w:t>
      </w:r>
    </w:p>
    <w:p w14:paraId="3C72239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3539</w:t>
      </w:r>
    </w:p>
    <w:p w14:paraId="01CD69E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3539</w:t>
      </w:r>
    </w:p>
    <w:p w14:paraId="4065506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3539</w:t>
      </w:r>
    </w:p>
    <w:p w14:paraId="09CB9A0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3541</w:t>
      </w:r>
    </w:p>
    <w:p w14:paraId="62E0D8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3541</w:t>
      </w:r>
    </w:p>
    <w:p w14:paraId="66CB99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3541</w:t>
      </w:r>
    </w:p>
    <w:p w14:paraId="2BDCBA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3541</w:t>
      </w:r>
    </w:p>
    <w:p w14:paraId="4DE6748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3542</w:t>
      </w:r>
    </w:p>
    <w:p w14:paraId="1D102FD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3542</w:t>
      </w:r>
    </w:p>
    <w:p w14:paraId="1108F13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3545</w:t>
      </w:r>
    </w:p>
    <w:p w14:paraId="1F1A09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3545</w:t>
      </w:r>
    </w:p>
    <w:p w14:paraId="44D9CA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3545</w:t>
      </w:r>
    </w:p>
    <w:p w14:paraId="72470D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3545</w:t>
      </w:r>
    </w:p>
    <w:p w14:paraId="2ACD2E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3545</w:t>
      </w:r>
    </w:p>
    <w:p w14:paraId="1C7054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3546</w:t>
      </w:r>
    </w:p>
    <w:p w14:paraId="1C5648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3546</w:t>
      </w:r>
    </w:p>
    <w:p w14:paraId="3533A9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3547</w:t>
      </w:r>
    </w:p>
    <w:p w14:paraId="19FB7D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CC25D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3547</w:t>
      </w:r>
    </w:p>
    <w:p w14:paraId="60123E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3547</w:t>
      </w:r>
    </w:p>
    <w:p w14:paraId="36E831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3548</w:t>
      </w:r>
    </w:p>
    <w:p w14:paraId="04C927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3548</w:t>
      </w:r>
    </w:p>
    <w:p w14:paraId="33F7A60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3548</w:t>
      </w:r>
    </w:p>
    <w:p w14:paraId="3EA917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3548</w:t>
      </w:r>
    </w:p>
    <w:p w14:paraId="77F5D7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3549</w:t>
      </w:r>
    </w:p>
    <w:p w14:paraId="2D4D5E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CC25D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3549</w:t>
      </w:r>
    </w:p>
    <w:p w14:paraId="0C1CE3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3550</w:t>
      </w:r>
    </w:p>
    <w:p w14:paraId="4B49A4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</w:rPr>
        <w:t>2.</w:t>
      </w:r>
      <w:r w:rsidRPr="00CC25D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3551</w:t>
      </w:r>
    </w:p>
    <w:p w14:paraId="632AF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3551</w:t>
      </w:r>
    </w:p>
    <w:p w14:paraId="01D55A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CC25D0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3552</w:t>
      </w:r>
    </w:p>
    <w:p w14:paraId="70F9D2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3552</w:t>
      </w:r>
    </w:p>
    <w:p w14:paraId="3B0D2B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3552</w:t>
      </w:r>
    </w:p>
    <w:p w14:paraId="0337A0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3552</w:t>
      </w:r>
    </w:p>
    <w:p w14:paraId="080B9D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3553</w:t>
      </w:r>
    </w:p>
    <w:p w14:paraId="40AFBB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3553</w:t>
      </w:r>
    </w:p>
    <w:p w14:paraId="30AC71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3554</w:t>
      </w:r>
    </w:p>
    <w:p w14:paraId="628917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CC25D0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3554</w:t>
      </w:r>
    </w:p>
    <w:p w14:paraId="405B4C1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3554</w:t>
      </w:r>
    </w:p>
    <w:p w14:paraId="098293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</w:t>
      </w:r>
      <w:r>
        <w:rPr>
          <w:noProof/>
        </w:rPr>
        <w:tab/>
        <w:t>3555</w:t>
      </w:r>
    </w:p>
    <w:p w14:paraId="714E4A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</w:rPr>
        <w:tab/>
        <w:t>3556</w:t>
      </w:r>
    </w:p>
    <w:p w14:paraId="639B78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3556</w:t>
      </w:r>
    </w:p>
    <w:p w14:paraId="5E689E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3556</w:t>
      </w:r>
    </w:p>
    <w:p w14:paraId="6E8372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3556</w:t>
      </w:r>
    </w:p>
    <w:p w14:paraId="43DE7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3557</w:t>
      </w:r>
    </w:p>
    <w:p w14:paraId="4914E5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3557</w:t>
      </w:r>
    </w:p>
    <w:p w14:paraId="41B881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3558</w:t>
      </w:r>
    </w:p>
    <w:p w14:paraId="5E58C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3559</w:t>
      </w:r>
    </w:p>
    <w:p w14:paraId="0EA28C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3560</w:t>
      </w:r>
    </w:p>
    <w:p w14:paraId="0CFE84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3561</w:t>
      </w:r>
    </w:p>
    <w:p w14:paraId="1B36D1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3561</w:t>
      </w:r>
    </w:p>
    <w:p w14:paraId="211988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3561</w:t>
      </w:r>
    </w:p>
    <w:p w14:paraId="6B86D6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3561</w:t>
      </w:r>
    </w:p>
    <w:p w14:paraId="2ED798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3561</w:t>
      </w:r>
    </w:p>
    <w:p w14:paraId="201526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3561</w:t>
      </w:r>
    </w:p>
    <w:p w14:paraId="66713C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3562</w:t>
      </w:r>
    </w:p>
    <w:p w14:paraId="2132BC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3562</w:t>
      </w:r>
    </w:p>
    <w:p w14:paraId="326EB9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3562</w:t>
      </w:r>
    </w:p>
    <w:p w14:paraId="5CDF9EC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</w:t>
      </w:r>
      <w:r>
        <w:rPr>
          <w:noProof/>
        </w:rPr>
        <w:tab/>
        <w:t>3563</w:t>
      </w:r>
    </w:p>
    <w:p w14:paraId="09DAFE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3563</w:t>
      </w:r>
    </w:p>
    <w:p w14:paraId="315F76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3566</w:t>
      </w:r>
    </w:p>
    <w:p w14:paraId="36401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3566</w:t>
      </w:r>
    </w:p>
    <w:p w14:paraId="543EC0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3566</w:t>
      </w:r>
    </w:p>
    <w:p w14:paraId="067C88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3566</w:t>
      </w:r>
    </w:p>
    <w:p w14:paraId="7289FA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3566</w:t>
      </w:r>
    </w:p>
    <w:p w14:paraId="324C0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3570</w:t>
      </w:r>
    </w:p>
    <w:p w14:paraId="2966819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3571</w:t>
      </w:r>
    </w:p>
    <w:p w14:paraId="5C8586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3571</w:t>
      </w:r>
    </w:p>
    <w:p w14:paraId="098E220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3571</w:t>
      </w:r>
    </w:p>
    <w:p w14:paraId="2CBC309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3572</w:t>
      </w:r>
    </w:p>
    <w:p w14:paraId="4AA03C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3573</w:t>
      </w:r>
    </w:p>
    <w:p w14:paraId="00402C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3573</w:t>
      </w:r>
    </w:p>
    <w:p w14:paraId="3906F2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3574</w:t>
      </w:r>
    </w:p>
    <w:p w14:paraId="5A9AC9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3574</w:t>
      </w:r>
    </w:p>
    <w:p w14:paraId="7F3E70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3574</w:t>
      </w:r>
    </w:p>
    <w:p w14:paraId="197C78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3576</w:t>
      </w:r>
    </w:p>
    <w:p w14:paraId="572397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3576</w:t>
      </w:r>
    </w:p>
    <w:p w14:paraId="0B8471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3576</w:t>
      </w:r>
    </w:p>
    <w:p w14:paraId="72FEC6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3578</w:t>
      </w:r>
    </w:p>
    <w:p w14:paraId="331F2B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3579</w:t>
      </w:r>
    </w:p>
    <w:p w14:paraId="4DC84DF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3579</w:t>
      </w:r>
    </w:p>
    <w:p w14:paraId="1863D6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3579</w:t>
      </w:r>
    </w:p>
    <w:p w14:paraId="493410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3580</w:t>
      </w:r>
    </w:p>
    <w:p w14:paraId="6D630D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3580</w:t>
      </w:r>
    </w:p>
    <w:p w14:paraId="0BFD6D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3DL CA</w:t>
      </w:r>
      <w:r>
        <w:rPr>
          <w:noProof/>
        </w:rPr>
        <w:tab/>
        <w:t>3581</w:t>
      </w:r>
    </w:p>
    <w:p w14:paraId="144DC0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3581</w:t>
      </w:r>
    </w:p>
    <w:p w14:paraId="05CE7A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3581</w:t>
      </w:r>
    </w:p>
    <w:p w14:paraId="5D4846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3581</w:t>
      </w:r>
    </w:p>
    <w:p w14:paraId="38D32C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3581</w:t>
      </w:r>
    </w:p>
    <w:p w14:paraId="18596F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3586</w:t>
      </w:r>
    </w:p>
    <w:p w14:paraId="3A04724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3588</w:t>
      </w:r>
    </w:p>
    <w:p w14:paraId="57A1AD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3589</w:t>
      </w:r>
    </w:p>
    <w:p w14:paraId="7098ED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7.6.1A.6</w:t>
      </w:r>
      <w:r>
        <w:rPr>
          <w:noProof/>
        </w:rPr>
        <w:tab/>
        <w:t>3592</w:t>
      </w:r>
    </w:p>
    <w:p w14:paraId="35D57F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4DL CA</w:t>
      </w:r>
      <w:r>
        <w:rPr>
          <w:noProof/>
        </w:rPr>
        <w:tab/>
        <w:t>3592</w:t>
      </w:r>
    </w:p>
    <w:p w14:paraId="5A934A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3592</w:t>
      </w:r>
    </w:p>
    <w:p w14:paraId="5F9882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3593</w:t>
      </w:r>
    </w:p>
    <w:p w14:paraId="78C752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3593</w:t>
      </w:r>
    </w:p>
    <w:p w14:paraId="11ADAF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3593</w:t>
      </w:r>
    </w:p>
    <w:p w14:paraId="4F4455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3593</w:t>
      </w:r>
    </w:p>
    <w:p w14:paraId="0B9491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3603</w:t>
      </w:r>
    </w:p>
    <w:p w14:paraId="5D95D0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3606</w:t>
      </w:r>
    </w:p>
    <w:p w14:paraId="577AB5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3606</w:t>
      </w:r>
    </w:p>
    <w:p w14:paraId="199017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5DL CA</w:t>
      </w:r>
      <w:r>
        <w:rPr>
          <w:noProof/>
        </w:rPr>
        <w:tab/>
        <w:t>3609</w:t>
      </w:r>
    </w:p>
    <w:p w14:paraId="47D14D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3609</w:t>
      </w:r>
    </w:p>
    <w:p w14:paraId="43A46E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3609</w:t>
      </w:r>
    </w:p>
    <w:p w14:paraId="163F4B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3609</w:t>
      </w:r>
    </w:p>
    <w:p w14:paraId="152F99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3609</w:t>
      </w:r>
    </w:p>
    <w:p w14:paraId="5E0E70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3609</w:t>
      </w:r>
    </w:p>
    <w:p w14:paraId="6B0AE2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3619</w:t>
      </w:r>
    </w:p>
    <w:p w14:paraId="1BA074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3622</w:t>
      </w:r>
    </w:p>
    <w:p w14:paraId="759807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3622</w:t>
      </w:r>
    </w:p>
    <w:p w14:paraId="6474D8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6DL CA</w:t>
      </w:r>
      <w:r>
        <w:rPr>
          <w:noProof/>
        </w:rPr>
        <w:tab/>
        <w:t>3626</w:t>
      </w:r>
    </w:p>
    <w:p w14:paraId="71A94D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3626</w:t>
      </w:r>
    </w:p>
    <w:p w14:paraId="06FE9E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3626</w:t>
      </w:r>
    </w:p>
    <w:p w14:paraId="711E20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3626</w:t>
      </w:r>
    </w:p>
    <w:p w14:paraId="2BC6DB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3626</w:t>
      </w:r>
    </w:p>
    <w:p w14:paraId="06E7A7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3626</w:t>
      </w:r>
    </w:p>
    <w:p w14:paraId="0004CC2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3639</w:t>
      </w:r>
    </w:p>
    <w:p w14:paraId="5317C7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3643</w:t>
      </w:r>
    </w:p>
    <w:p w14:paraId="525179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3643</w:t>
      </w:r>
    </w:p>
    <w:p w14:paraId="1AA7473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3647</w:t>
      </w:r>
    </w:p>
    <w:p w14:paraId="1E6373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3647</w:t>
      </w:r>
    </w:p>
    <w:p w14:paraId="6857A3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3647</w:t>
      </w:r>
    </w:p>
    <w:p w14:paraId="0536D8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3647</w:t>
      </w:r>
    </w:p>
    <w:p w14:paraId="2409CC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3647</w:t>
      </w:r>
    </w:p>
    <w:p w14:paraId="270282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3647</w:t>
      </w:r>
    </w:p>
    <w:p w14:paraId="265750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3651</w:t>
      </w:r>
    </w:p>
    <w:p w14:paraId="7EAEE98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UL-MIMO</w:t>
      </w:r>
      <w:r>
        <w:rPr>
          <w:noProof/>
        </w:rPr>
        <w:tab/>
        <w:t>3657</w:t>
      </w:r>
    </w:p>
    <w:p w14:paraId="17422C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3657</w:t>
      </w:r>
    </w:p>
    <w:p w14:paraId="60BB7E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3658</w:t>
      </w:r>
    </w:p>
    <w:p w14:paraId="13F173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3658</w:t>
      </w:r>
    </w:p>
    <w:p w14:paraId="30F0B3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3658</w:t>
      </w:r>
    </w:p>
    <w:p w14:paraId="1D30AE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3658</w:t>
      </w:r>
    </w:p>
    <w:p w14:paraId="6FB1AA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3659</w:t>
      </w:r>
    </w:p>
    <w:p w14:paraId="0DF27C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3660</w:t>
      </w:r>
    </w:p>
    <w:p w14:paraId="2A8FAE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lastRenderedPageBreak/>
        <w:t>7.6.1B.5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3660</w:t>
      </w:r>
    </w:p>
    <w:p w14:paraId="651B335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</w:t>
      </w:r>
      <w:r>
        <w:rPr>
          <w:noProof/>
        </w:rPr>
        <w:tab/>
        <w:t>3661</w:t>
      </w:r>
    </w:p>
    <w:p w14:paraId="5F8E90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3661</w:t>
      </w:r>
    </w:p>
    <w:p w14:paraId="7B4EA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3662</w:t>
      </w:r>
    </w:p>
    <w:p w14:paraId="145D39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3663</w:t>
      </w:r>
    </w:p>
    <w:p w14:paraId="57655B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3663</w:t>
      </w:r>
    </w:p>
    <w:p w14:paraId="6685D6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3663</w:t>
      </w:r>
    </w:p>
    <w:p w14:paraId="377BB5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3663</w:t>
      </w:r>
    </w:p>
    <w:p w14:paraId="1FE03B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3665</w:t>
      </w:r>
    </w:p>
    <w:p w14:paraId="7869DE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3666</w:t>
      </w:r>
    </w:p>
    <w:p w14:paraId="107F53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3666</w:t>
      </w:r>
    </w:p>
    <w:p w14:paraId="7FAB91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3666</w:t>
      </w:r>
    </w:p>
    <w:p w14:paraId="73EA945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3666</w:t>
      </w:r>
    </w:p>
    <w:p w14:paraId="094AD9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3666</w:t>
      </w:r>
    </w:p>
    <w:p w14:paraId="177982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3666</w:t>
      </w:r>
    </w:p>
    <w:p w14:paraId="2B90B12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3667</w:t>
      </w:r>
    </w:p>
    <w:p w14:paraId="68E936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3667</w:t>
      </w:r>
    </w:p>
    <w:p w14:paraId="55C9A2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3667</w:t>
      </w:r>
    </w:p>
    <w:p w14:paraId="336ADB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3667</w:t>
      </w:r>
    </w:p>
    <w:p w14:paraId="2567BB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3667</w:t>
      </w:r>
    </w:p>
    <w:p w14:paraId="178FCE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3667</w:t>
      </w:r>
    </w:p>
    <w:p w14:paraId="02E557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3668</w:t>
      </w:r>
    </w:p>
    <w:p w14:paraId="334E80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3668</w:t>
      </w:r>
    </w:p>
    <w:p w14:paraId="65B084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3668</w:t>
      </w:r>
    </w:p>
    <w:p w14:paraId="3FC9CB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CC25D0">
        <w:rPr>
          <w:rFonts w:cs="Arial"/>
          <w:noProof/>
        </w:rPr>
        <w:t>category M1</w:t>
      </w:r>
      <w:r>
        <w:rPr>
          <w:noProof/>
        </w:rPr>
        <w:tab/>
        <w:t>3669</w:t>
      </w:r>
    </w:p>
    <w:p w14:paraId="3B88C5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3669</w:t>
      </w:r>
    </w:p>
    <w:p w14:paraId="091CF7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3669</w:t>
      </w:r>
    </w:p>
    <w:p w14:paraId="375389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3669</w:t>
      </w:r>
    </w:p>
    <w:p w14:paraId="1AD8EE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3670</w:t>
      </w:r>
    </w:p>
    <w:p w14:paraId="0F3838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3670</w:t>
      </w:r>
    </w:p>
    <w:p w14:paraId="7AEDDB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3671</w:t>
      </w:r>
    </w:p>
    <w:p w14:paraId="120DAF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3671</w:t>
      </w:r>
    </w:p>
    <w:p w14:paraId="32009F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CC25D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3672</w:t>
      </w:r>
    </w:p>
    <w:p w14:paraId="5D02F3C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In-band blocking for UE Category 1bis</w:t>
      </w:r>
      <w:r>
        <w:rPr>
          <w:noProof/>
        </w:rPr>
        <w:tab/>
        <w:t>3672</w:t>
      </w:r>
    </w:p>
    <w:p w14:paraId="554FD09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3672</w:t>
      </w:r>
    </w:p>
    <w:p w14:paraId="720332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3672</w:t>
      </w:r>
    </w:p>
    <w:p w14:paraId="7FBE41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3672</w:t>
      </w:r>
    </w:p>
    <w:p w14:paraId="40DEA2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3673</w:t>
      </w:r>
    </w:p>
    <w:p w14:paraId="38153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3673</w:t>
      </w:r>
    </w:p>
    <w:p w14:paraId="2031DC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Message Contents</w:t>
      </w:r>
      <w:r>
        <w:rPr>
          <w:noProof/>
        </w:rPr>
        <w:tab/>
        <w:t>3673</w:t>
      </w:r>
    </w:p>
    <w:p w14:paraId="33EBE9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3673</w:t>
      </w:r>
    </w:p>
    <w:p w14:paraId="7C5F7D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3674</w:t>
      </w:r>
    </w:p>
    <w:p w14:paraId="765CE9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3674</w:t>
      </w:r>
    </w:p>
    <w:p w14:paraId="65754C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3674</w:t>
      </w:r>
    </w:p>
    <w:p w14:paraId="600D54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3674</w:t>
      </w:r>
    </w:p>
    <w:p w14:paraId="7A812F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3675</w:t>
      </w:r>
    </w:p>
    <w:p w14:paraId="490BA5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3675</w:t>
      </w:r>
    </w:p>
    <w:p w14:paraId="5EEB0D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3675</w:t>
      </w:r>
    </w:p>
    <w:p w14:paraId="7A721C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3675</w:t>
      </w:r>
    </w:p>
    <w:p w14:paraId="06ABFB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3675</w:t>
      </w:r>
    </w:p>
    <w:p w14:paraId="0EE27E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3676</w:t>
      </w:r>
    </w:p>
    <w:p w14:paraId="22293F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3678</w:t>
      </w:r>
    </w:p>
    <w:p w14:paraId="237E5D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3678</w:t>
      </w:r>
    </w:p>
    <w:p w14:paraId="41D4A6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3678</w:t>
      </w:r>
    </w:p>
    <w:p w14:paraId="16026C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7.6.1G.</w:t>
      </w:r>
      <w:r>
        <w:rPr>
          <w:noProof/>
        </w:rPr>
        <w:t>1.</w:t>
      </w:r>
      <w:r w:rsidRPr="00CC25D0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3678</w:t>
      </w:r>
    </w:p>
    <w:p w14:paraId="75FC27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7.6.1G.</w:t>
      </w:r>
      <w:r>
        <w:rPr>
          <w:noProof/>
        </w:rPr>
        <w:t>1.</w:t>
      </w:r>
      <w:r w:rsidRPr="00CC25D0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3678</w:t>
      </w:r>
    </w:p>
    <w:p w14:paraId="657D91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3679</w:t>
      </w:r>
    </w:p>
    <w:p w14:paraId="1D4254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7.6.1G.</w:t>
      </w:r>
      <w:r>
        <w:rPr>
          <w:noProof/>
        </w:rPr>
        <w:t>1.</w:t>
      </w:r>
      <w:r w:rsidRPr="00CC25D0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3680</w:t>
      </w:r>
    </w:p>
    <w:p w14:paraId="14BEFCA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3681</w:t>
      </w:r>
    </w:p>
    <w:p w14:paraId="7DEE6B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3681</w:t>
      </w:r>
    </w:p>
    <w:p w14:paraId="3E9F04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3681</w:t>
      </w:r>
    </w:p>
    <w:p w14:paraId="757BF3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3681</w:t>
      </w:r>
    </w:p>
    <w:p w14:paraId="2F4B52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3682</w:t>
      </w:r>
    </w:p>
    <w:p w14:paraId="77AE97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3682</w:t>
      </w:r>
    </w:p>
    <w:p w14:paraId="7FF030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3683</w:t>
      </w:r>
    </w:p>
    <w:p w14:paraId="3C6E83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3684</w:t>
      </w:r>
    </w:p>
    <w:p w14:paraId="76A7AC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3684</w:t>
      </w:r>
    </w:p>
    <w:p w14:paraId="198026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3684</w:t>
      </w:r>
    </w:p>
    <w:p w14:paraId="643F69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3684</w:t>
      </w:r>
    </w:p>
    <w:p w14:paraId="6FC8E6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3684</w:t>
      </w:r>
    </w:p>
    <w:p w14:paraId="092F8C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3685</w:t>
      </w:r>
    </w:p>
    <w:p w14:paraId="003647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3685</w:t>
      </w:r>
    </w:p>
    <w:p w14:paraId="3D66F50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3685</w:t>
      </w:r>
    </w:p>
    <w:p w14:paraId="31D406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3686</w:t>
      </w:r>
    </w:p>
    <w:p w14:paraId="2E160A9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3686</w:t>
      </w:r>
    </w:p>
    <w:p w14:paraId="1EA02E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3686</w:t>
      </w:r>
    </w:p>
    <w:p w14:paraId="0227855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</w:rPr>
        <w:tab/>
        <w:t>3687</w:t>
      </w:r>
    </w:p>
    <w:p w14:paraId="4132F6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3687</w:t>
      </w:r>
    </w:p>
    <w:p w14:paraId="5B1836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3687</w:t>
      </w:r>
    </w:p>
    <w:p w14:paraId="4AF6D6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3687</w:t>
      </w:r>
    </w:p>
    <w:p w14:paraId="7A8A21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3688</w:t>
      </w:r>
    </w:p>
    <w:p w14:paraId="203107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3688</w:t>
      </w:r>
    </w:p>
    <w:p w14:paraId="13EDF6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3690</w:t>
      </w:r>
    </w:p>
    <w:p w14:paraId="2B214C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3690</w:t>
      </w:r>
    </w:p>
    <w:p w14:paraId="378FB8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3690</w:t>
      </w:r>
    </w:p>
    <w:p w14:paraId="1FB128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3691</w:t>
      </w:r>
    </w:p>
    <w:p w14:paraId="6A5E22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3691</w:t>
      </w:r>
    </w:p>
    <w:p w14:paraId="386ED8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3691</w:t>
      </w:r>
    </w:p>
    <w:p w14:paraId="0F6A2C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3692</w:t>
      </w:r>
    </w:p>
    <w:p w14:paraId="772B6F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3692</w:t>
      </w:r>
    </w:p>
    <w:p w14:paraId="58555A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3692</w:t>
      </w:r>
    </w:p>
    <w:p w14:paraId="5D84A1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3692</w:t>
      </w:r>
    </w:p>
    <w:p w14:paraId="443E02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3692</w:t>
      </w:r>
    </w:p>
    <w:p w14:paraId="19FBEB2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3692</w:t>
      </w:r>
    </w:p>
    <w:p w14:paraId="7078C6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</w:t>
      </w:r>
      <w:r>
        <w:rPr>
          <w:noProof/>
        </w:rPr>
        <w:tab/>
        <w:t>3693</w:t>
      </w:r>
    </w:p>
    <w:p w14:paraId="6456AC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3693</w:t>
      </w:r>
    </w:p>
    <w:p w14:paraId="6C2828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3696</w:t>
      </w:r>
    </w:p>
    <w:p w14:paraId="5BB005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3696</w:t>
      </w:r>
    </w:p>
    <w:p w14:paraId="0AE0F7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3696</w:t>
      </w:r>
    </w:p>
    <w:p w14:paraId="738D24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3696</w:t>
      </w:r>
    </w:p>
    <w:p w14:paraId="08B522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3697</w:t>
      </w:r>
    </w:p>
    <w:p w14:paraId="27F145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3699</w:t>
      </w:r>
    </w:p>
    <w:p w14:paraId="6E0EB5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3700</w:t>
      </w:r>
    </w:p>
    <w:p w14:paraId="455280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3700</w:t>
      </w:r>
    </w:p>
    <w:p w14:paraId="09128B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3700</w:t>
      </w:r>
    </w:p>
    <w:p w14:paraId="278E18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3701</w:t>
      </w:r>
    </w:p>
    <w:p w14:paraId="1145285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3702</w:t>
      </w:r>
    </w:p>
    <w:p w14:paraId="25296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3702</w:t>
      </w:r>
    </w:p>
    <w:p w14:paraId="40E0A80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3702</w:t>
      </w:r>
    </w:p>
    <w:p w14:paraId="059ADF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3703</w:t>
      </w:r>
    </w:p>
    <w:p w14:paraId="216AB1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3703</w:t>
      </w:r>
    </w:p>
    <w:p w14:paraId="1533463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3706</w:t>
      </w:r>
    </w:p>
    <w:p w14:paraId="6B1A39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3706</w:t>
      </w:r>
    </w:p>
    <w:p w14:paraId="682DE4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3706</w:t>
      </w:r>
    </w:p>
    <w:p w14:paraId="43930A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3708</w:t>
      </w:r>
    </w:p>
    <w:p w14:paraId="7AF5CF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3708</w:t>
      </w:r>
    </w:p>
    <w:p w14:paraId="433553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3708</w:t>
      </w:r>
    </w:p>
    <w:p w14:paraId="6FE3FB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3709</w:t>
      </w:r>
    </w:p>
    <w:p w14:paraId="1846BB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3709</w:t>
      </w:r>
    </w:p>
    <w:p w14:paraId="6C9AC0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3709</w:t>
      </w:r>
    </w:p>
    <w:p w14:paraId="07D6DF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3710</w:t>
      </w:r>
    </w:p>
    <w:p w14:paraId="595BB4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3710</w:t>
      </w:r>
    </w:p>
    <w:p w14:paraId="2E2724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3710</w:t>
      </w:r>
    </w:p>
    <w:p w14:paraId="2EC26C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7.6.2A.5.3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3710</w:t>
      </w:r>
    </w:p>
    <w:p w14:paraId="73C1AB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3711</w:t>
      </w:r>
    </w:p>
    <w:p w14:paraId="67EB8B6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3711</w:t>
      </w:r>
    </w:p>
    <w:p w14:paraId="52502F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3716</w:t>
      </w:r>
    </w:p>
    <w:p w14:paraId="69412B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3717</w:t>
      </w:r>
    </w:p>
    <w:p w14:paraId="042253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3718</w:t>
      </w:r>
    </w:p>
    <w:p w14:paraId="33F60C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7.6.2A.6</w:t>
      </w:r>
      <w:r>
        <w:rPr>
          <w:noProof/>
        </w:rPr>
        <w:tab/>
        <w:t>3720</w:t>
      </w:r>
    </w:p>
    <w:p w14:paraId="015253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4D</w:t>
      </w:r>
      <w:r w:rsidRPr="00CC25D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3720</w:t>
      </w:r>
    </w:p>
    <w:p w14:paraId="4E657C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3720</w:t>
      </w:r>
    </w:p>
    <w:p w14:paraId="26790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3720</w:t>
      </w:r>
    </w:p>
    <w:p w14:paraId="0CC82E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3720</w:t>
      </w:r>
    </w:p>
    <w:p w14:paraId="769FF3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3720</w:t>
      </w:r>
    </w:p>
    <w:p w14:paraId="713FD6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3720</w:t>
      </w:r>
    </w:p>
    <w:p w14:paraId="390ACF7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3729</w:t>
      </w:r>
    </w:p>
    <w:p w14:paraId="6EC67C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3730</w:t>
      </w:r>
    </w:p>
    <w:p w14:paraId="4F9494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3730</w:t>
      </w:r>
    </w:p>
    <w:p w14:paraId="120AC6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5D</w:t>
      </w:r>
      <w:r w:rsidRPr="00CC25D0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3733</w:t>
      </w:r>
    </w:p>
    <w:p w14:paraId="426896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3733</w:t>
      </w:r>
    </w:p>
    <w:p w14:paraId="41659F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3733</w:t>
      </w:r>
    </w:p>
    <w:p w14:paraId="72B16F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3733</w:t>
      </w:r>
    </w:p>
    <w:p w14:paraId="1C17A8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3733</w:t>
      </w:r>
    </w:p>
    <w:p w14:paraId="52A096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3733</w:t>
      </w:r>
    </w:p>
    <w:p w14:paraId="75C112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3741</w:t>
      </w:r>
    </w:p>
    <w:p w14:paraId="0AE65CA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3744</w:t>
      </w:r>
    </w:p>
    <w:p w14:paraId="427D0A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3744</w:t>
      </w:r>
    </w:p>
    <w:p w14:paraId="52111A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3746</w:t>
      </w:r>
    </w:p>
    <w:p w14:paraId="75306C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3746</w:t>
      </w:r>
    </w:p>
    <w:p w14:paraId="5DD038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3746</w:t>
      </w:r>
    </w:p>
    <w:p w14:paraId="18056D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3746</w:t>
      </w:r>
    </w:p>
    <w:p w14:paraId="233389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3746</w:t>
      </w:r>
    </w:p>
    <w:p w14:paraId="0B24ED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3746</w:t>
      </w:r>
    </w:p>
    <w:p w14:paraId="22A91F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3765</w:t>
      </w:r>
    </w:p>
    <w:p w14:paraId="4D3D1E6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3769</w:t>
      </w:r>
    </w:p>
    <w:p w14:paraId="3CC51C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3769</w:t>
      </w:r>
    </w:p>
    <w:p w14:paraId="70E54F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3772</w:t>
      </w:r>
    </w:p>
    <w:p w14:paraId="28175D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3772</w:t>
      </w:r>
    </w:p>
    <w:p w14:paraId="2367EA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3772</w:t>
      </w:r>
    </w:p>
    <w:p w14:paraId="648ACB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3772</w:t>
      </w:r>
    </w:p>
    <w:p w14:paraId="3BA1E1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3772</w:t>
      </w:r>
    </w:p>
    <w:p w14:paraId="4C606ED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3772</w:t>
      </w:r>
    </w:p>
    <w:p w14:paraId="2A89AB4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3776</w:t>
      </w:r>
    </w:p>
    <w:p w14:paraId="7E7D06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3777</w:t>
      </w:r>
    </w:p>
    <w:p w14:paraId="1D752D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3778</w:t>
      </w:r>
    </w:p>
    <w:p w14:paraId="33606D6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3780</w:t>
      </w:r>
    </w:p>
    <w:p w14:paraId="155309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3780</w:t>
      </w:r>
    </w:p>
    <w:p w14:paraId="2DA231F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3780</w:t>
      </w:r>
    </w:p>
    <w:p w14:paraId="42640F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3780</w:t>
      </w:r>
    </w:p>
    <w:p w14:paraId="13BEE5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3780</w:t>
      </w:r>
    </w:p>
    <w:p w14:paraId="1D8A15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3780</w:t>
      </w:r>
    </w:p>
    <w:p w14:paraId="5572E2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3781</w:t>
      </w:r>
    </w:p>
    <w:p w14:paraId="3363E1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3782</w:t>
      </w:r>
    </w:p>
    <w:p w14:paraId="19CB2CC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3782</w:t>
      </w:r>
    </w:p>
    <w:p w14:paraId="2281612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3783</w:t>
      </w:r>
    </w:p>
    <w:p w14:paraId="5879CC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3783</w:t>
      </w:r>
    </w:p>
    <w:p w14:paraId="53A6F3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3784</w:t>
      </w:r>
    </w:p>
    <w:p w14:paraId="46C964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3784</w:t>
      </w:r>
    </w:p>
    <w:p w14:paraId="37178E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3784</w:t>
      </w:r>
    </w:p>
    <w:p w14:paraId="1DB014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3784</w:t>
      </w:r>
    </w:p>
    <w:p w14:paraId="06FF41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3784</w:t>
      </w:r>
    </w:p>
    <w:p w14:paraId="0978C8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3787</w:t>
      </w:r>
    </w:p>
    <w:p w14:paraId="799E1F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3787</w:t>
      </w:r>
    </w:p>
    <w:p w14:paraId="422237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3787</w:t>
      </w:r>
    </w:p>
    <w:p w14:paraId="35A746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3787</w:t>
      </w:r>
    </w:p>
    <w:p w14:paraId="6D36D6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3787</w:t>
      </w:r>
    </w:p>
    <w:p w14:paraId="6BD6C4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3787</w:t>
      </w:r>
    </w:p>
    <w:p w14:paraId="293877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3787</w:t>
      </w:r>
    </w:p>
    <w:p w14:paraId="765722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3788</w:t>
      </w:r>
    </w:p>
    <w:p w14:paraId="07C2E9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3788</w:t>
      </w:r>
    </w:p>
    <w:p w14:paraId="5B7744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3788</w:t>
      </w:r>
    </w:p>
    <w:p w14:paraId="097D59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3788</w:t>
      </w:r>
    </w:p>
    <w:p w14:paraId="28F21B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3788</w:t>
      </w:r>
    </w:p>
    <w:p w14:paraId="6B028B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3788</w:t>
      </w:r>
    </w:p>
    <w:p w14:paraId="5BB024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3789</w:t>
      </w:r>
    </w:p>
    <w:p w14:paraId="0F6F1D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3789</w:t>
      </w:r>
    </w:p>
    <w:p w14:paraId="34CBE0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3789</w:t>
      </w:r>
    </w:p>
    <w:p w14:paraId="0C6C1FD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3790</w:t>
      </w:r>
    </w:p>
    <w:p w14:paraId="2B0E47D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3790</w:t>
      </w:r>
    </w:p>
    <w:p w14:paraId="5DE690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3790</w:t>
      </w:r>
    </w:p>
    <w:p w14:paraId="713786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3790</w:t>
      </w:r>
    </w:p>
    <w:p w14:paraId="7A1D20D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3790</w:t>
      </w:r>
    </w:p>
    <w:p w14:paraId="4A81C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3790</w:t>
      </w:r>
    </w:p>
    <w:p w14:paraId="709974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3791</w:t>
      </w:r>
    </w:p>
    <w:p w14:paraId="4A11E2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3791</w:t>
      </w:r>
    </w:p>
    <w:p w14:paraId="2B2F57C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CC25D0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3792</w:t>
      </w:r>
    </w:p>
    <w:p w14:paraId="524871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Out-of-band blocking for UE category 1bis</w:t>
      </w:r>
      <w:r>
        <w:rPr>
          <w:noProof/>
        </w:rPr>
        <w:tab/>
        <w:t>3793</w:t>
      </w:r>
    </w:p>
    <w:p w14:paraId="4039D1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3793</w:t>
      </w:r>
    </w:p>
    <w:p w14:paraId="053703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3793</w:t>
      </w:r>
    </w:p>
    <w:p w14:paraId="2A7E06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3793</w:t>
      </w:r>
    </w:p>
    <w:p w14:paraId="3FDAE6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3793</w:t>
      </w:r>
    </w:p>
    <w:p w14:paraId="4BBCBF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3793</w:t>
      </w:r>
    </w:p>
    <w:p w14:paraId="231841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3793</w:t>
      </w:r>
    </w:p>
    <w:p w14:paraId="749FF1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3793</w:t>
      </w:r>
    </w:p>
    <w:p w14:paraId="371085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3793</w:t>
      </w:r>
    </w:p>
    <w:p w14:paraId="0FE099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3794</w:t>
      </w:r>
    </w:p>
    <w:p w14:paraId="36804C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3794</w:t>
      </w:r>
    </w:p>
    <w:p w14:paraId="731643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3794</w:t>
      </w:r>
    </w:p>
    <w:p w14:paraId="38310A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3794</w:t>
      </w:r>
    </w:p>
    <w:p w14:paraId="4C77C7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3794</w:t>
      </w:r>
    </w:p>
    <w:p w14:paraId="2A2DEE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3794</w:t>
      </w:r>
    </w:p>
    <w:p w14:paraId="3F2416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3795</w:t>
      </w:r>
    </w:p>
    <w:p w14:paraId="667DDA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3795</w:t>
      </w:r>
    </w:p>
    <w:p w14:paraId="053DA8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3795</w:t>
      </w:r>
    </w:p>
    <w:p w14:paraId="296BA6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3796</w:t>
      </w:r>
    </w:p>
    <w:p w14:paraId="21EF43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3796</w:t>
      </w:r>
    </w:p>
    <w:p w14:paraId="73085B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3796</w:t>
      </w:r>
    </w:p>
    <w:p w14:paraId="22AFC8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3796</w:t>
      </w:r>
    </w:p>
    <w:p w14:paraId="4CA39D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3796</w:t>
      </w:r>
    </w:p>
    <w:p w14:paraId="3BDEBA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3797</w:t>
      </w:r>
    </w:p>
    <w:p w14:paraId="6AA984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3798</w:t>
      </w:r>
    </w:p>
    <w:p w14:paraId="043ECC3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3798</w:t>
      </w:r>
    </w:p>
    <w:p w14:paraId="782C44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3798</w:t>
      </w:r>
    </w:p>
    <w:p w14:paraId="5546EE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3798</w:t>
      </w:r>
    </w:p>
    <w:p w14:paraId="1D304C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3798</w:t>
      </w:r>
    </w:p>
    <w:p w14:paraId="60EDC6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</w:t>
      </w:r>
      <w:r w:rsidRPr="00CC25D0">
        <w:rPr>
          <w:rFonts w:eastAsia="SimSun"/>
          <w:noProof/>
        </w:rPr>
        <w:t>n</w:t>
      </w:r>
      <w:r>
        <w:rPr>
          <w:noProof/>
        </w:rPr>
        <w:tab/>
        <w:t>3799</w:t>
      </w:r>
    </w:p>
    <w:p w14:paraId="1CE12F9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</w:t>
      </w:r>
      <w:r w:rsidRPr="00CC25D0">
        <w:rPr>
          <w:rFonts w:eastAsia="SimSun"/>
          <w:noProof/>
        </w:rPr>
        <w:t>ns</w:t>
      </w:r>
      <w:r>
        <w:rPr>
          <w:noProof/>
        </w:rPr>
        <w:tab/>
        <w:t>3799</w:t>
      </w:r>
    </w:p>
    <w:p w14:paraId="05EC7D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3800</w:t>
      </w:r>
    </w:p>
    <w:p w14:paraId="5CA478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3801</w:t>
      </w:r>
    </w:p>
    <w:p w14:paraId="2CBCEB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3801</w:t>
      </w:r>
    </w:p>
    <w:p w14:paraId="669829F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V2X Communication</w:t>
      </w:r>
      <w:r w:rsidRPr="00CC25D0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3801</w:t>
      </w:r>
    </w:p>
    <w:p w14:paraId="768DEC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3801</w:t>
      </w:r>
    </w:p>
    <w:p w14:paraId="3DBC7D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3801</w:t>
      </w:r>
    </w:p>
    <w:p w14:paraId="03382D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3801</w:t>
      </w:r>
    </w:p>
    <w:p w14:paraId="1D3F85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7.6.2G.3.4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3802</w:t>
      </w:r>
    </w:p>
    <w:p w14:paraId="28EE71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3802</w:t>
      </w:r>
    </w:p>
    <w:p w14:paraId="5E7D8B7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3803</w:t>
      </w:r>
    </w:p>
    <w:p w14:paraId="115CFF3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3803</w:t>
      </w:r>
    </w:p>
    <w:p w14:paraId="37B6F1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3803</w:t>
      </w:r>
    </w:p>
    <w:p w14:paraId="005277D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3803</w:t>
      </w:r>
    </w:p>
    <w:p w14:paraId="76CC97D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</w:rPr>
        <w:tab/>
        <w:t>3806</w:t>
      </w:r>
    </w:p>
    <w:p w14:paraId="21EB30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3806</w:t>
      </w:r>
    </w:p>
    <w:p w14:paraId="56A751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3806</w:t>
      </w:r>
    </w:p>
    <w:p w14:paraId="6BFEFE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3806</w:t>
      </w:r>
    </w:p>
    <w:p w14:paraId="306D324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3807</w:t>
      </w:r>
    </w:p>
    <w:p w14:paraId="682E6A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3807</w:t>
      </w:r>
    </w:p>
    <w:p w14:paraId="57B82D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3808</w:t>
      </w:r>
    </w:p>
    <w:p w14:paraId="4FA53E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3808</w:t>
      </w:r>
    </w:p>
    <w:p w14:paraId="11536C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3808</w:t>
      </w:r>
    </w:p>
    <w:p w14:paraId="486EDA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3809</w:t>
      </w:r>
    </w:p>
    <w:p w14:paraId="5FCEDA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3809</w:t>
      </w:r>
    </w:p>
    <w:p w14:paraId="1D9A89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3809</w:t>
      </w:r>
    </w:p>
    <w:p w14:paraId="4C87BA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3809</w:t>
      </w:r>
    </w:p>
    <w:p w14:paraId="0E0866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3809</w:t>
      </w:r>
    </w:p>
    <w:p w14:paraId="73489A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3809</w:t>
      </w:r>
    </w:p>
    <w:p w14:paraId="43691D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3810</w:t>
      </w:r>
    </w:p>
    <w:p w14:paraId="3294C0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3810</w:t>
      </w:r>
    </w:p>
    <w:p w14:paraId="0FBAFE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3810</w:t>
      </w:r>
    </w:p>
    <w:p w14:paraId="13CDADC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</w:t>
      </w:r>
      <w:r>
        <w:rPr>
          <w:noProof/>
        </w:rPr>
        <w:tab/>
        <w:t>3811</w:t>
      </w:r>
    </w:p>
    <w:p w14:paraId="548F90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3811</w:t>
      </w:r>
    </w:p>
    <w:p w14:paraId="229B81C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3812</w:t>
      </w:r>
    </w:p>
    <w:p w14:paraId="42CF01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3812</w:t>
      </w:r>
    </w:p>
    <w:p w14:paraId="1A8C3E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3812</w:t>
      </w:r>
    </w:p>
    <w:p w14:paraId="114384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3812</w:t>
      </w:r>
    </w:p>
    <w:p w14:paraId="6633D0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3812</w:t>
      </w:r>
    </w:p>
    <w:p w14:paraId="6CCBEF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3815</w:t>
      </w:r>
    </w:p>
    <w:p w14:paraId="66B571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3815</w:t>
      </w:r>
    </w:p>
    <w:p w14:paraId="59D2C5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3816</w:t>
      </w:r>
    </w:p>
    <w:p w14:paraId="05FA58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3816</w:t>
      </w:r>
    </w:p>
    <w:p w14:paraId="701004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3817</w:t>
      </w:r>
    </w:p>
    <w:p w14:paraId="318D25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3818</w:t>
      </w:r>
    </w:p>
    <w:p w14:paraId="0EDD76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3818</w:t>
      </w:r>
    </w:p>
    <w:p w14:paraId="6106EA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3819</w:t>
      </w:r>
    </w:p>
    <w:p w14:paraId="616F58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3819</w:t>
      </w:r>
    </w:p>
    <w:p w14:paraId="07B218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3819</w:t>
      </w:r>
    </w:p>
    <w:p w14:paraId="56502E9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3821</w:t>
      </w:r>
    </w:p>
    <w:p w14:paraId="5D1828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3821</w:t>
      </w:r>
    </w:p>
    <w:p w14:paraId="02CC1C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3821</w:t>
      </w:r>
    </w:p>
    <w:p w14:paraId="6B7F74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3822</w:t>
      </w:r>
    </w:p>
    <w:p w14:paraId="13B7D8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3822</w:t>
      </w:r>
    </w:p>
    <w:p w14:paraId="0EECB45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3822</w:t>
      </w:r>
    </w:p>
    <w:p w14:paraId="29CEB1A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3822</w:t>
      </w:r>
    </w:p>
    <w:p w14:paraId="798294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3823</w:t>
      </w:r>
    </w:p>
    <w:p w14:paraId="218BF3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3823</w:t>
      </w:r>
    </w:p>
    <w:p w14:paraId="111A6B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3823</w:t>
      </w:r>
    </w:p>
    <w:p w14:paraId="3DA085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3823</w:t>
      </w:r>
    </w:p>
    <w:p w14:paraId="523D33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3823</w:t>
      </w:r>
    </w:p>
    <w:p w14:paraId="10E7CE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3823</w:t>
      </w:r>
    </w:p>
    <w:p w14:paraId="27D79D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3824</w:t>
      </w:r>
    </w:p>
    <w:p w14:paraId="15B703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3824</w:t>
      </w:r>
    </w:p>
    <w:p w14:paraId="28FDBD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3829</w:t>
      </w:r>
    </w:p>
    <w:p w14:paraId="295425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3830</w:t>
      </w:r>
    </w:p>
    <w:p w14:paraId="1C228F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3830</w:t>
      </w:r>
    </w:p>
    <w:p w14:paraId="74DC9A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7.6.3A.6</w:t>
      </w:r>
      <w:r>
        <w:rPr>
          <w:noProof/>
        </w:rPr>
        <w:tab/>
        <w:t>3831</w:t>
      </w:r>
    </w:p>
    <w:p w14:paraId="4E25CD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3831</w:t>
      </w:r>
    </w:p>
    <w:p w14:paraId="1B4BDF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3831</w:t>
      </w:r>
    </w:p>
    <w:p w14:paraId="48CA6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7.6.3A.7.2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3831</w:t>
      </w:r>
    </w:p>
    <w:p w14:paraId="171FA4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3831</w:t>
      </w:r>
    </w:p>
    <w:p w14:paraId="33FC42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3832</w:t>
      </w:r>
    </w:p>
    <w:p w14:paraId="6F96E6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3832</w:t>
      </w:r>
    </w:p>
    <w:p w14:paraId="0B24EF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3841</w:t>
      </w:r>
    </w:p>
    <w:p w14:paraId="230ABB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3842</w:t>
      </w:r>
    </w:p>
    <w:p w14:paraId="6DC046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3843</w:t>
      </w:r>
    </w:p>
    <w:p w14:paraId="045B7C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 w:rsidRPr="00CC25D0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3843</w:t>
      </w:r>
    </w:p>
    <w:p w14:paraId="44C6E2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3843</w:t>
      </w:r>
    </w:p>
    <w:p w14:paraId="1CE488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3843</w:t>
      </w:r>
    </w:p>
    <w:p w14:paraId="064534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3843</w:t>
      </w:r>
    </w:p>
    <w:p w14:paraId="27FC90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3844</w:t>
      </w:r>
    </w:p>
    <w:p w14:paraId="1F351C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3844</w:t>
      </w:r>
    </w:p>
    <w:p w14:paraId="5390F71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3852</w:t>
      </w:r>
    </w:p>
    <w:p w14:paraId="7B62FC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3855</w:t>
      </w:r>
    </w:p>
    <w:p w14:paraId="1F8726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3855</w:t>
      </w:r>
    </w:p>
    <w:p w14:paraId="1EE53A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3856</w:t>
      </w:r>
    </w:p>
    <w:p w14:paraId="5AF21E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3856</w:t>
      </w:r>
    </w:p>
    <w:p w14:paraId="158084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3856</w:t>
      </w:r>
    </w:p>
    <w:p w14:paraId="7E5A97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3856</w:t>
      </w:r>
    </w:p>
    <w:p w14:paraId="746EE5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3856</w:t>
      </w:r>
    </w:p>
    <w:p w14:paraId="5D6BB5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3856</w:t>
      </w:r>
    </w:p>
    <w:p w14:paraId="082BD2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3875</w:t>
      </w:r>
    </w:p>
    <w:p w14:paraId="1425E12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3879</w:t>
      </w:r>
    </w:p>
    <w:p w14:paraId="0C3AE0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3879</w:t>
      </w:r>
    </w:p>
    <w:p w14:paraId="49B7A7E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3881</w:t>
      </w:r>
    </w:p>
    <w:p w14:paraId="25B0C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3881</w:t>
      </w:r>
    </w:p>
    <w:p w14:paraId="0A88D4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3881</w:t>
      </w:r>
    </w:p>
    <w:p w14:paraId="3E4040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3881</w:t>
      </w:r>
    </w:p>
    <w:p w14:paraId="41E50E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3881</w:t>
      </w:r>
    </w:p>
    <w:p w14:paraId="0B5DD9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3881</w:t>
      </w:r>
    </w:p>
    <w:p w14:paraId="2A5C6F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3886</w:t>
      </w:r>
    </w:p>
    <w:p w14:paraId="37205A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3886</w:t>
      </w:r>
    </w:p>
    <w:p w14:paraId="6F2A56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3886</w:t>
      </w:r>
    </w:p>
    <w:p w14:paraId="46460A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3886</w:t>
      </w:r>
    </w:p>
    <w:p w14:paraId="081EF6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3886</w:t>
      </w:r>
    </w:p>
    <w:p w14:paraId="26D043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3886</w:t>
      </w:r>
    </w:p>
    <w:p w14:paraId="1EAD11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3887</w:t>
      </w:r>
    </w:p>
    <w:p w14:paraId="707B95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3888</w:t>
      </w:r>
    </w:p>
    <w:p w14:paraId="5016996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3888</w:t>
      </w:r>
    </w:p>
    <w:p w14:paraId="0E086F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3888</w:t>
      </w:r>
    </w:p>
    <w:p w14:paraId="7497E1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3888</w:t>
      </w:r>
    </w:p>
    <w:p w14:paraId="01BDED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3889</w:t>
      </w:r>
    </w:p>
    <w:p w14:paraId="6E4B6A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3889</w:t>
      </w:r>
    </w:p>
    <w:p w14:paraId="5E498D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3889</w:t>
      </w:r>
    </w:p>
    <w:p w14:paraId="46C0A0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3889</w:t>
      </w:r>
    </w:p>
    <w:p w14:paraId="66D32F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3890</w:t>
      </w:r>
    </w:p>
    <w:p w14:paraId="4ED10B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3892</w:t>
      </w:r>
    </w:p>
    <w:p w14:paraId="44C43EB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3892</w:t>
      </w:r>
    </w:p>
    <w:p w14:paraId="37A60F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3892</w:t>
      </w:r>
    </w:p>
    <w:p w14:paraId="78A1FD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3892</w:t>
      </w:r>
    </w:p>
    <w:p w14:paraId="79957F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3893</w:t>
      </w:r>
    </w:p>
    <w:p w14:paraId="773E89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3893</w:t>
      </w:r>
    </w:p>
    <w:p w14:paraId="352D94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3893</w:t>
      </w:r>
    </w:p>
    <w:p w14:paraId="309CF6E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3893</w:t>
      </w:r>
    </w:p>
    <w:p w14:paraId="10B8B0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3893</w:t>
      </w:r>
    </w:p>
    <w:p w14:paraId="1852E5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3893</w:t>
      </w:r>
    </w:p>
    <w:p w14:paraId="3F4234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3893</w:t>
      </w:r>
    </w:p>
    <w:p w14:paraId="69EEA3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3893</w:t>
      </w:r>
    </w:p>
    <w:p w14:paraId="02F812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3893</w:t>
      </w:r>
    </w:p>
    <w:p w14:paraId="01FBE7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3894</w:t>
      </w:r>
    </w:p>
    <w:p w14:paraId="37E4FB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3894</w:t>
      </w:r>
    </w:p>
    <w:p w14:paraId="66829A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7.6.3E.5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3894</w:t>
      </w:r>
    </w:p>
    <w:p w14:paraId="3B7540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3895</w:t>
      </w:r>
    </w:p>
    <w:p w14:paraId="1C3C5F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3895</w:t>
      </w:r>
    </w:p>
    <w:p w14:paraId="5315D4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3895</w:t>
      </w:r>
    </w:p>
    <w:p w14:paraId="078EA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3895</w:t>
      </w:r>
    </w:p>
    <w:p w14:paraId="06A3FDB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3895</w:t>
      </w:r>
    </w:p>
    <w:p w14:paraId="5C4A48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3895</w:t>
      </w:r>
    </w:p>
    <w:p w14:paraId="28C1A9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3896</w:t>
      </w:r>
    </w:p>
    <w:p w14:paraId="2894F6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3896</w:t>
      </w:r>
    </w:p>
    <w:p w14:paraId="75BBC0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3897</w:t>
      </w:r>
    </w:p>
    <w:p w14:paraId="3ECFE9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7.6.3EB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Narrow band blocking for UE category 1bis</w:t>
      </w:r>
      <w:r>
        <w:rPr>
          <w:noProof/>
        </w:rPr>
        <w:tab/>
        <w:t>3897</w:t>
      </w:r>
    </w:p>
    <w:p w14:paraId="492ACC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3897</w:t>
      </w:r>
    </w:p>
    <w:p w14:paraId="09E74A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3897</w:t>
      </w:r>
    </w:p>
    <w:p w14:paraId="091ABD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3897</w:t>
      </w:r>
    </w:p>
    <w:p w14:paraId="61F1FF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3897</w:t>
      </w:r>
    </w:p>
    <w:p w14:paraId="1BD29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3897</w:t>
      </w:r>
    </w:p>
    <w:p w14:paraId="7838FD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3898</w:t>
      </w:r>
    </w:p>
    <w:p w14:paraId="3D61BA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3898</w:t>
      </w:r>
    </w:p>
    <w:p w14:paraId="694206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3898</w:t>
      </w:r>
    </w:p>
    <w:p w14:paraId="250A30D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3898</w:t>
      </w:r>
    </w:p>
    <w:p w14:paraId="1301A0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3898</w:t>
      </w:r>
    </w:p>
    <w:p w14:paraId="406A84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3898</w:t>
      </w:r>
    </w:p>
    <w:p w14:paraId="516C54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3898</w:t>
      </w:r>
    </w:p>
    <w:p w14:paraId="43E79BE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3899</w:t>
      </w:r>
    </w:p>
    <w:p w14:paraId="275478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3899</w:t>
      </w:r>
    </w:p>
    <w:p w14:paraId="6EAC58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3899</w:t>
      </w:r>
    </w:p>
    <w:p w14:paraId="64D1A6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3899</w:t>
      </w:r>
    </w:p>
    <w:p w14:paraId="59FCDA9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3899</w:t>
      </w:r>
    </w:p>
    <w:p w14:paraId="545A913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</w:t>
      </w:r>
      <w:r>
        <w:rPr>
          <w:noProof/>
        </w:rPr>
        <w:tab/>
        <w:t>3900</w:t>
      </w:r>
    </w:p>
    <w:p w14:paraId="318109C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3900</w:t>
      </w:r>
    </w:p>
    <w:p w14:paraId="3E61C0C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3900</w:t>
      </w:r>
    </w:p>
    <w:p w14:paraId="472CB0A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3900</w:t>
      </w:r>
    </w:p>
    <w:p w14:paraId="188229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3900</w:t>
      </w:r>
    </w:p>
    <w:p w14:paraId="5482A3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3900</w:t>
      </w:r>
    </w:p>
    <w:p w14:paraId="32B90C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3900</w:t>
      </w:r>
    </w:p>
    <w:p w14:paraId="00325F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3901</w:t>
      </w:r>
    </w:p>
    <w:p w14:paraId="277C209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3901</w:t>
      </w:r>
    </w:p>
    <w:p w14:paraId="5FFA351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3902</w:t>
      </w:r>
    </w:p>
    <w:p w14:paraId="1CD48AF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3902</w:t>
      </w:r>
    </w:p>
    <w:p w14:paraId="20E472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3902</w:t>
      </w:r>
    </w:p>
    <w:p w14:paraId="77154E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3902</w:t>
      </w:r>
    </w:p>
    <w:p w14:paraId="077D2C5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3902</w:t>
      </w:r>
    </w:p>
    <w:p w14:paraId="681B21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3902</w:t>
      </w:r>
    </w:p>
    <w:p w14:paraId="73DC78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3902</w:t>
      </w:r>
    </w:p>
    <w:p w14:paraId="6BFF27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3902</w:t>
      </w:r>
    </w:p>
    <w:p w14:paraId="368E5B5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3902</w:t>
      </w:r>
    </w:p>
    <w:p w14:paraId="0E52CD6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3903</w:t>
      </w:r>
    </w:p>
    <w:p w14:paraId="199FD0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3903</w:t>
      </w:r>
    </w:p>
    <w:p w14:paraId="2320BC6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3904</w:t>
      </w:r>
    </w:p>
    <w:p w14:paraId="39E843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3904</w:t>
      </w:r>
    </w:p>
    <w:p w14:paraId="1E7883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3904</w:t>
      </w:r>
    </w:p>
    <w:p w14:paraId="105904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3904</w:t>
      </w:r>
    </w:p>
    <w:p w14:paraId="421889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3905</w:t>
      </w:r>
    </w:p>
    <w:p w14:paraId="424F8E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3905</w:t>
      </w:r>
    </w:p>
    <w:p w14:paraId="0123FD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3905</w:t>
      </w:r>
    </w:p>
    <w:p w14:paraId="5CD3D3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3905</w:t>
      </w:r>
    </w:p>
    <w:p w14:paraId="456530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3906</w:t>
      </w:r>
    </w:p>
    <w:p w14:paraId="5604D48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3907</w:t>
      </w:r>
    </w:p>
    <w:p w14:paraId="125B606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3907</w:t>
      </w:r>
    </w:p>
    <w:p w14:paraId="568DD2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3907</w:t>
      </w:r>
    </w:p>
    <w:p w14:paraId="19D0F0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3907</w:t>
      </w:r>
    </w:p>
    <w:p w14:paraId="7FA3AE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3907</w:t>
      </w:r>
    </w:p>
    <w:p w14:paraId="4562CF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3907</w:t>
      </w:r>
    </w:p>
    <w:p w14:paraId="7AAF566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3908</w:t>
      </w:r>
    </w:p>
    <w:p w14:paraId="3393B9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3908</w:t>
      </w:r>
    </w:p>
    <w:p w14:paraId="453450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3908</w:t>
      </w:r>
    </w:p>
    <w:p w14:paraId="030B19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3908</w:t>
      </w:r>
    </w:p>
    <w:p w14:paraId="5BCB6F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3908</w:t>
      </w:r>
    </w:p>
    <w:p w14:paraId="2683E1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3909</w:t>
      </w:r>
    </w:p>
    <w:p w14:paraId="2C7285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3909</w:t>
      </w:r>
    </w:p>
    <w:p w14:paraId="408592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3909</w:t>
      </w:r>
    </w:p>
    <w:p w14:paraId="5F501D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3909</w:t>
      </w:r>
    </w:p>
    <w:p w14:paraId="1F8C25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3909</w:t>
      </w:r>
    </w:p>
    <w:p w14:paraId="5E89DA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3910</w:t>
      </w:r>
    </w:p>
    <w:p w14:paraId="699ED4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3910</w:t>
      </w:r>
    </w:p>
    <w:p w14:paraId="0D3FF9B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3DL CA</w:t>
      </w:r>
      <w:r>
        <w:rPr>
          <w:noProof/>
        </w:rPr>
        <w:tab/>
        <w:t>3911</w:t>
      </w:r>
    </w:p>
    <w:p w14:paraId="6A5C33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3911</w:t>
      </w:r>
    </w:p>
    <w:p w14:paraId="6E3C3A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3911</w:t>
      </w:r>
    </w:p>
    <w:p w14:paraId="179D4A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3911</w:t>
      </w:r>
    </w:p>
    <w:p w14:paraId="083DBA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3911</w:t>
      </w:r>
    </w:p>
    <w:p w14:paraId="4321E3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3911</w:t>
      </w:r>
    </w:p>
    <w:p w14:paraId="062F43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3911</w:t>
      </w:r>
    </w:p>
    <w:p w14:paraId="5E383B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3911</w:t>
      </w:r>
    </w:p>
    <w:p w14:paraId="2E5BDC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3911</w:t>
      </w:r>
    </w:p>
    <w:p w14:paraId="153470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7.7A.6</w:t>
      </w:r>
      <w:r>
        <w:rPr>
          <w:noProof/>
        </w:rPr>
        <w:tab/>
        <w:t>3912</w:t>
      </w:r>
    </w:p>
    <w:p w14:paraId="17D898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4DL CA</w:t>
      </w:r>
      <w:r>
        <w:rPr>
          <w:noProof/>
        </w:rPr>
        <w:tab/>
        <w:t>3912</w:t>
      </w:r>
    </w:p>
    <w:p w14:paraId="6B58B4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3912</w:t>
      </w:r>
    </w:p>
    <w:p w14:paraId="450888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3912</w:t>
      </w:r>
    </w:p>
    <w:p w14:paraId="735CB0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3912</w:t>
      </w:r>
    </w:p>
    <w:p w14:paraId="45D94D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3912</w:t>
      </w:r>
    </w:p>
    <w:p w14:paraId="3C7E8B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3912</w:t>
      </w:r>
    </w:p>
    <w:p w14:paraId="5DBC83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3913</w:t>
      </w:r>
    </w:p>
    <w:p w14:paraId="241099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3913</w:t>
      </w:r>
    </w:p>
    <w:p w14:paraId="2BCCBB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3913</w:t>
      </w:r>
    </w:p>
    <w:p w14:paraId="6843E7A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5DL CA</w:t>
      </w:r>
      <w:r>
        <w:rPr>
          <w:noProof/>
        </w:rPr>
        <w:tab/>
        <w:t>3914</w:t>
      </w:r>
    </w:p>
    <w:p w14:paraId="101B3D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3914</w:t>
      </w:r>
    </w:p>
    <w:p w14:paraId="0017E6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3914</w:t>
      </w:r>
    </w:p>
    <w:p w14:paraId="300347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3914</w:t>
      </w:r>
    </w:p>
    <w:p w14:paraId="08D7E9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3914</w:t>
      </w:r>
    </w:p>
    <w:p w14:paraId="5E3716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3914</w:t>
      </w:r>
    </w:p>
    <w:p w14:paraId="026507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3914</w:t>
      </w:r>
    </w:p>
    <w:p w14:paraId="78D6FB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3915</w:t>
      </w:r>
    </w:p>
    <w:p w14:paraId="6A72C3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3915</w:t>
      </w:r>
    </w:p>
    <w:p w14:paraId="4FD0C36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6DL CA</w:t>
      </w:r>
      <w:r>
        <w:rPr>
          <w:noProof/>
        </w:rPr>
        <w:tab/>
        <w:t>3915</w:t>
      </w:r>
    </w:p>
    <w:p w14:paraId="16E664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3915</w:t>
      </w:r>
    </w:p>
    <w:p w14:paraId="1FA9460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3915</w:t>
      </w:r>
    </w:p>
    <w:p w14:paraId="3BF167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3915</w:t>
      </w:r>
    </w:p>
    <w:p w14:paraId="37200A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3916</w:t>
      </w:r>
    </w:p>
    <w:p w14:paraId="633670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3916</w:t>
      </w:r>
    </w:p>
    <w:p w14:paraId="3A7C2A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3916</w:t>
      </w:r>
    </w:p>
    <w:p w14:paraId="486EAB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3916</w:t>
      </w:r>
    </w:p>
    <w:p w14:paraId="58A3FF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3916</w:t>
      </w:r>
    </w:p>
    <w:p w14:paraId="267DDD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3917</w:t>
      </w:r>
    </w:p>
    <w:p w14:paraId="459962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3917</w:t>
      </w:r>
    </w:p>
    <w:p w14:paraId="2851957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3917</w:t>
      </w:r>
    </w:p>
    <w:p w14:paraId="5CE076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3917</w:t>
      </w:r>
    </w:p>
    <w:p w14:paraId="2A36F4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3917</w:t>
      </w:r>
    </w:p>
    <w:p w14:paraId="195221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3917</w:t>
      </w:r>
    </w:p>
    <w:p w14:paraId="7EE91E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3917</w:t>
      </w:r>
    </w:p>
    <w:p w14:paraId="505370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3918</w:t>
      </w:r>
    </w:p>
    <w:p w14:paraId="2BFE0DA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3918</w:t>
      </w:r>
    </w:p>
    <w:p w14:paraId="4C5F316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3919</w:t>
      </w:r>
    </w:p>
    <w:p w14:paraId="7AF67BC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3919</w:t>
      </w:r>
    </w:p>
    <w:p w14:paraId="5CF67E5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3919</w:t>
      </w:r>
    </w:p>
    <w:p w14:paraId="7758D6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3919</w:t>
      </w:r>
    </w:p>
    <w:p w14:paraId="261C38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3919</w:t>
      </w:r>
    </w:p>
    <w:p w14:paraId="23BB4D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3919</w:t>
      </w:r>
    </w:p>
    <w:p w14:paraId="63A6DE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3919</w:t>
      </w:r>
    </w:p>
    <w:p w14:paraId="13BCE9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</w:t>
      </w:r>
      <w:r w:rsidRPr="00CC25D0">
        <w:rPr>
          <w:rFonts w:eastAsia="PMingLiU"/>
          <w:noProof/>
          <w:lang w:eastAsia="zh-TW"/>
        </w:rPr>
        <w:t>B</w:t>
      </w:r>
      <w:r w:rsidRPr="00CC25D0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3919</w:t>
      </w:r>
    </w:p>
    <w:p w14:paraId="516927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3920</w:t>
      </w:r>
    </w:p>
    <w:p w14:paraId="4A282F8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</w:t>
      </w:r>
      <w:r>
        <w:rPr>
          <w:noProof/>
        </w:rPr>
        <w:tab/>
        <w:t>3920</w:t>
      </w:r>
    </w:p>
    <w:p w14:paraId="02B4EC6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3920</w:t>
      </w:r>
    </w:p>
    <w:p w14:paraId="71DEA78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3921</w:t>
      </w:r>
    </w:p>
    <w:p w14:paraId="05CEAE8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3921</w:t>
      </w:r>
    </w:p>
    <w:p w14:paraId="650A6D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3921</w:t>
      </w:r>
    </w:p>
    <w:p w14:paraId="5C28D5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3921</w:t>
      </w:r>
    </w:p>
    <w:p w14:paraId="2589C7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3921</w:t>
      </w:r>
    </w:p>
    <w:p w14:paraId="31A9E0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3921</w:t>
      </w:r>
    </w:p>
    <w:p w14:paraId="5D2617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3922</w:t>
      </w:r>
    </w:p>
    <w:p w14:paraId="196F907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3922</w:t>
      </w:r>
    </w:p>
    <w:p w14:paraId="680540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3923</w:t>
      </w:r>
    </w:p>
    <w:p w14:paraId="2C8C2FF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3923</w:t>
      </w:r>
    </w:p>
    <w:p w14:paraId="1918A5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3924</w:t>
      </w:r>
    </w:p>
    <w:p w14:paraId="61A2E3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3924</w:t>
      </w:r>
    </w:p>
    <w:p w14:paraId="40FF3E6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3924</w:t>
      </w:r>
    </w:p>
    <w:p w14:paraId="1B09F4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3924</w:t>
      </w:r>
    </w:p>
    <w:p w14:paraId="67F588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3924</w:t>
      </w:r>
    </w:p>
    <w:p w14:paraId="517D95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3924</w:t>
      </w:r>
    </w:p>
    <w:p w14:paraId="59D78C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3924</w:t>
      </w:r>
    </w:p>
    <w:p w14:paraId="3D3C2F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3924</w:t>
      </w:r>
    </w:p>
    <w:p w14:paraId="4909319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3924</w:t>
      </w:r>
    </w:p>
    <w:p w14:paraId="00C0F27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3924</w:t>
      </w:r>
    </w:p>
    <w:p w14:paraId="0522429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3924</w:t>
      </w:r>
    </w:p>
    <w:p w14:paraId="0E61EE7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3924</w:t>
      </w:r>
    </w:p>
    <w:p w14:paraId="5E05BBA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3924</w:t>
      </w:r>
    </w:p>
    <w:p w14:paraId="1CFDCD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3924</w:t>
      </w:r>
    </w:p>
    <w:p w14:paraId="4FB2F2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3925</w:t>
      </w:r>
    </w:p>
    <w:p w14:paraId="1F01B95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202FDDE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3925</w:t>
      </w:r>
    </w:p>
    <w:p w14:paraId="6761A4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3925</w:t>
      </w:r>
    </w:p>
    <w:p w14:paraId="27E0DB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3925</w:t>
      </w:r>
    </w:p>
    <w:p w14:paraId="785C17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3925</w:t>
      </w:r>
    </w:p>
    <w:p w14:paraId="7FFD16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3925</w:t>
      </w:r>
    </w:p>
    <w:p w14:paraId="2B5830C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3926</w:t>
      </w:r>
    </w:p>
    <w:p w14:paraId="7153929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3926</w:t>
      </w:r>
    </w:p>
    <w:p w14:paraId="2E2A83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3926</w:t>
      </w:r>
    </w:p>
    <w:p w14:paraId="30024E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3926</w:t>
      </w:r>
    </w:p>
    <w:p w14:paraId="6388E3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3927</w:t>
      </w:r>
    </w:p>
    <w:p w14:paraId="15952EC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response for UE Category 1bis</w:t>
      </w:r>
      <w:r>
        <w:rPr>
          <w:noProof/>
        </w:rPr>
        <w:tab/>
        <w:t>3927</w:t>
      </w:r>
    </w:p>
    <w:p w14:paraId="172FC0A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3927</w:t>
      </w:r>
    </w:p>
    <w:p w14:paraId="1DFEFAB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3927</w:t>
      </w:r>
    </w:p>
    <w:p w14:paraId="59E5513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3927</w:t>
      </w:r>
    </w:p>
    <w:p w14:paraId="4D6891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3928</w:t>
      </w:r>
    </w:p>
    <w:p w14:paraId="3F9B22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3928</w:t>
      </w:r>
    </w:p>
    <w:p w14:paraId="3D7E8F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3928</w:t>
      </w:r>
    </w:p>
    <w:p w14:paraId="3B44B0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3928</w:t>
      </w:r>
    </w:p>
    <w:p w14:paraId="553C0EE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3928</w:t>
      </w:r>
    </w:p>
    <w:p w14:paraId="7C14BD7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3928</w:t>
      </w:r>
    </w:p>
    <w:p w14:paraId="42B62A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3928</w:t>
      </w:r>
    </w:p>
    <w:p w14:paraId="6193909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3928</w:t>
      </w:r>
    </w:p>
    <w:p w14:paraId="7520016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3928</w:t>
      </w:r>
    </w:p>
    <w:p w14:paraId="67E3680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3929</w:t>
      </w:r>
    </w:p>
    <w:p w14:paraId="1A1A75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3929</w:t>
      </w:r>
    </w:p>
    <w:p w14:paraId="041259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3929</w:t>
      </w:r>
    </w:p>
    <w:p w14:paraId="4F0CA1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3929</w:t>
      </w:r>
    </w:p>
    <w:p w14:paraId="328E79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3929</w:t>
      </w:r>
    </w:p>
    <w:p w14:paraId="1EC50B8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3930</w:t>
      </w:r>
    </w:p>
    <w:p w14:paraId="0858370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3931</w:t>
      </w:r>
    </w:p>
    <w:p w14:paraId="3B43BA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3931</w:t>
      </w:r>
    </w:p>
    <w:p w14:paraId="304802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3931</w:t>
      </w:r>
    </w:p>
    <w:p w14:paraId="55831E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3931</w:t>
      </w:r>
    </w:p>
    <w:p w14:paraId="222708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3932</w:t>
      </w:r>
    </w:p>
    <w:p w14:paraId="4E74E8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3932</w:t>
      </w:r>
    </w:p>
    <w:p w14:paraId="7602A1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3932</w:t>
      </w:r>
    </w:p>
    <w:p w14:paraId="5E0459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3932</w:t>
      </w:r>
    </w:p>
    <w:p w14:paraId="67F8F4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3932</w:t>
      </w:r>
    </w:p>
    <w:p w14:paraId="54D4B4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3932</w:t>
      </w:r>
    </w:p>
    <w:p w14:paraId="7F2B724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3933</w:t>
      </w:r>
    </w:p>
    <w:p w14:paraId="40CCE3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3933</w:t>
      </w:r>
    </w:p>
    <w:p w14:paraId="0F2DF1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3933</w:t>
      </w:r>
    </w:p>
    <w:p w14:paraId="70A183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3933</w:t>
      </w:r>
    </w:p>
    <w:p w14:paraId="7F513D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3933</w:t>
      </w:r>
    </w:p>
    <w:p w14:paraId="6ABDBB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3933</w:t>
      </w:r>
    </w:p>
    <w:p w14:paraId="0BCBC3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3933</w:t>
      </w:r>
    </w:p>
    <w:p w14:paraId="23225C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3934</w:t>
      </w:r>
    </w:p>
    <w:p w14:paraId="7850A3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3934</w:t>
      </w:r>
    </w:p>
    <w:p w14:paraId="488E3E7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</w:t>
      </w:r>
      <w:r w:rsidRPr="00CC25D0">
        <w:rPr>
          <w:rFonts w:eastAsia="PMingLiU"/>
          <w:noProof/>
          <w:lang w:eastAsia="zh-TW"/>
        </w:rPr>
        <w:t>G</w:t>
      </w:r>
      <w:r w:rsidRPr="00CC25D0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S</w:t>
      </w:r>
      <w:r w:rsidRPr="00CC25D0">
        <w:rPr>
          <w:rFonts w:eastAsia="PMingLiU"/>
          <w:noProof/>
          <w:color w:val="000000"/>
        </w:rPr>
        <w:t>purious response for V2X Communication / I</w:t>
      </w:r>
      <w:r w:rsidRPr="00CC25D0">
        <w:rPr>
          <w:rFonts w:eastAsia="PMingLiU"/>
          <w:noProof/>
        </w:rPr>
        <w:t>ntra-band contiguous multi-carrier operation</w:t>
      </w:r>
      <w:r>
        <w:rPr>
          <w:noProof/>
        </w:rPr>
        <w:tab/>
        <w:t>3934</w:t>
      </w:r>
    </w:p>
    <w:p w14:paraId="13FE43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3934</w:t>
      </w:r>
    </w:p>
    <w:p w14:paraId="1C7BE5A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applicability</w:t>
      </w:r>
      <w:r>
        <w:rPr>
          <w:noProof/>
        </w:rPr>
        <w:tab/>
        <w:t>3934</w:t>
      </w:r>
    </w:p>
    <w:p w14:paraId="58259A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Minimum conformance requirements</w:t>
      </w:r>
      <w:r>
        <w:rPr>
          <w:noProof/>
        </w:rPr>
        <w:tab/>
        <w:t>3934</w:t>
      </w:r>
    </w:p>
    <w:p w14:paraId="3594880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Test description</w:t>
      </w:r>
      <w:r>
        <w:rPr>
          <w:noProof/>
        </w:rPr>
        <w:tab/>
        <w:t>3935</w:t>
      </w:r>
    </w:p>
    <w:p w14:paraId="1E33F0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</w:rPr>
        <w:t>7.7G.3</w:t>
      </w:r>
      <w:r w:rsidRPr="00CC25D0">
        <w:rPr>
          <w:rFonts w:eastAsia="PMingLiU"/>
          <w:noProof/>
          <w:lang w:eastAsia="zh-TW"/>
        </w:rPr>
        <w:t>.</w:t>
      </w:r>
      <w:r w:rsidRPr="00CC25D0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</w:rPr>
        <w:t>Initial conditions</w:t>
      </w:r>
      <w:r>
        <w:rPr>
          <w:noProof/>
        </w:rPr>
        <w:tab/>
        <w:t>3935</w:t>
      </w:r>
    </w:p>
    <w:p w14:paraId="4993BF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3935</w:t>
      </w:r>
    </w:p>
    <w:p w14:paraId="4436E5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3935</w:t>
      </w:r>
    </w:p>
    <w:p w14:paraId="091509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3935</w:t>
      </w:r>
    </w:p>
    <w:p w14:paraId="0719E7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3936</w:t>
      </w:r>
    </w:p>
    <w:p w14:paraId="07DC03A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3936</w:t>
      </w:r>
    </w:p>
    <w:p w14:paraId="1E849D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3936</w:t>
      </w:r>
    </w:p>
    <w:p w14:paraId="6098E3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3936</w:t>
      </w:r>
    </w:p>
    <w:p w14:paraId="6456AB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3936</w:t>
      </w:r>
    </w:p>
    <w:p w14:paraId="6BF90D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3937</w:t>
      </w:r>
    </w:p>
    <w:p w14:paraId="4C8474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3937</w:t>
      </w:r>
    </w:p>
    <w:p w14:paraId="106E6A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3938</w:t>
      </w:r>
    </w:p>
    <w:p w14:paraId="77077A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3939</w:t>
      </w:r>
    </w:p>
    <w:p w14:paraId="74E615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9CF747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3940</w:t>
      </w:r>
    </w:p>
    <w:p w14:paraId="66B403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3940</w:t>
      </w:r>
    </w:p>
    <w:p w14:paraId="22E4D8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3940</w:t>
      </w:r>
    </w:p>
    <w:p w14:paraId="40504A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3940</w:t>
      </w:r>
    </w:p>
    <w:p w14:paraId="6334EC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3940</w:t>
      </w:r>
    </w:p>
    <w:p w14:paraId="006A4A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3940</w:t>
      </w:r>
    </w:p>
    <w:p w14:paraId="08BAD8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3941</w:t>
      </w:r>
    </w:p>
    <w:p w14:paraId="031BA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3941</w:t>
      </w:r>
    </w:p>
    <w:p w14:paraId="570366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38736D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3942</w:t>
      </w:r>
    </w:p>
    <w:p w14:paraId="3F3CD9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3942</w:t>
      </w:r>
    </w:p>
    <w:p w14:paraId="1C8096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3945</w:t>
      </w:r>
    </w:p>
    <w:p w14:paraId="0C1FC0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3945</w:t>
      </w:r>
    </w:p>
    <w:p w14:paraId="392DE3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3945</w:t>
      </w:r>
    </w:p>
    <w:p w14:paraId="307933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3945</w:t>
      </w:r>
    </w:p>
    <w:p w14:paraId="34B288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3945</w:t>
      </w:r>
    </w:p>
    <w:p w14:paraId="403B2E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3945</w:t>
      </w:r>
    </w:p>
    <w:p w14:paraId="396E3F7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3946</w:t>
      </w:r>
    </w:p>
    <w:p w14:paraId="55865D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3947</w:t>
      </w:r>
    </w:p>
    <w:p w14:paraId="1EBDCF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72BE8C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3949</w:t>
      </w:r>
    </w:p>
    <w:p w14:paraId="1313BC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3949</w:t>
      </w:r>
    </w:p>
    <w:p w14:paraId="7731E44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3949</w:t>
      </w:r>
    </w:p>
    <w:p w14:paraId="500FDA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3951</w:t>
      </w:r>
    </w:p>
    <w:p w14:paraId="0B3F39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3951</w:t>
      </w:r>
    </w:p>
    <w:p w14:paraId="1389B5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24F39A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3952</w:t>
      </w:r>
    </w:p>
    <w:p w14:paraId="3067C9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3952</w:t>
      </w:r>
    </w:p>
    <w:p w14:paraId="18AAAC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3952</w:t>
      </w:r>
    </w:p>
    <w:p w14:paraId="66B3811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3955</w:t>
      </w:r>
    </w:p>
    <w:p w14:paraId="0F6B788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3955</w:t>
      </w:r>
    </w:p>
    <w:p w14:paraId="28FB25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45E574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3957</w:t>
      </w:r>
    </w:p>
    <w:p w14:paraId="0EC45B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3957</w:t>
      </w:r>
    </w:p>
    <w:p w14:paraId="1DF54E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3957</w:t>
      </w:r>
    </w:p>
    <w:p w14:paraId="66CE8AE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3958</w:t>
      </w:r>
    </w:p>
    <w:p w14:paraId="1CB3C1E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3958</w:t>
      </w:r>
    </w:p>
    <w:p w14:paraId="372333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3958</w:t>
      </w:r>
    </w:p>
    <w:p w14:paraId="5C8835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3959</w:t>
      </w:r>
    </w:p>
    <w:p w14:paraId="707CB9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3959</w:t>
      </w:r>
    </w:p>
    <w:p w14:paraId="7BD4D1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3959</w:t>
      </w:r>
    </w:p>
    <w:p w14:paraId="2E83DB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3959</w:t>
      </w:r>
    </w:p>
    <w:p w14:paraId="1389DE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3959</w:t>
      </w:r>
    </w:p>
    <w:p w14:paraId="2B3A00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3965</w:t>
      </w:r>
    </w:p>
    <w:p w14:paraId="6B40052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7.8.1A.6</w:t>
      </w:r>
      <w:r>
        <w:rPr>
          <w:noProof/>
        </w:rPr>
        <w:tab/>
        <w:t>3968</w:t>
      </w:r>
    </w:p>
    <w:p w14:paraId="1212DE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3968</w:t>
      </w:r>
    </w:p>
    <w:p w14:paraId="78F9F6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3968</w:t>
      </w:r>
    </w:p>
    <w:p w14:paraId="288497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3968</w:t>
      </w:r>
    </w:p>
    <w:p w14:paraId="01B5232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3968</w:t>
      </w:r>
    </w:p>
    <w:p w14:paraId="1D1364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3968</w:t>
      </w:r>
    </w:p>
    <w:p w14:paraId="0BF3B2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3979</w:t>
      </w:r>
    </w:p>
    <w:p w14:paraId="1F01A8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3980</w:t>
      </w:r>
    </w:p>
    <w:p w14:paraId="1D9928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3980</w:t>
      </w:r>
    </w:p>
    <w:p w14:paraId="17AFF9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3980</w:t>
      </w:r>
    </w:p>
    <w:p w14:paraId="54FA9D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3980</w:t>
      </w:r>
    </w:p>
    <w:p w14:paraId="2D7C75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3980</w:t>
      </w:r>
    </w:p>
    <w:p w14:paraId="1AAD2E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3990</w:t>
      </w:r>
    </w:p>
    <w:p w14:paraId="00D0F2A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3992</w:t>
      </w:r>
    </w:p>
    <w:p w14:paraId="6AF8B7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3992</w:t>
      </w:r>
    </w:p>
    <w:p w14:paraId="6296EA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3992</w:t>
      </w:r>
    </w:p>
    <w:p w14:paraId="52A276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3992</w:t>
      </w:r>
    </w:p>
    <w:p w14:paraId="3DA3F2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3992</w:t>
      </w:r>
    </w:p>
    <w:p w14:paraId="55AB54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4013</w:t>
      </w:r>
    </w:p>
    <w:p w14:paraId="28E1FD9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4015</w:t>
      </w:r>
    </w:p>
    <w:p w14:paraId="00CB5D8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4015</w:t>
      </w:r>
    </w:p>
    <w:p w14:paraId="14CF062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4015</w:t>
      </w:r>
    </w:p>
    <w:p w14:paraId="652C4D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4015</w:t>
      </w:r>
    </w:p>
    <w:p w14:paraId="6F96CD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4015</w:t>
      </w:r>
    </w:p>
    <w:p w14:paraId="075A65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4015</w:t>
      </w:r>
    </w:p>
    <w:p w14:paraId="31EF61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4016</w:t>
      </w:r>
    </w:p>
    <w:p w14:paraId="476EC9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 w:rsidRPr="00CC25D0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4017</w:t>
      </w:r>
    </w:p>
    <w:p w14:paraId="003F51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182D1BC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7.8.1C</w:t>
      </w:r>
      <w:r>
        <w:rPr>
          <w:noProof/>
        </w:rPr>
        <w:tab/>
        <w:t>4018</w:t>
      </w:r>
    </w:p>
    <w:p w14:paraId="158FC1D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4018</w:t>
      </w:r>
    </w:p>
    <w:p w14:paraId="470D2D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4018</w:t>
      </w:r>
    </w:p>
    <w:p w14:paraId="5F8FFC8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4018</w:t>
      </w:r>
    </w:p>
    <w:p w14:paraId="31D8C3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4019</w:t>
      </w:r>
    </w:p>
    <w:p w14:paraId="63C67A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4019</w:t>
      </w:r>
    </w:p>
    <w:p w14:paraId="505B8E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4019</w:t>
      </w:r>
    </w:p>
    <w:p w14:paraId="637BF1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4019</w:t>
      </w:r>
    </w:p>
    <w:p w14:paraId="24F590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4021</w:t>
      </w:r>
    </w:p>
    <w:p w14:paraId="7BA49CB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4022</w:t>
      </w:r>
    </w:p>
    <w:p w14:paraId="751BF4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4022</w:t>
      </w:r>
    </w:p>
    <w:p w14:paraId="4C8C9AF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4022</w:t>
      </w:r>
    </w:p>
    <w:p w14:paraId="492205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lastRenderedPageBreak/>
        <w:t>7.8.1D.2.3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4022</w:t>
      </w:r>
    </w:p>
    <w:p w14:paraId="392F09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4022</w:t>
      </w:r>
    </w:p>
    <w:p w14:paraId="5C7D7A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4022</w:t>
      </w:r>
    </w:p>
    <w:p w14:paraId="54C6AAA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4022</w:t>
      </w:r>
    </w:p>
    <w:p w14:paraId="648CDF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4022</w:t>
      </w:r>
    </w:p>
    <w:p w14:paraId="0B5778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4022</w:t>
      </w:r>
    </w:p>
    <w:p w14:paraId="35AA5C1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4022</w:t>
      </w:r>
    </w:p>
    <w:p w14:paraId="639BE7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4022</w:t>
      </w:r>
    </w:p>
    <w:p w14:paraId="6F0636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4022</w:t>
      </w:r>
    </w:p>
    <w:p w14:paraId="5C6543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4023</w:t>
      </w:r>
    </w:p>
    <w:p w14:paraId="33D5F4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4023</w:t>
      </w:r>
    </w:p>
    <w:p w14:paraId="3208B8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13956B3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4024</w:t>
      </w:r>
    </w:p>
    <w:p w14:paraId="663F66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4024</w:t>
      </w:r>
    </w:p>
    <w:p w14:paraId="295346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4024</w:t>
      </w:r>
    </w:p>
    <w:p w14:paraId="7AD2F0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4024</w:t>
      </w:r>
    </w:p>
    <w:p w14:paraId="0961DC7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4025</w:t>
      </w:r>
    </w:p>
    <w:p w14:paraId="0A5258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4025</w:t>
      </w:r>
    </w:p>
    <w:p w14:paraId="140BC0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4026</w:t>
      </w:r>
    </w:p>
    <w:p w14:paraId="21E8D3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4026</w:t>
      </w:r>
    </w:p>
    <w:p w14:paraId="7BFD090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355036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Wide band Intermodulation for UE category 1bis</w:t>
      </w:r>
      <w:r>
        <w:rPr>
          <w:noProof/>
        </w:rPr>
        <w:tab/>
        <w:t>4027</w:t>
      </w:r>
    </w:p>
    <w:p w14:paraId="61354DF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4027</w:t>
      </w:r>
    </w:p>
    <w:p w14:paraId="54FD932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4027</w:t>
      </w:r>
    </w:p>
    <w:p w14:paraId="1F038B3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4027</w:t>
      </w:r>
    </w:p>
    <w:p w14:paraId="65FFEE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4027</w:t>
      </w:r>
    </w:p>
    <w:p w14:paraId="26660A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</w:t>
      </w:r>
      <w:r>
        <w:rPr>
          <w:noProof/>
        </w:rPr>
        <w:tab/>
        <w:t>4027</w:t>
      </w:r>
    </w:p>
    <w:p w14:paraId="33B9BD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4027</w:t>
      </w:r>
    </w:p>
    <w:p w14:paraId="77ADA5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Message contents</w:t>
      </w:r>
      <w:r>
        <w:rPr>
          <w:noProof/>
        </w:rPr>
        <w:tab/>
        <w:t>4027</w:t>
      </w:r>
    </w:p>
    <w:p w14:paraId="5BB9E1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050404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4028</w:t>
      </w:r>
    </w:p>
    <w:p w14:paraId="064007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4028</w:t>
      </w:r>
    </w:p>
    <w:p w14:paraId="615E06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4028</w:t>
      </w:r>
    </w:p>
    <w:p w14:paraId="6F269F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4028</w:t>
      </w:r>
    </w:p>
    <w:p w14:paraId="37C4FE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4029</w:t>
      </w:r>
    </w:p>
    <w:p w14:paraId="1B6E14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4029</w:t>
      </w:r>
    </w:p>
    <w:p w14:paraId="6903D3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4029</w:t>
      </w:r>
    </w:p>
    <w:p w14:paraId="52CFBF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4030</w:t>
      </w:r>
    </w:p>
    <w:p w14:paraId="06F7ED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requirement</w:t>
      </w:r>
      <w:r>
        <w:rPr>
          <w:noProof/>
        </w:rPr>
        <w:tab/>
        <w:t>4030</w:t>
      </w:r>
    </w:p>
    <w:p w14:paraId="705618C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4030</w:t>
      </w:r>
    </w:p>
    <w:p w14:paraId="32006F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</w:t>
      </w:r>
      <w:r w:rsidRPr="00CC25D0">
        <w:rPr>
          <w:rFonts w:eastAsia="MS Mincho"/>
          <w:noProof/>
        </w:rPr>
        <w:t>8</w:t>
      </w:r>
      <w:r>
        <w:rPr>
          <w:noProof/>
        </w:rPr>
        <w:t>.</w:t>
      </w:r>
      <w:r w:rsidRPr="00CC25D0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4032</w:t>
      </w:r>
    </w:p>
    <w:p w14:paraId="55CD83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4032</w:t>
      </w:r>
    </w:p>
    <w:p w14:paraId="484A27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4032</w:t>
      </w:r>
    </w:p>
    <w:p w14:paraId="5FE7EE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4032</w:t>
      </w:r>
    </w:p>
    <w:p w14:paraId="5FC1EE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4032</w:t>
      </w:r>
    </w:p>
    <w:p w14:paraId="2DEA0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4033</w:t>
      </w:r>
    </w:p>
    <w:p w14:paraId="06743D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4033</w:t>
      </w:r>
    </w:p>
    <w:p w14:paraId="346FA4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4033</w:t>
      </w:r>
    </w:p>
    <w:p w14:paraId="39FD8CE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4034</w:t>
      </w:r>
    </w:p>
    <w:p w14:paraId="4F148A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4034</w:t>
      </w:r>
    </w:p>
    <w:p w14:paraId="621472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CC25D0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4034</w:t>
      </w:r>
    </w:p>
    <w:p w14:paraId="45814C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4034</w:t>
      </w:r>
    </w:p>
    <w:p w14:paraId="0C66F7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4034</w:t>
      </w:r>
    </w:p>
    <w:p w14:paraId="653064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4034</w:t>
      </w:r>
    </w:p>
    <w:p w14:paraId="0C930F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4035</w:t>
      </w:r>
    </w:p>
    <w:p w14:paraId="00C756E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4035</w:t>
      </w:r>
    </w:p>
    <w:p w14:paraId="7A5CCF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4036</w:t>
      </w:r>
    </w:p>
    <w:p w14:paraId="558B92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4037</w:t>
      </w:r>
    </w:p>
    <w:p w14:paraId="668C9A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4037</w:t>
      </w:r>
    </w:p>
    <w:p w14:paraId="3AFD84D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7.8.1G.3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Wide band Intermodulation for V2X Communication / </w:t>
      </w:r>
      <w:r w:rsidRPr="00CC25D0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4037</w:t>
      </w:r>
    </w:p>
    <w:p w14:paraId="2ADDE9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4037</w:t>
      </w:r>
    </w:p>
    <w:p w14:paraId="1E5297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4037</w:t>
      </w:r>
    </w:p>
    <w:p w14:paraId="6193B3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4037</w:t>
      </w:r>
    </w:p>
    <w:p w14:paraId="7A575C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4038</w:t>
      </w:r>
    </w:p>
    <w:p w14:paraId="047BD7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4038</w:t>
      </w:r>
    </w:p>
    <w:p w14:paraId="1DF5DD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4039</w:t>
      </w:r>
    </w:p>
    <w:p w14:paraId="7C45E2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4039</w:t>
      </w:r>
    </w:p>
    <w:p w14:paraId="1FFE13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4039</w:t>
      </w:r>
    </w:p>
    <w:p w14:paraId="7139E6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4039</w:t>
      </w:r>
    </w:p>
    <w:p w14:paraId="55551E6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4039</w:t>
      </w:r>
    </w:p>
    <w:p w14:paraId="3D7CFF8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4039</w:t>
      </w:r>
    </w:p>
    <w:p w14:paraId="7F64E11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4040</w:t>
      </w:r>
    </w:p>
    <w:p w14:paraId="5C1D49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4040</w:t>
      </w:r>
    </w:p>
    <w:p w14:paraId="6AA2ABA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4040</w:t>
      </w:r>
    </w:p>
    <w:p w14:paraId="7DA017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4040</w:t>
      </w:r>
    </w:p>
    <w:p w14:paraId="01A926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4041</w:t>
      </w:r>
    </w:p>
    <w:p w14:paraId="5146435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4041</w:t>
      </w:r>
    </w:p>
    <w:p w14:paraId="0F92F9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4041</w:t>
      </w:r>
    </w:p>
    <w:p w14:paraId="14725B2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Spurious emissions with 4 Rx antenna ports</w:t>
      </w:r>
      <w:r>
        <w:rPr>
          <w:noProof/>
        </w:rPr>
        <w:tab/>
        <w:t>4041</w:t>
      </w:r>
    </w:p>
    <w:p w14:paraId="021FEE1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4041</w:t>
      </w:r>
    </w:p>
    <w:p w14:paraId="1DFEAD8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4041</w:t>
      </w:r>
    </w:p>
    <w:p w14:paraId="4E5493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4041</w:t>
      </w:r>
    </w:p>
    <w:p w14:paraId="1DB041B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4041</w:t>
      </w:r>
    </w:p>
    <w:p w14:paraId="0DD59B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4041</w:t>
      </w:r>
    </w:p>
    <w:p w14:paraId="56C56DF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4042</w:t>
      </w:r>
    </w:p>
    <w:p w14:paraId="6F188C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4042</w:t>
      </w:r>
    </w:p>
    <w:p w14:paraId="1BD98A9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4042</w:t>
      </w:r>
    </w:p>
    <w:p w14:paraId="03A5755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4042</w:t>
      </w:r>
    </w:p>
    <w:p w14:paraId="7D92E82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4042</w:t>
      </w:r>
    </w:p>
    <w:p w14:paraId="07E071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4043</w:t>
      </w:r>
    </w:p>
    <w:p w14:paraId="48745B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4043</w:t>
      </w:r>
    </w:p>
    <w:p w14:paraId="32F4614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4043</w:t>
      </w:r>
    </w:p>
    <w:p w14:paraId="6445E6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4043</w:t>
      </w:r>
    </w:p>
    <w:p w14:paraId="68A864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4044</w:t>
      </w:r>
    </w:p>
    <w:p w14:paraId="1F360E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4045</w:t>
      </w:r>
    </w:p>
    <w:p w14:paraId="77D73C3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4045</w:t>
      </w:r>
    </w:p>
    <w:p w14:paraId="172EADA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4045</w:t>
      </w:r>
    </w:p>
    <w:p w14:paraId="74C9A4A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4045</w:t>
      </w:r>
    </w:p>
    <w:p w14:paraId="76BDAC1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4045</w:t>
      </w:r>
    </w:p>
    <w:p w14:paraId="657F2AD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4045</w:t>
      </w:r>
    </w:p>
    <w:p w14:paraId="5A9B877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4045</w:t>
      </w:r>
    </w:p>
    <w:p w14:paraId="1BA9E3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4045</w:t>
      </w:r>
    </w:p>
    <w:p w14:paraId="5F8DB4A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4046</w:t>
      </w:r>
    </w:p>
    <w:p w14:paraId="5A587A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4046</w:t>
      </w:r>
    </w:p>
    <w:p w14:paraId="0F6D03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4046</w:t>
      </w:r>
    </w:p>
    <w:p w14:paraId="641E33A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4046</w:t>
      </w:r>
    </w:p>
    <w:p w14:paraId="75B145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4046</w:t>
      </w:r>
    </w:p>
    <w:p w14:paraId="2CB6795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4046</w:t>
      </w:r>
    </w:p>
    <w:p w14:paraId="6F5A54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4047</w:t>
      </w:r>
    </w:p>
    <w:p w14:paraId="776988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4047</w:t>
      </w:r>
    </w:p>
    <w:p w14:paraId="26B6A3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4047</w:t>
      </w:r>
    </w:p>
    <w:p w14:paraId="47AA15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4048</w:t>
      </w:r>
    </w:p>
    <w:p w14:paraId="6304C0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4048</w:t>
      </w:r>
    </w:p>
    <w:p w14:paraId="4858E5E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4048</w:t>
      </w:r>
    </w:p>
    <w:p w14:paraId="1578CA1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Spurious emissions for UE Category 1bis</w:t>
      </w:r>
      <w:r>
        <w:rPr>
          <w:noProof/>
        </w:rPr>
        <w:tab/>
        <w:t>4048</w:t>
      </w:r>
    </w:p>
    <w:p w14:paraId="55EE12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Purpose</w:t>
      </w:r>
      <w:r>
        <w:rPr>
          <w:noProof/>
        </w:rPr>
        <w:tab/>
        <w:t>4048</w:t>
      </w:r>
    </w:p>
    <w:p w14:paraId="294C588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Applicability</w:t>
      </w:r>
      <w:r>
        <w:rPr>
          <w:noProof/>
        </w:rPr>
        <w:tab/>
        <w:t>4048</w:t>
      </w:r>
    </w:p>
    <w:p w14:paraId="70ED819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Minimum Conformance Requirements</w:t>
      </w:r>
      <w:r>
        <w:rPr>
          <w:noProof/>
        </w:rPr>
        <w:tab/>
        <w:t>4048</w:t>
      </w:r>
    </w:p>
    <w:p w14:paraId="629282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Description</w:t>
      </w:r>
      <w:r>
        <w:rPr>
          <w:noProof/>
        </w:rPr>
        <w:tab/>
        <w:t>4048</w:t>
      </w:r>
    </w:p>
    <w:p w14:paraId="299CF5F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4048</w:t>
      </w:r>
    </w:p>
    <w:p w14:paraId="059527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7.9EB.4.2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4048</w:t>
      </w:r>
    </w:p>
    <w:p w14:paraId="46297A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4048</w:t>
      </w:r>
    </w:p>
    <w:p w14:paraId="403E0A7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Test Requirement</w:t>
      </w:r>
      <w:r>
        <w:rPr>
          <w:noProof/>
        </w:rPr>
        <w:tab/>
        <w:t>4049</w:t>
      </w:r>
    </w:p>
    <w:p w14:paraId="27245AF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4049</w:t>
      </w:r>
    </w:p>
    <w:p w14:paraId="38C260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Purpose</w:t>
      </w:r>
      <w:r>
        <w:rPr>
          <w:noProof/>
        </w:rPr>
        <w:tab/>
        <w:t>4049</w:t>
      </w:r>
    </w:p>
    <w:p w14:paraId="13EF17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Applicability</w:t>
      </w:r>
      <w:r>
        <w:rPr>
          <w:noProof/>
        </w:rPr>
        <w:tab/>
        <w:t>4049</w:t>
      </w:r>
    </w:p>
    <w:p w14:paraId="56683B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Minimum Conformance Requirements</w:t>
      </w:r>
      <w:r>
        <w:rPr>
          <w:noProof/>
        </w:rPr>
        <w:tab/>
        <w:t>4049</w:t>
      </w:r>
    </w:p>
    <w:p w14:paraId="77C7C91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Description</w:t>
      </w:r>
      <w:r>
        <w:rPr>
          <w:noProof/>
        </w:rPr>
        <w:tab/>
        <w:t>4049</w:t>
      </w:r>
    </w:p>
    <w:p w14:paraId="467ABA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4049</w:t>
      </w:r>
    </w:p>
    <w:p w14:paraId="6D4AA7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Procedure</w:t>
      </w:r>
      <w:r>
        <w:rPr>
          <w:noProof/>
        </w:rPr>
        <w:tab/>
        <w:t>4050</w:t>
      </w:r>
    </w:p>
    <w:p w14:paraId="640A4B7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4050</w:t>
      </w:r>
    </w:p>
    <w:p w14:paraId="79FE41F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7.9EC.5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Test Requirement</w:t>
      </w:r>
      <w:r>
        <w:rPr>
          <w:noProof/>
        </w:rPr>
        <w:tab/>
        <w:t>4050</w:t>
      </w:r>
    </w:p>
    <w:p w14:paraId="2A3669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4050</w:t>
      </w:r>
    </w:p>
    <w:p w14:paraId="047508B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4052</w:t>
      </w:r>
    </w:p>
    <w:p w14:paraId="18DB94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??"/>
          <w:noProof/>
        </w:rPr>
        <w:t>7.</w:t>
      </w:r>
      <w:r>
        <w:rPr>
          <w:noProof/>
        </w:rPr>
        <w:t>9</w:t>
      </w:r>
      <w:r w:rsidRPr="00CC25D0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4052</w:t>
      </w:r>
    </w:p>
    <w:p w14:paraId="3AE7FA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Purpose</w:t>
      </w:r>
      <w:r>
        <w:rPr>
          <w:noProof/>
        </w:rPr>
        <w:tab/>
        <w:t>4052</w:t>
      </w:r>
    </w:p>
    <w:p w14:paraId="707FEB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Applicability</w:t>
      </w:r>
      <w:r>
        <w:rPr>
          <w:noProof/>
        </w:rPr>
        <w:tab/>
        <w:t>4052</w:t>
      </w:r>
    </w:p>
    <w:p w14:paraId="767243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Minimum Conformance Requirements</w:t>
      </w:r>
      <w:r>
        <w:rPr>
          <w:noProof/>
        </w:rPr>
        <w:tab/>
        <w:t>4052</w:t>
      </w:r>
    </w:p>
    <w:p w14:paraId="189D52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Test Description</w:t>
      </w:r>
      <w:r>
        <w:rPr>
          <w:noProof/>
        </w:rPr>
        <w:tab/>
        <w:t>4053</w:t>
      </w:r>
    </w:p>
    <w:p w14:paraId="66786B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Initial Conditions</w:t>
      </w:r>
      <w:r>
        <w:rPr>
          <w:noProof/>
        </w:rPr>
        <w:tab/>
        <w:t>4053</w:t>
      </w:r>
    </w:p>
    <w:p w14:paraId="34C37B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4053</w:t>
      </w:r>
    </w:p>
    <w:p w14:paraId="4A66F2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Batang"/>
          <w:noProof/>
        </w:rPr>
        <w:t>7.</w:t>
      </w:r>
      <w:r>
        <w:rPr>
          <w:noProof/>
        </w:rPr>
        <w:t>9</w:t>
      </w:r>
      <w:r w:rsidRPr="00CC25D0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??"/>
          <w:noProof/>
        </w:rPr>
        <w:t>Message Contents</w:t>
      </w:r>
      <w:r>
        <w:rPr>
          <w:noProof/>
        </w:rPr>
        <w:tab/>
        <w:t>4053</w:t>
      </w:r>
    </w:p>
    <w:p w14:paraId="6A7CF5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4054</w:t>
      </w:r>
    </w:p>
    <w:p w14:paraId="56EF22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4054</w:t>
      </w:r>
    </w:p>
    <w:p w14:paraId="2F19BDF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CA</w:t>
      </w:r>
      <w:r>
        <w:rPr>
          <w:noProof/>
        </w:rPr>
        <w:tab/>
        <w:t>4054</w:t>
      </w:r>
    </w:p>
    <w:p w14:paraId="0998CD3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image for V2X</w:t>
      </w:r>
      <w:r>
        <w:rPr>
          <w:noProof/>
        </w:rPr>
        <w:tab/>
        <w:t>4054</w:t>
      </w:r>
    </w:p>
    <w:p w14:paraId="4604E0AA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</w:t>
      </w:r>
      <w:r>
        <w:rPr>
          <w:noProof/>
        </w:rPr>
        <w:tab/>
        <w:t>4055</w:t>
      </w:r>
    </w:p>
    <w:p w14:paraId="442BAA0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4055</w:t>
      </w:r>
    </w:p>
    <w:p w14:paraId="5A25D6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antenna capability</w:t>
      </w:r>
      <w:r>
        <w:rPr>
          <w:noProof/>
        </w:rPr>
        <w:tab/>
        <w:t>4055</w:t>
      </w:r>
    </w:p>
    <w:p w14:paraId="78AE92F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Simultaneous unicast and MBMS operations</w:t>
      </w:r>
      <w:r>
        <w:rPr>
          <w:noProof/>
        </w:rPr>
        <w:tab/>
        <w:t>4056</w:t>
      </w:r>
    </w:p>
    <w:p w14:paraId="5C4A2BA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Dual-antenna receiver capability in idle mode</w:t>
      </w:r>
      <w:r>
        <w:rPr>
          <w:noProof/>
        </w:rPr>
        <w:tab/>
        <w:t>4056</w:t>
      </w:r>
    </w:p>
    <w:p w14:paraId="2478CE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bCs/>
          <w:noProof/>
          <w:snapToGrid w:val="0"/>
        </w:rPr>
        <w:t>Applicability of requirements</w:t>
      </w:r>
      <w:r>
        <w:rPr>
          <w:noProof/>
        </w:rPr>
        <w:tab/>
        <w:t>4056</w:t>
      </w:r>
    </w:p>
    <w:p w14:paraId="499221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4056</w:t>
      </w:r>
    </w:p>
    <w:p w14:paraId="0620CE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Definition of CA capability</w:t>
      </w:r>
      <w:r>
        <w:rPr>
          <w:noProof/>
        </w:rPr>
        <w:tab/>
        <w:t>4056</w:t>
      </w:r>
    </w:p>
    <w:p w14:paraId="339BA9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Definition of dual connectivity capability</w:t>
      </w:r>
      <w:r>
        <w:rPr>
          <w:noProof/>
        </w:rPr>
        <w:tab/>
        <w:t>4062</w:t>
      </w:r>
    </w:p>
    <w:p w14:paraId="75CDE9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4062</w:t>
      </w:r>
    </w:p>
    <w:p w14:paraId="7784A1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4065</w:t>
      </w:r>
    </w:p>
    <w:p w14:paraId="3635AE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4065</w:t>
      </w:r>
    </w:p>
    <w:p w14:paraId="4485A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4067</w:t>
      </w:r>
    </w:p>
    <w:p w14:paraId="56F14E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4068</w:t>
      </w:r>
    </w:p>
    <w:p w14:paraId="02679D9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4069</w:t>
      </w:r>
    </w:p>
    <w:p w14:paraId="5C1511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4069</w:t>
      </w:r>
    </w:p>
    <w:p w14:paraId="2F503A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4071</w:t>
      </w:r>
    </w:p>
    <w:p w14:paraId="33D97D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4071</w:t>
      </w:r>
    </w:p>
    <w:p w14:paraId="39A3319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4071</w:t>
      </w:r>
    </w:p>
    <w:p w14:paraId="44B126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4072</w:t>
      </w:r>
    </w:p>
    <w:p w14:paraId="5B1DBC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rule for Type C with 4Rx</w:t>
      </w:r>
      <w:r>
        <w:rPr>
          <w:noProof/>
        </w:rPr>
        <w:tab/>
        <w:t>4075</w:t>
      </w:r>
    </w:p>
    <w:p w14:paraId="1ED69F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 w:rsidRPr="00CC25D0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CC25D0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4075</w:t>
      </w:r>
    </w:p>
    <w:p w14:paraId="2AB8636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noProof/>
        </w:rPr>
        <w:tab/>
        <w:t>4076</w:t>
      </w:r>
    </w:p>
    <w:p w14:paraId="7ECA18B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4076</w:t>
      </w:r>
    </w:p>
    <w:p w14:paraId="2A2239E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4077</w:t>
      </w:r>
    </w:p>
    <w:p w14:paraId="7E1554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4077</w:t>
      </w:r>
    </w:p>
    <w:p w14:paraId="135A61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4078</w:t>
      </w:r>
    </w:p>
    <w:p w14:paraId="0D5DF3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4078</w:t>
      </w:r>
    </w:p>
    <w:p w14:paraId="685A4B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4082</w:t>
      </w:r>
    </w:p>
    <w:p w14:paraId="6B151F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4084</w:t>
      </w:r>
    </w:p>
    <w:p w14:paraId="246C4F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4086</w:t>
      </w:r>
    </w:p>
    <w:p w14:paraId="6A3817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4086</w:t>
      </w:r>
    </w:p>
    <w:p w14:paraId="04F309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8.2.1.1.1_A.2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4089</w:t>
      </w:r>
    </w:p>
    <w:p w14:paraId="7AC204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Void</w:t>
      </w:r>
      <w:r>
        <w:rPr>
          <w:noProof/>
        </w:rPr>
        <w:tab/>
        <w:t>4093</w:t>
      </w:r>
    </w:p>
    <w:p w14:paraId="00361E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4093</w:t>
      </w:r>
    </w:p>
    <w:p w14:paraId="37303C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4097</w:t>
      </w:r>
    </w:p>
    <w:p w14:paraId="50843A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4101</w:t>
      </w:r>
    </w:p>
    <w:p w14:paraId="7BD51F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4104</w:t>
      </w:r>
    </w:p>
    <w:p w14:paraId="3A196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4107</w:t>
      </w:r>
    </w:p>
    <w:p w14:paraId="7B9BBA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4109</w:t>
      </w:r>
    </w:p>
    <w:p w14:paraId="204230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4109</w:t>
      </w:r>
    </w:p>
    <w:p w14:paraId="26535A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4112</w:t>
      </w:r>
    </w:p>
    <w:p w14:paraId="66B0D8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CC25D0">
        <w:rPr>
          <w:rFonts w:cs="Arial"/>
          <w:noProof/>
        </w:rPr>
        <w:t xml:space="preserve"> 4x2</w:t>
      </w:r>
      <w:r>
        <w:rPr>
          <w:noProof/>
        </w:rPr>
        <w:tab/>
        <w:t>4113</w:t>
      </w:r>
    </w:p>
    <w:p w14:paraId="2979A3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</w:t>
      </w:r>
      <w:r w:rsidRPr="00CC25D0">
        <w:rPr>
          <w:rFonts w:cs="Arial"/>
          <w:noProof/>
        </w:rPr>
        <w:t xml:space="preserve"> 4x2 (Release 9 and forward)</w:t>
      </w:r>
      <w:r>
        <w:rPr>
          <w:noProof/>
        </w:rPr>
        <w:tab/>
        <w:t>4115</w:t>
      </w:r>
    </w:p>
    <w:p w14:paraId="3A93E1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noProof/>
        </w:rPr>
        <w:tab/>
        <w:t>4116</w:t>
      </w:r>
    </w:p>
    <w:p w14:paraId="563AAF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4116</w:t>
      </w:r>
    </w:p>
    <w:p w14:paraId="2459FA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4116</w:t>
      </w:r>
    </w:p>
    <w:p w14:paraId="2ADFB7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8.2.1.2.3_D</w:t>
      </w:r>
      <w:r>
        <w:rPr>
          <w:noProof/>
        </w:rPr>
        <w:tab/>
        <w:t>4121</w:t>
      </w:r>
    </w:p>
    <w:p w14:paraId="63A13E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4121</w:t>
      </w:r>
    </w:p>
    <w:p w14:paraId="3BF5B7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4121</w:t>
      </w:r>
    </w:p>
    <w:p w14:paraId="5C7D01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4127</w:t>
      </w:r>
    </w:p>
    <w:p w14:paraId="429C90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4131</w:t>
      </w:r>
    </w:p>
    <w:p w14:paraId="0B6FCC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4134</w:t>
      </w:r>
    </w:p>
    <w:p w14:paraId="5AFE87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4138</w:t>
      </w:r>
    </w:p>
    <w:p w14:paraId="7197D9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4138</w:t>
      </w:r>
    </w:p>
    <w:p w14:paraId="6980CE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4140</w:t>
      </w:r>
    </w:p>
    <w:p w14:paraId="0D88C3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4142</w:t>
      </w:r>
    </w:p>
    <w:p w14:paraId="52C72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4142</w:t>
      </w:r>
    </w:p>
    <w:p w14:paraId="3E0D5D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</w:t>
      </w:r>
      <w:r w:rsidRPr="00CC25D0">
        <w:rPr>
          <w:rFonts w:eastAsia="MS Mincho"/>
          <w:noProof/>
          <w:snapToGrid w:val="0"/>
        </w:rPr>
        <w:t>3</w:t>
      </w:r>
      <w:r w:rsidRPr="00CC25D0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4146</w:t>
      </w:r>
    </w:p>
    <w:p w14:paraId="21C8F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4150</w:t>
      </w:r>
    </w:p>
    <w:p w14:paraId="3518AE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4154</w:t>
      </w:r>
    </w:p>
    <w:p w14:paraId="0EEA0A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4158</w:t>
      </w:r>
    </w:p>
    <w:p w14:paraId="439A54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4162</w:t>
      </w:r>
    </w:p>
    <w:p w14:paraId="12B945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Soft buffer management test</w:t>
      </w:r>
      <w:r>
        <w:rPr>
          <w:noProof/>
        </w:rPr>
        <w:tab/>
        <w:t>4165</w:t>
      </w:r>
    </w:p>
    <w:p w14:paraId="68B279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CC25D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CC25D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4165</w:t>
      </w:r>
    </w:p>
    <w:p w14:paraId="21F4AE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4169</w:t>
      </w:r>
    </w:p>
    <w:p w14:paraId="42E223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4169</w:t>
      </w:r>
    </w:p>
    <w:p w14:paraId="786C13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4175</w:t>
      </w:r>
    </w:p>
    <w:p w14:paraId="653F3C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4177</w:t>
      </w:r>
    </w:p>
    <w:p w14:paraId="460726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4177</w:t>
      </w:r>
    </w:p>
    <w:p w14:paraId="1B56B6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4183</w:t>
      </w:r>
    </w:p>
    <w:p w14:paraId="68A88B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8.2.1.3.3_D</w:t>
      </w:r>
      <w:r>
        <w:rPr>
          <w:noProof/>
        </w:rPr>
        <w:tab/>
        <w:t>4189</w:t>
      </w:r>
    </w:p>
    <w:p w14:paraId="24EF93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4189</w:t>
      </w:r>
    </w:p>
    <w:p w14:paraId="160760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4189</w:t>
      </w:r>
    </w:p>
    <w:p w14:paraId="341A17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4196</w:t>
      </w:r>
    </w:p>
    <w:p w14:paraId="67F9FC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4196</w:t>
      </w:r>
    </w:p>
    <w:p w14:paraId="7C48C7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4200</w:t>
      </w:r>
    </w:p>
    <w:p w14:paraId="0F0885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8.2.1.4.1_A to D</w:t>
      </w:r>
      <w:r>
        <w:rPr>
          <w:noProof/>
        </w:rPr>
        <w:tab/>
        <w:t>4202</w:t>
      </w:r>
    </w:p>
    <w:p w14:paraId="54F47D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4202</w:t>
      </w:r>
    </w:p>
    <w:p w14:paraId="4275A6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4202</w:t>
      </w:r>
    </w:p>
    <w:p w14:paraId="366EAF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4209</w:t>
      </w:r>
    </w:p>
    <w:p w14:paraId="4F5F49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4212</w:t>
      </w:r>
    </w:p>
    <w:p w14:paraId="15A3B9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4214</w:t>
      </w:r>
    </w:p>
    <w:p w14:paraId="4501EB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4219</w:t>
      </w:r>
    </w:p>
    <w:p w14:paraId="75A21C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4220</w:t>
      </w:r>
    </w:p>
    <w:p w14:paraId="672559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4220</w:t>
      </w:r>
    </w:p>
    <w:p w14:paraId="1ED9B4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</w:t>
      </w:r>
      <w:r w:rsidRPr="00CC25D0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4226</w:t>
      </w:r>
    </w:p>
    <w:p w14:paraId="20FD37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4232</w:t>
      </w:r>
    </w:p>
    <w:p w14:paraId="2D392F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</w:t>
      </w:r>
      <w:r w:rsidRPr="00CC25D0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4236</w:t>
      </w:r>
    </w:p>
    <w:p w14:paraId="05D790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4239</w:t>
      </w:r>
    </w:p>
    <w:p w14:paraId="39CBC8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4242</w:t>
      </w:r>
    </w:p>
    <w:p w14:paraId="59E778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4245</w:t>
      </w:r>
    </w:p>
    <w:p w14:paraId="2002AE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4250</w:t>
      </w:r>
    </w:p>
    <w:p w14:paraId="21E00A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4254</w:t>
      </w:r>
    </w:p>
    <w:p w14:paraId="2B0D0A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8.2.1.5</w:t>
      </w:r>
      <w:r>
        <w:rPr>
          <w:noProof/>
        </w:rPr>
        <w:tab/>
        <w:t>4258</w:t>
      </w:r>
    </w:p>
    <w:p w14:paraId="2E4F879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8.2.1.6</w:t>
      </w:r>
      <w:r>
        <w:rPr>
          <w:noProof/>
        </w:rPr>
        <w:tab/>
        <w:t>4258</w:t>
      </w:r>
    </w:p>
    <w:p w14:paraId="3C1201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Carrier aggregation with power imbalance</w:t>
      </w:r>
      <w:r>
        <w:rPr>
          <w:noProof/>
        </w:rPr>
        <w:tab/>
        <w:t>4258</w:t>
      </w:r>
    </w:p>
    <w:p w14:paraId="19E0B8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4258</w:t>
      </w:r>
    </w:p>
    <w:p w14:paraId="5D22BE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FFS</w:t>
      </w:r>
      <w:r>
        <w:rPr>
          <w:noProof/>
        </w:rPr>
        <w:tab/>
        <w:t>4261</w:t>
      </w:r>
    </w:p>
    <w:p w14:paraId="18ED584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</w:t>
      </w:r>
      <w:r w:rsidRPr="00CC25D0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4261</w:t>
      </w:r>
    </w:p>
    <w:p w14:paraId="645FEC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4263</w:t>
      </w:r>
    </w:p>
    <w:p w14:paraId="4F0CC5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4265</w:t>
      </w:r>
    </w:p>
    <w:p w14:paraId="380836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4265</w:t>
      </w:r>
    </w:p>
    <w:p w14:paraId="2E2805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4267</w:t>
      </w:r>
    </w:p>
    <w:p w14:paraId="506856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</w:t>
      </w:r>
      <w:r>
        <w:rPr>
          <w:noProof/>
        </w:rPr>
        <w:tab/>
        <w:t>4267</w:t>
      </w:r>
    </w:p>
    <w:p w14:paraId="4DBE98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4270</w:t>
      </w:r>
    </w:p>
    <w:p w14:paraId="23F98B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TDD PDSCH Single Antenna Port Performance (Release </w:t>
      </w:r>
      <w:r w:rsidRPr="00CC25D0">
        <w:rPr>
          <w:noProof/>
          <w:snapToGrid w:val="0"/>
          <w:lang w:eastAsia="ko-KR"/>
        </w:rPr>
        <w:t>10</w:t>
      </w:r>
      <w:r w:rsidRPr="00CC25D0">
        <w:rPr>
          <w:noProof/>
          <w:snapToGrid w:val="0"/>
        </w:rPr>
        <w:t xml:space="preserve"> and forward)</w:t>
      </w:r>
      <w:r>
        <w:rPr>
          <w:noProof/>
        </w:rPr>
        <w:tab/>
        <w:t>4272</w:t>
      </w:r>
    </w:p>
    <w:p w14:paraId="375764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for CA</w:t>
      </w:r>
      <w:r>
        <w:rPr>
          <w:noProof/>
        </w:rPr>
        <w:tab/>
        <w:t>4274</w:t>
      </w:r>
    </w:p>
    <w:p w14:paraId="2EA854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4274</w:t>
      </w:r>
    </w:p>
    <w:p w14:paraId="0ABD78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4277</w:t>
      </w:r>
    </w:p>
    <w:p w14:paraId="21CB73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4280</w:t>
      </w:r>
    </w:p>
    <w:p w14:paraId="150A34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4282</w:t>
      </w:r>
    </w:p>
    <w:p w14:paraId="438A575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4285</w:t>
      </w:r>
    </w:p>
    <w:p w14:paraId="2D44CC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4287</w:t>
      </w:r>
    </w:p>
    <w:p w14:paraId="435A40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4290</w:t>
      </w:r>
    </w:p>
    <w:p w14:paraId="7872F47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4292</w:t>
      </w:r>
    </w:p>
    <w:p w14:paraId="6D1A71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4292</w:t>
      </w:r>
    </w:p>
    <w:p w14:paraId="2A7EFD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4294</w:t>
      </w:r>
    </w:p>
    <w:p w14:paraId="64BCDA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4295</w:t>
      </w:r>
    </w:p>
    <w:p w14:paraId="3C069B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4297</w:t>
      </w:r>
    </w:p>
    <w:p w14:paraId="648F7C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4298</w:t>
      </w:r>
    </w:p>
    <w:p w14:paraId="6FB320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4298</w:t>
      </w:r>
    </w:p>
    <w:p w14:paraId="45F8AD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8.2.2.2.3_D</w:t>
      </w:r>
      <w:r>
        <w:rPr>
          <w:noProof/>
        </w:rPr>
        <w:tab/>
        <w:t>4303</w:t>
      </w:r>
    </w:p>
    <w:p w14:paraId="70293F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4303</w:t>
      </w:r>
    </w:p>
    <w:p w14:paraId="79674E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4303</w:t>
      </w:r>
    </w:p>
    <w:p w14:paraId="0B4E52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4309</w:t>
      </w:r>
    </w:p>
    <w:p w14:paraId="56B04B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CC25D0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4314</w:t>
      </w:r>
    </w:p>
    <w:p w14:paraId="444372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4316</w:t>
      </w:r>
    </w:p>
    <w:p w14:paraId="6A83BE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4320</w:t>
      </w:r>
    </w:p>
    <w:p w14:paraId="5B388A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4324</w:t>
      </w:r>
    </w:p>
    <w:p w14:paraId="23182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4324</w:t>
      </w:r>
    </w:p>
    <w:p w14:paraId="717A43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4326</w:t>
      </w:r>
    </w:p>
    <w:p w14:paraId="7A6B40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4327</w:t>
      </w:r>
    </w:p>
    <w:p w14:paraId="7F95AB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4327</w:t>
      </w:r>
    </w:p>
    <w:p w14:paraId="2BD352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4331</w:t>
      </w:r>
    </w:p>
    <w:p w14:paraId="6517A5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</w:t>
      </w:r>
      <w:r w:rsidRPr="00CC25D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4335</w:t>
      </w:r>
    </w:p>
    <w:p w14:paraId="57359D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4338</w:t>
      </w:r>
    </w:p>
    <w:p w14:paraId="3EEE14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4341</w:t>
      </w:r>
    </w:p>
    <w:p w14:paraId="4E9BA7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4343</w:t>
      </w:r>
    </w:p>
    <w:p w14:paraId="44721E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4344</w:t>
      </w:r>
    </w:p>
    <w:p w14:paraId="691ACF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8.2.2.3.1A_A.1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CC25D0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CC25D0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4344</w:t>
      </w:r>
    </w:p>
    <w:p w14:paraId="44A7D4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4347</w:t>
      </w:r>
    </w:p>
    <w:p w14:paraId="758B247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4347</w:t>
      </w:r>
    </w:p>
    <w:p w14:paraId="7602CE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4347</w:t>
      </w:r>
    </w:p>
    <w:p w14:paraId="64C886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4347</w:t>
      </w:r>
    </w:p>
    <w:p w14:paraId="7BEA3A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4347</w:t>
      </w:r>
    </w:p>
    <w:p w14:paraId="63D9E4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4347</w:t>
      </w:r>
    </w:p>
    <w:p w14:paraId="392974C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4348</w:t>
      </w:r>
    </w:p>
    <w:p w14:paraId="067237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4349</w:t>
      </w:r>
    </w:p>
    <w:p w14:paraId="66C667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4349</w:t>
      </w:r>
    </w:p>
    <w:p w14:paraId="648478C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4349</w:t>
      </w:r>
    </w:p>
    <w:p w14:paraId="491AE3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4350</w:t>
      </w:r>
    </w:p>
    <w:p w14:paraId="27A50A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4350</w:t>
      </w:r>
    </w:p>
    <w:p w14:paraId="0189047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4350</w:t>
      </w:r>
    </w:p>
    <w:p w14:paraId="007D109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4351</w:t>
      </w:r>
    </w:p>
    <w:p w14:paraId="58F13B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4351</w:t>
      </w:r>
    </w:p>
    <w:p w14:paraId="397740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4351</w:t>
      </w:r>
    </w:p>
    <w:p w14:paraId="2EF2BE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4352</w:t>
      </w:r>
    </w:p>
    <w:p w14:paraId="3171D8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4355</w:t>
      </w:r>
    </w:p>
    <w:p w14:paraId="777C66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4355</w:t>
      </w:r>
    </w:p>
    <w:p w14:paraId="7A71C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4361</w:t>
      </w:r>
    </w:p>
    <w:p w14:paraId="7AA607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8.2.2.3.3_D</w:t>
      </w:r>
      <w:r>
        <w:rPr>
          <w:noProof/>
        </w:rPr>
        <w:tab/>
        <w:t>4367</w:t>
      </w:r>
    </w:p>
    <w:p w14:paraId="4E7A47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4367</w:t>
      </w:r>
    </w:p>
    <w:p w14:paraId="441645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4367</w:t>
      </w:r>
    </w:p>
    <w:p w14:paraId="256ABD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4374</w:t>
      </w:r>
    </w:p>
    <w:p w14:paraId="0AFC70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4374</w:t>
      </w:r>
    </w:p>
    <w:p w14:paraId="118788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4378</w:t>
      </w:r>
    </w:p>
    <w:p w14:paraId="178C9A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8.2.2.4.1_A to D</w:t>
      </w:r>
      <w:r>
        <w:rPr>
          <w:noProof/>
        </w:rPr>
        <w:tab/>
        <w:t>4380</w:t>
      </w:r>
    </w:p>
    <w:p w14:paraId="0813C2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4380</w:t>
      </w:r>
    </w:p>
    <w:p w14:paraId="791346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4380</w:t>
      </w:r>
    </w:p>
    <w:p w14:paraId="738517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4388</w:t>
      </w:r>
    </w:p>
    <w:p w14:paraId="53E98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4391</w:t>
      </w:r>
    </w:p>
    <w:p w14:paraId="404D40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4396</w:t>
      </w:r>
    </w:p>
    <w:p w14:paraId="6EBDE7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4397</w:t>
      </w:r>
    </w:p>
    <w:p w14:paraId="066FA0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4397</w:t>
      </w:r>
    </w:p>
    <w:p w14:paraId="035C69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4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_A.</w:t>
      </w:r>
      <w:r w:rsidRPr="00CC25D0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4402</w:t>
      </w:r>
    </w:p>
    <w:p w14:paraId="0B440A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4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4408</w:t>
      </w:r>
    </w:p>
    <w:p w14:paraId="4C54B7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</w:t>
      </w:r>
      <w:r w:rsidRPr="00CC25D0">
        <w:rPr>
          <w:noProof/>
          <w:snapToGrid w:val="0"/>
          <w:lang w:eastAsia="ko-KR"/>
        </w:rPr>
        <w:t>4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4413</w:t>
      </w:r>
    </w:p>
    <w:p w14:paraId="691B4C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4417</w:t>
      </w:r>
    </w:p>
    <w:p w14:paraId="5747F5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4420</w:t>
      </w:r>
    </w:p>
    <w:p w14:paraId="7E8F20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4425</w:t>
      </w:r>
    </w:p>
    <w:p w14:paraId="53DCA3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4429</w:t>
      </w:r>
    </w:p>
    <w:p w14:paraId="527E5F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.5</w:t>
      </w:r>
      <w:r>
        <w:rPr>
          <w:noProof/>
        </w:rPr>
        <w:tab/>
        <w:t>4434</w:t>
      </w:r>
    </w:p>
    <w:p w14:paraId="551666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.6</w:t>
      </w:r>
      <w:r>
        <w:rPr>
          <w:noProof/>
        </w:rPr>
        <w:tab/>
        <w:t>4434</w:t>
      </w:r>
    </w:p>
    <w:p w14:paraId="575570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Carrier aggregation with power imbalance</w:t>
      </w:r>
      <w:r>
        <w:rPr>
          <w:noProof/>
        </w:rPr>
        <w:tab/>
        <w:t>4434</w:t>
      </w:r>
    </w:p>
    <w:p w14:paraId="03D98E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4434</w:t>
      </w:r>
    </w:p>
    <w:p w14:paraId="4C363E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4437</w:t>
      </w:r>
    </w:p>
    <w:p w14:paraId="57F942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4437</w:t>
      </w:r>
    </w:p>
    <w:p w14:paraId="107977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4439</w:t>
      </w:r>
    </w:p>
    <w:p w14:paraId="1EFC8A3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 w:rsidRPr="00CC25D0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4441</w:t>
      </w:r>
    </w:p>
    <w:p w14:paraId="595006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4443</w:t>
      </w:r>
    </w:p>
    <w:p w14:paraId="6E171D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</w:t>
      </w:r>
      <w:r>
        <w:rPr>
          <w:noProof/>
        </w:rPr>
        <w:tab/>
        <w:t>4444</w:t>
      </w:r>
    </w:p>
    <w:p w14:paraId="07D90A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8.2.3.1.1.1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4444</w:t>
      </w:r>
    </w:p>
    <w:p w14:paraId="2C6356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4449</w:t>
      </w:r>
    </w:p>
    <w:p w14:paraId="7A0345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4453</w:t>
      </w:r>
    </w:p>
    <w:p w14:paraId="6A7F22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4457</w:t>
      </w:r>
    </w:p>
    <w:p w14:paraId="2A6344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4461</w:t>
      </w:r>
    </w:p>
    <w:p w14:paraId="3D34DA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4465</w:t>
      </w:r>
    </w:p>
    <w:p w14:paraId="2FBA5D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4468</w:t>
      </w:r>
    </w:p>
    <w:p w14:paraId="1BB373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4472</w:t>
      </w:r>
    </w:p>
    <w:p w14:paraId="4E5EB9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4476</w:t>
      </w:r>
    </w:p>
    <w:p w14:paraId="22ED9C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4480</w:t>
      </w:r>
    </w:p>
    <w:p w14:paraId="108D91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4484</w:t>
      </w:r>
    </w:p>
    <w:p w14:paraId="222570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4488</w:t>
      </w:r>
    </w:p>
    <w:p w14:paraId="1167E11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4491</w:t>
      </w:r>
    </w:p>
    <w:p w14:paraId="5932430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TDD FDD CA PDSCH Open Loop Spatial Multiplexing Performance (Cell-Specific Reference Symbols)</w:t>
      </w:r>
      <w:r w:rsidRPr="00CC25D0">
        <w:rPr>
          <w:rFonts w:eastAsia="SimSun"/>
          <w:noProof/>
        </w:rPr>
        <w:t xml:space="preserve"> for FDD PCell</w:t>
      </w:r>
      <w:r>
        <w:rPr>
          <w:noProof/>
        </w:rPr>
        <w:tab/>
        <w:t>4491</w:t>
      </w:r>
    </w:p>
    <w:p w14:paraId="78418A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CC25D0">
        <w:rPr>
          <w:rFonts w:eastAsia="SimSun"/>
          <w:noProof/>
        </w:rPr>
        <w:t xml:space="preserve"> (2DL CA)</w:t>
      </w:r>
      <w:r>
        <w:rPr>
          <w:noProof/>
        </w:rPr>
        <w:tab/>
        <w:t>4491</w:t>
      </w:r>
    </w:p>
    <w:p w14:paraId="057A9E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</w:t>
      </w:r>
      <w:r w:rsidRPr="00CC25D0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CC25D0">
        <w:rPr>
          <w:rFonts w:eastAsia="SimSun"/>
          <w:noProof/>
        </w:rPr>
        <w:t>DL CA)</w:t>
      </w:r>
      <w:r>
        <w:rPr>
          <w:noProof/>
        </w:rPr>
        <w:tab/>
        <w:t>4496</w:t>
      </w:r>
    </w:p>
    <w:p w14:paraId="4C18D1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4499</w:t>
      </w:r>
    </w:p>
    <w:p w14:paraId="6F20BB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4503</w:t>
      </w:r>
    </w:p>
    <w:p w14:paraId="55C6E8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4506</w:t>
      </w:r>
    </w:p>
    <w:p w14:paraId="4ADC35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4509</w:t>
      </w:r>
    </w:p>
    <w:p w14:paraId="7D0396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4512</w:t>
      </w:r>
    </w:p>
    <w:p w14:paraId="0DBBDF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4515</w:t>
      </w:r>
    </w:p>
    <w:p w14:paraId="7B7A2C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4515</w:t>
      </w:r>
    </w:p>
    <w:p w14:paraId="1919A0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4520</w:t>
      </w:r>
    </w:p>
    <w:p w14:paraId="0728FE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4523</w:t>
      </w:r>
    </w:p>
    <w:p w14:paraId="4AB286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4527</w:t>
      </w:r>
    </w:p>
    <w:p w14:paraId="3DED4A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4530</w:t>
      </w:r>
    </w:p>
    <w:p w14:paraId="535C0F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4533</w:t>
      </w:r>
    </w:p>
    <w:p w14:paraId="0DB9C7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4536</w:t>
      </w:r>
    </w:p>
    <w:p w14:paraId="2B2E17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4541</w:t>
      </w:r>
    </w:p>
    <w:p w14:paraId="2257F3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4541</w:t>
      </w:r>
    </w:p>
    <w:p w14:paraId="2333B4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4541</w:t>
      </w:r>
    </w:p>
    <w:p w14:paraId="11B314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4547</w:t>
      </w:r>
    </w:p>
    <w:p w14:paraId="1E3463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4551</w:t>
      </w:r>
    </w:p>
    <w:p w14:paraId="5AC746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4555</w:t>
      </w:r>
    </w:p>
    <w:p w14:paraId="29DC0F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4558</w:t>
      </w:r>
    </w:p>
    <w:p w14:paraId="7A4201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4561</w:t>
      </w:r>
    </w:p>
    <w:p w14:paraId="513EE5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4564</w:t>
      </w:r>
    </w:p>
    <w:p w14:paraId="74F0C3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4564</w:t>
      </w:r>
    </w:p>
    <w:p w14:paraId="537E37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4571</w:t>
      </w:r>
    </w:p>
    <w:p w14:paraId="2C1B63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4573</w:t>
      </w:r>
    </w:p>
    <w:p w14:paraId="31B3D5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4577</w:t>
      </w:r>
    </w:p>
    <w:p w14:paraId="5B1CBD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4581</w:t>
      </w:r>
    </w:p>
    <w:p w14:paraId="78A0EC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4584</w:t>
      </w:r>
    </w:p>
    <w:p w14:paraId="5098AE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4587</w:t>
      </w:r>
    </w:p>
    <w:p w14:paraId="0C7256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LAA PDSCH CA </w:t>
      </w:r>
      <w:r w:rsidRPr="00CC25D0">
        <w:rPr>
          <w:noProof/>
          <w:snapToGrid w:val="0"/>
        </w:rPr>
        <w:t>Closed-Loop Spatial Multiplexing Performance</w:t>
      </w:r>
      <w:r>
        <w:rPr>
          <w:noProof/>
        </w:rPr>
        <w:tab/>
        <w:t>4587</w:t>
      </w:r>
    </w:p>
    <w:p w14:paraId="195A23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4587</w:t>
      </w:r>
    </w:p>
    <w:p w14:paraId="320EF0B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4587</w:t>
      </w:r>
    </w:p>
    <w:p w14:paraId="02361CB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4587</w:t>
      </w:r>
    </w:p>
    <w:p w14:paraId="70F93A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4587</w:t>
      </w:r>
    </w:p>
    <w:p w14:paraId="243BAC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4590</w:t>
      </w:r>
    </w:p>
    <w:p w14:paraId="205284A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4594</w:t>
      </w:r>
    </w:p>
    <w:p w14:paraId="18B6BC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4595</w:t>
      </w:r>
    </w:p>
    <w:p w14:paraId="3564947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4595</w:t>
      </w:r>
    </w:p>
    <w:p w14:paraId="6E9FCBC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4595</w:t>
      </w:r>
    </w:p>
    <w:p w14:paraId="03588C0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4595</w:t>
      </w:r>
    </w:p>
    <w:p w14:paraId="76FF8A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4598</w:t>
      </w:r>
    </w:p>
    <w:p w14:paraId="4466D60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4602</w:t>
      </w:r>
    </w:p>
    <w:p w14:paraId="382E515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4603</w:t>
      </w:r>
    </w:p>
    <w:p w14:paraId="63F26AC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4603</w:t>
      </w:r>
    </w:p>
    <w:p w14:paraId="65F7A3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4604</w:t>
      </w:r>
    </w:p>
    <w:p w14:paraId="684715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4604</w:t>
      </w:r>
    </w:p>
    <w:p w14:paraId="0A10A0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4604</w:t>
      </w:r>
    </w:p>
    <w:p w14:paraId="3AE44F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4604</w:t>
      </w:r>
    </w:p>
    <w:p w14:paraId="63D61A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4604</w:t>
      </w:r>
    </w:p>
    <w:p w14:paraId="27BBE9F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4605</w:t>
      </w:r>
    </w:p>
    <w:p w14:paraId="6F0B9B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4607</w:t>
      </w:r>
    </w:p>
    <w:p w14:paraId="2B5741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4608</w:t>
      </w:r>
    </w:p>
    <w:p w14:paraId="4D832F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4608</w:t>
      </w:r>
    </w:p>
    <w:p w14:paraId="3CBC9B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4608</w:t>
      </w:r>
    </w:p>
    <w:p w14:paraId="2AA6C8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4608</w:t>
      </w:r>
    </w:p>
    <w:p w14:paraId="5B5A73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4608</w:t>
      </w:r>
    </w:p>
    <w:p w14:paraId="380E4A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4609</w:t>
      </w:r>
    </w:p>
    <w:p w14:paraId="174DB9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4609</w:t>
      </w:r>
    </w:p>
    <w:p w14:paraId="1BD8976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4609</w:t>
      </w:r>
    </w:p>
    <w:p w14:paraId="5F364D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4609</w:t>
      </w:r>
    </w:p>
    <w:p w14:paraId="414DA8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4611</w:t>
      </w:r>
    </w:p>
    <w:p w14:paraId="5B4076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4614</w:t>
      </w:r>
    </w:p>
    <w:p w14:paraId="5317F5A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4614</w:t>
      </w:r>
    </w:p>
    <w:p w14:paraId="593886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4614</w:t>
      </w:r>
    </w:p>
    <w:p w14:paraId="687E4DC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4614</w:t>
      </w:r>
    </w:p>
    <w:p w14:paraId="507A57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4616</w:t>
      </w:r>
    </w:p>
    <w:p w14:paraId="008480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4621</w:t>
      </w:r>
    </w:p>
    <w:p w14:paraId="764705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4627</w:t>
      </w:r>
    </w:p>
    <w:p w14:paraId="1DAB63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4630</w:t>
      </w:r>
    </w:p>
    <w:p w14:paraId="5320CC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4634</w:t>
      </w:r>
    </w:p>
    <w:p w14:paraId="2C615F1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4635</w:t>
      </w:r>
    </w:p>
    <w:p w14:paraId="2E8986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4635</w:t>
      </w:r>
    </w:p>
    <w:p w14:paraId="6CE901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4635</w:t>
      </w:r>
    </w:p>
    <w:p w14:paraId="41DA6F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4637</w:t>
      </w:r>
    </w:p>
    <w:p w14:paraId="740191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8.3.1.1.8</w:t>
      </w:r>
      <w:r>
        <w:rPr>
          <w:noProof/>
        </w:rPr>
        <w:tab/>
        <w:t>4641</w:t>
      </w:r>
    </w:p>
    <w:p w14:paraId="7B415C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CC25D0">
        <w:rPr>
          <w:rFonts w:eastAsia="SimSun"/>
          <w:noProof/>
        </w:rPr>
        <w:t>for FD-MIMO</w:t>
      </w:r>
      <w:r>
        <w:rPr>
          <w:noProof/>
        </w:rPr>
        <w:tab/>
        <w:t>4641</w:t>
      </w:r>
    </w:p>
    <w:p w14:paraId="157CD3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4641</w:t>
      </w:r>
    </w:p>
    <w:p w14:paraId="70CA9D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4641</w:t>
      </w:r>
    </w:p>
    <w:p w14:paraId="280F0CC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4641</w:t>
      </w:r>
    </w:p>
    <w:p w14:paraId="646AD52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4643</w:t>
      </w:r>
    </w:p>
    <w:p w14:paraId="717F70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4645</w:t>
      </w:r>
    </w:p>
    <w:p w14:paraId="40FFBE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CC25D0">
        <w:rPr>
          <w:rFonts w:eastAsia="SimSun"/>
          <w:noProof/>
        </w:rPr>
        <w:t xml:space="preserve"> for eFD-MIMO</w:t>
      </w:r>
      <w:r>
        <w:rPr>
          <w:noProof/>
        </w:rPr>
        <w:tab/>
        <w:t>4646</w:t>
      </w:r>
    </w:p>
    <w:p w14:paraId="2E391F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4646</w:t>
      </w:r>
    </w:p>
    <w:p w14:paraId="606B41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4646</w:t>
      </w:r>
    </w:p>
    <w:p w14:paraId="0DCBEE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4646</w:t>
      </w:r>
    </w:p>
    <w:p w14:paraId="63856A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4648</w:t>
      </w:r>
    </w:p>
    <w:p w14:paraId="104E4B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4649</w:t>
      </w:r>
    </w:p>
    <w:p w14:paraId="26A6CB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4649</w:t>
      </w:r>
    </w:p>
    <w:p w14:paraId="67DC92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4649</w:t>
      </w:r>
    </w:p>
    <w:p w14:paraId="13DFD4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4649</w:t>
      </w:r>
    </w:p>
    <w:p w14:paraId="0CE860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4649</w:t>
      </w:r>
    </w:p>
    <w:p w14:paraId="49BBE6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4649</w:t>
      </w:r>
    </w:p>
    <w:p w14:paraId="488DE9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4650</w:t>
      </w:r>
    </w:p>
    <w:p w14:paraId="0754B3F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4651</w:t>
      </w:r>
    </w:p>
    <w:p w14:paraId="5789F14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4651</w:t>
      </w:r>
    </w:p>
    <w:p w14:paraId="61F976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4652</w:t>
      </w:r>
    </w:p>
    <w:p w14:paraId="3A5519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4653</w:t>
      </w:r>
    </w:p>
    <w:p w14:paraId="6DBD39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4653</w:t>
      </w:r>
    </w:p>
    <w:p w14:paraId="0F5681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4653</w:t>
      </w:r>
    </w:p>
    <w:p w14:paraId="04A3FE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4653</w:t>
      </w:r>
    </w:p>
    <w:p w14:paraId="227084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4654</w:t>
      </w:r>
    </w:p>
    <w:p w14:paraId="518EAB8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4655</w:t>
      </w:r>
    </w:p>
    <w:p w14:paraId="6956FB7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4655</w:t>
      </w:r>
    </w:p>
    <w:p w14:paraId="48F9B8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4656</w:t>
      </w:r>
    </w:p>
    <w:p w14:paraId="2F1AAB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4658</w:t>
      </w:r>
    </w:p>
    <w:p w14:paraId="2D37E6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4658</w:t>
      </w:r>
    </w:p>
    <w:p w14:paraId="548C1B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4658</w:t>
      </w:r>
    </w:p>
    <w:p w14:paraId="1E0228A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4658</w:t>
      </w:r>
    </w:p>
    <w:p w14:paraId="53DF850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4659</w:t>
      </w:r>
    </w:p>
    <w:p w14:paraId="40FE89D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4659</w:t>
      </w:r>
    </w:p>
    <w:p w14:paraId="7FFB27C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4660</w:t>
      </w:r>
    </w:p>
    <w:p w14:paraId="6132680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4660</w:t>
      </w:r>
    </w:p>
    <w:p w14:paraId="65CE4A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4661</w:t>
      </w:r>
    </w:p>
    <w:p w14:paraId="361F68F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4662</w:t>
      </w:r>
    </w:p>
    <w:p w14:paraId="6E0B51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4662</w:t>
      </w:r>
    </w:p>
    <w:p w14:paraId="433AFB4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4662</w:t>
      </w:r>
    </w:p>
    <w:p w14:paraId="48C764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4662</w:t>
      </w:r>
    </w:p>
    <w:p w14:paraId="245657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4662</w:t>
      </w:r>
    </w:p>
    <w:p w14:paraId="1F7846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4664</w:t>
      </w:r>
    </w:p>
    <w:p w14:paraId="64321B2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4664</w:t>
      </w:r>
    </w:p>
    <w:p w14:paraId="7147E44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4664</w:t>
      </w:r>
    </w:p>
    <w:p w14:paraId="6E0C89F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4665</w:t>
      </w:r>
    </w:p>
    <w:p w14:paraId="7214FE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4666</w:t>
      </w:r>
    </w:p>
    <w:p w14:paraId="2A6DA8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4667</w:t>
      </w:r>
    </w:p>
    <w:p w14:paraId="4BDD2B1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4667</w:t>
      </w:r>
    </w:p>
    <w:p w14:paraId="7ECC05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4667</w:t>
      </w:r>
    </w:p>
    <w:p w14:paraId="740567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4667</w:t>
      </w:r>
    </w:p>
    <w:p w14:paraId="0E52F2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4669</w:t>
      </w:r>
    </w:p>
    <w:p w14:paraId="1F3D30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4669</w:t>
      </w:r>
    </w:p>
    <w:p w14:paraId="096D36C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4669</w:t>
      </w:r>
    </w:p>
    <w:p w14:paraId="3DDAB49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4670</w:t>
      </w:r>
    </w:p>
    <w:p w14:paraId="0A4E4E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4672</w:t>
      </w:r>
    </w:p>
    <w:p w14:paraId="79193D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4673</w:t>
      </w:r>
    </w:p>
    <w:p w14:paraId="5864E98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4673</w:t>
      </w:r>
    </w:p>
    <w:p w14:paraId="32604D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4673</w:t>
      </w:r>
    </w:p>
    <w:p w14:paraId="339AE5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4673</w:t>
      </w:r>
    </w:p>
    <w:p w14:paraId="5858B1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4675</w:t>
      </w:r>
    </w:p>
    <w:p w14:paraId="5D957DA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8.3.1.3.3_F.4.1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4675</w:t>
      </w:r>
    </w:p>
    <w:p w14:paraId="4B035F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4675</w:t>
      </w:r>
    </w:p>
    <w:p w14:paraId="5B6D725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4675</w:t>
      </w:r>
    </w:p>
    <w:p w14:paraId="10C900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0A25EB0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4677</w:t>
      </w:r>
    </w:p>
    <w:p w14:paraId="6BB51C1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4678</w:t>
      </w:r>
    </w:p>
    <w:p w14:paraId="1E0293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4678</w:t>
      </w:r>
    </w:p>
    <w:p w14:paraId="63DF12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4681</w:t>
      </w:r>
    </w:p>
    <w:p w14:paraId="7FE1C1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4683</w:t>
      </w:r>
    </w:p>
    <w:p w14:paraId="12CFFD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4685</w:t>
      </w:r>
    </w:p>
    <w:p w14:paraId="5035BC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4690</w:t>
      </w:r>
    </w:p>
    <w:p w14:paraId="388B98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4692</w:t>
      </w:r>
    </w:p>
    <w:p w14:paraId="5E67BD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4694</w:t>
      </w:r>
    </w:p>
    <w:p w14:paraId="4CD509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CC25D0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4699</w:t>
      </w:r>
    </w:p>
    <w:p w14:paraId="23E538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4699</w:t>
      </w:r>
    </w:p>
    <w:p w14:paraId="2BAE3C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4699</w:t>
      </w:r>
    </w:p>
    <w:p w14:paraId="5646EE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4699</w:t>
      </w:r>
    </w:p>
    <w:p w14:paraId="7A4021E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4701</w:t>
      </w:r>
    </w:p>
    <w:p w14:paraId="096112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4704</w:t>
      </w:r>
    </w:p>
    <w:p w14:paraId="6BFC72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4706</w:t>
      </w:r>
    </w:p>
    <w:p w14:paraId="4EC827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CC25D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4712</w:t>
      </w:r>
    </w:p>
    <w:p w14:paraId="6F939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</w:t>
      </w:r>
      <w:r w:rsidRPr="00CC25D0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Single-layer Spatial Multiplexing on antenna ports 7 or 8 with TM</w:t>
      </w:r>
      <w:r w:rsidRPr="00CC25D0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4716</w:t>
      </w:r>
    </w:p>
    <w:p w14:paraId="0B562E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4721</w:t>
      </w:r>
    </w:p>
    <w:p w14:paraId="0453E5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4721</w:t>
      </w:r>
    </w:p>
    <w:p w14:paraId="2195C6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4721</w:t>
      </w:r>
    </w:p>
    <w:p w14:paraId="09E3EA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4721</w:t>
      </w:r>
    </w:p>
    <w:p w14:paraId="07AC163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4723</w:t>
      </w:r>
    </w:p>
    <w:p w14:paraId="6FDD61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8.3.2.1.9</w:t>
      </w:r>
      <w:r>
        <w:rPr>
          <w:noProof/>
        </w:rPr>
        <w:tab/>
        <w:t>4727</w:t>
      </w:r>
    </w:p>
    <w:p w14:paraId="1AEC68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CC25D0">
        <w:rPr>
          <w:rFonts w:eastAsia="SimSun"/>
          <w:noProof/>
        </w:rPr>
        <w:t>for FD-MIMO</w:t>
      </w:r>
      <w:r>
        <w:rPr>
          <w:noProof/>
        </w:rPr>
        <w:tab/>
        <w:t>4727</w:t>
      </w:r>
    </w:p>
    <w:p w14:paraId="7A75AA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4727</w:t>
      </w:r>
    </w:p>
    <w:p w14:paraId="0F2244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4727</w:t>
      </w:r>
    </w:p>
    <w:p w14:paraId="30B775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4727</w:t>
      </w:r>
    </w:p>
    <w:p w14:paraId="091132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4729</w:t>
      </w:r>
    </w:p>
    <w:p w14:paraId="73C1E7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4731</w:t>
      </w:r>
    </w:p>
    <w:p w14:paraId="70ECCE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4732</w:t>
      </w:r>
    </w:p>
    <w:p w14:paraId="47B4B0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4735</w:t>
      </w:r>
    </w:p>
    <w:p w14:paraId="79EDAB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4735</w:t>
      </w:r>
    </w:p>
    <w:p w14:paraId="2DCC35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</w:t>
      </w:r>
      <w:r>
        <w:rPr>
          <w:noProof/>
        </w:rPr>
        <w:tab/>
        <w:t>4738</w:t>
      </w:r>
    </w:p>
    <w:p w14:paraId="0E3DFD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4738</w:t>
      </w:r>
    </w:p>
    <w:p w14:paraId="7B2D0BE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4738</w:t>
      </w:r>
    </w:p>
    <w:p w14:paraId="0A2EB5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4738</w:t>
      </w:r>
    </w:p>
    <w:p w14:paraId="3CF795D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4739</w:t>
      </w:r>
    </w:p>
    <w:p w14:paraId="013C857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4740</w:t>
      </w:r>
    </w:p>
    <w:p w14:paraId="09D8113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4740</w:t>
      </w:r>
    </w:p>
    <w:p w14:paraId="4118A08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4741</w:t>
      </w:r>
    </w:p>
    <w:p w14:paraId="68D245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</w:t>
      </w:r>
      <w:r w:rsidRPr="00CC25D0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CC25D0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4742</w:t>
      </w:r>
    </w:p>
    <w:p w14:paraId="65B0C1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4742</w:t>
      </w:r>
    </w:p>
    <w:p w14:paraId="490485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4742</w:t>
      </w:r>
    </w:p>
    <w:p w14:paraId="4D7658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4742</w:t>
      </w:r>
    </w:p>
    <w:p w14:paraId="501B08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4743</w:t>
      </w:r>
    </w:p>
    <w:p w14:paraId="382ED7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8.3.2.2.1_D_1.4.2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4744</w:t>
      </w:r>
    </w:p>
    <w:p w14:paraId="781BA5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4744</w:t>
      </w:r>
    </w:p>
    <w:p w14:paraId="57A641A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4745</w:t>
      </w:r>
    </w:p>
    <w:p w14:paraId="2030A1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4747</w:t>
      </w:r>
    </w:p>
    <w:p w14:paraId="04A5B2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4747</w:t>
      </w:r>
    </w:p>
    <w:p w14:paraId="63AEFB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4747</w:t>
      </w:r>
    </w:p>
    <w:p w14:paraId="4AEF2B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4747</w:t>
      </w:r>
    </w:p>
    <w:p w14:paraId="5451B2F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4748</w:t>
      </w:r>
    </w:p>
    <w:p w14:paraId="5D4C3D6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4748</w:t>
      </w:r>
    </w:p>
    <w:p w14:paraId="50DD23D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4749</w:t>
      </w:r>
    </w:p>
    <w:p w14:paraId="4EB4AD2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4749</w:t>
      </w:r>
    </w:p>
    <w:p w14:paraId="04634D9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4749</w:t>
      </w:r>
    </w:p>
    <w:p w14:paraId="70A387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4750</w:t>
      </w:r>
    </w:p>
    <w:p w14:paraId="4C8FFD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4750</w:t>
      </w:r>
    </w:p>
    <w:p w14:paraId="4AED9C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4750</w:t>
      </w:r>
    </w:p>
    <w:p w14:paraId="18979EA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4750</w:t>
      </w:r>
    </w:p>
    <w:p w14:paraId="0BAD387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4750</w:t>
      </w:r>
    </w:p>
    <w:p w14:paraId="0F5C0C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4750</w:t>
      </w:r>
    </w:p>
    <w:p w14:paraId="596B24F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4752</w:t>
      </w:r>
    </w:p>
    <w:p w14:paraId="7E77115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4752</w:t>
      </w:r>
    </w:p>
    <w:p w14:paraId="38E22EF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4752</w:t>
      </w:r>
    </w:p>
    <w:p w14:paraId="5830C89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4753</w:t>
      </w:r>
    </w:p>
    <w:p w14:paraId="628D3E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4754</w:t>
      </w:r>
    </w:p>
    <w:p w14:paraId="5F960F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4755</w:t>
      </w:r>
    </w:p>
    <w:p w14:paraId="1ACDFD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4755</w:t>
      </w:r>
    </w:p>
    <w:p w14:paraId="6B70282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4755</w:t>
      </w:r>
    </w:p>
    <w:p w14:paraId="48C0D4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4755</w:t>
      </w:r>
    </w:p>
    <w:p w14:paraId="28B57F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4757</w:t>
      </w:r>
    </w:p>
    <w:p w14:paraId="55D653A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4757</w:t>
      </w:r>
    </w:p>
    <w:p w14:paraId="1A551FE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4757</w:t>
      </w:r>
    </w:p>
    <w:p w14:paraId="4EB533F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4758</w:t>
      </w:r>
    </w:p>
    <w:p w14:paraId="18973E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4760</w:t>
      </w:r>
    </w:p>
    <w:p w14:paraId="7D5147E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4761</w:t>
      </w:r>
    </w:p>
    <w:p w14:paraId="323FD4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4761</w:t>
      </w:r>
    </w:p>
    <w:p w14:paraId="55CC5C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4761</w:t>
      </w:r>
    </w:p>
    <w:p w14:paraId="1BFF05C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4761</w:t>
      </w:r>
    </w:p>
    <w:p w14:paraId="218DF93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4763</w:t>
      </w:r>
    </w:p>
    <w:p w14:paraId="5E9E7CD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4763</w:t>
      </w:r>
    </w:p>
    <w:p w14:paraId="0128E18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4763</w:t>
      </w:r>
    </w:p>
    <w:p w14:paraId="18600D0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4763</w:t>
      </w:r>
    </w:p>
    <w:p w14:paraId="37E1508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4765</w:t>
      </w:r>
    </w:p>
    <w:p w14:paraId="59DA9E0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</w:t>
      </w:r>
      <w:r>
        <w:rPr>
          <w:noProof/>
        </w:rPr>
        <w:tab/>
        <w:t>4766</w:t>
      </w:r>
    </w:p>
    <w:p w14:paraId="32EE1C7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4766</w:t>
      </w:r>
    </w:p>
    <w:p w14:paraId="73C696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4766</w:t>
      </w:r>
    </w:p>
    <w:p w14:paraId="247A8A3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4766</w:t>
      </w:r>
    </w:p>
    <w:p w14:paraId="0C144C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4766</w:t>
      </w:r>
    </w:p>
    <w:p w14:paraId="01D1182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4766</w:t>
      </w:r>
    </w:p>
    <w:p w14:paraId="4D983E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4769</w:t>
      </w:r>
    </w:p>
    <w:p w14:paraId="64AA2B2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4769</w:t>
      </w:r>
    </w:p>
    <w:p w14:paraId="6F4644A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4770</w:t>
      </w:r>
    </w:p>
    <w:p w14:paraId="75C440B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4770</w:t>
      </w:r>
    </w:p>
    <w:p w14:paraId="04F461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4772</w:t>
      </w:r>
    </w:p>
    <w:p w14:paraId="2E4F8F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4773</w:t>
      </w:r>
    </w:p>
    <w:p w14:paraId="3D32B93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4773</w:t>
      </w:r>
    </w:p>
    <w:p w14:paraId="5DF806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4773</w:t>
      </w:r>
    </w:p>
    <w:p w14:paraId="0F19DF8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4773</w:t>
      </w:r>
    </w:p>
    <w:p w14:paraId="6EA1168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4776</w:t>
      </w:r>
    </w:p>
    <w:p w14:paraId="34EA4D1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4776</w:t>
      </w:r>
    </w:p>
    <w:p w14:paraId="1B9CB54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4777</w:t>
      </w:r>
    </w:p>
    <w:p w14:paraId="65E39F5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8.3.3.1.2.4.3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4777</w:t>
      </w:r>
    </w:p>
    <w:p w14:paraId="686597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4779</w:t>
      </w:r>
    </w:p>
    <w:p w14:paraId="1C7454E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PCFICH/PDCCH</w:t>
      </w:r>
      <w:r>
        <w:rPr>
          <w:noProof/>
        </w:rPr>
        <w:tab/>
        <w:t>4780</w:t>
      </w:r>
    </w:p>
    <w:p w14:paraId="35EA7A8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4780</w:t>
      </w:r>
    </w:p>
    <w:p w14:paraId="7F6BB8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4780</w:t>
      </w:r>
    </w:p>
    <w:p w14:paraId="628B51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4780</w:t>
      </w:r>
    </w:p>
    <w:p w14:paraId="15B6CD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4780</w:t>
      </w:r>
    </w:p>
    <w:p w14:paraId="20F83A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4780</w:t>
      </w:r>
    </w:p>
    <w:p w14:paraId="6DE11F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4781</w:t>
      </w:r>
    </w:p>
    <w:p w14:paraId="707693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4782</w:t>
      </w:r>
    </w:p>
    <w:p w14:paraId="100E7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4782</w:t>
      </w:r>
    </w:p>
    <w:p w14:paraId="157A9E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4782</w:t>
      </w:r>
    </w:p>
    <w:p w14:paraId="1C0F5A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4784</w:t>
      </w:r>
    </w:p>
    <w:p w14:paraId="1413B1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4787</w:t>
      </w:r>
    </w:p>
    <w:p w14:paraId="527AD5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4789</w:t>
      </w:r>
    </w:p>
    <w:p w14:paraId="4D6E8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</w:t>
      </w:r>
      <w:r>
        <w:rPr>
          <w:noProof/>
        </w:rPr>
        <w:tab/>
        <w:t>4792</w:t>
      </w:r>
    </w:p>
    <w:p w14:paraId="249F71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4792</w:t>
      </w:r>
    </w:p>
    <w:p w14:paraId="13C51F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4792</w:t>
      </w:r>
    </w:p>
    <w:p w14:paraId="0C5C9A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4797</w:t>
      </w:r>
    </w:p>
    <w:p w14:paraId="57A296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8.4.1.2.3_D</w:t>
      </w:r>
      <w:r>
        <w:rPr>
          <w:noProof/>
        </w:rPr>
        <w:tab/>
        <w:t>4803</w:t>
      </w:r>
    </w:p>
    <w:p w14:paraId="1370AC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4803</w:t>
      </w:r>
    </w:p>
    <w:p w14:paraId="648B4F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4803</w:t>
      </w:r>
    </w:p>
    <w:p w14:paraId="4F6F67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4809</w:t>
      </w:r>
    </w:p>
    <w:p w14:paraId="7FD596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8.4.1.2.4</w:t>
      </w:r>
      <w:r>
        <w:rPr>
          <w:noProof/>
        </w:rPr>
        <w:tab/>
        <w:t>4815</w:t>
      </w:r>
    </w:p>
    <w:p w14:paraId="4002D5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4815</w:t>
      </w:r>
    </w:p>
    <w:p w14:paraId="47C08C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4819</w:t>
      </w:r>
    </w:p>
    <w:p w14:paraId="40C8E5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4823</w:t>
      </w:r>
    </w:p>
    <w:p w14:paraId="761FDE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4827</w:t>
      </w:r>
    </w:p>
    <w:p w14:paraId="3FA258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4831</w:t>
      </w:r>
    </w:p>
    <w:p w14:paraId="522327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4831</w:t>
      </w:r>
    </w:p>
    <w:p w14:paraId="299CAD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4831</w:t>
      </w:r>
    </w:p>
    <w:p w14:paraId="7AB8FA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4831</w:t>
      </w:r>
    </w:p>
    <w:p w14:paraId="25752C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4832</w:t>
      </w:r>
    </w:p>
    <w:p w14:paraId="1B3B84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4832</w:t>
      </w:r>
    </w:p>
    <w:p w14:paraId="554C7E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4833</w:t>
      </w:r>
    </w:p>
    <w:p w14:paraId="72AAA2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4834</w:t>
      </w:r>
    </w:p>
    <w:p w14:paraId="1726CC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4834</w:t>
      </w:r>
    </w:p>
    <w:p w14:paraId="46906D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4836</w:t>
      </w:r>
    </w:p>
    <w:p w14:paraId="2DD6D2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4839</w:t>
      </w:r>
    </w:p>
    <w:p w14:paraId="25584B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4841</w:t>
      </w:r>
    </w:p>
    <w:p w14:paraId="4760FC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4844</w:t>
      </w:r>
    </w:p>
    <w:p w14:paraId="6ED0D0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4844</w:t>
      </w:r>
    </w:p>
    <w:p w14:paraId="5BDF47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4851</w:t>
      </w:r>
    </w:p>
    <w:p w14:paraId="1FB9D8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8.4.2.2.3_D</w:t>
      </w:r>
      <w:r>
        <w:rPr>
          <w:noProof/>
        </w:rPr>
        <w:tab/>
        <w:t>4857</w:t>
      </w:r>
    </w:p>
    <w:p w14:paraId="37A4EA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4857</w:t>
      </w:r>
    </w:p>
    <w:p w14:paraId="4CB728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4857</w:t>
      </w:r>
    </w:p>
    <w:p w14:paraId="299933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4863</w:t>
      </w:r>
    </w:p>
    <w:p w14:paraId="754E2C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8.4.2.2.4</w:t>
      </w:r>
      <w:r>
        <w:rPr>
          <w:noProof/>
        </w:rPr>
        <w:tab/>
        <w:t>4870</w:t>
      </w:r>
    </w:p>
    <w:p w14:paraId="52FBF6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4870</w:t>
      </w:r>
    </w:p>
    <w:p w14:paraId="271C99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4874</w:t>
      </w:r>
    </w:p>
    <w:p w14:paraId="0F362E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4879</w:t>
      </w:r>
    </w:p>
    <w:p w14:paraId="2CAE70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4883</w:t>
      </w:r>
    </w:p>
    <w:p w14:paraId="3B23712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</w:t>
      </w:r>
      <w:r>
        <w:rPr>
          <w:noProof/>
        </w:rPr>
        <w:tab/>
        <w:t>4887</w:t>
      </w:r>
    </w:p>
    <w:p w14:paraId="59B8EC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4887</w:t>
      </w:r>
    </w:p>
    <w:p w14:paraId="2663B2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4887</w:t>
      </w:r>
    </w:p>
    <w:p w14:paraId="59BA24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4891</w:t>
      </w:r>
    </w:p>
    <w:p w14:paraId="551842B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PHICH</w:t>
      </w:r>
      <w:r>
        <w:rPr>
          <w:noProof/>
        </w:rPr>
        <w:tab/>
        <w:t>4895</w:t>
      </w:r>
    </w:p>
    <w:p w14:paraId="1EC4EB2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4895</w:t>
      </w:r>
    </w:p>
    <w:p w14:paraId="037E34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4895</w:t>
      </w:r>
    </w:p>
    <w:p w14:paraId="1BB4AD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4895</w:t>
      </w:r>
    </w:p>
    <w:p w14:paraId="7D82DB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4895</w:t>
      </w:r>
    </w:p>
    <w:p w14:paraId="202BF0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4895</w:t>
      </w:r>
    </w:p>
    <w:p w14:paraId="50C79B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4896</w:t>
      </w:r>
    </w:p>
    <w:p w14:paraId="14AC30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4897</w:t>
      </w:r>
    </w:p>
    <w:p w14:paraId="2CC544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4898</w:t>
      </w:r>
    </w:p>
    <w:p w14:paraId="26E95B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4898</w:t>
      </w:r>
    </w:p>
    <w:p w14:paraId="615E60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4901</w:t>
      </w:r>
    </w:p>
    <w:p w14:paraId="7C967B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4903</w:t>
      </w:r>
    </w:p>
    <w:p w14:paraId="340810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4906</w:t>
      </w:r>
    </w:p>
    <w:p w14:paraId="34769D5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</w:t>
      </w:r>
      <w:r>
        <w:rPr>
          <w:noProof/>
        </w:rPr>
        <w:tab/>
        <w:t>4908</w:t>
      </w:r>
    </w:p>
    <w:p w14:paraId="457EF0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8.5.1.2.3_A</w:t>
      </w:r>
      <w:r>
        <w:rPr>
          <w:noProof/>
        </w:rPr>
        <w:tab/>
        <w:t>4908</w:t>
      </w:r>
    </w:p>
    <w:p w14:paraId="31D9FC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8.5.1.2.3_B</w:t>
      </w:r>
      <w:r>
        <w:rPr>
          <w:noProof/>
        </w:rPr>
        <w:tab/>
        <w:t>4908</w:t>
      </w:r>
    </w:p>
    <w:p w14:paraId="12AE48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4908</w:t>
      </w:r>
    </w:p>
    <w:p w14:paraId="4323849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4908</w:t>
      </w:r>
    </w:p>
    <w:p w14:paraId="44A1CC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8.5.1.2.3_D</w:t>
      </w:r>
      <w:r>
        <w:rPr>
          <w:noProof/>
        </w:rPr>
        <w:tab/>
        <w:t>4914</w:t>
      </w:r>
    </w:p>
    <w:p w14:paraId="0E286C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4914</w:t>
      </w:r>
    </w:p>
    <w:p w14:paraId="3FDA87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4914</w:t>
      </w:r>
    </w:p>
    <w:p w14:paraId="3D8F8D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8.5.1.2.4</w:t>
      </w:r>
      <w:r>
        <w:rPr>
          <w:noProof/>
        </w:rPr>
        <w:tab/>
        <w:t>4921</w:t>
      </w:r>
    </w:p>
    <w:p w14:paraId="473B3B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4921</w:t>
      </w:r>
    </w:p>
    <w:p w14:paraId="4662CD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4925</w:t>
      </w:r>
    </w:p>
    <w:p w14:paraId="5773E8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4929</w:t>
      </w:r>
    </w:p>
    <w:p w14:paraId="14BB6B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4933</w:t>
      </w:r>
    </w:p>
    <w:p w14:paraId="751D5E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4937</w:t>
      </w:r>
    </w:p>
    <w:p w14:paraId="02BE376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4937</w:t>
      </w:r>
    </w:p>
    <w:p w14:paraId="565F3B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4937</w:t>
      </w:r>
    </w:p>
    <w:p w14:paraId="1E7EB2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4937</w:t>
      </w:r>
    </w:p>
    <w:p w14:paraId="7D8FFF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4937</w:t>
      </w:r>
    </w:p>
    <w:p w14:paraId="18580D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4938</w:t>
      </w:r>
    </w:p>
    <w:p w14:paraId="04F827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4940</w:t>
      </w:r>
    </w:p>
    <w:p w14:paraId="3F1B92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4940</w:t>
      </w:r>
    </w:p>
    <w:p w14:paraId="1FD6E1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4940</w:t>
      </w:r>
    </w:p>
    <w:p w14:paraId="118EE4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4943</w:t>
      </w:r>
    </w:p>
    <w:p w14:paraId="31F02A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4946</w:t>
      </w:r>
    </w:p>
    <w:p w14:paraId="65A65C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4949</w:t>
      </w:r>
    </w:p>
    <w:p w14:paraId="3A2642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</w:t>
      </w:r>
      <w:r>
        <w:rPr>
          <w:noProof/>
        </w:rPr>
        <w:tab/>
        <w:t>4952</w:t>
      </w:r>
    </w:p>
    <w:p w14:paraId="68CA6D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8.5.2.2.3_A</w:t>
      </w:r>
      <w:r>
        <w:rPr>
          <w:noProof/>
        </w:rPr>
        <w:tab/>
        <w:t>4952</w:t>
      </w:r>
    </w:p>
    <w:p w14:paraId="38CB0B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8.5.2.2.3_B</w:t>
      </w:r>
      <w:r>
        <w:rPr>
          <w:noProof/>
        </w:rPr>
        <w:tab/>
        <w:t>4952</w:t>
      </w:r>
    </w:p>
    <w:p w14:paraId="608D90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4952</w:t>
      </w:r>
    </w:p>
    <w:p w14:paraId="31F7CA3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4952</w:t>
      </w:r>
    </w:p>
    <w:p w14:paraId="0A160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8.5.2.2.3_D</w:t>
      </w:r>
      <w:r>
        <w:rPr>
          <w:noProof/>
        </w:rPr>
        <w:tab/>
        <w:t>4958</w:t>
      </w:r>
    </w:p>
    <w:p w14:paraId="0ADD2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4958</w:t>
      </w:r>
    </w:p>
    <w:p w14:paraId="607D11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4958</w:t>
      </w:r>
    </w:p>
    <w:p w14:paraId="390A88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8.5.2.2.4</w:t>
      </w:r>
      <w:r>
        <w:rPr>
          <w:noProof/>
        </w:rPr>
        <w:tab/>
        <w:t>4965</w:t>
      </w:r>
    </w:p>
    <w:p w14:paraId="642B48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4965</w:t>
      </w:r>
    </w:p>
    <w:p w14:paraId="6B9460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4968</w:t>
      </w:r>
    </w:p>
    <w:p w14:paraId="364E7B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4972</w:t>
      </w:r>
    </w:p>
    <w:p w14:paraId="7BE13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CC25D0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4976</w:t>
      </w:r>
    </w:p>
    <w:p w14:paraId="09126C6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</w:t>
      </w:r>
      <w:r>
        <w:rPr>
          <w:noProof/>
        </w:rPr>
        <w:tab/>
        <w:t>4980</w:t>
      </w:r>
    </w:p>
    <w:p w14:paraId="22D540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4980</w:t>
      </w:r>
    </w:p>
    <w:p w14:paraId="6A1CFD1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4980</w:t>
      </w:r>
    </w:p>
    <w:p w14:paraId="752703D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4981</w:t>
      </w:r>
    </w:p>
    <w:p w14:paraId="74CB6C2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4981</w:t>
      </w:r>
    </w:p>
    <w:p w14:paraId="3B0109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4982</w:t>
      </w:r>
    </w:p>
    <w:p w14:paraId="31D964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4982</w:t>
      </w:r>
    </w:p>
    <w:p w14:paraId="7BFFFE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4983</w:t>
      </w:r>
    </w:p>
    <w:p w14:paraId="26C326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4985</w:t>
      </w:r>
    </w:p>
    <w:p w14:paraId="279B54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4986</w:t>
      </w:r>
    </w:p>
    <w:p w14:paraId="0D01A9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4986</w:t>
      </w:r>
    </w:p>
    <w:p w14:paraId="13D6CC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4986</w:t>
      </w:r>
    </w:p>
    <w:p w14:paraId="325FF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4986</w:t>
      </w:r>
    </w:p>
    <w:p w14:paraId="265EFD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4987</w:t>
      </w:r>
    </w:p>
    <w:p w14:paraId="2532D3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4987</w:t>
      </w:r>
    </w:p>
    <w:p w14:paraId="29E14E8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4988</w:t>
      </w:r>
    </w:p>
    <w:p w14:paraId="438F2A5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4990</w:t>
      </w:r>
    </w:p>
    <w:p w14:paraId="665787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4990</w:t>
      </w:r>
    </w:p>
    <w:p w14:paraId="46F028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4997</w:t>
      </w:r>
    </w:p>
    <w:p w14:paraId="066058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5005</w:t>
      </w:r>
    </w:p>
    <w:p w14:paraId="391FFA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5005</w:t>
      </w:r>
    </w:p>
    <w:p w14:paraId="1AECA2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</w:t>
      </w:r>
      <w:r w:rsidRPr="00CC25D0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5012</w:t>
      </w:r>
    </w:p>
    <w:p w14:paraId="0316E2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5019</w:t>
      </w:r>
    </w:p>
    <w:p w14:paraId="200D8A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5020</w:t>
      </w:r>
    </w:p>
    <w:p w14:paraId="42862A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5021</w:t>
      </w:r>
    </w:p>
    <w:p w14:paraId="30068E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5021</w:t>
      </w:r>
    </w:p>
    <w:p w14:paraId="069D728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613F3E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5023</w:t>
      </w:r>
    </w:p>
    <w:p w14:paraId="523D05A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5028</w:t>
      </w:r>
    </w:p>
    <w:p w14:paraId="0A0E3A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5028</w:t>
      </w:r>
    </w:p>
    <w:p w14:paraId="5EF646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5028</w:t>
      </w:r>
    </w:p>
    <w:p w14:paraId="29001D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5028</w:t>
      </w:r>
    </w:p>
    <w:p w14:paraId="046652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5028</w:t>
      </w:r>
    </w:p>
    <w:p w14:paraId="646AC6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5029</w:t>
      </w:r>
    </w:p>
    <w:p w14:paraId="6F5609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5030</w:t>
      </w:r>
    </w:p>
    <w:p w14:paraId="52B5C9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5031</w:t>
      </w:r>
    </w:p>
    <w:p w14:paraId="22FD91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5034</w:t>
      </w:r>
    </w:p>
    <w:p w14:paraId="74D4D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5040</w:t>
      </w:r>
    </w:p>
    <w:p w14:paraId="252DA0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5046</w:t>
      </w:r>
    </w:p>
    <w:p w14:paraId="626DBE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5052</w:t>
      </w:r>
    </w:p>
    <w:p w14:paraId="2741FA8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5055</w:t>
      </w:r>
    </w:p>
    <w:p w14:paraId="293455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5056</w:t>
      </w:r>
    </w:p>
    <w:p w14:paraId="57CD38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5056</w:t>
      </w:r>
    </w:p>
    <w:p w14:paraId="76EFE1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5056</w:t>
      </w:r>
    </w:p>
    <w:p w14:paraId="6BBDC5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5056</w:t>
      </w:r>
    </w:p>
    <w:p w14:paraId="6A4D00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5058</w:t>
      </w:r>
    </w:p>
    <w:p w14:paraId="2725B1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5060</w:t>
      </w:r>
    </w:p>
    <w:p w14:paraId="6C14E92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5061</w:t>
      </w:r>
    </w:p>
    <w:p w14:paraId="79418A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5061</w:t>
      </w:r>
    </w:p>
    <w:p w14:paraId="627320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5061</w:t>
      </w:r>
    </w:p>
    <w:p w14:paraId="75A89F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5061</w:t>
      </w:r>
    </w:p>
    <w:p w14:paraId="610CF4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5061</w:t>
      </w:r>
    </w:p>
    <w:p w14:paraId="49055C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5062</w:t>
      </w:r>
    </w:p>
    <w:p w14:paraId="6DA876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5063</w:t>
      </w:r>
    </w:p>
    <w:p w14:paraId="72E52C4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5065</w:t>
      </w:r>
    </w:p>
    <w:p w14:paraId="5CE106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5065</w:t>
      </w:r>
    </w:p>
    <w:p w14:paraId="3FC8DA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5070</w:t>
      </w:r>
    </w:p>
    <w:p w14:paraId="1767FD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lang w:eastAsia="ko-KR"/>
        </w:rPr>
        <w:t>T</w:t>
      </w:r>
      <w:r w:rsidRPr="00CC25D0">
        <w:rPr>
          <w:rFonts w:eastAsia="Malgun Gothic"/>
          <w:noProof/>
        </w:rPr>
        <w:t>DD Sustained data rate performance for CA (</w:t>
      </w:r>
      <w:r w:rsidRPr="00CC25D0">
        <w:rPr>
          <w:rFonts w:eastAsia="Malgun Gothic"/>
          <w:noProof/>
          <w:lang w:eastAsia="ko-KR"/>
        </w:rPr>
        <w:t>4</w:t>
      </w:r>
      <w:r w:rsidRPr="00CC25D0">
        <w:rPr>
          <w:rFonts w:eastAsia="Malgun Gothic"/>
          <w:noProof/>
        </w:rPr>
        <w:t>DL CA)</w:t>
      </w:r>
      <w:r>
        <w:rPr>
          <w:noProof/>
        </w:rPr>
        <w:tab/>
        <w:t>5076</w:t>
      </w:r>
    </w:p>
    <w:p w14:paraId="0B6833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5082</w:t>
      </w:r>
    </w:p>
    <w:p w14:paraId="378366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5082</w:t>
      </w:r>
    </w:p>
    <w:p w14:paraId="47043D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5082</w:t>
      </w:r>
    </w:p>
    <w:p w14:paraId="08AF6EA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5082</w:t>
      </w:r>
    </w:p>
    <w:p w14:paraId="4D35272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5082</w:t>
      </w:r>
    </w:p>
    <w:p w14:paraId="0B2AFF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lastRenderedPageBreak/>
        <w:t>8.7.2.1_A.5</w:t>
      </w:r>
      <w:r w:rsidRPr="00CC25D0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5083</w:t>
      </w:r>
    </w:p>
    <w:p w14:paraId="0BA2054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5083</w:t>
      </w:r>
    </w:p>
    <w:p w14:paraId="61B2165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5084</w:t>
      </w:r>
    </w:p>
    <w:p w14:paraId="080EF5E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5085</w:t>
      </w:r>
    </w:p>
    <w:p w14:paraId="40FB3A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8.7.2.1_A.5</w:t>
      </w:r>
      <w:r w:rsidRPr="00CC25D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5086</w:t>
      </w:r>
    </w:p>
    <w:p w14:paraId="010741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 w:rsidRPr="00CC25D0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5087</w:t>
      </w:r>
    </w:p>
    <w:p w14:paraId="0E5AB5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5087</w:t>
      </w:r>
    </w:p>
    <w:p w14:paraId="48EB3AA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5087</w:t>
      </w:r>
    </w:p>
    <w:p w14:paraId="0335BD3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5087</w:t>
      </w:r>
    </w:p>
    <w:p w14:paraId="3FA802E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5088</w:t>
      </w:r>
    </w:p>
    <w:p w14:paraId="2B8331C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5088</w:t>
      </w:r>
    </w:p>
    <w:p w14:paraId="631A81E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5089</w:t>
      </w:r>
    </w:p>
    <w:p w14:paraId="0AF755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5089</w:t>
      </w:r>
    </w:p>
    <w:p w14:paraId="4DAA8C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8.7.2.1_A.6</w:t>
      </w:r>
      <w:r w:rsidRPr="00CC25D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5091</w:t>
      </w:r>
    </w:p>
    <w:p w14:paraId="22D055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5092</w:t>
      </w:r>
    </w:p>
    <w:p w14:paraId="2D79FB7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5092</w:t>
      </w:r>
    </w:p>
    <w:p w14:paraId="3BB1B0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5092</w:t>
      </w:r>
    </w:p>
    <w:p w14:paraId="2ADA1E6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5092</w:t>
      </w:r>
    </w:p>
    <w:p w14:paraId="0CCDC1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5093</w:t>
      </w:r>
    </w:p>
    <w:p w14:paraId="4C82EC5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5093</w:t>
      </w:r>
    </w:p>
    <w:p w14:paraId="55B1626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5094</w:t>
      </w:r>
    </w:p>
    <w:p w14:paraId="1117F37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5094</w:t>
      </w:r>
    </w:p>
    <w:p w14:paraId="5EE4CA7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  <w:snapToGrid w:val="0"/>
        </w:rPr>
        <w:t>8.7.2.1_A.7</w:t>
      </w:r>
      <w:r w:rsidRPr="00CC25D0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5096</w:t>
      </w:r>
    </w:p>
    <w:p w14:paraId="0A3913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5097</w:t>
      </w:r>
    </w:p>
    <w:p w14:paraId="4AB0B3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5097</w:t>
      </w:r>
    </w:p>
    <w:p w14:paraId="77D148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5100</w:t>
      </w:r>
    </w:p>
    <w:p w14:paraId="32E27C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5102</w:t>
      </w:r>
    </w:p>
    <w:p w14:paraId="35CEEB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5105</w:t>
      </w:r>
    </w:p>
    <w:p w14:paraId="5E3065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5108</w:t>
      </w:r>
    </w:p>
    <w:p w14:paraId="01B7BB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5111</w:t>
      </w:r>
    </w:p>
    <w:p w14:paraId="00A72B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5114</w:t>
      </w:r>
    </w:p>
    <w:p w14:paraId="282941F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(EPDCCH scheduling)</w:t>
      </w:r>
      <w:r>
        <w:rPr>
          <w:noProof/>
        </w:rPr>
        <w:tab/>
        <w:t>5116</w:t>
      </w:r>
    </w:p>
    <w:p w14:paraId="51D597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5117</w:t>
      </w:r>
    </w:p>
    <w:p w14:paraId="0A1F9F8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(EPDCCH scheduling)</w:t>
      </w:r>
      <w:r>
        <w:rPr>
          <w:noProof/>
        </w:rPr>
        <w:tab/>
        <w:t>5123</w:t>
      </w:r>
    </w:p>
    <w:p w14:paraId="7A370B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5124</w:t>
      </w:r>
    </w:p>
    <w:p w14:paraId="2CB1CC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5129</w:t>
      </w:r>
    </w:p>
    <w:p w14:paraId="3BF470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5131</w:t>
      </w:r>
    </w:p>
    <w:p w14:paraId="2B81A8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5131</w:t>
      </w:r>
    </w:p>
    <w:p w14:paraId="2832AA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5131</w:t>
      </w:r>
    </w:p>
    <w:p w14:paraId="3AC8D2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5131</w:t>
      </w:r>
    </w:p>
    <w:p w14:paraId="45322E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5131</w:t>
      </w:r>
    </w:p>
    <w:p w14:paraId="3130CD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5132</w:t>
      </w:r>
    </w:p>
    <w:p w14:paraId="3835B4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7F50AB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5136</w:t>
      </w:r>
    </w:p>
    <w:p w14:paraId="54D60C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5136</w:t>
      </w:r>
    </w:p>
    <w:p w14:paraId="32AC19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5136</w:t>
      </w:r>
    </w:p>
    <w:p w14:paraId="0F59FC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5136</w:t>
      </w:r>
    </w:p>
    <w:p w14:paraId="0A43B6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5137</w:t>
      </w:r>
    </w:p>
    <w:p w14:paraId="62B5E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5142</w:t>
      </w:r>
    </w:p>
    <w:p w14:paraId="779B49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5143</w:t>
      </w:r>
    </w:p>
    <w:p w14:paraId="1B5D79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5143</w:t>
      </w:r>
    </w:p>
    <w:p w14:paraId="6C1389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5143</w:t>
      </w:r>
    </w:p>
    <w:p w14:paraId="449C02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5143</w:t>
      </w:r>
    </w:p>
    <w:p w14:paraId="302927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5145</w:t>
      </w:r>
    </w:p>
    <w:p w14:paraId="35E9887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5150</w:t>
      </w:r>
    </w:p>
    <w:p w14:paraId="5B24392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5152</w:t>
      </w:r>
    </w:p>
    <w:p w14:paraId="17B09E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5157</w:t>
      </w:r>
    </w:p>
    <w:p w14:paraId="6DB4C3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5162</w:t>
      </w:r>
    </w:p>
    <w:p w14:paraId="4ACAC6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5167</w:t>
      </w:r>
    </w:p>
    <w:p w14:paraId="60287F9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5167</w:t>
      </w:r>
    </w:p>
    <w:p w14:paraId="0CB327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5167</w:t>
      </w:r>
    </w:p>
    <w:p w14:paraId="500073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8.7.5.1_H.1.2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5167</w:t>
      </w:r>
    </w:p>
    <w:p w14:paraId="3C537A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5167</w:t>
      </w:r>
    </w:p>
    <w:p w14:paraId="697E50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5167</w:t>
      </w:r>
    </w:p>
    <w:p w14:paraId="2DDBF6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5168</w:t>
      </w:r>
    </w:p>
    <w:p w14:paraId="6A7D835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5169</w:t>
      </w:r>
    </w:p>
    <w:p w14:paraId="6C245B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5169</w:t>
      </w:r>
    </w:p>
    <w:p w14:paraId="49C5CF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5169</w:t>
      </w:r>
    </w:p>
    <w:p w14:paraId="44AD8A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5169</w:t>
      </w:r>
    </w:p>
    <w:p w14:paraId="509E4A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5170</w:t>
      </w:r>
    </w:p>
    <w:p w14:paraId="63A60E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5172</w:t>
      </w:r>
    </w:p>
    <w:p w14:paraId="7475D6F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5173</w:t>
      </w:r>
    </w:p>
    <w:p w14:paraId="67C3F4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5173</w:t>
      </w:r>
    </w:p>
    <w:p w14:paraId="6375A2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5173</w:t>
      </w:r>
    </w:p>
    <w:p w14:paraId="32F978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5173</w:t>
      </w:r>
    </w:p>
    <w:p w14:paraId="279E39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5174</w:t>
      </w:r>
    </w:p>
    <w:p w14:paraId="7C2242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5177</w:t>
      </w:r>
    </w:p>
    <w:p w14:paraId="494BA7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5178</w:t>
      </w:r>
    </w:p>
    <w:p w14:paraId="766EC3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5178</w:t>
      </w:r>
    </w:p>
    <w:p w14:paraId="12403E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5178</w:t>
      </w:r>
    </w:p>
    <w:p w14:paraId="45A4BE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5178</w:t>
      </w:r>
    </w:p>
    <w:p w14:paraId="5C23F9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5179</w:t>
      </w:r>
    </w:p>
    <w:p w14:paraId="6B2EBD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5180</w:t>
      </w:r>
    </w:p>
    <w:p w14:paraId="7B2D00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5181</w:t>
      </w:r>
    </w:p>
    <w:p w14:paraId="087398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5181</w:t>
      </w:r>
    </w:p>
    <w:p w14:paraId="55AD25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5181</w:t>
      </w:r>
    </w:p>
    <w:p w14:paraId="6E8C83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5181</w:t>
      </w:r>
    </w:p>
    <w:p w14:paraId="1F8E1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5182</w:t>
      </w:r>
    </w:p>
    <w:p w14:paraId="281FB8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5183</w:t>
      </w:r>
    </w:p>
    <w:p w14:paraId="63F762B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5184</w:t>
      </w:r>
    </w:p>
    <w:p w14:paraId="249400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5184</w:t>
      </w:r>
    </w:p>
    <w:p w14:paraId="5CDE0A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5184</w:t>
      </w:r>
    </w:p>
    <w:p w14:paraId="4D3F3A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5184</w:t>
      </w:r>
    </w:p>
    <w:p w14:paraId="0DC5F8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5184</w:t>
      </w:r>
    </w:p>
    <w:p w14:paraId="7EE056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5185</w:t>
      </w:r>
    </w:p>
    <w:p w14:paraId="7F527D4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5188</w:t>
      </w:r>
    </w:p>
    <w:p w14:paraId="1A9CE2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5189</w:t>
      </w:r>
    </w:p>
    <w:p w14:paraId="0F9C2E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5189</w:t>
      </w:r>
    </w:p>
    <w:p w14:paraId="75AB4A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5189</w:t>
      </w:r>
    </w:p>
    <w:p w14:paraId="4755EA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5189</w:t>
      </w:r>
    </w:p>
    <w:p w14:paraId="46119D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5191</w:t>
      </w:r>
    </w:p>
    <w:p w14:paraId="2CC479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5195</w:t>
      </w:r>
    </w:p>
    <w:p w14:paraId="0882D1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5196</w:t>
      </w:r>
    </w:p>
    <w:p w14:paraId="1DAF9F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5196</w:t>
      </w:r>
    </w:p>
    <w:p w14:paraId="758D28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5196</w:t>
      </w:r>
    </w:p>
    <w:p w14:paraId="43605D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5196</w:t>
      </w:r>
    </w:p>
    <w:p w14:paraId="63015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5199</w:t>
      </w:r>
    </w:p>
    <w:p w14:paraId="45D505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5204</w:t>
      </w:r>
    </w:p>
    <w:p w14:paraId="1846E7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noProof/>
        </w:rPr>
        <w:tab/>
        <w:t>5206</w:t>
      </w:r>
    </w:p>
    <w:p w14:paraId="733B7C0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5206</w:t>
      </w:r>
    </w:p>
    <w:p w14:paraId="4C1132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5206</w:t>
      </w:r>
    </w:p>
    <w:p w14:paraId="4ACDB6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5206</w:t>
      </w:r>
    </w:p>
    <w:p w14:paraId="50DC2D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5206</w:t>
      </w:r>
    </w:p>
    <w:p w14:paraId="29CDEA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5207</w:t>
      </w:r>
    </w:p>
    <w:p w14:paraId="5BA33E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5208</w:t>
      </w:r>
    </w:p>
    <w:p w14:paraId="209918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5208</w:t>
      </w:r>
    </w:p>
    <w:p w14:paraId="2C520B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5210</w:t>
      </w:r>
    </w:p>
    <w:p w14:paraId="6288D2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5215</w:t>
      </w:r>
    </w:p>
    <w:p w14:paraId="35FE96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5215</w:t>
      </w:r>
    </w:p>
    <w:p w14:paraId="02E203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5215</w:t>
      </w:r>
    </w:p>
    <w:p w14:paraId="33A477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5216</w:t>
      </w:r>
    </w:p>
    <w:p w14:paraId="47942E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5216</w:t>
      </w:r>
    </w:p>
    <w:p w14:paraId="1AC1B1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5217</w:t>
      </w:r>
    </w:p>
    <w:p w14:paraId="13B68D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8.7.5.2_H.5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5218</w:t>
      </w:r>
    </w:p>
    <w:p w14:paraId="5D4BEC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5218</w:t>
      </w:r>
    </w:p>
    <w:p w14:paraId="44B616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5218</w:t>
      </w:r>
    </w:p>
    <w:p w14:paraId="188076E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5218</w:t>
      </w:r>
    </w:p>
    <w:p w14:paraId="135D89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5219</w:t>
      </w:r>
    </w:p>
    <w:p w14:paraId="0673C5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5220</w:t>
      </w:r>
    </w:p>
    <w:p w14:paraId="226EF42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5221</w:t>
      </w:r>
    </w:p>
    <w:p w14:paraId="1598BF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5221</w:t>
      </w:r>
    </w:p>
    <w:p w14:paraId="2004DF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5221</w:t>
      </w:r>
    </w:p>
    <w:p w14:paraId="7601A1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5221</w:t>
      </w:r>
    </w:p>
    <w:p w14:paraId="379FA3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5221</w:t>
      </w:r>
    </w:p>
    <w:p w14:paraId="024864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5222</w:t>
      </w:r>
    </w:p>
    <w:p w14:paraId="2E524C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5223</w:t>
      </w:r>
    </w:p>
    <w:p w14:paraId="2647D8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5224</w:t>
      </w:r>
    </w:p>
    <w:p w14:paraId="2D5946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5224</w:t>
      </w:r>
    </w:p>
    <w:p w14:paraId="54F921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5224</w:t>
      </w:r>
    </w:p>
    <w:p w14:paraId="7478D7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5224</w:t>
      </w:r>
    </w:p>
    <w:p w14:paraId="5AEAE59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5225</w:t>
      </w:r>
    </w:p>
    <w:p w14:paraId="0076FE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5227</w:t>
      </w:r>
    </w:p>
    <w:p w14:paraId="6FFF8F1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5228</w:t>
      </w:r>
    </w:p>
    <w:p w14:paraId="3A20C5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5228</w:t>
      </w:r>
    </w:p>
    <w:p w14:paraId="164050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5228</w:t>
      </w:r>
    </w:p>
    <w:p w14:paraId="3C660E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5229</w:t>
      </w:r>
    </w:p>
    <w:p w14:paraId="32553A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5230</w:t>
      </w:r>
    </w:p>
    <w:p w14:paraId="0AC2A5F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5234</w:t>
      </w:r>
    </w:p>
    <w:p w14:paraId="68659E9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5235</w:t>
      </w:r>
    </w:p>
    <w:p w14:paraId="1D82DB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5235</w:t>
      </w:r>
    </w:p>
    <w:p w14:paraId="402ACD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5235</w:t>
      </w:r>
    </w:p>
    <w:p w14:paraId="4519D2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5235</w:t>
      </w:r>
    </w:p>
    <w:p w14:paraId="0AB445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5237</w:t>
      </w:r>
    </w:p>
    <w:p w14:paraId="40E426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5240</w:t>
      </w:r>
    </w:p>
    <w:p w14:paraId="0B9471A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(Dual Connectivity)</w:t>
      </w:r>
      <w:r>
        <w:rPr>
          <w:noProof/>
        </w:rPr>
        <w:tab/>
        <w:t>5241</w:t>
      </w:r>
    </w:p>
    <w:p w14:paraId="58D8DE9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5242</w:t>
      </w:r>
    </w:p>
    <w:p w14:paraId="12E05F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5242</w:t>
      </w:r>
    </w:p>
    <w:p w14:paraId="44C1B1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5242</w:t>
      </w:r>
    </w:p>
    <w:p w14:paraId="55CB16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5242</w:t>
      </w:r>
    </w:p>
    <w:p w14:paraId="6B3619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5244</w:t>
      </w:r>
    </w:p>
    <w:p w14:paraId="15794B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5244</w:t>
      </w:r>
    </w:p>
    <w:p w14:paraId="69647B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5245</w:t>
      </w:r>
    </w:p>
    <w:p w14:paraId="4EDA3B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5245</w:t>
      </w:r>
    </w:p>
    <w:p w14:paraId="251F9B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5247</w:t>
      </w:r>
    </w:p>
    <w:p w14:paraId="4895DA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5248</w:t>
      </w:r>
    </w:p>
    <w:p w14:paraId="37F5C2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5248</w:t>
      </w:r>
    </w:p>
    <w:p w14:paraId="6A2BF9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5248</w:t>
      </w:r>
    </w:p>
    <w:p w14:paraId="341F35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5248</w:t>
      </w:r>
    </w:p>
    <w:p w14:paraId="2C5D62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5250</w:t>
      </w:r>
    </w:p>
    <w:p w14:paraId="158C8C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5252</w:t>
      </w:r>
    </w:p>
    <w:p w14:paraId="4BFE90E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(Dual Connectivity)</w:t>
      </w:r>
      <w:r>
        <w:rPr>
          <w:noProof/>
        </w:rPr>
        <w:tab/>
        <w:t>5253</w:t>
      </w:r>
    </w:p>
    <w:p w14:paraId="0009107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5254</w:t>
      </w:r>
    </w:p>
    <w:p w14:paraId="76CA2B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5254</w:t>
      </w:r>
    </w:p>
    <w:p w14:paraId="44F2DD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5254</w:t>
      </w:r>
    </w:p>
    <w:p w14:paraId="342D70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5254</w:t>
      </w:r>
    </w:p>
    <w:p w14:paraId="4E33B1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5256</w:t>
      </w:r>
    </w:p>
    <w:p w14:paraId="303AC87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5256</w:t>
      </w:r>
    </w:p>
    <w:p w14:paraId="5A2885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5256</w:t>
      </w:r>
    </w:p>
    <w:p w14:paraId="5F9628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5257</w:t>
      </w:r>
    </w:p>
    <w:p w14:paraId="1EAD43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5258</w:t>
      </w:r>
    </w:p>
    <w:p w14:paraId="780FB7D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5259</w:t>
      </w:r>
    </w:p>
    <w:p w14:paraId="0E0B8F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5259</w:t>
      </w:r>
    </w:p>
    <w:p w14:paraId="6C85C7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5259</w:t>
      </w:r>
    </w:p>
    <w:p w14:paraId="634378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5259</w:t>
      </w:r>
    </w:p>
    <w:p w14:paraId="2E7B61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5261</w:t>
      </w:r>
    </w:p>
    <w:p w14:paraId="4E675E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8.7.7.2.5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5263</w:t>
      </w:r>
    </w:p>
    <w:p w14:paraId="6E9BFD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8.7.8</w:t>
      </w:r>
      <w:r>
        <w:rPr>
          <w:noProof/>
        </w:rPr>
        <w:tab/>
        <w:t>5264</w:t>
      </w:r>
    </w:p>
    <w:p w14:paraId="714FC74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5264</w:t>
      </w:r>
    </w:p>
    <w:p w14:paraId="1C9C19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5264</w:t>
      </w:r>
    </w:p>
    <w:p w14:paraId="2B8EEE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5266</w:t>
      </w:r>
    </w:p>
    <w:p w14:paraId="25684D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5266</w:t>
      </w:r>
    </w:p>
    <w:p w14:paraId="2D6C46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5266</w:t>
      </w:r>
    </w:p>
    <w:p w14:paraId="2DEC5B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5266</w:t>
      </w:r>
    </w:p>
    <w:p w14:paraId="5F72FC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5266</w:t>
      </w:r>
    </w:p>
    <w:p w14:paraId="595D1A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5270</w:t>
      </w:r>
    </w:p>
    <w:p w14:paraId="63C174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5270</w:t>
      </w:r>
    </w:p>
    <w:p w14:paraId="0F9E67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5270</w:t>
      </w:r>
    </w:p>
    <w:p w14:paraId="4AF58B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5271</w:t>
      </w:r>
    </w:p>
    <w:p w14:paraId="48E2F9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5271</w:t>
      </w:r>
    </w:p>
    <w:p w14:paraId="46870C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5271</w:t>
      </w:r>
    </w:p>
    <w:p w14:paraId="45FC746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5275</w:t>
      </w:r>
    </w:p>
    <w:p w14:paraId="010952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5275</w:t>
      </w:r>
    </w:p>
    <w:p w14:paraId="5DA836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5276</w:t>
      </w:r>
    </w:p>
    <w:p w14:paraId="19522C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5276</w:t>
      </w:r>
    </w:p>
    <w:p w14:paraId="0083FB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5276</w:t>
      </w:r>
    </w:p>
    <w:p w14:paraId="625C2A7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5276</w:t>
      </w:r>
    </w:p>
    <w:p w14:paraId="04D5FDA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5282</w:t>
      </w:r>
    </w:p>
    <w:p w14:paraId="207106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5282</w:t>
      </w:r>
    </w:p>
    <w:p w14:paraId="2B2467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5283</w:t>
      </w:r>
    </w:p>
    <w:p w14:paraId="2EB0EC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5283</w:t>
      </w:r>
    </w:p>
    <w:p w14:paraId="5465A1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5283</w:t>
      </w:r>
    </w:p>
    <w:p w14:paraId="59EDFA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5283</w:t>
      </w:r>
    </w:p>
    <w:p w14:paraId="19AC49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5291</w:t>
      </w:r>
    </w:p>
    <w:p w14:paraId="0191D4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5291</w:t>
      </w:r>
    </w:p>
    <w:p w14:paraId="5295B8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5292</w:t>
      </w:r>
    </w:p>
    <w:p w14:paraId="54C141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5292</w:t>
      </w:r>
    </w:p>
    <w:p w14:paraId="14F6EA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5292</w:t>
      </w:r>
    </w:p>
    <w:p w14:paraId="5F8D3C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5292</w:t>
      </w:r>
    </w:p>
    <w:p w14:paraId="48533A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5298</w:t>
      </w:r>
    </w:p>
    <w:p w14:paraId="3BFAD63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5298</w:t>
      </w:r>
    </w:p>
    <w:p w14:paraId="20F9F53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5298</w:t>
      </w:r>
    </w:p>
    <w:p w14:paraId="30423A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5300</w:t>
      </w:r>
    </w:p>
    <w:p w14:paraId="77D92D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5300</w:t>
      </w:r>
    </w:p>
    <w:p w14:paraId="61AD42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5300</w:t>
      </w:r>
    </w:p>
    <w:p w14:paraId="4EDD88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5300</w:t>
      </w:r>
    </w:p>
    <w:p w14:paraId="23CEAD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5300</w:t>
      </w:r>
    </w:p>
    <w:p w14:paraId="4AE3DA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5304</w:t>
      </w:r>
    </w:p>
    <w:p w14:paraId="2238AA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5304</w:t>
      </w:r>
    </w:p>
    <w:p w14:paraId="72F7CD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5304</w:t>
      </w:r>
    </w:p>
    <w:p w14:paraId="27A55B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5304</w:t>
      </w:r>
    </w:p>
    <w:p w14:paraId="0DC307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5305</w:t>
      </w:r>
    </w:p>
    <w:p w14:paraId="0E0A6D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5305</w:t>
      </w:r>
    </w:p>
    <w:p w14:paraId="41170E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5309</w:t>
      </w:r>
    </w:p>
    <w:p w14:paraId="2C99158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5309</w:t>
      </w:r>
    </w:p>
    <w:p w14:paraId="07DA8F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5309</w:t>
      </w:r>
    </w:p>
    <w:p w14:paraId="66B6ED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5309</w:t>
      </w:r>
    </w:p>
    <w:p w14:paraId="12B9CB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5309</w:t>
      </w:r>
    </w:p>
    <w:p w14:paraId="7CB67B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5310</w:t>
      </w:r>
    </w:p>
    <w:p w14:paraId="7FB5CB5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5314</w:t>
      </w:r>
    </w:p>
    <w:p w14:paraId="7C45AB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5314</w:t>
      </w:r>
    </w:p>
    <w:p w14:paraId="17C4EB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5314</w:t>
      </w:r>
    </w:p>
    <w:p w14:paraId="789C23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5314</w:t>
      </w:r>
    </w:p>
    <w:p w14:paraId="18FCE4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5314</w:t>
      </w:r>
    </w:p>
    <w:p w14:paraId="38D548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5314</w:t>
      </w:r>
    </w:p>
    <w:p w14:paraId="694480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5319</w:t>
      </w:r>
    </w:p>
    <w:p w14:paraId="040675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5319</w:t>
      </w:r>
    </w:p>
    <w:p w14:paraId="06DF3BF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5319</w:t>
      </w:r>
    </w:p>
    <w:p w14:paraId="3D0CFD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5319</w:t>
      </w:r>
    </w:p>
    <w:p w14:paraId="36569E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5319</w:t>
      </w:r>
    </w:p>
    <w:p w14:paraId="33F8FB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5319</w:t>
      </w:r>
    </w:p>
    <w:p w14:paraId="71E4E8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5324</w:t>
      </w:r>
    </w:p>
    <w:p w14:paraId="75ABA13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5324</w:t>
      </w:r>
    </w:p>
    <w:p w14:paraId="5455CFD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5324</w:t>
      </w:r>
    </w:p>
    <w:p w14:paraId="7B126E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5326</w:t>
      </w:r>
    </w:p>
    <w:p w14:paraId="0D203B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5326</w:t>
      </w:r>
    </w:p>
    <w:p w14:paraId="28A9B2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5326</w:t>
      </w:r>
    </w:p>
    <w:p w14:paraId="11251F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5327</w:t>
      </w:r>
    </w:p>
    <w:p w14:paraId="583059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5327</w:t>
      </w:r>
    </w:p>
    <w:p w14:paraId="51DC9D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5331</w:t>
      </w:r>
    </w:p>
    <w:p w14:paraId="178F584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5331</w:t>
      </w:r>
    </w:p>
    <w:p w14:paraId="713975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5331</w:t>
      </w:r>
    </w:p>
    <w:p w14:paraId="4455F3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5331</w:t>
      </w:r>
    </w:p>
    <w:p w14:paraId="307C77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5331</w:t>
      </w:r>
    </w:p>
    <w:p w14:paraId="31F531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5331</w:t>
      </w:r>
    </w:p>
    <w:p w14:paraId="268AE6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5341</w:t>
      </w:r>
    </w:p>
    <w:p w14:paraId="39BA0D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5341</w:t>
      </w:r>
    </w:p>
    <w:p w14:paraId="319B2C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5341</w:t>
      </w:r>
    </w:p>
    <w:p w14:paraId="28F542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5341</w:t>
      </w:r>
    </w:p>
    <w:p w14:paraId="640B55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5341</w:t>
      </w:r>
    </w:p>
    <w:p w14:paraId="21CC2B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5341</w:t>
      </w:r>
    </w:p>
    <w:p w14:paraId="30A6CC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5354</w:t>
      </w:r>
    </w:p>
    <w:p w14:paraId="09EF9B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5354</w:t>
      </w:r>
    </w:p>
    <w:p w14:paraId="483B58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5354</w:t>
      </w:r>
    </w:p>
    <w:p w14:paraId="27BF4A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5354</w:t>
      </w:r>
    </w:p>
    <w:p w14:paraId="7091FB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5354</w:t>
      </w:r>
    </w:p>
    <w:p w14:paraId="2B6F4E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5354</w:t>
      </w:r>
    </w:p>
    <w:p w14:paraId="681A6D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5366</w:t>
      </w:r>
    </w:p>
    <w:p w14:paraId="58E4EF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5367</w:t>
      </w:r>
    </w:p>
    <w:p w14:paraId="61D51E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CA in unlicensed bands</w:t>
      </w:r>
      <w:r>
        <w:rPr>
          <w:noProof/>
        </w:rPr>
        <w:tab/>
        <w:t>5367</w:t>
      </w:r>
    </w:p>
    <w:p w14:paraId="47F499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5367</w:t>
      </w:r>
    </w:p>
    <w:p w14:paraId="0DA5C0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5368</w:t>
      </w:r>
    </w:p>
    <w:p w14:paraId="2ADC5D9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5368</w:t>
      </w:r>
    </w:p>
    <w:p w14:paraId="62FF806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5368</w:t>
      </w:r>
    </w:p>
    <w:p w14:paraId="7EED2C9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5368</w:t>
      </w:r>
    </w:p>
    <w:p w14:paraId="6BD4291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5369</w:t>
      </w:r>
    </w:p>
    <w:p w14:paraId="4538626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5369</w:t>
      </w:r>
    </w:p>
    <w:p w14:paraId="1F2381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5372</w:t>
      </w:r>
    </w:p>
    <w:p w14:paraId="303954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5372</w:t>
      </w:r>
    </w:p>
    <w:p w14:paraId="2275FBD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5372</w:t>
      </w:r>
    </w:p>
    <w:p w14:paraId="234AF44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5372</w:t>
      </w:r>
    </w:p>
    <w:p w14:paraId="0D8AB9E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5372</w:t>
      </w:r>
    </w:p>
    <w:p w14:paraId="1E0A0EB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5373</w:t>
      </w:r>
    </w:p>
    <w:p w14:paraId="02E410E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5377</w:t>
      </w:r>
    </w:p>
    <w:p w14:paraId="02690F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CA in unlicensed bands</w:t>
      </w:r>
      <w:r>
        <w:rPr>
          <w:noProof/>
        </w:rPr>
        <w:tab/>
        <w:t>5378</w:t>
      </w:r>
    </w:p>
    <w:p w14:paraId="138F6F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5378</w:t>
      </w:r>
    </w:p>
    <w:p w14:paraId="00BF38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5379</w:t>
      </w:r>
    </w:p>
    <w:p w14:paraId="42F5753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5379</w:t>
      </w:r>
    </w:p>
    <w:p w14:paraId="5D9F453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5379</w:t>
      </w:r>
    </w:p>
    <w:p w14:paraId="42307BD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5379</w:t>
      </w:r>
    </w:p>
    <w:p w14:paraId="590CE8C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5380</w:t>
      </w:r>
    </w:p>
    <w:p w14:paraId="5F4A57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5380</w:t>
      </w:r>
    </w:p>
    <w:p w14:paraId="41F8BD3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5380</w:t>
      </w:r>
    </w:p>
    <w:p w14:paraId="7E7FF0D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5383</w:t>
      </w:r>
    </w:p>
    <w:p w14:paraId="0D4797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5383</w:t>
      </w:r>
    </w:p>
    <w:p w14:paraId="0E7B1FC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5383</w:t>
      </w:r>
    </w:p>
    <w:p w14:paraId="247DC18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5383</w:t>
      </w:r>
    </w:p>
    <w:p w14:paraId="0776E59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5383</w:t>
      </w:r>
    </w:p>
    <w:p w14:paraId="775186A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5384</w:t>
      </w:r>
    </w:p>
    <w:p w14:paraId="0DA7772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5388</w:t>
      </w:r>
    </w:p>
    <w:p w14:paraId="6C920B5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EPDCCH</w:t>
      </w:r>
      <w:r>
        <w:rPr>
          <w:noProof/>
        </w:rPr>
        <w:tab/>
        <w:t>5389</w:t>
      </w:r>
    </w:p>
    <w:p w14:paraId="39C93CE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Distributed Transmission</w:t>
      </w:r>
      <w:r>
        <w:rPr>
          <w:noProof/>
        </w:rPr>
        <w:tab/>
        <w:t>5389</w:t>
      </w:r>
    </w:p>
    <w:p w14:paraId="78333EE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5389</w:t>
      </w:r>
    </w:p>
    <w:p w14:paraId="610189A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5389</w:t>
      </w:r>
    </w:p>
    <w:p w14:paraId="130A7B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5389</w:t>
      </w:r>
    </w:p>
    <w:p w14:paraId="143E05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5389</w:t>
      </w:r>
    </w:p>
    <w:p w14:paraId="2A717E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5390</w:t>
      </w:r>
    </w:p>
    <w:p w14:paraId="5F17D6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5391</w:t>
      </w:r>
    </w:p>
    <w:p w14:paraId="3088FAA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5391</w:t>
      </w:r>
    </w:p>
    <w:p w14:paraId="1205566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5391</w:t>
      </w:r>
    </w:p>
    <w:p w14:paraId="71CF7C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5391</w:t>
      </w:r>
    </w:p>
    <w:p w14:paraId="3FD74D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5391</w:t>
      </w:r>
    </w:p>
    <w:p w14:paraId="41D173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5392</w:t>
      </w:r>
    </w:p>
    <w:p w14:paraId="1B4C3C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5393</w:t>
      </w:r>
    </w:p>
    <w:p w14:paraId="56C643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5394</w:t>
      </w:r>
    </w:p>
    <w:p w14:paraId="0F21A8B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5394</w:t>
      </w:r>
    </w:p>
    <w:p w14:paraId="195336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5394</w:t>
      </w:r>
    </w:p>
    <w:p w14:paraId="286DE0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5394</w:t>
      </w:r>
    </w:p>
    <w:p w14:paraId="1A3881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5394</w:t>
      </w:r>
    </w:p>
    <w:p w14:paraId="04DB48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5396</w:t>
      </w:r>
    </w:p>
    <w:p w14:paraId="6B7C97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5397</w:t>
      </w:r>
    </w:p>
    <w:p w14:paraId="25B9EC8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5397</w:t>
      </w:r>
    </w:p>
    <w:p w14:paraId="68B32D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5397</w:t>
      </w:r>
    </w:p>
    <w:p w14:paraId="3CF259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5397</w:t>
      </w:r>
    </w:p>
    <w:p w14:paraId="3854563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5397</w:t>
      </w:r>
    </w:p>
    <w:p w14:paraId="167D26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5399</w:t>
      </w:r>
    </w:p>
    <w:p w14:paraId="5A4622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5400</w:t>
      </w:r>
    </w:p>
    <w:p w14:paraId="4F9D99D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5400</w:t>
      </w:r>
    </w:p>
    <w:p w14:paraId="6C22BE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5400</w:t>
      </w:r>
    </w:p>
    <w:p w14:paraId="0BE835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5400</w:t>
      </w:r>
    </w:p>
    <w:p w14:paraId="66508A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5400</w:t>
      </w:r>
    </w:p>
    <w:p w14:paraId="3ADD78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5400</w:t>
      </w:r>
    </w:p>
    <w:p w14:paraId="5D65F0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5402</w:t>
      </w:r>
    </w:p>
    <w:p w14:paraId="2ABB77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5405</w:t>
      </w:r>
    </w:p>
    <w:p w14:paraId="74E996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5405</w:t>
      </w:r>
    </w:p>
    <w:p w14:paraId="403182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5405</w:t>
      </w:r>
    </w:p>
    <w:p w14:paraId="4658DA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5405</w:t>
      </w:r>
    </w:p>
    <w:p w14:paraId="59CB6B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5405</w:t>
      </w:r>
    </w:p>
    <w:p w14:paraId="6BF968C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5407</w:t>
      </w:r>
    </w:p>
    <w:p w14:paraId="5A364F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5410</w:t>
      </w:r>
    </w:p>
    <w:p w14:paraId="708CF3B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noProof/>
        </w:rPr>
        <w:tab/>
        <w:t>5410</w:t>
      </w:r>
    </w:p>
    <w:p w14:paraId="6A6FB7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 - Localized</w:t>
      </w:r>
      <w:r w:rsidRPr="00CC25D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5410</w:t>
      </w:r>
    </w:p>
    <w:p w14:paraId="5AE971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Localized</w:t>
      </w:r>
      <w:r w:rsidRPr="00CC25D0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5414</w:t>
      </w:r>
    </w:p>
    <w:p w14:paraId="48B44E8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noProof/>
        </w:rPr>
        <w:tab/>
        <w:t>5420</w:t>
      </w:r>
    </w:p>
    <w:p w14:paraId="4834B99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5420</w:t>
      </w:r>
    </w:p>
    <w:p w14:paraId="29C123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noProof/>
        </w:rPr>
        <w:tab/>
        <w:t>5424</w:t>
      </w:r>
    </w:p>
    <w:p w14:paraId="7185A9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Enhanced Downlink Control Channel Performance Requirement Type A for EDPCCH- Distributed</w:t>
      </w:r>
      <w:r w:rsidRPr="00CC25D0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5424</w:t>
      </w:r>
    </w:p>
    <w:p w14:paraId="2FB1A24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5427</w:t>
      </w:r>
    </w:p>
    <w:p w14:paraId="4CAB045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5427</w:t>
      </w:r>
    </w:p>
    <w:p w14:paraId="57D1435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5427</w:t>
      </w:r>
    </w:p>
    <w:p w14:paraId="1210FE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5428</w:t>
      </w:r>
    </w:p>
    <w:p w14:paraId="310620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5430</w:t>
      </w:r>
    </w:p>
    <w:p w14:paraId="531185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  <w:lang w:eastAsia="zh-TW"/>
        </w:rPr>
        <w:t>FDD c</w:t>
      </w:r>
      <w:r w:rsidRPr="00CC25D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5432</w:t>
      </w:r>
    </w:p>
    <w:p w14:paraId="62406E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PDSCH Closed Loop Single Layer Spatial Multiplexing </w:t>
      </w:r>
      <w:r w:rsidRPr="00CC25D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5434</w:t>
      </w:r>
    </w:p>
    <w:p w14:paraId="5CC98B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5437</w:t>
      </w:r>
    </w:p>
    <w:p w14:paraId="3AF239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5440</w:t>
      </w:r>
    </w:p>
    <w:p w14:paraId="798962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(Fixed Reference Channel)</w:t>
      </w:r>
      <w:r>
        <w:rPr>
          <w:noProof/>
        </w:rPr>
        <w:tab/>
        <w:t>5442</w:t>
      </w:r>
    </w:p>
    <w:p w14:paraId="26861E1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Transmit Diversity for UE category 0</w:t>
      </w:r>
      <w:r>
        <w:rPr>
          <w:noProof/>
        </w:rPr>
        <w:tab/>
        <w:t>5442</w:t>
      </w:r>
    </w:p>
    <w:p w14:paraId="023E63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lastRenderedPageBreak/>
        <w:t>8.9.1.</w:t>
      </w:r>
      <w:r w:rsidRPr="00CC25D0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5444</w:t>
      </w:r>
    </w:p>
    <w:p w14:paraId="2E7FEA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  <w:lang w:eastAsia="zh-TW"/>
        </w:rPr>
        <w:t>TDD c</w:t>
      </w:r>
      <w:r w:rsidRPr="00CC25D0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5446</w:t>
      </w:r>
    </w:p>
    <w:p w14:paraId="7C5BDA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Closed Loop Single Layer Spatial Multiplexing </w:t>
      </w:r>
      <w:r w:rsidRPr="00CC25D0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5449</w:t>
      </w:r>
    </w:p>
    <w:p w14:paraId="6AD958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5452</w:t>
      </w:r>
    </w:p>
    <w:p w14:paraId="2F13F3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5453</w:t>
      </w:r>
    </w:p>
    <w:p w14:paraId="2B81485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5457</w:t>
      </w:r>
    </w:p>
    <w:p w14:paraId="19C07C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</w:t>
      </w:r>
      <w:r>
        <w:rPr>
          <w:noProof/>
        </w:rPr>
        <w:tab/>
        <w:t>5457</w:t>
      </w:r>
    </w:p>
    <w:p w14:paraId="087CFC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5457</w:t>
      </w:r>
    </w:p>
    <w:p w14:paraId="3DEDB9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5457</w:t>
      </w:r>
    </w:p>
    <w:p w14:paraId="63F8B2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5457</w:t>
      </w:r>
    </w:p>
    <w:p w14:paraId="56E6DE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5457</w:t>
      </w:r>
    </w:p>
    <w:p w14:paraId="71FF64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5458</w:t>
      </w:r>
    </w:p>
    <w:p w14:paraId="6DC9E0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5458</w:t>
      </w:r>
    </w:p>
    <w:p w14:paraId="74A881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5458</w:t>
      </w:r>
    </w:p>
    <w:p w14:paraId="7F7322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5458</w:t>
      </w:r>
    </w:p>
    <w:p w14:paraId="7EF8E5A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5459</w:t>
      </w:r>
    </w:p>
    <w:p w14:paraId="2D8E27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5459</w:t>
      </w:r>
    </w:p>
    <w:p w14:paraId="41970D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5459</w:t>
      </w:r>
    </w:p>
    <w:p w14:paraId="5AEC9A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5459</w:t>
      </w:r>
    </w:p>
    <w:p w14:paraId="420114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5459</w:t>
      </w:r>
    </w:p>
    <w:p w14:paraId="3E7868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5459</w:t>
      </w:r>
    </w:p>
    <w:p w14:paraId="2C580DA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5459</w:t>
      </w:r>
    </w:p>
    <w:p w14:paraId="490FBE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5459</w:t>
      </w:r>
    </w:p>
    <w:p w14:paraId="7C1CFB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5459</w:t>
      </w:r>
    </w:p>
    <w:p w14:paraId="7EDB7A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5460</w:t>
      </w:r>
    </w:p>
    <w:p w14:paraId="4505EB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5460</w:t>
      </w:r>
    </w:p>
    <w:p w14:paraId="0F2EE8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5460</w:t>
      </w:r>
    </w:p>
    <w:p w14:paraId="159C0C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5460</w:t>
      </w:r>
    </w:p>
    <w:p w14:paraId="1E8A8D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5460</w:t>
      </w:r>
    </w:p>
    <w:p w14:paraId="445AD2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5461</w:t>
      </w:r>
    </w:p>
    <w:p w14:paraId="6B4D66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5461</w:t>
      </w:r>
    </w:p>
    <w:p w14:paraId="1359D5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5462</w:t>
      </w:r>
    </w:p>
    <w:p w14:paraId="785838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5462</w:t>
      </w:r>
    </w:p>
    <w:p w14:paraId="6B7E23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5462</w:t>
      </w:r>
    </w:p>
    <w:p w14:paraId="611E51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5462</w:t>
      </w:r>
    </w:p>
    <w:p w14:paraId="6316D7E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5463</w:t>
      </w:r>
    </w:p>
    <w:p w14:paraId="7E657D6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5463</w:t>
      </w:r>
    </w:p>
    <w:p w14:paraId="1688B3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5463</w:t>
      </w:r>
    </w:p>
    <w:p w14:paraId="15481E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Transmit Diversity 2x4</w:t>
      </w:r>
      <w:r>
        <w:rPr>
          <w:noProof/>
        </w:rPr>
        <w:tab/>
        <w:t>5463</w:t>
      </w:r>
    </w:p>
    <w:p w14:paraId="0AC43F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Open Loop Spatial Multiplexing 2x4</w:t>
      </w:r>
      <w:r>
        <w:rPr>
          <w:noProof/>
        </w:rPr>
        <w:tab/>
        <w:t>5465</w:t>
      </w:r>
    </w:p>
    <w:p w14:paraId="25C3D2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5468</w:t>
      </w:r>
    </w:p>
    <w:p w14:paraId="647B1E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Closed Loop Spatial Multiplexing 4x4</w:t>
      </w:r>
      <w:r>
        <w:rPr>
          <w:noProof/>
        </w:rPr>
        <w:tab/>
        <w:t>5472</w:t>
      </w:r>
    </w:p>
    <w:p w14:paraId="624CE8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5475</w:t>
      </w:r>
    </w:p>
    <w:p w14:paraId="3B81D5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5483</w:t>
      </w:r>
    </w:p>
    <w:p w14:paraId="7EDAAC3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5489</w:t>
      </w:r>
    </w:p>
    <w:p w14:paraId="260D36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5492</w:t>
      </w:r>
    </w:p>
    <w:p w14:paraId="63FD71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5495</w:t>
      </w:r>
    </w:p>
    <w:p w14:paraId="0CFC143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5495</w:t>
      </w:r>
    </w:p>
    <w:p w14:paraId="3D9F36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5495</w:t>
      </w:r>
    </w:p>
    <w:p w14:paraId="200812A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5495</w:t>
      </w:r>
    </w:p>
    <w:p w14:paraId="70BF5E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5497</w:t>
      </w:r>
    </w:p>
    <w:p w14:paraId="78901DE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5497</w:t>
      </w:r>
    </w:p>
    <w:p w14:paraId="4BD7568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5497</w:t>
      </w:r>
    </w:p>
    <w:p w14:paraId="1F1F0A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5500</w:t>
      </w:r>
    </w:p>
    <w:p w14:paraId="04D177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5500</w:t>
      </w:r>
    </w:p>
    <w:p w14:paraId="72E16C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Transmit Diversity 2x4</w:t>
      </w:r>
      <w:r>
        <w:rPr>
          <w:noProof/>
        </w:rPr>
        <w:tab/>
        <w:t>5500</w:t>
      </w:r>
    </w:p>
    <w:p w14:paraId="4D0FE4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Open Loop Spatial Multiplexing 2x4</w:t>
      </w:r>
      <w:r>
        <w:rPr>
          <w:noProof/>
        </w:rPr>
        <w:tab/>
        <w:t>5502</w:t>
      </w:r>
    </w:p>
    <w:p w14:paraId="75CE2C8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5504</w:t>
      </w:r>
    </w:p>
    <w:p w14:paraId="018F9F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lastRenderedPageBreak/>
        <w:t>8.10.1.2.4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Spatial Multiplexing 4x4</w:t>
      </w:r>
      <w:r>
        <w:rPr>
          <w:noProof/>
        </w:rPr>
        <w:tab/>
        <w:t>5509</w:t>
      </w:r>
    </w:p>
    <w:p w14:paraId="7DDA2A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5512</w:t>
      </w:r>
    </w:p>
    <w:p w14:paraId="3596E6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5519</w:t>
      </w:r>
    </w:p>
    <w:p w14:paraId="7912F0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5519</w:t>
      </w:r>
    </w:p>
    <w:p w14:paraId="669CEB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5519</w:t>
      </w:r>
    </w:p>
    <w:p w14:paraId="2D003F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5519</w:t>
      </w:r>
    </w:p>
    <w:p w14:paraId="7D95386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5521</w:t>
      </w:r>
    </w:p>
    <w:p w14:paraId="60A1EDD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5521</w:t>
      </w:r>
    </w:p>
    <w:p w14:paraId="3F2DEE8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5521</w:t>
      </w:r>
    </w:p>
    <w:p w14:paraId="60257F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5522</w:t>
      </w:r>
    </w:p>
    <w:p w14:paraId="19A58B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5524</w:t>
      </w:r>
    </w:p>
    <w:p w14:paraId="7ED29E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5527</w:t>
      </w:r>
    </w:p>
    <w:p w14:paraId="7126A8D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5530</w:t>
      </w:r>
    </w:p>
    <w:p w14:paraId="7328C8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5530</w:t>
      </w:r>
    </w:p>
    <w:p w14:paraId="7EA1BD5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5531</w:t>
      </w:r>
    </w:p>
    <w:p w14:paraId="1DE93B1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5531</w:t>
      </w:r>
    </w:p>
    <w:p w14:paraId="178C0F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5532</w:t>
      </w:r>
    </w:p>
    <w:p w14:paraId="733FA6F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5532</w:t>
      </w:r>
    </w:p>
    <w:p w14:paraId="6BF6378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5532</w:t>
      </w:r>
    </w:p>
    <w:p w14:paraId="5FBC835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5535</w:t>
      </w:r>
    </w:p>
    <w:p w14:paraId="5E06957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PCFICH/PDCCH</w:t>
      </w:r>
      <w:r>
        <w:rPr>
          <w:noProof/>
        </w:rPr>
        <w:tab/>
        <w:t>5535</w:t>
      </w:r>
    </w:p>
    <w:p w14:paraId="3DA0C4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5535</w:t>
      </w:r>
    </w:p>
    <w:p w14:paraId="5B97C88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5535</w:t>
      </w:r>
    </w:p>
    <w:p w14:paraId="68F4442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5535</w:t>
      </w:r>
    </w:p>
    <w:p w14:paraId="7DE82C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5535</w:t>
      </w:r>
    </w:p>
    <w:p w14:paraId="4EF156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5535</w:t>
      </w:r>
    </w:p>
    <w:p w14:paraId="1B8EC58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5536</w:t>
      </w:r>
    </w:p>
    <w:p w14:paraId="4F3BE17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5536</w:t>
      </w:r>
    </w:p>
    <w:p w14:paraId="474693B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5536</w:t>
      </w:r>
    </w:p>
    <w:p w14:paraId="799E81E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5537</w:t>
      </w:r>
    </w:p>
    <w:p w14:paraId="50E9E59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5537</w:t>
      </w:r>
    </w:p>
    <w:p w14:paraId="3818A8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5537</w:t>
      </w:r>
    </w:p>
    <w:p w14:paraId="24F75D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5537</w:t>
      </w:r>
    </w:p>
    <w:p w14:paraId="40C3F06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5537</w:t>
      </w:r>
    </w:p>
    <w:p w14:paraId="37E967B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5537</w:t>
      </w:r>
    </w:p>
    <w:p w14:paraId="103BE2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5538</w:t>
      </w:r>
    </w:p>
    <w:p w14:paraId="64794CE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5538</w:t>
      </w:r>
    </w:p>
    <w:p w14:paraId="1C87559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5538</w:t>
      </w:r>
    </w:p>
    <w:p w14:paraId="0EEB536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5539</w:t>
      </w:r>
    </w:p>
    <w:p w14:paraId="74EA7B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5539</w:t>
      </w:r>
    </w:p>
    <w:p w14:paraId="62980B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5539</w:t>
      </w:r>
    </w:p>
    <w:p w14:paraId="7E084F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5539</w:t>
      </w:r>
    </w:p>
    <w:p w14:paraId="1FE726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5539</w:t>
      </w:r>
    </w:p>
    <w:p w14:paraId="01C8621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5540</w:t>
      </w:r>
    </w:p>
    <w:p w14:paraId="7F68ABA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5540</w:t>
      </w:r>
    </w:p>
    <w:p w14:paraId="6D8D291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5540</w:t>
      </w:r>
    </w:p>
    <w:p w14:paraId="5B6D390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5541</w:t>
      </w:r>
    </w:p>
    <w:p w14:paraId="0831C93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5541</w:t>
      </w:r>
    </w:p>
    <w:p w14:paraId="7902011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5541</w:t>
      </w:r>
    </w:p>
    <w:p w14:paraId="5CF20B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5542</w:t>
      </w:r>
    </w:p>
    <w:p w14:paraId="4CBF90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5542</w:t>
      </w:r>
    </w:p>
    <w:p w14:paraId="6C1E556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5542</w:t>
      </w:r>
    </w:p>
    <w:p w14:paraId="62BF23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5542</w:t>
      </w:r>
    </w:p>
    <w:p w14:paraId="59BC839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5542</w:t>
      </w:r>
    </w:p>
    <w:p w14:paraId="301246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5543</w:t>
      </w:r>
    </w:p>
    <w:p w14:paraId="482C362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5543</w:t>
      </w:r>
    </w:p>
    <w:p w14:paraId="632546D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5543</w:t>
      </w:r>
    </w:p>
    <w:p w14:paraId="281B581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5543</w:t>
      </w:r>
    </w:p>
    <w:p w14:paraId="3C0EFD6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5543</w:t>
      </w:r>
    </w:p>
    <w:p w14:paraId="261B9E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5544</w:t>
      </w:r>
    </w:p>
    <w:p w14:paraId="0C8B1F7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5544</w:t>
      </w:r>
    </w:p>
    <w:p w14:paraId="504290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5544</w:t>
      </w:r>
    </w:p>
    <w:p w14:paraId="24C015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5544</w:t>
      </w:r>
    </w:p>
    <w:p w14:paraId="7811D4B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5545</w:t>
      </w:r>
    </w:p>
    <w:p w14:paraId="5F19FF2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5545</w:t>
      </w:r>
    </w:p>
    <w:p w14:paraId="035EDF2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5545</w:t>
      </w:r>
    </w:p>
    <w:p w14:paraId="69A490E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5545</w:t>
      </w:r>
    </w:p>
    <w:p w14:paraId="695883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5546</w:t>
      </w:r>
    </w:p>
    <w:p w14:paraId="03C62A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TDD PCFICH/PDCCH Transmit Diversity 4x4</w:t>
      </w:r>
      <w:r>
        <w:rPr>
          <w:noProof/>
        </w:rPr>
        <w:tab/>
        <w:t>5546</w:t>
      </w:r>
    </w:p>
    <w:p w14:paraId="645AD7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5546</w:t>
      </w:r>
    </w:p>
    <w:p w14:paraId="0C140F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5546</w:t>
      </w:r>
    </w:p>
    <w:p w14:paraId="789D12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5546</w:t>
      </w:r>
    </w:p>
    <w:p w14:paraId="3CD25A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5547</w:t>
      </w:r>
    </w:p>
    <w:p w14:paraId="6CF12DE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5547</w:t>
      </w:r>
    </w:p>
    <w:p w14:paraId="7B79E34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5548</w:t>
      </w:r>
    </w:p>
    <w:p w14:paraId="0E122E2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5548</w:t>
      </w:r>
    </w:p>
    <w:p w14:paraId="6A809F7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5549</w:t>
      </w:r>
    </w:p>
    <w:p w14:paraId="6373C0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PHICH</w:t>
      </w:r>
      <w:r>
        <w:rPr>
          <w:noProof/>
        </w:rPr>
        <w:tab/>
        <w:t>5549</w:t>
      </w:r>
    </w:p>
    <w:p w14:paraId="6AABCD0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lang w:eastAsia="ko-KR"/>
        </w:rPr>
        <w:t>8.10.3.</w:t>
      </w:r>
      <w:r w:rsidRPr="00CC25D0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ko-KR"/>
        </w:rPr>
        <w:t>FDD</w:t>
      </w:r>
      <w:r>
        <w:rPr>
          <w:noProof/>
        </w:rPr>
        <w:tab/>
        <w:t>5549</w:t>
      </w:r>
    </w:p>
    <w:p w14:paraId="5BE575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FDD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 xml:space="preserve">Single-antenna Port </w:t>
      </w:r>
      <w:r w:rsidRPr="00CC25D0">
        <w:rPr>
          <w:noProof/>
          <w:snapToGrid w:val="0"/>
          <w:kern w:val="2"/>
          <w:lang w:eastAsia="ko-KR"/>
        </w:rPr>
        <w:t xml:space="preserve">Performance </w:t>
      </w:r>
      <w:r w:rsidRPr="00CC25D0">
        <w:rPr>
          <w:noProof/>
          <w:snapToGrid w:val="0"/>
          <w:kern w:val="2"/>
        </w:rPr>
        <w:t>1x4</w:t>
      </w:r>
      <w:r>
        <w:rPr>
          <w:noProof/>
        </w:rPr>
        <w:tab/>
        <w:t>5549</w:t>
      </w:r>
    </w:p>
    <w:p w14:paraId="0CC7BE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FDD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 2x4</w:t>
      </w:r>
      <w:r>
        <w:rPr>
          <w:noProof/>
        </w:rPr>
        <w:tab/>
        <w:t>5551</w:t>
      </w:r>
    </w:p>
    <w:p w14:paraId="65F355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FDD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 4x4</w:t>
      </w:r>
      <w:r>
        <w:rPr>
          <w:noProof/>
        </w:rPr>
        <w:tab/>
        <w:t>5554</w:t>
      </w:r>
    </w:p>
    <w:p w14:paraId="431933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lang w:eastAsia="ko-KR"/>
        </w:rPr>
        <w:t>8.10.3.</w:t>
      </w:r>
      <w:r w:rsidRPr="00CC25D0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ko-KR"/>
        </w:rPr>
        <w:t>TDD</w:t>
      </w:r>
      <w:r>
        <w:rPr>
          <w:noProof/>
        </w:rPr>
        <w:tab/>
        <w:t>5556</w:t>
      </w:r>
    </w:p>
    <w:p w14:paraId="38CABD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TDD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 xml:space="preserve">Single-antenna Port </w:t>
      </w:r>
      <w:r w:rsidRPr="00CC25D0">
        <w:rPr>
          <w:noProof/>
          <w:snapToGrid w:val="0"/>
          <w:kern w:val="2"/>
          <w:lang w:eastAsia="ko-KR"/>
        </w:rPr>
        <w:t xml:space="preserve">Performance </w:t>
      </w:r>
      <w:r w:rsidRPr="00CC25D0">
        <w:rPr>
          <w:noProof/>
          <w:snapToGrid w:val="0"/>
          <w:kern w:val="2"/>
        </w:rPr>
        <w:t>1x4</w:t>
      </w:r>
      <w:r>
        <w:rPr>
          <w:noProof/>
        </w:rPr>
        <w:tab/>
        <w:t>5556</w:t>
      </w:r>
    </w:p>
    <w:p w14:paraId="54CEC2B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TDD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</w:t>
      </w:r>
      <w:r w:rsidRPr="00CC25D0">
        <w:rPr>
          <w:noProof/>
          <w:snapToGrid w:val="0"/>
          <w:kern w:val="2"/>
          <w:lang w:eastAsia="ko-KR"/>
        </w:rPr>
        <w:t xml:space="preserve"> </w:t>
      </w:r>
      <w:r w:rsidRPr="00CC25D0">
        <w:rPr>
          <w:noProof/>
          <w:snapToGrid w:val="0"/>
          <w:kern w:val="2"/>
        </w:rPr>
        <w:t>2x4</w:t>
      </w:r>
      <w:r>
        <w:rPr>
          <w:noProof/>
        </w:rPr>
        <w:tab/>
        <w:t>5559</w:t>
      </w:r>
    </w:p>
    <w:p w14:paraId="1B0FE5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</w:t>
      </w:r>
      <w:r w:rsidRPr="00CC25D0">
        <w:rPr>
          <w:noProof/>
          <w:snapToGrid w:val="0"/>
          <w:kern w:val="2"/>
          <w:lang w:eastAsia="ko-KR"/>
        </w:rPr>
        <w:t>10</w:t>
      </w:r>
      <w:r w:rsidRPr="00CC25D0">
        <w:rPr>
          <w:noProof/>
          <w:snapToGrid w:val="0"/>
          <w:kern w:val="2"/>
        </w:rPr>
        <w:t>.</w:t>
      </w:r>
      <w:r w:rsidRPr="00CC25D0">
        <w:rPr>
          <w:noProof/>
          <w:snapToGrid w:val="0"/>
          <w:kern w:val="2"/>
          <w:lang w:eastAsia="ko-KR"/>
        </w:rPr>
        <w:t>3</w:t>
      </w:r>
      <w:r w:rsidRPr="00CC25D0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 xml:space="preserve">TDD </w:t>
      </w:r>
      <w:r w:rsidRPr="00CC25D0">
        <w:rPr>
          <w:noProof/>
          <w:snapToGrid w:val="0"/>
          <w:kern w:val="2"/>
          <w:lang w:eastAsia="ko-KR"/>
        </w:rPr>
        <w:t xml:space="preserve">PHICH </w:t>
      </w:r>
      <w:r w:rsidRPr="00CC25D0">
        <w:rPr>
          <w:noProof/>
          <w:snapToGrid w:val="0"/>
          <w:kern w:val="2"/>
        </w:rPr>
        <w:t>Transmit Diversity</w:t>
      </w:r>
      <w:r w:rsidRPr="00CC25D0">
        <w:rPr>
          <w:noProof/>
          <w:snapToGrid w:val="0"/>
          <w:kern w:val="2"/>
          <w:lang w:eastAsia="ko-KR"/>
        </w:rPr>
        <w:t xml:space="preserve"> </w:t>
      </w:r>
      <w:r w:rsidRPr="00CC25D0">
        <w:rPr>
          <w:noProof/>
          <w:snapToGrid w:val="0"/>
          <w:kern w:val="2"/>
        </w:rPr>
        <w:t>4x4</w:t>
      </w:r>
      <w:r>
        <w:rPr>
          <w:noProof/>
        </w:rPr>
        <w:tab/>
        <w:t>5561</w:t>
      </w:r>
    </w:p>
    <w:p w14:paraId="4BE275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</w:t>
      </w:r>
      <w:r>
        <w:rPr>
          <w:noProof/>
        </w:rPr>
        <w:tab/>
        <w:t>5564</w:t>
      </w:r>
    </w:p>
    <w:p w14:paraId="49B7DCA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Distributed Transmission with 4Rx</w:t>
      </w:r>
      <w:r>
        <w:rPr>
          <w:noProof/>
        </w:rPr>
        <w:tab/>
        <w:t>5564</w:t>
      </w:r>
    </w:p>
    <w:p w14:paraId="2D97EC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5564</w:t>
      </w:r>
    </w:p>
    <w:p w14:paraId="3868EA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5564</w:t>
      </w:r>
    </w:p>
    <w:p w14:paraId="2C04CF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5564</w:t>
      </w:r>
    </w:p>
    <w:p w14:paraId="4F8DED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5564</w:t>
      </w:r>
    </w:p>
    <w:p w14:paraId="12CD2D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5565</w:t>
      </w:r>
    </w:p>
    <w:p w14:paraId="6460E0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5566</w:t>
      </w:r>
    </w:p>
    <w:p w14:paraId="7392D4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</w:t>
      </w:r>
      <w:r w:rsidRPr="00CC25D0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5566</w:t>
      </w:r>
    </w:p>
    <w:p w14:paraId="62DD6F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5566</w:t>
      </w:r>
    </w:p>
    <w:p w14:paraId="640C7D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5566</w:t>
      </w:r>
    </w:p>
    <w:p w14:paraId="4E35F5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5567</w:t>
      </w:r>
    </w:p>
    <w:p w14:paraId="071917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5568</w:t>
      </w:r>
    </w:p>
    <w:p w14:paraId="68B40D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5569</w:t>
      </w:r>
    </w:p>
    <w:p w14:paraId="5E7356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5569</w:t>
      </w:r>
    </w:p>
    <w:p w14:paraId="09C95E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5569</w:t>
      </w:r>
    </w:p>
    <w:p w14:paraId="0D32F9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5569</w:t>
      </w:r>
    </w:p>
    <w:p w14:paraId="77A5FA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5569</w:t>
      </w:r>
    </w:p>
    <w:p w14:paraId="35934F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5569</w:t>
      </w:r>
    </w:p>
    <w:p w14:paraId="6F5747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5571</w:t>
      </w:r>
    </w:p>
    <w:p w14:paraId="024C6E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5572</w:t>
      </w:r>
    </w:p>
    <w:p w14:paraId="492B62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TDD localized EPDCCH performance with TM9</w:t>
      </w:r>
      <w:r w:rsidRPr="00CC25D0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5572</w:t>
      </w:r>
    </w:p>
    <w:p w14:paraId="206BE4A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purpose</w:t>
      </w:r>
      <w:r>
        <w:rPr>
          <w:noProof/>
        </w:rPr>
        <w:tab/>
        <w:t>5572</w:t>
      </w:r>
    </w:p>
    <w:p w14:paraId="662F276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applicability</w:t>
      </w:r>
      <w:r>
        <w:rPr>
          <w:noProof/>
        </w:rPr>
        <w:tab/>
        <w:t>5572</w:t>
      </w:r>
    </w:p>
    <w:p w14:paraId="3A08046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Minimum conformance requirements</w:t>
      </w:r>
      <w:r>
        <w:rPr>
          <w:noProof/>
        </w:rPr>
        <w:tab/>
        <w:t>5572</w:t>
      </w:r>
    </w:p>
    <w:p w14:paraId="609E60D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description</w:t>
      </w:r>
      <w:r>
        <w:rPr>
          <w:noProof/>
        </w:rPr>
        <w:tab/>
        <w:t>5574</w:t>
      </w:r>
    </w:p>
    <w:p w14:paraId="36F564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algun Gothic"/>
          <w:noProof/>
        </w:rPr>
        <w:t>8.</w:t>
      </w:r>
      <w:r w:rsidRPr="00CC25D0">
        <w:rPr>
          <w:rFonts w:eastAsia="Malgun Gothic"/>
          <w:noProof/>
          <w:lang w:eastAsia="ko-KR"/>
        </w:rPr>
        <w:t>10.4</w:t>
      </w:r>
      <w:r w:rsidRPr="00CC25D0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algun Gothic"/>
          <w:noProof/>
        </w:rPr>
        <w:t>Test requirement</w:t>
      </w:r>
      <w:r>
        <w:rPr>
          <w:noProof/>
        </w:rPr>
        <w:tab/>
        <w:t>5575</w:t>
      </w:r>
    </w:p>
    <w:p w14:paraId="7F16D70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5575</w:t>
      </w:r>
    </w:p>
    <w:p w14:paraId="2A43688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5575</w:t>
      </w:r>
    </w:p>
    <w:p w14:paraId="770DE62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5575</w:t>
      </w:r>
    </w:p>
    <w:p w14:paraId="6B440B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5576</w:t>
      </w:r>
    </w:p>
    <w:p w14:paraId="2C831E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5580</w:t>
      </w:r>
    </w:p>
    <w:p w14:paraId="3D45B4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5585</w:t>
      </w:r>
    </w:p>
    <w:p w14:paraId="363C96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5585</w:t>
      </w:r>
    </w:p>
    <w:p w14:paraId="4D6ADC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lastRenderedPageBreak/>
        <w:t>8.11.1.1.3.1_1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5590</w:t>
      </w:r>
    </w:p>
    <w:p w14:paraId="17AA4C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5591</w:t>
      </w:r>
    </w:p>
    <w:p w14:paraId="7B4229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5594</w:t>
      </w:r>
    </w:p>
    <w:p w14:paraId="344270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5595</w:t>
      </w:r>
    </w:p>
    <w:p w14:paraId="73EA842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5596</w:t>
      </w:r>
    </w:p>
    <w:p w14:paraId="06DBBE8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5599</w:t>
      </w:r>
    </w:p>
    <w:p w14:paraId="372A1C0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5602</w:t>
      </w:r>
    </w:p>
    <w:p w14:paraId="658265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Transmit Diversity for UE category M1</w:t>
      </w:r>
      <w:r>
        <w:rPr>
          <w:noProof/>
        </w:rPr>
        <w:tab/>
        <w:t>5602</w:t>
      </w:r>
    </w:p>
    <w:p w14:paraId="568D1B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5606</w:t>
      </w:r>
    </w:p>
    <w:p w14:paraId="7E5489E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5607</w:t>
      </w:r>
    </w:p>
    <w:p w14:paraId="0C3B79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5610</w:t>
      </w:r>
    </w:p>
    <w:p w14:paraId="60B4C73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</w:t>
      </w:r>
      <w:r>
        <w:rPr>
          <w:noProof/>
        </w:rPr>
        <w:tab/>
        <w:t>5611</w:t>
      </w:r>
    </w:p>
    <w:p w14:paraId="124B3A4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HD-FDD</w:t>
      </w:r>
      <w:r>
        <w:rPr>
          <w:noProof/>
        </w:rPr>
        <w:tab/>
        <w:t>5611</w:t>
      </w:r>
    </w:p>
    <w:p w14:paraId="6B07C9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5611</w:t>
      </w:r>
    </w:p>
    <w:p w14:paraId="24DA66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5611</w:t>
      </w:r>
    </w:p>
    <w:p w14:paraId="69AABC0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5611</w:t>
      </w:r>
    </w:p>
    <w:p w14:paraId="55FB578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5611</w:t>
      </w:r>
    </w:p>
    <w:p w14:paraId="265945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5612</w:t>
      </w:r>
    </w:p>
    <w:p w14:paraId="49BA3B3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5614</w:t>
      </w:r>
    </w:p>
    <w:p w14:paraId="087DA7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5614</w:t>
      </w:r>
    </w:p>
    <w:p w14:paraId="578579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5614</w:t>
      </w:r>
    </w:p>
    <w:p w14:paraId="36A128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5614</w:t>
      </w:r>
    </w:p>
    <w:p w14:paraId="5F8910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5614</w:t>
      </w:r>
    </w:p>
    <w:p w14:paraId="2850791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5615</w:t>
      </w:r>
    </w:p>
    <w:p w14:paraId="32411C9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5617</w:t>
      </w:r>
    </w:p>
    <w:p w14:paraId="06F305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5617</w:t>
      </w:r>
    </w:p>
    <w:p w14:paraId="343468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5617</w:t>
      </w:r>
    </w:p>
    <w:p w14:paraId="598A29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5617</w:t>
      </w:r>
    </w:p>
    <w:p w14:paraId="24716E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5617</w:t>
      </w:r>
    </w:p>
    <w:p w14:paraId="2EAC72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5617</w:t>
      </w:r>
    </w:p>
    <w:p w14:paraId="28B6EAF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5619</w:t>
      </w:r>
    </w:p>
    <w:p w14:paraId="0C6133C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5620</w:t>
      </w:r>
    </w:p>
    <w:p w14:paraId="080CA4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5620</w:t>
      </w:r>
    </w:p>
    <w:p w14:paraId="6809CD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5620</w:t>
      </w:r>
    </w:p>
    <w:p w14:paraId="5B21CD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5620</w:t>
      </w:r>
    </w:p>
    <w:p w14:paraId="3AD02D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5620</w:t>
      </w:r>
    </w:p>
    <w:p w14:paraId="5F73EA0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5622</w:t>
      </w:r>
    </w:p>
    <w:p w14:paraId="7CE52B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5623</w:t>
      </w:r>
    </w:p>
    <w:p w14:paraId="7EB3CFF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5624</w:t>
      </w:r>
    </w:p>
    <w:p w14:paraId="533D84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5624</w:t>
      </w:r>
    </w:p>
    <w:p w14:paraId="79FDF56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NPDSCH</w:t>
      </w:r>
      <w:r>
        <w:rPr>
          <w:noProof/>
        </w:rPr>
        <w:tab/>
        <w:t>5624</w:t>
      </w:r>
    </w:p>
    <w:p w14:paraId="1EBC3E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5624</w:t>
      </w:r>
    </w:p>
    <w:p w14:paraId="36B64C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5625</w:t>
      </w:r>
    </w:p>
    <w:p w14:paraId="0A9263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5628</w:t>
      </w:r>
    </w:p>
    <w:p w14:paraId="2D03E2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5630</w:t>
      </w:r>
    </w:p>
    <w:p w14:paraId="0922080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</w:t>
      </w:r>
      <w:r>
        <w:rPr>
          <w:noProof/>
        </w:rPr>
        <w:tab/>
        <w:t>5632</w:t>
      </w:r>
    </w:p>
    <w:p w14:paraId="799BD2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5632</w:t>
      </w:r>
    </w:p>
    <w:p w14:paraId="69E896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5634</w:t>
      </w:r>
    </w:p>
    <w:p w14:paraId="1AD916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5636</w:t>
      </w:r>
    </w:p>
    <w:p w14:paraId="153B534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5639</w:t>
      </w:r>
    </w:p>
    <w:p w14:paraId="1FF5FFA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(CA and DC)</w:t>
      </w:r>
      <w:r>
        <w:rPr>
          <w:noProof/>
        </w:rPr>
        <w:tab/>
        <w:t>5639</w:t>
      </w:r>
    </w:p>
    <w:p w14:paraId="3B5D09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5639</w:t>
      </w:r>
    </w:p>
    <w:p w14:paraId="7B3A96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5639</w:t>
      </w:r>
    </w:p>
    <w:p w14:paraId="11B9244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5639</w:t>
      </w:r>
    </w:p>
    <w:p w14:paraId="06B1629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5642</w:t>
      </w:r>
    </w:p>
    <w:p w14:paraId="5E1F96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5647</w:t>
      </w:r>
    </w:p>
    <w:p w14:paraId="7CE6BBB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5652</w:t>
      </w:r>
    </w:p>
    <w:p w14:paraId="3ABCE46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lastRenderedPageBreak/>
        <w:t>8.13.1.1.1.5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5654</w:t>
      </w:r>
    </w:p>
    <w:p w14:paraId="7B940E3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8.13.1.1.2</w:t>
      </w:r>
      <w:r>
        <w:rPr>
          <w:noProof/>
        </w:rPr>
        <w:tab/>
        <w:t>5657</w:t>
      </w:r>
    </w:p>
    <w:p w14:paraId="79F29E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5657</w:t>
      </w:r>
    </w:p>
    <w:p w14:paraId="6BC0803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5663</w:t>
      </w:r>
    </w:p>
    <w:p w14:paraId="5303A9C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5668</w:t>
      </w:r>
    </w:p>
    <w:p w14:paraId="4E9605F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5672</w:t>
      </w:r>
    </w:p>
    <w:p w14:paraId="6C70F0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5672</w:t>
      </w:r>
    </w:p>
    <w:p w14:paraId="43C2DD4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5673</w:t>
      </w:r>
    </w:p>
    <w:p w14:paraId="25AEF7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5673</w:t>
      </w:r>
    </w:p>
    <w:p w14:paraId="446C2B3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5673</w:t>
      </w:r>
    </w:p>
    <w:p w14:paraId="04C24D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5675</w:t>
      </w:r>
    </w:p>
    <w:p w14:paraId="2D289D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5676</w:t>
      </w:r>
    </w:p>
    <w:p w14:paraId="0A30634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5676</w:t>
      </w:r>
    </w:p>
    <w:p w14:paraId="7D5D01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5676</w:t>
      </w:r>
    </w:p>
    <w:p w14:paraId="73FCE41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5676</w:t>
      </w:r>
    </w:p>
    <w:p w14:paraId="47C67C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5677</w:t>
      </w:r>
    </w:p>
    <w:p w14:paraId="24B089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5677</w:t>
      </w:r>
    </w:p>
    <w:p w14:paraId="23A4E4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5679</w:t>
      </w:r>
    </w:p>
    <w:p w14:paraId="07D95C7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5679</w:t>
      </w:r>
    </w:p>
    <w:p w14:paraId="38BC05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5679</w:t>
      </w:r>
    </w:p>
    <w:p w14:paraId="202492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5679</w:t>
      </w:r>
    </w:p>
    <w:p w14:paraId="3619BF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5679</w:t>
      </w:r>
    </w:p>
    <w:p w14:paraId="14CD73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5679</w:t>
      </w:r>
    </w:p>
    <w:p w14:paraId="28CD01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5681</w:t>
      </w:r>
    </w:p>
    <w:p w14:paraId="5BC0667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5681</w:t>
      </w:r>
    </w:p>
    <w:p w14:paraId="7F28D06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5681</w:t>
      </w:r>
    </w:p>
    <w:p w14:paraId="5BD0F1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5681</w:t>
      </w:r>
    </w:p>
    <w:p w14:paraId="79DE66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5681</w:t>
      </w:r>
    </w:p>
    <w:p w14:paraId="640635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5682</w:t>
      </w:r>
    </w:p>
    <w:p w14:paraId="5D520B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5683</w:t>
      </w:r>
    </w:p>
    <w:p w14:paraId="2F8A00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5683</w:t>
      </w:r>
    </w:p>
    <w:p w14:paraId="5C306E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5689</w:t>
      </w:r>
    </w:p>
    <w:p w14:paraId="48F8E5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5689</w:t>
      </w:r>
    </w:p>
    <w:p w14:paraId="0F7D77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(CA and DC)</w:t>
      </w:r>
      <w:r>
        <w:rPr>
          <w:noProof/>
        </w:rPr>
        <w:tab/>
        <w:t>5699</w:t>
      </w:r>
    </w:p>
    <w:p w14:paraId="5B6E5A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5699</w:t>
      </w:r>
    </w:p>
    <w:p w14:paraId="33938C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5699</w:t>
      </w:r>
    </w:p>
    <w:p w14:paraId="3E8542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5699</w:t>
      </w:r>
    </w:p>
    <w:p w14:paraId="1950BF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5701</w:t>
      </w:r>
    </w:p>
    <w:p w14:paraId="49CAF0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8.13.2.1.1.</w:t>
      </w:r>
      <w:r w:rsidRPr="00CC25D0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5705</w:t>
      </w:r>
    </w:p>
    <w:p w14:paraId="097016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5709</w:t>
      </w:r>
    </w:p>
    <w:p w14:paraId="2C0DB7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5713</w:t>
      </w:r>
    </w:p>
    <w:p w14:paraId="25331C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5717</w:t>
      </w:r>
    </w:p>
    <w:p w14:paraId="34CBB5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5717</w:t>
      </w:r>
    </w:p>
    <w:p w14:paraId="060929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5718</w:t>
      </w:r>
    </w:p>
    <w:p w14:paraId="289737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5718</w:t>
      </w:r>
    </w:p>
    <w:p w14:paraId="4C2BE4C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5719</w:t>
      </w:r>
    </w:p>
    <w:p w14:paraId="4AF397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5723</w:t>
      </w:r>
    </w:p>
    <w:p w14:paraId="7DFB9C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5723</w:t>
      </w:r>
    </w:p>
    <w:p w14:paraId="38A043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5723</w:t>
      </w:r>
    </w:p>
    <w:p w14:paraId="774A45D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5724</w:t>
      </w:r>
    </w:p>
    <w:p w14:paraId="77670A3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5724</w:t>
      </w:r>
    </w:p>
    <w:p w14:paraId="470100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5725</w:t>
      </w:r>
    </w:p>
    <w:p w14:paraId="0C7D4B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5728</w:t>
      </w:r>
    </w:p>
    <w:p w14:paraId="3DB9CFE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5729</w:t>
      </w:r>
    </w:p>
    <w:p w14:paraId="1C6A4A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5729</w:t>
      </w:r>
    </w:p>
    <w:p w14:paraId="34BED2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5731</w:t>
      </w:r>
    </w:p>
    <w:p w14:paraId="17918BD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5731</w:t>
      </w:r>
    </w:p>
    <w:p w14:paraId="45AFB21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5731</w:t>
      </w:r>
    </w:p>
    <w:p w14:paraId="005012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5731</w:t>
      </w:r>
    </w:p>
    <w:p w14:paraId="1AE33C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5731</w:t>
      </w:r>
    </w:p>
    <w:p w14:paraId="1AA61E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5733</w:t>
      </w:r>
    </w:p>
    <w:p w14:paraId="71F895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5734</w:t>
      </w:r>
    </w:p>
    <w:p w14:paraId="689054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5734</w:t>
      </w:r>
    </w:p>
    <w:p w14:paraId="03F9CF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5734</w:t>
      </w:r>
    </w:p>
    <w:p w14:paraId="2187745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5734</w:t>
      </w:r>
    </w:p>
    <w:p w14:paraId="648613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5734</w:t>
      </w:r>
    </w:p>
    <w:p w14:paraId="069A97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5735</w:t>
      </w:r>
    </w:p>
    <w:p w14:paraId="73BA1BD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5736</w:t>
      </w:r>
    </w:p>
    <w:p w14:paraId="45CA1B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5736</w:t>
      </w:r>
    </w:p>
    <w:p w14:paraId="7599A9D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5736</w:t>
      </w:r>
    </w:p>
    <w:p w14:paraId="23158E8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5736</w:t>
      </w:r>
    </w:p>
    <w:p w14:paraId="0D0A6B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5736</w:t>
      </w:r>
    </w:p>
    <w:p w14:paraId="63B7A62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5737</w:t>
      </w:r>
    </w:p>
    <w:p w14:paraId="176F21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5738</w:t>
      </w:r>
    </w:p>
    <w:p w14:paraId="1D7769E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5738</w:t>
      </w:r>
    </w:p>
    <w:p w14:paraId="0926CD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5738</w:t>
      </w:r>
    </w:p>
    <w:p w14:paraId="309F3C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5738</w:t>
      </w:r>
    </w:p>
    <w:p w14:paraId="67DAE45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5738</w:t>
      </w:r>
    </w:p>
    <w:p w14:paraId="5376DEC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5739</w:t>
      </w:r>
    </w:p>
    <w:p w14:paraId="124D7E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CC25D0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5740</w:t>
      </w:r>
    </w:p>
    <w:p w14:paraId="41EEE7F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2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3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5740</w:t>
      </w:r>
    </w:p>
    <w:p w14:paraId="05465B4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5746</w:t>
      </w:r>
    </w:p>
    <w:p w14:paraId="77289D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5746</w:t>
      </w:r>
    </w:p>
    <w:p w14:paraId="6C2EB76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(CA and DC)</w:t>
      </w:r>
      <w:r>
        <w:rPr>
          <w:noProof/>
        </w:rPr>
        <w:tab/>
        <w:t>5754</w:t>
      </w:r>
    </w:p>
    <w:p w14:paraId="573FA3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5754</w:t>
      </w:r>
    </w:p>
    <w:p w14:paraId="3F71E8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5754</w:t>
      </w:r>
    </w:p>
    <w:p w14:paraId="0FEAE0B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5754</w:t>
      </w:r>
    </w:p>
    <w:p w14:paraId="40BCA7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5758</w:t>
      </w:r>
    </w:p>
    <w:p w14:paraId="20606E6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5763</w:t>
      </w:r>
    </w:p>
    <w:p w14:paraId="2E77CA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5767</w:t>
      </w:r>
    </w:p>
    <w:p w14:paraId="44A6E1E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5770</w:t>
      </w:r>
    </w:p>
    <w:p w14:paraId="513453D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5773</w:t>
      </w:r>
    </w:p>
    <w:p w14:paraId="5F808C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5773</w:t>
      </w:r>
    </w:p>
    <w:p w14:paraId="6196776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5777</w:t>
      </w:r>
    </w:p>
    <w:p w14:paraId="647052A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5781</w:t>
      </w:r>
    </w:p>
    <w:p w14:paraId="4420E55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5784</w:t>
      </w:r>
    </w:p>
    <w:p w14:paraId="3D0BAF7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5787</w:t>
      </w:r>
    </w:p>
    <w:p w14:paraId="04577F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5790</w:t>
      </w:r>
    </w:p>
    <w:p w14:paraId="2BC394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 xml:space="preserve">Minimum Requirement </w:t>
      </w:r>
      <w:r w:rsidRPr="00CC25D0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5790</w:t>
      </w:r>
    </w:p>
    <w:p w14:paraId="0917E5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  <w:lang w:eastAsia="en-US"/>
        </w:rPr>
        <w:t xml:space="preserve">Minimum Requirement </w:t>
      </w:r>
      <w:r w:rsidRPr="00CC25D0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5794</w:t>
      </w:r>
    </w:p>
    <w:p w14:paraId="74C67C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5797</w:t>
      </w:r>
    </w:p>
    <w:p w14:paraId="7D9857F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5797</w:t>
      </w:r>
    </w:p>
    <w:p w14:paraId="5873A7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5797</w:t>
      </w:r>
    </w:p>
    <w:p w14:paraId="67DB7A9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5797</w:t>
      </w:r>
    </w:p>
    <w:p w14:paraId="69FB559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5797</w:t>
      </w:r>
    </w:p>
    <w:p w14:paraId="6A0F4E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5800</w:t>
      </w:r>
    </w:p>
    <w:p w14:paraId="683264D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5801</w:t>
      </w:r>
    </w:p>
    <w:p w14:paraId="7054AD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5801</w:t>
      </w:r>
    </w:p>
    <w:p w14:paraId="7B9211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5802</w:t>
      </w:r>
    </w:p>
    <w:p w14:paraId="2DA9AC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5802</w:t>
      </w:r>
    </w:p>
    <w:p w14:paraId="6138BFA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5802</w:t>
      </w:r>
    </w:p>
    <w:p w14:paraId="591CB4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5803</w:t>
      </w:r>
    </w:p>
    <w:p w14:paraId="3D38BB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5804</w:t>
      </w:r>
    </w:p>
    <w:p w14:paraId="44763F1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5804</w:t>
      </w:r>
    </w:p>
    <w:p w14:paraId="075FC94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5804</w:t>
      </w:r>
    </w:p>
    <w:p w14:paraId="00B858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5804</w:t>
      </w:r>
    </w:p>
    <w:p w14:paraId="3B38F4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5804</w:t>
      </w:r>
    </w:p>
    <w:p w14:paraId="1302587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5805</w:t>
      </w:r>
    </w:p>
    <w:p w14:paraId="5C08AE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5807</w:t>
      </w:r>
    </w:p>
    <w:p w14:paraId="5420822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5807</w:t>
      </w:r>
    </w:p>
    <w:p w14:paraId="7E2DCAF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5807</w:t>
      </w:r>
    </w:p>
    <w:p w14:paraId="3DD0336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5807</w:t>
      </w:r>
    </w:p>
    <w:p w14:paraId="7751EAB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5807</w:t>
      </w:r>
    </w:p>
    <w:p w14:paraId="1CA71E1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5808</w:t>
      </w:r>
    </w:p>
    <w:p w14:paraId="523A327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5810</w:t>
      </w:r>
    </w:p>
    <w:p w14:paraId="1DAFF95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5810</w:t>
      </w:r>
    </w:p>
    <w:p w14:paraId="02FC87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5810</w:t>
      </w:r>
    </w:p>
    <w:p w14:paraId="2CEE876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5810</w:t>
      </w:r>
    </w:p>
    <w:p w14:paraId="55CCC4F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5810</w:t>
      </w:r>
    </w:p>
    <w:p w14:paraId="2BAE47E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5812</w:t>
      </w:r>
    </w:p>
    <w:p w14:paraId="580A08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5814</w:t>
      </w:r>
    </w:p>
    <w:p w14:paraId="13E369A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5814</w:t>
      </w:r>
    </w:p>
    <w:p w14:paraId="16584B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5814</w:t>
      </w:r>
    </w:p>
    <w:p w14:paraId="544DFF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5814</w:t>
      </w:r>
    </w:p>
    <w:p w14:paraId="4F46F7A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5814</w:t>
      </w:r>
    </w:p>
    <w:p w14:paraId="70975F4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5815</w:t>
      </w:r>
    </w:p>
    <w:p w14:paraId="7A2E83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5816</w:t>
      </w:r>
    </w:p>
    <w:p w14:paraId="658610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5816</w:t>
      </w:r>
    </w:p>
    <w:p w14:paraId="6320B1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5816</w:t>
      </w:r>
    </w:p>
    <w:p w14:paraId="7856E0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5816</w:t>
      </w:r>
    </w:p>
    <w:p w14:paraId="37FB4DE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5816</w:t>
      </w:r>
    </w:p>
    <w:p w14:paraId="3EE75AC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5817</w:t>
      </w:r>
    </w:p>
    <w:p w14:paraId="4C9233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5819</w:t>
      </w:r>
    </w:p>
    <w:p w14:paraId="1FDFB8D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5819</w:t>
      </w:r>
    </w:p>
    <w:p w14:paraId="64C2AF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5819</w:t>
      </w:r>
    </w:p>
    <w:p w14:paraId="1BC5401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5819</w:t>
      </w:r>
    </w:p>
    <w:p w14:paraId="793931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5819</w:t>
      </w:r>
    </w:p>
    <w:p w14:paraId="2234EE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5820</w:t>
      </w:r>
    </w:p>
    <w:p w14:paraId="63A142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5822</w:t>
      </w:r>
    </w:p>
    <w:p w14:paraId="3C87F8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5822</w:t>
      </w:r>
    </w:p>
    <w:p w14:paraId="474FB1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5829</w:t>
      </w:r>
    </w:p>
    <w:p w14:paraId="575A1B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5836</w:t>
      </w:r>
    </w:p>
    <w:p w14:paraId="36EA45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5836</w:t>
      </w:r>
    </w:p>
    <w:p w14:paraId="548081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5846</w:t>
      </w:r>
    </w:p>
    <w:p w14:paraId="60F6C76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8.13.3.5</w:t>
      </w:r>
      <w:r>
        <w:rPr>
          <w:noProof/>
        </w:rPr>
        <w:tab/>
        <w:t>5857</w:t>
      </w:r>
    </w:p>
    <w:p w14:paraId="764D8C3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5857</w:t>
      </w:r>
    </w:p>
    <w:p w14:paraId="18082D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5857</w:t>
      </w:r>
    </w:p>
    <w:p w14:paraId="0CCE66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5863</w:t>
      </w:r>
    </w:p>
    <w:p w14:paraId="65513F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5869</w:t>
      </w:r>
    </w:p>
    <w:p w14:paraId="7906207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5869</w:t>
      </w:r>
    </w:p>
    <w:p w14:paraId="7B18CFB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5869</w:t>
      </w:r>
    </w:p>
    <w:p w14:paraId="01E5B9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5869</w:t>
      </w:r>
    </w:p>
    <w:p w14:paraId="64FD225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5869</w:t>
      </w:r>
    </w:p>
    <w:p w14:paraId="5E1BA2F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5871</w:t>
      </w:r>
    </w:p>
    <w:p w14:paraId="654817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5874</w:t>
      </w:r>
    </w:p>
    <w:p w14:paraId="19C7E7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5875</w:t>
      </w:r>
    </w:p>
    <w:p w14:paraId="2509FE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5875</w:t>
      </w:r>
    </w:p>
    <w:p w14:paraId="0B6276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5875</w:t>
      </w:r>
    </w:p>
    <w:p w14:paraId="5B55F8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5875</w:t>
      </w:r>
    </w:p>
    <w:p w14:paraId="0C19F5F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5877</w:t>
      </w:r>
    </w:p>
    <w:p w14:paraId="5AFD1B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5880</w:t>
      </w:r>
    </w:p>
    <w:p w14:paraId="3B2748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Demodulation (UE supporting Short TTI)</w:t>
      </w:r>
      <w:r>
        <w:rPr>
          <w:noProof/>
        </w:rPr>
        <w:tab/>
        <w:t>5881</w:t>
      </w:r>
    </w:p>
    <w:p w14:paraId="6D17E17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Slot-PDSCH and Subslot-PDSCH</w:t>
      </w:r>
      <w:r>
        <w:rPr>
          <w:noProof/>
        </w:rPr>
        <w:tab/>
        <w:t>5881</w:t>
      </w:r>
    </w:p>
    <w:p w14:paraId="483105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(Fixed Reference Channel)</w:t>
      </w:r>
      <w:r>
        <w:rPr>
          <w:noProof/>
        </w:rPr>
        <w:tab/>
        <w:t>5881</w:t>
      </w:r>
    </w:p>
    <w:p w14:paraId="1BBAF0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slot/subslot-PDSCH Open Loop Spatial Multiplexing Performance</w:t>
      </w:r>
      <w:r w:rsidRPr="00CC25D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CC25D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5882</w:t>
      </w:r>
    </w:p>
    <w:p w14:paraId="6DB05E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CC25D0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5887</w:t>
      </w:r>
    </w:p>
    <w:p w14:paraId="22137D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(Fixed Reference Channel)</w:t>
      </w:r>
      <w:r>
        <w:rPr>
          <w:noProof/>
        </w:rPr>
        <w:tab/>
        <w:t>5893</w:t>
      </w:r>
    </w:p>
    <w:p w14:paraId="60B994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slot-PDSCH Open Loop Spatial Multiplexing Performance</w:t>
      </w:r>
      <w:r w:rsidRPr="00CC25D0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CC25D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5894</w:t>
      </w:r>
    </w:p>
    <w:p w14:paraId="4A7D74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slot-PDSCH Closed Loop Spatial Multiplexing Performance</w:t>
      </w:r>
      <w:r w:rsidRPr="00CC25D0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5898</w:t>
      </w:r>
    </w:p>
    <w:p w14:paraId="49EC101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SPDCCH</w:t>
      </w:r>
      <w:r>
        <w:rPr>
          <w:noProof/>
        </w:rPr>
        <w:tab/>
        <w:t>5903</w:t>
      </w:r>
    </w:p>
    <w:p w14:paraId="00334E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SPDCCH Transmit diversity performance</w:t>
      </w:r>
      <w:r>
        <w:rPr>
          <w:noProof/>
        </w:rPr>
        <w:tab/>
        <w:t>5903</w:t>
      </w:r>
    </w:p>
    <w:p w14:paraId="4B490BC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SPDCCH Transmit diversity performance</w:t>
      </w:r>
      <w:r>
        <w:rPr>
          <w:noProof/>
        </w:rPr>
        <w:tab/>
        <w:t>5909</w:t>
      </w:r>
    </w:p>
    <w:p w14:paraId="4C5679B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5916</w:t>
      </w:r>
    </w:p>
    <w:p w14:paraId="2C8812D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5916</w:t>
      </w:r>
    </w:p>
    <w:p w14:paraId="7B48504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bCs/>
          <w:noProof/>
          <w:snapToGrid w:val="0"/>
        </w:rPr>
        <w:t>Applicability of requirements</w:t>
      </w:r>
      <w:r>
        <w:rPr>
          <w:noProof/>
        </w:rPr>
        <w:tab/>
        <w:t>5916</w:t>
      </w:r>
    </w:p>
    <w:p w14:paraId="203D4D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lang w:eastAsia="zh-CN"/>
        </w:rPr>
        <w:t>9</w:t>
      </w:r>
      <w:r w:rsidRPr="00CC25D0">
        <w:rPr>
          <w:noProof/>
          <w:snapToGrid w:val="0"/>
        </w:rPr>
        <w:t>.1.1.</w:t>
      </w:r>
      <w:r w:rsidRPr="00CC25D0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CC25D0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5916</w:t>
      </w:r>
    </w:p>
    <w:p w14:paraId="6ACB46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9.1.</w:t>
      </w:r>
      <w:r w:rsidRPr="00CC25D0">
        <w:rPr>
          <w:noProof/>
          <w:snapToGrid w:val="0"/>
          <w:lang w:eastAsia="zh-CN"/>
        </w:rPr>
        <w:t>1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5916</w:t>
      </w:r>
    </w:p>
    <w:p w14:paraId="13674F4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9.1.</w:t>
      </w:r>
      <w:r w:rsidRPr="00CC25D0">
        <w:rPr>
          <w:noProof/>
          <w:snapToGrid w:val="0"/>
          <w:lang w:eastAsia="zh-CN"/>
        </w:rPr>
        <w:t>1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5917</w:t>
      </w:r>
    </w:p>
    <w:p w14:paraId="7D5860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9.1.</w:t>
      </w:r>
      <w:r w:rsidRPr="00CC25D0">
        <w:rPr>
          <w:noProof/>
          <w:snapToGrid w:val="0"/>
          <w:lang w:eastAsia="zh-CN"/>
        </w:rPr>
        <w:t>1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5918</w:t>
      </w:r>
    </w:p>
    <w:p w14:paraId="427470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5918</w:t>
      </w:r>
    </w:p>
    <w:p w14:paraId="07FB6E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5918</w:t>
      </w:r>
    </w:p>
    <w:p w14:paraId="53BE8A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5920</w:t>
      </w:r>
    </w:p>
    <w:p w14:paraId="4FE03E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5921</w:t>
      </w:r>
    </w:p>
    <w:p w14:paraId="68DB03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5921</w:t>
      </w:r>
    </w:p>
    <w:p w14:paraId="3521696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5921</w:t>
      </w:r>
    </w:p>
    <w:p w14:paraId="5DD5D84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5921</w:t>
      </w:r>
    </w:p>
    <w:p w14:paraId="6FD714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5921</w:t>
      </w:r>
    </w:p>
    <w:p w14:paraId="294023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5921</w:t>
      </w:r>
    </w:p>
    <w:p w14:paraId="1CB141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5921</w:t>
      </w:r>
    </w:p>
    <w:p w14:paraId="57364B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5921</w:t>
      </w:r>
    </w:p>
    <w:p w14:paraId="590350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5923</w:t>
      </w:r>
    </w:p>
    <w:p w14:paraId="6F3C873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5924</w:t>
      </w:r>
    </w:p>
    <w:p w14:paraId="001D650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5925</w:t>
      </w:r>
    </w:p>
    <w:p w14:paraId="02B8F7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5925</w:t>
      </w:r>
    </w:p>
    <w:p w14:paraId="0D0C6F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5925</w:t>
      </w:r>
    </w:p>
    <w:p w14:paraId="311D99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5925</w:t>
      </w:r>
    </w:p>
    <w:p w14:paraId="57A485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5926</w:t>
      </w:r>
    </w:p>
    <w:p w14:paraId="5D9793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5928</w:t>
      </w:r>
    </w:p>
    <w:p w14:paraId="1B1357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9.2.1.3</w:t>
      </w:r>
      <w:r>
        <w:rPr>
          <w:noProof/>
        </w:rPr>
        <w:tab/>
        <w:t>5928</w:t>
      </w:r>
    </w:p>
    <w:p w14:paraId="50135FC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5928</w:t>
      </w:r>
    </w:p>
    <w:p w14:paraId="124DD95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5928</w:t>
      </w:r>
    </w:p>
    <w:p w14:paraId="4F97B1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</w:t>
      </w:r>
      <w:r>
        <w:rPr>
          <w:noProof/>
        </w:rPr>
        <w:tab/>
        <w:t>5933</w:t>
      </w:r>
    </w:p>
    <w:p w14:paraId="09720B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5933</w:t>
      </w:r>
    </w:p>
    <w:p w14:paraId="7739FF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5933</w:t>
      </w:r>
    </w:p>
    <w:p w14:paraId="06FC31F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</w:t>
      </w:r>
      <w:r>
        <w:rPr>
          <w:noProof/>
        </w:rPr>
        <w:tab/>
        <w:t>5940</w:t>
      </w:r>
    </w:p>
    <w:p w14:paraId="14154F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5940</w:t>
      </w:r>
    </w:p>
    <w:p w14:paraId="10A1917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5940</w:t>
      </w:r>
    </w:p>
    <w:p w14:paraId="2155F00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5940</w:t>
      </w:r>
    </w:p>
    <w:p w14:paraId="78E5E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5940</w:t>
      </w:r>
    </w:p>
    <w:p w14:paraId="2769AA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5940</w:t>
      </w:r>
    </w:p>
    <w:p w14:paraId="1BC553A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5942</w:t>
      </w:r>
    </w:p>
    <w:p w14:paraId="7C2675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5946</w:t>
      </w:r>
    </w:p>
    <w:p w14:paraId="6A69F4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</w:t>
      </w:r>
      <w:r>
        <w:rPr>
          <w:noProof/>
        </w:rPr>
        <w:tab/>
        <w:t>5947</w:t>
      </w:r>
    </w:p>
    <w:p w14:paraId="7DD4978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5947</w:t>
      </w:r>
    </w:p>
    <w:p w14:paraId="5FC6F5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5947</w:t>
      </w:r>
    </w:p>
    <w:p w14:paraId="6EB220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5947</w:t>
      </w:r>
    </w:p>
    <w:p w14:paraId="428544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5947</w:t>
      </w:r>
    </w:p>
    <w:p w14:paraId="0D994D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5947</w:t>
      </w:r>
    </w:p>
    <w:p w14:paraId="4D4AB4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5949</w:t>
      </w:r>
    </w:p>
    <w:p w14:paraId="460AA5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5955</w:t>
      </w:r>
    </w:p>
    <w:p w14:paraId="218D90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5955</w:t>
      </w:r>
    </w:p>
    <w:p w14:paraId="4EDA54B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5955</w:t>
      </w:r>
    </w:p>
    <w:p w14:paraId="28F024C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5955</w:t>
      </w:r>
    </w:p>
    <w:p w14:paraId="1FC0BB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5955</w:t>
      </w:r>
    </w:p>
    <w:p w14:paraId="3FD838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5956</w:t>
      </w:r>
    </w:p>
    <w:p w14:paraId="65072F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5958</w:t>
      </w:r>
    </w:p>
    <w:p w14:paraId="5FAE13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5958</w:t>
      </w:r>
    </w:p>
    <w:p w14:paraId="343026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5958</w:t>
      </w:r>
    </w:p>
    <w:p w14:paraId="3645550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5958</w:t>
      </w:r>
    </w:p>
    <w:p w14:paraId="1CDCF1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5958</w:t>
      </w:r>
    </w:p>
    <w:p w14:paraId="63164A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5959</w:t>
      </w:r>
    </w:p>
    <w:p w14:paraId="6938688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5961</w:t>
      </w:r>
    </w:p>
    <w:p w14:paraId="340F15E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5961</w:t>
      </w:r>
    </w:p>
    <w:p w14:paraId="41C819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5961</w:t>
      </w:r>
    </w:p>
    <w:p w14:paraId="34819B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5961</w:t>
      </w:r>
    </w:p>
    <w:p w14:paraId="6B2886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5962</w:t>
      </w:r>
    </w:p>
    <w:p w14:paraId="0CB5C9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5962</w:t>
      </w:r>
    </w:p>
    <w:p w14:paraId="34ED4E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5963</w:t>
      </w:r>
    </w:p>
    <w:p w14:paraId="0ED76F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5965</w:t>
      </w:r>
    </w:p>
    <w:p w14:paraId="79EB14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5966</w:t>
      </w:r>
    </w:p>
    <w:p w14:paraId="4A7B7A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5966</w:t>
      </w:r>
    </w:p>
    <w:p w14:paraId="7E1F34D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5966</w:t>
      </w:r>
    </w:p>
    <w:p w14:paraId="0E39FF3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5966</w:t>
      </w:r>
    </w:p>
    <w:p w14:paraId="620060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5966</w:t>
      </w:r>
    </w:p>
    <w:p w14:paraId="4386F7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5967</w:t>
      </w:r>
    </w:p>
    <w:p w14:paraId="2BD841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5970</w:t>
      </w:r>
    </w:p>
    <w:p w14:paraId="2251BD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5971</w:t>
      </w:r>
    </w:p>
    <w:p w14:paraId="34E269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5971</w:t>
      </w:r>
    </w:p>
    <w:p w14:paraId="6D0476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5971</w:t>
      </w:r>
    </w:p>
    <w:p w14:paraId="5F322CC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5971</w:t>
      </w:r>
    </w:p>
    <w:p w14:paraId="22ED074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5971</w:t>
      </w:r>
    </w:p>
    <w:p w14:paraId="7A3D8D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5972</w:t>
      </w:r>
    </w:p>
    <w:p w14:paraId="2674FA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5975</w:t>
      </w:r>
    </w:p>
    <w:p w14:paraId="70C2F5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5976</w:t>
      </w:r>
    </w:p>
    <w:p w14:paraId="025E8E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5976</w:t>
      </w:r>
    </w:p>
    <w:p w14:paraId="009EE9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5976</w:t>
      </w:r>
    </w:p>
    <w:p w14:paraId="6B7867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5976</w:t>
      </w:r>
    </w:p>
    <w:p w14:paraId="052E14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5977</w:t>
      </w:r>
    </w:p>
    <w:p w14:paraId="53DC57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5981</w:t>
      </w:r>
    </w:p>
    <w:p w14:paraId="470C8F7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5981</w:t>
      </w:r>
    </w:p>
    <w:p w14:paraId="47E79D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AWGN conditions - Single CSI Process </w:t>
      </w:r>
      <w:r w:rsidRPr="00CC25D0">
        <w:rPr>
          <w:rFonts w:cs="Arial"/>
          <w:noProof/>
        </w:rPr>
        <w:t>With interferenceMeasRestriction configured</w:t>
      </w:r>
      <w:r>
        <w:rPr>
          <w:noProof/>
        </w:rPr>
        <w:tab/>
        <w:t>5981</w:t>
      </w:r>
    </w:p>
    <w:p w14:paraId="1B8B204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5981</w:t>
      </w:r>
    </w:p>
    <w:p w14:paraId="4361A3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5982</w:t>
      </w:r>
    </w:p>
    <w:p w14:paraId="13CA345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5982</w:t>
      </w:r>
    </w:p>
    <w:p w14:paraId="4F4631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5984</w:t>
      </w:r>
    </w:p>
    <w:p w14:paraId="52DDB5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5989</w:t>
      </w:r>
    </w:p>
    <w:p w14:paraId="1E7F62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5990</w:t>
      </w:r>
    </w:p>
    <w:p w14:paraId="17F25A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5990</w:t>
      </w:r>
    </w:p>
    <w:p w14:paraId="478611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5990</w:t>
      </w:r>
    </w:p>
    <w:p w14:paraId="7D5291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5990</w:t>
      </w:r>
    </w:p>
    <w:p w14:paraId="6392EC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5992</w:t>
      </w:r>
    </w:p>
    <w:p w14:paraId="16950D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5996</w:t>
      </w:r>
    </w:p>
    <w:p w14:paraId="6F4460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- Single CSI Process </w:t>
      </w:r>
      <w:r w:rsidRPr="00CC25D0">
        <w:rPr>
          <w:rFonts w:cs="Arial"/>
          <w:noProof/>
        </w:rPr>
        <w:t>With interferenceMeasRestriction configured</w:t>
      </w:r>
      <w:r>
        <w:rPr>
          <w:noProof/>
        </w:rPr>
        <w:tab/>
        <w:t>5997</w:t>
      </w:r>
    </w:p>
    <w:p w14:paraId="2D2928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5997</w:t>
      </w:r>
    </w:p>
    <w:p w14:paraId="1F03DE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5997</w:t>
      </w:r>
    </w:p>
    <w:p w14:paraId="727E24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5997</w:t>
      </w:r>
    </w:p>
    <w:p w14:paraId="6C41F2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5999</w:t>
      </w:r>
    </w:p>
    <w:p w14:paraId="38EF19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6004</w:t>
      </w:r>
    </w:p>
    <w:p w14:paraId="47A153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6005</w:t>
      </w:r>
    </w:p>
    <w:p w14:paraId="131C9D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6005</w:t>
      </w:r>
    </w:p>
    <w:p w14:paraId="4BD82C1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6005</w:t>
      </w:r>
    </w:p>
    <w:p w14:paraId="3F2038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6005</w:t>
      </w:r>
    </w:p>
    <w:p w14:paraId="523132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6007</w:t>
      </w:r>
    </w:p>
    <w:p w14:paraId="44655A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6012</w:t>
      </w:r>
    </w:p>
    <w:p w14:paraId="7F4F7B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CC25D0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CC25D0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6013</w:t>
      </w:r>
    </w:p>
    <w:p w14:paraId="272EE6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6013</w:t>
      </w:r>
    </w:p>
    <w:p w14:paraId="4D5BEF9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6013</w:t>
      </w:r>
    </w:p>
    <w:p w14:paraId="5B0495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6013</w:t>
      </w:r>
    </w:p>
    <w:p w14:paraId="59DCE2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6015</w:t>
      </w:r>
    </w:p>
    <w:p w14:paraId="09D8F7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6020</w:t>
      </w:r>
    </w:p>
    <w:p w14:paraId="63A4365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6020</w:t>
      </w:r>
    </w:p>
    <w:p w14:paraId="2DC69C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6020</w:t>
      </w:r>
    </w:p>
    <w:p w14:paraId="377DFAD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6020</w:t>
      </w:r>
    </w:p>
    <w:p w14:paraId="770D21C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6021</w:t>
      </w:r>
    </w:p>
    <w:p w14:paraId="4DD501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6021</w:t>
      </w:r>
    </w:p>
    <w:p w14:paraId="7FB66F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6023</w:t>
      </w:r>
    </w:p>
    <w:p w14:paraId="14EA16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6027</w:t>
      </w:r>
    </w:p>
    <w:p w14:paraId="736D3EB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6028</w:t>
      </w:r>
    </w:p>
    <w:p w14:paraId="410C61C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6028</w:t>
      </w:r>
    </w:p>
    <w:p w14:paraId="1310D5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6028</w:t>
      </w:r>
    </w:p>
    <w:p w14:paraId="07DF76E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6028</w:t>
      </w:r>
    </w:p>
    <w:p w14:paraId="22E021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6030</w:t>
      </w:r>
    </w:p>
    <w:p w14:paraId="0B7219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6034</w:t>
      </w:r>
    </w:p>
    <w:p w14:paraId="333D6A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6035</w:t>
      </w:r>
    </w:p>
    <w:p w14:paraId="5618963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6035</w:t>
      </w:r>
    </w:p>
    <w:p w14:paraId="0847540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6035</w:t>
      </w:r>
    </w:p>
    <w:p w14:paraId="336F9C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6035</w:t>
      </w:r>
    </w:p>
    <w:p w14:paraId="5BD40C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6035</w:t>
      </w:r>
    </w:p>
    <w:p w14:paraId="70FA26A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6038</w:t>
      </w:r>
    </w:p>
    <w:p w14:paraId="47AA77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6042</w:t>
      </w:r>
    </w:p>
    <w:p w14:paraId="71AA68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6042</w:t>
      </w:r>
    </w:p>
    <w:p w14:paraId="317D220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6042</w:t>
      </w:r>
    </w:p>
    <w:p w14:paraId="288E9D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6042</w:t>
      </w:r>
    </w:p>
    <w:p w14:paraId="022B5B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6042</w:t>
      </w:r>
    </w:p>
    <w:p w14:paraId="5456BA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6045</w:t>
      </w:r>
    </w:p>
    <w:p w14:paraId="1E31137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6049</w:t>
      </w:r>
    </w:p>
    <w:p w14:paraId="5BC5634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6050</w:t>
      </w:r>
    </w:p>
    <w:p w14:paraId="3E7F3FF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6050</w:t>
      </w:r>
    </w:p>
    <w:p w14:paraId="32C69D8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6050</w:t>
      </w:r>
    </w:p>
    <w:p w14:paraId="089655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6050</w:t>
      </w:r>
    </w:p>
    <w:p w14:paraId="0A5459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6054</w:t>
      </w:r>
    </w:p>
    <w:p w14:paraId="60E9F4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9.3.1.1.3 to 9.3.1.1.4</w:t>
      </w:r>
      <w:r>
        <w:rPr>
          <w:noProof/>
        </w:rPr>
        <w:tab/>
        <w:t>6058</w:t>
      </w:r>
    </w:p>
    <w:p w14:paraId="0A5237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6058</w:t>
      </w:r>
    </w:p>
    <w:p w14:paraId="0F172F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6058</w:t>
      </w:r>
    </w:p>
    <w:p w14:paraId="077CFE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6059</w:t>
      </w:r>
    </w:p>
    <w:p w14:paraId="612905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6059</w:t>
      </w:r>
    </w:p>
    <w:p w14:paraId="7DC93A0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6061</w:t>
      </w:r>
    </w:p>
    <w:p w14:paraId="2BC481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6064</w:t>
      </w:r>
    </w:p>
    <w:p w14:paraId="2CBA2B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6066</w:t>
      </w:r>
    </w:p>
    <w:p w14:paraId="7D333A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6066</w:t>
      </w:r>
    </w:p>
    <w:p w14:paraId="316943A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6071</w:t>
      </w:r>
    </w:p>
    <w:p w14:paraId="2E566E7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6078</w:t>
      </w:r>
    </w:p>
    <w:p w14:paraId="44D86F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6082</w:t>
      </w:r>
    </w:p>
    <w:p w14:paraId="3E2EB2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9.3.1.2.5</w:t>
      </w:r>
      <w:r>
        <w:rPr>
          <w:noProof/>
        </w:rPr>
        <w:tab/>
        <w:t>6088</w:t>
      </w:r>
    </w:p>
    <w:p w14:paraId="20770A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6088</w:t>
      </w:r>
    </w:p>
    <w:p w14:paraId="11DF432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6088</w:t>
      </w:r>
    </w:p>
    <w:p w14:paraId="3D206E1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6088</w:t>
      </w:r>
    </w:p>
    <w:p w14:paraId="202C14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6088</w:t>
      </w:r>
    </w:p>
    <w:p w14:paraId="562C17F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6090</w:t>
      </w:r>
    </w:p>
    <w:p w14:paraId="749F9A2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6093</w:t>
      </w:r>
    </w:p>
    <w:p w14:paraId="29EA5C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6095</w:t>
      </w:r>
    </w:p>
    <w:p w14:paraId="1EDC54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</w:t>
      </w:r>
      <w:r>
        <w:rPr>
          <w:noProof/>
        </w:rPr>
        <w:tab/>
        <w:t>6095</w:t>
      </w:r>
    </w:p>
    <w:p w14:paraId="05A819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6095</w:t>
      </w:r>
    </w:p>
    <w:p w14:paraId="1CF2C1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6095</w:t>
      </w:r>
    </w:p>
    <w:p w14:paraId="28030B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</w:t>
      </w:r>
      <w:r>
        <w:rPr>
          <w:noProof/>
        </w:rPr>
        <w:tab/>
        <w:t>6100</w:t>
      </w:r>
    </w:p>
    <w:p w14:paraId="17EE67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6100</w:t>
      </w:r>
    </w:p>
    <w:p w14:paraId="3017E7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6100</w:t>
      </w:r>
    </w:p>
    <w:p w14:paraId="2029E7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6107</w:t>
      </w:r>
    </w:p>
    <w:p w14:paraId="02A81EF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6107</w:t>
      </w:r>
    </w:p>
    <w:p w14:paraId="06B815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6107</w:t>
      </w:r>
    </w:p>
    <w:p w14:paraId="5F26B5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6112</w:t>
      </w:r>
    </w:p>
    <w:p w14:paraId="6B17592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6113</w:t>
      </w:r>
    </w:p>
    <w:p w14:paraId="79C463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6118</w:t>
      </w:r>
    </w:p>
    <w:p w14:paraId="7E230A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6118</w:t>
      </w:r>
    </w:p>
    <w:p w14:paraId="214900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6118</w:t>
      </w:r>
    </w:p>
    <w:p w14:paraId="08AC324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6118</w:t>
      </w:r>
    </w:p>
    <w:p w14:paraId="5111E5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6118</w:t>
      </w:r>
    </w:p>
    <w:p w14:paraId="36AD78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6119</w:t>
      </w:r>
    </w:p>
    <w:p w14:paraId="37E380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6120</w:t>
      </w:r>
    </w:p>
    <w:p w14:paraId="2DBA6A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6121</w:t>
      </w:r>
    </w:p>
    <w:p w14:paraId="638B739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6123</w:t>
      </w:r>
    </w:p>
    <w:p w14:paraId="77DE4D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6124</w:t>
      </w:r>
    </w:p>
    <w:p w14:paraId="2645C7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6130</w:t>
      </w:r>
    </w:p>
    <w:p w14:paraId="5E003EC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6138</w:t>
      </w:r>
    </w:p>
    <w:p w14:paraId="4A75D34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6138</w:t>
      </w:r>
    </w:p>
    <w:p w14:paraId="25381D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6138</w:t>
      </w:r>
    </w:p>
    <w:p w14:paraId="74DDBE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6138</w:t>
      </w:r>
    </w:p>
    <w:p w14:paraId="79DDAA6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6140</w:t>
      </w:r>
    </w:p>
    <w:p w14:paraId="47DF853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6140</w:t>
      </w:r>
    </w:p>
    <w:p w14:paraId="6507622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6141</w:t>
      </w:r>
    </w:p>
    <w:p w14:paraId="674E639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6145</w:t>
      </w:r>
    </w:p>
    <w:p w14:paraId="454E77E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6145</w:t>
      </w:r>
    </w:p>
    <w:p w14:paraId="6E59FA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6145</w:t>
      </w:r>
    </w:p>
    <w:p w14:paraId="0CEC2C2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6148</w:t>
      </w:r>
    </w:p>
    <w:p w14:paraId="5B67002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UE-selected subband CQI</w:t>
      </w:r>
      <w:r>
        <w:rPr>
          <w:noProof/>
        </w:rPr>
        <w:tab/>
        <w:t>6151</w:t>
      </w:r>
    </w:p>
    <w:p w14:paraId="197CC6A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6152</w:t>
      </w:r>
    </w:p>
    <w:p w14:paraId="62DDFE9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6152</w:t>
      </w:r>
    </w:p>
    <w:p w14:paraId="797D8FD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6156</w:t>
      </w:r>
    </w:p>
    <w:p w14:paraId="610538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6160</w:t>
      </w:r>
    </w:p>
    <w:p w14:paraId="205EF6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6160</w:t>
      </w:r>
    </w:p>
    <w:p w14:paraId="761F2F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6165</w:t>
      </w:r>
    </w:p>
    <w:p w14:paraId="2571CF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6171</w:t>
      </w:r>
    </w:p>
    <w:p w14:paraId="1A2606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6171</w:t>
      </w:r>
    </w:p>
    <w:p w14:paraId="3FCF9B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6171</w:t>
      </w:r>
    </w:p>
    <w:p w14:paraId="1A9E4B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6176</w:t>
      </w:r>
    </w:p>
    <w:p w14:paraId="45B733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6181</w:t>
      </w:r>
    </w:p>
    <w:p w14:paraId="20481E6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6181</w:t>
      </w:r>
    </w:p>
    <w:p w14:paraId="09C2C8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>
        <w:rPr>
          <w:noProof/>
        </w:rPr>
        <w:tab/>
        <w:t>6187</w:t>
      </w:r>
    </w:p>
    <w:p w14:paraId="1093D9F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6194</w:t>
      </w:r>
    </w:p>
    <w:p w14:paraId="131D499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6194</w:t>
      </w:r>
    </w:p>
    <w:p w14:paraId="659D31E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6194</w:t>
      </w:r>
    </w:p>
    <w:p w14:paraId="5A900AB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6194</w:t>
      </w:r>
    </w:p>
    <w:p w14:paraId="62F6DC6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6194</w:t>
      </w:r>
    </w:p>
    <w:p w14:paraId="337131E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6194</w:t>
      </w:r>
    </w:p>
    <w:p w14:paraId="1895563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6198</w:t>
      </w:r>
    </w:p>
    <w:p w14:paraId="341A801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6198</w:t>
      </w:r>
    </w:p>
    <w:p w14:paraId="77B1881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6198</w:t>
      </w:r>
    </w:p>
    <w:p w14:paraId="70BFA77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6199</w:t>
      </w:r>
    </w:p>
    <w:p w14:paraId="0389301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6201</w:t>
      </w:r>
    </w:p>
    <w:p w14:paraId="4105C4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6204</w:t>
      </w:r>
    </w:p>
    <w:p w14:paraId="1560C6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6204</w:t>
      </w:r>
    </w:p>
    <w:p w14:paraId="3CB03A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6204</w:t>
      </w:r>
    </w:p>
    <w:p w14:paraId="4FD21B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6204</w:t>
      </w:r>
    </w:p>
    <w:p w14:paraId="4A73D3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6204</w:t>
      </w:r>
    </w:p>
    <w:p w14:paraId="5892700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6204</w:t>
      </w:r>
    </w:p>
    <w:p w14:paraId="04E10B6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6204</w:t>
      </w:r>
    </w:p>
    <w:p w14:paraId="487FF5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6205</w:t>
      </w:r>
    </w:p>
    <w:p w14:paraId="6FF1130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6208</w:t>
      </w:r>
    </w:p>
    <w:p w14:paraId="0E7418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6209</w:t>
      </w:r>
    </w:p>
    <w:p w14:paraId="16D2993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6209</w:t>
      </w:r>
    </w:p>
    <w:p w14:paraId="284D21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6209</w:t>
      </w:r>
    </w:p>
    <w:p w14:paraId="32049CD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6209</w:t>
      </w:r>
    </w:p>
    <w:p w14:paraId="76027BB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6209</w:t>
      </w:r>
    </w:p>
    <w:p w14:paraId="5851D7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6209</w:t>
      </w:r>
    </w:p>
    <w:p w14:paraId="56B2170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6209</w:t>
      </w:r>
    </w:p>
    <w:p w14:paraId="092972C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6210</w:t>
      </w:r>
    </w:p>
    <w:p w14:paraId="162622D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6213</w:t>
      </w:r>
    </w:p>
    <w:p w14:paraId="5012D84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6214</w:t>
      </w:r>
    </w:p>
    <w:p w14:paraId="7DFF537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6214</w:t>
      </w:r>
    </w:p>
    <w:p w14:paraId="4732B1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6214</w:t>
      </w:r>
    </w:p>
    <w:p w14:paraId="7ECBE7D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6214</w:t>
      </w:r>
    </w:p>
    <w:p w14:paraId="6F8960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6214</w:t>
      </w:r>
    </w:p>
    <w:p w14:paraId="04504F6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6217</w:t>
      </w:r>
    </w:p>
    <w:p w14:paraId="180222A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6217</w:t>
      </w:r>
    </w:p>
    <w:p w14:paraId="24F8B9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6217</w:t>
      </w:r>
    </w:p>
    <w:p w14:paraId="74E6243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6218</w:t>
      </w:r>
    </w:p>
    <w:p w14:paraId="3C07EC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6220</w:t>
      </w:r>
    </w:p>
    <w:p w14:paraId="16F7B7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6223</w:t>
      </w:r>
    </w:p>
    <w:p w14:paraId="3834FD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6223</w:t>
      </w:r>
    </w:p>
    <w:p w14:paraId="63F98A2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6223</w:t>
      </w:r>
    </w:p>
    <w:p w14:paraId="7735A42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6223</w:t>
      </w:r>
    </w:p>
    <w:p w14:paraId="5FE655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6223</w:t>
      </w:r>
    </w:p>
    <w:p w14:paraId="22592C6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6223</w:t>
      </w:r>
    </w:p>
    <w:p w14:paraId="52089DF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6223</w:t>
      </w:r>
    </w:p>
    <w:p w14:paraId="2FA0076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6224</w:t>
      </w:r>
    </w:p>
    <w:p w14:paraId="294A01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6227</w:t>
      </w:r>
    </w:p>
    <w:p w14:paraId="173591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6228</w:t>
      </w:r>
    </w:p>
    <w:p w14:paraId="7D0CD09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6228</w:t>
      </w:r>
    </w:p>
    <w:p w14:paraId="6FABF10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6228</w:t>
      </w:r>
    </w:p>
    <w:p w14:paraId="324A52D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6228</w:t>
      </w:r>
    </w:p>
    <w:p w14:paraId="6859C07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6228</w:t>
      </w:r>
    </w:p>
    <w:p w14:paraId="5639DA2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6228</w:t>
      </w:r>
    </w:p>
    <w:p w14:paraId="04727E6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6228</w:t>
      </w:r>
    </w:p>
    <w:p w14:paraId="376821C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6229</w:t>
      </w:r>
    </w:p>
    <w:p w14:paraId="30E428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6232</w:t>
      </w:r>
    </w:p>
    <w:p w14:paraId="3BFA6CB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6233</w:t>
      </w:r>
    </w:p>
    <w:p w14:paraId="112879F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6233</w:t>
      </w:r>
    </w:p>
    <w:p w14:paraId="58DC1D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6233</w:t>
      </w:r>
    </w:p>
    <w:p w14:paraId="0F6D1B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6233</w:t>
      </w:r>
    </w:p>
    <w:p w14:paraId="67B18BD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6233</w:t>
      </w:r>
    </w:p>
    <w:p w14:paraId="214EA3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6234</w:t>
      </w:r>
    </w:p>
    <w:p w14:paraId="60EFC4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6238</w:t>
      </w:r>
    </w:p>
    <w:p w14:paraId="6965415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6239</w:t>
      </w:r>
    </w:p>
    <w:p w14:paraId="6C8813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6239</w:t>
      </w:r>
    </w:p>
    <w:p w14:paraId="3B5E034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6240</w:t>
      </w:r>
    </w:p>
    <w:p w14:paraId="20AFB98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6240</w:t>
      </w:r>
    </w:p>
    <w:p w14:paraId="106DD6A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6241</w:t>
      </w:r>
    </w:p>
    <w:p w14:paraId="60D161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6246</w:t>
      </w:r>
    </w:p>
    <w:p w14:paraId="5BA0A1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6247</w:t>
      </w:r>
    </w:p>
    <w:p w14:paraId="3C6EEA0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6247</w:t>
      </w:r>
    </w:p>
    <w:p w14:paraId="061454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CC25D0">
        <w:rPr>
          <w:rFonts w:cs="Arial"/>
          <w:noProof/>
        </w:rPr>
        <w:t>Enhanced Receiver Type B</w:t>
      </w:r>
      <w:r>
        <w:rPr>
          <w:noProof/>
        </w:rPr>
        <w:tab/>
        <w:t>6247</w:t>
      </w:r>
    </w:p>
    <w:p w14:paraId="54FC68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CC25D0">
        <w:rPr>
          <w:rFonts w:cs="Arial"/>
          <w:noProof/>
        </w:rPr>
        <w:t>Enhanced Receiver Type B</w:t>
      </w:r>
      <w:r>
        <w:rPr>
          <w:noProof/>
        </w:rPr>
        <w:tab/>
        <w:t>6251</w:t>
      </w:r>
    </w:p>
    <w:p w14:paraId="723F41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PUCCH 1-1 (CSI Reference Symbols)</w:t>
      </w:r>
      <w:r>
        <w:rPr>
          <w:noProof/>
        </w:rPr>
        <w:tab/>
        <w:t>6257</w:t>
      </w:r>
    </w:p>
    <w:p w14:paraId="7FC2357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6257</w:t>
      </w:r>
    </w:p>
    <w:p w14:paraId="588999C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6263</w:t>
      </w:r>
    </w:p>
    <w:p w14:paraId="31DC494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</w:t>
      </w:r>
      <w:r w:rsidRPr="00CC25D0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process</w:t>
      </w:r>
      <w:r>
        <w:rPr>
          <w:noProof/>
        </w:rPr>
        <w:tab/>
        <w:t>6269</w:t>
      </w:r>
    </w:p>
    <w:p w14:paraId="6AF3B2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6269</w:t>
      </w:r>
    </w:p>
    <w:p w14:paraId="22207C4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CC25D0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6276</w:t>
      </w:r>
    </w:p>
    <w:p w14:paraId="534BB29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6283</w:t>
      </w:r>
    </w:p>
    <w:p w14:paraId="1A0F10B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PMI</w:t>
      </w:r>
      <w:r>
        <w:rPr>
          <w:noProof/>
        </w:rPr>
        <w:tab/>
        <w:t>6284</w:t>
      </w:r>
    </w:p>
    <w:p w14:paraId="4F0014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6284</w:t>
      </w:r>
    </w:p>
    <w:p w14:paraId="512D55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6284</w:t>
      </w:r>
    </w:p>
    <w:p w14:paraId="53425C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6287</w:t>
      </w:r>
    </w:p>
    <w:p w14:paraId="33F442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6290</w:t>
      </w:r>
    </w:p>
    <w:p w14:paraId="3CA7DD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6290</w:t>
      </w:r>
    </w:p>
    <w:p w14:paraId="0EF3D4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6294</w:t>
      </w:r>
    </w:p>
    <w:p w14:paraId="3B27C3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6298</w:t>
      </w:r>
    </w:p>
    <w:p w14:paraId="7F855C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</w:t>
      </w:r>
      <w:r>
        <w:rPr>
          <w:noProof/>
        </w:rPr>
        <w:tab/>
        <w:t>6298</w:t>
      </w:r>
    </w:p>
    <w:p w14:paraId="3A34ACA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6298</w:t>
      </w:r>
    </w:p>
    <w:p w14:paraId="11D079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6302</w:t>
      </w:r>
    </w:p>
    <w:p w14:paraId="05C98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6307</w:t>
      </w:r>
    </w:p>
    <w:p w14:paraId="1F55FEF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6312</w:t>
      </w:r>
    </w:p>
    <w:p w14:paraId="4122E8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6314</w:t>
      </w:r>
    </w:p>
    <w:p w14:paraId="732B308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6314</w:t>
      </w:r>
    </w:p>
    <w:p w14:paraId="5AF16D6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6320</w:t>
      </w:r>
    </w:p>
    <w:p w14:paraId="7AFFEC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6325</w:t>
      </w:r>
    </w:p>
    <w:p w14:paraId="471D04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6330</w:t>
      </w:r>
    </w:p>
    <w:p w14:paraId="3F3A287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PMI</w:t>
      </w:r>
      <w:r>
        <w:rPr>
          <w:noProof/>
        </w:rPr>
        <w:tab/>
        <w:t>6335</w:t>
      </w:r>
    </w:p>
    <w:p w14:paraId="352FC6D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6335</w:t>
      </w:r>
    </w:p>
    <w:p w14:paraId="04ECA7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6335</w:t>
      </w:r>
    </w:p>
    <w:p w14:paraId="05D0D8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6338</w:t>
      </w:r>
    </w:p>
    <w:p w14:paraId="380294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6341</w:t>
      </w:r>
    </w:p>
    <w:p w14:paraId="55F6EF7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6344</w:t>
      </w:r>
    </w:p>
    <w:p w14:paraId="7D4EB2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6347</w:t>
      </w:r>
    </w:p>
    <w:p w14:paraId="4F1471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6347</w:t>
      </w:r>
    </w:p>
    <w:p w14:paraId="5E4F7F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6350</w:t>
      </w:r>
    </w:p>
    <w:p w14:paraId="2AD42CC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6353</w:t>
      </w:r>
    </w:p>
    <w:p w14:paraId="28C6AC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6353</w:t>
      </w:r>
    </w:p>
    <w:p w14:paraId="68DF2A0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6353</w:t>
      </w:r>
    </w:p>
    <w:p w14:paraId="545B4EC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6357</w:t>
      </w:r>
    </w:p>
    <w:p w14:paraId="4DEA80D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6363</w:t>
      </w:r>
    </w:p>
    <w:p w14:paraId="385D69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6367</w:t>
      </w:r>
    </w:p>
    <w:p w14:paraId="729EC8A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6367</w:t>
      </w:r>
    </w:p>
    <w:p w14:paraId="50859D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6367</w:t>
      </w:r>
    </w:p>
    <w:p w14:paraId="30EA578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6368</w:t>
      </w:r>
    </w:p>
    <w:p w14:paraId="292BB9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6370</w:t>
      </w:r>
    </w:p>
    <w:p w14:paraId="0D6A8C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6373</w:t>
      </w:r>
    </w:p>
    <w:p w14:paraId="4BA265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6378</w:t>
      </w:r>
    </w:p>
    <w:p w14:paraId="30178F4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6381</w:t>
      </w:r>
    </w:p>
    <w:p w14:paraId="12E17A1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6382</w:t>
      </w:r>
    </w:p>
    <w:p w14:paraId="6F161E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6382</w:t>
      </w:r>
    </w:p>
    <w:p w14:paraId="3E9618B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6382</w:t>
      </w:r>
    </w:p>
    <w:p w14:paraId="1F3DFD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6382</w:t>
      </w:r>
    </w:p>
    <w:p w14:paraId="28261D4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6382</w:t>
      </w:r>
    </w:p>
    <w:p w14:paraId="593F2C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6384</w:t>
      </w:r>
    </w:p>
    <w:p w14:paraId="679B0B4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6386</w:t>
      </w:r>
    </w:p>
    <w:p w14:paraId="420DA3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6386</w:t>
      </w:r>
    </w:p>
    <w:p w14:paraId="203CA8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6386</w:t>
      </w:r>
    </w:p>
    <w:p w14:paraId="52066C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6386</w:t>
      </w:r>
    </w:p>
    <w:p w14:paraId="5B7018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6386</w:t>
      </w:r>
    </w:p>
    <w:p w14:paraId="76572B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6387</w:t>
      </w:r>
    </w:p>
    <w:p w14:paraId="0939F31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6388</w:t>
      </w:r>
    </w:p>
    <w:p w14:paraId="0F3033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6389</w:t>
      </w:r>
    </w:p>
    <w:p w14:paraId="4736221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6389</w:t>
      </w:r>
    </w:p>
    <w:p w14:paraId="02C637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6389</w:t>
      </w:r>
    </w:p>
    <w:p w14:paraId="093E9D8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6389</w:t>
      </w:r>
    </w:p>
    <w:p w14:paraId="422CF2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6390</w:t>
      </w:r>
    </w:p>
    <w:p w14:paraId="515355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6391</w:t>
      </w:r>
    </w:p>
    <w:p w14:paraId="04F36EF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6391</w:t>
      </w:r>
    </w:p>
    <w:p w14:paraId="09F4513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6391</w:t>
      </w:r>
    </w:p>
    <w:p w14:paraId="7CDBB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6391</w:t>
      </w:r>
    </w:p>
    <w:p w14:paraId="1497BAC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6391</w:t>
      </w:r>
    </w:p>
    <w:p w14:paraId="1BE44C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6392</w:t>
      </w:r>
    </w:p>
    <w:p w14:paraId="205FD0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6395</w:t>
      </w:r>
    </w:p>
    <w:p w14:paraId="16D6B3D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6395</w:t>
      </w:r>
    </w:p>
    <w:p w14:paraId="45BE94F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6395</w:t>
      </w:r>
    </w:p>
    <w:p w14:paraId="3B65178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6395</w:t>
      </w:r>
    </w:p>
    <w:p w14:paraId="30455D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6395</w:t>
      </w:r>
    </w:p>
    <w:p w14:paraId="703147E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9.5.1.2_1.4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6396</w:t>
      </w:r>
    </w:p>
    <w:p w14:paraId="2DA05D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6397</w:t>
      </w:r>
    </w:p>
    <w:p w14:paraId="7C414F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6397</w:t>
      </w:r>
    </w:p>
    <w:p w14:paraId="708E1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6397</w:t>
      </w:r>
    </w:p>
    <w:p w14:paraId="161EA6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6398</w:t>
      </w:r>
    </w:p>
    <w:p w14:paraId="30F6A04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6398</w:t>
      </w:r>
    </w:p>
    <w:p w14:paraId="006E7C0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6398</w:t>
      </w:r>
    </w:p>
    <w:p w14:paraId="2999355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6399</w:t>
      </w:r>
    </w:p>
    <w:p w14:paraId="75A137A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6399</w:t>
      </w:r>
    </w:p>
    <w:p w14:paraId="44E10B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6399</w:t>
      </w:r>
    </w:p>
    <w:p w14:paraId="0885D9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6399</w:t>
      </w:r>
    </w:p>
    <w:p w14:paraId="11E488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6399</w:t>
      </w:r>
    </w:p>
    <w:p w14:paraId="0759AE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6399</w:t>
      </w:r>
    </w:p>
    <w:p w14:paraId="1676F9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6399</w:t>
      </w:r>
    </w:p>
    <w:p w14:paraId="6D488FE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6401</w:t>
      </w:r>
    </w:p>
    <w:p w14:paraId="13C4FF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6404</w:t>
      </w:r>
    </w:p>
    <w:p w14:paraId="07863FA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6404</w:t>
      </w:r>
    </w:p>
    <w:p w14:paraId="44439B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6404</w:t>
      </w:r>
    </w:p>
    <w:p w14:paraId="70B5C29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6404</w:t>
      </w:r>
    </w:p>
    <w:p w14:paraId="07F795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6404</w:t>
      </w:r>
    </w:p>
    <w:p w14:paraId="40376C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6406</w:t>
      </w:r>
    </w:p>
    <w:p w14:paraId="2946FDA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6409</w:t>
      </w:r>
    </w:p>
    <w:p w14:paraId="237E56D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6409</w:t>
      </w:r>
    </w:p>
    <w:p w14:paraId="40D59DF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6409</w:t>
      </w:r>
    </w:p>
    <w:p w14:paraId="5E1ADB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6409</w:t>
      </w:r>
    </w:p>
    <w:p w14:paraId="476C998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6409</w:t>
      </w:r>
    </w:p>
    <w:p w14:paraId="2C4BC9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6409</w:t>
      </w:r>
    </w:p>
    <w:p w14:paraId="7287E3E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6410</w:t>
      </w:r>
    </w:p>
    <w:p w14:paraId="623EF93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6412</w:t>
      </w:r>
    </w:p>
    <w:p w14:paraId="24ECC81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6412</w:t>
      </w:r>
    </w:p>
    <w:p w14:paraId="2AC605C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6413</w:t>
      </w:r>
    </w:p>
    <w:p w14:paraId="09D7BBAC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6413</w:t>
      </w:r>
    </w:p>
    <w:p w14:paraId="344760F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6415</w:t>
      </w:r>
    </w:p>
    <w:p w14:paraId="315EE4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6415</w:t>
      </w:r>
    </w:p>
    <w:p w14:paraId="207F51B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6415</w:t>
      </w:r>
    </w:p>
    <w:p w14:paraId="4F6EF2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6415</w:t>
      </w:r>
    </w:p>
    <w:p w14:paraId="6E61F50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6416</w:t>
      </w:r>
    </w:p>
    <w:p w14:paraId="3F02D1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6416</w:t>
      </w:r>
    </w:p>
    <w:p w14:paraId="6A35D7D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6418</w:t>
      </w:r>
    </w:p>
    <w:p w14:paraId="2EA54CA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6418</w:t>
      </w:r>
    </w:p>
    <w:p w14:paraId="167BB4A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6419</w:t>
      </w:r>
    </w:p>
    <w:p w14:paraId="22CE7E2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6419</w:t>
      </w:r>
    </w:p>
    <w:p w14:paraId="66C97D7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6421</w:t>
      </w:r>
    </w:p>
    <w:p w14:paraId="5ADE66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6422</w:t>
      </w:r>
    </w:p>
    <w:p w14:paraId="211D0E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6422</w:t>
      </w:r>
    </w:p>
    <w:p w14:paraId="72B17D9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6422</w:t>
      </w:r>
    </w:p>
    <w:p w14:paraId="1E2BD46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6422</w:t>
      </w:r>
    </w:p>
    <w:p w14:paraId="12808FC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6422</w:t>
      </w:r>
    </w:p>
    <w:p w14:paraId="69193BC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6422</w:t>
      </w:r>
    </w:p>
    <w:p w14:paraId="08183E9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6424</w:t>
      </w:r>
    </w:p>
    <w:p w14:paraId="252681F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6424</w:t>
      </w:r>
    </w:p>
    <w:p w14:paraId="5153FF4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6425</w:t>
      </w:r>
    </w:p>
    <w:p w14:paraId="1E74080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6425</w:t>
      </w:r>
    </w:p>
    <w:p w14:paraId="6464BCD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6428</w:t>
      </w:r>
    </w:p>
    <w:p w14:paraId="07ADB5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6428</w:t>
      </w:r>
    </w:p>
    <w:p w14:paraId="2E1A276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6428</w:t>
      </w:r>
    </w:p>
    <w:p w14:paraId="3C6684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6428</w:t>
      </w:r>
    </w:p>
    <w:p w14:paraId="43E55E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6428</w:t>
      </w:r>
    </w:p>
    <w:p w14:paraId="5161D5A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6428</w:t>
      </w:r>
    </w:p>
    <w:p w14:paraId="314D2BA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7891497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6431</w:t>
      </w:r>
    </w:p>
    <w:p w14:paraId="78BB335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6432</w:t>
      </w:r>
    </w:p>
    <w:p w14:paraId="40AE635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9.5.4.2_E.1.4.3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6432</w:t>
      </w:r>
    </w:p>
    <w:p w14:paraId="7D267B8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6436</w:t>
      </w:r>
    </w:p>
    <w:p w14:paraId="485E430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6436</w:t>
      </w:r>
    </w:p>
    <w:p w14:paraId="633E8B4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6436</w:t>
      </w:r>
    </w:p>
    <w:p w14:paraId="717323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6436</w:t>
      </w:r>
    </w:p>
    <w:p w14:paraId="6930471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6436</w:t>
      </w:r>
    </w:p>
    <w:p w14:paraId="7C24D1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6436</w:t>
      </w:r>
    </w:p>
    <w:p w14:paraId="2B84A9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6436</w:t>
      </w:r>
    </w:p>
    <w:p w14:paraId="1B60F9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6438</w:t>
      </w:r>
    </w:p>
    <w:p w14:paraId="724997A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6438</w:t>
      </w:r>
    </w:p>
    <w:p w14:paraId="0C4BCBD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6439</w:t>
      </w:r>
    </w:p>
    <w:p w14:paraId="52D7DFC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6439</w:t>
      </w:r>
    </w:p>
    <w:p w14:paraId="3EB0CBF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6442</w:t>
      </w:r>
    </w:p>
    <w:p w14:paraId="1F8E2B3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6444</w:t>
      </w:r>
    </w:p>
    <w:p w14:paraId="2C1D687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6444</w:t>
      </w:r>
    </w:p>
    <w:p w14:paraId="7F3DD55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6444</w:t>
      </w:r>
    </w:p>
    <w:p w14:paraId="022DDC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6445</w:t>
      </w:r>
    </w:p>
    <w:p w14:paraId="3471AE7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6445</w:t>
      </w:r>
    </w:p>
    <w:p w14:paraId="083EBE0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6445</w:t>
      </w:r>
    </w:p>
    <w:p w14:paraId="6A0D2F9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6445</w:t>
      </w:r>
    </w:p>
    <w:p w14:paraId="16E7A94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6446</w:t>
      </w:r>
    </w:p>
    <w:p w14:paraId="505587B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6448</w:t>
      </w:r>
    </w:p>
    <w:p w14:paraId="7C456F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6448</w:t>
      </w:r>
    </w:p>
    <w:p w14:paraId="0ECF5AB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6448</w:t>
      </w:r>
    </w:p>
    <w:p w14:paraId="43D732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6448</w:t>
      </w:r>
    </w:p>
    <w:p w14:paraId="31C5085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6448</w:t>
      </w:r>
    </w:p>
    <w:p w14:paraId="6EDEB77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6448</w:t>
      </w:r>
    </w:p>
    <w:p w14:paraId="71314EB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6451</w:t>
      </w:r>
    </w:p>
    <w:p w14:paraId="0BA566F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6451</w:t>
      </w:r>
    </w:p>
    <w:p w14:paraId="636C239D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6451</w:t>
      </w:r>
    </w:p>
    <w:p w14:paraId="469F30F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6452</w:t>
      </w:r>
    </w:p>
    <w:p w14:paraId="6426B2B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6454</w:t>
      </w:r>
    </w:p>
    <w:p w14:paraId="3BA33D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6456</w:t>
      </w:r>
    </w:p>
    <w:p w14:paraId="006CA6E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6456</w:t>
      </w:r>
    </w:p>
    <w:p w14:paraId="634BC12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6456</w:t>
      </w:r>
    </w:p>
    <w:p w14:paraId="6C3F1D0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6456</w:t>
      </w:r>
    </w:p>
    <w:p w14:paraId="4C49DC5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6456</w:t>
      </w:r>
    </w:p>
    <w:p w14:paraId="4896584F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6456</w:t>
      </w:r>
    </w:p>
    <w:p w14:paraId="4AC6A7B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6457</w:t>
      </w:r>
    </w:p>
    <w:p w14:paraId="421CE93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6457</w:t>
      </w:r>
    </w:p>
    <w:p w14:paraId="6A2C366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6460</w:t>
      </w:r>
    </w:p>
    <w:p w14:paraId="3D30E41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6460</w:t>
      </w:r>
    </w:p>
    <w:p w14:paraId="17AA2C4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6460</w:t>
      </w:r>
    </w:p>
    <w:p w14:paraId="767274C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6460</w:t>
      </w:r>
    </w:p>
    <w:p w14:paraId="1FF75C0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6460</w:t>
      </w:r>
    </w:p>
    <w:p w14:paraId="6F9228B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6460</w:t>
      </w:r>
    </w:p>
    <w:p w14:paraId="553113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6460</w:t>
      </w:r>
    </w:p>
    <w:p w14:paraId="56B99A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6460</w:t>
      </w:r>
    </w:p>
    <w:p w14:paraId="2972F68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6461</w:t>
      </w:r>
    </w:p>
    <w:p w14:paraId="3A68115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6461</w:t>
      </w:r>
    </w:p>
    <w:p w14:paraId="456D822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6462</w:t>
      </w:r>
    </w:p>
    <w:p w14:paraId="15270CA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6462</w:t>
      </w:r>
    </w:p>
    <w:p w14:paraId="161E220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6465</w:t>
      </w:r>
    </w:p>
    <w:p w14:paraId="1D0BACC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6465</w:t>
      </w:r>
    </w:p>
    <w:p w14:paraId="63F0000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6465</w:t>
      </w:r>
    </w:p>
    <w:p w14:paraId="093E973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6465</w:t>
      </w:r>
    </w:p>
    <w:p w14:paraId="413BDE1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6465</w:t>
      </w:r>
    </w:p>
    <w:p w14:paraId="30C2F7C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6466</w:t>
      </w:r>
    </w:p>
    <w:p w14:paraId="42A8AA0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6466</w:t>
      </w:r>
    </w:p>
    <w:p w14:paraId="5B904189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6467</w:t>
      </w:r>
    </w:p>
    <w:p w14:paraId="482F00E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6468</w:t>
      </w:r>
    </w:p>
    <w:p w14:paraId="4E43945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6470</w:t>
      </w:r>
    </w:p>
    <w:p w14:paraId="119E73F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9.6.1.1_A.3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 w:rsidRPr="00CC25D0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6470</w:t>
      </w:r>
    </w:p>
    <w:p w14:paraId="06D3CAF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6470</w:t>
      </w:r>
    </w:p>
    <w:p w14:paraId="061D048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6470</w:t>
      </w:r>
    </w:p>
    <w:p w14:paraId="2242558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6470</w:t>
      </w:r>
    </w:p>
    <w:p w14:paraId="65D7EA4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6471</w:t>
      </w:r>
    </w:p>
    <w:p w14:paraId="274324D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6471</w:t>
      </w:r>
    </w:p>
    <w:p w14:paraId="55E858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6472</w:t>
      </w:r>
    </w:p>
    <w:p w14:paraId="4D8F099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6475</w:t>
      </w:r>
    </w:p>
    <w:p w14:paraId="036F94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6475</w:t>
      </w:r>
    </w:p>
    <w:p w14:paraId="6A8E0CB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6475</w:t>
      </w:r>
    </w:p>
    <w:p w14:paraId="668B53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6475</w:t>
      </w:r>
    </w:p>
    <w:p w14:paraId="0A0A63D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6475</w:t>
      </w:r>
    </w:p>
    <w:p w14:paraId="4BA5F4E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6477</w:t>
      </w:r>
    </w:p>
    <w:p w14:paraId="38B0C6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6477</w:t>
      </w:r>
    </w:p>
    <w:p w14:paraId="70B5C69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6477</w:t>
      </w:r>
    </w:p>
    <w:p w14:paraId="089006D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6478</w:t>
      </w:r>
    </w:p>
    <w:p w14:paraId="18632F5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6480</w:t>
      </w:r>
    </w:p>
    <w:p w14:paraId="301AD54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6481</w:t>
      </w:r>
    </w:p>
    <w:p w14:paraId="107598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6486</w:t>
      </w:r>
    </w:p>
    <w:p w14:paraId="0A5AFE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6491</w:t>
      </w:r>
    </w:p>
    <w:p w14:paraId="5FDB1D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6491</w:t>
      </w:r>
    </w:p>
    <w:p w14:paraId="7401DAD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6491</w:t>
      </w:r>
    </w:p>
    <w:p w14:paraId="0634449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6491</w:t>
      </w:r>
    </w:p>
    <w:p w14:paraId="1E38256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6491</w:t>
      </w:r>
    </w:p>
    <w:p w14:paraId="6AFFC45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6492</w:t>
      </w:r>
    </w:p>
    <w:p w14:paraId="711D563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6492</w:t>
      </w:r>
    </w:p>
    <w:p w14:paraId="0D805C03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6493</w:t>
      </w:r>
    </w:p>
    <w:p w14:paraId="10569A3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6493</w:t>
      </w:r>
    </w:p>
    <w:p w14:paraId="6566C9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6496</w:t>
      </w:r>
    </w:p>
    <w:p w14:paraId="333FDE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6496</w:t>
      </w:r>
    </w:p>
    <w:p w14:paraId="344A551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6496</w:t>
      </w:r>
    </w:p>
    <w:p w14:paraId="22B01DB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6496</w:t>
      </w:r>
    </w:p>
    <w:p w14:paraId="5970C9B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6496</w:t>
      </w:r>
    </w:p>
    <w:p w14:paraId="56F6B82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6497</w:t>
      </w:r>
    </w:p>
    <w:p w14:paraId="5203D875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6497</w:t>
      </w:r>
    </w:p>
    <w:p w14:paraId="7893D8F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6498</w:t>
      </w:r>
    </w:p>
    <w:p w14:paraId="5AF875F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6501</w:t>
      </w:r>
    </w:p>
    <w:p w14:paraId="08D281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6501</w:t>
      </w:r>
    </w:p>
    <w:p w14:paraId="0ECF9BA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6501</w:t>
      </w:r>
    </w:p>
    <w:p w14:paraId="4D93D3E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6501</w:t>
      </w:r>
    </w:p>
    <w:p w14:paraId="3B35042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6501</w:t>
      </w:r>
    </w:p>
    <w:p w14:paraId="7BED580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6502</w:t>
      </w:r>
    </w:p>
    <w:p w14:paraId="5B58160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6502</w:t>
      </w:r>
    </w:p>
    <w:p w14:paraId="5D512D8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6503</w:t>
      </w:r>
    </w:p>
    <w:p w14:paraId="0E4D90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6506</w:t>
      </w:r>
    </w:p>
    <w:p w14:paraId="50B9F29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6506</w:t>
      </w:r>
    </w:p>
    <w:p w14:paraId="089CD2C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6506</w:t>
      </w:r>
    </w:p>
    <w:p w14:paraId="034E745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6506</w:t>
      </w:r>
    </w:p>
    <w:p w14:paraId="73D2A803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6507</w:t>
      </w:r>
    </w:p>
    <w:p w14:paraId="73847C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6508</w:t>
      </w:r>
    </w:p>
    <w:p w14:paraId="3CBA121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6508</w:t>
      </w:r>
    </w:p>
    <w:p w14:paraId="49544BB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6508</w:t>
      </w:r>
    </w:p>
    <w:p w14:paraId="41E9FCD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6511</w:t>
      </w:r>
    </w:p>
    <w:p w14:paraId="48953E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6514</w:t>
      </w:r>
    </w:p>
    <w:p w14:paraId="207F83D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FDD PCell</w:t>
      </w:r>
      <w:r>
        <w:rPr>
          <w:noProof/>
        </w:rPr>
        <w:tab/>
        <w:t>6519</w:t>
      </w:r>
    </w:p>
    <w:p w14:paraId="56F299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6519</w:t>
      </w:r>
    </w:p>
    <w:p w14:paraId="33FBFE3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6519</w:t>
      </w:r>
    </w:p>
    <w:p w14:paraId="655375B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6520</w:t>
      </w:r>
    </w:p>
    <w:p w14:paraId="4DD6E39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6520</w:t>
      </w:r>
    </w:p>
    <w:p w14:paraId="47E6CF7B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6520</w:t>
      </w:r>
    </w:p>
    <w:p w14:paraId="7CB28C8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6521</w:t>
      </w:r>
    </w:p>
    <w:p w14:paraId="68C617F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9.6.1.3.1.4.3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6521</w:t>
      </w:r>
    </w:p>
    <w:p w14:paraId="12935C5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6524</w:t>
      </w:r>
    </w:p>
    <w:p w14:paraId="3A4A531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6524</w:t>
      </w:r>
    </w:p>
    <w:p w14:paraId="506373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6524</w:t>
      </w:r>
    </w:p>
    <w:p w14:paraId="125C5C0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6524</w:t>
      </w:r>
    </w:p>
    <w:p w14:paraId="7C4332C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6525</w:t>
      </w:r>
    </w:p>
    <w:p w14:paraId="38FF41D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6526</w:t>
      </w:r>
    </w:p>
    <w:p w14:paraId="338E07F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6526</w:t>
      </w:r>
    </w:p>
    <w:p w14:paraId="6AD431F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6526</w:t>
      </w:r>
    </w:p>
    <w:p w14:paraId="698CF8F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6530</w:t>
      </w:r>
    </w:p>
    <w:p w14:paraId="6038E7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6530</w:t>
      </w:r>
    </w:p>
    <w:p w14:paraId="020DD282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6530</w:t>
      </w:r>
    </w:p>
    <w:p w14:paraId="675189C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6530</w:t>
      </w:r>
    </w:p>
    <w:p w14:paraId="3E1FC59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6531</w:t>
      </w:r>
    </w:p>
    <w:p w14:paraId="63EB9C4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6532</w:t>
      </w:r>
    </w:p>
    <w:p w14:paraId="60D71DA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6532</w:t>
      </w:r>
    </w:p>
    <w:p w14:paraId="3799123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6533</w:t>
      </w:r>
    </w:p>
    <w:p w14:paraId="065CA89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6536</w:t>
      </w:r>
    </w:p>
    <w:p w14:paraId="2BBB7B5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6536</w:t>
      </w:r>
    </w:p>
    <w:p w14:paraId="5276DEE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6536</w:t>
      </w:r>
    </w:p>
    <w:p w14:paraId="3552A6F4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6536</w:t>
      </w:r>
    </w:p>
    <w:p w14:paraId="3EDBA05A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6537</w:t>
      </w:r>
    </w:p>
    <w:p w14:paraId="0AA3820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6538</w:t>
      </w:r>
    </w:p>
    <w:p w14:paraId="3DBF03A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6538</w:t>
      </w:r>
    </w:p>
    <w:p w14:paraId="63FC0CB6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6539</w:t>
      </w:r>
    </w:p>
    <w:p w14:paraId="5780834C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6541</w:t>
      </w:r>
    </w:p>
    <w:p w14:paraId="7839EB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TDD-FDD CA for TDD PCell</w:t>
      </w:r>
      <w:r>
        <w:rPr>
          <w:noProof/>
        </w:rPr>
        <w:tab/>
        <w:t>6542</w:t>
      </w:r>
    </w:p>
    <w:p w14:paraId="60F94A8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6542</w:t>
      </w:r>
    </w:p>
    <w:p w14:paraId="56ACC35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6542</w:t>
      </w:r>
    </w:p>
    <w:p w14:paraId="3CCE66C0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6542</w:t>
      </w:r>
    </w:p>
    <w:p w14:paraId="5548A98B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6543</w:t>
      </w:r>
    </w:p>
    <w:p w14:paraId="5F9D1282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6543</w:t>
      </w:r>
    </w:p>
    <w:p w14:paraId="27DBFD57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6543</w:t>
      </w:r>
    </w:p>
    <w:p w14:paraId="3D92AC9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6544</w:t>
      </w:r>
    </w:p>
    <w:p w14:paraId="3EF45A0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6547</w:t>
      </w:r>
    </w:p>
    <w:p w14:paraId="3F2F70D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6547</w:t>
      </w:r>
    </w:p>
    <w:p w14:paraId="1A0923A7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6547</w:t>
      </w:r>
    </w:p>
    <w:p w14:paraId="6BA989F1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6547</w:t>
      </w:r>
    </w:p>
    <w:p w14:paraId="621DDF4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6548</w:t>
      </w:r>
    </w:p>
    <w:p w14:paraId="2F0C9DCF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6549</w:t>
      </w:r>
    </w:p>
    <w:p w14:paraId="120EEC50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6549</w:t>
      </w:r>
    </w:p>
    <w:p w14:paraId="618C71EE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6549</w:t>
      </w:r>
    </w:p>
    <w:p w14:paraId="63FBB27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6552</w:t>
      </w:r>
    </w:p>
    <w:p w14:paraId="49FB6F5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6553</w:t>
      </w:r>
    </w:p>
    <w:p w14:paraId="4DEBB8E5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6553</w:t>
      </w:r>
    </w:p>
    <w:p w14:paraId="672103E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6553</w:t>
      </w:r>
    </w:p>
    <w:p w14:paraId="78A09A0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6553</w:t>
      </w:r>
    </w:p>
    <w:p w14:paraId="4441CCD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6554</w:t>
      </w:r>
    </w:p>
    <w:p w14:paraId="2B5C4D44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6554</w:t>
      </w:r>
    </w:p>
    <w:p w14:paraId="0F0CF888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6555</w:t>
      </w:r>
    </w:p>
    <w:p w14:paraId="7FA7302D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6558</w:t>
      </w:r>
    </w:p>
    <w:p w14:paraId="4BF026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6559</w:t>
      </w:r>
    </w:p>
    <w:p w14:paraId="56F1D7A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6559</w:t>
      </w:r>
    </w:p>
    <w:p w14:paraId="16EB34AE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6559</w:t>
      </w:r>
    </w:p>
    <w:p w14:paraId="5850B939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6559</w:t>
      </w:r>
    </w:p>
    <w:p w14:paraId="2BDE9A86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6560</w:t>
      </w:r>
    </w:p>
    <w:p w14:paraId="15DABFDA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6560</w:t>
      </w:r>
    </w:p>
    <w:p w14:paraId="03FED861" w14:textId="77777777" w:rsidR="00542535" w:rsidRDefault="00542535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6561</w:t>
      </w:r>
    </w:p>
    <w:p w14:paraId="62BFADF8" w14:textId="77777777" w:rsidR="00542535" w:rsidRDefault="00542535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6564</w:t>
      </w:r>
    </w:p>
    <w:p w14:paraId="6E81EDC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6564</w:t>
      </w:r>
    </w:p>
    <w:p w14:paraId="098C516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6564</w:t>
      </w:r>
    </w:p>
    <w:p w14:paraId="671B890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6564</w:t>
      </w:r>
    </w:p>
    <w:p w14:paraId="2663A1C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6564</w:t>
      </w:r>
    </w:p>
    <w:p w14:paraId="57418A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6564</w:t>
      </w:r>
    </w:p>
    <w:p w14:paraId="087420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6564</w:t>
      </w:r>
    </w:p>
    <w:p w14:paraId="6A0C85B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6565</w:t>
      </w:r>
    </w:p>
    <w:p w14:paraId="7D724C9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6566</w:t>
      </w:r>
    </w:p>
    <w:p w14:paraId="24F217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CQI </w:t>
      </w:r>
      <w:r w:rsidRPr="00CC25D0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6566</w:t>
      </w:r>
    </w:p>
    <w:p w14:paraId="7678815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6566</w:t>
      </w:r>
    </w:p>
    <w:p w14:paraId="0806C5E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6566</w:t>
      </w:r>
    </w:p>
    <w:p w14:paraId="06E37DA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6566</w:t>
      </w:r>
    </w:p>
    <w:p w14:paraId="6058026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B60EC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6568</w:t>
      </w:r>
    </w:p>
    <w:p w14:paraId="4062B3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6568</w:t>
      </w:r>
    </w:p>
    <w:p w14:paraId="2594EAB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6568</w:t>
      </w:r>
    </w:p>
    <w:p w14:paraId="5CFD3EA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6568</w:t>
      </w:r>
    </w:p>
    <w:p w14:paraId="7A59742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6569</w:t>
      </w:r>
    </w:p>
    <w:p w14:paraId="54C9835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6569</w:t>
      </w:r>
    </w:p>
    <w:p w14:paraId="51C14B0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6571</w:t>
      </w:r>
    </w:p>
    <w:p w14:paraId="7F68D10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6571</w:t>
      </w:r>
    </w:p>
    <w:p w14:paraId="732869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6571</w:t>
      </w:r>
    </w:p>
    <w:p w14:paraId="7076E46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6571</w:t>
      </w:r>
    </w:p>
    <w:p w14:paraId="1C2527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6571</w:t>
      </w:r>
    </w:p>
    <w:p w14:paraId="5855EDE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6572</w:t>
      </w:r>
    </w:p>
    <w:p w14:paraId="7394E5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6573</w:t>
      </w:r>
    </w:p>
    <w:p w14:paraId="322F822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6573</w:t>
      </w:r>
    </w:p>
    <w:p w14:paraId="63A06D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6573</w:t>
      </w:r>
    </w:p>
    <w:p w14:paraId="1CA2343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6573</w:t>
      </w:r>
    </w:p>
    <w:p w14:paraId="15B8C4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6574</w:t>
      </w:r>
    </w:p>
    <w:p w14:paraId="6C59D22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6575</w:t>
      </w:r>
    </w:p>
    <w:p w14:paraId="4CE110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6576</w:t>
      </w:r>
    </w:p>
    <w:p w14:paraId="7153CC7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T</w:t>
      </w:r>
      <w:r w:rsidRPr="00CC25D0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6576</w:t>
      </w:r>
    </w:p>
    <w:p w14:paraId="36D890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6576</w:t>
      </w:r>
    </w:p>
    <w:p w14:paraId="2D210F1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6576</w:t>
      </w:r>
    </w:p>
    <w:p w14:paraId="684D4E1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6576</w:t>
      </w:r>
    </w:p>
    <w:p w14:paraId="78B95C3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7A13629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6578</w:t>
      </w:r>
    </w:p>
    <w:p w14:paraId="54BB7A4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6579</w:t>
      </w:r>
    </w:p>
    <w:p w14:paraId="374DD94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6579</w:t>
      </w:r>
    </w:p>
    <w:p w14:paraId="4094F4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6579</w:t>
      </w:r>
    </w:p>
    <w:p w14:paraId="2D7E249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6579</w:t>
      </w:r>
    </w:p>
    <w:p w14:paraId="5B4DBF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6580</w:t>
      </w:r>
    </w:p>
    <w:p w14:paraId="50A7D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527DD1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6581</w:t>
      </w:r>
    </w:p>
    <w:p w14:paraId="3FDEF33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and Half duplex FDD CQI reporting definition under </w:t>
      </w:r>
      <w:r w:rsidRPr="00CC25D0">
        <w:rPr>
          <w:rFonts w:cs="Arial"/>
          <w:noProof/>
          <w:lang w:eastAsia="zh-CN"/>
        </w:rPr>
        <w:t>fading</w:t>
      </w:r>
      <w:r w:rsidRPr="00CC25D0">
        <w:rPr>
          <w:rFonts w:cs="Arial"/>
          <w:noProof/>
        </w:rPr>
        <w:t xml:space="preserve"> conditions for UE category 0</w:t>
      </w:r>
      <w:r>
        <w:rPr>
          <w:noProof/>
        </w:rPr>
        <w:tab/>
        <w:t>6581</w:t>
      </w:r>
    </w:p>
    <w:p w14:paraId="6725388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19F692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234DAB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6581</w:t>
      </w:r>
    </w:p>
    <w:p w14:paraId="75BE0E1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6582</w:t>
      </w:r>
    </w:p>
    <w:p w14:paraId="172F5097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6584</w:t>
      </w:r>
    </w:p>
    <w:p w14:paraId="0D3368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zh-CN"/>
        </w:rPr>
        <w:t>T</w:t>
      </w:r>
      <w:r w:rsidRPr="00CC25D0">
        <w:rPr>
          <w:rFonts w:cs="Arial"/>
          <w:noProof/>
        </w:rPr>
        <w:t xml:space="preserve">DD CQI reporting definition under </w:t>
      </w:r>
      <w:r w:rsidRPr="00CC25D0">
        <w:rPr>
          <w:rFonts w:cs="Arial"/>
          <w:noProof/>
          <w:lang w:eastAsia="zh-CN"/>
        </w:rPr>
        <w:t>fading</w:t>
      </w:r>
      <w:r w:rsidRPr="00CC25D0">
        <w:rPr>
          <w:rFonts w:cs="Arial"/>
          <w:noProof/>
        </w:rPr>
        <w:t xml:space="preserve"> conditions for UE category 0</w:t>
      </w:r>
      <w:r>
        <w:rPr>
          <w:noProof/>
        </w:rPr>
        <w:tab/>
        <w:t>6585</w:t>
      </w:r>
    </w:p>
    <w:p w14:paraId="08325BD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6585</w:t>
      </w:r>
    </w:p>
    <w:p w14:paraId="0EF996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6585</w:t>
      </w:r>
    </w:p>
    <w:p w14:paraId="181FE3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6585</w:t>
      </w:r>
    </w:p>
    <w:p w14:paraId="1A732A4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6586</w:t>
      </w:r>
    </w:p>
    <w:p w14:paraId="4F29DAD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6588</w:t>
      </w:r>
    </w:p>
    <w:p w14:paraId="13BCEC9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6588</w:t>
      </w:r>
    </w:p>
    <w:p w14:paraId="51CCC36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6588</w:t>
      </w:r>
    </w:p>
    <w:p w14:paraId="377043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6588</w:t>
      </w:r>
    </w:p>
    <w:p w14:paraId="68D552E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6589</w:t>
      </w:r>
    </w:p>
    <w:p w14:paraId="5ADA350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6591</w:t>
      </w:r>
    </w:p>
    <w:p w14:paraId="0030D72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6593</w:t>
      </w:r>
    </w:p>
    <w:p w14:paraId="6CBA16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6595</w:t>
      </w:r>
    </w:p>
    <w:p w14:paraId="3A08D1E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6595</w:t>
      </w:r>
    </w:p>
    <w:p w14:paraId="7F6A15B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6597</w:t>
      </w:r>
    </w:p>
    <w:p w14:paraId="23D0C6A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6599</w:t>
      </w:r>
    </w:p>
    <w:p w14:paraId="1B62E4F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3BF5C25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6603</w:t>
      </w:r>
    </w:p>
    <w:p w14:paraId="5E2CBCA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6603</w:t>
      </w:r>
    </w:p>
    <w:p w14:paraId="754E05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6604</w:t>
      </w:r>
    </w:p>
    <w:p w14:paraId="4D3A6C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6606</w:t>
      </w:r>
    </w:p>
    <w:p w14:paraId="554ECBC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6606</w:t>
      </w:r>
    </w:p>
    <w:p w14:paraId="4AEBF0C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6608</w:t>
      </w:r>
    </w:p>
    <w:p w14:paraId="5880BC3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6610</w:t>
      </w:r>
    </w:p>
    <w:p w14:paraId="5DC14D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6610</w:t>
      </w:r>
    </w:p>
    <w:p w14:paraId="5BB8482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6611</w:t>
      </w:r>
    </w:p>
    <w:p w14:paraId="47B4A1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6613</w:t>
      </w:r>
    </w:p>
    <w:p w14:paraId="77B351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6615</w:t>
      </w:r>
    </w:p>
    <w:p w14:paraId="3541625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reporting for 4Rx UE</w:t>
      </w:r>
      <w:r>
        <w:rPr>
          <w:noProof/>
        </w:rPr>
        <w:tab/>
        <w:t>6617</w:t>
      </w:r>
    </w:p>
    <w:p w14:paraId="286665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6617</w:t>
      </w:r>
    </w:p>
    <w:p w14:paraId="7B5AF8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6617</w:t>
      </w:r>
    </w:p>
    <w:p w14:paraId="6C0D7FE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6617</w:t>
      </w:r>
    </w:p>
    <w:p w14:paraId="5CF1BED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6620</w:t>
      </w:r>
    </w:p>
    <w:p w14:paraId="41329E1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6623</w:t>
      </w:r>
    </w:p>
    <w:p w14:paraId="4DE882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6624</w:t>
      </w:r>
    </w:p>
    <w:p w14:paraId="6BF171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6624</w:t>
      </w:r>
    </w:p>
    <w:p w14:paraId="28A259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6629</w:t>
      </w:r>
    </w:p>
    <w:p w14:paraId="77554B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6634</w:t>
      </w:r>
    </w:p>
    <w:p w14:paraId="1E3BA1E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6634</w:t>
      </w:r>
    </w:p>
    <w:p w14:paraId="70BF57A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6639</w:t>
      </w:r>
    </w:p>
    <w:p w14:paraId="7792DD6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6643</w:t>
      </w:r>
    </w:p>
    <w:p w14:paraId="5845F30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6643</w:t>
      </w:r>
    </w:p>
    <w:p w14:paraId="0E88DED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6649</w:t>
      </w:r>
    </w:p>
    <w:p w14:paraId="33DA61C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6654</w:t>
      </w:r>
    </w:p>
    <w:p w14:paraId="5BE70B6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6654</w:t>
      </w:r>
    </w:p>
    <w:p w14:paraId="49AD5A0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6654</w:t>
      </w:r>
    </w:p>
    <w:p w14:paraId="1A631F0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6659</w:t>
      </w:r>
    </w:p>
    <w:p w14:paraId="67A90A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6664</w:t>
      </w:r>
    </w:p>
    <w:p w14:paraId="5B0F74F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6664</w:t>
      </w:r>
    </w:p>
    <w:p w14:paraId="7B063D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CC25D0">
        <w:rPr>
          <w:rFonts w:cs="Arial"/>
          <w:noProof/>
        </w:rPr>
        <w:t>Enhanced Performance Requirement Type A</w:t>
      </w:r>
      <w:r w:rsidRPr="00CC25D0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6670</w:t>
      </w:r>
    </w:p>
    <w:p w14:paraId="396042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6677</w:t>
      </w:r>
    </w:p>
    <w:p w14:paraId="3CF49B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6677</w:t>
      </w:r>
    </w:p>
    <w:p w14:paraId="0EF96F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6677</w:t>
      </w:r>
    </w:p>
    <w:p w14:paraId="12360D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6682</w:t>
      </w:r>
    </w:p>
    <w:p w14:paraId="3EC069C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6682</w:t>
      </w:r>
    </w:p>
    <w:p w14:paraId="76A6D1B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RI Reporting– PUCCH 1-1</w:t>
      </w:r>
      <w:r w:rsidRPr="00CC25D0">
        <w:rPr>
          <w:rFonts w:cs="Arial"/>
          <w:noProof/>
        </w:rPr>
        <w:t xml:space="preserve"> 4x4</w:t>
      </w:r>
      <w:r>
        <w:rPr>
          <w:noProof/>
        </w:rPr>
        <w:tab/>
        <w:t>6682</w:t>
      </w:r>
    </w:p>
    <w:p w14:paraId="78C8D5F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6682</w:t>
      </w:r>
    </w:p>
    <w:p w14:paraId="4BC629D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6682</w:t>
      </w:r>
    </w:p>
    <w:p w14:paraId="0C4022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6682</w:t>
      </w:r>
    </w:p>
    <w:p w14:paraId="1380281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6684</w:t>
      </w:r>
    </w:p>
    <w:p w14:paraId="368DAB0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6686</w:t>
      </w:r>
    </w:p>
    <w:p w14:paraId="73E714B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RI Reporting– PUSCH 3-1</w:t>
      </w:r>
      <w:r w:rsidRPr="00CC25D0">
        <w:rPr>
          <w:rFonts w:cs="Arial"/>
          <w:noProof/>
        </w:rPr>
        <w:t xml:space="preserve"> 4x4</w:t>
      </w:r>
      <w:r>
        <w:rPr>
          <w:noProof/>
        </w:rPr>
        <w:tab/>
        <w:t>6686</w:t>
      </w:r>
    </w:p>
    <w:p w14:paraId="031397C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6686</w:t>
      </w:r>
    </w:p>
    <w:p w14:paraId="21B1EC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6686</w:t>
      </w:r>
    </w:p>
    <w:p w14:paraId="41C9FFF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6686</w:t>
      </w:r>
    </w:p>
    <w:p w14:paraId="7D6D193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6688</w:t>
      </w:r>
    </w:p>
    <w:p w14:paraId="5D6E45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6690</w:t>
      </w:r>
    </w:p>
    <w:p w14:paraId="6A5BE2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RI Reporting- PUCCH 1-1 for eDL-MIMO 4x4</w:t>
      </w:r>
      <w:r>
        <w:rPr>
          <w:noProof/>
        </w:rPr>
        <w:tab/>
        <w:t>6690</w:t>
      </w:r>
    </w:p>
    <w:p w14:paraId="6207A6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RI Reporting- PUCCH 1-1 for eDL-MIMO 4x4</w:t>
      </w:r>
      <w:r>
        <w:rPr>
          <w:noProof/>
        </w:rPr>
        <w:tab/>
        <w:t>6690</w:t>
      </w:r>
    </w:p>
    <w:p w14:paraId="5A934BF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6690</w:t>
      </w:r>
    </w:p>
    <w:p w14:paraId="5FD51C6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6690</w:t>
      </w:r>
    </w:p>
    <w:p w14:paraId="0DAEF8E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6690</w:t>
      </w:r>
    </w:p>
    <w:p w14:paraId="0C8E8D5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6692</w:t>
      </w:r>
    </w:p>
    <w:p w14:paraId="53D0B53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6695</w:t>
      </w:r>
    </w:p>
    <w:p w14:paraId="08C4054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RI Reporting- PUCCH 1-1 for eDL-MIMO 4x4</w:t>
      </w:r>
      <w:r>
        <w:rPr>
          <w:noProof/>
        </w:rPr>
        <w:tab/>
        <w:t>6695</w:t>
      </w:r>
    </w:p>
    <w:p w14:paraId="630C0F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6695</w:t>
      </w:r>
    </w:p>
    <w:p w14:paraId="60AA226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6695</w:t>
      </w:r>
    </w:p>
    <w:p w14:paraId="79F71B4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6695</w:t>
      </w:r>
    </w:p>
    <w:p w14:paraId="17DEDD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6697</w:t>
      </w:r>
    </w:p>
    <w:p w14:paraId="5BE31A8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6700</w:t>
      </w:r>
    </w:p>
    <w:p w14:paraId="327DE0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6700</w:t>
      </w:r>
    </w:p>
    <w:p w14:paraId="2222E2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6701</w:t>
      </w:r>
    </w:p>
    <w:p w14:paraId="2F6041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6701</w:t>
      </w:r>
    </w:p>
    <w:p w14:paraId="1AB3112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6701</w:t>
      </w:r>
    </w:p>
    <w:p w14:paraId="62A50EA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6701</w:t>
      </w:r>
    </w:p>
    <w:p w14:paraId="712F290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6701</w:t>
      </w:r>
    </w:p>
    <w:p w14:paraId="3946CD8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6703</w:t>
      </w:r>
    </w:p>
    <w:p w14:paraId="6C46E2B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6707</w:t>
      </w:r>
    </w:p>
    <w:p w14:paraId="767590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6707</w:t>
      </w:r>
    </w:p>
    <w:p w14:paraId="17280F3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6707</w:t>
      </w:r>
    </w:p>
    <w:p w14:paraId="76DBC1B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6707</w:t>
      </w:r>
    </w:p>
    <w:p w14:paraId="67A3471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6708</w:t>
      </w:r>
    </w:p>
    <w:p w14:paraId="7DEA635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6709</w:t>
      </w:r>
    </w:p>
    <w:p w14:paraId="23F2E1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6713</w:t>
      </w:r>
    </w:p>
    <w:p w14:paraId="37B6F3B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CSI reporting (UE supporting Short TTI)</w:t>
      </w:r>
      <w:r>
        <w:rPr>
          <w:noProof/>
        </w:rPr>
        <w:tab/>
        <w:t>6714</w:t>
      </w:r>
    </w:p>
    <w:p w14:paraId="00AF98A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Reporting under fading conditions (Cell-Specific Reference</w:t>
      </w:r>
      <w:r w:rsidRPr="00CC25D0">
        <w:rPr>
          <w:rFonts w:cs="Arial"/>
          <w:noProof/>
        </w:rPr>
        <w:t xml:space="preserve"> Symbols)</w:t>
      </w:r>
      <w:r>
        <w:rPr>
          <w:noProof/>
        </w:rPr>
        <w:tab/>
        <w:t>6714</w:t>
      </w:r>
    </w:p>
    <w:p w14:paraId="6B811A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CQI Reporting under fading conditions for slot/subslot TTI (Cell-Specific Reference</w:t>
      </w:r>
      <w:r w:rsidRPr="00CC25D0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6714</w:t>
      </w:r>
    </w:p>
    <w:p w14:paraId="52EA87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6714</w:t>
      </w:r>
    </w:p>
    <w:p w14:paraId="0A5333B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6714</w:t>
      </w:r>
    </w:p>
    <w:p w14:paraId="34F38CF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6714</w:t>
      </w:r>
    </w:p>
    <w:p w14:paraId="7E73638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6720</w:t>
      </w:r>
    </w:p>
    <w:p w14:paraId="2BBEFC2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CQI Reporting under fading conditions</w:t>
      </w:r>
      <w:r w:rsidRPr="00CC25D0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CC25D0">
        <w:rPr>
          <w:rFonts w:cs="Malgun Gothic"/>
          <w:noProof/>
        </w:rPr>
        <w:t xml:space="preserve"> Symbols)</w:t>
      </w:r>
      <w:r>
        <w:rPr>
          <w:noProof/>
        </w:rPr>
        <w:tab/>
        <w:t>6721</w:t>
      </w:r>
    </w:p>
    <w:p w14:paraId="58DD302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6721</w:t>
      </w:r>
    </w:p>
    <w:p w14:paraId="388E026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6722</w:t>
      </w:r>
    </w:p>
    <w:p w14:paraId="3AFF951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6722</w:t>
      </w:r>
    </w:p>
    <w:p w14:paraId="7A0690F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6723</w:t>
      </w:r>
    </w:p>
    <w:p w14:paraId="68F4C4E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6726</w:t>
      </w:r>
    </w:p>
    <w:p w14:paraId="1133868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6726</w:t>
      </w:r>
    </w:p>
    <w:p w14:paraId="00BD898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FDD CQI Reporting under fading conditions</w:t>
      </w:r>
      <w:r w:rsidRPr="00CC25D0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6726</w:t>
      </w:r>
    </w:p>
    <w:p w14:paraId="025172E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6726</w:t>
      </w:r>
    </w:p>
    <w:p w14:paraId="09B2F6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6726</w:t>
      </w:r>
    </w:p>
    <w:p w14:paraId="31A62F0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6726</w:t>
      </w:r>
    </w:p>
    <w:p w14:paraId="4F67BB9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6729</w:t>
      </w:r>
    </w:p>
    <w:p w14:paraId="5993931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6733</w:t>
      </w:r>
    </w:p>
    <w:p w14:paraId="0D7F15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</w:rPr>
        <w:t>TDD CQI Reporting under fading conditions</w:t>
      </w:r>
      <w:r w:rsidRPr="00CC25D0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6736</w:t>
      </w:r>
    </w:p>
    <w:p w14:paraId="5F714CC5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6736</w:t>
      </w:r>
    </w:p>
    <w:p w14:paraId="189B175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6736</w:t>
      </w:r>
    </w:p>
    <w:p w14:paraId="10DBC63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6736</w:t>
      </w:r>
    </w:p>
    <w:p w14:paraId="5A5002B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6738</w:t>
      </w:r>
    </w:p>
    <w:p w14:paraId="4A86404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6743</w:t>
      </w:r>
    </w:p>
    <w:p w14:paraId="1B5C333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MBMS Performance</w:t>
      </w:r>
      <w:r>
        <w:rPr>
          <w:noProof/>
        </w:rPr>
        <w:tab/>
        <w:t>6745</w:t>
      </w:r>
    </w:p>
    <w:p w14:paraId="3B26906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6745</w:t>
      </w:r>
    </w:p>
    <w:p w14:paraId="517E0F0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6745</w:t>
      </w:r>
    </w:p>
    <w:p w14:paraId="6C12D94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6745</w:t>
      </w:r>
    </w:p>
    <w:p w14:paraId="2A25736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6745</w:t>
      </w:r>
    </w:p>
    <w:p w14:paraId="79C9C3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6746</w:t>
      </w:r>
    </w:p>
    <w:p w14:paraId="4C68CFC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6746</w:t>
      </w:r>
    </w:p>
    <w:p w14:paraId="6BF81CD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6746</w:t>
      </w:r>
    </w:p>
    <w:p w14:paraId="2878827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6747</w:t>
      </w:r>
    </w:p>
    <w:p w14:paraId="3231AE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6748</w:t>
      </w:r>
    </w:p>
    <w:p w14:paraId="37050E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6749</w:t>
      </w:r>
    </w:p>
    <w:p w14:paraId="57FA334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6749</w:t>
      </w:r>
    </w:p>
    <w:p w14:paraId="348E7A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6749</w:t>
      </w:r>
    </w:p>
    <w:p w14:paraId="5909A09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6749</w:t>
      </w:r>
    </w:p>
    <w:p w14:paraId="616217A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6749</w:t>
      </w:r>
    </w:p>
    <w:p w14:paraId="0B31F2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6749</w:t>
      </w:r>
    </w:p>
    <w:p w14:paraId="1631F9D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6749</w:t>
      </w:r>
    </w:p>
    <w:p w14:paraId="164B5E7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6749</w:t>
      </w:r>
    </w:p>
    <w:p w14:paraId="6472CFA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6749</w:t>
      </w:r>
    </w:p>
    <w:p w14:paraId="2394C86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6750</w:t>
      </w:r>
    </w:p>
    <w:p w14:paraId="1DD9F57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6750</w:t>
      </w:r>
    </w:p>
    <w:p w14:paraId="4DAB618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6750</w:t>
      </w:r>
    </w:p>
    <w:p w14:paraId="42C841F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6750</w:t>
      </w:r>
    </w:p>
    <w:p w14:paraId="179792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6751</w:t>
      </w:r>
    </w:p>
    <w:p w14:paraId="2CCC9C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6751</w:t>
      </w:r>
    </w:p>
    <w:p w14:paraId="408D752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6752</w:t>
      </w:r>
    </w:p>
    <w:p w14:paraId="0DD5102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6752</w:t>
      </w:r>
    </w:p>
    <w:p w14:paraId="41D847C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6754</w:t>
      </w:r>
    </w:p>
    <w:p w14:paraId="2145B6C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6755</w:t>
      </w:r>
    </w:p>
    <w:p w14:paraId="0A8251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6755</w:t>
      </w:r>
    </w:p>
    <w:p w14:paraId="446A633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6755</w:t>
      </w:r>
    </w:p>
    <w:p w14:paraId="406DE6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6755</w:t>
      </w:r>
    </w:p>
    <w:p w14:paraId="533AAB3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6755</w:t>
      </w:r>
    </w:p>
    <w:p w14:paraId="0CC852A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6755</w:t>
      </w:r>
    </w:p>
    <w:p w14:paraId="7C177E1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6755</w:t>
      </w:r>
    </w:p>
    <w:p w14:paraId="2C4C7B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6756</w:t>
      </w:r>
    </w:p>
    <w:p w14:paraId="0D2E1D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6756</w:t>
      </w:r>
    </w:p>
    <w:p w14:paraId="3D3C37C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10.3</w:t>
      </w:r>
      <w:r>
        <w:rPr>
          <w:noProof/>
        </w:rPr>
        <w:tab/>
        <w:t>6756</w:t>
      </w:r>
    </w:p>
    <w:p w14:paraId="4A3458E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 with 5G terrestrial broadcast</w:t>
      </w:r>
      <w:r>
        <w:rPr>
          <w:noProof/>
        </w:rPr>
        <w:tab/>
        <w:t>6756</w:t>
      </w:r>
    </w:p>
    <w:p w14:paraId="55439C0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6756</w:t>
      </w:r>
    </w:p>
    <w:p w14:paraId="1DC60AB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CC25D0">
        <w:rPr>
          <w:noProof/>
          <w:snapToGrid w:val="0"/>
          <w:kern w:val="2"/>
        </w:rPr>
        <w:t>PMCH decoding</w:t>
      </w:r>
      <w:r>
        <w:rPr>
          <w:noProof/>
        </w:rPr>
        <w:tab/>
        <w:t>6756</w:t>
      </w:r>
    </w:p>
    <w:p w14:paraId="5195FB9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with 0.37kHz subcarrier spacing</w:t>
      </w:r>
      <w:r>
        <w:rPr>
          <w:noProof/>
        </w:rPr>
        <w:tab/>
        <w:t>6756</w:t>
      </w:r>
    </w:p>
    <w:p w14:paraId="01E122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6758</w:t>
      </w:r>
    </w:p>
    <w:p w14:paraId="34EACD2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6758</w:t>
      </w:r>
    </w:p>
    <w:p w14:paraId="2ECD59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6758</w:t>
      </w:r>
    </w:p>
    <w:p w14:paraId="16E8447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6759</w:t>
      </w:r>
    </w:p>
    <w:p w14:paraId="6797E42B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6759</w:t>
      </w:r>
    </w:p>
    <w:p w14:paraId="49193C6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with 2.5kHz subcarrier spacing</w:t>
      </w:r>
      <w:r>
        <w:rPr>
          <w:noProof/>
        </w:rPr>
        <w:tab/>
        <w:t>6759</w:t>
      </w:r>
    </w:p>
    <w:p w14:paraId="682E519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6760</w:t>
      </w:r>
    </w:p>
    <w:p w14:paraId="53FE085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6761</w:t>
      </w:r>
    </w:p>
    <w:p w14:paraId="5391F72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6761</w:t>
      </w:r>
    </w:p>
    <w:p w14:paraId="21C4347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6761</w:t>
      </w:r>
    </w:p>
    <w:p w14:paraId="7F1D9F21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6761</w:t>
      </w:r>
    </w:p>
    <w:p w14:paraId="2E6EB6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Minimum requirement for </w:t>
      </w:r>
      <w:r w:rsidRPr="00CC25D0">
        <w:rPr>
          <w:noProof/>
          <w:snapToGrid w:val="0"/>
          <w:kern w:val="2"/>
        </w:rPr>
        <w:t>CAS detection</w:t>
      </w:r>
      <w:r>
        <w:rPr>
          <w:noProof/>
        </w:rPr>
        <w:tab/>
        <w:t>6762</w:t>
      </w:r>
    </w:p>
    <w:p w14:paraId="6857E87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Minimum requirement for PBCH detection</w:t>
      </w:r>
      <w:r>
        <w:rPr>
          <w:noProof/>
        </w:rPr>
        <w:tab/>
        <w:t>6762</w:t>
      </w:r>
    </w:p>
    <w:p w14:paraId="0F7E7B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6762</w:t>
      </w:r>
    </w:p>
    <w:p w14:paraId="02537AB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6762</w:t>
      </w:r>
    </w:p>
    <w:p w14:paraId="5796B8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6762</w:t>
      </w:r>
    </w:p>
    <w:p w14:paraId="4C3CB53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6763</w:t>
      </w:r>
    </w:p>
    <w:p w14:paraId="5001E66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6763</w:t>
      </w:r>
    </w:p>
    <w:p w14:paraId="73F130A5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6763</w:t>
      </w:r>
    </w:p>
    <w:p w14:paraId="06E416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6763</w:t>
      </w:r>
    </w:p>
    <w:p w14:paraId="773AC15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6763</w:t>
      </w:r>
    </w:p>
    <w:p w14:paraId="2417A1A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6764</w:t>
      </w:r>
    </w:p>
    <w:p w14:paraId="39A1AAD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6764</w:t>
      </w:r>
    </w:p>
    <w:p w14:paraId="0A23907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6764</w:t>
      </w:r>
    </w:p>
    <w:p w14:paraId="1168D1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6764</w:t>
      </w:r>
    </w:p>
    <w:p w14:paraId="7D2AF0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6764</w:t>
      </w:r>
    </w:p>
    <w:p w14:paraId="735528A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6764</w:t>
      </w:r>
    </w:p>
    <w:p w14:paraId="2504B5E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6765</w:t>
      </w:r>
    </w:p>
    <w:p w14:paraId="40C2494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6765</w:t>
      </w:r>
    </w:p>
    <w:p w14:paraId="7882597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6766</w:t>
      </w:r>
    </w:p>
    <w:p w14:paraId="3BAF5CA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6766</w:t>
      </w:r>
    </w:p>
    <w:p w14:paraId="51819F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6767</w:t>
      </w:r>
    </w:p>
    <w:p w14:paraId="74CDD3A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6767</w:t>
      </w:r>
    </w:p>
    <w:p w14:paraId="173D19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6767</w:t>
      </w:r>
    </w:p>
    <w:p w14:paraId="1E0895D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6767</w:t>
      </w:r>
    </w:p>
    <w:p w14:paraId="4A68945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6768</w:t>
      </w:r>
    </w:p>
    <w:p w14:paraId="290EF15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6768</w:t>
      </w:r>
    </w:p>
    <w:p w14:paraId="3D4E8C59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6768</w:t>
      </w:r>
    </w:p>
    <w:p w14:paraId="096B0D13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6769</w:t>
      </w:r>
    </w:p>
    <w:p w14:paraId="6AE1441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6769</w:t>
      </w:r>
    </w:p>
    <w:p w14:paraId="5EFE8E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6770</w:t>
      </w:r>
    </w:p>
    <w:p w14:paraId="669E9AF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6770</w:t>
      </w:r>
    </w:p>
    <w:p w14:paraId="6DABEAE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6770</w:t>
      </w:r>
    </w:p>
    <w:p w14:paraId="7760168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6771</w:t>
      </w:r>
    </w:p>
    <w:p w14:paraId="3C4C4A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6771</w:t>
      </w:r>
    </w:p>
    <w:p w14:paraId="55D9936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6771</w:t>
      </w:r>
    </w:p>
    <w:p w14:paraId="16F8DE5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6772</w:t>
      </w:r>
    </w:p>
    <w:p w14:paraId="647676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6772</w:t>
      </w:r>
    </w:p>
    <w:p w14:paraId="2F9E0D7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</w:t>
      </w:r>
      <w:r w:rsidRPr="00CC25D0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6772</w:t>
      </w:r>
    </w:p>
    <w:p w14:paraId="5D76E99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6772</w:t>
      </w:r>
    </w:p>
    <w:p w14:paraId="35EC268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6772</w:t>
      </w:r>
    </w:p>
    <w:p w14:paraId="3F8E559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6772</w:t>
      </w:r>
    </w:p>
    <w:p w14:paraId="52757D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6773</w:t>
      </w:r>
    </w:p>
    <w:p w14:paraId="00636C8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6774</w:t>
      </w:r>
    </w:p>
    <w:p w14:paraId="01475B9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6774</w:t>
      </w:r>
    </w:p>
    <w:p w14:paraId="2991CD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6774</w:t>
      </w:r>
    </w:p>
    <w:p w14:paraId="597D1D0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6774</w:t>
      </w:r>
    </w:p>
    <w:p w14:paraId="2FD095B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6774</w:t>
      </w:r>
    </w:p>
    <w:p w14:paraId="700BD84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6774</w:t>
      </w:r>
    </w:p>
    <w:p w14:paraId="11751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6776</w:t>
      </w:r>
    </w:p>
    <w:p w14:paraId="54F3950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6776</w:t>
      </w:r>
    </w:p>
    <w:p w14:paraId="1FAA1CF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6776</w:t>
      </w:r>
    </w:p>
    <w:p w14:paraId="5C270D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6776</w:t>
      </w:r>
    </w:p>
    <w:p w14:paraId="612F37B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6776</w:t>
      </w:r>
    </w:p>
    <w:p w14:paraId="6B79AFC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6777</w:t>
      </w:r>
    </w:p>
    <w:p w14:paraId="3658B9D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6777</w:t>
      </w:r>
    </w:p>
    <w:p w14:paraId="04DE13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6777</w:t>
      </w:r>
    </w:p>
    <w:p w14:paraId="568F5D1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6777</w:t>
      </w:r>
    </w:p>
    <w:p w14:paraId="54F2AE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6777</w:t>
      </w:r>
    </w:p>
    <w:p w14:paraId="7D1EE20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6779</w:t>
      </w:r>
    </w:p>
    <w:p w14:paraId="24D16CE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6779</w:t>
      </w:r>
    </w:p>
    <w:p w14:paraId="114C7F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6779</w:t>
      </w:r>
    </w:p>
    <w:p w14:paraId="3ED20ADD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6780</w:t>
      </w:r>
    </w:p>
    <w:p w14:paraId="1AF7A85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6780</w:t>
      </w:r>
    </w:p>
    <w:p w14:paraId="2A02B6B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6781</w:t>
      </w:r>
    </w:p>
    <w:p w14:paraId="4528C73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6781</w:t>
      </w:r>
    </w:p>
    <w:p w14:paraId="486FC4C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6781</w:t>
      </w:r>
    </w:p>
    <w:p w14:paraId="02DBDAF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6781</w:t>
      </w:r>
    </w:p>
    <w:p w14:paraId="476ACCD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6783</w:t>
      </w:r>
    </w:p>
    <w:p w14:paraId="6741B2B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6783</w:t>
      </w:r>
    </w:p>
    <w:p w14:paraId="5E72206C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6783</w:t>
      </w:r>
    </w:p>
    <w:p w14:paraId="5B52B86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6784</w:t>
      </w:r>
    </w:p>
    <w:p w14:paraId="0F7A55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6785</w:t>
      </w:r>
    </w:p>
    <w:p w14:paraId="631E1F6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6785</w:t>
      </w:r>
    </w:p>
    <w:p w14:paraId="15A69A8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6785</w:t>
      </w:r>
    </w:p>
    <w:p w14:paraId="338372D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6785</w:t>
      </w:r>
    </w:p>
    <w:p w14:paraId="54DA036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</w:t>
      </w:r>
      <w:r>
        <w:rPr>
          <w:noProof/>
        </w:rPr>
        <w:tab/>
        <w:t>6785</w:t>
      </w:r>
    </w:p>
    <w:p w14:paraId="4AC1DAC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</w:t>
      </w:r>
      <w:r>
        <w:rPr>
          <w:noProof/>
        </w:rPr>
        <w:tab/>
        <w:t>6785</w:t>
      </w:r>
    </w:p>
    <w:p w14:paraId="09F262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6785</w:t>
      </w:r>
    </w:p>
    <w:p w14:paraId="32AE25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6786</w:t>
      </w:r>
    </w:p>
    <w:p w14:paraId="5DF1E86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6786</w:t>
      </w:r>
    </w:p>
    <w:p w14:paraId="246DF2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6786</w:t>
      </w:r>
    </w:p>
    <w:p w14:paraId="290BDA2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6788</w:t>
      </w:r>
    </w:p>
    <w:p w14:paraId="46BC4B3A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6788</w:t>
      </w:r>
    </w:p>
    <w:p w14:paraId="409EDA1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6788</w:t>
      </w:r>
    </w:p>
    <w:p w14:paraId="2921A56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6788</w:t>
      </w:r>
    </w:p>
    <w:p w14:paraId="0AD2723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6788</w:t>
      </w:r>
    </w:p>
    <w:p w14:paraId="4673E0F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6788</w:t>
      </w:r>
    </w:p>
    <w:p w14:paraId="66899C9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6788</w:t>
      </w:r>
    </w:p>
    <w:p w14:paraId="484A718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6789</w:t>
      </w:r>
    </w:p>
    <w:p w14:paraId="6AF1315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6789</w:t>
      </w:r>
    </w:p>
    <w:p w14:paraId="41FF8BE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6789</w:t>
      </w:r>
    </w:p>
    <w:p w14:paraId="03A73C4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6789</w:t>
      </w:r>
    </w:p>
    <w:p w14:paraId="41C0CA2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6789</w:t>
      </w:r>
    </w:p>
    <w:p w14:paraId="1C175FB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6791</w:t>
      </w:r>
    </w:p>
    <w:p w14:paraId="47C0598E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6791</w:t>
      </w:r>
    </w:p>
    <w:p w14:paraId="39388782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6791</w:t>
      </w:r>
    </w:p>
    <w:p w14:paraId="48B367C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6791</w:t>
      </w:r>
    </w:p>
    <w:p w14:paraId="25A150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6791</w:t>
      </w:r>
    </w:p>
    <w:p w14:paraId="389B21F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6792</w:t>
      </w:r>
    </w:p>
    <w:p w14:paraId="3272A8D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6792</w:t>
      </w:r>
    </w:p>
    <w:p w14:paraId="73C33A9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6792</w:t>
      </w:r>
    </w:p>
    <w:p w14:paraId="23AB4C1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6792</w:t>
      </w:r>
    </w:p>
    <w:p w14:paraId="7D9389E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6792</w:t>
      </w:r>
    </w:p>
    <w:p w14:paraId="201DC0C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6792</w:t>
      </w:r>
    </w:p>
    <w:p w14:paraId="3078662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6793</w:t>
      </w:r>
    </w:p>
    <w:p w14:paraId="15F4EA26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6793</w:t>
      </w:r>
    </w:p>
    <w:p w14:paraId="6FC77BCF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6794</w:t>
      </w:r>
    </w:p>
    <w:p w14:paraId="52E5A364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6794</w:t>
      </w:r>
    </w:p>
    <w:p w14:paraId="4EBA227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6794</w:t>
      </w:r>
    </w:p>
    <w:p w14:paraId="55C8579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FFS</w:t>
      </w:r>
      <w:r>
        <w:rPr>
          <w:noProof/>
        </w:rPr>
        <w:tab/>
        <w:t>6794</w:t>
      </w:r>
    </w:p>
    <w:p w14:paraId="01D41B9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6794</w:t>
      </w:r>
    </w:p>
    <w:p w14:paraId="41330F0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6794</w:t>
      </w:r>
    </w:p>
    <w:p w14:paraId="5ED4489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6794</w:t>
      </w:r>
    </w:p>
    <w:p w14:paraId="10F20A4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6795</w:t>
      </w:r>
    </w:p>
    <w:p w14:paraId="307FE59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6795</w:t>
      </w:r>
    </w:p>
    <w:p w14:paraId="3598598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6795</w:t>
      </w:r>
    </w:p>
    <w:p w14:paraId="30AF71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6795</w:t>
      </w:r>
    </w:p>
    <w:p w14:paraId="559A67F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1F937C7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6797</w:t>
      </w:r>
    </w:p>
    <w:p w14:paraId="781BE1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6797</w:t>
      </w:r>
    </w:p>
    <w:p w14:paraId="6096F7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6797</w:t>
      </w:r>
    </w:p>
    <w:p w14:paraId="1AAAD31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6797</w:t>
      </w:r>
    </w:p>
    <w:p w14:paraId="26720E5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6797</w:t>
      </w:r>
    </w:p>
    <w:p w14:paraId="009D4E1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6798</w:t>
      </w:r>
    </w:p>
    <w:p w14:paraId="2DCA89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6799</w:t>
      </w:r>
    </w:p>
    <w:p w14:paraId="4E1AF9D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6800</w:t>
      </w:r>
    </w:p>
    <w:p w14:paraId="7BEF3B7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6800</w:t>
      </w:r>
    </w:p>
    <w:p w14:paraId="23C8B5D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6800</w:t>
      </w:r>
    </w:p>
    <w:p w14:paraId="65F4FE1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6800</w:t>
      </w:r>
    </w:p>
    <w:p w14:paraId="02C515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6801</w:t>
      </w:r>
    </w:p>
    <w:p w14:paraId="5DC717E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6802</w:t>
      </w:r>
    </w:p>
    <w:p w14:paraId="39ECDF2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PSBCH</w:t>
      </w:r>
      <w:r>
        <w:rPr>
          <w:noProof/>
        </w:rPr>
        <w:tab/>
        <w:t>6802</w:t>
      </w:r>
    </w:p>
    <w:p w14:paraId="4F388FD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6802</w:t>
      </w:r>
    </w:p>
    <w:p w14:paraId="47F1F9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6803</w:t>
      </w:r>
    </w:p>
    <w:p w14:paraId="28FB97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6803</w:t>
      </w:r>
    </w:p>
    <w:p w14:paraId="56E76B3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6803</w:t>
      </w:r>
    </w:p>
    <w:p w14:paraId="0708F07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6804</w:t>
      </w:r>
    </w:p>
    <w:p w14:paraId="7CFD52F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6804</w:t>
      </w:r>
    </w:p>
    <w:p w14:paraId="1D6439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6804</w:t>
      </w:r>
    </w:p>
    <w:p w14:paraId="28ED7C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6804</w:t>
      </w:r>
    </w:p>
    <w:p w14:paraId="39CCCBC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6805</w:t>
      </w:r>
    </w:p>
    <w:p w14:paraId="00B2766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Soft buffer test</w:t>
      </w:r>
      <w:r>
        <w:rPr>
          <w:noProof/>
        </w:rPr>
        <w:tab/>
        <w:t>6805</w:t>
      </w:r>
    </w:p>
    <w:p w14:paraId="5973F5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6805</w:t>
      </w:r>
    </w:p>
    <w:p w14:paraId="50A2D02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6805</w:t>
      </w:r>
    </w:p>
    <w:p w14:paraId="1118ED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6806</w:t>
      </w:r>
    </w:p>
    <w:p w14:paraId="044E71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6806</w:t>
      </w:r>
    </w:p>
    <w:p w14:paraId="505298B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Initial conditions</w:t>
      </w:r>
      <w:r>
        <w:rPr>
          <w:noProof/>
        </w:rPr>
        <w:tab/>
        <w:t>6806</w:t>
      </w:r>
    </w:p>
    <w:p w14:paraId="0BB9A4C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procedure</w:t>
      </w:r>
      <w:r>
        <w:rPr>
          <w:noProof/>
        </w:rPr>
        <w:tab/>
        <w:t>6807</w:t>
      </w:r>
    </w:p>
    <w:p w14:paraId="6BF27F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Message contents</w:t>
      </w:r>
      <w:r>
        <w:rPr>
          <w:noProof/>
        </w:rPr>
        <w:tab/>
        <w:t>6807</w:t>
      </w:r>
    </w:p>
    <w:p w14:paraId="5103772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6807</w:t>
      </w:r>
    </w:p>
    <w:p w14:paraId="0CFF7B6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6808</w:t>
      </w:r>
    </w:p>
    <w:p w14:paraId="402CC1A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6808</w:t>
      </w:r>
    </w:p>
    <w:p w14:paraId="100F05B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6808</w:t>
      </w:r>
    </w:p>
    <w:p w14:paraId="2B5AADE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6808</w:t>
      </w:r>
    </w:p>
    <w:p w14:paraId="50CE0C6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6809</w:t>
      </w:r>
    </w:p>
    <w:p w14:paraId="0BBF6A1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</w:t>
      </w:r>
      <w:r>
        <w:rPr>
          <w:noProof/>
        </w:rPr>
        <w:tab/>
        <w:t>6810</w:t>
      </w:r>
    </w:p>
    <w:p w14:paraId="4955F2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6811</w:t>
      </w:r>
    </w:p>
    <w:p w14:paraId="0154A67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</w:t>
      </w:r>
      <w:r>
        <w:rPr>
          <w:noProof/>
        </w:rPr>
        <w:tab/>
        <w:t>6811</w:t>
      </w:r>
    </w:p>
    <w:p w14:paraId="27830A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</w:t>
      </w:r>
      <w:r>
        <w:rPr>
          <w:noProof/>
        </w:rPr>
        <w:tab/>
        <w:t>6811</w:t>
      </w:r>
    </w:p>
    <w:p w14:paraId="6938D5E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6811</w:t>
      </w:r>
    </w:p>
    <w:p w14:paraId="447409D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6812</w:t>
      </w:r>
    </w:p>
    <w:p w14:paraId="32A9DDA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6816</w:t>
      </w:r>
    </w:p>
    <w:p w14:paraId="39A884F7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Measurement Channels</w:t>
      </w:r>
      <w:r>
        <w:rPr>
          <w:noProof/>
        </w:rPr>
        <w:tab/>
        <w:t>6818</w:t>
      </w:r>
    </w:p>
    <w:p w14:paraId="1101CDE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6818</w:t>
      </w:r>
    </w:p>
    <w:p w14:paraId="0D44C60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6819</w:t>
      </w:r>
    </w:p>
    <w:p w14:paraId="226E9DD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6819</w:t>
      </w:r>
    </w:p>
    <w:p w14:paraId="08AB09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Applicability and common parameters</w:t>
      </w:r>
      <w:r>
        <w:rPr>
          <w:noProof/>
        </w:rPr>
        <w:tab/>
        <w:t>6819</w:t>
      </w:r>
    </w:p>
    <w:p w14:paraId="2498EB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Determination of payload size</w:t>
      </w:r>
      <w:r>
        <w:rPr>
          <w:noProof/>
        </w:rPr>
        <w:tab/>
        <w:t>6819</w:t>
      </w:r>
    </w:p>
    <w:p w14:paraId="199B62C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Overview of UL reference measurement channels</w:t>
      </w:r>
      <w:r>
        <w:rPr>
          <w:noProof/>
        </w:rPr>
        <w:tab/>
        <w:t>6820</w:t>
      </w:r>
    </w:p>
    <w:p w14:paraId="792857E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6836</w:t>
      </w:r>
    </w:p>
    <w:p w14:paraId="1BC2532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Full RB allocation</w:t>
      </w:r>
      <w:r>
        <w:rPr>
          <w:noProof/>
        </w:rPr>
        <w:tab/>
        <w:t>6836</w:t>
      </w:r>
    </w:p>
    <w:p w14:paraId="08FCC5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6836</w:t>
      </w:r>
    </w:p>
    <w:p w14:paraId="6427158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6838</w:t>
      </w:r>
    </w:p>
    <w:p w14:paraId="4A72364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6840</w:t>
      </w:r>
    </w:p>
    <w:p w14:paraId="1A9A531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6840</w:t>
      </w:r>
    </w:p>
    <w:p w14:paraId="2D732DE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Partial RB allocation</w:t>
      </w:r>
      <w:r>
        <w:rPr>
          <w:noProof/>
        </w:rPr>
        <w:tab/>
        <w:t>6840</w:t>
      </w:r>
    </w:p>
    <w:p w14:paraId="36B554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6841</w:t>
      </w:r>
    </w:p>
    <w:p w14:paraId="6579B0AA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6844</w:t>
      </w:r>
    </w:p>
    <w:p w14:paraId="087B44E0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6847</w:t>
      </w:r>
    </w:p>
    <w:p w14:paraId="7C0DF40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6848</w:t>
      </w:r>
    </w:p>
    <w:p w14:paraId="3E589D2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6849</w:t>
      </w:r>
    </w:p>
    <w:p w14:paraId="6891692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subPRB allocation</w:t>
      </w:r>
      <w:r>
        <w:rPr>
          <w:noProof/>
        </w:rPr>
        <w:tab/>
        <w:t>6849</w:t>
      </w:r>
    </w:p>
    <w:p w14:paraId="2D7D1A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6849</w:t>
      </w:r>
    </w:p>
    <w:p w14:paraId="33732AD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Full RB allocation</w:t>
      </w:r>
      <w:r>
        <w:rPr>
          <w:noProof/>
        </w:rPr>
        <w:tab/>
        <w:t>6850</w:t>
      </w:r>
    </w:p>
    <w:p w14:paraId="643F55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6850</w:t>
      </w:r>
    </w:p>
    <w:p w14:paraId="6CB51A63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6852</w:t>
      </w:r>
    </w:p>
    <w:p w14:paraId="7AC22805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6855</w:t>
      </w:r>
    </w:p>
    <w:p w14:paraId="058642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6855</w:t>
      </w:r>
    </w:p>
    <w:p w14:paraId="0AC2425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Partial RB allocation</w:t>
      </w:r>
      <w:r>
        <w:rPr>
          <w:noProof/>
        </w:rPr>
        <w:tab/>
        <w:t>6856</w:t>
      </w:r>
    </w:p>
    <w:p w14:paraId="5978891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6856</w:t>
      </w:r>
    </w:p>
    <w:p w14:paraId="0030A7C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6860</w:t>
      </w:r>
    </w:p>
    <w:p w14:paraId="65A238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6865</w:t>
      </w:r>
    </w:p>
    <w:p w14:paraId="1B6D5F5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6866</w:t>
      </w:r>
    </w:p>
    <w:p w14:paraId="4DF0678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6867</w:t>
      </w:r>
    </w:p>
    <w:p w14:paraId="1AC0595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subPRB allocation</w:t>
      </w:r>
      <w:r>
        <w:rPr>
          <w:noProof/>
        </w:rPr>
        <w:tab/>
        <w:t>6867</w:t>
      </w:r>
    </w:p>
    <w:p w14:paraId="6031553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6868</w:t>
      </w:r>
    </w:p>
    <w:p w14:paraId="5FA0338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6870</w:t>
      </w:r>
    </w:p>
    <w:p w14:paraId="1FE542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Full RB allocation</w:t>
      </w:r>
      <w:r>
        <w:rPr>
          <w:noProof/>
        </w:rPr>
        <w:tab/>
        <w:t>6870</w:t>
      </w:r>
    </w:p>
    <w:p w14:paraId="3940388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6870</w:t>
      </w:r>
    </w:p>
    <w:p w14:paraId="6FC5FB5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6871</w:t>
      </w:r>
    </w:p>
    <w:p w14:paraId="194755E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6871</w:t>
      </w:r>
    </w:p>
    <w:p w14:paraId="60B8368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Partial RB allocation</w:t>
      </w:r>
      <w:r>
        <w:rPr>
          <w:noProof/>
        </w:rPr>
        <w:tab/>
        <w:t>6871</w:t>
      </w:r>
    </w:p>
    <w:p w14:paraId="16115D59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6872</w:t>
      </w:r>
    </w:p>
    <w:p w14:paraId="3336D38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6872</w:t>
      </w:r>
    </w:p>
    <w:p w14:paraId="595EDF9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6873</w:t>
      </w:r>
    </w:p>
    <w:p w14:paraId="27B4074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6873</w:t>
      </w:r>
    </w:p>
    <w:p w14:paraId="408933A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6873</w:t>
      </w:r>
    </w:p>
    <w:p w14:paraId="6A901C6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Overview of DL reference measurement channels</w:t>
      </w:r>
      <w:r>
        <w:rPr>
          <w:noProof/>
        </w:rPr>
        <w:tab/>
        <w:t>6874</w:t>
      </w:r>
    </w:p>
    <w:p w14:paraId="359DBFB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6887</w:t>
      </w:r>
    </w:p>
    <w:p w14:paraId="7FD0500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6913</w:t>
      </w:r>
    </w:p>
    <w:p w14:paraId="759A1A9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6918</w:t>
      </w:r>
    </w:p>
    <w:p w14:paraId="33FBFA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6920</w:t>
      </w:r>
    </w:p>
    <w:p w14:paraId="64CEE8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6920</w:t>
      </w:r>
    </w:p>
    <w:p w14:paraId="70B36C7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6926</w:t>
      </w:r>
    </w:p>
    <w:p w14:paraId="2E546FB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6926</w:t>
      </w:r>
    </w:p>
    <w:p w14:paraId="784F782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6932</w:t>
      </w:r>
    </w:p>
    <w:p w14:paraId="1BC16FD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6934</w:t>
      </w:r>
    </w:p>
    <w:p w14:paraId="66EC9F1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6934</w:t>
      </w:r>
    </w:p>
    <w:p w14:paraId="1EA0053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Two antenna port (CSI-RS)</w:t>
      </w:r>
      <w:r>
        <w:rPr>
          <w:noProof/>
        </w:rPr>
        <w:tab/>
        <w:t>6936</w:t>
      </w:r>
    </w:p>
    <w:p w14:paraId="7BF5740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6938</w:t>
      </w:r>
    </w:p>
    <w:p w14:paraId="127161A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6942</w:t>
      </w:r>
    </w:p>
    <w:p w14:paraId="22BCEC9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A.3.3.3.</w:t>
      </w:r>
      <w:r w:rsidRPr="00CC25D0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  <w:lang w:eastAsia="zh-CN"/>
        </w:rPr>
        <w:t>Twelve</w:t>
      </w:r>
      <w:r w:rsidRPr="00CC25D0">
        <w:rPr>
          <w:noProof/>
          <w:snapToGrid w:val="0"/>
        </w:rPr>
        <w:t xml:space="preserve"> antenna port (CSI-RS)</w:t>
      </w:r>
      <w:r>
        <w:rPr>
          <w:noProof/>
        </w:rPr>
        <w:tab/>
        <w:t>6943</w:t>
      </w:r>
    </w:p>
    <w:p w14:paraId="44CDF07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6946</w:t>
      </w:r>
    </w:p>
    <w:p w14:paraId="2B8DFBB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6946</w:t>
      </w:r>
    </w:p>
    <w:p w14:paraId="00FF4F9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</w:t>
      </w:r>
      <w:r w:rsidRPr="00CC25D0">
        <w:rPr>
          <w:noProof/>
          <w:snapToGrid w:val="0"/>
          <w:lang w:eastAsia="zh-CN"/>
        </w:rPr>
        <w:t>4</w:t>
      </w:r>
      <w:r w:rsidRPr="00CC25D0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6953</w:t>
      </w:r>
    </w:p>
    <w:p w14:paraId="5D9D03B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Two antenna ports</w:t>
      </w:r>
      <w:r>
        <w:rPr>
          <w:noProof/>
        </w:rPr>
        <w:tab/>
        <w:t>6953</w:t>
      </w:r>
    </w:p>
    <w:p w14:paraId="6BA51FC2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Four antenna ports</w:t>
      </w:r>
      <w:r>
        <w:rPr>
          <w:noProof/>
        </w:rPr>
        <w:tab/>
        <w:t>6962</w:t>
      </w:r>
    </w:p>
    <w:p w14:paraId="38C0405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6966</w:t>
      </w:r>
    </w:p>
    <w:p w14:paraId="42708AE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6969</w:t>
      </w:r>
    </w:p>
    <w:p w14:paraId="728D256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6973</w:t>
      </w:r>
    </w:p>
    <w:p w14:paraId="2BE061F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6976</w:t>
      </w:r>
    </w:p>
    <w:p w14:paraId="5A1C2011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6979</w:t>
      </w:r>
    </w:p>
    <w:p w14:paraId="040721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6981</w:t>
      </w:r>
    </w:p>
    <w:p w14:paraId="2097C9E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</w:t>
      </w:r>
      <w:r>
        <w:rPr>
          <w:noProof/>
        </w:rPr>
        <w:tab/>
        <w:t>6981</w:t>
      </w:r>
    </w:p>
    <w:p w14:paraId="7A2A34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ab/>
        <w:t>6982</w:t>
      </w:r>
    </w:p>
    <w:p w14:paraId="401DD3B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LAA</w:t>
      </w:r>
      <w:r>
        <w:rPr>
          <w:noProof/>
        </w:rPr>
        <w:tab/>
        <w:t>6984</w:t>
      </w:r>
    </w:p>
    <w:p w14:paraId="534EE5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6985</w:t>
      </w:r>
    </w:p>
    <w:p w14:paraId="14CFBB6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[FFS]</w:t>
      </w:r>
      <w:r>
        <w:rPr>
          <w:noProof/>
        </w:rPr>
        <w:tab/>
        <w:t>6986</w:t>
      </w:r>
    </w:p>
    <w:p w14:paraId="005640E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CC25D0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CC25D0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6986</w:t>
      </w:r>
    </w:p>
    <w:p w14:paraId="0804C4E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6986</w:t>
      </w:r>
    </w:p>
    <w:p w14:paraId="3A0168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6987</w:t>
      </w:r>
    </w:p>
    <w:p w14:paraId="63137F6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</w:t>
      </w:r>
      <w:r w:rsidRPr="00CC25D0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6989</w:t>
      </w:r>
    </w:p>
    <w:p w14:paraId="7E0CC10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FDD</w:t>
      </w:r>
      <w:r>
        <w:rPr>
          <w:noProof/>
        </w:rPr>
        <w:tab/>
        <w:t>6989</w:t>
      </w:r>
    </w:p>
    <w:p w14:paraId="4A56257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TDD</w:t>
      </w:r>
      <w:r>
        <w:rPr>
          <w:noProof/>
        </w:rPr>
        <w:tab/>
        <w:t>6992</w:t>
      </w:r>
    </w:p>
    <w:p w14:paraId="65E87D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6999</w:t>
      </w:r>
    </w:p>
    <w:p w14:paraId="232682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7000</w:t>
      </w:r>
    </w:p>
    <w:p w14:paraId="17753C8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7001</w:t>
      </w:r>
    </w:p>
    <w:p w14:paraId="07A0E90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CC25D0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FDD</w:t>
      </w:r>
      <w:r>
        <w:rPr>
          <w:noProof/>
        </w:rPr>
        <w:tab/>
        <w:t>7001</w:t>
      </w:r>
    </w:p>
    <w:p w14:paraId="4317A7E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CC25D0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TDD</w:t>
      </w:r>
      <w:r>
        <w:rPr>
          <w:noProof/>
        </w:rPr>
        <w:tab/>
        <w:t>7002</w:t>
      </w:r>
    </w:p>
    <w:p w14:paraId="7D9108E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7002</w:t>
      </w:r>
    </w:p>
    <w:p w14:paraId="400F8AC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lastRenderedPageBreak/>
        <w:t>A.3.</w:t>
      </w:r>
      <w:r>
        <w:rPr>
          <w:noProof/>
          <w:lang w:eastAsia="zh-CN"/>
        </w:rPr>
        <w:t>11</w:t>
      </w:r>
      <w:r w:rsidRPr="00CC25D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FDD and half-duplex FDD</w:t>
      </w:r>
      <w:r>
        <w:rPr>
          <w:noProof/>
        </w:rPr>
        <w:tab/>
        <w:t>7002</w:t>
      </w:r>
    </w:p>
    <w:p w14:paraId="2F4B5CF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CC25D0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</w:t>
      </w:r>
      <w:r w:rsidRPr="00CC25D0">
        <w:rPr>
          <w:rFonts w:eastAsia="MS Mincho"/>
          <w:noProof/>
        </w:rPr>
        <w:t>DD</w:t>
      </w:r>
      <w:r>
        <w:rPr>
          <w:noProof/>
        </w:rPr>
        <w:tab/>
        <w:t>7003</w:t>
      </w:r>
    </w:p>
    <w:p w14:paraId="793B434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7004</w:t>
      </w:r>
    </w:p>
    <w:p w14:paraId="7191E8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7008</w:t>
      </w:r>
    </w:p>
    <w:p w14:paraId="0597C02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Multi-antenna transmission (Common Reference Symbols)</w:t>
      </w:r>
      <w:r>
        <w:rPr>
          <w:noProof/>
        </w:rPr>
        <w:tab/>
        <w:t>7008</w:t>
      </w:r>
    </w:p>
    <w:p w14:paraId="29B3CF3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7008</w:t>
      </w:r>
    </w:p>
    <w:p w14:paraId="7221678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7009</w:t>
      </w:r>
    </w:p>
    <w:p w14:paraId="068D1A6F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7009</w:t>
      </w:r>
    </w:p>
    <w:p w14:paraId="6E3BC1F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7010</w:t>
      </w:r>
    </w:p>
    <w:p w14:paraId="058C9F3C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cs="Arial"/>
          <w:noProof/>
          <w:lang w:eastAsia="zh-CN"/>
        </w:rPr>
        <w:t>16</w:t>
      </w:r>
      <w:r w:rsidRPr="00CC25D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FDD</w:t>
      </w:r>
      <w:r>
        <w:rPr>
          <w:noProof/>
        </w:rPr>
        <w:tab/>
        <w:t>7010</w:t>
      </w:r>
    </w:p>
    <w:p w14:paraId="7EC5825B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eastAsia="Calibri Light" w:cs="Arial"/>
          <w:noProof/>
          <w:lang w:eastAsia="zh-CN"/>
        </w:rPr>
        <w:t>16</w:t>
      </w:r>
      <w:r w:rsidRPr="00CC25D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TDD</w:t>
      </w:r>
      <w:r>
        <w:rPr>
          <w:noProof/>
        </w:rPr>
        <w:tab/>
        <w:t>7014</w:t>
      </w:r>
    </w:p>
    <w:p w14:paraId="7A26DA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Calibri Light" w:cs="Arial"/>
          <w:noProof/>
          <w:lang w:eastAsia="ko-KR"/>
        </w:rPr>
        <w:t xml:space="preserve">Reference measurement channels </w:t>
      </w:r>
      <w:r w:rsidRPr="00CC25D0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7015</w:t>
      </w:r>
    </w:p>
    <w:p w14:paraId="3FA4496E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eastAsia="Calibri Light" w:cs="Arial"/>
          <w:noProof/>
          <w:lang w:eastAsia="zh-CN"/>
        </w:rPr>
        <w:t>17</w:t>
      </w:r>
      <w:r w:rsidRPr="00CC25D0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FDD</w:t>
      </w:r>
      <w:r>
        <w:rPr>
          <w:noProof/>
        </w:rPr>
        <w:tab/>
        <w:t>7015</w:t>
      </w:r>
    </w:p>
    <w:p w14:paraId="1CA1D6E8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Arial"/>
          <w:noProof/>
          <w:lang w:eastAsia="ko-KR"/>
        </w:rPr>
        <w:t>A.3.</w:t>
      </w:r>
      <w:r w:rsidRPr="00CC25D0">
        <w:rPr>
          <w:rFonts w:eastAsia="Calibri Light" w:cs="Arial"/>
          <w:noProof/>
          <w:lang w:eastAsia="zh-CN"/>
        </w:rPr>
        <w:t>17</w:t>
      </w:r>
      <w:r w:rsidRPr="00CC25D0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cs="Arial"/>
          <w:noProof/>
          <w:lang w:eastAsia="ko-KR"/>
        </w:rPr>
        <w:t>TDD</w:t>
      </w:r>
      <w:r>
        <w:rPr>
          <w:noProof/>
        </w:rPr>
        <w:tab/>
        <w:t>7015</w:t>
      </w:r>
    </w:p>
    <w:p w14:paraId="07BE42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Reference</w:t>
      </w:r>
      <w:r>
        <w:rPr>
          <w:noProof/>
        </w:rPr>
        <w:t xml:space="preserve"> Measurement Channels </w:t>
      </w:r>
      <w:r w:rsidRPr="00CC25D0">
        <w:rPr>
          <w:rFonts w:eastAsia="MS Mincho"/>
          <w:noProof/>
        </w:rPr>
        <w:t>for LTE based 5G broadcast PMCH receiver requirements</w:t>
      </w:r>
      <w:r>
        <w:rPr>
          <w:noProof/>
        </w:rPr>
        <w:tab/>
        <w:t>7016</w:t>
      </w:r>
    </w:p>
    <w:p w14:paraId="29182E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A.3.</w:t>
      </w:r>
      <w:r>
        <w:rPr>
          <w:noProof/>
          <w:lang w:eastAsia="zh-CN"/>
        </w:rPr>
        <w:t>18</w:t>
      </w:r>
      <w:r w:rsidRPr="00CC25D0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SDO</w:t>
      </w:r>
      <w:r>
        <w:rPr>
          <w:noProof/>
        </w:rPr>
        <w:tab/>
        <w:t>7016</w:t>
      </w:r>
    </w:p>
    <w:p w14:paraId="1FBD5F1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7018</w:t>
      </w:r>
    </w:p>
    <w:p w14:paraId="3EF4AB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7027</w:t>
      </w:r>
    </w:p>
    <w:p w14:paraId="4B7279A8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7029</w:t>
      </w:r>
    </w:p>
    <w:p w14:paraId="01B1EE3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7029</w:t>
      </w:r>
    </w:p>
    <w:p w14:paraId="220D433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7029</w:t>
      </w:r>
    </w:p>
    <w:p w14:paraId="71D8A9D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7030</w:t>
      </w:r>
    </w:p>
    <w:p w14:paraId="1FF9710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7031</w:t>
      </w:r>
    </w:p>
    <w:p w14:paraId="3F7303F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</w:t>
      </w:r>
      <w:r w:rsidRPr="00CC25D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FDD pattern </w:t>
      </w:r>
      <w:r w:rsidRPr="00CC25D0">
        <w:rPr>
          <w:noProof/>
          <w:snapToGrid w:val="0"/>
          <w:lang w:eastAsia="zh-CN"/>
        </w:rPr>
        <w:t>4</w:t>
      </w:r>
      <w:r w:rsidRPr="00CC25D0">
        <w:rPr>
          <w:noProof/>
          <w:snapToGrid w:val="0"/>
        </w:rPr>
        <w:t xml:space="preserve">: One sided dynamic OCNG FDD pattern </w:t>
      </w:r>
      <w:r w:rsidRPr="00CC25D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7031</w:t>
      </w:r>
    </w:p>
    <w:p w14:paraId="3A6C31C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</w:t>
      </w:r>
      <w:r w:rsidRPr="00CC25D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FDD pattern </w:t>
      </w:r>
      <w:r w:rsidRPr="00CC25D0">
        <w:rPr>
          <w:noProof/>
          <w:snapToGrid w:val="0"/>
          <w:lang w:eastAsia="zh-CN"/>
        </w:rPr>
        <w:t>5</w:t>
      </w:r>
      <w:r w:rsidRPr="00CC25D0">
        <w:rPr>
          <w:noProof/>
          <w:snapToGrid w:val="0"/>
        </w:rPr>
        <w:t xml:space="preserve">: One sided dynamic </w:t>
      </w:r>
      <w:r w:rsidRPr="00CC25D0">
        <w:rPr>
          <w:noProof/>
          <w:snapToGrid w:val="0"/>
          <w:lang w:eastAsia="zh-CN"/>
        </w:rPr>
        <w:t xml:space="preserve">16QAM modulated </w:t>
      </w:r>
      <w:r w:rsidRPr="00CC25D0">
        <w:rPr>
          <w:noProof/>
          <w:snapToGrid w:val="0"/>
        </w:rPr>
        <w:t>OCNG FDD pattern</w:t>
      </w:r>
      <w:r>
        <w:rPr>
          <w:noProof/>
        </w:rPr>
        <w:tab/>
        <w:t>7032</w:t>
      </w:r>
    </w:p>
    <w:p w14:paraId="63BECD0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7033</w:t>
      </w:r>
    </w:p>
    <w:p w14:paraId="29CD4E2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A.5.1.</w:t>
      </w:r>
      <w:r w:rsidRPr="00CC25D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FDD pattern </w:t>
      </w:r>
      <w:r w:rsidRPr="00CC25D0">
        <w:rPr>
          <w:noProof/>
          <w:snapToGrid w:val="0"/>
          <w:lang w:eastAsia="zh-CN"/>
        </w:rPr>
        <w:t>8</w:t>
      </w:r>
      <w:r w:rsidRPr="00CC25D0">
        <w:rPr>
          <w:noProof/>
          <w:snapToGrid w:val="0"/>
        </w:rPr>
        <w:t xml:space="preserve">: One sided dynamic OCNG FDD pattern </w:t>
      </w:r>
      <w:r w:rsidRPr="00CC25D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7034</w:t>
      </w:r>
    </w:p>
    <w:p w14:paraId="443D081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7034</w:t>
      </w:r>
    </w:p>
    <w:p w14:paraId="746D0C5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7035</w:t>
      </w:r>
    </w:p>
    <w:p w14:paraId="16801EB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7035</w:t>
      </w:r>
    </w:p>
    <w:p w14:paraId="4C27C8C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7036</w:t>
      </w:r>
    </w:p>
    <w:p w14:paraId="2D4E096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</w:t>
      </w:r>
      <w:r w:rsidRPr="00CC25D0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4</w:t>
      </w:r>
      <w:r w:rsidRPr="00CC25D0">
        <w:rPr>
          <w:noProof/>
          <w:snapToGrid w:val="0"/>
        </w:rPr>
        <w:t xml:space="preserve">: One sided dynamic 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7037</w:t>
      </w:r>
    </w:p>
    <w:p w14:paraId="25CC8EF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</w:t>
      </w:r>
      <w:r w:rsidRPr="00CC25D0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TDD pattern </w:t>
      </w:r>
      <w:r w:rsidRPr="00CC25D0">
        <w:rPr>
          <w:noProof/>
          <w:snapToGrid w:val="0"/>
          <w:lang w:eastAsia="zh-CN"/>
        </w:rPr>
        <w:t>5</w:t>
      </w:r>
      <w:r w:rsidRPr="00CC25D0">
        <w:rPr>
          <w:noProof/>
          <w:snapToGrid w:val="0"/>
        </w:rPr>
        <w:t xml:space="preserve">: One sided dynamic </w:t>
      </w:r>
      <w:r w:rsidRPr="00CC25D0">
        <w:rPr>
          <w:noProof/>
          <w:snapToGrid w:val="0"/>
          <w:lang w:eastAsia="zh-CN"/>
        </w:rPr>
        <w:t xml:space="preserve">16QAM modulated </w:t>
      </w:r>
      <w:r w:rsidRPr="00CC25D0">
        <w:rPr>
          <w:noProof/>
          <w:snapToGrid w:val="0"/>
        </w:rPr>
        <w:t>OCNG TDD pattern</w:t>
      </w:r>
      <w:r>
        <w:rPr>
          <w:noProof/>
        </w:rPr>
        <w:tab/>
        <w:t>7037</w:t>
      </w:r>
    </w:p>
    <w:p w14:paraId="339550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7038</w:t>
      </w:r>
    </w:p>
    <w:p w14:paraId="0241161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</w:t>
      </w:r>
      <w:r w:rsidRPr="00CC25D0">
        <w:rPr>
          <w:noProof/>
          <w:snapToGrid w:val="0"/>
          <w:lang w:eastAsia="zh-CN"/>
        </w:rPr>
        <w:t>2</w:t>
      </w:r>
      <w:r w:rsidRPr="00CC25D0">
        <w:rPr>
          <w:noProof/>
          <w:snapToGrid w:val="0"/>
        </w:rPr>
        <w:t>.</w:t>
      </w:r>
      <w:r w:rsidRPr="00CC25D0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8</w:t>
      </w:r>
      <w:r w:rsidRPr="00CC25D0">
        <w:rPr>
          <w:noProof/>
          <w:snapToGrid w:val="0"/>
        </w:rPr>
        <w:t xml:space="preserve">: One sided dynamic OCNG </w:t>
      </w:r>
      <w:r w:rsidRPr="00CC25D0">
        <w:rPr>
          <w:noProof/>
          <w:snapToGrid w:val="0"/>
          <w:lang w:eastAsia="zh-CN"/>
        </w:rPr>
        <w:t>T</w:t>
      </w:r>
      <w:r w:rsidRPr="00CC25D0">
        <w:rPr>
          <w:noProof/>
          <w:snapToGrid w:val="0"/>
        </w:rPr>
        <w:t xml:space="preserve">DD pattern </w:t>
      </w:r>
      <w:r w:rsidRPr="00CC25D0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7039</w:t>
      </w:r>
    </w:p>
    <w:p w14:paraId="15F9E9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7040</w:t>
      </w:r>
    </w:p>
    <w:p w14:paraId="2F823E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</w:t>
      </w:r>
      <w:r w:rsidRPr="00CC25D0">
        <w:rPr>
          <w:noProof/>
          <w:snapToGrid w:val="0"/>
          <w:lang w:eastAsia="zh-CN"/>
        </w:rPr>
        <w:t>3</w:t>
      </w:r>
      <w:r w:rsidRPr="00CC25D0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Narrowband IoT</w:t>
      </w:r>
      <w:r w:rsidRPr="00CC25D0">
        <w:rPr>
          <w:noProof/>
          <w:snapToGrid w:val="0"/>
        </w:rPr>
        <w:t xml:space="preserve"> OCNG pattern 1</w:t>
      </w:r>
      <w:r>
        <w:rPr>
          <w:noProof/>
        </w:rPr>
        <w:tab/>
        <w:t>7040</w:t>
      </w:r>
    </w:p>
    <w:p w14:paraId="32AE9C9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7041</w:t>
      </w:r>
    </w:p>
    <w:p w14:paraId="6FB9962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OCNG </w:t>
      </w:r>
      <w:r w:rsidRPr="00CC25D0">
        <w:rPr>
          <w:noProof/>
          <w:snapToGrid w:val="0"/>
          <w:lang w:eastAsia="zh-CN"/>
        </w:rPr>
        <w:t xml:space="preserve">FS3 </w:t>
      </w:r>
      <w:r w:rsidRPr="00CC25D0">
        <w:rPr>
          <w:noProof/>
          <w:snapToGrid w:val="0"/>
        </w:rPr>
        <w:t xml:space="preserve">pattern 1: One sided dynamic OCNG </w:t>
      </w:r>
      <w:r w:rsidRPr="00CC25D0">
        <w:rPr>
          <w:noProof/>
          <w:snapToGrid w:val="0"/>
          <w:lang w:eastAsia="zh-CN"/>
        </w:rPr>
        <w:t xml:space="preserve">frame structure type 3 </w:t>
      </w:r>
      <w:r w:rsidRPr="00CC25D0">
        <w:rPr>
          <w:noProof/>
          <w:snapToGrid w:val="0"/>
        </w:rPr>
        <w:t>pattern</w:t>
      </w:r>
      <w:r>
        <w:rPr>
          <w:noProof/>
        </w:rPr>
        <w:tab/>
        <w:t>7041</w:t>
      </w:r>
    </w:p>
    <w:p w14:paraId="3DC265C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7042</w:t>
      </w:r>
    </w:p>
    <w:p w14:paraId="65C8719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7043</w:t>
      </w:r>
    </w:p>
    <w:p w14:paraId="55BB95C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7043</w:t>
      </w:r>
    </w:p>
    <w:p w14:paraId="186F171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7043</w:t>
      </w:r>
    </w:p>
    <w:p w14:paraId="78D6A97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7045</w:t>
      </w:r>
    </w:p>
    <w:p w14:paraId="5E305D0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7045</w:t>
      </w:r>
    </w:p>
    <w:p w14:paraId="006E8A5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7046</w:t>
      </w:r>
    </w:p>
    <w:p w14:paraId="2BBD5A6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7046</w:t>
      </w:r>
    </w:p>
    <w:p w14:paraId="1A413F5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7047</w:t>
      </w:r>
    </w:p>
    <w:p w14:paraId="5427B48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7047</w:t>
      </w:r>
    </w:p>
    <w:p w14:paraId="1244641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7047</w:t>
      </w:r>
    </w:p>
    <w:p w14:paraId="64BF759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7049</w:t>
      </w:r>
    </w:p>
    <w:p w14:paraId="200F933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7051</w:t>
      </w:r>
    </w:p>
    <w:p w14:paraId="108EE7D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7051</w:t>
      </w:r>
    </w:p>
    <w:p w14:paraId="5560F48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V2X reference measurement channels</w:t>
      </w:r>
      <w:r>
        <w:rPr>
          <w:noProof/>
        </w:rPr>
        <w:tab/>
        <w:t>7056</w:t>
      </w:r>
    </w:p>
    <w:p w14:paraId="0392B01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7056</w:t>
      </w:r>
    </w:p>
    <w:p w14:paraId="2D797D2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7057</w:t>
      </w:r>
    </w:p>
    <w:p w14:paraId="28C2259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7057</w:t>
      </w:r>
    </w:p>
    <w:p w14:paraId="3B29F4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7059</w:t>
      </w:r>
    </w:p>
    <w:p w14:paraId="53A693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7060</w:t>
      </w:r>
    </w:p>
    <w:p w14:paraId="38764A9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</w:t>
      </w:r>
      <w:r w:rsidRPr="00CC25D0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7060</w:t>
      </w:r>
    </w:p>
    <w:p w14:paraId="2D17F3D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MS Mincho"/>
          <w:noProof/>
        </w:rPr>
        <w:t>V2X reference resource pool configurations</w:t>
      </w:r>
      <w:r>
        <w:rPr>
          <w:noProof/>
        </w:rPr>
        <w:tab/>
        <w:t>7061</w:t>
      </w:r>
    </w:p>
    <w:p w14:paraId="0AF37F44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7064</w:t>
      </w:r>
    </w:p>
    <w:p w14:paraId="3A661198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interference</w:t>
      </w:r>
      <w:r>
        <w:rPr>
          <w:noProof/>
        </w:rPr>
        <w:tab/>
        <w:t>7064</w:t>
      </w:r>
    </w:p>
    <w:p w14:paraId="78BDCF6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Static propagation condition</w:t>
      </w:r>
      <w:r>
        <w:rPr>
          <w:noProof/>
        </w:rPr>
        <w:tab/>
        <w:t>7064</w:t>
      </w:r>
    </w:p>
    <w:p w14:paraId="24CAA4C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7065</w:t>
      </w:r>
    </w:p>
    <w:p w14:paraId="0D20DBB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7065</w:t>
      </w:r>
    </w:p>
    <w:p w14:paraId="40989D8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Delay profiles</w:t>
      </w:r>
      <w:r>
        <w:rPr>
          <w:noProof/>
        </w:rPr>
        <w:tab/>
        <w:t>7065</w:t>
      </w:r>
    </w:p>
    <w:p w14:paraId="39E0B69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7066</w:t>
      </w:r>
    </w:p>
    <w:p w14:paraId="7CC9713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7066</w:t>
      </w:r>
    </w:p>
    <w:p w14:paraId="5708DA7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Definition of MIMO Correlation Matrices</w:t>
      </w:r>
      <w:r>
        <w:rPr>
          <w:noProof/>
        </w:rPr>
        <w:tab/>
        <w:t>7067</w:t>
      </w:r>
    </w:p>
    <w:p w14:paraId="09B2DE5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7068</w:t>
      </w:r>
    </w:p>
    <w:p w14:paraId="2E080C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7070</w:t>
      </w:r>
    </w:p>
    <w:p w14:paraId="05C4A474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7071</w:t>
      </w:r>
    </w:p>
    <w:p w14:paraId="63E59E4D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7071</w:t>
      </w:r>
    </w:p>
    <w:p w14:paraId="7AF6D798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7071</w:t>
      </w:r>
    </w:p>
    <w:p w14:paraId="6AB9EA70" w14:textId="77777777" w:rsidR="00542535" w:rsidRDefault="00542535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7072</w:t>
      </w:r>
    </w:p>
    <w:p w14:paraId="7963AD37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7072</w:t>
      </w:r>
    </w:p>
    <w:p w14:paraId="7FF911B6" w14:textId="77777777" w:rsidR="00542535" w:rsidRDefault="00542535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steering approach</w:t>
      </w:r>
      <w:r>
        <w:rPr>
          <w:noProof/>
        </w:rPr>
        <w:tab/>
        <w:t>7073</w:t>
      </w:r>
    </w:p>
    <w:p w14:paraId="1129615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Propagation conditions for CQI tests</w:t>
      </w:r>
      <w:r>
        <w:rPr>
          <w:noProof/>
        </w:rPr>
        <w:tab/>
        <w:t>7074</w:t>
      </w:r>
    </w:p>
    <w:p w14:paraId="7B8801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FFS</w:t>
      </w:r>
      <w:r>
        <w:rPr>
          <w:noProof/>
        </w:rPr>
        <w:tab/>
        <w:t>7074</w:t>
      </w:r>
    </w:p>
    <w:p w14:paraId="2BB13C5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7074</w:t>
      </w:r>
    </w:p>
    <w:p w14:paraId="4965C59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Subcarrier spacing 1.25kHz</w:t>
      </w:r>
      <w:r>
        <w:rPr>
          <w:noProof/>
        </w:rPr>
        <w:tab/>
        <w:t>7075</w:t>
      </w:r>
    </w:p>
    <w:p w14:paraId="60599A0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Subcarrier spacing 0.37kHz</w:t>
      </w:r>
      <w:r>
        <w:rPr>
          <w:noProof/>
        </w:rPr>
        <w:tab/>
        <w:t>7076</w:t>
      </w:r>
    </w:p>
    <w:p w14:paraId="6876E1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Subcarrier spacing 2.5kHz</w:t>
      </w:r>
      <w:r>
        <w:rPr>
          <w:noProof/>
        </w:rPr>
        <w:tab/>
        <w:t>7077</w:t>
      </w:r>
    </w:p>
    <w:p w14:paraId="33B6A97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speed train scenario</w:t>
      </w:r>
      <w:r>
        <w:rPr>
          <w:noProof/>
        </w:rPr>
        <w:tab/>
        <w:t>7077</w:t>
      </w:r>
    </w:p>
    <w:p w14:paraId="0191427C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HST-SFN scenario</w:t>
      </w:r>
      <w:r>
        <w:rPr>
          <w:noProof/>
        </w:rPr>
        <w:tab/>
        <w:t>7078</w:t>
      </w:r>
    </w:p>
    <w:p w14:paraId="3CB03E41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</w:t>
      </w:r>
      <w:r>
        <w:rPr>
          <w:noProof/>
        </w:rPr>
        <w:tab/>
        <w:t>7082</w:t>
      </w:r>
    </w:p>
    <w:p w14:paraId="505107B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 xml:space="preserve">Single-layer random </w:t>
      </w:r>
      <w:r w:rsidRPr="00CC25D0">
        <w:rPr>
          <w:noProof/>
          <w:snapToGrid w:val="0"/>
          <w:lang w:eastAsia="zh-CN"/>
        </w:rPr>
        <w:t>b</w:t>
      </w:r>
      <w:r w:rsidRPr="00CC25D0">
        <w:rPr>
          <w:noProof/>
          <w:snapToGrid w:val="0"/>
        </w:rPr>
        <w:t>eamforming</w:t>
      </w:r>
      <w:r w:rsidRPr="00CC25D0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7082</w:t>
      </w:r>
    </w:p>
    <w:p w14:paraId="4FA22D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7083</w:t>
      </w:r>
    </w:p>
    <w:p w14:paraId="1BC328E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7083</w:t>
      </w:r>
    </w:p>
    <w:p w14:paraId="2903DD5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7084</w:t>
      </w:r>
    </w:p>
    <w:p w14:paraId="144EFC6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7084</w:t>
      </w:r>
    </w:p>
    <w:p w14:paraId="353655F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7084</w:t>
      </w:r>
    </w:p>
    <w:p w14:paraId="008D787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7086</w:t>
      </w:r>
    </w:p>
    <w:p w14:paraId="4E5357D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Dominant interferer proportion</w:t>
      </w:r>
      <w:r>
        <w:rPr>
          <w:noProof/>
        </w:rPr>
        <w:tab/>
        <w:t>7086</w:t>
      </w:r>
    </w:p>
    <w:p w14:paraId="6E5E323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3 interference model</w:t>
      </w:r>
      <w:r>
        <w:rPr>
          <w:noProof/>
        </w:rPr>
        <w:tab/>
        <w:t>7086</w:t>
      </w:r>
    </w:p>
    <w:p w14:paraId="2EBA56F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4 interference model</w:t>
      </w:r>
      <w:r>
        <w:rPr>
          <w:noProof/>
        </w:rPr>
        <w:tab/>
        <w:t>7087</w:t>
      </w:r>
    </w:p>
    <w:p w14:paraId="3DA7A8B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9 interference model</w:t>
      </w:r>
      <w:r>
        <w:rPr>
          <w:noProof/>
        </w:rPr>
        <w:tab/>
        <w:t>7087</w:t>
      </w:r>
    </w:p>
    <w:p w14:paraId="64010E0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7087</w:t>
      </w:r>
    </w:p>
    <w:p w14:paraId="178546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2 interference model</w:t>
      </w:r>
      <w:r>
        <w:rPr>
          <w:noProof/>
        </w:rPr>
        <w:tab/>
        <w:t>7087</w:t>
      </w:r>
    </w:p>
    <w:p w14:paraId="6EEF137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3 interference model</w:t>
      </w:r>
      <w:r>
        <w:rPr>
          <w:noProof/>
        </w:rPr>
        <w:tab/>
        <w:t>7088</w:t>
      </w:r>
    </w:p>
    <w:p w14:paraId="64CA8A1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4 interference model</w:t>
      </w:r>
      <w:r>
        <w:rPr>
          <w:noProof/>
        </w:rPr>
        <w:tab/>
        <w:t>7088</w:t>
      </w:r>
    </w:p>
    <w:p w14:paraId="492016F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Transmission mode 9 interference model</w:t>
      </w:r>
      <w:r>
        <w:rPr>
          <w:noProof/>
        </w:rPr>
        <w:tab/>
        <w:t>7089</w:t>
      </w:r>
    </w:p>
    <w:p w14:paraId="6F1E5C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CRS interference model</w:t>
      </w:r>
      <w:r>
        <w:rPr>
          <w:noProof/>
        </w:rPr>
        <w:tab/>
        <w:t>7089</w:t>
      </w:r>
    </w:p>
    <w:p w14:paraId="7ACA836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Random interference model</w:t>
      </w:r>
      <w:r>
        <w:rPr>
          <w:noProof/>
        </w:rPr>
        <w:tab/>
        <w:t>7089</w:t>
      </w:r>
    </w:p>
    <w:p w14:paraId="461FC6A2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7090</w:t>
      </w:r>
    </w:p>
    <w:p w14:paraId="4C1401F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7090</w:t>
      </w:r>
    </w:p>
    <w:p w14:paraId="369BC3F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7090</w:t>
      </w:r>
    </w:p>
    <w:p w14:paraId="10B97170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7092</w:t>
      </w:r>
    </w:p>
    <w:p w14:paraId="35418A9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signal levels</w:t>
      </w:r>
      <w:r>
        <w:rPr>
          <w:noProof/>
        </w:rPr>
        <w:tab/>
        <w:t>7092</w:t>
      </w:r>
    </w:p>
    <w:p w14:paraId="2E6E7F7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7092</w:t>
      </w:r>
    </w:p>
    <w:p w14:paraId="601D1CC5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7098</w:t>
      </w:r>
    </w:p>
    <w:p w14:paraId="57E5AD4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7101</w:t>
      </w:r>
    </w:p>
    <w:p w14:paraId="21352C0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7102</w:t>
      </w:r>
    </w:p>
    <w:p w14:paraId="0FE5C01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7103</w:t>
      </w:r>
    </w:p>
    <w:p w14:paraId="7C07D04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7105</w:t>
      </w:r>
    </w:p>
    <w:p w14:paraId="52CE396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7107</w:t>
      </w:r>
    </w:p>
    <w:p w14:paraId="4C7C861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7108</w:t>
      </w:r>
    </w:p>
    <w:p w14:paraId="60304B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cs="v5.0.0"/>
          <w:noProof/>
        </w:rPr>
        <w:t>C.3.</w:t>
      </w:r>
      <w:r w:rsidRPr="00CC25D0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7108</w:t>
      </w:r>
    </w:p>
    <w:p w14:paraId="37BD7012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7110</w:t>
      </w:r>
    </w:p>
    <w:p w14:paraId="79813DA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7110</w:t>
      </w:r>
    </w:p>
    <w:p w14:paraId="6E2704B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Interference signals</w:t>
      </w:r>
      <w:r>
        <w:rPr>
          <w:noProof/>
        </w:rPr>
        <w:tab/>
        <w:t>7110</w:t>
      </w:r>
    </w:p>
    <w:p w14:paraId="69EC9A3F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7111</w:t>
      </w:r>
    </w:p>
    <w:p w14:paraId="34E664E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General</w:t>
      </w:r>
      <w:r>
        <w:rPr>
          <w:noProof/>
        </w:rPr>
        <w:tab/>
        <w:t>7111</w:t>
      </w:r>
    </w:p>
    <w:p w14:paraId="05B937E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Signals and results</w:t>
      </w:r>
      <w:r>
        <w:rPr>
          <w:noProof/>
        </w:rPr>
        <w:tab/>
        <w:t>7111</w:t>
      </w:r>
    </w:p>
    <w:p w14:paraId="2DA3424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7111</w:t>
      </w:r>
    </w:p>
    <w:p w14:paraId="6B33A7E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7111</w:t>
      </w:r>
    </w:p>
    <w:p w14:paraId="37BDA65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7112</w:t>
      </w:r>
    </w:p>
    <w:p w14:paraId="01A2DB2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Measurement results</w:t>
      </w:r>
      <w:r>
        <w:rPr>
          <w:noProof/>
        </w:rPr>
        <w:tab/>
        <w:t>7112</w:t>
      </w:r>
    </w:p>
    <w:p w14:paraId="5FBD491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7112</w:t>
      </w:r>
    </w:p>
    <w:p w14:paraId="7BA9075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Signal processing</w:t>
      </w:r>
      <w:r>
        <w:rPr>
          <w:noProof/>
        </w:rPr>
        <w:tab/>
        <w:t>7113</w:t>
      </w:r>
    </w:p>
    <w:p w14:paraId="1E8B64B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7113</w:t>
      </w:r>
    </w:p>
    <w:p w14:paraId="64A32D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7113</w:t>
      </w:r>
    </w:p>
    <w:p w14:paraId="6327887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7114</w:t>
      </w:r>
    </w:p>
    <w:p w14:paraId="7EAB235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Derivation of the results</w:t>
      </w:r>
      <w:r>
        <w:rPr>
          <w:noProof/>
        </w:rPr>
        <w:tab/>
        <w:t>7115</w:t>
      </w:r>
    </w:p>
    <w:p w14:paraId="06784A0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>
        <w:rPr>
          <w:noProof/>
        </w:rPr>
        <w:tab/>
        <w:t>7115</w:t>
      </w:r>
    </w:p>
    <w:p w14:paraId="4FBBCA3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7116</w:t>
      </w:r>
    </w:p>
    <w:p w14:paraId="7249DFF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7116</w:t>
      </w:r>
    </w:p>
    <w:p w14:paraId="17212EB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7118</w:t>
      </w:r>
    </w:p>
    <w:p w14:paraId="6F0905C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7119</w:t>
      </w:r>
    </w:p>
    <w:p w14:paraId="483090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CC25D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7119</w:t>
      </w:r>
    </w:p>
    <w:p w14:paraId="0A3556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</w:t>
      </w:r>
      <w:r w:rsidRPr="00CC25D0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CC25D0">
        <w:rPr>
          <w:noProof/>
          <w:vertAlign w:val="subscript"/>
        </w:rPr>
        <w:t>DMRS</w:t>
      </w:r>
      <w:r>
        <w:rPr>
          <w:noProof/>
        </w:rPr>
        <w:tab/>
        <w:t>7120</w:t>
      </w:r>
    </w:p>
    <w:p w14:paraId="3B567E1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Final average for EVM </w:t>
      </w:r>
      <w:r w:rsidRPr="00CC25D0">
        <w:rPr>
          <w:noProof/>
          <w:vertAlign w:val="subscript"/>
        </w:rPr>
        <w:t>DMRS</w:t>
      </w:r>
      <w:r>
        <w:rPr>
          <w:noProof/>
        </w:rPr>
        <w:tab/>
        <w:t>7120</w:t>
      </w:r>
    </w:p>
    <w:p w14:paraId="003077A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7120</w:t>
      </w:r>
    </w:p>
    <w:p w14:paraId="5E6AEAB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7120</w:t>
      </w:r>
    </w:p>
    <w:p w14:paraId="46BBD0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7120</w:t>
      </w:r>
    </w:p>
    <w:p w14:paraId="2E2AE78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7120</w:t>
      </w:r>
    </w:p>
    <w:p w14:paraId="3F00484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7120</w:t>
      </w:r>
    </w:p>
    <w:p w14:paraId="08E2CFA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7121</w:t>
      </w:r>
    </w:p>
    <w:p w14:paraId="0043E73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7121</w:t>
      </w:r>
    </w:p>
    <w:p w14:paraId="48093A3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7121</w:t>
      </w:r>
    </w:p>
    <w:p w14:paraId="250BFE2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7121</w:t>
      </w:r>
    </w:p>
    <w:p w14:paraId="58228ED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CC25D0">
        <w:rPr>
          <w:noProof/>
          <w:snapToGrid w:val="0"/>
        </w:rPr>
        <w:t>Derivation of the results</w:t>
      </w:r>
      <w:r>
        <w:rPr>
          <w:noProof/>
        </w:rPr>
        <w:tab/>
        <w:t>7122</w:t>
      </w:r>
    </w:p>
    <w:p w14:paraId="40CE9211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CC25D0">
        <w:rPr>
          <w:noProof/>
          <w:vertAlign w:val="subscript"/>
        </w:rPr>
        <w:t>PUCCH</w:t>
      </w:r>
      <w:r>
        <w:rPr>
          <w:noProof/>
        </w:rPr>
        <w:tab/>
        <w:t>7122</w:t>
      </w:r>
    </w:p>
    <w:p w14:paraId="4FC66659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CC25D0">
        <w:rPr>
          <w:noProof/>
          <w:vertAlign w:val="subscript"/>
        </w:rPr>
        <w:t>PUCCH</w:t>
      </w:r>
      <w:r>
        <w:rPr>
          <w:noProof/>
        </w:rPr>
        <w:tab/>
        <w:t>7123</w:t>
      </w:r>
    </w:p>
    <w:p w14:paraId="09514BD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7123</w:t>
      </w:r>
    </w:p>
    <w:p w14:paraId="0ED6181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PRACH</w:t>
      </w:r>
      <w:r>
        <w:rPr>
          <w:noProof/>
        </w:rPr>
        <w:tab/>
        <w:t>7124</w:t>
      </w:r>
    </w:p>
    <w:p w14:paraId="466821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Basic principle</w:t>
      </w:r>
      <w:r>
        <w:rPr>
          <w:noProof/>
        </w:rPr>
        <w:tab/>
        <w:t>7124</w:t>
      </w:r>
    </w:p>
    <w:p w14:paraId="23DAD75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E.6.2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7124</w:t>
      </w:r>
    </w:p>
    <w:p w14:paraId="1D84E1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</w:t>
      </w:r>
      <w:r>
        <w:rPr>
          <w:noProof/>
        </w:rPr>
        <w:tab/>
        <w:t>7124</w:t>
      </w:r>
    </w:p>
    <w:p w14:paraId="0DD664B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results</w:t>
      </w:r>
      <w:r>
        <w:rPr>
          <w:noProof/>
        </w:rPr>
        <w:tab/>
        <w:t>7125</w:t>
      </w:r>
    </w:p>
    <w:p w14:paraId="74E276A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points</w:t>
      </w:r>
      <w:r>
        <w:rPr>
          <w:noProof/>
        </w:rPr>
        <w:tab/>
        <w:t>7125</w:t>
      </w:r>
    </w:p>
    <w:p w14:paraId="2EEECB0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 FFT minimization process</w:t>
      </w:r>
      <w:r>
        <w:rPr>
          <w:noProof/>
        </w:rPr>
        <w:tab/>
        <w:t>7125</w:t>
      </w:r>
    </w:p>
    <w:p w14:paraId="19EF5D7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of the FFT window</w:t>
      </w:r>
      <w:r>
        <w:rPr>
          <w:noProof/>
        </w:rPr>
        <w:tab/>
        <w:t>7125</w:t>
      </w:r>
    </w:p>
    <w:p w14:paraId="0EE0EE6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 FFT equalisation</w:t>
      </w:r>
      <w:r>
        <w:rPr>
          <w:noProof/>
        </w:rPr>
        <w:tab/>
        <w:t>7126</w:t>
      </w:r>
    </w:p>
    <w:p w14:paraId="6627A9C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the results</w:t>
      </w:r>
      <w:r>
        <w:rPr>
          <w:noProof/>
        </w:rPr>
        <w:tab/>
        <w:t>7126</w:t>
      </w:r>
    </w:p>
    <w:p w14:paraId="1AA943D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</w:t>
      </w:r>
      <w:r w:rsidRPr="00CC25D0">
        <w:rPr>
          <w:noProof/>
          <w:vertAlign w:val="subscript"/>
        </w:rPr>
        <w:t>PRACH</w:t>
      </w:r>
      <w:r>
        <w:rPr>
          <w:noProof/>
        </w:rPr>
        <w:tab/>
        <w:t>7126</w:t>
      </w:r>
    </w:p>
    <w:p w14:paraId="6A9D1F7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 w:rsidRPr="00CC25D0">
        <w:rPr>
          <w:noProof/>
          <w:vertAlign w:val="subscript"/>
        </w:rPr>
        <w:t>PRACH</w:t>
      </w:r>
      <w:r>
        <w:rPr>
          <w:noProof/>
        </w:rPr>
        <w:tab/>
        <w:t>7127</w:t>
      </w:r>
    </w:p>
    <w:p w14:paraId="28CD228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with exclusion period</w:t>
      </w:r>
      <w:r>
        <w:rPr>
          <w:noProof/>
        </w:rPr>
        <w:tab/>
        <w:t>7127</w:t>
      </w:r>
    </w:p>
    <w:p w14:paraId="60B33A8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7127</w:t>
      </w:r>
    </w:p>
    <w:p w14:paraId="56D9864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 model</w:t>
      </w:r>
      <w:r>
        <w:rPr>
          <w:noProof/>
        </w:rPr>
        <w:tab/>
        <w:t>7127</w:t>
      </w:r>
    </w:p>
    <w:p w14:paraId="7200B92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Illustration</w:t>
      </w:r>
      <w:r>
        <w:rPr>
          <w:noProof/>
        </w:rPr>
        <w:tab/>
        <w:t>7128</w:t>
      </w:r>
    </w:p>
    <w:p w14:paraId="20CB7D2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Formula</w:t>
      </w:r>
      <w:r>
        <w:rPr>
          <w:noProof/>
        </w:rPr>
        <w:tab/>
        <w:t>7131</w:t>
      </w:r>
    </w:p>
    <w:p w14:paraId="398C604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category NB1</w:t>
      </w:r>
      <w:r>
        <w:rPr>
          <w:noProof/>
        </w:rPr>
        <w:tab/>
        <w:t>7132</w:t>
      </w:r>
    </w:p>
    <w:p w14:paraId="5956AFA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Averaged EVM</w:t>
      </w:r>
      <w:r>
        <w:rPr>
          <w:noProof/>
        </w:rPr>
        <w:tab/>
        <w:t>7132</w:t>
      </w:r>
    </w:p>
    <w:p w14:paraId="6D9E73E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of Demodulation reference symbols (EVM</w:t>
      </w:r>
      <w:r w:rsidRPr="00CC25D0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7132</w:t>
      </w:r>
    </w:p>
    <w:p w14:paraId="72D1995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NPRACH</w:t>
      </w:r>
      <w:r>
        <w:rPr>
          <w:noProof/>
        </w:rPr>
        <w:tab/>
        <w:t>7132</w:t>
      </w:r>
    </w:p>
    <w:p w14:paraId="6DF4ADC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7132</w:t>
      </w:r>
    </w:p>
    <w:p w14:paraId="5EBC231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V2X communication</w:t>
      </w:r>
      <w:r>
        <w:rPr>
          <w:noProof/>
        </w:rPr>
        <w:tab/>
        <w:t>7132</w:t>
      </w:r>
    </w:p>
    <w:p w14:paraId="729AAA7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PSSCH and PSCCH</w:t>
      </w:r>
      <w:r>
        <w:rPr>
          <w:noProof/>
        </w:rPr>
        <w:tab/>
        <w:t>7132</w:t>
      </w:r>
    </w:p>
    <w:p w14:paraId="328AFFF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EVM for PSBCH</w:t>
      </w:r>
      <w:r>
        <w:rPr>
          <w:noProof/>
        </w:rPr>
        <w:tab/>
        <w:t>7132</w:t>
      </w:r>
    </w:p>
    <w:p w14:paraId="198A3ABD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7133</w:t>
      </w:r>
    </w:p>
    <w:p w14:paraId="66FC2B3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7133</w:t>
      </w:r>
    </w:p>
    <w:p w14:paraId="7313C76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7133</w:t>
      </w:r>
    </w:p>
    <w:p w14:paraId="58D5D17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7134</w:t>
      </w:r>
    </w:p>
    <w:p w14:paraId="1DD1EFF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7160</w:t>
      </w:r>
    </w:p>
    <w:p w14:paraId="19F09F5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7183</w:t>
      </w:r>
    </w:p>
    <w:p w14:paraId="3F1EA68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7231</w:t>
      </w:r>
    </w:p>
    <w:p w14:paraId="15E83B0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7246</w:t>
      </w:r>
    </w:p>
    <w:p w14:paraId="092E34AC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7246</w:t>
      </w:r>
    </w:p>
    <w:p w14:paraId="4CA760E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7246</w:t>
      </w:r>
    </w:p>
    <w:p w14:paraId="4C3C92F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7247</w:t>
      </w:r>
    </w:p>
    <w:p w14:paraId="4AE012C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7308</w:t>
      </w:r>
    </w:p>
    <w:p w14:paraId="113C795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7334</w:t>
      </w:r>
    </w:p>
    <w:p w14:paraId="5806CDE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7365</w:t>
      </w:r>
    </w:p>
    <w:p w14:paraId="1816CB1A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CC25D0">
        <w:rPr>
          <w:rFonts w:cs="v4.2.0"/>
          <w:noProof/>
        </w:rPr>
        <w:t>Statistical Testing</w:t>
      </w:r>
      <w:r>
        <w:rPr>
          <w:noProof/>
        </w:rPr>
        <w:tab/>
        <w:t>7378</w:t>
      </w:r>
    </w:p>
    <w:p w14:paraId="3D7A5B4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7378</w:t>
      </w:r>
    </w:p>
    <w:p w14:paraId="1A0D249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7378</w:t>
      </w:r>
    </w:p>
    <w:p w14:paraId="05416E4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7378</w:t>
      </w:r>
    </w:p>
    <w:p w14:paraId="3A2F6C5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7378</w:t>
      </w:r>
    </w:p>
    <w:p w14:paraId="485BE5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7379</w:t>
      </w:r>
    </w:p>
    <w:p w14:paraId="08926D4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7380</w:t>
      </w:r>
    </w:p>
    <w:p w14:paraId="7477253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7381</w:t>
      </w:r>
    </w:p>
    <w:p w14:paraId="19DC9D4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7382</w:t>
      </w:r>
    </w:p>
    <w:p w14:paraId="3F8B94D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7384</w:t>
      </w:r>
    </w:p>
    <w:p w14:paraId="68D9342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7384</w:t>
      </w:r>
    </w:p>
    <w:p w14:paraId="6FB36DC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7384</w:t>
      </w:r>
    </w:p>
    <w:p w14:paraId="518827F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G.2A.3</w:t>
      </w:r>
      <w:r>
        <w:rPr>
          <w:noProof/>
        </w:rPr>
        <w:tab/>
        <w:t>7385</w:t>
      </w:r>
    </w:p>
    <w:p w14:paraId="6F7113B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limits</w:t>
      </w:r>
      <w:r>
        <w:rPr>
          <w:noProof/>
        </w:rPr>
        <w:tab/>
        <w:t>7385</w:t>
      </w:r>
    </w:p>
    <w:p w14:paraId="600DC15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7386</w:t>
      </w:r>
    </w:p>
    <w:p w14:paraId="0ABF4EF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7386</w:t>
      </w:r>
    </w:p>
    <w:p w14:paraId="68455F8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G.3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7386</w:t>
      </w:r>
    </w:p>
    <w:p w14:paraId="486F8DC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7386</w:t>
      </w:r>
    </w:p>
    <w:p w14:paraId="7A9FA25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7387</w:t>
      </w:r>
    </w:p>
    <w:p w14:paraId="5923347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7387</w:t>
      </w:r>
    </w:p>
    <w:p w14:paraId="36A0FC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7387</w:t>
      </w:r>
    </w:p>
    <w:p w14:paraId="5906351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7388</w:t>
      </w:r>
    </w:p>
    <w:p w14:paraId="5E30B60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7413</w:t>
      </w:r>
    </w:p>
    <w:p w14:paraId="0DC5487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7419</w:t>
      </w:r>
    </w:p>
    <w:p w14:paraId="647925F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7419</w:t>
      </w:r>
    </w:p>
    <w:p w14:paraId="16B150F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7419</w:t>
      </w:r>
    </w:p>
    <w:p w14:paraId="2B7ADE7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7419</w:t>
      </w:r>
    </w:p>
    <w:p w14:paraId="23B5DF9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limit</w:t>
      </w:r>
      <w:r>
        <w:rPr>
          <w:noProof/>
        </w:rPr>
        <w:tab/>
        <w:t>7420</w:t>
      </w:r>
    </w:p>
    <w:p w14:paraId="1350561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7420</w:t>
      </w:r>
    </w:p>
    <w:p w14:paraId="0C0371D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</w:t>
      </w:r>
      <w:r>
        <w:rPr>
          <w:noProof/>
        </w:rPr>
        <w:tab/>
        <w:t>7476</w:t>
      </w:r>
    </w:p>
    <w:p w14:paraId="7B333BDD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7481</w:t>
      </w:r>
    </w:p>
    <w:p w14:paraId="778C89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7481</w:t>
      </w:r>
    </w:p>
    <w:p w14:paraId="658A2CA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7481</w:t>
      </w:r>
    </w:p>
    <w:p w14:paraId="00E0D4A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7481</w:t>
      </w:r>
    </w:p>
    <w:p w14:paraId="4C4B8C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7482</w:t>
      </w:r>
    </w:p>
    <w:p w14:paraId="095C9ED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Pass fail decision rules</w:t>
      </w:r>
      <w:r>
        <w:rPr>
          <w:noProof/>
        </w:rPr>
        <w:tab/>
        <w:t>7483</w:t>
      </w:r>
    </w:p>
    <w:p w14:paraId="4145C52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Test time</w:t>
      </w:r>
      <w:r>
        <w:rPr>
          <w:noProof/>
        </w:rPr>
        <w:tab/>
        <w:t>7484</w:t>
      </w:r>
    </w:p>
    <w:p w14:paraId="2CA9C52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7491</w:t>
      </w:r>
    </w:p>
    <w:p w14:paraId="07FD74C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throughput ratio</w:t>
      </w:r>
      <w:r>
        <w:rPr>
          <w:noProof/>
        </w:rPr>
        <w:tab/>
        <w:t>7492</w:t>
      </w:r>
    </w:p>
    <w:p w14:paraId="21751F8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7492</w:t>
      </w:r>
    </w:p>
    <w:p w14:paraId="25474AD9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Establishing SNR</w:t>
      </w:r>
      <w:r>
        <w:rPr>
          <w:noProof/>
        </w:rPr>
        <w:tab/>
        <w:t>7492</w:t>
      </w:r>
    </w:p>
    <w:p w14:paraId="3B0F214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Measuring T-put</w:t>
      </w:r>
      <w:r>
        <w:rPr>
          <w:noProof/>
        </w:rPr>
        <w:tab/>
        <w:t>7492</w:t>
      </w:r>
    </w:p>
    <w:p w14:paraId="4E7C6E58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7492</w:t>
      </w:r>
    </w:p>
    <w:p w14:paraId="16A1FFBC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7500</w:t>
      </w:r>
    </w:p>
    <w:p w14:paraId="5FDC9A0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7500</w:t>
      </w:r>
    </w:p>
    <w:p w14:paraId="2D0CCF8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7500</w:t>
      </w:r>
    </w:p>
    <w:p w14:paraId="5F81A27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7500</w:t>
      </w:r>
    </w:p>
    <w:p w14:paraId="0B41985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7501</w:t>
      </w:r>
    </w:p>
    <w:p w14:paraId="6E7D88B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7501</w:t>
      </w:r>
    </w:p>
    <w:p w14:paraId="60F3734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Ratio (ER)</w:t>
      </w:r>
      <w:r>
        <w:rPr>
          <w:noProof/>
        </w:rPr>
        <w:tab/>
        <w:t>7501</w:t>
      </w:r>
    </w:p>
    <w:p w14:paraId="769B5D7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Design</w:t>
      </w:r>
      <w:r>
        <w:rPr>
          <w:noProof/>
        </w:rPr>
        <w:tab/>
        <w:t>7501</w:t>
      </w:r>
    </w:p>
    <w:p w14:paraId="415D67C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Confidence level</w:t>
      </w:r>
      <w:r>
        <w:rPr>
          <w:noProof/>
        </w:rPr>
        <w:tab/>
        <w:t>7502</w:t>
      </w:r>
    </w:p>
    <w:p w14:paraId="3764586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7502</w:t>
      </w:r>
    </w:p>
    <w:p w14:paraId="1FA11A7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7502</w:t>
      </w:r>
    </w:p>
    <w:p w14:paraId="02817BB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7503</w:t>
      </w:r>
    </w:p>
    <w:p w14:paraId="3C74A4B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7503</w:t>
      </w:r>
    </w:p>
    <w:p w14:paraId="61E04DB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Selectivity</w:t>
      </w:r>
      <w:r>
        <w:rPr>
          <w:noProof/>
        </w:rPr>
        <w:tab/>
        <w:t>7503</w:t>
      </w:r>
    </w:p>
    <w:p w14:paraId="75121D4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Design of the test</w:t>
      </w:r>
      <w:r>
        <w:rPr>
          <w:noProof/>
        </w:rPr>
        <w:tab/>
        <w:t>7504</w:t>
      </w:r>
    </w:p>
    <w:p w14:paraId="52FAF92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7505</w:t>
      </w:r>
    </w:p>
    <w:p w14:paraId="013603E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7506</w:t>
      </w:r>
    </w:p>
    <w:p w14:paraId="10404C2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7506</w:t>
      </w:r>
    </w:p>
    <w:p w14:paraId="0DB60D2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7506</w:t>
      </w:r>
    </w:p>
    <w:p w14:paraId="1C222FE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7508</w:t>
      </w:r>
    </w:p>
    <w:p w14:paraId="66944D47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7509</w:t>
      </w:r>
    </w:p>
    <w:p w14:paraId="62658042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7511</w:t>
      </w:r>
    </w:p>
    <w:p w14:paraId="6AF655DE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</w:t>
      </w:r>
      <w:r>
        <w:rPr>
          <w:noProof/>
        </w:rPr>
        <w:tab/>
        <w:t>7511</w:t>
      </w:r>
    </w:p>
    <w:p w14:paraId="07490316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Signal Levels for NB1</w:t>
      </w:r>
      <w:r>
        <w:rPr>
          <w:noProof/>
        </w:rPr>
        <w:tab/>
        <w:t>7511</w:t>
      </w:r>
    </w:p>
    <w:p w14:paraId="170829F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7511</w:t>
      </w:r>
    </w:p>
    <w:p w14:paraId="2F3E29A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for NB1</w:t>
      </w:r>
      <w:r>
        <w:rPr>
          <w:noProof/>
        </w:rPr>
        <w:tab/>
        <w:t>7513</w:t>
      </w:r>
    </w:p>
    <w:p w14:paraId="7ED054A9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</w:t>
      </w:r>
      <w:r>
        <w:rPr>
          <w:noProof/>
        </w:rPr>
        <w:tab/>
        <w:t>7513</w:t>
      </w:r>
    </w:p>
    <w:p w14:paraId="194CE0AA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Set-up for NB1</w:t>
      </w:r>
      <w:r>
        <w:rPr>
          <w:noProof/>
        </w:rPr>
        <w:tab/>
        <w:t>7513</w:t>
      </w:r>
    </w:p>
    <w:p w14:paraId="3553AA9B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</w:t>
      </w:r>
      <w:r>
        <w:rPr>
          <w:noProof/>
        </w:rPr>
        <w:tab/>
        <w:t>7513</w:t>
      </w:r>
    </w:p>
    <w:p w14:paraId="65C4D5C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7513</w:t>
      </w:r>
    </w:p>
    <w:p w14:paraId="4B49E21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7514</w:t>
      </w:r>
    </w:p>
    <w:p w14:paraId="6C74AD4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7514</w:t>
      </w:r>
    </w:p>
    <w:p w14:paraId="53278954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Connection for NB1</w:t>
      </w:r>
      <w:r>
        <w:rPr>
          <w:noProof/>
        </w:rPr>
        <w:tab/>
        <w:t>7514</w:t>
      </w:r>
    </w:p>
    <w:p w14:paraId="2ECC38F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7514</w:t>
      </w:r>
    </w:p>
    <w:p w14:paraId="6BB1AF8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7514</w:t>
      </w:r>
    </w:p>
    <w:p w14:paraId="1AA77B1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7514</w:t>
      </w:r>
    </w:p>
    <w:p w14:paraId="26296830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7515</w:t>
      </w:r>
    </w:p>
    <w:p w14:paraId="1D8EBC93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Considerations</w:t>
      </w:r>
      <w:r>
        <w:rPr>
          <w:noProof/>
        </w:rPr>
        <w:tab/>
        <w:t>7515</w:t>
      </w:r>
    </w:p>
    <w:p w14:paraId="07E523A7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Concrete scenarios</w:t>
      </w:r>
      <w:r>
        <w:rPr>
          <w:noProof/>
        </w:rPr>
        <w:tab/>
        <w:t>7516</w:t>
      </w:r>
    </w:p>
    <w:p w14:paraId="7C9585BF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7516</w:t>
      </w:r>
    </w:p>
    <w:p w14:paraId="0F38E68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7517</w:t>
      </w:r>
    </w:p>
    <w:p w14:paraId="14F173E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Tx tests (Chapter 6)</w:t>
      </w:r>
      <w:r>
        <w:rPr>
          <w:noProof/>
        </w:rPr>
        <w:tab/>
        <w:t>7517</w:t>
      </w:r>
    </w:p>
    <w:p w14:paraId="0DF960F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Rx tests (Chapter 7)</w:t>
      </w:r>
      <w:r>
        <w:rPr>
          <w:noProof/>
        </w:rPr>
        <w:tab/>
        <w:t>7518</w:t>
      </w:r>
    </w:p>
    <w:p w14:paraId="3309554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7518</w:t>
      </w:r>
    </w:p>
    <w:p w14:paraId="08190FB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7519</w:t>
      </w:r>
    </w:p>
    <w:p w14:paraId="447D66B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Tx tests (Chapter 6)</w:t>
      </w:r>
      <w:r>
        <w:rPr>
          <w:noProof/>
        </w:rPr>
        <w:tab/>
        <w:t>7519</w:t>
      </w:r>
    </w:p>
    <w:p w14:paraId="19D9E53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UL-MIMO Rx tests (Chapter 7)</w:t>
      </w:r>
      <w:r>
        <w:rPr>
          <w:noProof/>
        </w:rPr>
        <w:tab/>
        <w:t>7520</w:t>
      </w:r>
    </w:p>
    <w:p w14:paraId="573ABF40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7520</w:t>
      </w:r>
    </w:p>
    <w:p w14:paraId="03C7DF6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7520</w:t>
      </w:r>
    </w:p>
    <w:p w14:paraId="25D2548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7520</w:t>
      </w:r>
    </w:p>
    <w:p w14:paraId="1100836D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7521</w:t>
      </w:r>
    </w:p>
    <w:p w14:paraId="5BBEA6A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7521</w:t>
      </w:r>
    </w:p>
    <w:p w14:paraId="3C0CBF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eICIC CSI tests (Chapter 9)</w:t>
      </w:r>
      <w:r>
        <w:rPr>
          <w:noProof/>
        </w:rPr>
        <w:tab/>
        <w:t>7522</w:t>
      </w:r>
    </w:p>
    <w:p w14:paraId="500FA92B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7522</w:t>
      </w:r>
    </w:p>
    <w:p w14:paraId="03D9C5D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7522</w:t>
      </w:r>
    </w:p>
    <w:p w14:paraId="5486ABAE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feICIC CSI tests (Chapter 9)</w:t>
      </w:r>
      <w:r>
        <w:rPr>
          <w:noProof/>
        </w:rPr>
        <w:tab/>
        <w:t>7522</w:t>
      </w:r>
    </w:p>
    <w:p w14:paraId="4D751A5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7523</w:t>
      </w:r>
    </w:p>
    <w:p w14:paraId="208127B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7523</w:t>
      </w:r>
    </w:p>
    <w:p w14:paraId="15DC9D3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 CSI tests (Chapter 9)</w:t>
      </w:r>
      <w:r>
        <w:rPr>
          <w:noProof/>
        </w:rPr>
        <w:tab/>
        <w:t>7523</w:t>
      </w:r>
    </w:p>
    <w:p w14:paraId="4B87769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7523</w:t>
      </w:r>
    </w:p>
    <w:p w14:paraId="26DD0FCB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7523</w:t>
      </w:r>
    </w:p>
    <w:p w14:paraId="09B3942C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0</w:t>
      </w:r>
      <w:r>
        <w:rPr>
          <w:noProof/>
        </w:rPr>
        <w:tab/>
        <w:t>7524</w:t>
      </w:r>
    </w:p>
    <w:p w14:paraId="4948230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7524</w:t>
      </w:r>
    </w:p>
    <w:p w14:paraId="6F7431C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7525</w:t>
      </w:r>
    </w:p>
    <w:p w14:paraId="57A6C3F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7525</w:t>
      </w:r>
    </w:p>
    <w:p w14:paraId="33B97DF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7525</w:t>
      </w:r>
    </w:p>
    <w:p w14:paraId="6E22BB15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M1</w:t>
      </w:r>
      <w:r>
        <w:rPr>
          <w:noProof/>
        </w:rPr>
        <w:tab/>
        <w:t>7525</w:t>
      </w:r>
    </w:p>
    <w:p w14:paraId="456FF79C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7525</w:t>
      </w:r>
    </w:p>
    <w:p w14:paraId="737AF38F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7526</w:t>
      </w:r>
    </w:p>
    <w:p w14:paraId="4EDEB7A0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7526</w:t>
      </w:r>
    </w:p>
    <w:p w14:paraId="5137469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7527</w:t>
      </w:r>
    </w:p>
    <w:p w14:paraId="509B39E3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UE category M2</w:t>
      </w:r>
      <w:r>
        <w:rPr>
          <w:noProof/>
        </w:rPr>
        <w:tab/>
        <w:t>7527</w:t>
      </w:r>
    </w:p>
    <w:p w14:paraId="6E08940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7527</w:t>
      </w:r>
    </w:p>
    <w:p w14:paraId="5A24A7B7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7527</w:t>
      </w:r>
    </w:p>
    <w:p w14:paraId="4B42EE0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7527</w:t>
      </w:r>
    </w:p>
    <w:p w14:paraId="61B22E26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7528</w:t>
      </w:r>
    </w:p>
    <w:p w14:paraId="0BA15D1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7528</w:t>
      </w:r>
    </w:p>
    <w:p w14:paraId="487C394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7528</w:t>
      </w:r>
    </w:p>
    <w:p w14:paraId="60AE4C68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7529</w:t>
      </w:r>
    </w:p>
    <w:p w14:paraId="19B6160A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7529</w:t>
      </w:r>
    </w:p>
    <w:p w14:paraId="79783274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ProSe</w:t>
      </w:r>
      <w:r>
        <w:rPr>
          <w:noProof/>
        </w:rPr>
        <w:tab/>
        <w:t>7531</w:t>
      </w:r>
    </w:p>
    <w:p w14:paraId="13348E85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Tx tests (Chapter 6)</w:t>
      </w:r>
      <w:r>
        <w:rPr>
          <w:noProof/>
        </w:rPr>
        <w:tab/>
        <w:t>7531</w:t>
      </w:r>
    </w:p>
    <w:p w14:paraId="624C39E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Rx tests (Chapter 7)</w:t>
      </w:r>
      <w:r>
        <w:rPr>
          <w:noProof/>
        </w:rPr>
        <w:tab/>
        <w:t>7531</w:t>
      </w:r>
    </w:p>
    <w:p w14:paraId="2155B4CD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7531</w:t>
      </w:r>
    </w:p>
    <w:p w14:paraId="7005CF3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CSI tests (Chapter 9)</w:t>
      </w:r>
      <w:r>
        <w:rPr>
          <w:noProof/>
        </w:rPr>
        <w:tab/>
        <w:t>7531</w:t>
      </w:r>
    </w:p>
    <w:p w14:paraId="29EAB03E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Tests for 4 Rx antenna ports</w:t>
      </w:r>
      <w:r>
        <w:rPr>
          <w:noProof/>
        </w:rPr>
        <w:tab/>
        <w:t>7532</w:t>
      </w:r>
    </w:p>
    <w:p w14:paraId="2B7816C3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I.2.12.1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7532</w:t>
      </w:r>
    </w:p>
    <w:p w14:paraId="390E0152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7532</w:t>
      </w:r>
    </w:p>
    <w:p w14:paraId="69556F6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7532</w:t>
      </w:r>
    </w:p>
    <w:p w14:paraId="0D9F4FE9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 (normative): Modified MPR behaviour</w:t>
      </w:r>
      <w:r>
        <w:rPr>
          <w:noProof/>
        </w:rPr>
        <w:tab/>
        <w:t>7533</w:t>
      </w:r>
    </w:p>
    <w:p w14:paraId="33C9456F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7533</w:t>
      </w:r>
    </w:p>
    <w:p w14:paraId="4B79781C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7534</w:t>
      </w:r>
    </w:p>
    <w:p w14:paraId="0E019A46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7534</w:t>
      </w:r>
    </w:p>
    <w:p w14:paraId="6E882992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7534</w:t>
      </w:r>
    </w:p>
    <w:p w14:paraId="78AFC47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7534</w:t>
      </w:r>
    </w:p>
    <w:p w14:paraId="0A100D61" w14:textId="77777777" w:rsidR="00542535" w:rsidRDefault="00542535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7535</w:t>
      </w:r>
    </w:p>
    <w:p w14:paraId="24DDEC20" w14:textId="77777777" w:rsidR="00542535" w:rsidRDefault="0054253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CC25D0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7535</w:t>
      </w:r>
    </w:p>
    <w:p w14:paraId="70B84FB4" w14:textId="77777777" w:rsidR="00542535" w:rsidRDefault="00542535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7535</w:t>
      </w:r>
    </w:p>
    <w:p w14:paraId="69D6A28D" w14:textId="77777777" w:rsidR="00542535" w:rsidRDefault="00542535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7536</w:t>
      </w:r>
    </w:p>
    <w:p w14:paraId="2A9C2333" w14:textId="6A26E64B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3ADE884A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292D22">
        <w:instrText>i90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292D22">
        <w:instrText>i90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292D22">
        <w:instrText>i90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292D22">
        <w:instrText>i90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292D22">
        <w:instrText>i90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92D22">
        <w:instrText>i90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292D22">
        <w:instrText>i90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92D22">
        <w:instrText>i90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92D22">
        <w:instrText>i90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292D22">
        <w:instrText>i90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92D22">
        <w:instrText>i90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292D22">
        <w:instrText>i90</w:instrText>
      </w:r>
      <w:r w:rsidRPr="00894B12">
        <w:instrText>_sAnnex</w:instrText>
      </w:r>
      <w:r w:rsidR="00D619D2">
        <w:instrText>A</w:instrText>
      </w:r>
      <w:r w:rsidR="00524B3D">
        <w:instrText>a</w:instrText>
      </w:r>
      <w:r w:rsidR="00D619D2">
        <w:instrText>-sAnnex</w:instrText>
      </w:r>
      <w:r w:rsidR="00524B3D">
        <w:instrText>Ac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524B3D" w:rsidRPr="00894B12">
        <w:fldChar w:fldCharType="begin"/>
      </w:r>
      <w:r w:rsidR="00524B3D" w:rsidRPr="00894B12">
        <w:instrText xml:space="preserve"> RD "36521-1-</w:instrText>
      </w:r>
      <w:r w:rsidR="00292D22">
        <w:instrText>i90</w:instrText>
      </w:r>
      <w:r w:rsidR="00524B3D" w:rsidRPr="00894B12">
        <w:instrText>_sAnnex</w:instrText>
      </w:r>
      <w:r w:rsidR="00524B3D">
        <w:instrText>Ad-sAnnexE</w:instrText>
      </w:r>
      <w:r w:rsidR="00524B3D" w:rsidRPr="00894B12">
        <w:instrText>.doc</w:instrText>
      </w:r>
      <w:r w:rsidR="00524B3D">
        <w:instrText>x</w:instrText>
      </w:r>
      <w:r w:rsidR="00524B3D" w:rsidRPr="00894B12">
        <w:instrText xml:space="preserve">" \f  </w:instrText>
      </w:r>
      <w:r w:rsidR="00524B3D"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292D22">
        <w:instrText>i90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F9D3" w14:textId="77777777" w:rsidR="00D05009" w:rsidRDefault="00D05009">
      <w:r>
        <w:separator/>
      </w:r>
    </w:p>
    <w:p w14:paraId="02E8FD15" w14:textId="77777777" w:rsidR="00D05009" w:rsidRDefault="00D05009"/>
  </w:endnote>
  <w:endnote w:type="continuationSeparator" w:id="0">
    <w:p w14:paraId="56451410" w14:textId="77777777" w:rsidR="00D05009" w:rsidRDefault="00D05009">
      <w:r>
        <w:continuationSeparator/>
      </w:r>
    </w:p>
    <w:p w14:paraId="331F903E" w14:textId="77777777" w:rsidR="00D05009" w:rsidRDefault="00D05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FEB15" w14:textId="77777777" w:rsidR="00D05009" w:rsidRDefault="00D05009">
      <w:r>
        <w:separator/>
      </w:r>
    </w:p>
    <w:p w14:paraId="202A3D0D" w14:textId="77777777" w:rsidR="00D05009" w:rsidRDefault="00D05009"/>
  </w:footnote>
  <w:footnote w:type="continuationSeparator" w:id="0">
    <w:p w14:paraId="13B2D5DC" w14:textId="77777777" w:rsidR="00D05009" w:rsidRDefault="00D05009">
      <w:r>
        <w:continuationSeparator/>
      </w:r>
    </w:p>
    <w:p w14:paraId="4EC31982" w14:textId="77777777" w:rsidR="00D05009" w:rsidRDefault="00D050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7D85" w14:textId="4FB2C0F9" w:rsidR="002C0F2E" w:rsidRDefault="0054253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92D22">
      <w:rPr>
        <w:noProof/>
      </w:rPr>
      <w:t>3GPP TS 36.521-1 V18.9.0 (2025-06)</w:t>
    </w:r>
    <w:r>
      <w:rPr>
        <w:noProof/>
      </w:rPr>
      <w:fldChar w:fldCharType="end"/>
    </w:r>
  </w:p>
  <w:p w14:paraId="41CE0E2A" w14:textId="3969D9FF" w:rsidR="002C0F2E" w:rsidRDefault="0054253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92D22">
      <w:rPr>
        <w:noProof/>
      </w:rPr>
      <w:t>Release 18</w:t>
    </w:r>
    <w:r>
      <w:rPr>
        <w:noProof/>
      </w:rPr>
      <w:fldChar w:fldCharType="end"/>
    </w:r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2001"/>
    <w:rsid w:val="00074F61"/>
    <w:rsid w:val="000D6848"/>
    <w:rsid w:val="000E29AF"/>
    <w:rsid w:val="000E54BB"/>
    <w:rsid w:val="00122A39"/>
    <w:rsid w:val="00125D1B"/>
    <w:rsid w:val="00130C8C"/>
    <w:rsid w:val="00195B7F"/>
    <w:rsid w:val="001A24EB"/>
    <w:rsid w:val="001A2CF8"/>
    <w:rsid w:val="001C02DA"/>
    <w:rsid w:val="001D69A1"/>
    <w:rsid w:val="001E6E2F"/>
    <w:rsid w:val="001F6E18"/>
    <w:rsid w:val="002632A4"/>
    <w:rsid w:val="00266BA7"/>
    <w:rsid w:val="00266DF5"/>
    <w:rsid w:val="00277356"/>
    <w:rsid w:val="00292CBE"/>
    <w:rsid w:val="00292D22"/>
    <w:rsid w:val="00293B57"/>
    <w:rsid w:val="002C0F2E"/>
    <w:rsid w:val="002C3CF1"/>
    <w:rsid w:val="002C61C2"/>
    <w:rsid w:val="002C65D1"/>
    <w:rsid w:val="002E4B14"/>
    <w:rsid w:val="00300EDE"/>
    <w:rsid w:val="0030405E"/>
    <w:rsid w:val="00304700"/>
    <w:rsid w:val="003258A0"/>
    <w:rsid w:val="00375AD6"/>
    <w:rsid w:val="00383B9A"/>
    <w:rsid w:val="00387FE8"/>
    <w:rsid w:val="003971C3"/>
    <w:rsid w:val="003B77AA"/>
    <w:rsid w:val="003F66C6"/>
    <w:rsid w:val="00463C0E"/>
    <w:rsid w:val="004672A4"/>
    <w:rsid w:val="004875D8"/>
    <w:rsid w:val="00496776"/>
    <w:rsid w:val="004F3CB5"/>
    <w:rsid w:val="005170BA"/>
    <w:rsid w:val="00524B3D"/>
    <w:rsid w:val="00533478"/>
    <w:rsid w:val="00542535"/>
    <w:rsid w:val="00562921"/>
    <w:rsid w:val="00575E9A"/>
    <w:rsid w:val="005905AA"/>
    <w:rsid w:val="005A5444"/>
    <w:rsid w:val="005B1760"/>
    <w:rsid w:val="005B41B1"/>
    <w:rsid w:val="005D4CCF"/>
    <w:rsid w:val="00627182"/>
    <w:rsid w:val="006303DC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0A2F"/>
    <w:rsid w:val="007C17DE"/>
    <w:rsid w:val="007E3326"/>
    <w:rsid w:val="00891AA1"/>
    <w:rsid w:val="00892A8D"/>
    <w:rsid w:val="00894B12"/>
    <w:rsid w:val="008B580C"/>
    <w:rsid w:val="008C20B6"/>
    <w:rsid w:val="008D06E8"/>
    <w:rsid w:val="00915A66"/>
    <w:rsid w:val="00925F29"/>
    <w:rsid w:val="00927563"/>
    <w:rsid w:val="009334DA"/>
    <w:rsid w:val="0094389B"/>
    <w:rsid w:val="00960621"/>
    <w:rsid w:val="00982F84"/>
    <w:rsid w:val="009A4E5D"/>
    <w:rsid w:val="009E1385"/>
    <w:rsid w:val="009E4522"/>
    <w:rsid w:val="009E6C57"/>
    <w:rsid w:val="009F0E8F"/>
    <w:rsid w:val="00A02DFD"/>
    <w:rsid w:val="00A17D35"/>
    <w:rsid w:val="00A225F0"/>
    <w:rsid w:val="00A406FF"/>
    <w:rsid w:val="00A525BA"/>
    <w:rsid w:val="00AA2721"/>
    <w:rsid w:val="00AA3925"/>
    <w:rsid w:val="00AA7AE8"/>
    <w:rsid w:val="00AC6769"/>
    <w:rsid w:val="00AE0D7E"/>
    <w:rsid w:val="00AE25D9"/>
    <w:rsid w:val="00B014FE"/>
    <w:rsid w:val="00B21D2B"/>
    <w:rsid w:val="00B94BBF"/>
    <w:rsid w:val="00BD7419"/>
    <w:rsid w:val="00BE7D70"/>
    <w:rsid w:val="00C007AE"/>
    <w:rsid w:val="00C257C5"/>
    <w:rsid w:val="00C417DD"/>
    <w:rsid w:val="00C46734"/>
    <w:rsid w:val="00C66071"/>
    <w:rsid w:val="00C90D34"/>
    <w:rsid w:val="00CB729F"/>
    <w:rsid w:val="00CD34E2"/>
    <w:rsid w:val="00CD5FB4"/>
    <w:rsid w:val="00CD780D"/>
    <w:rsid w:val="00CE3FB4"/>
    <w:rsid w:val="00D048AB"/>
    <w:rsid w:val="00D05009"/>
    <w:rsid w:val="00D437EB"/>
    <w:rsid w:val="00D619D2"/>
    <w:rsid w:val="00D74890"/>
    <w:rsid w:val="00DB68B0"/>
    <w:rsid w:val="00DC2F1B"/>
    <w:rsid w:val="00E05371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0140"/>
    <w:rsid w:val="00F147BD"/>
    <w:rsid w:val="00F301A4"/>
    <w:rsid w:val="00F84B98"/>
    <w:rsid w:val="00F92A1E"/>
    <w:rsid w:val="00FA0792"/>
    <w:rsid w:val="00FC1384"/>
    <w:rsid w:val="00FC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3179</TotalTime>
  <Pages>1</Pages>
  <Words>48877</Words>
  <Characters>278605</Characters>
  <Application>Microsoft Office Word</Application>
  <DocSecurity>0</DocSecurity>
  <Lines>2321</Lines>
  <Paragraphs>653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326829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32</cp:revision>
  <dcterms:created xsi:type="dcterms:W3CDTF">2022-02-16T06:59:00Z</dcterms:created>
  <dcterms:modified xsi:type="dcterms:W3CDTF">2025-04-29T11:15:00Z</dcterms:modified>
</cp:coreProperties>
</file>